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FE0F8F" w14:textId="6DB148D1" w:rsidR="00E2609B" w:rsidRDefault="005F3EF0" w:rsidP="00E2609B">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658245" behindDoc="0" locked="0" layoutInCell="1" allowOverlap="1" wp14:anchorId="7689D393" wp14:editId="38444799">
            <wp:simplePos x="0" y="0"/>
            <wp:positionH relativeFrom="margin">
              <wp:posOffset>3917820</wp:posOffset>
            </wp:positionH>
            <wp:positionV relativeFrom="paragraph">
              <wp:posOffset>-247461</wp:posOffset>
            </wp:positionV>
            <wp:extent cx="2224800" cy="554400"/>
            <wp:effectExtent l="0" t="0" r="4445" b="0"/>
            <wp:wrapNone/>
            <wp:docPr id="121" name="Picture 12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09B">
        <w:rPr>
          <w:noProof/>
          <w:lang w:eastAsia="en-AU"/>
        </w:rPr>
        <w:drawing>
          <wp:anchor distT="0" distB="0" distL="114300" distR="114300" simplePos="0" relativeHeight="251658241" behindDoc="1" locked="0" layoutInCell="0" allowOverlap="1" wp14:anchorId="68BA4F81" wp14:editId="2A40B311">
            <wp:simplePos x="0" y="0"/>
            <wp:positionH relativeFrom="margin">
              <wp:align>center</wp:align>
            </wp:positionH>
            <wp:positionV relativeFrom="margin">
              <wp:align>center</wp:align>
            </wp:positionV>
            <wp:extent cx="7562215" cy="10689590"/>
            <wp:effectExtent l="0" t="0" r="635" b="0"/>
            <wp:wrapNone/>
            <wp:docPr id="41" name="Picture 41" descr=" Cover page : Business Woman and lap to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62215"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E2609B">
        <w:rPr>
          <w:noProof/>
          <w:lang w:eastAsia="en-AU"/>
        </w:rPr>
        <mc:AlternateContent>
          <mc:Choice Requires="wpg">
            <w:drawing>
              <wp:anchor distT="0" distB="0" distL="114300" distR="114300" simplePos="0" relativeHeight="251658242" behindDoc="0" locked="0" layoutInCell="1" allowOverlap="1" wp14:anchorId="07B5179B" wp14:editId="51992EEF">
                <wp:simplePos x="0" y="0"/>
                <wp:positionH relativeFrom="column">
                  <wp:posOffset>57832</wp:posOffset>
                </wp:positionH>
                <wp:positionV relativeFrom="paragraph">
                  <wp:posOffset>439970</wp:posOffset>
                </wp:positionV>
                <wp:extent cx="2032819" cy="581209"/>
                <wp:effectExtent l="0" t="0" r="24765" b="28575"/>
                <wp:wrapNone/>
                <wp:docPr id="111" name="Group 111" descr=" " title="Shape"/>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12" name="Straight Connector 112"/>
                        <wps:cNvCnPr/>
                        <wps:spPr>
                          <a:xfrm flipH="1">
                            <a:off x="0" y="163773"/>
                            <a:ext cx="2032819" cy="0"/>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wps:spPr>
                          <a:xfrm>
                            <a:off x="0" y="163773"/>
                            <a:ext cx="2146" cy="41743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4" name="Straight Connector 114"/>
                        <wps:cNvCnPr/>
                        <wps:spPr>
                          <a:xfrm flipV="1">
                            <a:off x="0" y="0"/>
                            <a:ext cx="154858" cy="15731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9712352" id="Group 111" o:spid="_x0000_s1026" alt="Title: Shape - Description:  " style="position:absolute;margin-left:4.55pt;margin-top:34.65pt;width:160.05pt;height:45.75pt;z-index:251658242"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">
                <v:line id="Straight Connector 112"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" strokecolor="#7472c0"/>
                <v:line id="Straight Connector 113"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" strokecolor="#7472c0"/>
                <v:line id="Straight Connector 114"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" strokecolor="#7472c0"/>
              </v:group>
            </w:pict>
          </mc:Fallback>
        </mc:AlternateContent>
      </w:r>
      <w:r w:rsidR="00E2609B">
        <w:rPr>
          <w:noProof/>
          <w:lang w:eastAsia="en-AU"/>
        </w:rPr>
        <mc:AlternateContent>
          <mc:Choice Requires="wpg">
            <w:drawing>
              <wp:anchor distT="0" distB="0" distL="114300" distR="114300" simplePos="0" relativeHeight="251658244" behindDoc="0" locked="0" layoutInCell="1" allowOverlap="1" wp14:anchorId="3214D546" wp14:editId="28D9BEDF">
                <wp:simplePos x="0" y="0"/>
                <wp:positionH relativeFrom="column">
                  <wp:posOffset>-120735</wp:posOffset>
                </wp:positionH>
                <wp:positionV relativeFrom="paragraph">
                  <wp:posOffset>9046317</wp:posOffset>
                </wp:positionV>
                <wp:extent cx="6341440" cy="442921"/>
                <wp:effectExtent l="0" t="0" r="2540" b="0"/>
                <wp:wrapNone/>
                <wp:docPr id="115" name="Group 115" descr=" " title="Shape"/>
                <wp:cNvGraphicFramePr/>
                <a:graphic xmlns:a="http://schemas.openxmlformats.org/drawingml/2006/main">
                  <a:graphicData uri="http://schemas.microsoft.com/office/word/2010/wordprocessingGroup">
                    <wpg:wgp>
                      <wpg:cNvGrpSpPr/>
                      <wpg:grpSpPr>
                        <a:xfrm>
                          <a:off x="0" y="0"/>
                          <a:ext cx="6341440" cy="442921"/>
                          <a:chOff x="0" y="0"/>
                          <a:chExt cx="6341440" cy="442921"/>
                        </a:xfrm>
                      </wpg:grpSpPr>
                      <wps:wsp>
                        <wps:cNvPr id="116" name="Rectangle 116"/>
                        <wps:cNvSpPr/>
                        <wps:spPr>
                          <a:xfrm>
                            <a:off x="207469" y="0"/>
                            <a:ext cx="6133971" cy="235975"/>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0" y="238205"/>
                            <a:ext cx="204716" cy="204716"/>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DB9F4A3" id="Group 115" o:spid="_x0000_s1026" alt="Title: Shape - Description:  " style="position:absolute;margin-left:-9.5pt;margin-top:712.3pt;width:499.35pt;height:34.9pt;z-index:251658244"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">
                <v:rect id="Rectangle 116"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" fillcolor="#7472c0" stroked="f" strokeweight="2pt"/>
                <v:rect id="Rectangle 11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" fillcolor="#7472c0" stroked="f" strokeweight="2pt"/>
              </v:group>
            </w:pict>
          </mc:Fallback>
        </mc:AlternateContent>
      </w:r>
      <w:r w:rsidR="00E2609B">
        <w:rPr>
          <w:noProof/>
          <w:lang w:eastAsia="en-AU"/>
        </w:rPr>
        <mc:AlternateContent>
          <mc:Choice Requires="wps">
            <w:drawing>
              <wp:anchor distT="0" distB="0" distL="114300" distR="114300" simplePos="0" relativeHeight="251658243" behindDoc="0" locked="0" layoutInCell="1" allowOverlap="1" wp14:anchorId="068872B8" wp14:editId="746801DB">
                <wp:simplePos x="0" y="0"/>
                <wp:positionH relativeFrom="margin">
                  <wp:posOffset>-104140</wp:posOffset>
                </wp:positionH>
                <wp:positionV relativeFrom="paragraph">
                  <wp:posOffset>3899535</wp:posOffset>
                </wp:positionV>
                <wp:extent cx="6341465" cy="4921250"/>
                <wp:effectExtent l="0" t="0" r="2540" b="0"/>
                <wp:wrapNone/>
                <wp:docPr id="1" name="Freeform 1" descr=" Business woman and laptop on mobile phone"/>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81FD63" w14:textId="77777777" w:rsidR="005100C1" w:rsidRDefault="005100C1" w:rsidP="00E2609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8872B8" id="Freeform 1" o:spid="_x0000_s1026" alt=" Business woman and laptop on mobile phone" style="position:absolute;margin-left:-8.2pt;margin-top:307.05pt;width:499.35pt;height:38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Business woman and laptop on mobile phon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5081FD63" w14:textId="77777777" w:rsidR="005100C1" w:rsidRDefault="005100C1" w:rsidP="00E2609B">
                      <w:pPr>
                        <w:jc w:val="center"/>
                      </w:pPr>
                      <w:r>
                        <w:softHyphen/>
                      </w:r>
                    </w:p>
                  </w:txbxContent>
                </v:textbox>
                <w10:wrap anchorx="margin"/>
              </v:shape>
            </w:pict>
          </mc:Fallback>
        </mc:AlternateContent>
      </w:r>
    </w:p>
    <w:p w14:paraId="07F81EF1" w14:textId="77777777" w:rsidR="00CC0C96" w:rsidRDefault="00CC0C96" w:rsidP="00D1785A">
      <w:pPr>
        <w:pStyle w:val="Covertitle"/>
        <w:ind w:left="284"/>
      </w:pPr>
      <w:r>
        <w:t>Student workbook</w:t>
      </w:r>
    </w:p>
    <w:p w14:paraId="54C7C39D" w14:textId="2E4BE2B8" w:rsidR="00CC0C96" w:rsidRPr="00793052" w:rsidRDefault="00D1785A" w:rsidP="00D1785A">
      <w:pPr>
        <w:pStyle w:val="Coverunitnumbername"/>
        <w:ind w:left="284"/>
        <w:rPr>
          <w:sz w:val="44"/>
          <w:szCs w:val="44"/>
        </w:rPr>
      </w:pPr>
      <w:r w:rsidRPr="00D1785A">
        <w:rPr>
          <w:sz w:val="44"/>
          <w:szCs w:val="44"/>
        </w:rPr>
        <w:t>BSBPMG522 Undertake project work</w:t>
      </w:r>
    </w:p>
    <w:p w14:paraId="3D11AA68" w14:textId="77777777" w:rsidR="00ED6BE9" w:rsidRPr="00E2609B" w:rsidRDefault="00ED6BE9" w:rsidP="00CC0C96">
      <w:pPr>
        <w:pStyle w:val="Coverunitnumbername"/>
      </w:pPr>
    </w:p>
    <w:p w14:paraId="4D6D5DF9" w14:textId="77777777" w:rsidR="00CC0C96" w:rsidRDefault="00CC0C96" w:rsidP="00E2609B">
      <w:pPr>
        <w:sectPr w:rsidR="00CC0C96" w:rsidSect="00A65500">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134" w:left="1134" w:header="709" w:footer="284" w:gutter="0"/>
          <w:pgNumType w:start="1"/>
          <w:cols w:space="708"/>
          <w:titlePg/>
          <w:docGrid w:linePitch="360"/>
        </w:sectPr>
      </w:pPr>
    </w:p>
    <w:p w14:paraId="56A32F3F" w14:textId="77777777" w:rsidR="00AF3539" w:rsidRPr="00B2780C" w:rsidRDefault="00AF3539" w:rsidP="00AF3539">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4D587627" w14:textId="21375C18" w:rsidR="00AF3539" w:rsidRPr="00B2780C" w:rsidRDefault="00AF3539" w:rsidP="00AF3539">
      <w:pPr>
        <w:pStyle w:val="FinePrint"/>
        <w:rPr>
          <w:sz w:val="24"/>
        </w:rPr>
      </w:pPr>
      <w:r w:rsidRPr="00B2780C">
        <w:t>Version:</w:t>
      </w:r>
      <w:r w:rsidRPr="00B2780C">
        <w:tab/>
      </w:r>
      <w:r>
        <w:t>2019</w:t>
      </w:r>
      <w:r w:rsidR="00401E2B">
        <w:t>11</w:t>
      </w:r>
      <w:r w:rsidR="005F46A0">
        <w:t>29</w:t>
      </w:r>
    </w:p>
    <w:p w14:paraId="55B99015" w14:textId="03071271" w:rsidR="00AF3539" w:rsidRPr="00B2780C" w:rsidRDefault="00AF3539" w:rsidP="00AF3539">
      <w:pPr>
        <w:pStyle w:val="FinePrint"/>
      </w:pPr>
      <w:r w:rsidRPr="00B2780C">
        <w:t>Date created:</w:t>
      </w:r>
      <w:r w:rsidRPr="00B2780C">
        <w:tab/>
      </w:r>
      <w:r w:rsidR="005218E1">
        <w:t>24/09/2019</w:t>
      </w:r>
    </w:p>
    <w:p w14:paraId="44FC3A1F" w14:textId="6D2DBFBD" w:rsidR="00AF3539" w:rsidRPr="00B2780C" w:rsidRDefault="00AF3539" w:rsidP="00AF3539">
      <w:pPr>
        <w:pStyle w:val="FinePrint"/>
      </w:pPr>
      <w:r w:rsidRPr="00B2780C">
        <w:t>Date modified:</w:t>
      </w:r>
      <w:r w:rsidRPr="00B2780C">
        <w:tab/>
      </w:r>
      <w:r w:rsidR="005218E1">
        <w:t>2</w:t>
      </w:r>
      <w:r w:rsidR="005F46A0">
        <w:t>9</w:t>
      </w:r>
      <w:r w:rsidR="005218E1">
        <w:t>/11/2019</w:t>
      </w:r>
    </w:p>
    <w:p w14:paraId="4AD94E45" w14:textId="77777777" w:rsidR="00AF3539" w:rsidRDefault="00AF3539" w:rsidP="00AF3539">
      <w:pPr>
        <w:pStyle w:val="FinePrint"/>
      </w:pPr>
    </w:p>
    <w:p w14:paraId="3382FA94" w14:textId="58CD65FE" w:rsidR="00AF3539" w:rsidRDefault="00AF3539" w:rsidP="00AF3539">
      <w:pPr>
        <w:pStyle w:val="FinePrint"/>
      </w:pPr>
      <w:r w:rsidRPr="00B2780C">
        <w:t xml:space="preserve">For queries contact: </w:t>
      </w:r>
      <w:r>
        <w:tab/>
        <w:t>Technology and Business Services SkillsPoint</w:t>
      </w:r>
      <w:r w:rsidR="00ED522B">
        <w:t>-+</w:t>
      </w:r>
    </w:p>
    <w:p w14:paraId="4840EBD7" w14:textId="40074807" w:rsidR="00AF3539" w:rsidRDefault="00AF3539" w:rsidP="00AF3539">
      <w:pPr>
        <w:pStyle w:val="FinePrint"/>
      </w:pPr>
      <w:r w:rsidRPr="00B2780C">
        <w:t>© TAFE NSW 2019</w:t>
      </w:r>
      <w:r w:rsidRPr="00B2780C">
        <w:br/>
        <w:t>RTO Provider Number 90003 | CRICOS Provider Code: 00591E</w:t>
      </w:r>
    </w:p>
    <w:p w14:paraId="02E9371F" w14:textId="727E9608" w:rsidR="00FD665C" w:rsidRPr="00FD665C" w:rsidRDefault="00FD665C" w:rsidP="00FD665C">
      <w:pPr>
        <w:pStyle w:val="FinePrint"/>
      </w:pPr>
      <w:r w:rsidRPr="00FD665C">
        <w:t xml:space="preserve">This resource is based on information from </w:t>
      </w:r>
      <w:r>
        <w:t>the BSBPMG522</w:t>
      </w:r>
      <w:r w:rsidRPr="00FD665C">
        <w:t xml:space="preserve"> Learner </w:t>
      </w:r>
      <w:r>
        <w:t>Resources</w:t>
      </w:r>
      <w:r w:rsidRPr="00FD665C">
        <w:t>, © RTO Materials Ltd</w:t>
      </w:r>
      <w:r>
        <w:t>.</w:t>
      </w:r>
      <w:r w:rsidRPr="00FD665C">
        <w:t xml:space="preserve"> </w:t>
      </w:r>
      <w:r>
        <w:t>Refer to user licence agreement in the Learning Bank.</w:t>
      </w:r>
    </w:p>
    <w:p w14:paraId="7DA485B2" w14:textId="5451C4A2" w:rsidR="00AF3539" w:rsidRPr="00B2780C" w:rsidRDefault="00AF3539" w:rsidP="00AF3539">
      <w:pPr>
        <w:pStyle w:val="FinePrint"/>
      </w:pPr>
      <w:r w:rsidRPr="00B2780C">
        <w:t xml:space="preserve">This resource can be found in the </w:t>
      </w:r>
      <w:hyperlink r:id="rId21" w:history="1">
        <w:r w:rsidRPr="009C71A1">
          <w:rPr>
            <w:rStyle w:val="Hyperlink"/>
          </w:rPr>
          <w:t>TAFE NSW Learning Bank</w:t>
        </w:r>
      </w:hyperlink>
      <w:r w:rsidRPr="00B2780C">
        <w:t>.</w:t>
      </w:r>
    </w:p>
    <w:p w14:paraId="1DBC7F4D" w14:textId="334E6A35" w:rsidR="00AF3539" w:rsidRPr="00293E79" w:rsidRDefault="00AF3539" w:rsidP="00AF3539">
      <w:pPr>
        <w:pStyle w:val="FinePrint"/>
      </w:pPr>
      <w:r w:rsidRPr="00293E79">
        <w:t xml:space="preserve">The content in this document is copyright © TAFE NSW 2019 and should not be reproduced without the permission of TAFE NSW. Information contained in this document is correct at time of printing: </w:t>
      </w:r>
      <w:r w:rsidRPr="00293E79">
        <w:fldChar w:fldCharType="begin"/>
      </w:r>
      <w:r w:rsidRPr="00293E79">
        <w:instrText xml:space="preserve"> DATE  \@ "dd MMMM yyyy"  \* MERGEFORMAT </w:instrText>
      </w:r>
      <w:r w:rsidRPr="00293E79">
        <w:fldChar w:fldCharType="separate"/>
      </w:r>
      <w:r w:rsidR="00355FA9">
        <w:rPr>
          <w:noProof/>
        </w:rPr>
        <w:t>02 December 2019</w:t>
      </w:r>
      <w:r w:rsidRPr="00293E79">
        <w:fldChar w:fldCharType="end"/>
      </w:r>
      <w:r w:rsidRPr="00293E79">
        <w:t xml:space="preserve">. For current information please refer to our website or your teacher as appropriate. </w:t>
      </w:r>
      <w:r w:rsidRPr="00293E79">
        <w:br w:type="page"/>
      </w:r>
    </w:p>
    <w:bookmarkStart w:id="4" w:name="_Toc518640492" w:displacedByCustomXml="next"/>
    <w:sdt>
      <w:sdtPr>
        <w:rPr>
          <w:rFonts w:eastAsiaTheme="minorHAnsi" w:cstheme="minorBidi"/>
          <w:bCs w:val="0"/>
          <w:noProof w:val="0"/>
          <w:color w:val="auto"/>
          <w:kern w:val="22"/>
          <w:sz w:val="22"/>
          <w:szCs w:val="24"/>
          <w:lang w:val="en-AU" w:eastAsia="en-US"/>
        </w:rPr>
        <w:id w:val="897792416"/>
        <w:docPartObj>
          <w:docPartGallery w:val="Table of Contents"/>
          <w:docPartUnique/>
        </w:docPartObj>
      </w:sdtPr>
      <w:sdtEndPr>
        <w:rPr>
          <w:rFonts w:eastAsia="Times New Roman" w:cstheme="minorHAnsi"/>
          <w:b/>
          <w:noProof/>
          <w:color w:val="6260B8"/>
          <w:sz w:val="24"/>
          <w:szCs w:val="32"/>
          <w:lang w:eastAsia="en-AU"/>
        </w:rPr>
      </w:sdtEndPr>
      <w:sdtContent>
        <w:p w14:paraId="636C6A0A" w14:textId="6FAB53FC" w:rsidR="00C644FF" w:rsidRPr="00181DF1" w:rsidRDefault="00C644FF" w:rsidP="00231E53">
          <w:pPr>
            <w:pStyle w:val="TOCHeading"/>
            <w:spacing w:before="40" w:line="240" w:lineRule="auto"/>
            <w:rPr>
              <w:sz w:val="24"/>
            </w:rPr>
          </w:pPr>
          <w:r w:rsidRPr="00181DF1">
            <w:rPr>
              <w:sz w:val="24"/>
            </w:rPr>
            <w:t>Table of Contents</w:t>
          </w:r>
        </w:p>
        <w:p w14:paraId="5EF6FB76" w14:textId="7A3CB7E8" w:rsidR="00231E53" w:rsidRDefault="00C644FF" w:rsidP="00231E53">
          <w:pPr>
            <w:pStyle w:val="TOC1"/>
            <w:spacing w:before="40"/>
            <w:rPr>
              <w:rFonts w:asciiTheme="minorHAnsi" w:eastAsiaTheme="minorEastAsia" w:hAnsiTheme="minorHAnsi" w:cstheme="minorBidi"/>
              <w:color w:val="auto"/>
              <w:kern w:val="0"/>
              <w:sz w:val="22"/>
              <w:szCs w:val="22"/>
            </w:rPr>
          </w:pPr>
          <w:r w:rsidRPr="00181DF1">
            <w:rPr>
              <w:sz w:val="22"/>
            </w:rPr>
            <w:fldChar w:fldCharType="begin"/>
          </w:r>
          <w:r w:rsidRPr="00181DF1">
            <w:rPr>
              <w:sz w:val="22"/>
            </w:rPr>
            <w:instrText xml:space="preserve"> TOC \o "1-2" \h \z \u </w:instrText>
          </w:r>
          <w:r w:rsidRPr="00181DF1">
            <w:rPr>
              <w:sz w:val="22"/>
            </w:rPr>
            <w:fldChar w:fldCharType="separate"/>
          </w:r>
          <w:hyperlink w:anchor="_Toc26193635" w:history="1">
            <w:r w:rsidR="00231E53" w:rsidRPr="00381374">
              <w:rPr>
                <w:rStyle w:val="Hyperlink"/>
              </w:rPr>
              <w:t>Getting started</w:t>
            </w:r>
            <w:r w:rsidR="00231E53">
              <w:rPr>
                <w:webHidden/>
              </w:rPr>
              <w:tab/>
            </w:r>
            <w:r w:rsidR="00231E53">
              <w:rPr>
                <w:webHidden/>
              </w:rPr>
              <w:fldChar w:fldCharType="begin"/>
            </w:r>
            <w:r w:rsidR="00231E53">
              <w:rPr>
                <w:webHidden/>
              </w:rPr>
              <w:instrText xml:space="preserve"> PAGEREF _Toc26193635 \h </w:instrText>
            </w:r>
            <w:r w:rsidR="00231E53">
              <w:rPr>
                <w:webHidden/>
              </w:rPr>
            </w:r>
            <w:r w:rsidR="00231E53">
              <w:rPr>
                <w:webHidden/>
              </w:rPr>
              <w:fldChar w:fldCharType="separate"/>
            </w:r>
            <w:r w:rsidR="00231E53">
              <w:rPr>
                <w:webHidden/>
              </w:rPr>
              <w:t>5</w:t>
            </w:r>
            <w:r w:rsidR="00231E53">
              <w:rPr>
                <w:webHidden/>
              </w:rPr>
              <w:fldChar w:fldCharType="end"/>
            </w:r>
          </w:hyperlink>
        </w:p>
        <w:p w14:paraId="4419CA83" w14:textId="2D0B2AE9"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36" w:history="1">
            <w:r w:rsidR="00231E53" w:rsidRPr="00381374">
              <w:rPr>
                <w:rStyle w:val="Hyperlink"/>
              </w:rPr>
              <w:t>What will I learn by completing this workbook?</w:t>
            </w:r>
            <w:r w:rsidR="00231E53">
              <w:rPr>
                <w:webHidden/>
              </w:rPr>
              <w:tab/>
            </w:r>
            <w:r w:rsidR="00231E53">
              <w:rPr>
                <w:webHidden/>
              </w:rPr>
              <w:fldChar w:fldCharType="begin"/>
            </w:r>
            <w:r w:rsidR="00231E53">
              <w:rPr>
                <w:webHidden/>
              </w:rPr>
              <w:instrText xml:space="preserve"> PAGEREF _Toc26193636 \h </w:instrText>
            </w:r>
            <w:r w:rsidR="00231E53">
              <w:rPr>
                <w:webHidden/>
              </w:rPr>
            </w:r>
            <w:r w:rsidR="00231E53">
              <w:rPr>
                <w:webHidden/>
              </w:rPr>
              <w:fldChar w:fldCharType="separate"/>
            </w:r>
            <w:r w:rsidR="00231E53">
              <w:rPr>
                <w:webHidden/>
              </w:rPr>
              <w:t>5</w:t>
            </w:r>
            <w:r w:rsidR="00231E53">
              <w:rPr>
                <w:webHidden/>
              </w:rPr>
              <w:fldChar w:fldCharType="end"/>
            </w:r>
          </w:hyperlink>
        </w:p>
        <w:p w14:paraId="2C7AEBF7" w14:textId="7C9FB8D3"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37" w:history="1">
            <w:r w:rsidR="00231E53" w:rsidRPr="00381374">
              <w:rPr>
                <w:rStyle w:val="Hyperlink"/>
              </w:rPr>
              <w:t>Topic 1: Define project</w:t>
            </w:r>
            <w:r w:rsidR="00231E53">
              <w:rPr>
                <w:webHidden/>
              </w:rPr>
              <w:tab/>
            </w:r>
            <w:r w:rsidR="00231E53">
              <w:rPr>
                <w:webHidden/>
              </w:rPr>
              <w:fldChar w:fldCharType="begin"/>
            </w:r>
            <w:r w:rsidR="00231E53">
              <w:rPr>
                <w:webHidden/>
              </w:rPr>
              <w:instrText xml:space="preserve"> PAGEREF _Toc26193637 \h </w:instrText>
            </w:r>
            <w:r w:rsidR="00231E53">
              <w:rPr>
                <w:webHidden/>
              </w:rPr>
            </w:r>
            <w:r w:rsidR="00231E53">
              <w:rPr>
                <w:webHidden/>
              </w:rPr>
              <w:fldChar w:fldCharType="separate"/>
            </w:r>
            <w:r w:rsidR="00231E53">
              <w:rPr>
                <w:webHidden/>
              </w:rPr>
              <w:t>7</w:t>
            </w:r>
            <w:r w:rsidR="00231E53">
              <w:rPr>
                <w:webHidden/>
              </w:rPr>
              <w:fldChar w:fldCharType="end"/>
            </w:r>
          </w:hyperlink>
        </w:p>
        <w:p w14:paraId="02BB3D8C" w14:textId="57C14D7C"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38" w:history="1">
            <w:r w:rsidR="00231E53" w:rsidRPr="00381374">
              <w:rPr>
                <w:rStyle w:val="Hyperlink"/>
              </w:rPr>
              <w:t>Overview</w:t>
            </w:r>
            <w:r w:rsidR="00231E53">
              <w:rPr>
                <w:webHidden/>
              </w:rPr>
              <w:tab/>
            </w:r>
            <w:r w:rsidR="00231E53">
              <w:rPr>
                <w:webHidden/>
              </w:rPr>
              <w:fldChar w:fldCharType="begin"/>
            </w:r>
            <w:r w:rsidR="00231E53">
              <w:rPr>
                <w:webHidden/>
              </w:rPr>
              <w:instrText xml:space="preserve"> PAGEREF _Toc26193638 \h </w:instrText>
            </w:r>
            <w:r w:rsidR="00231E53">
              <w:rPr>
                <w:webHidden/>
              </w:rPr>
            </w:r>
            <w:r w:rsidR="00231E53">
              <w:rPr>
                <w:webHidden/>
              </w:rPr>
              <w:fldChar w:fldCharType="separate"/>
            </w:r>
            <w:r w:rsidR="00231E53">
              <w:rPr>
                <w:webHidden/>
              </w:rPr>
              <w:t>7</w:t>
            </w:r>
            <w:r w:rsidR="00231E53">
              <w:rPr>
                <w:webHidden/>
              </w:rPr>
              <w:fldChar w:fldCharType="end"/>
            </w:r>
          </w:hyperlink>
        </w:p>
        <w:p w14:paraId="6434DD07" w14:textId="0CAAB09A"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39" w:history="1">
            <w:r w:rsidR="00231E53" w:rsidRPr="00381374">
              <w:rPr>
                <w:rStyle w:val="Hyperlink"/>
              </w:rPr>
              <w:t>Access project scope and other relevant documentation</w:t>
            </w:r>
            <w:r w:rsidR="00231E53">
              <w:rPr>
                <w:webHidden/>
              </w:rPr>
              <w:tab/>
            </w:r>
            <w:r w:rsidR="00231E53">
              <w:rPr>
                <w:webHidden/>
              </w:rPr>
              <w:fldChar w:fldCharType="begin"/>
            </w:r>
            <w:r w:rsidR="00231E53">
              <w:rPr>
                <w:webHidden/>
              </w:rPr>
              <w:instrText xml:space="preserve"> PAGEREF _Toc26193639 \h </w:instrText>
            </w:r>
            <w:r w:rsidR="00231E53">
              <w:rPr>
                <w:webHidden/>
              </w:rPr>
            </w:r>
            <w:r w:rsidR="00231E53">
              <w:rPr>
                <w:webHidden/>
              </w:rPr>
              <w:fldChar w:fldCharType="separate"/>
            </w:r>
            <w:r w:rsidR="00231E53">
              <w:rPr>
                <w:webHidden/>
              </w:rPr>
              <w:t>7</w:t>
            </w:r>
            <w:r w:rsidR="00231E53">
              <w:rPr>
                <w:webHidden/>
              </w:rPr>
              <w:fldChar w:fldCharType="end"/>
            </w:r>
          </w:hyperlink>
        </w:p>
        <w:p w14:paraId="5B104616" w14:textId="4F4228F3"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0" w:history="1">
            <w:r w:rsidR="00231E53" w:rsidRPr="00381374">
              <w:rPr>
                <w:rStyle w:val="Hyperlink"/>
              </w:rPr>
              <w:t>Define project stakeholders</w:t>
            </w:r>
            <w:r w:rsidR="00231E53">
              <w:rPr>
                <w:webHidden/>
              </w:rPr>
              <w:tab/>
            </w:r>
            <w:r w:rsidR="00231E53">
              <w:rPr>
                <w:webHidden/>
              </w:rPr>
              <w:fldChar w:fldCharType="begin"/>
            </w:r>
            <w:r w:rsidR="00231E53">
              <w:rPr>
                <w:webHidden/>
              </w:rPr>
              <w:instrText xml:space="preserve"> PAGEREF _Toc26193640 \h </w:instrText>
            </w:r>
            <w:r w:rsidR="00231E53">
              <w:rPr>
                <w:webHidden/>
              </w:rPr>
            </w:r>
            <w:r w:rsidR="00231E53">
              <w:rPr>
                <w:webHidden/>
              </w:rPr>
              <w:fldChar w:fldCharType="separate"/>
            </w:r>
            <w:r w:rsidR="00231E53">
              <w:rPr>
                <w:webHidden/>
              </w:rPr>
              <w:t>11</w:t>
            </w:r>
            <w:r w:rsidR="00231E53">
              <w:rPr>
                <w:webHidden/>
              </w:rPr>
              <w:fldChar w:fldCharType="end"/>
            </w:r>
          </w:hyperlink>
        </w:p>
        <w:p w14:paraId="1A5DA418" w14:textId="488A8C49"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1" w:history="1">
            <w:r w:rsidR="00231E53" w:rsidRPr="00381374">
              <w:rPr>
                <w:rStyle w:val="Hyperlink"/>
              </w:rPr>
              <w:t>Seek clarification from delegating authority of issues related to project and project parameters</w:t>
            </w:r>
            <w:r w:rsidR="00231E53">
              <w:rPr>
                <w:webHidden/>
              </w:rPr>
              <w:tab/>
            </w:r>
            <w:r w:rsidR="00231E53">
              <w:rPr>
                <w:webHidden/>
              </w:rPr>
              <w:fldChar w:fldCharType="begin"/>
            </w:r>
            <w:r w:rsidR="00231E53">
              <w:rPr>
                <w:webHidden/>
              </w:rPr>
              <w:instrText xml:space="preserve"> PAGEREF _Toc26193641 \h </w:instrText>
            </w:r>
            <w:r w:rsidR="00231E53">
              <w:rPr>
                <w:webHidden/>
              </w:rPr>
            </w:r>
            <w:r w:rsidR="00231E53">
              <w:rPr>
                <w:webHidden/>
              </w:rPr>
              <w:fldChar w:fldCharType="separate"/>
            </w:r>
            <w:r w:rsidR="00231E53">
              <w:rPr>
                <w:webHidden/>
              </w:rPr>
              <w:t>13</w:t>
            </w:r>
            <w:r w:rsidR="00231E53">
              <w:rPr>
                <w:webHidden/>
              </w:rPr>
              <w:fldChar w:fldCharType="end"/>
            </w:r>
          </w:hyperlink>
        </w:p>
        <w:p w14:paraId="156CE7FD" w14:textId="4E4509D6"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2" w:history="1">
            <w:r w:rsidR="00231E53" w:rsidRPr="00381374">
              <w:rPr>
                <w:rStyle w:val="Hyperlink"/>
              </w:rPr>
              <w:t>Identify limits of own responsibility and reporting requirements</w:t>
            </w:r>
            <w:r w:rsidR="00231E53">
              <w:rPr>
                <w:webHidden/>
              </w:rPr>
              <w:tab/>
            </w:r>
            <w:r w:rsidR="00231E53">
              <w:rPr>
                <w:webHidden/>
              </w:rPr>
              <w:fldChar w:fldCharType="begin"/>
            </w:r>
            <w:r w:rsidR="00231E53">
              <w:rPr>
                <w:webHidden/>
              </w:rPr>
              <w:instrText xml:space="preserve"> PAGEREF _Toc26193642 \h </w:instrText>
            </w:r>
            <w:r w:rsidR="00231E53">
              <w:rPr>
                <w:webHidden/>
              </w:rPr>
            </w:r>
            <w:r w:rsidR="00231E53">
              <w:rPr>
                <w:webHidden/>
              </w:rPr>
              <w:fldChar w:fldCharType="separate"/>
            </w:r>
            <w:r w:rsidR="00231E53">
              <w:rPr>
                <w:webHidden/>
              </w:rPr>
              <w:t>16</w:t>
            </w:r>
            <w:r w:rsidR="00231E53">
              <w:rPr>
                <w:webHidden/>
              </w:rPr>
              <w:fldChar w:fldCharType="end"/>
            </w:r>
          </w:hyperlink>
        </w:p>
        <w:p w14:paraId="0E0CA264" w14:textId="41FF7EE6"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3" w:history="1">
            <w:r w:rsidR="00231E53" w:rsidRPr="00381374">
              <w:rPr>
                <w:rStyle w:val="Hyperlink"/>
              </w:rPr>
              <w:t>Clarify relationship of project to other projects and to the organisation's objectives</w:t>
            </w:r>
            <w:r w:rsidR="00231E53">
              <w:rPr>
                <w:webHidden/>
              </w:rPr>
              <w:tab/>
            </w:r>
            <w:r w:rsidR="00231E53">
              <w:rPr>
                <w:webHidden/>
              </w:rPr>
              <w:fldChar w:fldCharType="begin"/>
            </w:r>
            <w:r w:rsidR="00231E53">
              <w:rPr>
                <w:webHidden/>
              </w:rPr>
              <w:instrText xml:space="preserve"> PAGEREF _Toc26193643 \h </w:instrText>
            </w:r>
            <w:r w:rsidR="00231E53">
              <w:rPr>
                <w:webHidden/>
              </w:rPr>
            </w:r>
            <w:r w:rsidR="00231E53">
              <w:rPr>
                <w:webHidden/>
              </w:rPr>
              <w:fldChar w:fldCharType="separate"/>
            </w:r>
            <w:r w:rsidR="00231E53">
              <w:rPr>
                <w:webHidden/>
              </w:rPr>
              <w:t>19</w:t>
            </w:r>
            <w:r w:rsidR="00231E53">
              <w:rPr>
                <w:webHidden/>
              </w:rPr>
              <w:fldChar w:fldCharType="end"/>
            </w:r>
          </w:hyperlink>
        </w:p>
        <w:p w14:paraId="15BE82C3" w14:textId="7A94A7A1"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4" w:history="1">
            <w:r w:rsidR="00231E53" w:rsidRPr="00381374">
              <w:rPr>
                <w:rStyle w:val="Hyperlink"/>
              </w:rPr>
              <w:t>Determine and access available resources to undertake project</w:t>
            </w:r>
            <w:r w:rsidR="00231E53">
              <w:rPr>
                <w:webHidden/>
              </w:rPr>
              <w:tab/>
            </w:r>
            <w:r w:rsidR="00231E53">
              <w:rPr>
                <w:webHidden/>
              </w:rPr>
              <w:fldChar w:fldCharType="begin"/>
            </w:r>
            <w:r w:rsidR="00231E53">
              <w:rPr>
                <w:webHidden/>
              </w:rPr>
              <w:instrText xml:space="preserve"> PAGEREF _Toc26193644 \h </w:instrText>
            </w:r>
            <w:r w:rsidR="00231E53">
              <w:rPr>
                <w:webHidden/>
              </w:rPr>
            </w:r>
            <w:r w:rsidR="00231E53">
              <w:rPr>
                <w:webHidden/>
              </w:rPr>
              <w:fldChar w:fldCharType="separate"/>
            </w:r>
            <w:r w:rsidR="00231E53">
              <w:rPr>
                <w:webHidden/>
              </w:rPr>
              <w:t>23</w:t>
            </w:r>
            <w:r w:rsidR="00231E53">
              <w:rPr>
                <w:webHidden/>
              </w:rPr>
              <w:fldChar w:fldCharType="end"/>
            </w:r>
          </w:hyperlink>
        </w:p>
        <w:p w14:paraId="48AB41AA" w14:textId="7B27DF1C"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45" w:history="1">
            <w:r w:rsidR="00231E53" w:rsidRPr="00381374">
              <w:rPr>
                <w:rStyle w:val="Hyperlink"/>
              </w:rPr>
              <w:t>Topic 2: Develop project plan</w:t>
            </w:r>
            <w:r w:rsidR="00231E53">
              <w:rPr>
                <w:webHidden/>
              </w:rPr>
              <w:tab/>
            </w:r>
            <w:r w:rsidR="00231E53">
              <w:rPr>
                <w:webHidden/>
              </w:rPr>
              <w:fldChar w:fldCharType="begin"/>
            </w:r>
            <w:r w:rsidR="00231E53">
              <w:rPr>
                <w:webHidden/>
              </w:rPr>
              <w:instrText xml:space="preserve"> PAGEREF _Toc26193645 \h </w:instrText>
            </w:r>
            <w:r w:rsidR="00231E53">
              <w:rPr>
                <w:webHidden/>
              </w:rPr>
            </w:r>
            <w:r w:rsidR="00231E53">
              <w:rPr>
                <w:webHidden/>
              </w:rPr>
              <w:fldChar w:fldCharType="separate"/>
            </w:r>
            <w:r w:rsidR="00231E53">
              <w:rPr>
                <w:webHidden/>
              </w:rPr>
              <w:t>28</w:t>
            </w:r>
            <w:r w:rsidR="00231E53">
              <w:rPr>
                <w:webHidden/>
              </w:rPr>
              <w:fldChar w:fldCharType="end"/>
            </w:r>
          </w:hyperlink>
        </w:p>
        <w:p w14:paraId="6D02F3E4" w14:textId="4B43B51E"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6" w:history="1">
            <w:r w:rsidR="00231E53" w:rsidRPr="00381374">
              <w:rPr>
                <w:rStyle w:val="Hyperlink"/>
              </w:rPr>
              <w:t>Overview</w:t>
            </w:r>
            <w:r w:rsidR="00231E53">
              <w:rPr>
                <w:webHidden/>
              </w:rPr>
              <w:tab/>
            </w:r>
            <w:r w:rsidR="00231E53">
              <w:rPr>
                <w:webHidden/>
              </w:rPr>
              <w:fldChar w:fldCharType="begin"/>
            </w:r>
            <w:r w:rsidR="00231E53">
              <w:rPr>
                <w:webHidden/>
              </w:rPr>
              <w:instrText xml:space="preserve"> PAGEREF _Toc26193646 \h </w:instrText>
            </w:r>
            <w:r w:rsidR="00231E53">
              <w:rPr>
                <w:webHidden/>
              </w:rPr>
            </w:r>
            <w:r w:rsidR="00231E53">
              <w:rPr>
                <w:webHidden/>
              </w:rPr>
              <w:fldChar w:fldCharType="separate"/>
            </w:r>
            <w:r w:rsidR="00231E53">
              <w:rPr>
                <w:webHidden/>
              </w:rPr>
              <w:t>28</w:t>
            </w:r>
            <w:r w:rsidR="00231E53">
              <w:rPr>
                <w:webHidden/>
              </w:rPr>
              <w:fldChar w:fldCharType="end"/>
            </w:r>
          </w:hyperlink>
        </w:p>
        <w:p w14:paraId="25536991" w14:textId="4BADEBD3"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7" w:history="1">
            <w:r w:rsidR="00231E53" w:rsidRPr="00381374">
              <w:rPr>
                <w:rStyle w:val="Hyperlink"/>
              </w:rPr>
              <w:t>Develop project plan in line with the project parameters</w:t>
            </w:r>
            <w:r w:rsidR="00231E53">
              <w:rPr>
                <w:webHidden/>
              </w:rPr>
              <w:tab/>
            </w:r>
            <w:r w:rsidR="00231E53">
              <w:rPr>
                <w:webHidden/>
              </w:rPr>
              <w:fldChar w:fldCharType="begin"/>
            </w:r>
            <w:r w:rsidR="00231E53">
              <w:rPr>
                <w:webHidden/>
              </w:rPr>
              <w:instrText xml:space="preserve"> PAGEREF _Toc26193647 \h </w:instrText>
            </w:r>
            <w:r w:rsidR="00231E53">
              <w:rPr>
                <w:webHidden/>
              </w:rPr>
            </w:r>
            <w:r w:rsidR="00231E53">
              <w:rPr>
                <w:webHidden/>
              </w:rPr>
              <w:fldChar w:fldCharType="separate"/>
            </w:r>
            <w:r w:rsidR="00231E53">
              <w:rPr>
                <w:webHidden/>
              </w:rPr>
              <w:t>28</w:t>
            </w:r>
            <w:r w:rsidR="00231E53">
              <w:rPr>
                <w:webHidden/>
              </w:rPr>
              <w:fldChar w:fldCharType="end"/>
            </w:r>
          </w:hyperlink>
        </w:p>
        <w:p w14:paraId="0C059D58" w14:textId="52F31F2C"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8" w:history="1">
            <w:r w:rsidR="00231E53" w:rsidRPr="00381374">
              <w:rPr>
                <w:rStyle w:val="Hyperlink"/>
              </w:rPr>
              <w:t>Identify and access appropriate project management tools</w:t>
            </w:r>
            <w:r w:rsidR="00231E53">
              <w:rPr>
                <w:webHidden/>
              </w:rPr>
              <w:tab/>
            </w:r>
            <w:r w:rsidR="00231E53">
              <w:rPr>
                <w:webHidden/>
              </w:rPr>
              <w:fldChar w:fldCharType="begin"/>
            </w:r>
            <w:r w:rsidR="00231E53">
              <w:rPr>
                <w:webHidden/>
              </w:rPr>
              <w:instrText xml:space="preserve"> PAGEREF _Toc26193648 \h </w:instrText>
            </w:r>
            <w:r w:rsidR="00231E53">
              <w:rPr>
                <w:webHidden/>
              </w:rPr>
            </w:r>
            <w:r w:rsidR="00231E53">
              <w:rPr>
                <w:webHidden/>
              </w:rPr>
              <w:fldChar w:fldCharType="separate"/>
            </w:r>
            <w:r w:rsidR="00231E53">
              <w:rPr>
                <w:webHidden/>
              </w:rPr>
              <w:t>36</w:t>
            </w:r>
            <w:r w:rsidR="00231E53">
              <w:rPr>
                <w:webHidden/>
              </w:rPr>
              <w:fldChar w:fldCharType="end"/>
            </w:r>
          </w:hyperlink>
        </w:p>
        <w:p w14:paraId="4E71FF40" w14:textId="263436A9"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49" w:history="1">
            <w:r w:rsidR="00231E53" w:rsidRPr="00381374">
              <w:rPr>
                <w:rStyle w:val="Hyperlink"/>
                <w:rFonts w:cs="Calibri"/>
              </w:rPr>
              <w:t>Formulate risk management plan for project, including Work Health and Safety (WHS)</w:t>
            </w:r>
            <w:r w:rsidR="00231E53">
              <w:rPr>
                <w:webHidden/>
              </w:rPr>
              <w:tab/>
            </w:r>
            <w:r w:rsidR="00231E53">
              <w:rPr>
                <w:webHidden/>
              </w:rPr>
              <w:fldChar w:fldCharType="begin"/>
            </w:r>
            <w:r w:rsidR="00231E53">
              <w:rPr>
                <w:webHidden/>
              </w:rPr>
              <w:instrText xml:space="preserve"> PAGEREF _Toc26193649 \h </w:instrText>
            </w:r>
            <w:r w:rsidR="00231E53">
              <w:rPr>
                <w:webHidden/>
              </w:rPr>
            </w:r>
            <w:r w:rsidR="00231E53">
              <w:rPr>
                <w:webHidden/>
              </w:rPr>
              <w:fldChar w:fldCharType="separate"/>
            </w:r>
            <w:r w:rsidR="00231E53">
              <w:rPr>
                <w:webHidden/>
              </w:rPr>
              <w:t>42</w:t>
            </w:r>
            <w:r w:rsidR="00231E53">
              <w:rPr>
                <w:webHidden/>
              </w:rPr>
              <w:fldChar w:fldCharType="end"/>
            </w:r>
          </w:hyperlink>
        </w:p>
        <w:p w14:paraId="065A22A1" w14:textId="693B8653"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0" w:history="1">
            <w:r w:rsidR="00231E53" w:rsidRPr="00381374">
              <w:rPr>
                <w:rStyle w:val="Hyperlink"/>
              </w:rPr>
              <w:t>Develop and approve project budget</w:t>
            </w:r>
            <w:r w:rsidR="00231E53">
              <w:rPr>
                <w:webHidden/>
              </w:rPr>
              <w:tab/>
            </w:r>
            <w:r w:rsidR="00231E53">
              <w:rPr>
                <w:webHidden/>
              </w:rPr>
              <w:fldChar w:fldCharType="begin"/>
            </w:r>
            <w:r w:rsidR="00231E53">
              <w:rPr>
                <w:webHidden/>
              </w:rPr>
              <w:instrText xml:space="preserve"> PAGEREF _Toc26193650 \h </w:instrText>
            </w:r>
            <w:r w:rsidR="00231E53">
              <w:rPr>
                <w:webHidden/>
              </w:rPr>
            </w:r>
            <w:r w:rsidR="00231E53">
              <w:rPr>
                <w:webHidden/>
              </w:rPr>
              <w:fldChar w:fldCharType="separate"/>
            </w:r>
            <w:r w:rsidR="00231E53">
              <w:rPr>
                <w:webHidden/>
              </w:rPr>
              <w:t>48</w:t>
            </w:r>
            <w:r w:rsidR="00231E53">
              <w:rPr>
                <w:webHidden/>
              </w:rPr>
              <w:fldChar w:fldCharType="end"/>
            </w:r>
          </w:hyperlink>
        </w:p>
        <w:p w14:paraId="4AEF2EF0" w14:textId="3CE6CB6F"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1" w:history="1">
            <w:r w:rsidR="00231E53" w:rsidRPr="00381374">
              <w:rPr>
                <w:rStyle w:val="Hyperlink"/>
              </w:rPr>
              <w:t>Consult team members and take their views into account in planning the project</w:t>
            </w:r>
            <w:r w:rsidR="00231E53">
              <w:rPr>
                <w:webHidden/>
              </w:rPr>
              <w:tab/>
            </w:r>
            <w:r w:rsidR="00231E53">
              <w:rPr>
                <w:webHidden/>
              </w:rPr>
              <w:fldChar w:fldCharType="begin"/>
            </w:r>
            <w:r w:rsidR="00231E53">
              <w:rPr>
                <w:webHidden/>
              </w:rPr>
              <w:instrText xml:space="preserve"> PAGEREF _Toc26193651 \h </w:instrText>
            </w:r>
            <w:r w:rsidR="00231E53">
              <w:rPr>
                <w:webHidden/>
              </w:rPr>
            </w:r>
            <w:r w:rsidR="00231E53">
              <w:rPr>
                <w:webHidden/>
              </w:rPr>
              <w:fldChar w:fldCharType="separate"/>
            </w:r>
            <w:r w:rsidR="00231E53">
              <w:rPr>
                <w:webHidden/>
              </w:rPr>
              <w:t>56</w:t>
            </w:r>
            <w:r w:rsidR="00231E53">
              <w:rPr>
                <w:webHidden/>
              </w:rPr>
              <w:fldChar w:fldCharType="end"/>
            </w:r>
          </w:hyperlink>
        </w:p>
        <w:p w14:paraId="54E88CB8" w14:textId="693EC6C5"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2" w:history="1">
            <w:r w:rsidR="00231E53" w:rsidRPr="00381374">
              <w:rPr>
                <w:rStyle w:val="Hyperlink"/>
              </w:rPr>
              <w:t>Finalise project plan and gain necessary approvals to commence project according to documented plan</w:t>
            </w:r>
            <w:r w:rsidR="00231E53">
              <w:rPr>
                <w:webHidden/>
              </w:rPr>
              <w:tab/>
            </w:r>
            <w:r w:rsidR="00231E53">
              <w:rPr>
                <w:webHidden/>
              </w:rPr>
              <w:fldChar w:fldCharType="begin"/>
            </w:r>
            <w:r w:rsidR="00231E53">
              <w:rPr>
                <w:webHidden/>
              </w:rPr>
              <w:instrText xml:space="preserve"> PAGEREF _Toc26193652 \h </w:instrText>
            </w:r>
            <w:r w:rsidR="00231E53">
              <w:rPr>
                <w:webHidden/>
              </w:rPr>
            </w:r>
            <w:r w:rsidR="00231E53">
              <w:rPr>
                <w:webHidden/>
              </w:rPr>
              <w:fldChar w:fldCharType="separate"/>
            </w:r>
            <w:r w:rsidR="00231E53">
              <w:rPr>
                <w:webHidden/>
              </w:rPr>
              <w:t>59</w:t>
            </w:r>
            <w:r w:rsidR="00231E53">
              <w:rPr>
                <w:webHidden/>
              </w:rPr>
              <w:fldChar w:fldCharType="end"/>
            </w:r>
          </w:hyperlink>
        </w:p>
        <w:p w14:paraId="786B5F62" w14:textId="74FF5A5C"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53" w:history="1">
            <w:r w:rsidR="00231E53" w:rsidRPr="00381374">
              <w:rPr>
                <w:rStyle w:val="Hyperlink"/>
              </w:rPr>
              <w:t>Topic 3: Administer and monitor project</w:t>
            </w:r>
            <w:r w:rsidR="00231E53">
              <w:rPr>
                <w:webHidden/>
              </w:rPr>
              <w:tab/>
            </w:r>
            <w:r w:rsidR="00231E53">
              <w:rPr>
                <w:webHidden/>
              </w:rPr>
              <w:fldChar w:fldCharType="begin"/>
            </w:r>
            <w:r w:rsidR="00231E53">
              <w:rPr>
                <w:webHidden/>
              </w:rPr>
              <w:instrText xml:space="preserve"> PAGEREF _Toc26193653 \h </w:instrText>
            </w:r>
            <w:r w:rsidR="00231E53">
              <w:rPr>
                <w:webHidden/>
              </w:rPr>
            </w:r>
            <w:r w:rsidR="00231E53">
              <w:rPr>
                <w:webHidden/>
              </w:rPr>
              <w:fldChar w:fldCharType="separate"/>
            </w:r>
            <w:r w:rsidR="00231E53">
              <w:rPr>
                <w:webHidden/>
              </w:rPr>
              <w:t>63</w:t>
            </w:r>
            <w:r w:rsidR="00231E53">
              <w:rPr>
                <w:webHidden/>
              </w:rPr>
              <w:fldChar w:fldCharType="end"/>
            </w:r>
          </w:hyperlink>
        </w:p>
        <w:p w14:paraId="4A372C0F" w14:textId="0AAD7054"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4" w:history="1">
            <w:r w:rsidR="00231E53" w:rsidRPr="00381374">
              <w:rPr>
                <w:rStyle w:val="Hyperlink"/>
              </w:rPr>
              <w:t>Overview</w:t>
            </w:r>
            <w:r w:rsidR="00231E53">
              <w:rPr>
                <w:webHidden/>
              </w:rPr>
              <w:tab/>
            </w:r>
            <w:r w:rsidR="00231E53">
              <w:rPr>
                <w:webHidden/>
              </w:rPr>
              <w:fldChar w:fldCharType="begin"/>
            </w:r>
            <w:r w:rsidR="00231E53">
              <w:rPr>
                <w:webHidden/>
              </w:rPr>
              <w:instrText xml:space="preserve"> PAGEREF _Toc26193654 \h </w:instrText>
            </w:r>
            <w:r w:rsidR="00231E53">
              <w:rPr>
                <w:webHidden/>
              </w:rPr>
            </w:r>
            <w:r w:rsidR="00231E53">
              <w:rPr>
                <w:webHidden/>
              </w:rPr>
              <w:fldChar w:fldCharType="separate"/>
            </w:r>
            <w:r w:rsidR="00231E53">
              <w:rPr>
                <w:webHidden/>
              </w:rPr>
              <w:t>63</w:t>
            </w:r>
            <w:r w:rsidR="00231E53">
              <w:rPr>
                <w:webHidden/>
              </w:rPr>
              <w:fldChar w:fldCharType="end"/>
            </w:r>
          </w:hyperlink>
        </w:p>
        <w:p w14:paraId="41A22639" w14:textId="36BE85DC"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5" w:history="1">
            <w:r w:rsidR="00231E53" w:rsidRPr="00381374">
              <w:rPr>
                <w:rStyle w:val="Hyperlink"/>
              </w:rPr>
              <w:t>Take action to ensure project team members are clear about their responsibilities and the project requirements</w:t>
            </w:r>
            <w:r w:rsidR="00231E53">
              <w:rPr>
                <w:webHidden/>
              </w:rPr>
              <w:tab/>
            </w:r>
            <w:r w:rsidR="00231E53">
              <w:rPr>
                <w:webHidden/>
              </w:rPr>
              <w:fldChar w:fldCharType="begin"/>
            </w:r>
            <w:r w:rsidR="00231E53">
              <w:rPr>
                <w:webHidden/>
              </w:rPr>
              <w:instrText xml:space="preserve"> PAGEREF _Toc26193655 \h </w:instrText>
            </w:r>
            <w:r w:rsidR="00231E53">
              <w:rPr>
                <w:webHidden/>
              </w:rPr>
            </w:r>
            <w:r w:rsidR="00231E53">
              <w:rPr>
                <w:webHidden/>
              </w:rPr>
              <w:fldChar w:fldCharType="separate"/>
            </w:r>
            <w:r w:rsidR="00231E53">
              <w:rPr>
                <w:webHidden/>
              </w:rPr>
              <w:t>63</w:t>
            </w:r>
            <w:r w:rsidR="00231E53">
              <w:rPr>
                <w:webHidden/>
              </w:rPr>
              <w:fldChar w:fldCharType="end"/>
            </w:r>
          </w:hyperlink>
        </w:p>
        <w:p w14:paraId="04A12C55" w14:textId="721A0CB7"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6" w:history="1">
            <w:r w:rsidR="00231E53" w:rsidRPr="00381374">
              <w:rPr>
                <w:rStyle w:val="Hyperlink"/>
              </w:rPr>
              <w:t>Provide support for project team members</w:t>
            </w:r>
            <w:r w:rsidR="00231E53">
              <w:rPr>
                <w:webHidden/>
              </w:rPr>
              <w:tab/>
            </w:r>
            <w:r w:rsidR="00231E53">
              <w:rPr>
                <w:webHidden/>
              </w:rPr>
              <w:fldChar w:fldCharType="begin"/>
            </w:r>
            <w:r w:rsidR="00231E53">
              <w:rPr>
                <w:webHidden/>
              </w:rPr>
              <w:instrText xml:space="preserve"> PAGEREF _Toc26193656 \h </w:instrText>
            </w:r>
            <w:r w:rsidR="00231E53">
              <w:rPr>
                <w:webHidden/>
              </w:rPr>
            </w:r>
            <w:r w:rsidR="00231E53">
              <w:rPr>
                <w:webHidden/>
              </w:rPr>
              <w:fldChar w:fldCharType="separate"/>
            </w:r>
            <w:r w:rsidR="00231E53">
              <w:rPr>
                <w:webHidden/>
              </w:rPr>
              <w:t>69</w:t>
            </w:r>
            <w:r w:rsidR="00231E53">
              <w:rPr>
                <w:webHidden/>
              </w:rPr>
              <w:fldChar w:fldCharType="end"/>
            </w:r>
          </w:hyperlink>
        </w:p>
        <w:p w14:paraId="362E6144" w14:textId="436A8C3B"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7" w:history="1">
            <w:r w:rsidR="00231E53" w:rsidRPr="00381374">
              <w:rPr>
                <w:rStyle w:val="Hyperlink"/>
              </w:rPr>
              <w:t>Establish and maintain required recordkeeping systems throughout the project</w:t>
            </w:r>
            <w:r w:rsidR="00231E53">
              <w:rPr>
                <w:webHidden/>
              </w:rPr>
              <w:tab/>
            </w:r>
            <w:r w:rsidR="00231E53">
              <w:rPr>
                <w:webHidden/>
              </w:rPr>
              <w:fldChar w:fldCharType="begin"/>
            </w:r>
            <w:r w:rsidR="00231E53">
              <w:rPr>
                <w:webHidden/>
              </w:rPr>
              <w:instrText xml:space="preserve"> PAGEREF _Toc26193657 \h </w:instrText>
            </w:r>
            <w:r w:rsidR="00231E53">
              <w:rPr>
                <w:webHidden/>
              </w:rPr>
            </w:r>
            <w:r w:rsidR="00231E53">
              <w:rPr>
                <w:webHidden/>
              </w:rPr>
              <w:fldChar w:fldCharType="separate"/>
            </w:r>
            <w:r w:rsidR="00231E53">
              <w:rPr>
                <w:webHidden/>
              </w:rPr>
              <w:t>76</w:t>
            </w:r>
            <w:r w:rsidR="00231E53">
              <w:rPr>
                <w:webHidden/>
              </w:rPr>
              <w:fldChar w:fldCharType="end"/>
            </w:r>
          </w:hyperlink>
        </w:p>
        <w:p w14:paraId="2C5643DF" w14:textId="0F3D7D57"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8" w:history="1">
            <w:r w:rsidR="00231E53" w:rsidRPr="00381374">
              <w:rPr>
                <w:rStyle w:val="Hyperlink"/>
              </w:rPr>
              <w:t>Implement and monitor plans for managing project finances, resources and quality</w:t>
            </w:r>
            <w:r w:rsidR="00231E53">
              <w:rPr>
                <w:webHidden/>
              </w:rPr>
              <w:tab/>
            </w:r>
            <w:r w:rsidR="00231E53">
              <w:rPr>
                <w:webHidden/>
              </w:rPr>
              <w:fldChar w:fldCharType="begin"/>
            </w:r>
            <w:r w:rsidR="00231E53">
              <w:rPr>
                <w:webHidden/>
              </w:rPr>
              <w:instrText xml:space="preserve"> PAGEREF _Toc26193658 \h </w:instrText>
            </w:r>
            <w:r w:rsidR="00231E53">
              <w:rPr>
                <w:webHidden/>
              </w:rPr>
            </w:r>
            <w:r w:rsidR="00231E53">
              <w:rPr>
                <w:webHidden/>
              </w:rPr>
              <w:fldChar w:fldCharType="separate"/>
            </w:r>
            <w:r w:rsidR="00231E53">
              <w:rPr>
                <w:webHidden/>
              </w:rPr>
              <w:t>84</w:t>
            </w:r>
            <w:r w:rsidR="00231E53">
              <w:rPr>
                <w:webHidden/>
              </w:rPr>
              <w:fldChar w:fldCharType="end"/>
            </w:r>
          </w:hyperlink>
        </w:p>
        <w:p w14:paraId="04769782" w14:textId="4FB126DB"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59" w:history="1">
            <w:r w:rsidR="00231E53" w:rsidRPr="00381374">
              <w:rPr>
                <w:rStyle w:val="Hyperlink"/>
              </w:rPr>
              <w:t>Complete and forward project reports as required to stakeholders</w:t>
            </w:r>
            <w:r w:rsidR="00231E53">
              <w:rPr>
                <w:webHidden/>
              </w:rPr>
              <w:tab/>
            </w:r>
            <w:r w:rsidR="00231E53">
              <w:rPr>
                <w:webHidden/>
              </w:rPr>
              <w:fldChar w:fldCharType="begin"/>
            </w:r>
            <w:r w:rsidR="00231E53">
              <w:rPr>
                <w:webHidden/>
              </w:rPr>
              <w:instrText xml:space="preserve"> PAGEREF _Toc26193659 \h </w:instrText>
            </w:r>
            <w:r w:rsidR="00231E53">
              <w:rPr>
                <w:webHidden/>
              </w:rPr>
            </w:r>
            <w:r w:rsidR="00231E53">
              <w:rPr>
                <w:webHidden/>
              </w:rPr>
              <w:fldChar w:fldCharType="separate"/>
            </w:r>
            <w:r w:rsidR="00231E53">
              <w:rPr>
                <w:webHidden/>
              </w:rPr>
              <w:t>91</w:t>
            </w:r>
            <w:r w:rsidR="00231E53">
              <w:rPr>
                <w:webHidden/>
              </w:rPr>
              <w:fldChar w:fldCharType="end"/>
            </w:r>
          </w:hyperlink>
        </w:p>
        <w:p w14:paraId="549F135E" w14:textId="7F5EAE9A"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0" w:history="1">
            <w:r w:rsidR="00231E53" w:rsidRPr="00381374">
              <w:rPr>
                <w:rStyle w:val="Hyperlink"/>
              </w:rPr>
              <w:t>Undertake risk management as required to ensure project outcomes are met</w:t>
            </w:r>
            <w:r w:rsidR="00231E53">
              <w:rPr>
                <w:webHidden/>
              </w:rPr>
              <w:tab/>
            </w:r>
            <w:r w:rsidR="00231E53">
              <w:rPr>
                <w:webHidden/>
              </w:rPr>
              <w:fldChar w:fldCharType="begin"/>
            </w:r>
            <w:r w:rsidR="00231E53">
              <w:rPr>
                <w:webHidden/>
              </w:rPr>
              <w:instrText xml:space="preserve"> PAGEREF _Toc26193660 \h </w:instrText>
            </w:r>
            <w:r w:rsidR="00231E53">
              <w:rPr>
                <w:webHidden/>
              </w:rPr>
            </w:r>
            <w:r w:rsidR="00231E53">
              <w:rPr>
                <w:webHidden/>
              </w:rPr>
              <w:fldChar w:fldCharType="separate"/>
            </w:r>
            <w:r w:rsidR="00231E53">
              <w:rPr>
                <w:webHidden/>
              </w:rPr>
              <w:t>95</w:t>
            </w:r>
            <w:r w:rsidR="00231E53">
              <w:rPr>
                <w:webHidden/>
              </w:rPr>
              <w:fldChar w:fldCharType="end"/>
            </w:r>
          </w:hyperlink>
        </w:p>
        <w:p w14:paraId="75B6DF60" w14:textId="13F50076"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1" w:history="1">
            <w:r w:rsidR="00231E53" w:rsidRPr="00381374">
              <w:rPr>
                <w:rStyle w:val="Hyperlink"/>
              </w:rPr>
              <w:t>Achieve project deliverables</w:t>
            </w:r>
            <w:r w:rsidR="00231E53">
              <w:rPr>
                <w:webHidden/>
              </w:rPr>
              <w:tab/>
            </w:r>
            <w:r w:rsidR="00231E53">
              <w:rPr>
                <w:webHidden/>
              </w:rPr>
              <w:fldChar w:fldCharType="begin"/>
            </w:r>
            <w:r w:rsidR="00231E53">
              <w:rPr>
                <w:webHidden/>
              </w:rPr>
              <w:instrText xml:space="preserve"> PAGEREF _Toc26193661 \h </w:instrText>
            </w:r>
            <w:r w:rsidR="00231E53">
              <w:rPr>
                <w:webHidden/>
              </w:rPr>
            </w:r>
            <w:r w:rsidR="00231E53">
              <w:rPr>
                <w:webHidden/>
              </w:rPr>
              <w:fldChar w:fldCharType="separate"/>
            </w:r>
            <w:r w:rsidR="00231E53">
              <w:rPr>
                <w:webHidden/>
              </w:rPr>
              <w:t>98</w:t>
            </w:r>
            <w:r w:rsidR="00231E53">
              <w:rPr>
                <w:webHidden/>
              </w:rPr>
              <w:fldChar w:fldCharType="end"/>
            </w:r>
          </w:hyperlink>
        </w:p>
        <w:p w14:paraId="03A46B1A" w14:textId="2755E3E1"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62" w:history="1">
            <w:r w:rsidR="00231E53" w:rsidRPr="00381374">
              <w:rPr>
                <w:rStyle w:val="Hyperlink"/>
              </w:rPr>
              <w:t>Topic 4: Finalise project</w:t>
            </w:r>
            <w:r w:rsidR="00231E53">
              <w:rPr>
                <w:webHidden/>
              </w:rPr>
              <w:tab/>
            </w:r>
            <w:r w:rsidR="00231E53">
              <w:rPr>
                <w:webHidden/>
              </w:rPr>
              <w:fldChar w:fldCharType="begin"/>
            </w:r>
            <w:r w:rsidR="00231E53">
              <w:rPr>
                <w:webHidden/>
              </w:rPr>
              <w:instrText xml:space="preserve"> PAGEREF _Toc26193662 \h </w:instrText>
            </w:r>
            <w:r w:rsidR="00231E53">
              <w:rPr>
                <w:webHidden/>
              </w:rPr>
            </w:r>
            <w:r w:rsidR="00231E53">
              <w:rPr>
                <w:webHidden/>
              </w:rPr>
              <w:fldChar w:fldCharType="separate"/>
            </w:r>
            <w:r w:rsidR="00231E53">
              <w:rPr>
                <w:webHidden/>
              </w:rPr>
              <w:t>101</w:t>
            </w:r>
            <w:r w:rsidR="00231E53">
              <w:rPr>
                <w:webHidden/>
              </w:rPr>
              <w:fldChar w:fldCharType="end"/>
            </w:r>
          </w:hyperlink>
        </w:p>
        <w:p w14:paraId="55AD766C" w14:textId="7729B663"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3" w:history="1">
            <w:r w:rsidR="00231E53" w:rsidRPr="00381374">
              <w:rPr>
                <w:rStyle w:val="Hyperlink"/>
              </w:rPr>
              <w:t>Overview</w:t>
            </w:r>
            <w:r w:rsidR="00231E53">
              <w:rPr>
                <w:webHidden/>
              </w:rPr>
              <w:tab/>
            </w:r>
            <w:r w:rsidR="00231E53">
              <w:rPr>
                <w:webHidden/>
              </w:rPr>
              <w:fldChar w:fldCharType="begin"/>
            </w:r>
            <w:r w:rsidR="00231E53">
              <w:rPr>
                <w:webHidden/>
              </w:rPr>
              <w:instrText xml:space="preserve"> PAGEREF _Toc26193663 \h </w:instrText>
            </w:r>
            <w:r w:rsidR="00231E53">
              <w:rPr>
                <w:webHidden/>
              </w:rPr>
            </w:r>
            <w:r w:rsidR="00231E53">
              <w:rPr>
                <w:webHidden/>
              </w:rPr>
              <w:fldChar w:fldCharType="separate"/>
            </w:r>
            <w:r w:rsidR="00231E53">
              <w:rPr>
                <w:webHidden/>
              </w:rPr>
              <w:t>101</w:t>
            </w:r>
            <w:r w:rsidR="00231E53">
              <w:rPr>
                <w:webHidden/>
              </w:rPr>
              <w:fldChar w:fldCharType="end"/>
            </w:r>
          </w:hyperlink>
        </w:p>
        <w:p w14:paraId="7AA4ECFD" w14:textId="4A5000E3"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4" w:history="1">
            <w:r w:rsidR="00231E53" w:rsidRPr="00381374">
              <w:rPr>
                <w:rStyle w:val="Hyperlink"/>
              </w:rPr>
              <w:t>Complete financial record keeping associated with project and check for accuracy</w:t>
            </w:r>
            <w:r w:rsidR="00231E53">
              <w:rPr>
                <w:webHidden/>
              </w:rPr>
              <w:tab/>
            </w:r>
            <w:r w:rsidR="00231E53">
              <w:rPr>
                <w:webHidden/>
              </w:rPr>
              <w:fldChar w:fldCharType="begin"/>
            </w:r>
            <w:r w:rsidR="00231E53">
              <w:rPr>
                <w:webHidden/>
              </w:rPr>
              <w:instrText xml:space="preserve"> PAGEREF _Toc26193664 \h </w:instrText>
            </w:r>
            <w:r w:rsidR="00231E53">
              <w:rPr>
                <w:webHidden/>
              </w:rPr>
            </w:r>
            <w:r w:rsidR="00231E53">
              <w:rPr>
                <w:webHidden/>
              </w:rPr>
              <w:fldChar w:fldCharType="separate"/>
            </w:r>
            <w:r w:rsidR="00231E53">
              <w:rPr>
                <w:webHidden/>
              </w:rPr>
              <w:t>101</w:t>
            </w:r>
            <w:r w:rsidR="00231E53">
              <w:rPr>
                <w:webHidden/>
              </w:rPr>
              <w:fldChar w:fldCharType="end"/>
            </w:r>
          </w:hyperlink>
        </w:p>
        <w:p w14:paraId="2424AB5C" w14:textId="2B6284C6"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5" w:history="1">
            <w:r w:rsidR="00231E53" w:rsidRPr="00381374">
              <w:rPr>
                <w:rStyle w:val="Hyperlink"/>
              </w:rPr>
              <w:t>Ensure transition of staff involved in project to new roles or reassignment to previous roles</w:t>
            </w:r>
            <w:r w:rsidR="00231E53">
              <w:rPr>
                <w:webHidden/>
              </w:rPr>
              <w:tab/>
            </w:r>
            <w:r w:rsidR="00231E53">
              <w:rPr>
                <w:webHidden/>
              </w:rPr>
              <w:fldChar w:fldCharType="begin"/>
            </w:r>
            <w:r w:rsidR="00231E53">
              <w:rPr>
                <w:webHidden/>
              </w:rPr>
              <w:instrText xml:space="preserve"> PAGEREF _Toc26193665 \h </w:instrText>
            </w:r>
            <w:r w:rsidR="00231E53">
              <w:rPr>
                <w:webHidden/>
              </w:rPr>
            </w:r>
            <w:r w:rsidR="00231E53">
              <w:rPr>
                <w:webHidden/>
              </w:rPr>
              <w:fldChar w:fldCharType="separate"/>
            </w:r>
            <w:r w:rsidR="00231E53">
              <w:rPr>
                <w:webHidden/>
              </w:rPr>
              <w:t>105</w:t>
            </w:r>
            <w:r w:rsidR="00231E53">
              <w:rPr>
                <w:webHidden/>
              </w:rPr>
              <w:fldChar w:fldCharType="end"/>
            </w:r>
          </w:hyperlink>
        </w:p>
        <w:p w14:paraId="2DCEAF3B" w14:textId="18212ADD"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6" w:history="1">
            <w:r w:rsidR="00231E53" w:rsidRPr="00381374">
              <w:rPr>
                <w:rStyle w:val="Hyperlink"/>
              </w:rPr>
              <w:t>Complete project documentation and obtain necessary sign-offs for concluding project</w:t>
            </w:r>
            <w:r w:rsidR="00231E53">
              <w:rPr>
                <w:webHidden/>
              </w:rPr>
              <w:tab/>
            </w:r>
            <w:r w:rsidR="00231E53">
              <w:rPr>
                <w:webHidden/>
              </w:rPr>
              <w:fldChar w:fldCharType="begin"/>
            </w:r>
            <w:r w:rsidR="00231E53">
              <w:rPr>
                <w:webHidden/>
              </w:rPr>
              <w:instrText xml:space="preserve"> PAGEREF _Toc26193666 \h </w:instrText>
            </w:r>
            <w:r w:rsidR="00231E53">
              <w:rPr>
                <w:webHidden/>
              </w:rPr>
            </w:r>
            <w:r w:rsidR="00231E53">
              <w:rPr>
                <w:webHidden/>
              </w:rPr>
              <w:fldChar w:fldCharType="separate"/>
            </w:r>
            <w:r w:rsidR="00231E53">
              <w:rPr>
                <w:webHidden/>
              </w:rPr>
              <w:t>108</w:t>
            </w:r>
            <w:r w:rsidR="00231E53">
              <w:rPr>
                <w:webHidden/>
              </w:rPr>
              <w:fldChar w:fldCharType="end"/>
            </w:r>
          </w:hyperlink>
        </w:p>
        <w:p w14:paraId="6D2536DC" w14:textId="4BAB5FCA"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67" w:history="1">
            <w:r w:rsidR="00231E53" w:rsidRPr="00381374">
              <w:rPr>
                <w:rStyle w:val="Hyperlink"/>
              </w:rPr>
              <w:t>Topic 5: Review project</w:t>
            </w:r>
            <w:r w:rsidR="00231E53">
              <w:rPr>
                <w:webHidden/>
              </w:rPr>
              <w:tab/>
            </w:r>
            <w:r w:rsidR="00231E53">
              <w:rPr>
                <w:webHidden/>
              </w:rPr>
              <w:fldChar w:fldCharType="begin"/>
            </w:r>
            <w:r w:rsidR="00231E53">
              <w:rPr>
                <w:webHidden/>
              </w:rPr>
              <w:instrText xml:space="preserve"> PAGEREF _Toc26193667 \h </w:instrText>
            </w:r>
            <w:r w:rsidR="00231E53">
              <w:rPr>
                <w:webHidden/>
              </w:rPr>
            </w:r>
            <w:r w:rsidR="00231E53">
              <w:rPr>
                <w:webHidden/>
              </w:rPr>
              <w:fldChar w:fldCharType="separate"/>
            </w:r>
            <w:r w:rsidR="00231E53">
              <w:rPr>
                <w:webHidden/>
              </w:rPr>
              <w:t>112</w:t>
            </w:r>
            <w:r w:rsidR="00231E53">
              <w:rPr>
                <w:webHidden/>
              </w:rPr>
              <w:fldChar w:fldCharType="end"/>
            </w:r>
          </w:hyperlink>
        </w:p>
        <w:p w14:paraId="47B67A40" w14:textId="4D8F5D77"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8" w:history="1">
            <w:r w:rsidR="00231E53" w:rsidRPr="00381374">
              <w:rPr>
                <w:rStyle w:val="Hyperlink"/>
              </w:rPr>
              <w:t>Overview</w:t>
            </w:r>
            <w:r w:rsidR="00231E53">
              <w:rPr>
                <w:webHidden/>
              </w:rPr>
              <w:tab/>
            </w:r>
            <w:r w:rsidR="00231E53">
              <w:rPr>
                <w:webHidden/>
              </w:rPr>
              <w:fldChar w:fldCharType="begin"/>
            </w:r>
            <w:r w:rsidR="00231E53">
              <w:rPr>
                <w:webHidden/>
              </w:rPr>
              <w:instrText xml:space="preserve"> PAGEREF _Toc26193668 \h </w:instrText>
            </w:r>
            <w:r w:rsidR="00231E53">
              <w:rPr>
                <w:webHidden/>
              </w:rPr>
            </w:r>
            <w:r w:rsidR="00231E53">
              <w:rPr>
                <w:webHidden/>
              </w:rPr>
              <w:fldChar w:fldCharType="separate"/>
            </w:r>
            <w:r w:rsidR="00231E53">
              <w:rPr>
                <w:webHidden/>
              </w:rPr>
              <w:t>112</w:t>
            </w:r>
            <w:r w:rsidR="00231E53">
              <w:rPr>
                <w:webHidden/>
              </w:rPr>
              <w:fldChar w:fldCharType="end"/>
            </w:r>
          </w:hyperlink>
        </w:p>
        <w:p w14:paraId="3E7CCB7B" w14:textId="0A469F5D"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69" w:history="1">
            <w:r w:rsidR="00231E53" w:rsidRPr="00381374">
              <w:rPr>
                <w:rStyle w:val="Hyperlink"/>
              </w:rPr>
              <w:t>Review project outcomes and processes against the project scope and plan</w:t>
            </w:r>
            <w:r w:rsidR="00231E53">
              <w:rPr>
                <w:webHidden/>
              </w:rPr>
              <w:tab/>
            </w:r>
            <w:r w:rsidR="00231E53">
              <w:rPr>
                <w:webHidden/>
              </w:rPr>
              <w:fldChar w:fldCharType="begin"/>
            </w:r>
            <w:r w:rsidR="00231E53">
              <w:rPr>
                <w:webHidden/>
              </w:rPr>
              <w:instrText xml:space="preserve"> PAGEREF _Toc26193669 \h </w:instrText>
            </w:r>
            <w:r w:rsidR="00231E53">
              <w:rPr>
                <w:webHidden/>
              </w:rPr>
            </w:r>
            <w:r w:rsidR="00231E53">
              <w:rPr>
                <w:webHidden/>
              </w:rPr>
              <w:fldChar w:fldCharType="separate"/>
            </w:r>
            <w:r w:rsidR="00231E53">
              <w:rPr>
                <w:webHidden/>
              </w:rPr>
              <w:t>112</w:t>
            </w:r>
            <w:r w:rsidR="00231E53">
              <w:rPr>
                <w:webHidden/>
              </w:rPr>
              <w:fldChar w:fldCharType="end"/>
            </w:r>
          </w:hyperlink>
        </w:p>
        <w:p w14:paraId="54970C8B" w14:textId="1A761E5E"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70" w:history="1">
            <w:r w:rsidR="00231E53" w:rsidRPr="00381374">
              <w:rPr>
                <w:rStyle w:val="Hyperlink"/>
              </w:rPr>
              <w:t>Involve team members in the project review</w:t>
            </w:r>
            <w:r w:rsidR="00231E53">
              <w:rPr>
                <w:webHidden/>
              </w:rPr>
              <w:tab/>
            </w:r>
            <w:r w:rsidR="00231E53">
              <w:rPr>
                <w:webHidden/>
              </w:rPr>
              <w:fldChar w:fldCharType="begin"/>
            </w:r>
            <w:r w:rsidR="00231E53">
              <w:rPr>
                <w:webHidden/>
              </w:rPr>
              <w:instrText xml:space="preserve"> PAGEREF _Toc26193670 \h </w:instrText>
            </w:r>
            <w:r w:rsidR="00231E53">
              <w:rPr>
                <w:webHidden/>
              </w:rPr>
            </w:r>
            <w:r w:rsidR="00231E53">
              <w:rPr>
                <w:webHidden/>
              </w:rPr>
              <w:fldChar w:fldCharType="separate"/>
            </w:r>
            <w:r w:rsidR="00231E53">
              <w:rPr>
                <w:webHidden/>
              </w:rPr>
              <w:t>116</w:t>
            </w:r>
            <w:r w:rsidR="00231E53">
              <w:rPr>
                <w:webHidden/>
              </w:rPr>
              <w:fldChar w:fldCharType="end"/>
            </w:r>
          </w:hyperlink>
        </w:p>
        <w:p w14:paraId="41C908B0" w14:textId="79B2E131" w:rsidR="00231E53" w:rsidRDefault="00355FA9" w:rsidP="00231E53">
          <w:pPr>
            <w:pStyle w:val="TOC2"/>
            <w:spacing w:before="40"/>
            <w:rPr>
              <w:rFonts w:asciiTheme="minorHAnsi" w:eastAsiaTheme="minorEastAsia" w:hAnsiTheme="minorHAnsi" w:cstheme="minorBidi"/>
              <w:color w:val="auto"/>
              <w:kern w:val="0"/>
              <w:sz w:val="22"/>
              <w:szCs w:val="22"/>
            </w:rPr>
          </w:pPr>
          <w:hyperlink w:anchor="_Toc26193671" w:history="1">
            <w:r w:rsidR="00231E53" w:rsidRPr="00381374">
              <w:rPr>
                <w:rStyle w:val="Hyperlink"/>
              </w:rPr>
              <w:t>Document lessons learned from the project and report within the organisation</w:t>
            </w:r>
            <w:r w:rsidR="00231E53">
              <w:rPr>
                <w:webHidden/>
              </w:rPr>
              <w:tab/>
            </w:r>
            <w:r w:rsidR="00231E53">
              <w:rPr>
                <w:webHidden/>
              </w:rPr>
              <w:fldChar w:fldCharType="begin"/>
            </w:r>
            <w:r w:rsidR="00231E53">
              <w:rPr>
                <w:webHidden/>
              </w:rPr>
              <w:instrText xml:space="preserve"> PAGEREF _Toc26193671 \h </w:instrText>
            </w:r>
            <w:r w:rsidR="00231E53">
              <w:rPr>
                <w:webHidden/>
              </w:rPr>
            </w:r>
            <w:r w:rsidR="00231E53">
              <w:rPr>
                <w:webHidden/>
              </w:rPr>
              <w:fldChar w:fldCharType="separate"/>
            </w:r>
            <w:r w:rsidR="00231E53">
              <w:rPr>
                <w:webHidden/>
              </w:rPr>
              <w:t>119</w:t>
            </w:r>
            <w:r w:rsidR="00231E53">
              <w:rPr>
                <w:webHidden/>
              </w:rPr>
              <w:fldChar w:fldCharType="end"/>
            </w:r>
          </w:hyperlink>
        </w:p>
        <w:p w14:paraId="585F19C2" w14:textId="091037FF"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72" w:history="1">
            <w:r w:rsidR="00231E53" w:rsidRPr="00381374">
              <w:rPr>
                <w:rStyle w:val="Hyperlink"/>
              </w:rPr>
              <w:t>References</w:t>
            </w:r>
            <w:r w:rsidR="00231E53">
              <w:rPr>
                <w:webHidden/>
              </w:rPr>
              <w:tab/>
            </w:r>
            <w:r w:rsidR="00231E53">
              <w:rPr>
                <w:webHidden/>
              </w:rPr>
              <w:fldChar w:fldCharType="begin"/>
            </w:r>
            <w:r w:rsidR="00231E53">
              <w:rPr>
                <w:webHidden/>
              </w:rPr>
              <w:instrText xml:space="preserve"> PAGEREF _Toc26193672 \h </w:instrText>
            </w:r>
            <w:r w:rsidR="00231E53">
              <w:rPr>
                <w:webHidden/>
              </w:rPr>
            </w:r>
            <w:r w:rsidR="00231E53">
              <w:rPr>
                <w:webHidden/>
              </w:rPr>
              <w:fldChar w:fldCharType="separate"/>
            </w:r>
            <w:r w:rsidR="00231E53">
              <w:rPr>
                <w:webHidden/>
              </w:rPr>
              <w:t>122</w:t>
            </w:r>
            <w:r w:rsidR="00231E53">
              <w:rPr>
                <w:webHidden/>
              </w:rPr>
              <w:fldChar w:fldCharType="end"/>
            </w:r>
          </w:hyperlink>
        </w:p>
        <w:p w14:paraId="536C0ECD" w14:textId="3CA36F04" w:rsidR="00231E53" w:rsidRDefault="00355FA9" w:rsidP="00231E53">
          <w:pPr>
            <w:pStyle w:val="TOC1"/>
            <w:spacing w:before="40"/>
            <w:rPr>
              <w:rFonts w:asciiTheme="minorHAnsi" w:eastAsiaTheme="minorEastAsia" w:hAnsiTheme="minorHAnsi" w:cstheme="minorBidi"/>
              <w:color w:val="auto"/>
              <w:kern w:val="0"/>
              <w:sz w:val="22"/>
              <w:szCs w:val="22"/>
            </w:rPr>
          </w:pPr>
          <w:hyperlink w:anchor="_Toc26193673" w:history="1">
            <w:r w:rsidR="00231E53" w:rsidRPr="00381374">
              <w:rPr>
                <w:rStyle w:val="Hyperlink"/>
              </w:rPr>
              <w:t>Image attributions</w:t>
            </w:r>
            <w:r w:rsidR="00231E53">
              <w:rPr>
                <w:webHidden/>
              </w:rPr>
              <w:tab/>
            </w:r>
            <w:r w:rsidR="00231E53">
              <w:rPr>
                <w:webHidden/>
              </w:rPr>
              <w:fldChar w:fldCharType="begin"/>
            </w:r>
            <w:r w:rsidR="00231E53">
              <w:rPr>
                <w:webHidden/>
              </w:rPr>
              <w:instrText xml:space="preserve"> PAGEREF _Toc26193673 \h </w:instrText>
            </w:r>
            <w:r w:rsidR="00231E53">
              <w:rPr>
                <w:webHidden/>
              </w:rPr>
            </w:r>
            <w:r w:rsidR="00231E53">
              <w:rPr>
                <w:webHidden/>
              </w:rPr>
              <w:fldChar w:fldCharType="separate"/>
            </w:r>
            <w:r w:rsidR="00231E53">
              <w:rPr>
                <w:webHidden/>
              </w:rPr>
              <w:t>123</w:t>
            </w:r>
            <w:r w:rsidR="00231E53">
              <w:rPr>
                <w:webHidden/>
              </w:rPr>
              <w:fldChar w:fldCharType="end"/>
            </w:r>
          </w:hyperlink>
        </w:p>
        <w:p w14:paraId="53658666" w14:textId="2AD2403C" w:rsidR="00C644FF" w:rsidRDefault="00C644FF" w:rsidP="00231E53">
          <w:pPr>
            <w:pStyle w:val="TOC1"/>
            <w:spacing w:before="40"/>
          </w:pPr>
          <w:r w:rsidRPr="00181DF1">
            <w:rPr>
              <w:color w:val="717679"/>
            </w:rPr>
            <w:fldChar w:fldCharType="end"/>
          </w:r>
        </w:p>
      </w:sdtContent>
    </w:sdt>
    <w:p w14:paraId="10A1472E" w14:textId="77777777" w:rsidR="005F46A0" w:rsidRDefault="005F46A0" w:rsidP="005F46A0">
      <w:pPr>
        <w:pStyle w:val="Body"/>
      </w:pPr>
    </w:p>
    <w:p w14:paraId="2BC3884B" w14:textId="5D9AA463" w:rsidR="004334C4" w:rsidRPr="004334C4" w:rsidRDefault="00C20023" w:rsidP="00F6531A">
      <w:pPr>
        <w:pStyle w:val="TOCHeading"/>
      </w:pPr>
      <w:r>
        <w:t>Icon legends</w:t>
      </w:r>
      <w:bookmarkEnd w:id="4"/>
    </w:p>
    <w:tbl>
      <w:tblPr>
        <w:tblStyle w:val="TableGrid"/>
        <w:tblW w:w="0" w:type="auto"/>
        <w:tblLook w:val="04A0" w:firstRow="1" w:lastRow="0" w:firstColumn="1" w:lastColumn="0" w:noHBand="0" w:noVBand="1"/>
        <w:tblDescription w:val="Icon legends, describes each icon used within the workbook."/>
      </w:tblPr>
      <w:tblGrid>
        <w:gridCol w:w="2122"/>
        <w:gridCol w:w="6938"/>
      </w:tblGrid>
      <w:tr w:rsidR="00BC1A72" w14:paraId="1A191DE4"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40E510D4" w14:textId="77777777" w:rsidR="00C20023" w:rsidRDefault="00C20023" w:rsidP="00C80989">
            <w:pPr>
              <w:rPr>
                <w:lang w:eastAsia="en-AU"/>
              </w:rPr>
            </w:pPr>
            <w:r>
              <w:rPr>
                <w:lang w:eastAsia="en-AU"/>
              </w:rPr>
              <w:t>Icons</w:t>
            </w:r>
          </w:p>
        </w:tc>
        <w:tc>
          <w:tcPr>
            <w:tcW w:w="6938" w:type="dxa"/>
          </w:tcPr>
          <w:p w14:paraId="2EC36C29" w14:textId="77777777" w:rsidR="00C20023" w:rsidRDefault="00C20023" w:rsidP="00C80989">
            <w:pPr>
              <w:rPr>
                <w:lang w:eastAsia="en-AU"/>
              </w:rPr>
            </w:pPr>
            <w:r>
              <w:rPr>
                <w:lang w:eastAsia="en-AU"/>
              </w:rPr>
              <w:t>Descriptions</w:t>
            </w:r>
          </w:p>
        </w:tc>
      </w:tr>
      <w:tr w:rsidR="00BC1A72" w14:paraId="53D6C612" w14:textId="77777777" w:rsidTr="00C80989">
        <w:tc>
          <w:tcPr>
            <w:tcW w:w="2122" w:type="dxa"/>
          </w:tcPr>
          <w:p w14:paraId="509C61C2" w14:textId="77777777" w:rsidR="00C20023" w:rsidRDefault="00564B2D" w:rsidP="00C80989">
            <w:pPr>
              <w:jc w:val="center"/>
              <w:rPr>
                <w:lang w:eastAsia="en-AU"/>
              </w:rPr>
            </w:pPr>
            <w:r>
              <w:rPr>
                <w:noProof/>
                <w:lang w:eastAsia="en-AU"/>
              </w:rPr>
              <w:drawing>
                <wp:inline distT="0" distB="0" distL="0" distR="0" wp14:anchorId="5DF430C3" wp14:editId="38FBFE43">
                  <wp:extent cx="1080000" cy="1000718"/>
                  <wp:effectExtent l="0" t="0" r="0" b="0"/>
                  <wp:docPr id="122" name="Picture 122" descr=" Image of 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1A5F3695"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51BDA335"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w:t>
            </w:r>
            <w:r w:rsidR="000A46D3">
              <w:rPr>
                <w:i w:val="0"/>
                <w:color w:val="auto"/>
              </w:rPr>
              <w:t xml:space="preserve"> </w:t>
            </w:r>
            <w:r w:rsidRPr="000A2E1E">
              <w:rPr>
                <w:i w:val="0"/>
                <w:color w:val="auto"/>
              </w:rPr>
              <w:t>It is important for you to undertake these activities, as they will enhance your learning.</w:t>
            </w:r>
          </w:p>
          <w:p w14:paraId="732B011E" w14:textId="77777777" w:rsidR="00C20023" w:rsidRDefault="00C20023" w:rsidP="00C80989">
            <w:pPr>
              <w:rPr>
                <w:lang w:eastAsia="en-AU"/>
              </w:rPr>
            </w:pPr>
            <w:r w:rsidRPr="000A2E1E">
              <w:t>Activities can be used to prepare you for assessments.</w:t>
            </w:r>
            <w:r w:rsidR="000A46D3">
              <w:t xml:space="preserve"> </w:t>
            </w:r>
            <w:r w:rsidRPr="000A2E1E">
              <w:t>Refer to the assessments before you commence so that you are aware which activities will assist you in completing your assessments.</w:t>
            </w:r>
          </w:p>
        </w:tc>
      </w:tr>
      <w:tr w:rsidR="00BC1A72" w14:paraId="6C216FA4" w14:textId="77777777" w:rsidTr="00BC1A72">
        <w:trPr>
          <w:trHeight w:val="1514"/>
        </w:trPr>
        <w:tc>
          <w:tcPr>
            <w:tcW w:w="2122" w:type="dxa"/>
          </w:tcPr>
          <w:p w14:paraId="71798936" w14:textId="77777777" w:rsidR="00C20023" w:rsidRDefault="00564B2D" w:rsidP="00C80989">
            <w:pPr>
              <w:jc w:val="center"/>
              <w:rPr>
                <w:lang w:eastAsia="en-AU"/>
              </w:rPr>
            </w:pPr>
            <w:r>
              <w:rPr>
                <w:noProof/>
                <w:lang w:eastAsia="en-AU"/>
              </w:rPr>
              <w:drawing>
                <wp:inline distT="0" distB="0" distL="0" distR="0" wp14:anchorId="1686E4E4" wp14:editId="44A9BE9E">
                  <wp:extent cx="1080000" cy="1000718"/>
                  <wp:effectExtent l="0" t="0" r="0" b="0"/>
                  <wp:docPr id="123" name="Picture 123" descr=" Image of conversation ch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23">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5E91D34D" w14:textId="77777777" w:rsidR="00C20023" w:rsidRPr="00846896" w:rsidRDefault="00C20023" w:rsidP="00C80989">
            <w:pPr>
              <w:pStyle w:val="Guidetext"/>
              <w:rPr>
                <w:b/>
                <w:i w:val="0"/>
                <w:color w:val="auto"/>
              </w:rPr>
            </w:pPr>
            <w:r w:rsidRPr="00846896">
              <w:rPr>
                <w:b/>
                <w:i w:val="0"/>
                <w:color w:val="auto"/>
              </w:rPr>
              <w:t xml:space="preserve">Collaboration </w:t>
            </w:r>
          </w:p>
          <w:p w14:paraId="1B642663" w14:textId="346CDC1D" w:rsidR="00C20023" w:rsidRPr="000A2E1E" w:rsidRDefault="00C20023" w:rsidP="00C80989">
            <w:pPr>
              <w:rPr>
                <w:lang w:eastAsia="en-AU"/>
              </w:rPr>
            </w:pPr>
            <w:r w:rsidRPr="000A2E1E">
              <w:rPr>
                <w:szCs w:val="18"/>
              </w:rPr>
              <w:t>Whether you discuss your learning in an online forum or in a face-to-face environment</w:t>
            </w:r>
            <w:r w:rsidR="001E03C1">
              <w:rPr>
                <w:szCs w:val="18"/>
              </w:rPr>
              <w:t>,</w:t>
            </w:r>
            <w:r w:rsidRPr="000A2E1E">
              <w:rPr>
                <w:szCs w:val="18"/>
              </w:rPr>
              <w:t xml:space="preserve"> discussions allow you to create and consolidate new meaningful knowledge.</w:t>
            </w:r>
          </w:p>
        </w:tc>
      </w:tr>
      <w:tr w:rsidR="00BC1A72" w14:paraId="5B914F07" w14:textId="77777777" w:rsidTr="00BC1A72">
        <w:trPr>
          <w:trHeight w:val="1514"/>
        </w:trPr>
        <w:tc>
          <w:tcPr>
            <w:tcW w:w="2122" w:type="dxa"/>
          </w:tcPr>
          <w:p w14:paraId="59C4D1F3" w14:textId="77777777" w:rsidR="00C20023" w:rsidRDefault="00564B2D" w:rsidP="00C80989">
            <w:pPr>
              <w:jc w:val="center"/>
              <w:rPr>
                <w:lang w:eastAsia="en-AU"/>
              </w:rPr>
            </w:pPr>
            <w:r>
              <w:rPr>
                <w:noProof/>
                <w:lang w:eastAsia="en-AU"/>
              </w:rPr>
              <w:drawing>
                <wp:inline distT="0" distB="0" distL="0" distR="0" wp14:anchorId="549A91A0" wp14:editId="5C28586C">
                  <wp:extent cx="1080000" cy="999088"/>
                  <wp:effectExtent l="0" t="0" r="0" b="0"/>
                  <wp:docPr id="124" name="Picture 124" descr=" Image of tick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24">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6938" w:type="dxa"/>
          </w:tcPr>
          <w:p w14:paraId="6EB73C5A" w14:textId="77777777" w:rsidR="00C20023" w:rsidRPr="00846896" w:rsidRDefault="00C20023" w:rsidP="00C80989">
            <w:pPr>
              <w:pStyle w:val="Guidetext"/>
              <w:rPr>
                <w:b/>
                <w:i w:val="0"/>
                <w:color w:val="auto"/>
              </w:rPr>
            </w:pPr>
            <w:r w:rsidRPr="00846896">
              <w:rPr>
                <w:b/>
                <w:i w:val="0"/>
                <w:color w:val="auto"/>
              </w:rPr>
              <w:t>Self-check</w:t>
            </w:r>
          </w:p>
          <w:p w14:paraId="06934A2D"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3D953339" w14:textId="77777777" w:rsidTr="00C80989">
        <w:tc>
          <w:tcPr>
            <w:tcW w:w="2122" w:type="dxa"/>
          </w:tcPr>
          <w:p w14:paraId="70919F99" w14:textId="77777777" w:rsidR="00C20023" w:rsidRDefault="00564B2D" w:rsidP="00C80989">
            <w:pPr>
              <w:jc w:val="center"/>
              <w:rPr>
                <w:noProof/>
                <w:lang w:eastAsia="en-AU"/>
              </w:rPr>
            </w:pPr>
            <w:r>
              <w:rPr>
                <w:noProof/>
                <w:lang w:eastAsia="en-AU"/>
              </w:rPr>
              <w:drawing>
                <wp:inline distT="0" distB="0" distL="0" distR="0" wp14:anchorId="28BA907D" wp14:editId="0A72D186">
                  <wp:extent cx="1080000" cy="1000718"/>
                  <wp:effectExtent l="0" t="0" r="0" b="0"/>
                  <wp:docPr id="125" name="Picture 125" descr=" Image of text on 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5">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1DA4AB8B" w14:textId="77777777" w:rsidR="00C20023" w:rsidRPr="00A87EE7" w:rsidRDefault="00C20023" w:rsidP="00C80989">
            <w:pPr>
              <w:pStyle w:val="Body"/>
              <w:rPr>
                <w:b/>
              </w:rPr>
            </w:pPr>
            <w:r w:rsidRPr="00A87EE7">
              <w:rPr>
                <w:b/>
              </w:rPr>
              <w:t>Readings (Required and suggested)</w:t>
            </w:r>
          </w:p>
          <w:p w14:paraId="5155A9D2" w14:textId="77777777" w:rsidR="00C20023" w:rsidRPr="00381F20" w:rsidRDefault="00C20023" w:rsidP="00C80989">
            <w:pPr>
              <w:pStyle w:val="Body"/>
            </w:pPr>
            <w:r w:rsidRPr="00381F20">
              <w:t xml:space="preserve">The required reading is referred to throughout this </w:t>
            </w:r>
            <w:r w:rsidR="00297C57">
              <w:t>Student</w:t>
            </w:r>
            <w:r w:rsidRPr="00381F20">
              <w:t xml:space="preserve"> </w:t>
            </w:r>
            <w:r w:rsidR="00297C57">
              <w:t>workbook</w:t>
            </w:r>
            <w:r w:rsidRPr="00381F20">
              <w:t xml:space="preserve">. You will need the required text for readings and activities. </w:t>
            </w:r>
          </w:p>
          <w:p w14:paraId="5E60AB37" w14:textId="070357C3" w:rsidR="00C20023" w:rsidRPr="00846896" w:rsidRDefault="00C20023" w:rsidP="00297C57">
            <w:pPr>
              <w:pStyle w:val="Body"/>
              <w:rPr>
                <w:b/>
                <w:i/>
              </w:rPr>
            </w:pPr>
            <w:r w:rsidRPr="00381F20">
              <w:t>The suggested reading provides supplementary information that may assist you in completing the unit.</w:t>
            </w:r>
          </w:p>
        </w:tc>
      </w:tr>
    </w:tbl>
    <w:p w14:paraId="1FDAEE2C" w14:textId="77777777" w:rsidR="00C20023" w:rsidRDefault="00C20023">
      <w:r>
        <w:br w:type="page"/>
      </w:r>
    </w:p>
    <w:p w14:paraId="6C57501D" w14:textId="77777777" w:rsidR="004F5944" w:rsidRDefault="004F5944" w:rsidP="004F5944">
      <w:pPr>
        <w:pStyle w:val="Heading1"/>
      </w:pPr>
      <w:bookmarkStart w:id="5" w:name="_Toc26193635"/>
      <w:bookmarkStart w:id="6" w:name="_Toc11938725"/>
      <w:r>
        <w:lastRenderedPageBreak/>
        <w:t>Getting started</w:t>
      </w:r>
      <w:bookmarkEnd w:id="5"/>
    </w:p>
    <w:p w14:paraId="642A9BD9" w14:textId="2F65B82D" w:rsidR="00AF3539" w:rsidRPr="00B2780C" w:rsidRDefault="00AF3539" w:rsidP="00AF3539">
      <w:pPr>
        <w:pStyle w:val="Heading2"/>
        <w:rPr>
          <w:noProof w:val="0"/>
        </w:rPr>
      </w:pPr>
      <w:bookmarkStart w:id="7" w:name="_Toc26193636"/>
      <w:r w:rsidRPr="00B2780C">
        <w:rPr>
          <w:noProof w:val="0"/>
        </w:rPr>
        <w:t>What will I learn by completing this workbook?</w:t>
      </w:r>
      <w:bookmarkEnd w:id="6"/>
      <w:bookmarkEnd w:id="7"/>
      <w:r w:rsidRPr="00B2780C">
        <w:rPr>
          <w:noProof w:val="0"/>
        </w:rPr>
        <w:t xml:space="preserve"> </w:t>
      </w:r>
    </w:p>
    <w:p w14:paraId="0FF55A93" w14:textId="77777777" w:rsidR="00D1785A" w:rsidRDefault="00D1785A" w:rsidP="00D1785A">
      <w:pPr>
        <w:pStyle w:val="Body"/>
      </w:pPr>
      <w:r>
        <w:t xml:space="preserve">This workbook has been developed for the unit of competency BSBPMG522 Undertake project work. </w:t>
      </w:r>
    </w:p>
    <w:p w14:paraId="52A07DB3" w14:textId="77777777" w:rsidR="00D1785A" w:rsidRDefault="00D1785A" w:rsidP="00D1785A">
      <w:pPr>
        <w:pStyle w:val="Body"/>
      </w:pPr>
      <w:r>
        <w:t xml:space="preserve">Successfully completing this unit of competency will give you the skills and knowledge required to </w:t>
      </w:r>
      <w:r w:rsidRPr="00CE0D3D">
        <w:t>undertake a straightforward project or a section of a larger project. It covers developing a project plan, administering and monitoring the project, finalising the project and reviewing the project to identify lessons learned for application to future projects.</w:t>
      </w:r>
    </w:p>
    <w:p w14:paraId="72031860" w14:textId="77777777" w:rsidR="00D1785A" w:rsidRDefault="00D1785A" w:rsidP="00D1785A">
      <w:pPr>
        <w:pStyle w:val="Body"/>
      </w:pPr>
      <w:r w:rsidRPr="00CE0D3D">
        <w:t>This unit applies to individuals who play a significant role in ensuring a project meets timelines, quality standards, budgetary limits and other requirements set for the project.</w:t>
      </w:r>
      <w:r>
        <w:t xml:space="preserve"> </w:t>
      </w:r>
    </w:p>
    <w:p w14:paraId="4037E575" w14:textId="794339BE" w:rsidR="00AF3539" w:rsidRPr="00742FAC" w:rsidRDefault="00AF3539" w:rsidP="00AF3539">
      <w:pPr>
        <w:rPr>
          <w:sz w:val="23"/>
          <w:szCs w:val="23"/>
        </w:rPr>
      </w:pPr>
      <w:r w:rsidRPr="00742FAC">
        <w:rPr>
          <w:sz w:val="23"/>
          <w:szCs w:val="23"/>
        </w:rPr>
        <w:t xml:space="preserve">Each topic includes opportunities to check your progress and understanding as well as activities that will help you to complete the formal assessments. There are </w:t>
      </w:r>
      <w:r w:rsidR="00D1785A">
        <w:rPr>
          <w:sz w:val="23"/>
          <w:szCs w:val="23"/>
        </w:rPr>
        <w:t>five</w:t>
      </w:r>
      <w:r w:rsidRPr="00742FAC">
        <w:rPr>
          <w:sz w:val="23"/>
          <w:szCs w:val="23"/>
        </w:rPr>
        <w:t xml:space="preserve"> topics to complete within this workbook. These are:</w:t>
      </w:r>
    </w:p>
    <w:p w14:paraId="785D89D6" w14:textId="0119265D" w:rsidR="00D1785A" w:rsidRPr="00D1785A" w:rsidRDefault="00D1785A" w:rsidP="00D1785A">
      <w:pPr>
        <w:spacing w:before="240"/>
        <w:ind w:left="360"/>
        <w:rPr>
          <w:sz w:val="23"/>
          <w:szCs w:val="23"/>
        </w:rPr>
      </w:pPr>
      <w:r>
        <w:rPr>
          <w:sz w:val="23"/>
          <w:szCs w:val="23"/>
        </w:rPr>
        <w:t xml:space="preserve">Topic 1: </w:t>
      </w:r>
      <w:r w:rsidRPr="00D1785A">
        <w:rPr>
          <w:sz w:val="23"/>
          <w:szCs w:val="23"/>
        </w:rPr>
        <w:t>Define project</w:t>
      </w:r>
    </w:p>
    <w:p w14:paraId="377DC88F" w14:textId="6360DE93" w:rsidR="00D1785A" w:rsidRPr="00D1785A" w:rsidRDefault="00AF5A2D" w:rsidP="00D1785A">
      <w:pPr>
        <w:spacing w:before="240"/>
        <w:ind w:left="360"/>
        <w:rPr>
          <w:sz w:val="23"/>
          <w:szCs w:val="23"/>
        </w:rPr>
      </w:pPr>
      <w:r>
        <w:rPr>
          <w:sz w:val="23"/>
          <w:szCs w:val="23"/>
        </w:rPr>
        <w:t xml:space="preserve">Topic 2: </w:t>
      </w:r>
      <w:r w:rsidR="00D1785A" w:rsidRPr="00D1785A">
        <w:rPr>
          <w:sz w:val="23"/>
          <w:szCs w:val="23"/>
        </w:rPr>
        <w:t xml:space="preserve">Develop project plan </w:t>
      </w:r>
    </w:p>
    <w:p w14:paraId="6F83EC7D" w14:textId="3E0C91FC" w:rsidR="00D1785A" w:rsidRPr="00D1785A" w:rsidRDefault="00AF5A2D" w:rsidP="00D1785A">
      <w:pPr>
        <w:spacing w:before="240"/>
        <w:ind w:left="360"/>
        <w:rPr>
          <w:sz w:val="23"/>
          <w:szCs w:val="23"/>
        </w:rPr>
      </w:pPr>
      <w:r>
        <w:rPr>
          <w:sz w:val="23"/>
          <w:szCs w:val="23"/>
        </w:rPr>
        <w:t xml:space="preserve">Topic 3: </w:t>
      </w:r>
      <w:r w:rsidR="00D1785A" w:rsidRPr="00D1785A">
        <w:rPr>
          <w:sz w:val="23"/>
          <w:szCs w:val="23"/>
        </w:rPr>
        <w:t>Administer and monitor project</w:t>
      </w:r>
    </w:p>
    <w:p w14:paraId="33146FBF" w14:textId="17BE16C7" w:rsidR="00D1785A" w:rsidRPr="00D1785A" w:rsidRDefault="00AF5A2D" w:rsidP="00D1785A">
      <w:pPr>
        <w:spacing w:before="240"/>
        <w:ind w:left="360"/>
        <w:rPr>
          <w:sz w:val="23"/>
          <w:szCs w:val="23"/>
        </w:rPr>
      </w:pPr>
      <w:r>
        <w:rPr>
          <w:sz w:val="23"/>
          <w:szCs w:val="23"/>
        </w:rPr>
        <w:t xml:space="preserve">Topic 4: </w:t>
      </w:r>
      <w:r w:rsidR="00D1785A" w:rsidRPr="00D1785A">
        <w:rPr>
          <w:sz w:val="23"/>
          <w:szCs w:val="23"/>
        </w:rPr>
        <w:t>Finalise project</w:t>
      </w:r>
    </w:p>
    <w:p w14:paraId="320FC170" w14:textId="7EF36C3B" w:rsidR="00D1785A" w:rsidRPr="00D1785A" w:rsidRDefault="00AF5A2D" w:rsidP="00D1785A">
      <w:pPr>
        <w:spacing w:before="240"/>
        <w:ind w:left="360"/>
        <w:rPr>
          <w:sz w:val="23"/>
          <w:szCs w:val="23"/>
        </w:rPr>
      </w:pPr>
      <w:r>
        <w:rPr>
          <w:sz w:val="23"/>
          <w:szCs w:val="23"/>
        </w:rPr>
        <w:t xml:space="preserve">Topic 5: </w:t>
      </w:r>
      <w:r w:rsidR="00D1785A" w:rsidRPr="00D1785A">
        <w:rPr>
          <w:sz w:val="23"/>
          <w:szCs w:val="23"/>
        </w:rPr>
        <w:t>Review project</w:t>
      </w:r>
    </w:p>
    <w:p w14:paraId="0231694E" w14:textId="77777777" w:rsidR="00AF5A2D" w:rsidRPr="00AF5A2D" w:rsidRDefault="00AF5A2D" w:rsidP="00AF5A2D">
      <w:pPr>
        <w:spacing w:before="240"/>
        <w:rPr>
          <w:sz w:val="23"/>
          <w:szCs w:val="23"/>
        </w:rPr>
      </w:pPr>
      <w:r w:rsidRPr="00AF5A2D">
        <w:rPr>
          <w:sz w:val="23"/>
          <w:szCs w:val="23"/>
        </w:rPr>
        <w:t>The activities throughout this resource will assist you in your learning. These activities do not form a part of your final assessment however they will contribute to your understanding of the topic area.</w:t>
      </w:r>
    </w:p>
    <w:p w14:paraId="5B36DB51" w14:textId="77777777" w:rsidR="00AF3539" w:rsidRDefault="00AF3539" w:rsidP="00AF3539">
      <w:pPr>
        <w:spacing w:before="240"/>
      </w:pPr>
      <w:r w:rsidRPr="00742FAC">
        <w:rPr>
          <w:sz w:val="23"/>
          <w:szCs w:val="23"/>
        </w:rPr>
        <w:t>Alright, let’s get started!</w:t>
      </w:r>
      <w:r>
        <w:br w:type="page"/>
      </w:r>
    </w:p>
    <w:p w14:paraId="52DFF6E4" w14:textId="77777777" w:rsidR="007B2D36" w:rsidRDefault="007B2D36" w:rsidP="007B2D36">
      <w:pPr>
        <w:pStyle w:val="Body"/>
      </w:pPr>
      <w:bookmarkStart w:id="8" w:name="_Toc22727337"/>
    </w:p>
    <w:p w14:paraId="750F795E" w14:textId="203FA701" w:rsidR="007B2D36" w:rsidRDefault="007B2D36" w:rsidP="007B2D36">
      <w:pPr>
        <w:pStyle w:val="Sectionnumber"/>
      </w:pPr>
      <w:r>
        <w:rPr>
          <w:noProof/>
          <w:lang w:eastAsia="en-AU"/>
        </w:rPr>
        <mc:AlternateContent>
          <mc:Choice Requires="wpg">
            <w:drawing>
              <wp:anchor distT="0" distB="0" distL="114300" distR="114300" simplePos="0" relativeHeight="251660298" behindDoc="1" locked="0" layoutInCell="1" allowOverlap="1" wp14:anchorId="62D68E52" wp14:editId="7B440C63">
                <wp:simplePos x="0" y="0"/>
                <wp:positionH relativeFrom="margin">
                  <wp:posOffset>1947956</wp:posOffset>
                </wp:positionH>
                <wp:positionV relativeFrom="paragraph">
                  <wp:posOffset>1973094</wp:posOffset>
                </wp:positionV>
                <wp:extent cx="3876676" cy="3305175"/>
                <wp:effectExtent l="0" t="0" r="9525" b="9525"/>
                <wp:wrapNone/>
                <wp:docPr id="2" name="Group 2"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8" name="Rectangle 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A56493" id="Group 2" o:spid="_x0000_s1026" alt="Title: Shape - Description:  " style="position:absolute;margin-left:153.4pt;margin-top:155.35pt;width:305.25pt;height:260.25pt;z-index:-25165618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">
                <v:rect id="Rectangle 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" filled="f" stroked="f"/>
                <v:rect id="Rectangle 1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" filled="f" stroked="f"/>
                <v:rect id="Rectangle 1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" filled="f" stroked="f"/>
                <w10:wrap anchorx="margin"/>
              </v:group>
            </w:pict>
          </mc:Fallback>
        </mc:AlternateContent>
      </w:r>
      <w:r>
        <w:t xml:space="preserve">Topic </w:t>
      </w:r>
      <w:r w:rsidR="00980E7D">
        <w:t>1</w:t>
      </w:r>
    </w:p>
    <w:p w14:paraId="6DB0049B" w14:textId="77777777" w:rsidR="007B2D36" w:rsidRDefault="007B2D36" w:rsidP="007B2D36">
      <w:pPr>
        <w:pStyle w:val="Body"/>
        <w:spacing w:line="240" w:lineRule="auto"/>
        <w:ind w:right="3402"/>
        <w:rPr>
          <w:rFonts w:eastAsiaTheme="minorEastAsia" w:cstheme="minorHAnsi"/>
          <w:b/>
          <w:noProof/>
          <w:color w:val="000000" w:themeColor="text1"/>
          <w:spacing w:val="20"/>
          <w:kern w:val="22"/>
          <w:sz w:val="66"/>
          <w:szCs w:val="40"/>
          <w:lang w:val="en-US" w:eastAsia="en-AU" w:bidi="en-US"/>
        </w:rPr>
      </w:pPr>
      <w:r w:rsidRPr="00AF5A2D">
        <w:rPr>
          <w:rFonts w:eastAsiaTheme="minorEastAsia" w:cstheme="minorHAnsi"/>
          <w:b/>
          <w:noProof/>
          <w:color w:val="000000" w:themeColor="text1"/>
          <w:spacing w:val="20"/>
          <w:kern w:val="22"/>
          <w:sz w:val="66"/>
          <w:szCs w:val="40"/>
          <w:lang w:val="en-US" w:eastAsia="en-AU" w:bidi="en-US"/>
        </w:rPr>
        <w:t>Define project</w:t>
      </w:r>
    </w:p>
    <w:p w14:paraId="14AD9916" w14:textId="77777777" w:rsidR="007B2D36" w:rsidRDefault="007B2D36" w:rsidP="007B2D36">
      <w:pPr>
        <w:pStyle w:val="Body"/>
      </w:pPr>
      <w:r>
        <w:br w:type="page"/>
      </w:r>
    </w:p>
    <w:p w14:paraId="161C94DE" w14:textId="225BE167" w:rsidR="005218E1" w:rsidRDefault="005218E1" w:rsidP="00AF5A2D">
      <w:pPr>
        <w:pStyle w:val="Heading1"/>
      </w:pPr>
      <w:bookmarkStart w:id="9" w:name="_Toc26193637"/>
      <w:r>
        <w:lastRenderedPageBreak/>
        <w:t xml:space="preserve">Topic </w:t>
      </w:r>
      <w:r w:rsidR="00980E7D">
        <w:t>1</w:t>
      </w:r>
      <w:r>
        <w:t xml:space="preserve">: Define </w:t>
      </w:r>
      <w:r w:rsidR="009E6AAC">
        <w:t>p</w:t>
      </w:r>
      <w:r>
        <w:t>roject</w:t>
      </w:r>
      <w:bookmarkEnd w:id="9"/>
    </w:p>
    <w:p w14:paraId="76AF2574" w14:textId="541A758D" w:rsidR="00AF5A2D" w:rsidRPr="00AF5A2D" w:rsidRDefault="00AF5A2D" w:rsidP="005218E1">
      <w:pPr>
        <w:pStyle w:val="Heading2"/>
      </w:pPr>
      <w:bookmarkStart w:id="10" w:name="_Toc26193638"/>
      <w:r w:rsidRPr="00AF5A2D">
        <w:t>Overview</w:t>
      </w:r>
      <w:bookmarkEnd w:id="8"/>
      <w:bookmarkEnd w:id="10"/>
    </w:p>
    <w:p w14:paraId="35BF42E2" w14:textId="77777777" w:rsidR="00AF5A2D" w:rsidRPr="00B2780C" w:rsidRDefault="00AF5A2D" w:rsidP="00AF5A2D">
      <w:r w:rsidRPr="00B2780C">
        <w:t xml:space="preserve">In this topic you will learn </w:t>
      </w:r>
      <w:r>
        <w:t>how to</w:t>
      </w:r>
      <w:r w:rsidRPr="00B2780C">
        <w:t>:</w:t>
      </w:r>
    </w:p>
    <w:p w14:paraId="05759D1D" w14:textId="77777777" w:rsidR="00AF5A2D" w:rsidRDefault="00AF5A2D" w:rsidP="00434678">
      <w:pPr>
        <w:pStyle w:val="ListParagraph"/>
        <w:numPr>
          <w:ilvl w:val="0"/>
          <w:numId w:val="9"/>
        </w:numPr>
        <w:ind w:left="1077" w:hanging="357"/>
        <w:contextualSpacing w:val="0"/>
        <w:rPr>
          <w:lang w:eastAsia="en-AU"/>
        </w:rPr>
      </w:pPr>
      <w:r>
        <w:rPr>
          <w:lang w:eastAsia="en-AU"/>
        </w:rPr>
        <w:t>Access project scope and other relevant documentation.</w:t>
      </w:r>
    </w:p>
    <w:p w14:paraId="0C19202E" w14:textId="52CDC376" w:rsidR="00AF5A2D" w:rsidRDefault="00AF5A2D" w:rsidP="00434678">
      <w:pPr>
        <w:pStyle w:val="ListParagraph"/>
        <w:numPr>
          <w:ilvl w:val="0"/>
          <w:numId w:val="9"/>
        </w:numPr>
        <w:ind w:left="1077" w:hanging="357"/>
        <w:contextualSpacing w:val="0"/>
        <w:rPr>
          <w:lang w:eastAsia="en-AU"/>
        </w:rPr>
      </w:pPr>
      <w:r>
        <w:rPr>
          <w:lang w:eastAsia="en-AU"/>
        </w:rPr>
        <w:t>Define project stakeholders.</w:t>
      </w:r>
    </w:p>
    <w:p w14:paraId="3AF4327E" w14:textId="009B0CD1" w:rsidR="00AF5A2D" w:rsidRDefault="00AF5A2D" w:rsidP="00434678">
      <w:pPr>
        <w:pStyle w:val="ListParagraph"/>
        <w:numPr>
          <w:ilvl w:val="0"/>
          <w:numId w:val="9"/>
        </w:numPr>
        <w:ind w:left="1077" w:hanging="357"/>
        <w:contextualSpacing w:val="0"/>
        <w:rPr>
          <w:lang w:eastAsia="en-AU"/>
        </w:rPr>
      </w:pPr>
      <w:r>
        <w:rPr>
          <w:lang w:eastAsia="en-AU"/>
        </w:rPr>
        <w:t>Seek clarification from delegating authority of issues related to project and project parameters.</w:t>
      </w:r>
    </w:p>
    <w:p w14:paraId="4541E4F0" w14:textId="140316AD" w:rsidR="00AF5A2D" w:rsidRDefault="00AF5A2D" w:rsidP="00434678">
      <w:pPr>
        <w:pStyle w:val="ListParagraph"/>
        <w:numPr>
          <w:ilvl w:val="0"/>
          <w:numId w:val="9"/>
        </w:numPr>
        <w:ind w:left="1077" w:hanging="357"/>
        <w:contextualSpacing w:val="0"/>
        <w:rPr>
          <w:lang w:eastAsia="en-AU"/>
        </w:rPr>
      </w:pPr>
      <w:r>
        <w:rPr>
          <w:lang w:eastAsia="en-AU"/>
        </w:rPr>
        <w:t>Identify limits of own responsibility and reporting requirements.</w:t>
      </w:r>
    </w:p>
    <w:p w14:paraId="0BF8AAE0" w14:textId="7CC2E02B" w:rsidR="00AF5A2D" w:rsidRDefault="00AF5A2D" w:rsidP="00434678">
      <w:pPr>
        <w:pStyle w:val="ListParagraph"/>
        <w:numPr>
          <w:ilvl w:val="0"/>
          <w:numId w:val="9"/>
        </w:numPr>
        <w:ind w:left="1077" w:hanging="357"/>
        <w:contextualSpacing w:val="0"/>
        <w:rPr>
          <w:lang w:eastAsia="en-AU"/>
        </w:rPr>
      </w:pPr>
      <w:r>
        <w:rPr>
          <w:lang w:eastAsia="en-AU"/>
        </w:rPr>
        <w:t>Clarify relationship of project to other projects and to the organisation's objectives.</w:t>
      </w:r>
    </w:p>
    <w:p w14:paraId="5DC00520" w14:textId="5DA62CE5" w:rsidR="00AF5A2D" w:rsidRDefault="00AF5A2D" w:rsidP="00434678">
      <w:pPr>
        <w:pStyle w:val="ListParagraph"/>
        <w:numPr>
          <w:ilvl w:val="0"/>
          <w:numId w:val="9"/>
        </w:numPr>
        <w:ind w:left="1077" w:hanging="357"/>
        <w:contextualSpacing w:val="0"/>
        <w:rPr>
          <w:lang w:eastAsia="en-AU"/>
        </w:rPr>
      </w:pPr>
      <w:r>
        <w:rPr>
          <w:lang w:eastAsia="en-AU"/>
        </w:rPr>
        <w:t>Determine and access available resources to undertake project.</w:t>
      </w:r>
    </w:p>
    <w:p w14:paraId="7F583FCB" w14:textId="77777777" w:rsidR="00AF5A2D" w:rsidRDefault="00AF5A2D" w:rsidP="00AF5A2D">
      <w:pPr>
        <w:pStyle w:val="Heading2"/>
      </w:pPr>
      <w:bookmarkStart w:id="11" w:name="_Toc26193639"/>
      <w:r w:rsidRPr="00AF5A2D">
        <w:t>Access project scope and other relevant documentation</w:t>
      </w:r>
      <w:bookmarkEnd w:id="11"/>
    </w:p>
    <w:p w14:paraId="2569FADC" w14:textId="59F1C719" w:rsidR="00AF5A2D" w:rsidRPr="00AF5A2D" w:rsidRDefault="00AF5A2D" w:rsidP="00AF5A2D">
      <w:pPr>
        <w:pStyle w:val="Body"/>
      </w:pPr>
      <w:r w:rsidRPr="00AF5A2D">
        <w:t xml:space="preserve">By the end of this </w:t>
      </w:r>
      <w:r>
        <w:t>topic</w:t>
      </w:r>
      <w:r w:rsidRPr="00AF5A2D">
        <w:t xml:space="preserve"> the learner should be able to:</w:t>
      </w:r>
    </w:p>
    <w:p w14:paraId="6DC99FDD" w14:textId="77777777" w:rsidR="00AF5A2D" w:rsidRPr="00AF5A2D" w:rsidRDefault="00AF5A2D" w:rsidP="00434678">
      <w:pPr>
        <w:pStyle w:val="Body"/>
        <w:numPr>
          <w:ilvl w:val="0"/>
          <w:numId w:val="10"/>
        </w:numPr>
      </w:pPr>
      <w:r w:rsidRPr="00AF5A2D">
        <w:t>Give four examples of relevant documentation which could be used in defining the parameters of a project.</w:t>
      </w:r>
    </w:p>
    <w:p w14:paraId="6B06C83C" w14:textId="77777777" w:rsidR="00AF5A2D" w:rsidRPr="00AF5A2D" w:rsidRDefault="00AF5A2D" w:rsidP="00434678">
      <w:pPr>
        <w:pStyle w:val="Body"/>
        <w:numPr>
          <w:ilvl w:val="0"/>
          <w:numId w:val="10"/>
        </w:numPr>
      </w:pPr>
      <w:r w:rsidRPr="00AF5A2D">
        <w:t>Identify where to access project scope or other relevant documentation.</w:t>
      </w:r>
    </w:p>
    <w:p w14:paraId="51C6689C" w14:textId="77777777" w:rsidR="008D05A1" w:rsidRDefault="008D05A1" w:rsidP="008D05A1">
      <w:pPr>
        <w:pStyle w:val="Heading3"/>
      </w:pPr>
      <w:r>
        <w:t>Project management</w:t>
      </w:r>
    </w:p>
    <w:p w14:paraId="43A813AB" w14:textId="77777777" w:rsidR="008D05A1" w:rsidRPr="003D4041" w:rsidRDefault="008D05A1" w:rsidP="00ED522B">
      <w:pPr>
        <w:pStyle w:val="Body"/>
        <w:rPr>
          <w:noProof/>
        </w:rPr>
      </w:pPr>
      <w:r w:rsidRPr="003D4041">
        <w:rPr>
          <w:noProof/>
        </w:rPr>
        <w:t>Project management was first introduced in the 1950s when large organisations with a number of different departments and business activities realised that they needed structured and formal management plans to</w:t>
      </w:r>
      <w:r>
        <w:t xml:space="preserve"> </w:t>
      </w:r>
      <w:r w:rsidRPr="00293738">
        <w:rPr>
          <w:noProof/>
        </w:rPr>
        <w:t>coordinate</w:t>
      </w:r>
      <w:r>
        <w:t xml:space="preserve"> </w:t>
      </w:r>
      <w:r w:rsidRPr="003D4041">
        <w:rPr>
          <w:noProof/>
        </w:rPr>
        <w:t xml:space="preserve">their various projects. Projects vary in size and duration, but all go through </w:t>
      </w:r>
      <w:r>
        <w:rPr>
          <w:noProof/>
        </w:rPr>
        <w:t>similar</w:t>
      </w:r>
      <w:r w:rsidRPr="003D4041">
        <w:rPr>
          <w:noProof/>
        </w:rPr>
        <w:t xml:space="preserve"> processes from the conception to the completion.</w:t>
      </w:r>
    </w:p>
    <w:p w14:paraId="22076FA6" w14:textId="77777777" w:rsidR="008D05A1" w:rsidRDefault="008D05A1" w:rsidP="00ED522B">
      <w:pPr>
        <w:pStyle w:val="Body"/>
      </w:pPr>
      <w:r w:rsidRPr="003D4041">
        <w:rPr>
          <w:noProof/>
        </w:rPr>
        <w:t>Before you can even think about making a</w:t>
      </w:r>
      <w:r>
        <w:t xml:space="preserve"> general </w:t>
      </w:r>
      <w:r w:rsidRPr="003D4041">
        <w:rPr>
          <w:noProof/>
        </w:rPr>
        <w:t>plan for a project, essential information is required to determine the nature of the project.</w:t>
      </w:r>
      <w:r>
        <w:t xml:space="preserve"> A Project Initiation Document (PID) or Project Definition is the foundation of the project; it sets out </w:t>
      </w:r>
      <w:r w:rsidRPr="003D4041">
        <w:rPr>
          <w:noProof/>
        </w:rPr>
        <w:t>what the project is about, why it is being undertaken, and</w:t>
      </w:r>
      <w:r>
        <w:t xml:space="preserve"> what will </w:t>
      </w:r>
      <w:r w:rsidRPr="00656FE2">
        <w:rPr>
          <w:noProof/>
        </w:rPr>
        <w:t>be delivered</w:t>
      </w:r>
      <w:r>
        <w:t xml:space="preserve">, by when, by which methods, and by whom. It is the premise of the project that </w:t>
      </w:r>
      <w:r w:rsidRPr="00656FE2">
        <w:rPr>
          <w:noProof/>
        </w:rPr>
        <w:t>is agreed</w:t>
      </w:r>
      <w:r>
        <w:t xml:space="preserve"> by the project manager and the client/sponsor/steering committee. </w:t>
      </w:r>
    </w:p>
    <w:p w14:paraId="1252F5B2" w14:textId="77777777" w:rsidR="008D05A1" w:rsidRDefault="008D05A1" w:rsidP="00ED522B">
      <w:pPr>
        <w:pStyle w:val="Body"/>
      </w:pPr>
      <w:r>
        <w:t xml:space="preserve">Careful consideration and time should </w:t>
      </w:r>
      <w:r w:rsidRPr="00656FE2">
        <w:rPr>
          <w:noProof/>
        </w:rPr>
        <w:t>be taken</w:t>
      </w:r>
      <w:r>
        <w:t xml:space="preserve"> when compiling the PID as it will save time and resources later in the project. The PID should be sufficiently detailed and relevant to your project, not just a generic </w:t>
      </w:r>
      <w:r w:rsidRPr="00293738">
        <w:rPr>
          <w:noProof/>
        </w:rPr>
        <w:t>box</w:t>
      </w:r>
      <w:r>
        <w:rPr>
          <w:noProof/>
        </w:rPr>
        <w:t>-</w:t>
      </w:r>
      <w:r w:rsidRPr="00293738">
        <w:rPr>
          <w:noProof/>
        </w:rPr>
        <w:t>ticking</w:t>
      </w:r>
      <w:r>
        <w:t xml:space="preserve"> exercise, to ensure that all relevant stakeholders understand what the project </w:t>
      </w:r>
      <w:r w:rsidRPr="00656FE2">
        <w:rPr>
          <w:noProof/>
        </w:rPr>
        <w:t>is about</w:t>
      </w:r>
      <w:r>
        <w:t>.</w:t>
      </w:r>
    </w:p>
    <w:p w14:paraId="13A85E98" w14:textId="77777777" w:rsidR="008D05A1" w:rsidRDefault="008D05A1" w:rsidP="00ED522B">
      <w:pPr>
        <w:pStyle w:val="Body"/>
      </w:pPr>
      <w:r>
        <w:lastRenderedPageBreak/>
        <w:t>The purpose of a PID is to provide the following information:</w:t>
      </w:r>
    </w:p>
    <w:p w14:paraId="3D41B826" w14:textId="77777777" w:rsidR="008D05A1" w:rsidRDefault="008D05A1" w:rsidP="00434678">
      <w:pPr>
        <w:pStyle w:val="Body"/>
        <w:numPr>
          <w:ilvl w:val="0"/>
          <w:numId w:val="11"/>
        </w:numPr>
      </w:pPr>
      <w:r>
        <w:t>Why the project is being undertaken?</w:t>
      </w:r>
    </w:p>
    <w:p w14:paraId="1D4255DC" w14:textId="77777777" w:rsidR="008D05A1" w:rsidRDefault="008D05A1" w:rsidP="00434678">
      <w:pPr>
        <w:pStyle w:val="Body"/>
        <w:numPr>
          <w:ilvl w:val="0"/>
          <w:numId w:val="11"/>
        </w:numPr>
      </w:pPr>
      <w:r>
        <w:t>What will be delivered?</w:t>
      </w:r>
    </w:p>
    <w:p w14:paraId="14E49A6A" w14:textId="77777777" w:rsidR="008D05A1" w:rsidRDefault="008D05A1" w:rsidP="00434678">
      <w:pPr>
        <w:pStyle w:val="Body"/>
        <w:numPr>
          <w:ilvl w:val="0"/>
          <w:numId w:val="11"/>
        </w:numPr>
      </w:pPr>
      <w:r>
        <w:t>Who will be responsible for relevant aspects?</w:t>
      </w:r>
    </w:p>
    <w:p w14:paraId="21047E8B" w14:textId="77777777" w:rsidR="008D05A1" w:rsidRDefault="008D05A1" w:rsidP="00434678">
      <w:pPr>
        <w:pStyle w:val="Body"/>
        <w:numPr>
          <w:ilvl w:val="0"/>
          <w:numId w:val="11"/>
        </w:numPr>
      </w:pPr>
      <w:r>
        <w:t>How the project will be delivered?</w:t>
      </w:r>
    </w:p>
    <w:p w14:paraId="44777084" w14:textId="77777777" w:rsidR="008D05A1" w:rsidRDefault="008D05A1" w:rsidP="00434678">
      <w:pPr>
        <w:pStyle w:val="Body"/>
        <w:numPr>
          <w:ilvl w:val="0"/>
          <w:numId w:val="11"/>
        </w:numPr>
      </w:pPr>
      <w:r>
        <w:t>When the project will be delivered?</w:t>
      </w:r>
    </w:p>
    <w:p w14:paraId="35243F83" w14:textId="77777777" w:rsidR="008D05A1" w:rsidRDefault="008D05A1" w:rsidP="00434678">
      <w:pPr>
        <w:pStyle w:val="Body"/>
        <w:numPr>
          <w:ilvl w:val="0"/>
          <w:numId w:val="11"/>
        </w:numPr>
      </w:pPr>
      <w:r>
        <w:t>The risks, constraints and potential issues.</w:t>
      </w:r>
    </w:p>
    <w:p w14:paraId="4AA549F9" w14:textId="77777777" w:rsidR="008D05A1" w:rsidRDefault="008D05A1" w:rsidP="00434678">
      <w:pPr>
        <w:pStyle w:val="Body"/>
        <w:numPr>
          <w:ilvl w:val="0"/>
          <w:numId w:val="11"/>
        </w:numPr>
      </w:pPr>
      <w:r>
        <w:t>Estimated cost of the project.</w:t>
      </w:r>
    </w:p>
    <w:p w14:paraId="14812445" w14:textId="2DFE10C7" w:rsidR="008D05A1" w:rsidRDefault="008D05A1" w:rsidP="006748DA">
      <w:pPr>
        <w:pStyle w:val="Body"/>
      </w:pPr>
      <w:r w:rsidRPr="008D05A1">
        <w:t>The PID would take shape from the business plan to ensure strategic alignment. A project management team is not usually the author of the business plan as companies often bring in project managers to bring to life their goals in a more cohesive and expert manner than they could manage to achieve themselves. The business plan may be the first piece of information the project management team will look at.</w:t>
      </w:r>
    </w:p>
    <w:p w14:paraId="39F6766E" w14:textId="77777777" w:rsidR="008D05A1" w:rsidRDefault="008D05A1" w:rsidP="008D05A1">
      <w:pPr>
        <w:pStyle w:val="Heading3"/>
      </w:pPr>
      <w:bookmarkStart w:id="12" w:name="_Toc20742431"/>
      <w:r>
        <w:t>Accessing scope</w:t>
      </w:r>
      <w:bookmarkEnd w:id="12"/>
      <w:r>
        <w:t xml:space="preserve"> </w:t>
      </w:r>
    </w:p>
    <w:p w14:paraId="3F2A2916" w14:textId="77777777" w:rsidR="008D05A1" w:rsidRPr="000B3FC9" w:rsidRDefault="008D05A1" w:rsidP="008D05A1">
      <w:pPr>
        <w:pStyle w:val="Body"/>
      </w:pPr>
      <w:r>
        <w:t xml:space="preserve">You should find out where information on the scope of a project can </w:t>
      </w:r>
      <w:r w:rsidRPr="00656FE2">
        <w:rPr>
          <w:noProof/>
        </w:rPr>
        <w:t>be found</w:t>
      </w:r>
      <w:r>
        <w:t xml:space="preserve"> in your organisation. </w:t>
      </w:r>
      <w:r w:rsidRPr="00656FE2">
        <w:rPr>
          <w:noProof/>
        </w:rPr>
        <w:t>This is</w:t>
      </w:r>
      <w:r>
        <w:t xml:space="preserve"> because a scope will be needed to guide you </w:t>
      </w:r>
      <w:r w:rsidRPr="00656FE2">
        <w:rPr>
          <w:noProof/>
        </w:rPr>
        <w:t>during</w:t>
      </w:r>
      <w:r>
        <w:t xml:space="preserve"> the project. </w:t>
      </w:r>
      <w:r w:rsidRPr="000B3FC9">
        <w:t xml:space="preserve">A scope statement is a written document that sets out the limits of the project to which all that </w:t>
      </w:r>
      <w:r w:rsidRPr="00293738">
        <w:rPr>
          <w:noProof/>
        </w:rPr>
        <w:t>are</w:t>
      </w:r>
      <w:r w:rsidRPr="000B3FC9">
        <w:t xml:space="preserve"> involved agree, </w:t>
      </w:r>
      <w:r w:rsidRPr="00656FE2">
        <w:rPr>
          <w:noProof/>
        </w:rPr>
        <w:t>prior to</w:t>
      </w:r>
      <w:r w:rsidRPr="000B3FC9">
        <w:t xml:space="preserve"> the project beginning. </w:t>
      </w:r>
    </w:p>
    <w:p w14:paraId="4F7703A3" w14:textId="77777777" w:rsidR="008D05A1" w:rsidRPr="000B3FC9" w:rsidRDefault="008D05A1" w:rsidP="008D05A1">
      <w:pPr>
        <w:pStyle w:val="Body"/>
      </w:pPr>
      <w:r w:rsidRPr="000B3FC9">
        <w:t>The scope would include:</w:t>
      </w:r>
    </w:p>
    <w:p w14:paraId="23D36B78" w14:textId="77777777" w:rsidR="008D05A1" w:rsidRDefault="008D05A1" w:rsidP="00434678">
      <w:pPr>
        <w:pStyle w:val="Body"/>
        <w:numPr>
          <w:ilvl w:val="0"/>
          <w:numId w:val="11"/>
        </w:numPr>
      </w:pPr>
      <w:r>
        <w:t>Justification—why the project is necessary and valid.</w:t>
      </w:r>
    </w:p>
    <w:p w14:paraId="00CE999D" w14:textId="77777777" w:rsidR="008D05A1" w:rsidRDefault="008D05A1" w:rsidP="00434678">
      <w:pPr>
        <w:pStyle w:val="Body"/>
        <w:numPr>
          <w:ilvl w:val="0"/>
          <w:numId w:val="11"/>
        </w:numPr>
      </w:pPr>
      <w:r>
        <w:t>Deliverables/objectives—what the project will produce.</w:t>
      </w:r>
    </w:p>
    <w:p w14:paraId="10E7C64C" w14:textId="77777777" w:rsidR="008D05A1" w:rsidRDefault="008D05A1" w:rsidP="00434678">
      <w:pPr>
        <w:pStyle w:val="Body"/>
        <w:numPr>
          <w:ilvl w:val="0"/>
          <w:numId w:val="11"/>
        </w:numPr>
      </w:pPr>
      <w:r>
        <w:t xml:space="preserve">Acceptance criteria—conditions for which the project and all those involved must adhere to </w:t>
      </w:r>
      <w:r w:rsidRPr="00293738">
        <w:t>for</w:t>
      </w:r>
      <w:r>
        <w:t xml:space="preserve"> the completion of the project.</w:t>
      </w:r>
    </w:p>
    <w:p w14:paraId="26AF162C" w14:textId="77777777" w:rsidR="008D05A1" w:rsidRDefault="008D05A1" w:rsidP="00434678">
      <w:pPr>
        <w:pStyle w:val="Body"/>
        <w:numPr>
          <w:ilvl w:val="0"/>
          <w:numId w:val="11"/>
        </w:numPr>
      </w:pPr>
      <w:r>
        <w:t>Project exclusions—what the project will not do or produce.</w:t>
      </w:r>
    </w:p>
    <w:p w14:paraId="25F25CAE" w14:textId="77777777" w:rsidR="008D05A1" w:rsidRDefault="008D05A1" w:rsidP="00434678">
      <w:pPr>
        <w:pStyle w:val="Body"/>
        <w:numPr>
          <w:ilvl w:val="0"/>
          <w:numId w:val="11"/>
        </w:numPr>
      </w:pPr>
      <w:r>
        <w:t>Constraints—any envisaged issues that may hinder the project.</w:t>
      </w:r>
    </w:p>
    <w:p w14:paraId="5DDA545E" w14:textId="77777777" w:rsidR="008D05A1" w:rsidRDefault="008D05A1" w:rsidP="00434678">
      <w:pPr>
        <w:pStyle w:val="Body"/>
        <w:numPr>
          <w:ilvl w:val="0"/>
          <w:numId w:val="11"/>
        </w:numPr>
      </w:pPr>
      <w:r>
        <w:t xml:space="preserve">Assumptions—how anomalies within the life of the project will </w:t>
      </w:r>
      <w:r w:rsidRPr="00656FE2">
        <w:t>be addressed</w:t>
      </w:r>
      <w:r>
        <w:t>.</w:t>
      </w:r>
    </w:p>
    <w:p w14:paraId="4C831860" w14:textId="63E0E7FF" w:rsidR="007923E9" w:rsidRDefault="007923E9" w:rsidP="007923E9">
      <w:pPr>
        <w:pStyle w:val="Body"/>
        <w:rPr>
          <w:rFonts w:eastAsia="Times New Roman" w:cstheme="minorHAnsi"/>
          <w:b/>
          <w:noProof/>
          <w:color w:val="58585B"/>
          <w:kern w:val="22"/>
          <w:sz w:val="28"/>
          <w:szCs w:val="28"/>
          <w:lang w:eastAsia="en-AU"/>
        </w:rPr>
      </w:pPr>
      <w:r>
        <w:t xml:space="preserve">An example of a scope document, in this case for a project to install animal litter bins in local parks, is available here: </w:t>
      </w:r>
      <w:hyperlink r:id="rId26" w:history="1">
        <w:r w:rsidRPr="007923E9">
          <w:rPr>
            <w:rStyle w:val="Hyperlink"/>
          </w:rPr>
          <w:t>Sample project Scope Document</w:t>
        </w:r>
      </w:hyperlink>
      <w:r>
        <w:t xml:space="preserve"> </w:t>
      </w:r>
      <w:r w:rsidRPr="007923E9">
        <w:rPr>
          <w:i/>
          <w:sz w:val="22"/>
        </w:rPr>
        <w:t>(https://share.tafensw.edu.au/share/file/a6667ef0-52bb-441d-bde7-aa31473101e4/1/BSBPMG522_Proj_1of1_T2_ProjectScopeDocumentation.pdf)</w:t>
      </w:r>
      <w:r>
        <w:rPr>
          <w:i/>
          <w:sz w:val="22"/>
        </w:rPr>
        <w:t>.</w:t>
      </w:r>
      <w:r>
        <w:br w:type="page"/>
      </w:r>
    </w:p>
    <w:p w14:paraId="1BE3717B" w14:textId="26C41C6C" w:rsidR="008D05A1" w:rsidRPr="00D23878" w:rsidRDefault="008D05A1" w:rsidP="008D05A1">
      <w:pPr>
        <w:pStyle w:val="Heading4"/>
      </w:pPr>
      <w:r w:rsidRPr="00D23878">
        <w:lastRenderedPageBreak/>
        <w:t>Other relevant documentation</w:t>
      </w:r>
    </w:p>
    <w:p w14:paraId="7F8536E0" w14:textId="77777777" w:rsidR="008D05A1" w:rsidRDefault="008D05A1" w:rsidP="008D05A1">
      <w:pPr>
        <w:pStyle w:val="Body"/>
      </w:pPr>
      <w:r>
        <w:t>There are other types of documents and other sources of information commonly used in defining the parameters of a project.</w:t>
      </w:r>
    </w:p>
    <w:p w14:paraId="34971C3F" w14:textId="77777777" w:rsidR="008D05A1" w:rsidRDefault="008D05A1" w:rsidP="008D05A1">
      <w:pPr>
        <w:pStyle w:val="Body"/>
      </w:pPr>
      <w:r>
        <w:t>Project initiation documentation may include:</w:t>
      </w:r>
    </w:p>
    <w:p w14:paraId="242373E1" w14:textId="77777777" w:rsidR="008D05A1" w:rsidRDefault="008D05A1" w:rsidP="00434678">
      <w:pPr>
        <w:pStyle w:val="Body"/>
        <w:numPr>
          <w:ilvl w:val="0"/>
          <w:numId w:val="12"/>
        </w:numPr>
      </w:pPr>
      <w:r>
        <w:t>agreed project management framework</w:t>
      </w:r>
    </w:p>
    <w:p w14:paraId="7F215427" w14:textId="77777777" w:rsidR="008D05A1" w:rsidRDefault="008D05A1" w:rsidP="00434678">
      <w:pPr>
        <w:pStyle w:val="Body"/>
        <w:numPr>
          <w:ilvl w:val="0"/>
          <w:numId w:val="12"/>
        </w:numPr>
      </w:pPr>
      <w:r>
        <w:t>agreed project methodology</w:t>
      </w:r>
    </w:p>
    <w:p w14:paraId="3CA65F11" w14:textId="77777777" w:rsidR="008D05A1" w:rsidRDefault="008D05A1" w:rsidP="00434678">
      <w:pPr>
        <w:pStyle w:val="Body"/>
        <w:numPr>
          <w:ilvl w:val="0"/>
          <w:numId w:val="12"/>
        </w:numPr>
      </w:pPr>
      <w:r>
        <w:t>client or customer requirements</w:t>
      </w:r>
    </w:p>
    <w:p w14:paraId="5599F59A" w14:textId="77777777" w:rsidR="008D05A1" w:rsidRDefault="008D05A1" w:rsidP="00434678">
      <w:pPr>
        <w:pStyle w:val="Body"/>
        <w:numPr>
          <w:ilvl w:val="0"/>
          <w:numId w:val="12"/>
        </w:numPr>
      </w:pPr>
      <w:r>
        <w:t>concept proposal</w:t>
      </w:r>
    </w:p>
    <w:p w14:paraId="0E6FFA67" w14:textId="77777777" w:rsidR="008D05A1" w:rsidRDefault="008D05A1" w:rsidP="00434678">
      <w:pPr>
        <w:pStyle w:val="Body"/>
        <w:numPr>
          <w:ilvl w:val="0"/>
          <w:numId w:val="12"/>
        </w:numPr>
      </w:pPr>
      <w:r>
        <w:t>contract documentation</w:t>
      </w:r>
    </w:p>
    <w:p w14:paraId="78E5F2A5" w14:textId="77777777" w:rsidR="008D05A1" w:rsidRDefault="008D05A1" w:rsidP="00434678">
      <w:pPr>
        <w:pStyle w:val="Body"/>
        <w:numPr>
          <w:ilvl w:val="0"/>
          <w:numId w:val="12"/>
        </w:numPr>
      </w:pPr>
      <w:r>
        <w:t>executive team instructions</w:t>
      </w:r>
    </w:p>
    <w:p w14:paraId="289A8ABF" w14:textId="77777777" w:rsidR="008D05A1" w:rsidRDefault="008D05A1" w:rsidP="00434678">
      <w:pPr>
        <w:pStyle w:val="Body"/>
        <w:numPr>
          <w:ilvl w:val="0"/>
          <w:numId w:val="12"/>
        </w:numPr>
      </w:pPr>
      <w:r>
        <w:t>feasibility study</w:t>
      </w:r>
    </w:p>
    <w:p w14:paraId="4BC97CF4" w14:textId="77777777" w:rsidR="008D05A1" w:rsidRDefault="008D05A1" w:rsidP="00434678">
      <w:pPr>
        <w:pStyle w:val="Body"/>
        <w:numPr>
          <w:ilvl w:val="0"/>
          <w:numId w:val="12"/>
        </w:numPr>
      </w:pPr>
      <w:r w:rsidRPr="00656FE2">
        <w:rPr>
          <w:noProof/>
        </w:rPr>
        <w:t>life cycle</w:t>
      </w:r>
      <w:r>
        <w:t xml:space="preserve"> approval gateways</w:t>
      </w:r>
    </w:p>
    <w:p w14:paraId="0BCB85FE" w14:textId="77777777" w:rsidR="008D05A1" w:rsidRDefault="008D05A1" w:rsidP="00434678">
      <w:pPr>
        <w:pStyle w:val="Body"/>
        <w:numPr>
          <w:ilvl w:val="0"/>
          <w:numId w:val="12"/>
        </w:numPr>
      </w:pPr>
      <w:r w:rsidRPr="00293738">
        <w:rPr>
          <w:noProof/>
        </w:rPr>
        <w:t>output</w:t>
      </w:r>
      <w:r>
        <w:t xml:space="preserve"> from </w:t>
      </w:r>
      <w:r w:rsidRPr="00293738">
        <w:rPr>
          <w:noProof/>
        </w:rPr>
        <w:t>prior</w:t>
      </w:r>
      <w:r>
        <w:t xml:space="preserve"> project.</w:t>
      </w:r>
    </w:p>
    <w:p w14:paraId="16BC22C6" w14:textId="77777777" w:rsidR="008D05A1" w:rsidRDefault="008D05A1" w:rsidP="008D05A1">
      <w:pPr>
        <w:pStyle w:val="Heading3"/>
      </w:pPr>
      <w:r>
        <w:t>Project management framework</w:t>
      </w:r>
    </w:p>
    <w:p w14:paraId="4A8EBB47" w14:textId="77777777" w:rsidR="008D05A1" w:rsidRDefault="008D05A1" w:rsidP="00ED522B">
      <w:pPr>
        <w:pStyle w:val="Body"/>
      </w:pPr>
      <w:r>
        <w:t xml:space="preserve">The framework is the way in which a project is managed from start to </w:t>
      </w:r>
      <w:r w:rsidRPr="003D4041">
        <w:rPr>
          <w:noProof/>
        </w:rPr>
        <w:t>finish,</w:t>
      </w:r>
      <w:r>
        <w:t xml:space="preserve"> or the life cycle of the project. </w:t>
      </w:r>
    </w:p>
    <w:p w14:paraId="60B37938" w14:textId="77777777" w:rsidR="008D05A1" w:rsidRDefault="008D05A1" w:rsidP="00ED522B">
      <w:pPr>
        <w:pStyle w:val="Body"/>
      </w:pPr>
      <w:r>
        <w:t xml:space="preserve">It </w:t>
      </w:r>
      <w:r w:rsidRPr="00656FE2">
        <w:rPr>
          <w:noProof/>
        </w:rPr>
        <w:t>is commonly agreed</w:t>
      </w:r>
      <w:r>
        <w:t xml:space="preserve"> that the stages </w:t>
      </w:r>
      <w:r w:rsidRPr="00656FE2">
        <w:rPr>
          <w:noProof/>
        </w:rPr>
        <w:t>in</w:t>
      </w:r>
      <w:r>
        <w:t xml:space="preserve"> the life cycle of the project are:</w:t>
      </w:r>
    </w:p>
    <w:p w14:paraId="2FC1CC60" w14:textId="77777777" w:rsidR="007923E9" w:rsidRDefault="007923E9" w:rsidP="007923E9">
      <w:pPr>
        <w:jc w:val="center"/>
      </w:pPr>
      <w:r>
        <w:rPr>
          <w:noProof/>
          <w:lang w:eastAsia="en-AU"/>
        </w:rPr>
        <w:drawing>
          <wp:inline distT="0" distB="0" distL="0" distR="0" wp14:anchorId="1EDED3FE" wp14:editId="3C5DE02B">
            <wp:extent cx="4011732" cy="2674345"/>
            <wp:effectExtent l="0" t="0" r="8255" b="0"/>
            <wp:docPr id="20" name="Picture 20" descr="The stages in the project life cycle:&#10;Define Project&#10;Develop Project Plan&#10;Administer and Monitor Project&#10;Finalise Project&#10;Review Project" title="Project life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SBPMG522_L1_The_stages_in_the_life_cycle_of_the_project_jpg.jpg"/>
                    <pic:cNvPicPr/>
                  </pic:nvPicPr>
                  <pic:blipFill>
                    <a:blip r:embed="rId27">
                      <a:extLst>
                        <a:ext uri="{28A0092B-C50C-407E-A947-70E740481C1C}">
                          <a14:useLocalDpi xmlns:a14="http://schemas.microsoft.com/office/drawing/2010/main" val="0"/>
                        </a:ext>
                      </a:extLst>
                    </a:blip>
                    <a:stretch>
                      <a:fillRect/>
                    </a:stretch>
                  </pic:blipFill>
                  <pic:spPr>
                    <a:xfrm>
                      <a:off x="0" y="0"/>
                      <a:ext cx="4029269" cy="2686036"/>
                    </a:xfrm>
                    <a:prstGeom prst="rect">
                      <a:avLst/>
                    </a:prstGeom>
                  </pic:spPr>
                </pic:pic>
              </a:graphicData>
            </a:graphic>
          </wp:inline>
        </w:drawing>
      </w:r>
    </w:p>
    <w:p w14:paraId="1A240ABA" w14:textId="4FD566C6" w:rsidR="007923E9" w:rsidRPr="007923E9" w:rsidRDefault="007923E9" w:rsidP="00207FDA">
      <w:pPr>
        <w:rPr>
          <w:sz w:val="18"/>
        </w:rPr>
      </w:pPr>
      <w:r w:rsidRPr="007923E9">
        <w:rPr>
          <w:sz w:val="18"/>
        </w:rPr>
        <w:t>© TAFE NSW 2019</w:t>
      </w:r>
      <w:r w:rsidR="005F46A0">
        <w:rPr>
          <w:sz w:val="18"/>
        </w:rPr>
        <w:t xml:space="preserve"> Project life cycle</w:t>
      </w:r>
      <w:r w:rsidRPr="007923E9">
        <w:rPr>
          <w:sz w:val="18"/>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9C1CE6" w14:paraId="7758BA16" w14:textId="77777777" w:rsidTr="009C1CE6">
        <w:trPr>
          <w:trHeight w:val="659"/>
        </w:trPr>
        <w:tc>
          <w:tcPr>
            <w:tcW w:w="992" w:type="dxa"/>
            <w:shd w:val="clear" w:color="auto" w:fill="F2F2F2" w:themeFill="background1" w:themeFillShade="F2"/>
            <w:vAlign w:val="center"/>
            <w:hideMark/>
          </w:tcPr>
          <w:p w14:paraId="52BE20AE" w14:textId="6FA93D1D" w:rsidR="009C1CE6" w:rsidRDefault="009C1CE6">
            <w:pPr>
              <w:spacing w:after="0" w:line="240" w:lineRule="auto"/>
              <w:jc w:val="center"/>
            </w:pPr>
            <w:r>
              <w:rPr>
                <w:noProof/>
                <w:lang w:eastAsia="en-AU"/>
              </w:rPr>
              <w:lastRenderedPageBreak/>
              <w:drawing>
                <wp:inline distT="0" distB="0" distL="0" distR="0" wp14:anchorId="4A05460B" wp14:editId="150804B4">
                  <wp:extent cx="366395" cy="384810"/>
                  <wp:effectExtent l="0" t="0" r="0" b="0"/>
                  <wp:docPr id="1170200646" name="Picture 117020064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62F8A181" w14:textId="272340B9" w:rsidR="009C1CE6" w:rsidRPr="00D303F6" w:rsidRDefault="009C1CE6" w:rsidP="00D303F6">
            <w:pPr>
              <w:spacing w:after="0" w:line="240" w:lineRule="auto"/>
              <w:rPr>
                <w:color w:val="6260B8"/>
                <w:sz w:val="44"/>
                <w:szCs w:val="44"/>
              </w:rPr>
            </w:pPr>
            <w:bookmarkStart w:id="13" w:name="_Toc17447249"/>
            <w:r w:rsidRPr="00D303F6">
              <w:rPr>
                <w:color w:val="6260B8"/>
                <w:sz w:val="44"/>
                <w:szCs w:val="44"/>
              </w:rPr>
              <w:t>Practice activity</w:t>
            </w:r>
            <w:bookmarkEnd w:id="13"/>
          </w:p>
        </w:tc>
      </w:tr>
    </w:tbl>
    <w:p w14:paraId="16FE4018" w14:textId="77777777" w:rsidR="008D05A1" w:rsidRPr="00B2780C" w:rsidRDefault="008D05A1" w:rsidP="005218E1">
      <w:pPr>
        <w:pStyle w:val="Heading4"/>
      </w:pPr>
      <w:bookmarkStart w:id="14" w:name="_Toc22727339"/>
      <w:r w:rsidRPr="00B2780C">
        <w:t xml:space="preserve">Activity </w:t>
      </w:r>
      <w:r>
        <w:t>1.1</w:t>
      </w:r>
      <w:r w:rsidRPr="00B2780C">
        <w:t xml:space="preserve">: </w:t>
      </w:r>
      <w:r>
        <w:t>Project scope and other documentation</w:t>
      </w:r>
      <w:bookmarkEnd w:id="14"/>
    </w:p>
    <w:p w14:paraId="32ED8EAB" w14:textId="77777777" w:rsidR="008D05A1" w:rsidRDefault="008D05A1" w:rsidP="00ED522B">
      <w:pPr>
        <w:pStyle w:val="Body"/>
      </w:pPr>
      <w:r w:rsidRPr="002E7E8B">
        <w:t>Complete the following activities individually or in a group (as applicable to the specific activity and the assessment environment).</w:t>
      </w:r>
    </w:p>
    <w:p w14:paraId="5E870791" w14:textId="1280F231" w:rsidR="008D05A1" w:rsidRPr="00B2780C" w:rsidRDefault="008D05A1" w:rsidP="00ED522B">
      <w:pPr>
        <w:pStyle w:val="Body"/>
      </w:pPr>
      <w:r>
        <w:t>This activity will provide you</w:t>
      </w:r>
      <w:r w:rsidR="005F46A0">
        <w:t xml:space="preserve"> with</w:t>
      </w:r>
      <w:r>
        <w:t xml:space="preserve"> an opportunity to identify how to access project scope and other relevant documentation.</w:t>
      </w:r>
    </w:p>
    <w:p w14:paraId="7D3A3085" w14:textId="77777777" w:rsidR="008D05A1" w:rsidRPr="00B2780C" w:rsidRDefault="008D05A1" w:rsidP="00434678">
      <w:pPr>
        <w:pStyle w:val="ListNoActivity"/>
        <w:numPr>
          <w:ilvl w:val="0"/>
          <w:numId w:val="13"/>
        </w:numPr>
        <w:ind w:left="357" w:hanging="357"/>
      </w:pPr>
      <w:r w:rsidRPr="00864E28">
        <w:t>Give four examples of relevant documentation you could use in defining the parameters of a project.</w:t>
      </w:r>
    </w:p>
    <w:p w14:paraId="3C645F45" w14:textId="77777777" w:rsidR="008D05A1" w:rsidRPr="00B2780C" w:rsidRDefault="008D05A1" w:rsidP="005218E1">
      <w:pPr>
        <w:pStyle w:val="InputBoxSml"/>
        <w:framePr w:h="2931" w:wrap="around" w:y="4"/>
        <w:pBdr>
          <w:top w:val="single" w:sz="8" w:space="6" w:color="6260B8"/>
          <w:left w:val="single" w:sz="8" w:space="4" w:color="6260B8"/>
          <w:bottom w:val="single" w:sz="8" w:space="6" w:color="6260B8"/>
          <w:right w:val="single" w:sz="8" w:space="4" w:color="6260B8"/>
        </w:pBdr>
      </w:pPr>
    </w:p>
    <w:p w14:paraId="71A7A4C4" w14:textId="77777777" w:rsidR="008D05A1" w:rsidRPr="00B2780C" w:rsidRDefault="008D05A1" w:rsidP="00434678">
      <w:pPr>
        <w:pStyle w:val="ListNoActivity"/>
        <w:numPr>
          <w:ilvl w:val="0"/>
          <w:numId w:val="13"/>
        </w:numPr>
      </w:pPr>
      <w:r w:rsidRPr="00864E28">
        <w:t>Referring to your current organisation, or an organisation you have previously worked for, identify where you would access project scope or other relevant documentation.</w:t>
      </w:r>
    </w:p>
    <w:p w14:paraId="4768F714" w14:textId="77777777" w:rsidR="008D05A1" w:rsidRDefault="008D05A1" w:rsidP="008D05A1">
      <w:pPr>
        <w:pStyle w:val="InputBoxLarge"/>
        <w:framePr w:wrap="around"/>
        <w:pBdr>
          <w:top w:val="single" w:sz="8" w:space="6" w:color="6260B8"/>
          <w:left w:val="single" w:sz="8" w:space="4" w:color="6260B8"/>
          <w:bottom w:val="single" w:sz="8" w:space="6" w:color="6260B8"/>
          <w:right w:val="single" w:sz="8" w:space="4" w:color="6260B8"/>
        </w:pBdr>
      </w:pPr>
    </w:p>
    <w:p w14:paraId="326B1BE8" w14:textId="77777777" w:rsidR="008D05A1" w:rsidRDefault="008D05A1" w:rsidP="008D05A1">
      <w:pPr>
        <w:pStyle w:val="Heading2"/>
      </w:pPr>
      <w:bookmarkStart w:id="15" w:name="_Toc22727340"/>
      <w:bookmarkStart w:id="16" w:name="_Toc26193640"/>
      <w:r>
        <w:lastRenderedPageBreak/>
        <w:t>Define project stakeholders</w:t>
      </w:r>
      <w:bookmarkEnd w:id="15"/>
      <w:bookmarkEnd w:id="16"/>
    </w:p>
    <w:p w14:paraId="521A50A6" w14:textId="77777777" w:rsidR="008D05A1" w:rsidRPr="002A0652" w:rsidRDefault="008D05A1" w:rsidP="008D05A1">
      <w:pPr>
        <w:pStyle w:val="Body"/>
        <w:rPr>
          <w:lang w:val="en-GB"/>
        </w:rPr>
      </w:pPr>
      <w:bookmarkStart w:id="17" w:name="_Toc20742435"/>
      <w:r w:rsidRPr="002A0652">
        <w:rPr>
          <w:lang w:val="en-GB"/>
        </w:rPr>
        <w:t>By the end of this chapter the learner should be able to:</w:t>
      </w:r>
    </w:p>
    <w:p w14:paraId="5694C114" w14:textId="77777777" w:rsidR="008D05A1" w:rsidRDefault="008D05A1" w:rsidP="00434678">
      <w:pPr>
        <w:pStyle w:val="Body"/>
        <w:numPr>
          <w:ilvl w:val="0"/>
          <w:numId w:val="14"/>
        </w:numPr>
        <w:rPr>
          <w:b/>
          <w:lang w:val="en-GB"/>
        </w:rPr>
      </w:pPr>
      <w:r w:rsidRPr="002A0652">
        <w:rPr>
          <w:lang w:val="en-GB"/>
        </w:rPr>
        <w:t>Define what a stakeholder is.</w:t>
      </w:r>
    </w:p>
    <w:p w14:paraId="23BFEEC4" w14:textId="77777777" w:rsidR="008D05A1" w:rsidRPr="00927601" w:rsidRDefault="008D05A1" w:rsidP="008D05A1">
      <w:pPr>
        <w:pStyle w:val="Heading3"/>
        <w:rPr>
          <w:lang w:val="en-GB"/>
        </w:rPr>
      </w:pPr>
      <w:r w:rsidRPr="00927601">
        <w:rPr>
          <w:lang w:val="en-GB"/>
        </w:rPr>
        <w:t>Who are stakeholders?</w:t>
      </w:r>
      <w:bookmarkEnd w:id="17"/>
    </w:p>
    <w:p w14:paraId="15378828" w14:textId="77777777" w:rsidR="008D05A1" w:rsidRPr="00927601" w:rsidRDefault="008D05A1" w:rsidP="00ED522B">
      <w:pPr>
        <w:pStyle w:val="Body"/>
        <w:rPr>
          <w:lang w:val="en-GB"/>
        </w:rPr>
      </w:pPr>
      <w:r w:rsidRPr="00927601">
        <w:rPr>
          <w:lang w:val="en-GB"/>
        </w:rPr>
        <w:t>A stakeholder is anyone who has a serious interest or concern in something (in</w:t>
      </w:r>
      <w:r>
        <w:rPr>
          <w:lang w:val="en-GB"/>
        </w:rPr>
        <w:t xml:space="preserve"> this case, your project). A</w:t>
      </w:r>
      <w:r w:rsidRPr="00927601">
        <w:rPr>
          <w:lang w:val="en-GB"/>
        </w:rPr>
        <w:t xml:space="preserve"> stakeholder in your project is someone who stands to have their interests impacted by your project.</w:t>
      </w:r>
    </w:p>
    <w:p w14:paraId="0E6F2DCB" w14:textId="77777777" w:rsidR="008D05A1" w:rsidRPr="006745C1" w:rsidRDefault="008D05A1" w:rsidP="00ED522B">
      <w:pPr>
        <w:pStyle w:val="Body"/>
        <w:rPr>
          <w:lang w:val="en-GB"/>
        </w:rPr>
      </w:pPr>
      <w:r w:rsidRPr="006745C1">
        <w:rPr>
          <w:lang w:val="en-GB"/>
        </w:rPr>
        <w:t>Stakeholders are those whose interests are impacted by the project, and may include:</w:t>
      </w:r>
    </w:p>
    <w:p w14:paraId="5A3C6E41" w14:textId="77777777" w:rsidR="008D05A1" w:rsidRPr="00927601" w:rsidRDefault="008D05A1" w:rsidP="00ED522B">
      <w:pPr>
        <w:pStyle w:val="Body"/>
        <w:numPr>
          <w:ilvl w:val="0"/>
          <w:numId w:val="15"/>
        </w:numPr>
        <w:ind w:left="714" w:hanging="357"/>
        <w:contextualSpacing/>
        <w:rPr>
          <w:lang w:val="en-GB"/>
        </w:rPr>
      </w:pPr>
      <w:r w:rsidRPr="00927601">
        <w:rPr>
          <w:lang w:val="en-GB"/>
        </w:rPr>
        <w:t>associated organisations</w:t>
      </w:r>
    </w:p>
    <w:p w14:paraId="5B5EA594" w14:textId="77777777" w:rsidR="008D05A1" w:rsidRPr="00927601" w:rsidRDefault="008D05A1" w:rsidP="00ED522B">
      <w:pPr>
        <w:pStyle w:val="Body"/>
        <w:numPr>
          <w:ilvl w:val="0"/>
          <w:numId w:val="15"/>
        </w:numPr>
        <w:ind w:left="714" w:hanging="357"/>
        <w:contextualSpacing/>
        <w:rPr>
          <w:lang w:val="en-GB"/>
        </w:rPr>
      </w:pPr>
      <w:r w:rsidRPr="00927601">
        <w:rPr>
          <w:lang w:val="en-GB"/>
        </w:rPr>
        <w:t>clients</w:t>
      </w:r>
    </w:p>
    <w:p w14:paraId="5903032B" w14:textId="77777777" w:rsidR="008D05A1" w:rsidRPr="00927601" w:rsidRDefault="008D05A1" w:rsidP="00ED522B">
      <w:pPr>
        <w:pStyle w:val="Body"/>
        <w:numPr>
          <w:ilvl w:val="0"/>
          <w:numId w:val="15"/>
        </w:numPr>
        <w:ind w:left="714" w:hanging="357"/>
        <w:contextualSpacing/>
        <w:rPr>
          <w:lang w:val="en-GB"/>
        </w:rPr>
      </w:pPr>
      <w:r w:rsidRPr="00927601">
        <w:rPr>
          <w:lang w:val="en-GB"/>
        </w:rPr>
        <w:t>community</w:t>
      </w:r>
    </w:p>
    <w:p w14:paraId="639D71BE" w14:textId="77777777" w:rsidR="008D05A1" w:rsidRPr="00927601" w:rsidRDefault="008D05A1" w:rsidP="00ED522B">
      <w:pPr>
        <w:pStyle w:val="Body"/>
        <w:numPr>
          <w:ilvl w:val="0"/>
          <w:numId w:val="15"/>
        </w:numPr>
        <w:ind w:left="714" w:hanging="357"/>
        <w:contextualSpacing/>
        <w:rPr>
          <w:lang w:val="en-GB"/>
        </w:rPr>
      </w:pPr>
      <w:r w:rsidRPr="00927601">
        <w:rPr>
          <w:lang w:val="en-GB"/>
        </w:rPr>
        <w:t>internal and external parties</w:t>
      </w:r>
    </w:p>
    <w:p w14:paraId="2A218029" w14:textId="77777777" w:rsidR="008D05A1" w:rsidRPr="00927601" w:rsidRDefault="008D05A1" w:rsidP="00ED522B">
      <w:pPr>
        <w:pStyle w:val="Body"/>
        <w:numPr>
          <w:ilvl w:val="0"/>
          <w:numId w:val="15"/>
        </w:numPr>
        <w:ind w:left="714" w:hanging="357"/>
        <w:contextualSpacing/>
        <w:rPr>
          <w:lang w:val="en-GB"/>
        </w:rPr>
      </w:pPr>
      <w:r w:rsidRPr="00927601">
        <w:rPr>
          <w:lang w:val="en-GB"/>
        </w:rPr>
        <w:t>sponsors</w:t>
      </w:r>
    </w:p>
    <w:p w14:paraId="623E5B37" w14:textId="77777777" w:rsidR="008D05A1" w:rsidRPr="00927601" w:rsidRDefault="008D05A1" w:rsidP="00ED522B">
      <w:pPr>
        <w:pStyle w:val="Body"/>
        <w:numPr>
          <w:ilvl w:val="0"/>
          <w:numId w:val="15"/>
        </w:numPr>
        <w:ind w:left="714" w:hanging="357"/>
        <w:contextualSpacing/>
        <w:rPr>
          <w:lang w:val="en-GB"/>
        </w:rPr>
      </w:pPr>
      <w:r w:rsidRPr="00927601">
        <w:rPr>
          <w:lang w:val="en-GB"/>
        </w:rPr>
        <w:t>suppliers</w:t>
      </w:r>
    </w:p>
    <w:p w14:paraId="0D3E4146" w14:textId="77777777" w:rsidR="008D05A1" w:rsidRPr="00927601" w:rsidRDefault="008D05A1" w:rsidP="00ED522B">
      <w:pPr>
        <w:pStyle w:val="Body"/>
        <w:numPr>
          <w:ilvl w:val="0"/>
          <w:numId w:val="15"/>
        </w:numPr>
        <w:ind w:left="714" w:hanging="357"/>
        <w:contextualSpacing/>
        <w:rPr>
          <w:lang w:val="en-GB"/>
        </w:rPr>
      </w:pPr>
      <w:r w:rsidRPr="00927601">
        <w:rPr>
          <w:lang w:val="en-GB"/>
        </w:rPr>
        <w:t>team members</w:t>
      </w:r>
    </w:p>
    <w:p w14:paraId="285ACA50" w14:textId="77777777" w:rsidR="008D05A1" w:rsidRPr="00927601" w:rsidRDefault="008D05A1" w:rsidP="00ED522B">
      <w:pPr>
        <w:pStyle w:val="Body"/>
        <w:numPr>
          <w:ilvl w:val="0"/>
          <w:numId w:val="15"/>
        </w:numPr>
        <w:ind w:left="714" w:hanging="357"/>
        <w:contextualSpacing/>
        <w:rPr>
          <w:lang w:val="en-GB"/>
        </w:rPr>
      </w:pPr>
      <w:r w:rsidRPr="00927601">
        <w:rPr>
          <w:lang w:val="en-GB"/>
        </w:rPr>
        <w:t>users.</w:t>
      </w:r>
    </w:p>
    <w:p w14:paraId="3E101529" w14:textId="77777777" w:rsidR="008D05A1" w:rsidRDefault="008D05A1" w:rsidP="008D05A1">
      <w:pPr>
        <w:pStyle w:val="Heading4"/>
      </w:pPr>
      <w:r>
        <w:t>Associated organisations</w:t>
      </w:r>
    </w:p>
    <w:p w14:paraId="0A08A548" w14:textId="77777777" w:rsidR="008D05A1" w:rsidRDefault="008D05A1" w:rsidP="00ED522B">
      <w:pPr>
        <w:pStyle w:val="Body"/>
      </w:pPr>
      <w:r>
        <w:t>The organisations that are tied to your project are stakeholders classified as external stakeholders. Their interest in the project is usually that it is delivered on time and that financial goals are met. They are not part of your organisation, but they will often have a business.</w:t>
      </w:r>
    </w:p>
    <w:p w14:paraId="08B97767" w14:textId="77777777" w:rsidR="008D05A1" w:rsidRDefault="008D05A1" w:rsidP="00ED522B">
      <w:pPr>
        <w:pStyle w:val="Body"/>
      </w:pPr>
      <w:r>
        <w:t>So, for example, if your project creates a saleable product, the organisations that sell your product to consumers (retailers) are stakeholders – if you don't create the product for them, they can't sell it, and their income will decrease.</w:t>
      </w:r>
    </w:p>
    <w:p w14:paraId="4E265F64" w14:textId="77777777" w:rsidR="008D05A1" w:rsidRDefault="008D05A1" w:rsidP="008D05A1">
      <w:pPr>
        <w:pStyle w:val="Heading4"/>
      </w:pPr>
      <w:r>
        <w:t>Clients</w:t>
      </w:r>
    </w:p>
    <w:p w14:paraId="31266947" w14:textId="77777777" w:rsidR="008D05A1" w:rsidRDefault="008D05A1" w:rsidP="00ED522B">
      <w:pPr>
        <w:pStyle w:val="Body"/>
      </w:pPr>
      <w:r>
        <w:t>These stakeholders have an interest in using your product or service. They also want to buy it at the best price and quality available.</w:t>
      </w:r>
    </w:p>
    <w:p w14:paraId="37FD3D21" w14:textId="386C6B95" w:rsidR="008D05A1" w:rsidRPr="008D05A1" w:rsidRDefault="008D05A1" w:rsidP="008D05A1">
      <w:pPr>
        <w:pStyle w:val="Heading4"/>
      </w:pPr>
      <w:r w:rsidRPr="008D05A1">
        <w:t>Community</w:t>
      </w:r>
    </w:p>
    <w:p w14:paraId="091EED0A" w14:textId="77777777" w:rsidR="008D05A1" w:rsidRDefault="008D05A1" w:rsidP="00ED522B">
      <w:pPr>
        <w:pStyle w:val="Body"/>
      </w:pPr>
      <w:r>
        <w:t>The community are stakeholders as they may be affected directly by your project – for example, becoming an employee of your organisation. They may also be indirectly affected by your project – for example, increased traffic and noise due to deliveries or other business related to your project.</w:t>
      </w:r>
    </w:p>
    <w:p w14:paraId="02784824" w14:textId="77777777" w:rsidR="008D05A1" w:rsidRDefault="008D05A1" w:rsidP="008D05A1">
      <w:pPr>
        <w:pStyle w:val="Heading4"/>
      </w:pPr>
      <w:r>
        <w:lastRenderedPageBreak/>
        <w:t>Internal and external parties</w:t>
      </w:r>
    </w:p>
    <w:p w14:paraId="5B7446B2" w14:textId="77777777" w:rsidR="008D05A1" w:rsidRDefault="008D05A1" w:rsidP="00ED522B">
      <w:pPr>
        <w:pStyle w:val="Body"/>
      </w:pPr>
      <w:r>
        <w:t xml:space="preserve">Internal stakeholders are those which exist within an organisation. They have a vested interest in the project reaching its financial goals and deadlines. </w:t>
      </w:r>
    </w:p>
    <w:p w14:paraId="16C90EA9" w14:textId="77777777" w:rsidR="008D05A1" w:rsidRDefault="008D05A1" w:rsidP="00ED522B">
      <w:pPr>
        <w:pStyle w:val="Body"/>
      </w:pPr>
      <w:r>
        <w:t>Examples of internal stakeholders include managers, supervisors and workers in the organisation, as they have an interest in the project doing well as it will likely increase their income (especially if there is a profit-sharing arrangement.</w:t>
      </w:r>
    </w:p>
    <w:p w14:paraId="3A441467" w14:textId="77777777" w:rsidR="008D05A1" w:rsidRDefault="008D05A1" w:rsidP="00ED522B">
      <w:pPr>
        <w:pStyle w:val="Body"/>
      </w:pPr>
      <w:r>
        <w:t>External stakeholders are those that have an interest in the project – usually that it is delivered on time and that financial goals are met. They are not part of your organisation, but they will often have a business.</w:t>
      </w:r>
    </w:p>
    <w:p w14:paraId="60CF974C" w14:textId="77777777" w:rsidR="008D05A1" w:rsidRDefault="008D05A1" w:rsidP="008D05A1">
      <w:pPr>
        <w:pStyle w:val="Heading4"/>
      </w:pPr>
      <w:r>
        <w:t>Sponsors</w:t>
      </w:r>
    </w:p>
    <w:p w14:paraId="16EC1D52" w14:textId="77777777" w:rsidR="008D05A1" w:rsidRDefault="008D05A1" w:rsidP="00ED522B">
      <w:pPr>
        <w:pStyle w:val="Body"/>
      </w:pPr>
      <w:r>
        <w:t>These are the people or companies that start a project and are typically said to 'own' it. The sponsor can be an individual (manager/supervisor) or a group (team/partnership).</w:t>
      </w:r>
    </w:p>
    <w:p w14:paraId="7B2D9D0A" w14:textId="77777777" w:rsidR="008D05A1" w:rsidRDefault="008D05A1" w:rsidP="00ED522B">
      <w:pPr>
        <w:pStyle w:val="Body"/>
      </w:pPr>
      <w:r>
        <w:t>They have an active interest in the inception of a project and may require reports to update them on its progress. For a project to proceed, you often need authorisation from sponsors.</w:t>
      </w:r>
    </w:p>
    <w:p w14:paraId="1FEE8910" w14:textId="77777777" w:rsidR="008D05A1" w:rsidRDefault="008D05A1" w:rsidP="008D05A1">
      <w:pPr>
        <w:pStyle w:val="Heading4"/>
      </w:pPr>
      <w:r>
        <w:t>Suppliers</w:t>
      </w:r>
    </w:p>
    <w:p w14:paraId="1D0CEB2E" w14:textId="77777777" w:rsidR="008D05A1" w:rsidRDefault="008D05A1" w:rsidP="00ED522B">
      <w:pPr>
        <w:pStyle w:val="Body"/>
      </w:pPr>
      <w:r>
        <w:t>These stakeholders have an interest in your project being successful, so they have a continued relationship with your organisation – for example, selling them materials and other services that help them complete future projects.</w:t>
      </w:r>
    </w:p>
    <w:p w14:paraId="13A6F850" w14:textId="77777777" w:rsidR="008D05A1" w:rsidRDefault="008D05A1" w:rsidP="008D05A1">
      <w:pPr>
        <w:pStyle w:val="Heading4"/>
      </w:pPr>
      <w:r>
        <w:t>Team members</w:t>
      </w:r>
    </w:p>
    <w:p w14:paraId="0790DC2C" w14:textId="77777777" w:rsidR="008D05A1" w:rsidRDefault="008D05A1" w:rsidP="00ED522B">
      <w:pPr>
        <w:pStyle w:val="Body"/>
      </w:pPr>
      <w:r>
        <w:t>These are the people responsible for carrying out a project to completion and are employed to do so. Naturally, they have an interest in the completion and success of a project, as it will ensure their continued employment and see an increased income for themselves.</w:t>
      </w:r>
    </w:p>
    <w:p w14:paraId="5B5B45EC" w14:textId="77777777" w:rsidR="008D05A1" w:rsidRDefault="008D05A1" w:rsidP="008D05A1">
      <w:pPr>
        <w:pStyle w:val="Heading4"/>
      </w:pPr>
      <w:r>
        <w:t>Users</w:t>
      </w:r>
    </w:p>
    <w:p w14:paraId="57964294" w14:textId="77777777" w:rsidR="008D05A1" w:rsidRDefault="008D05A1" w:rsidP="00ED522B">
      <w:pPr>
        <w:pStyle w:val="Body"/>
      </w:pPr>
      <w:r>
        <w:t>Like clients, users will be interested in using your product or service. They also want to buy it at the best price and quality available. They will also be concerned with what you can offer them that other similar services/products cannot.</w:t>
      </w:r>
    </w:p>
    <w:p w14:paraId="3A850B6C" w14:textId="14271527" w:rsidR="00ED522B" w:rsidRDefault="008D05A1" w:rsidP="00ED522B">
      <w:pPr>
        <w:pStyle w:val="Body"/>
      </w:pPr>
      <w:r>
        <w:t>You will need to identify stakeholders that relate to your project and rank them in terms of importance. While you will need to consider all of their interests, you must prioritise those which will have the greatest impact on the success of your project. Be aware that the importance of stakeholders can differ between projects, so you will need to analyse each stakeholder with regards to the impact your project will have on them.</w:t>
      </w:r>
    </w:p>
    <w:p w14:paraId="3A632740" w14:textId="77777777" w:rsidR="00ED522B" w:rsidRDefault="00ED522B">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8D05A1" w14:paraId="2A33BDF4" w14:textId="77777777" w:rsidTr="008D05A1">
        <w:trPr>
          <w:trHeight w:val="659"/>
        </w:trPr>
        <w:tc>
          <w:tcPr>
            <w:tcW w:w="992" w:type="dxa"/>
            <w:shd w:val="clear" w:color="auto" w:fill="F2F2F2" w:themeFill="background1" w:themeFillShade="F2"/>
            <w:vAlign w:val="center"/>
            <w:hideMark/>
          </w:tcPr>
          <w:p w14:paraId="6119FA11" w14:textId="77777777" w:rsidR="008D05A1" w:rsidRDefault="008D05A1" w:rsidP="008D05A1">
            <w:pPr>
              <w:spacing w:after="0" w:line="240" w:lineRule="auto"/>
              <w:jc w:val="center"/>
            </w:pPr>
            <w:r>
              <w:rPr>
                <w:noProof/>
                <w:lang w:eastAsia="en-AU"/>
              </w:rPr>
              <w:lastRenderedPageBreak/>
              <w:drawing>
                <wp:inline distT="0" distB="0" distL="0" distR="0" wp14:anchorId="5CE434F7" wp14:editId="39D0C6F7">
                  <wp:extent cx="366395" cy="384810"/>
                  <wp:effectExtent l="0" t="0" r="0" b="0"/>
                  <wp:docPr id="3" name="Picture 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3C9B3B03" w14:textId="77777777" w:rsidR="008D05A1" w:rsidRPr="00D303F6" w:rsidRDefault="008D05A1" w:rsidP="008D05A1">
            <w:pPr>
              <w:spacing w:after="0" w:line="240" w:lineRule="auto"/>
              <w:rPr>
                <w:color w:val="6260B8"/>
                <w:sz w:val="44"/>
                <w:szCs w:val="44"/>
              </w:rPr>
            </w:pPr>
            <w:r w:rsidRPr="00D303F6">
              <w:rPr>
                <w:color w:val="6260B8"/>
                <w:sz w:val="44"/>
                <w:szCs w:val="44"/>
              </w:rPr>
              <w:t>Practice activity</w:t>
            </w:r>
          </w:p>
        </w:tc>
      </w:tr>
    </w:tbl>
    <w:p w14:paraId="6C111880" w14:textId="77777777" w:rsidR="008D05A1" w:rsidRPr="00B2780C" w:rsidRDefault="008D05A1" w:rsidP="005218E1">
      <w:pPr>
        <w:pStyle w:val="Heading4"/>
      </w:pPr>
      <w:bookmarkStart w:id="18" w:name="_Toc22727341"/>
      <w:r w:rsidRPr="00B2780C">
        <w:t xml:space="preserve">Activity </w:t>
      </w:r>
      <w:r>
        <w:t>1.2</w:t>
      </w:r>
      <w:r w:rsidRPr="00B2780C">
        <w:t xml:space="preserve">: </w:t>
      </w:r>
      <w:r>
        <w:t>Define Project Stakeholder</w:t>
      </w:r>
      <w:bookmarkEnd w:id="18"/>
    </w:p>
    <w:p w14:paraId="66E5DA99" w14:textId="77777777" w:rsidR="008D05A1" w:rsidRPr="00B2780C" w:rsidRDefault="008D05A1" w:rsidP="00ED522B">
      <w:pPr>
        <w:pStyle w:val="Body"/>
      </w:pPr>
      <w:r>
        <w:t>Estimated time 20 minutes. This activity is to provide you with an opportunity to define project stakeholders.</w:t>
      </w:r>
    </w:p>
    <w:p w14:paraId="1B001DFD" w14:textId="77777777" w:rsidR="008D05A1" w:rsidRPr="00B2780C" w:rsidRDefault="008D05A1" w:rsidP="00ED522B">
      <w:pPr>
        <w:pStyle w:val="Body"/>
      </w:pPr>
      <w:r w:rsidRPr="00B2780C">
        <w:t xml:space="preserve">Read the essay question carefully. Your answer should be no longer than </w:t>
      </w:r>
      <w:r>
        <w:t>50</w:t>
      </w:r>
      <w:r w:rsidRPr="00B2780C">
        <w:t xml:space="preserve"> words.</w:t>
      </w:r>
    </w:p>
    <w:p w14:paraId="2E952E61" w14:textId="77777777" w:rsidR="008D05A1" w:rsidRPr="00B2780C" w:rsidRDefault="008D05A1" w:rsidP="00434678">
      <w:pPr>
        <w:pStyle w:val="ListNoActivity"/>
        <w:numPr>
          <w:ilvl w:val="0"/>
          <w:numId w:val="25"/>
        </w:numPr>
        <w:ind w:left="357" w:hanging="357"/>
      </w:pPr>
      <w:r w:rsidRPr="0054694C">
        <w:t>What is a stakeholder? You may define a stakeholder related to your organisation or an organisation you have previously worked for.</w:t>
      </w:r>
    </w:p>
    <w:p w14:paraId="2C210B84" w14:textId="77777777" w:rsidR="008D05A1" w:rsidRPr="00B2780C" w:rsidRDefault="008D05A1" w:rsidP="005218E1">
      <w:pPr>
        <w:pStyle w:val="InputBoxLarge"/>
        <w:framePr w:h="2656" w:wrap="around" w:y="2"/>
        <w:pBdr>
          <w:top w:val="single" w:sz="8" w:space="6" w:color="6260B8"/>
          <w:left w:val="single" w:sz="8" w:space="4" w:color="6260B8"/>
          <w:bottom w:val="single" w:sz="8" w:space="6" w:color="6260B8"/>
          <w:right w:val="single" w:sz="8" w:space="4" w:color="6260B8"/>
        </w:pBdr>
      </w:pPr>
    </w:p>
    <w:p w14:paraId="1DD5F1EA" w14:textId="77777777" w:rsidR="008D05A1" w:rsidRDefault="008D05A1" w:rsidP="008D05A1">
      <w:pPr>
        <w:pStyle w:val="Heading2"/>
      </w:pPr>
      <w:bookmarkStart w:id="19" w:name="_Toc22727342"/>
      <w:bookmarkStart w:id="20" w:name="_Toc26193641"/>
      <w:r w:rsidRPr="004268FA">
        <w:t>Seek clarification from delegating authority of issues related to project and project parameters</w:t>
      </w:r>
      <w:bookmarkEnd w:id="19"/>
      <w:bookmarkEnd w:id="20"/>
    </w:p>
    <w:p w14:paraId="33AE69EA" w14:textId="77777777" w:rsidR="008D05A1" w:rsidRDefault="008D05A1" w:rsidP="008D05A1">
      <w:pPr>
        <w:pStyle w:val="Body"/>
      </w:pPr>
      <w:r>
        <w:t>By the end of this chapter the learner should be able to:</w:t>
      </w:r>
    </w:p>
    <w:p w14:paraId="45220090" w14:textId="77777777" w:rsidR="008D05A1" w:rsidRDefault="008D05A1" w:rsidP="00434678">
      <w:pPr>
        <w:pStyle w:val="Body"/>
        <w:numPr>
          <w:ilvl w:val="0"/>
          <w:numId w:val="21"/>
        </w:numPr>
        <w:ind w:left="567" w:hanging="425"/>
      </w:pPr>
      <w:r>
        <w:t>Identify one delegating authority within a project they have worked on that had decision-making capabilities and give an example of an issue they made a decision on.</w:t>
      </w:r>
    </w:p>
    <w:p w14:paraId="447C63E3" w14:textId="77777777" w:rsidR="008D05A1" w:rsidRDefault="008D05A1" w:rsidP="008D05A1">
      <w:pPr>
        <w:pStyle w:val="Heading3"/>
      </w:pPr>
      <w:r>
        <w:t>Seeking clarification of issues</w:t>
      </w:r>
    </w:p>
    <w:p w14:paraId="7310D18E" w14:textId="77777777" w:rsidR="008D05A1" w:rsidRPr="00ED522B" w:rsidRDefault="008D05A1" w:rsidP="00ED522B">
      <w:pPr>
        <w:pStyle w:val="Body"/>
      </w:pPr>
      <w:r w:rsidRPr="00ED522B">
        <w:t>Good decision making is paramount to a successful project and processes and procedures should be in place to make rational and considered decisions promptly. The three constraints to any project are time, scope and cost; any variations to the values of these constraints that were stipulated at the beginning of the project will affect its overall success. Decisions made, therefore, need to be swift, involving as few steps and authorities as possible, and about the project objectives.</w:t>
      </w:r>
    </w:p>
    <w:p w14:paraId="67442979" w14:textId="77777777" w:rsidR="008D05A1" w:rsidRDefault="008D05A1" w:rsidP="008D05A1">
      <w:pPr>
        <w:pStyle w:val="Heading4"/>
      </w:pPr>
      <w:r>
        <w:t>Delegated authorities</w:t>
      </w:r>
    </w:p>
    <w:p w14:paraId="3CF7EE95" w14:textId="77777777" w:rsidR="008D05A1" w:rsidRDefault="008D05A1" w:rsidP="00ED522B">
      <w:pPr>
        <w:pStyle w:val="Body"/>
        <w:rPr>
          <w:lang w:eastAsia="en-AU"/>
        </w:rPr>
      </w:pPr>
      <w:r>
        <w:rPr>
          <w:lang w:eastAsia="en-AU"/>
        </w:rPr>
        <w:t xml:space="preserve">Throughout the life of your project, many decisions will have to be made about endless issues, some of which may have been planned for and some may not. Before the project begins, it is important to identify the delegated authorities within your project that will have decision-making capabilities on different areas within the project so that every member of the team is </w:t>
      </w:r>
      <w:r>
        <w:rPr>
          <w:lang w:eastAsia="en-AU"/>
        </w:rPr>
        <w:lastRenderedPageBreak/>
        <w:t>clear on how and who will be making critical decisions so that they can be made as quickly and effectively as possible.</w:t>
      </w:r>
    </w:p>
    <w:p w14:paraId="0E88ABFD" w14:textId="77777777" w:rsidR="008D05A1" w:rsidRPr="00A604A4" w:rsidRDefault="008D05A1" w:rsidP="00ED522B">
      <w:pPr>
        <w:pStyle w:val="Body"/>
        <w:rPr>
          <w:rStyle w:val="Strong"/>
          <w:b w:val="0"/>
          <w:bCs w:val="0"/>
        </w:rPr>
      </w:pPr>
      <w:r w:rsidRPr="00A604A4">
        <w:rPr>
          <w:rStyle w:val="Strong"/>
          <w:b w:val="0"/>
          <w:bCs w:val="0"/>
        </w:rPr>
        <w:t>Types of decisions include</w:t>
      </w:r>
      <w:r>
        <w:rPr>
          <w:rStyle w:val="Strong"/>
          <w:b w:val="0"/>
          <w:bCs w:val="0"/>
        </w:rPr>
        <w:t>:</w:t>
      </w:r>
    </w:p>
    <w:p w14:paraId="2C3AC4EE" w14:textId="77777777" w:rsidR="008D05A1" w:rsidRPr="00CF1BEF" w:rsidRDefault="008D05A1" w:rsidP="00434678">
      <w:pPr>
        <w:pStyle w:val="Bullets"/>
        <w:numPr>
          <w:ilvl w:val="0"/>
          <w:numId w:val="19"/>
        </w:numPr>
        <w:rPr>
          <w:sz w:val="24"/>
          <w:szCs w:val="24"/>
        </w:rPr>
      </w:pPr>
      <w:r w:rsidRPr="00CF1BEF">
        <w:rPr>
          <w:rStyle w:val="Heading5Char"/>
          <w:rFonts w:eastAsia="Calibri"/>
          <w:sz w:val="24"/>
          <w:szCs w:val="24"/>
        </w:rPr>
        <w:t>Client liaison</w:t>
      </w:r>
      <w:r w:rsidRPr="00CF1BEF">
        <w:rPr>
          <w:sz w:val="24"/>
          <w:szCs w:val="24"/>
        </w:rPr>
        <w:t xml:space="preserve"> – these decisions may take the most time to make because the client has the most personal interest in the project. Problems that may </w:t>
      </w:r>
      <w:r w:rsidRPr="00CF1BEF">
        <w:rPr>
          <w:noProof/>
          <w:sz w:val="24"/>
          <w:szCs w:val="24"/>
        </w:rPr>
        <w:t>be encountered</w:t>
      </w:r>
      <w:r w:rsidRPr="00CF1BEF">
        <w:rPr>
          <w:sz w:val="24"/>
          <w:szCs w:val="24"/>
        </w:rPr>
        <w:t xml:space="preserve"> include:</w:t>
      </w:r>
    </w:p>
    <w:p w14:paraId="65A1A4E4" w14:textId="77777777" w:rsidR="008D05A1" w:rsidRPr="00CF1BEF" w:rsidRDefault="008D05A1" w:rsidP="00ED522B">
      <w:pPr>
        <w:pStyle w:val="Bullets2"/>
        <w:ind w:left="1077" w:hanging="357"/>
        <w:contextualSpacing/>
        <w:rPr>
          <w:rStyle w:val="Strong"/>
          <w:b w:val="0"/>
          <w:bCs w:val="0"/>
          <w:sz w:val="24"/>
          <w:szCs w:val="24"/>
        </w:rPr>
      </w:pPr>
      <w:r w:rsidRPr="00CF1BEF">
        <w:rPr>
          <w:rStyle w:val="Strong"/>
          <w:b w:val="0"/>
          <w:sz w:val="24"/>
          <w:szCs w:val="24"/>
        </w:rPr>
        <w:t>indecisiveness</w:t>
      </w:r>
    </w:p>
    <w:p w14:paraId="053FB525" w14:textId="77777777" w:rsidR="008D05A1" w:rsidRPr="00CF1BEF" w:rsidRDefault="008D05A1" w:rsidP="00ED522B">
      <w:pPr>
        <w:pStyle w:val="Bullets2"/>
        <w:ind w:left="1077" w:hanging="357"/>
        <w:contextualSpacing/>
        <w:rPr>
          <w:rStyle w:val="Strong"/>
          <w:b w:val="0"/>
          <w:bCs w:val="0"/>
          <w:sz w:val="24"/>
          <w:szCs w:val="24"/>
        </w:rPr>
      </w:pPr>
      <w:r w:rsidRPr="00CF1BEF">
        <w:rPr>
          <w:rStyle w:val="Strong"/>
          <w:b w:val="0"/>
          <w:sz w:val="24"/>
          <w:szCs w:val="24"/>
        </w:rPr>
        <w:t>hidden agenda</w:t>
      </w:r>
    </w:p>
    <w:p w14:paraId="7814F8A5" w14:textId="77777777" w:rsidR="008D05A1" w:rsidRPr="00CF1BEF" w:rsidRDefault="008D05A1" w:rsidP="00ED522B">
      <w:pPr>
        <w:pStyle w:val="Bullets2"/>
        <w:ind w:left="1077" w:hanging="357"/>
        <w:contextualSpacing/>
        <w:rPr>
          <w:rStyle w:val="Strong"/>
          <w:b w:val="0"/>
          <w:bCs w:val="0"/>
          <w:sz w:val="24"/>
          <w:szCs w:val="24"/>
        </w:rPr>
      </w:pPr>
      <w:r w:rsidRPr="00CF1BEF">
        <w:rPr>
          <w:rStyle w:val="Strong"/>
          <w:b w:val="0"/>
          <w:sz w:val="24"/>
          <w:szCs w:val="24"/>
        </w:rPr>
        <w:t>fear of making a decision.</w:t>
      </w:r>
    </w:p>
    <w:p w14:paraId="5793D896" w14:textId="77777777" w:rsidR="008D05A1" w:rsidRPr="00CF1BEF" w:rsidRDefault="008D05A1" w:rsidP="00434678">
      <w:pPr>
        <w:pStyle w:val="Bullets"/>
        <w:numPr>
          <w:ilvl w:val="0"/>
          <w:numId w:val="19"/>
        </w:numPr>
        <w:rPr>
          <w:sz w:val="24"/>
          <w:szCs w:val="24"/>
        </w:rPr>
      </w:pPr>
      <w:r w:rsidRPr="00CF1BEF">
        <w:rPr>
          <w:rStyle w:val="Heading5Char"/>
          <w:rFonts w:eastAsia="Calibri"/>
          <w:sz w:val="24"/>
          <w:szCs w:val="24"/>
        </w:rPr>
        <w:t>Financial expenditure</w:t>
      </w:r>
      <w:r w:rsidRPr="00CF1BEF">
        <w:rPr>
          <w:sz w:val="24"/>
          <w:szCs w:val="24"/>
        </w:rPr>
        <w:t xml:space="preserve"> – this is possibly the easiest way of coming to a decision as the constraints are simple; does it comply with budgetary requirements? All project activities and resources will have been allocated a budget </w:t>
      </w:r>
      <w:r w:rsidRPr="00CF1BEF">
        <w:rPr>
          <w:noProof/>
          <w:sz w:val="24"/>
          <w:szCs w:val="24"/>
        </w:rPr>
        <w:t>prior to</w:t>
      </w:r>
      <w:r w:rsidRPr="00CF1BEF">
        <w:rPr>
          <w:sz w:val="24"/>
          <w:szCs w:val="24"/>
        </w:rPr>
        <w:t xml:space="preserve"> the beginning of the </w:t>
      </w:r>
      <w:r w:rsidRPr="00CF1BEF">
        <w:rPr>
          <w:noProof/>
          <w:sz w:val="24"/>
          <w:szCs w:val="24"/>
        </w:rPr>
        <w:t>project,</w:t>
      </w:r>
      <w:r w:rsidRPr="00CF1BEF">
        <w:rPr>
          <w:sz w:val="24"/>
          <w:szCs w:val="24"/>
        </w:rPr>
        <w:t xml:space="preserve"> and these budgets will have been assigned to designated personnel to manage. There may even be hierarchies of authorities within each budget area and if so it is important to ensure a clear escalation path is in place.</w:t>
      </w:r>
    </w:p>
    <w:p w14:paraId="494F4F64" w14:textId="77777777" w:rsidR="008D05A1" w:rsidRPr="00CF1BEF" w:rsidRDefault="008D05A1" w:rsidP="00434678">
      <w:pPr>
        <w:pStyle w:val="Bullets"/>
        <w:numPr>
          <w:ilvl w:val="0"/>
          <w:numId w:val="19"/>
        </w:numPr>
        <w:rPr>
          <w:sz w:val="24"/>
          <w:szCs w:val="24"/>
        </w:rPr>
      </w:pPr>
      <w:r w:rsidRPr="00CF1BEF">
        <w:rPr>
          <w:rStyle w:val="Heading5Char"/>
          <w:rFonts w:eastAsia="Calibri"/>
          <w:sz w:val="24"/>
          <w:szCs w:val="24"/>
        </w:rPr>
        <w:t>Process decisions</w:t>
      </w:r>
      <w:r w:rsidRPr="00CF1BEF">
        <w:rPr>
          <w:sz w:val="24"/>
          <w:szCs w:val="24"/>
          <w:lang w:eastAsia="en-AU"/>
        </w:rPr>
        <w:t xml:space="preserve"> – project management is essentially about making the right decisions throughout the life of the project. It is the project manager’s role to ensure decision-making processes are in place and that all involved are aware of the processes. Process decisions include risk analysis and management strategies so that potential issues that will require a decision to be made have already been identified and pre-determined solutions highlighted prior to the problem being encountered. For all decision-making processes, the following should already be identified:</w:t>
      </w:r>
    </w:p>
    <w:p w14:paraId="02A599A8" w14:textId="77777777" w:rsidR="008D05A1" w:rsidRPr="00CF1BEF" w:rsidRDefault="008D05A1" w:rsidP="00ED522B">
      <w:pPr>
        <w:pStyle w:val="Bullets2"/>
        <w:ind w:left="1077" w:hanging="357"/>
        <w:contextualSpacing/>
        <w:rPr>
          <w:sz w:val="24"/>
          <w:szCs w:val="24"/>
        </w:rPr>
      </w:pPr>
      <w:r w:rsidRPr="00CF1BEF">
        <w:rPr>
          <w:sz w:val="24"/>
          <w:szCs w:val="24"/>
        </w:rPr>
        <w:t>the information required to make the decision</w:t>
      </w:r>
    </w:p>
    <w:p w14:paraId="26046BD8" w14:textId="77777777" w:rsidR="008D05A1" w:rsidRPr="00CF1BEF" w:rsidRDefault="008D05A1" w:rsidP="00ED522B">
      <w:pPr>
        <w:pStyle w:val="Bullets2"/>
        <w:ind w:left="1077" w:hanging="357"/>
        <w:contextualSpacing/>
        <w:rPr>
          <w:sz w:val="24"/>
          <w:szCs w:val="24"/>
        </w:rPr>
      </w:pPr>
      <w:r w:rsidRPr="00CF1BEF">
        <w:rPr>
          <w:sz w:val="24"/>
          <w:szCs w:val="24"/>
        </w:rPr>
        <w:t>a time frame in which the decision must be made</w:t>
      </w:r>
    </w:p>
    <w:p w14:paraId="12A9FE96" w14:textId="77777777" w:rsidR="008D05A1" w:rsidRPr="00CF1BEF" w:rsidRDefault="008D05A1" w:rsidP="00ED522B">
      <w:pPr>
        <w:pStyle w:val="Bullets2"/>
        <w:ind w:left="1077" w:hanging="357"/>
        <w:contextualSpacing/>
        <w:rPr>
          <w:sz w:val="24"/>
          <w:szCs w:val="24"/>
        </w:rPr>
      </w:pPr>
      <w:r w:rsidRPr="00CF1BEF">
        <w:rPr>
          <w:sz w:val="24"/>
          <w:szCs w:val="24"/>
        </w:rPr>
        <w:t>persons required to be involved in and/or make the decision</w:t>
      </w:r>
    </w:p>
    <w:p w14:paraId="1E98850E" w14:textId="77777777" w:rsidR="008D05A1" w:rsidRPr="00CF1BEF" w:rsidRDefault="008D05A1" w:rsidP="00ED522B">
      <w:pPr>
        <w:pStyle w:val="Bullets2"/>
        <w:ind w:left="1077" w:hanging="357"/>
        <w:contextualSpacing/>
        <w:rPr>
          <w:sz w:val="24"/>
          <w:szCs w:val="24"/>
        </w:rPr>
      </w:pPr>
      <w:r w:rsidRPr="00CF1BEF">
        <w:rPr>
          <w:sz w:val="24"/>
          <w:szCs w:val="24"/>
        </w:rPr>
        <w:t>other actions needed to ratify the decision.</w:t>
      </w:r>
    </w:p>
    <w:p w14:paraId="7DE401A9" w14:textId="77777777" w:rsidR="008D05A1" w:rsidRDefault="008D05A1" w:rsidP="00434678">
      <w:pPr>
        <w:pStyle w:val="ListParagraph"/>
        <w:keepLines/>
        <w:numPr>
          <w:ilvl w:val="0"/>
          <w:numId w:val="20"/>
        </w:numPr>
        <w:spacing w:before="200"/>
        <w:rPr>
          <w:lang w:eastAsia="en-AU"/>
        </w:rPr>
      </w:pPr>
      <w:r w:rsidRPr="00A014E5">
        <w:rPr>
          <w:rStyle w:val="Heading5Char"/>
          <w:rFonts w:eastAsiaTheme="minorHAnsi"/>
        </w:rPr>
        <w:t>Purchasing/procurement</w:t>
      </w:r>
      <w:r>
        <w:rPr>
          <w:lang w:eastAsia="en-AU"/>
        </w:rPr>
        <w:t xml:space="preserve"> – procurement is about purchasing or acquiring the best possible resources required for the project at the best possible price. Budgets will be allocated for all procurement activities, and spending and the procurement team have to source vendors and resources that meet:</w:t>
      </w:r>
    </w:p>
    <w:p w14:paraId="2F20ADAD" w14:textId="77777777" w:rsidR="008D05A1" w:rsidRPr="00CF1BEF" w:rsidRDefault="008D05A1" w:rsidP="00ED522B">
      <w:pPr>
        <w:pStyle w:val="Bullets2"/>
        <w:ind w:left="1077" w:hanging="357"/>
        <w:contextualSpacing/>
        <w:rPr>
          <w:sz w:val="24"/>
          <w:szCs w:val="24"/>
        </w:rPr>
      </w:pPr>
      <w:r w:rsidRPr="00CF1BEF">
        <w:rPr>
          <w:sz w:val="24"/>
          <w:szCs w:val="24"/>
        </w:rPr>
        <w:t>project objectives</w:t>
      </w:r>
    </w:p>
    <w:p w14:paraId="13B3944D" w14:textId="77777777" w:rsidR="008D05A1" w:rsidRPr="00CF1BEF" w:rsidRDefault="008D05A1" w:rsidP="00ED522B">
      <w:pPr>
        <w:pStyle w:val="Bullets2"/>
        <w:ind w:left="1077" w:hanging="357"/>
        <w:contextualSpacing/>
        <w:rPr>
          <w:sz w:val="24"/>
          <w:szCs w:val="24"/>
        </w:rPr>
      </w:pPr>
      <w:r w:rsidRPr="00CF1BEF">
        <w:rPr>
          <w:sz w:val="24"/>
          <w:szCs w:val="24"/>
        </w:rPr>
        <w:t>stakeholder expectations</w:t>
      </w:r>
    </w:p>
    <w:p w14:paraId="6B4D0844" w14:textId="77777777" w:rsidR="008D05A1" w:rsidRPr="00CF1BEF" w:rsidRDefault="008D05A1" w:rsidP="00ED522B">
      <w:pPr>
        <w:pStyle w:val="Bullets2"/>
        <w:ind w:left="1077" w:hanging="357"/>
        <w:contextualSpacing/>
        <w:rPr>
          <w:sz w:val="24"/>
          <w:szCs w:val="24"/>
        </w:rPr>
      </w:pPr>
      <w:r w:rsidRPr="00CF1BEF">
        <w:rPr>
          <w:sz w:val="24"/>
          <w:szCs w:val="24"/>
        </w:rPr>
        <w:t>budgetary requirements</w:t>
      </w:r>
    </w:p>
    <w:p w14:paraId="0542FEAF" w14:textId="77777777" w:rsidR="008D05A1" w:rsidRPr="00CF1BEF" w:rsidRDefault="008D05A1" w:rsidP="00ED522B">
      <w:pPr>
        <w:pStyle w:val="Bullets2"/>
        <w:ind w:left="1077" w:hanging="357"/>
        <w:contextualSpacing/>
        <w:rPr>
          <w:sz w:val="24"/>
          <w:szCs w:val="24"/>
        </w:rPr>
      </w:pPr>
      <w:r w:rsidRPr="00CF1BEF">
        <w:rPr>
          <w:sz w:val="24"/>
          <w:szCs w:val="24"/>
        </w:rPr>
        <w:t>specific supplier selection criteria.</w:t>
      </w:r>
    </w:p>
    <w:p w14:paraId="59BC7D2B" w14:textId="56468EA8" w:rsidR="008D05A1" w:rsidRDefault="008D05A1" w:rsidP="00434678">
      <w:pPr>
        <w:pStyle w:val="ListParagraph"/>
        <w:keepLines/>
        <w:numPr>
          <w:ilvl w:val="0"/>
          <w:numId w:val="20"/>
        </w:numPr>
        <w:spacing w:before="200"/>
        <w:rPr>
          <w:lang w:eastAsia="en-AU"/>
        </w:rPr>
      </w:pPr>
      <w:r w:rsidRPr="00B2539B">
        <w:rPr>
          <w:rStyle w:val="Heading5Char"/>
          <w:rFonts w:eastAsiaTheme="minorHAnsi"/>
        </w:rPr>
        <w:lastRenderedPageBreak/>
        <w:t>Stakeholder engagement</w:t>
      </w:r>
      <w:r>
        <w:rPr>
          <w:lang w:eastAsia="en-AU"/>
        </w:rPr>
        <w:t xml:space="preserve"> – if a decision has to be made that affects the stakeholders of your project they may be asked to help in the decision process. Because the term </w:t>
      </w:r>
      <w:r w:rsidR="005F46A0">
        <w:rPr>
          <w:lang w:eastAsia="en-AU"/>
        </w:rPr>
        <w:t>‘</w:t>
      </w:r>
      <w:r>
        <w:rPr>
          <w:lang w:eastAsia="en-AU"/>
        </w:rPr>
        <w:t>stakeholders</w:t>
      </w:r>
      <w:r w:rsidR="005F46A0">
        <w:rPr>
          <w:lang w:eastAsia="en-AU"/>
        </w:rPr>
        <w:t>’</w:t>
      </w:r>
      <w:r>
        <w:rPr>
          <w:lang w:eastAsia="en-AU"/>
        </w:rPr>
        <w:t xml:space="preserve"> refers to a wide-reaching and diverse group of people, only the relevant types of stakeholders’ engagement may be required. For example, if a decision regarding the location of a new supermarket in a specific town needed to be made, it would be prudent to engage the views of the local community it would serve, likewise if the project needed to invest in new technology or equipment, it would be wise to obtain the views of the employees who would be operating it. Stakeholders do not necessarily make the decisions, but they are instrumental in the decision-making process.</w:t>
      </w:r>
    </w:p>
    <w:p w14:paraId="2F1ABB0E" w14:textId="77777777" w:rsidR="008D05A1" w:rsidRDefault="008D05A1" w:rsidP="00ED522B">
      <w:pPr>
        <w:pStyle w:val="Body"/>
        <w:rPr>
          <w:lang w:eastAsia="en-AU"/>
        </w:rPr>
      </w:pPr>
      <w:r>
        <w:rPr>
          <w:lang w:eastAsia="en-AU"/>
        </w:rPr>
        <w:t>Different decisions will require different delegated authorities according to their needs</w:t>
      </w:r>
    </w:p>
    <w:tbl>
      <w:tblPr>
        <w:tblW w:w="9072" w:type="dxa"/>
        <w:shd w:val="clear" w:color="auto" w:fill="F2F2F2" w:themeFill="background1" w:themeFillShade="F2"/>
        <w:tblLook w:val="0600" w:firstRow="0" w:lastRow="0" w:firstColumn="0" w:lastColumn="0" w:noHBand="1" w:noVBand="1"/>
      </w:tblPr>
      <w:tblGrid>
        <w:gridCol w:w="992"/>
        <w:gridCol w:w="8080"/>
      </w:tblGrid>
      <w:tr w:rsidR="00CF1BEF" w14:paraId="064CB81F" w14:textId="77777777" w:rsidTr="00D57BD3">
        <w:trPr>
          <w:trHeight w:val="659"/>
        </w:trPr>
        <w:tc>
          <w:tcPr>
            <w:tcW w:w="992" w:type="dxa"/>
            <w:shd w:val="clear" w:color="auto" w:fill="F2F2F2" w:themeFill="background1" w:themeFillShade="F2"/>
            <w:vAlign w:val="center"/>
            <w:hideMark/>
          </w:tcPr>
          <w:p w14:paraId="0A3C9EB4" w14:textId="77777777" w:rsidR="00CF1BEF" w:rsidRDefault="00CF1BEF" w:rsidP="00D57BD3">
            <w:pPr>
              <w:spacing w:after="0" w:line="240" w:lineRule="auto"/>
              <w:jc w:val="center"/>
            </w:pPr>
            <w:r>
              <w:rPr>
                <w:noProof/>
                <w:lang w:eastAsia="en-AU"/>
              </w:rPr>
              <w:drawing>
                <wp:inline distT="0" distB="0" distL="0" distR="0" wp14:anchorId="4840274C" wp14:editId="603064A0">
                  <wp:extent cx="366395" cy="384810"/>
                  <wp:effectExtent l="0" t="0" r="0" b="0"/>
                  <wp:docPr id="12" name="Picture 12"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52A10514" w14:textId="77777777" w:rsidR="00CF1BEF" w:rsidRPr="00D303F6" w:rsidRDefault="00CF1BEF" w:rsidP="00D57BD3">
            <w:pPr>
              <w:spacing w:after="0" w:line="240" w:lineRule="auto"/>
              <w:rPr>
                <w:color w:val="6260B8"/>
                <w:sz w:val="44"/>
                <w:szCs w:val="44"/>
              </w:rPr>
            </w:pPr>
            <w:r w:rsidRPr="00D303F6">
              <w:rPr>
                <w:color w:val="6260B8"/>
                <w:sz w:val="44"/>
                <w:szCs w:val="44"/>
              </w:rPr>
              <w:t>Practice activity</w:t>
            </w:r>
          </w:p>
        </w:tc>
      </w:tr>
    </w:tbl>
    <w:p w14:paraId="6EA7F1F6" w14:textId="77777777" w:rsidR="00CF1BEF" w:rsidRPr="00B2780C" w:rsidRDefault="00CF1BEF" w:rsidP="005218E1">
      <w:pPr>
        <w:pStyle w:val="Heading4"/>
      </w:pPr>
      <w:bookmarkStart w:id="21" w:name="_Toc22727343"/>
      <w:r w:rsidRPr="00B2780C">
        <w:t xml:space="preserve">Activity </w:t>
      </w:r>
      <w:r>
        <w:t>1.3</w:t>
      </w:r>
      <w:r w:rsidRPr="00B2780C">
        <w:t xml:space="preserve">: </w:t>
      </w:r>
      <w:r>
        <w:t>Delegating authority</w:t>
      </w:r>
      <w:bookmarkEnd w:id="21"/>
    </w:p>
    <w:p w14:paraId="30FC77BD" w14:textId="77777777" w:rsidR="00CF1BEF" w:rsidRDefault="00CF1BEF" w:rsidP="00CF1BEF">
      <w:r>
        <w:t>Will</w:t>
      </w:r>
      <w:r w:rsidRPr="00B2539B">
        <w:t xml:space="preserve"> provide you with an opportunity to seek clarification from delegating authority of issues related to project and project parameters.</w:t>
      </w:r>
    </w:p>
    <w:p w14:paraId="608A5D3B" w14:textId="77777777" w:rsidR="00CF1BEF" w:rsidRPr="00B2780C" w:rsidRDefault="00CF1BEF" w:rsidP="00CF1BEF">
      <w:r w:rsidRPr="00B2780C">
        <w:t>Read the question carefully</w:t>
      </w:r>
      <w:r>
        <w:t xml:space="preserve"> and provide your answer in the space below.</w:t>
      </w:r>
    </w:p>
    <w:p w14:paraId="37279CE4" w14:textId="77777777" w:rsidR="00CF1BEF" w:rsidRDefault="00CF1BEF" w:rsidP="00434678">
      <w:pPr>
        <w:pStyle w:val="ListNoActivity"/>
        <w:numPr>
          <w:ilvl w:val="0"/>
          <w:numId w:val="22"/>
        </w:numPr>
      </w:pPr>
      <w:r>
        <w:t>Reflect on a project you have previously been involved in. Identify one delegating authority within this project that had decision-making capabilities and give an example of an issue they made a decision on.</w:t>
      </w:r>
    </w:p>
    <w:p w14:paraId="05BAA55B" w14:textId="77777777" w:rsidR="00CF1BEF" w:rsidRPr="00B2780C" w:rsidRDefault="00CF1BEF" w:rsidP="00ED522B">
      <w:pPr>
        <w:pStyle w:val="InputBoxLarge"/>
        <w:framePr w:h="4504" w:wrap="around" w:hAnchor="page" w:x="1572" w:y="1002"/>
        <w:pBdr>
          <w:top w:val="single" w:sz="8" w:space="6" w:color="6260B8"/>
          <w:left w:val="single" w:sz="8" w:space="4" w:color="6260B8"/>
          <w:bottom w:val="single" w:sz="8" w:space="6" w:color="6260B8"/>
          <w:right w:val="single" w:sz="8" w:space="4" w:color="6260B8"/>
        </w:pBdr>
      </w:pPr>
    </w:p>
    <w:p w14:paraId="64665552" w14:textId="77777777" w:rsidR="00CF1BEF" w:rsidRPr="00B2780C" w:rsidRDefault="00CF1BEF" w:rsidP="00CF1BEF">
      <w:pPr>
        <w:pStyle w:val="ListNoActivity"/>
        <w:numPr>
          <w:ilvl w:val="0"/>
          <w:numId w:val="0"/>
        </w:numPr>
        <w:spacing w:before="0" w:after="0"/>
        <w:ind w:left="505"/>
      </w:pPr>
      <w:r w:rsidRPr="00F877A1">
        <w:rPr>
          <w:b/>
          <w:i/>
        </w:rPr>
        <w:t>Note:</w:t>
      </w:r>
      <w:r>
        <w:t xml:space="preserve"> if you have no experience to recollect, you may answer this question hypothetically.</w:t>
      </w:r>
    </w:p>
    <w:p w14:paraId="44E40CA5" w14:textId="77777777" w:rsidR="00CF1BEF" w:rsidRDefault="00CF1BEF" w:rsidP="00CF1BEF">
      <w:r>
        <w:br w:type="page"/>
      </w:r>
    </w:p>
    <w:p w14:paraId="40221C14" w14:textId="77777777" w:rsidR="00CF1BEF" w:rsidRDefault="00CF1BEF" w:rsidP="00CF1BEF">
      <w:pPr>
        <w:pStyle w:val="Heading2"/>
      </w:pPr>
      <w:bookmarkStart w:id="22" w:name="_Toc22727344"/>
      <w:bookmarkStart w:id="23" w:name="_Toc26193642"/>
      <w:r>
        <w:lastRenderedPageBreak/>
        <w:t>Identify limits of own responsibility and reporting requirements</w:t>
      </w:r>
      <w:bookmarkEnd w:id="22"/>
      <w:bookmarkEnd w:id="23"/>
    </w:p>
    <w:p w14:paraId="779C063A" w14:textId="77777777" w:rsidR="00CF1BEF" w:rsidRDefault="00CF1BEF" w:rsidP="00CF1BEF">
      <w:pPr>
        <w:pStyle w:val="Body"/>
        <w:rPr>
          <w:lang w:eastAsia="en-AU"/>
        </w:rPr>
      </w:pPr>
      <w:r>
        <w:rPr>
          <w:lang w:eastAsia="en-AU"/>
        </w:rPr>
        <w:t>By the end of this chapter the learner should be able to:</w:t>
      </w:r>
    </w:p>
    <w:p w14:paraId="37A7CC8B" w14:textId="77777777" w:rsidR="00CF1BEF" w:rsidRPr="005F074B" w:rsidRDefault="00CF1BEF" w:rsidP="00434678">
      <w:pPr>
        <w:pStyle w:val="Body"/>
        <w:numPr>
          <w:ilvl w:val="0"/>
          <w:numId w:val="23"/>
        </w:numPr>
        <w:rPr>
          <w:lang w:eastAsia="en-AU"/>
        </w:rPr>
      </w:pPr>
      <w:r>
        <w:rPr>
          <w:lang w:eastAsia="en-AU"/>
        </w:rPr>
        <w:t>List three of their responsibilities and give one example of a limit to their responsibilities.</w:t>
      </w:r>
    </w:p>
    <w:p w14:paraId="3B5EB282" w14:textId="77777777" w:rsidR="00CF1BEF" w:rsidRPr="00607070" w:rsidRDefault="00CF1BEF" w:rsidP="00CF1BEF">
      <w:pPr>
        <w:pStyle w:val="Heading3"/>
        <w:rPr>
          <w:rStyle w:val="Strong"/>
          <w:b/>
          <w:bCs w:val="0"/>
        </w:rPr>
      </w:pPr>
      <w:bookmarkStart w:id="24" w:name="_Toc20742441"/>
      <w:r w:rsidRPr="00607070">
        <w:rPr>
          <w:rStyle w:val="Strong"/>
          <w:b/>
          <w:bCs w:val="0"/>
        </w:rPr>
        <w:t>Identifying limits of own responsibility</w:t>
      </w:r>
      <w:bookmarkEnd w:id="24"/>
    </w:p>
    <w:p w14:paraId="3AF3000A" w14:textId="77777777" w:rsidR="00CF1BEF" w:rsidRPr="0067733A" w:rsidRDefault="00CF1BEF" w:rsidP="00CF1BEF">
      <w:pPr>
        <w:pStyle w:val="Body"/>
      </w:pPr>
      <w:r w:rsidRPr="0067733A">
        <w:t xml:space="preserve">Every project and organisation </w:t>
      </w:r>
      <w:r w:rsidRPr="00656FE2">
        <w:rPr>
          <w:noProof/>
        </w:rPr>
        <w:t>has</w:t>
      </w:r>
      <w:r w:rsidRPr="0067733A">
        <w:t xml:space="preserve"> a hierarchy structure with specific authorities bestowed upon each rank or level of seniority.</w:t>
      </w:r>
      <w:r>
        <w:t xml:space="preserve"> There will be a limit to your </w:t>
      </w:r>
      <w:r w:rsidRPr="00656FE2">
        <w:rPr>
          <w:noProof/>
        </w:rPr>
        <w:t>own</w:t>
      </w:r>
      <w:r>
        <w:t xml:space="preserve"> responsibilities and times where you will need to report an event or issue to someone in a higher position or delegated authority.</w:t>
      </w:r>
    </w:p>
    <w:p w14:paraId="17555F2B" w14:textId="77777777" w:rsidR="00CF1BEF" w:rsidRPr="00582159" w:rsidRDefault="00CF1BEF" w:rsidP="00CF1BEF">
      <w:pPr>
        <w:pStyle w:val="Body"/>
      </w:pPr>
      <w:r w:rsidRPr="00582159">
        <w:t>Delegated authority means that activities may:</w:t>
      </w:r>
    </w:p>
    <w:p w14:paraId="4130BECD" w14:textId="77777777" w:rsidR="00CF1BEF" w:rsidRDefault="00CF1BEF" w:rsidP="00434678">
      <w:pPr>
        <w:pStyle w:val="Body"/>
        <w:numPr>
          <w:ilvl w:val="0"/>
          <w:numId w:val="23"/>
        </w:numPr>
      </w:pPr>
      <w:r>
        <w:t>be conducted routinely or as changing circumstances dictate</w:t>
      </w:r>
    </w:p>
    <w:p w14:paraId="06149192" w14:textId="77777777" w:rsidR="00CF1BEF" w:rsidRDefault="00CF1BEF" w:rsidP="00434678">
      <w:pPr>
        <w:pStyle w:val="Body"/>
        <w:numPr>
          <w:ilvl w:val="0"/>
          <w:numId w:val="23"/>
        </w:numPr>
      </w:pPr>
      <w:r>
        <w:t xml:space="preserve">be done independently within </w:t>
      </w:r>
      <w:r w:rsidRPr="00293738">
        <w:rPr>
          <w:noProof/>
        </w:rPr>
        <w:t>broad</w:t>
      </w:r>
      <w:r>
        <w:t xml:space="preserve"> guidance</w:t>
      </w:r>
    </w:p>
    <w:p w14:paraId="5E21525F" w14:textId="77777777" w:rsidR="00CF1BEF" w:rsidRDefault="00CF1BEF" w:rsidP="00434678">
      <w:pPr>
        <w:pStyle w:val="Body"/>
        <w:numPr>
          <w:ilvl w:val="0"/>
          <w:numId w:val="23"/>
        </w:numPr>
      </w:pPr>
      <w:r>
        <w:t>involve consultation with other project members, teams and internal stakeholders</w:t>
      </w:r>
    </w:p>
    <w:p w14:paraId="3F61F987" w14:textId="77777777" w:rsidR="00CF1BEF" w:rsidRDefault="00CF1BEF" w:rsidP="00434678">
      <w:pPr>
        <w:pStyle w:val="Body"/>
        <w:numPr>
          <w:ilvl w:val="0"/>
          <w:numId w:val="23"/>
        </w:numPr>
      </w:pPr>
      <w:r>
        <w:t>involve taking a lead role in a team where required</w:t>
      </w:r>
    </w:p>
    <w:p w14:paraId="2CAE82EA" w14:textId="77777777" w:rsidR="00CF1BEF" w:rsidRDefault="00CF1BEF" w:rsidP="00434678">
      <w:pPr>
        <w:pStyle w:val="Body"/>
        <w:numPr>
          <w:ilvl w:val="0"/>
          <w:numId w:val="23"/>
        </w:numPr>
      </w:pPr>
      <w:r>
        <w:t>involve the selection, use and supervision of appropriate communication-management methods and tools</w:t>
      </w:r>
    </w:p>
    <w:p w14:paraId="3DE120CD" w14:textId="77777777" w:rsidR="00CF1BEF" w:rsidRDefault="00CF1BEF" w:rsidP="00434678">
      <w:pPr>
        <w:pStyle w:val="Body"/>
        <w:numPr>
          <w:ilvl w:val="0"/>
          <w:numId w:val="23"/>
        </w:numPr>
      </w:pPr>
      <w:r>
        <w:t>take into account internal organisational change and external environmental change.</w:t>
      </w:r>
    </w:p>
    <w:p w14:paraId="00B4317E" w14:textId="77777777" w:rsidR="00CF1BEF" w:rsidRPr="00900930" w:rsidRDefault="00CF1BEF" w:rsidP="00CF1BEF">
      <w:pPr>
        <w:pStyle w:val="Heading4"/>
      </w:pPr>
      <w:r w:rsidRPr="00900930">
        <w:t>Responsibilities</w:t>
      </w:r>
    </w:p>
    <w:p w14:paraId="1BDB5A29" w14:textId="77777777" w:rsidR="00CF1BEF" w:rsidRDefault="00CF1BEF" w:rsidP="00CF1BEF">
      <w:pPr>
        <w:pStyle w:val="Body"/>
      </w:pPr>
      <w:r>
        <w:t>Certain roles have associated responsibilities – these can vary in importance, but it is vital that these are taken seriously and carried out.</w:t>
      </w:r>
    </w:p>
    <w:p w14:paraId="491E90E4" w14:textId="77777777" w:rsidR="00CF1BEF" w:rsidRPr="00F66BD7" w:rsidRDefault="00CF1BEF" w:rsidP="00CF1BEF">
      <w:pPr>
        <w:pStyle w:val="Body"/>
      </w:pPr>
      <w:r w:rsidRPr="00F66BD7">
        <w:t>Responsibilities may include:</w:t>
      </w:r>
    </w:p>
    <w:p w14:paraId="34A9506F" w14:textId="77777777" w:rsidR="00CF1BEF" w:rsidRDefault="00CF1BEF" w:rsidP="00434678">
      <w:pPr>
        <w:pStyle w:val="Body"/>
        <w:numPr>
          <w:ilvl w:val="0"/>
          <w:numId w:val="24"/>
        </w:numPr>
      </w:pPr>
      <w:r>
        <w:t>ensuring safety in the workplace</w:t>
      </w:r>
    </w:p>
    <w:p w14:paraId="5E7F8D23" w14:textId="77777777" w:rsidR="00CF1BEF" w:rsidRDefault="00CF1BEF" w:rsidP="00434678">
      <w:pPr>
        <w:pStyle w:val="Body"/>
        <w:numPr>
          <w:ilvl w:val="0"/>
          <w:numId w:val="24"/>
        </w:numPr>
      </w:pPr>
      <w:r>
        <w:t>working to deadlines</w:t>
      </w:r>
    </w:p>
    <w:p w14:paraId="5E56573F" w14:textId="77777777" w:rsidR="00CF1BEF" w:rsidRDefault="00CF1BEF" w:rsidP="00434678">
      <w:pPr>
        <w:pStyle w:val="Body"/>
        <w:numPr>
          <w:ilvl w:val="0"/>
          <w:numId w:val="24"/>
        </w:numPr>
      </w:pPr>
      <w:r>
        <w:t>working to budget</w:t>
      </w:r>
    </w:p>
    <w:p w14:paraId="315DFC6E" w14:textId="77777777" w:rsidR="00CF1BEF" w:rsidRDefault="00CF1BEF" w:rsidP="00434678">
      <w:pPr>
        <w:pStyle w:val="Body"/>
        <w:numPr>
          <w:ilvl w:val="0"/>
          <w:numId w:val="24"/>
        </w:numPr>
      </w:pPr>
      <w:r>
        <w:t>managing a team</w:t>
      </w:r>
    </w:p>
    <w:p w14:paraId="7DA9DB0E" w14:textId="77777777" w:rsidR="00CF1BEF" w:rsidRDefault="00CF1BEF" w:rsidP="00434678">
      <w:pPr>
        <w:pStyle w:val="Body"/>
        <w:numPr>
          <w:ilvl w:val="0"/>
          <w:numId w:val="24"/>
        </w:numPr>
      </w:pPr>
      <w:r>
        <w:t>acting out contingencies</w:t>
      </w:r>
    </w:p>
    <w:p w14:paraId="784592C8" w14:textId="77777777" w:rsidR="00CF1BEF" w:rsidRDefault="00CF1BEF" w:rsidP="00434678">
      <w:pPr>
        <w:pStyle w:val="Body"/>
        <w:numPr>
          <w:ilvl w:val="0"/>
          <w:numId w:val="24"/>
        </w:numPr>
      </w:pPr>
      <w:r>
        <w:t>customer service</w:t>
      </w:r>
    </w:p>
    <w:p w14:paraId="201CF5AC" w14:textId="77777777" w:rsidR="00CF1BEF" w:rsidRDefault="00CF1BEF" w:rsidP="00434678">
      <w:pPr>
        <w:pStyle w:val="Body"/>
        <w:numPr>
          <w:ilvl w:val="0"/>
          <w:numId w:val="24"/>
        </w:numPr>
      </w:pPr>
      <w:r>
        <w:lastRenderedPageBreak/>
        <w:t>punctuality</w:t>
      </w:r>
    </w:p>
    <w:p w14:paraId="12099A6F" w14:textId="77777777" w:rsidR="00CF1BEF" w:rsidRDefault="00CF1BEF" w:rsidP="00434678">
      <w:pPr>
        <w:pStyle w:val="Body"/>
        <w:numPr>
          <w:ilvl w:val="0"/>
          <w:numId w:val="24"/>
        </w:numPr>
      </w:pPr>
      <w:r>
        <w:t>workplace behaviour</w:t>
      </w:r>
    </w:p>
    <w:p w14:paraId="15764ABA" w14:textId="77777777" w:rsidR="00CF1BEF" w:rsidRDefault="00CF1BEF" w:rsidP="00434678">
      <w:pPr>
        <w:pStyle w:val="Body"/>
        <w:numPr>
          <w:ilvl w:val="0"/>
          <w:numId w:val="24"/>
        </w:numPr>
      </w:pPr>
      <w:r>
        <w:t>decision making.</w:t>
      </w:r>
    </w:p>
    <w:p w14:paraId="761D7019" w14:textId="77777777" w:rsidR="00CF1BEF" w:rsidRDefault="00CF1BEF" w:rsidP="00CF1BEF">
      <w:pPr>
        <w:pStyle w:val="Body"/>
      </w:pPr>
      <w:r>
        <w:t xml:space="preserve">Assigned responsibilities </w:t>
      </w:r>
      <w:r w:rsidRPr="00656FE2">
        <w:t>are created</w:t>
      </w:r>
      <w:r>
        <w:t xml:space="preserve"> so that all the required tasks in a project are covered – if you fail to carry out your responsibilities, it can lead to the whole project falling apart, as others are relying on you.</w:t>
      </w:r>
    </w:p>
    <w:p w14:paraId="62626791" w14:textId="77777777" w:rsidR="00CF1BEF" w:rsidRPr="005C0F9E" w:rsidRDefault="00CF1BEF" w:rsidP="00CF1BEF">
      <w:pPr>
        <w:pStyle w:val="Body"/>
      </w:pPr>
      <w:r>
        <w:t xml:space="preserve">You will need to use teamwork and communication skills to </w:t>
      </w:r>
      <w:r w:rsidRPr="005C0F9E">
        <w:t>acquire and disseminate relevant project information, as well as articulating specific responsibilities.</w:t>
      </w:r>
    </w:p>
    <w:p w14:paraId="742C0282" w14:textId="77777777" w:rsidR="00CF1BEF" w:rsidRDefault="00CF1BEF" w:rsidP="00CF1BEF">
      <w:pPr>
        <w:pStyle w:val="Heading4"/>
      </w:pPr>
      <w:bookmarkStart w:id="25" w:name="_Toc20742442"/>
      <w:r>
        <w:t>Escalation</w:t>
      </w:r>
      <w:bookmarkEnd w:id="25"/>
    </w:p>
    <w:p w14:paraId="57693773" w14:textId="77777777" w:rsidR="00CF1BEF" w:rsidRDefault="00CF1BEF" w:rsidP="00CF1BEF">
      <w:pPr>
        <w:pStyle w:val="Body"/>
      </w:pPr>
      <w:r>
        <w:t xml:space="preserve">Sometimes situations occur that are beyond the control and expertise of the delegated authority which gives rise to escalating the issue to the next appropriate level. As with all other procedures within your </w:t>
      </w:r>
      <w:r w:rsidRPr="00656FE2">
        <w:t>project governance</w:t>
      </w:r>
      <w:r>
        <w:t xml:space="preserve"> plan, the escalation management procedure should be completely unambiguous so as to avoid any disasters in what is quite possibly an already challenging situation. </w:t>
      </w:r>
    </w:p>
    <w:p w14:paraId="7A812B4A" w14:textId="77777777" w:rsidR="00CF1BEF" w:rsidRDefault="00CF1BEF" w:rsidP="00CF1BEF">
      <w:pPr>
        <w:pStyle w:val="Body"/>
      </w:pPr>
      <w:r>
        <w:t>Sometimes people panic and escalate matters before they have completed all actions that may resolve the issue and negated the need to escalate.</w:t>
      </w:r>
    </w:p>
    <w:p w14:paraId="759DD44A" w14:textId="77777777" w:rsidR="00CF1BEF" w:rsidRPr="0070384D" w:rsidRDefault="00CF1BEF" w:rsidP="00CF1BEF">
      <w:pPr>
        <w:pStyle w:val="Body"/>
      </w:pPr>
      <w:r w:rsidRPr="0070384D">
        <w:t xml:space="preserve">The following might </w:t>
      </w:r>
      <w:r w:rsidRPr="0070384D">
        <w:rPr>
          <w:noProof/>
        </w:rPr>
        <w:t>be considered</w:t>
      </w:r>
      <w:r w:rsidRPr="0070384D">
        <w:t xml:space="preserve"> as pre-escalation guidance:</w:t>
      </w:r>
    </w:p>
    <w:p w14:paraId="42E60368" w14:textId="77777777" w:rsidR="00CF1BEF" w:rsidRDefault="00CF1BEF" w:rsidP="00434678">
      <w:pPr>
        <w:pStyle w:val="Body"/>
        <w:numPr>
          <w:ilvl w:val="0"/>
          <w:numId w:val="24"/>
        </w:numPr>
      </w:pPr>
      <w:r>
        <w:t>Have all channels to resolve the matter been considered and implemented but failed to achieve a resolution?</w:t>
      </w:r>
    </w:p>
    <w:p w14:paraId="0D1D959C" w14:textId="77777777" w:rsidR="00CF1BEF" w:rsidRDefault="00CF1BEF" w:rsidP="00434678">
      <w:pPr>
        <w:pStyle w:val="Body"/>
        <w:numPr>
          <w:ilvl w:val="0"/>
          <w:numId w:val="24"/>
        </w:numPr>
      </w:pPr>
      <w:r>
        <w:t>Is the matter something with which the delegated authority would be expected to deal alone?</w:t>
      </w:r>
    </w:p>
    <w:p w14:paraId="43013992" w14:textId="77777777" w:rsidR="00CF1BEF" w:rsidRDefault="00CF1BEF" w:rsidP="00434678">
      <w:pPr>
        <w:pStyle w:val="Body"/>
        <w:numPr>
          <w:ilvl w:val="0"/>
          <w:numId w:val="24"/>
        </w:numPr>
      </w:pPr>
      <w:r>
        <w:t>Is the delegated authority qualified to resolve the issue or is specialist knowledge from other authorities or stakeholders required?</w:t>
      </w:r>
    </w:p>
    <w:p w14:paraId="210A5CD9" w14:textId="77777777" w:rsidR="00CF1BEF" w:rsidRDefault="00CF1BEF" w:rsidP="00434678">
      <w:pPr>
        <w:pStyle w:val="Body"/>
        <w:numPr>
          <w:ilvl w:val="0"/>
          <w:numId w:val="24"/>
        </w:numPr>
      </w:pPr>
      <w:r>
        <w:t>Can assistance be obtained directly, without having to go through escalation procedures?</w:t>
      </w:r>
    </w:p>
    <w:p w14:paraId="2598BD43" w14:textId="77777777" w:rsidR="00CF1BEF" w:rsidRDefault="00CF1BEF" w:rsidP="00434678">
      <w:pPr>
        <w:pStyle w:val="Body"/>
        <w:numPr>
          <w:ilvl w:val="0"/>
          <w:numId w:val="24"/>
        </w:numPr>
      </w:pPr>
      <w:r>
        <w:t xml:space="preserve">Is escalation the only way to avoid delay which would seriously compromise project objectives </w:t>
      </w:r>
      <w:r w:rsidRPr="00656FE2">
        <w:t>and/or</w:t>
      </w:r>
      <w:r>
        <w:t xml:space="preserve"> deliverables?</w:t>
      </w:r>
    </w:p>
    <w:p w14:paraId="4866A108" w14:textId="77777777" w:rsidR="00CF1BEF" w:rsidRDefault="00CF1BEF" w:rsidP="00CF1BEF">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7B4255" w14:paraId="22078A12" w14:textId="77777777" w:rsidTr="00D57BD3">
        <w:trPr>
          <w:trHeight w:val="659"/>
        </w:trPr>
        <w:tc>
          <w:tcPr>
            <w:tcW w:w="992" w:type="dxa"/>
            <w:shd w:val="clear" w:color="auto" w:fill="F2F2F2" w:themeFill="background1" w:themeFillShade="F2"/>
            <w:vAlign w:val="center"/>
            <w:hideMark/>
          </w:tcPr>
          <w:p w14:paraId="1FA66121" w14:textId="77777777" w:rsidR="007B4255" w:rsidRDefault="007B4255" w:rsidP="00D57BD3">
            <w:pPr>
              <w:spacing w:after="0" w:line="240" w:lineRule="auto"/>
              <w:jc w:val="center"/>
            </w:pPr>
            <w:r>
              <w:rPr>
                <w:noProof/>
                <w:lang w:eastAsia="en-AU"/>
              </w:rPr>
              <w:lastRenderedPageBreak/>
              <w:drawing>
                <wp:inline distT="0" distB="0" distL="0" distR="0" wp14:anchorId="164898F4" wp14:editId="7A2075E5">
                  <wp:extent cx="366395" cy="384810"/>
                  <wp:effectExtent l="0" t="0" r="0" b="0"/>
                  <wp:docPr id="16" name="Picture 1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4CE9023C" w14:textId="77777777" w:rsidR="007B4255" w:rsidRPr="00D303F6" w:rsidRDefault="007B4255" w:rsidP="00D57BD3">
            <w:pPr>
              <w:spacing w:after="0" w:line="240" w:lineRule="auto"/>
              <w:rPr>
                <w:color w:val="6260B8"/>
                <w:sz w:val="44"/>
                <w:szCs w:val="44"/>
              </w:rPr>
            </w:pPr>
            <w:r w:rsidRPr="00D303F6">
              <w:rPr>
                <w:color w:val="6260B8"/>
                <w:sz w:val="44"/>
                <w:szCs w:val="44"/>
              </w:rPr>
              <w:t>Practice activity</w:t>
            </w:r>
          </w:p>
        </w:tc>
      </w:tr>
    </w:tbl>
    <w:p w14:paraId="0075278C" w14:textId="77777777" w:rsidR="007B4255" w:rsidRPr="00B2780C" w:rsidRDefault="007B4255" w:rsidP="005218E1">
      <w:pPr>
        <w:pStyle w:val="Heading4"/>
      </w:pPr>
      <w:bookmarkStart w:id="26" w:name="_Toc22727345"/>
      <w:r w:rsidRPr="00B2780C">
        <w:t xml:space="preserve">Activity </w:t>
      </w:r>
      <w:r>
        <w:t>1.4</w:t>
      </w:r>
      <w:r w:rsidRPr="00B2780C">
        <w:t xml:space="preserve">: </w:t>
      </w:r>
      <w:r>
        <w:t>Responsibilities and reporting</w:t>
      </w:r>
      <w:bookmarkEnd w:id="26"/>
    </w:p>
    <w:p w14:paraId="297AC974" w14:textId="77777777" w:rsidR="007B4255" w:rsidRDefault="007B4255" w:rsidP="00ED522B">
      <w:pPr>
        <w:pStyle w:val="Body"/>
      </w:pPr>
      <w:r>
        <w:t xml:space="preserve">Will </w:t>
      </w:r>
      <w:r w:rsidRPr="00A303C1">
        <w:t>provide you with an opportunity to identify limits of own responsibility and reporting requirements.</w:t>
      </w:r>
    </w:p>
    <w:p w14:paraId="668F2555" w14:textId="3CDF7688" w:rsidR="007B4255" w:rsidRDefault="007B4255" w:rsidP="00ED522B">
      <w:pPr>
        <w:pStyle w:val="Body"/>
      </w:pPr>
      <w:r w:rsidRPr="00B2780C">
        <w:t>Read the question carefully</w:t>
      </w:r>
      <w:r>
        <w:t xml:space="preserve"> and provide your answer in the space below (estimated time 15</w:t>
      </w:r>
      <w:r w:rsidR="005218E1">
        <w:t> </w:t>
      </w:r>
      <w:r>
        <w:t>minutes).</w:t>
      </w:r>
    </w:p>
    <w:p w14:paraId="1C980A15" w14:textId="77777777" w:rsidR="007B4255" w:rsidRPr="00B2780C" w:rsidRDefault="007B4255" w:rsidP="00434678">
      <w:pPr>
        <w:pStyle w:val="ListNoActivity"/>
        <w:numPr>
          <w:ilvl w:val="0"/>
          <w:numId w:val="16"/>
        </w:numPr>
        <w:ind w:left="357" w:hanging="357"/>
      </w:pPr>
      <w:r w:rsidRPr="00AD1E06">
        <w:t>Referring to your current role or a previous one, list three of your responsibilities and give one example of a limit to your responsibilities.</w:t>
      </w:r>
    </w:p>
    <w:p w14:paraId="0FC77B7C" w14:textId="77777777" w:rsidR="007B4255" w:rsidRPr="00B2780C" w:rsidRDefault="007B4255" w:rsidP="007B4255">
      <w:pPr>
        <w:pStyle w:val="InputBoxLarge"/>
        <w:framePr w:h="7135" w:wrap="around"/>
        <w:pBdr>
          <w:top w:val="single" w:sz="8" w:space="6" w:color="6260B8"/>
          <w:left w:val="single" w:sz="8" w:space="4" w:color="6260B8"/>
          <w:bottom w:val="single" w:sz="8" w:space="6" w:color="6260B8"/>
          <w:right w:val="single" w:sz="8" w:space="4" w:color="6260B8"/>
        </w:pBdr>
      </w:pPr>
    </w:p>
    <w:p w14:paraId="72D8EBD5" w14:textId="137B502A" w:rsidR="007B4255" w:rsidRDefault="007B4255">
      <w:r>
        <w:br w:type="page"/>
      </w:r>
    </w:p>
    <w:p w14:paraId="29330589" w14:textId="77777777" w:rsidR="007B4255" w:rsidRDefault="007B4255" w:rsidP="007B4255">
      <w:pPr>
        <w:pStyle w:val="Heading2"/>
      </w:pPr>
      <w:bookmarkStart w:id="27" w:name="_Toc22727346"/>
      <w:bookmarkStart w:id="28" w:name="_Toc26193643"/>
      <w:r>
        <w:lastRenderedPageBreak/>
        <w:t xml:space="preserve">Clarify relationship of </w:t>
      </w:r>
      <w:r w:rsidRPr="00293738">
        <w:t>project</w:t>
      </w:r>
      <w:r>
        <w:t xml:space="preserve"> to other projects and to the organisation's objectives</w:t>
      </w:r>
      <w:bookmarkEnd w:id="27"/>
      <w:bookmarkEnd w:id="28"/>
    </w:p>
    <w:p w14:paraId="256822E0" w14:textId="77777777" w:rsidR="007B4255" w:rsidRPr="00ED522B" w:rsidRDefault="007B4255" w:rsidP="00ED522B">
      <w:pPr>
        <w:pStyle w:val="Body"/>
      </w:pPr>
      <w:bookmarkStart w:id="29" w:name="_Toc20742445"/>
      <w:r w:rsidRPr="00ED522B">
        <w:t>By the end of this chapter the learner should be able to:</w:t>
      </w:r>
    </w:p>
    <w:p w14:paraId="270EB781" w14:textId="77777777" w:rsidR="007B4255" w:rsidRDefault="007B4255" w:rsidP="00434678">
      <w:pPr>
        <w:pStyle w:val="Body"/>
        <w:numPr>
          <w:ilvl w:val="0"/>
          <w:numId w:val="28"/>
        </w:numPr>
      </w:pPr>
      <w:r>
        <w:t>Explain how to clarify the relationship of a project to other projects.</w:t>
      </w:r>
    </w:p>
    <w:p w14:paraId="7AA29851" w14:textId="77777777" w:rsidR="007B4255" w:rsidRPr="006128EF" w:rsidRDefault="007B4255" w:rsidP="00434678">
      <w:pPr>
        <w:pStyle w:val="Body"/>
        <w:numPr>
          <w:ilvl w:val="0"/>
          <w:numId w:val="28"/>
        </w:numPr>
      </w:pPr>
      <w:r>
        <w:t>Identify how to clarify the relationship of a project to the organisation’s objectives.</w:t>
      </w:r>
    </w:p>
    <w:p w14:paraId="4ABA4E11" w14:textId="77777777" w:rsidR="007B4255" w:rsidRDefault="007B4255" w:rsidP="007B4255">
      <w:pPr>
        <w:pStyle w:val="Heading3"/>
      </w:pPr>
      <w:r>
        <w:t>Relationship between projects</w:t>
      </w:r>
      <w:bookmarkEnd w:id="29"/>
    </w:p>
    <w:p w14:paraId="6851B8B7" w14:textId="77777777" w:rsidR="007B4255" w:rsidRDefault="007B4255" w:rsidP="00ED522B">
      <w:pPr>
        <w:pStyle w:val="Body"/>
      </w:pPr>
      <w:r w:rsidRPr="00106CA8">
        <w:t>Organisations can have multiple projects on the go</w:t>
      </w:r>
      <w:r>
        <w:t>. You can show the relationship between multiple projects using inter-project dependencies in Microsoft Project.</w:t>
      </w:r>
    </w:p>
    <w:p w14:paraId="22283CD1" w14:textId="77777777" w:rsidR="007B4255" w:rsidRPr="00076340" w:rsidRDefault="007B4255" w:rsidP="00ED522B">
      <w:pPr>
        <w:pStyle w:val="Body"/>
      </w:pPr>
      <w:r>
        <w:t>‘</w:t>
      </w:r>
      <w:r w:rsidRPr="00076340">
        <w:t>When you link one project to another by creating dependencies between tasks in those projects, you aren't necessarily combining two projects into one. You are facilitating the management of two separate projects.</w:t>
      </w:r>
    </w:p>
    <w:p w14:paraId="7CB1ECD2" w14:textId="77777777" w:rsidR="007B4255" w:rsidRDefault="007B4255" w:rsidP="00ED522B">
      <w:pPr>
        <w:pStyle w:val="Body"/>
      </w:pPr>
      <w:r w:rsidRPr="00076340">
        <w:t xml:space="preserve">For example, your corporation's manufacturing environment may dictate that a process in one project depends on the scheduling of a process step from another project, such as the attachment of wings for an </w:t>
      </w:r>
      <w:r w:rsidRPr="00656FE2">
        <w:rPr>
          <w:noProof/>
        </w:rPr>
        <w:t>a</w:t>
      </w:r>
      <w:r>
        <w:rPr>
          <w:noProof/>
        </w:rPr>
        <w:t>ero</w:t>
      </w:r>
      <w:r w:rsidRPr="00656FE2">
        <w:rPr>
          <w:noProof/>
        </w:rPr>
        <w:t>plane</w:t>
      </w:r>
      <w:r w:rsidRPr="00076340">
        <w:t xml:space="preserve"> being dependent upon a separate process in another facility that builds the wings. Perhaps other tasks in the other projects are also beyond your control</w:t>
      </w:r>
      <w:r>
        <w:t>’</w:t>
      </w:r>
      <w:r w:rsidRPr="00076340">
        <w:t>.</w:t>
      </w:r>
    </w:p>
    <w:p w14:paraId="50D73EC1" w14:textId="77777777" w:rsidR="007B4255" w:rsidRDefault="007B4255" w:rsidP="007B4255">
      <w:pPr>
        <w:pStyle w:val="Caption"/>
      </w:pPr>
      <w:r>
        <w:t xml:space="preserve">Source: </w:t>
      </w:r>
      <w:hyperlink r:id="rId28" w:history="1">
        <w:r w:rsidRPr="00301BAF">
          <w:rPr>
            <w:rStyle w:val="Hyperlink"/>
          </w:rPr>
          <w:t>Microsoft Office - Projects support</w:t>
        </w:r>
      </w:hyperlink>
    </w:p>
    <w:p w14:paraId="6C8F65BA" w14:textId="77777777" w:rsidR="007B4255" w:rsidRDefault="007B4255" w:rsidP="00ED522B">
      <w:pPr>
        <w:pStyle w:val="Body"/>
      </w:pPr>
      <w:r>
        <w:t xml:space="preserve">You will need to show that a step in your project relies on another project having completed a deliverable. You can do this by setting up inter-project dependencies to record and track related projects. </w:t>
      </w:r>
    </w:p>
    <w:p w14:paraId="543E74D3" w14:textId="77777777" w:rsidR="007B4255" w:rsidRDefault="007B4255" w:rsidP="00ED522B">
      <w:pPr>
        <w:pStyle w:val="Body"/>
      </w:pPr>
      <w:r>
        <w:t xml:space="preserve">For more information on using Microsoft Office Project to link different projects </w:t>
      </w:r>
      <w:r w:rsidRPr="00656FE2">
        <w:rPr>
          <w:noProof/>
        </w:rPr>
        <w:t>together</w:t>
      </w:r>
      <w:r>
        <w:rPr>
          <w:noProof/>
        </w:rPr>
        <w:t>,</w:t>
      </w:r>
      <w:r>
        <w:t xml:space="preserve"> please go to the following link - </w:t>
      </w:r>
      <w:hyperlink r:id="rId29" w:history="1">
        <w:r w:rsidRPr="00301BAF">
          <w:rPr>
            <w:rStyle w:val="Hyperlink"/>
          </w:rPr>
          <w:t>Microsoft Office Projects</w:t>
        </w:r>
      </w:hyperlink>
      <w:r>
        <w:t>.</w:t>
      </w:r>
    </w:p>
    <w:p w14:paraId="7B149DFD" w14:textId="77777777" w:rsidR="007B4255" w:rsidRDefault="007B4255" w:rsidP="00ED522B">
      <w:pPr>
        <w:pStyle w:val="Body"/>
      </w:pPr>
      <w:r>
        <w:t xml:space="preserve">If your organisation does not use Microsoft Office Project or a similar type of system where you can track and monitor project progress, you could achieve clarification through researching the different related projects and clarifying deliverables with the people working on those tasks. You might be able to use a calendar or set reminders of targets and due dates which you are </w:t>
      </w:r>
      <w:r w:rsidRPr="00656FE2">
        <w:rPr>
          <w:noProof/>
        </w:rPr>
        <w:t>relying on</w:t>
      </w:r>
      <w:r>
        <w:t>.</w:t>
      </w:r>
    </w:p>
    <w:p w14:paraId="60FDDCDB" w14:textId="77777777" w:rsidR="007B4255" w:rsidRDefault="007B4255" w:rsidP="007B4255">
      <w:pPr>
        <w:pStyle w:val="Heading3"/>
      </w:pPr>
      <w:bookmarkStart w:id="30" w:name="_Toc20742446"/>
      <w:r>
        <w:t>Broader organisation strategies and goals</w:t>
      </w:r>
      <w:bookmarkEnd w:id="30"/>
    </w:p>
    <w:p w14:paraId="060EB7C5" w14:textId="77777777" w:rsidR="007B4255" w:rsidRPr="007E1EF8" w:rsidRDefault="007B4255" w:rsidP="00ED522B">
      <w:pPr>
        <w:pStyle w:val="Body"/>
      </w:pPr>
      <w:r w:rsidRPr="007E1EF8">
        <w:t>Project objectives should relate directly to the broader org</w:t>
      </w:r>
      <w:r>
        <w:t>anisational strategies and goals</w:t>
      </w:r>
      <w:r w:rsidRPr="007E1EF8">
        <w:t xml:space="preserve"> as the project is intended to enhance the business in these areas and this forms part of the justification of the project. The project may not relate to all of the strategic goals, particularly if it is a small, niche project, but it must relate to at least one.</w:t>
      </w:r>
    </w:p>
    <w:p w14:paraId="7DACBDDB" w14:textId="77777777" w:rsidR="007B4255" w:rsidRPr="00ED522B" w:rsidRDefault="007B4255" w:rsidP="00ED522B">
      <w:pPr>
        <w:pStyle w:val="Body"/>
      </w:pPr>
      <w:r w:rsidRPr="00ED522B">
        <w:lastRenderedPageBreak/>
        <w:t>Broader organisational strategies and goals may include:</w:t>
      </w:r>
    </w:p>
    <w:p w14:paraId="66FC6AB9" w14:textId="77777777" w:rsidR="007B4255" w:rsidRDefault="007B4255" w:rsidP="00434678">
      <w:pPr>
        <w:pStyle w:val="Bullets"/>
        <w:numPr>
          <w:ilvl w:val="0"/>
          <w:numId w:val="26"/>
        </w:numPr>
      </w:pPr>
      <w:r w:rsidRPr="00762A2A">
        <w:rPr>
          <w:rStyle w:val="Heading4Char"/>
          <w:rFonts w:eastAsia="Calibri"/>
        </w:rPr>
        <w:t>Market focus</w:t>
      </w:r>
    </w:p>
    <w:p w14:paraId="7C973842" w14:textId="77777777" w:rsidR="007B4255" w:rsidRPr="007B4255" w:rsidRDefault="007B4255" w:rsidP="007B4255">
      <w:pPr>
        <w:pStyle w:val="Bullets"/>
        <w:numPr>
          <w:ilvl w:val="0"/>
          <w:numId w:val="0"/>
        </w:numPr>
        <w:ind w:left="720"/>
        <w:rPr>
          <w:sz w:val="24"/>
        </w:rPr>
      </w:pPr>
      <w:r w:rsidRPr="007B4255">
        <w:rPr>
          <w:sz w:val="24"/>
        </w:rPr>
        <w:t>The area of the market your organisation serves. It could be that your organisation wants to increase its share in the market or expand into a different market and the project is a vehicle to start or complete this expansion</w:t>
      </w:r>
    </w:p>
    <w:p w14:paraId="5056423F" w14:textId="77777777" w:rsidR="007B4255" w:rsidRDefault="007B4255" w:rsidP="00434678">
      <w:pPr>
        <w:pStyle w:val="Bullets"/>
        <w:numPr>
          <w:ilvl w:val="0"/>
          <w:numId w:val="26"/>
        </w:numPr>
      </w:pPr>
      <w:r w:rsidRPr="00762A2A">
        <w:rPr>
          <w:rStyle w:val="Heading4Char"/>
          <w:rFonts w:eastAsia="Calibri"/>
        </w:rPr>
        <w:t>Organisational mission statement</w:t>
      </w:r>
      <w:r w:rsidRPr="007E1EF8">
        <w:t xml:space="preserve"> </w:t>
      </w:r>
    </w:p>
    <w:p w14:paraId="183857E9" w14:textId="77777777" w:rsidR="007B4255" w:rsidRPr="007B4255" w:rsidRDefault="007B4255" w:rsidP="007B4255">
      <w:pPr>
        <w:pStyle w:val="Bullets"/>
        <w:numPr>
          <w:ilvl w:val="0"/>
          <w:numId w:val="0"/>
        </w:numPr>
        <w:ind w:left="720"/>
        <w:rPr>
          <w:sz w:val="24"/>
        </w:rPr>
      </w:pPr>
      <w:r w:rsidRPr="007B4255">
        <w:rPr>
          <w:sz w:val="24"/>
        </w:rPr>
        <w:t xml:space="preserve">The mission statement is a broad definition of the purpose of the organisation and its over-riding vision </w:t>
      </w:r>
      <w:r w:rsidRPr="007B4255">
        <w:rPr>
          <w:noProof/>
          <w:sz w:val="24"/>
        </w:rPr>
        <w:t>and/or</w:t>
      </w:r>
      <w:r w:rsidRPr="007B4255">
        <w:rPr>
          <w:sz w:val="24"/>
        </w:rPr>
        <w:t xml:space="preserve"> goals. It is designed to unite and motivate stakeholders towards a common goal and usually sets out the company’s values and beliefs. It contains:</w:t>
      </w:r>
    </w:p>
    <w:p w14:paraId="44914423" w14:textId="77777777" w:rsidR="007B4255" w:rsidRPr="007B4255" w:rsidRDefault="007B4255" w:rsidP="007B4255">
      <w:pPr>
        <w:pStyle w:val="Bullets2"/>
        <w:rPr>
          <w:sz w:val="24"/>
        </w:rPr>
      </w:pPr>
      <w:r w:rsidRPr="007B4255">
        <w:rPr>
          <w:sz w:val="24"/>
        </w:rPr>
        <w:t>the target market of the organisation</w:t>
      </w:r>
    </w:p>
    <w:p w14:paraId="13EFB8ED" w14:textId="77777777" w:rsidR="007B4255" w:rsidRPr="007B4255" w:rsidRDefault="007B4255" w:rsidP="007B4255">
      <w:pPr>
        <w:pStyle w:val="Bullets2"/>
        <w:rPr>
          <w:sz w:val="24"/>
        </w:rPr>
      </w:pPr>
      <w:r w:rsidRPr="007B4255">
        <w:rPr>
          <w:sz w:val="24"/>
        </w:rPr>
        <w:t>the geographical limits of the organisation</w:t>
      </w:r>
    </w:p>
    <w:p w14:paraId="6E961723" w14:textId="77777777" w:rsidR="007B4255" w:rsidRPr="007B4255" w:rsidRDefault="007B4255" w:rsidP="007B4255">
      <w:pPr>
        <w:pStyle w:val="Bullets2"/>
        <w:rPr>
          <w:sz w:val="24"/>
        </w:rPr>
      </w:pPr>
      <w:r w:rsidRPr="007B4255">
        <w:rPr>
          <w:sz w:val="24"/>
        </w:rPr>
        <w:t>how the organisation intends to survive, grow and prosper</w:t>
      </w:r>
    </w:p>
    <w:p w14:paraId="0F029F04" w14:textId="77777777" w:rsidR="007B4255" w:rsidRPr="007B4255" w:rsidRDefault="007B4255" w:rsidP="007B4255">
      <w:pPr>
        <w:pStyle w:val="Bullets2"/>
        <w:rPr>
          <w:sz w:val="24"/>
        </w:rPr>
      </w:pPr>
      <w:r w:rsidRPr="007B4255">
        <w:rPr>
          <w:sz w:val="24"/>
        </w:rPr>
        <w:t>the organisation’s philosophy</w:t>
      </w:r>
    </w:p>
    <w:p w14:paraId="729B1552" w14:textId="77777777" w:rsidR="007B4255" w:rsidRPr="007B4255" w:rsidRDefault="007B4255" w:rsidP="007B4255">
      <w:pPr>
        <w:pStyle w:val="Bullets2"/>
        <w:rPr>
          <w:sz w:val="24"/>
        </w:rPr>
      </w:pPr>
      <w:r w:rsidRPr="007B4255">
        <w:rPr>
          <w:sz w:val="24"/>
        </w:rPr>
        <w:t>the desired image of the organisation.</w:t>
      </w:r>
    </w:p>
    <w:p w14:paraId="428DE5D2" w14:textId="77777777" w:rsidR="007B4255" w:rsidRDefault="007B4255" w:rsidP="00434678">
      <w:pPr>
        <w:pStyle w:val="Bullets"/>
        <w:numPr>
          <w:ilvl w:val="0"/>
          <w:numId w:val="27"/>
        </w:numPr>
      </w:pPr>
      <w:r w:rsidRPr="00762A2A">
        <w:rPr>
          <w:rStyle w:val="Heading4Char"/>
          <w:rFonts w:eastAsia="Calibri"/>
        </w:rPr>
        <w:t>Strategy plans</w:t>
      </w:r>
      <w:r w:rsidRPr="007E1EF8">
        <w:t xml:space="preserve"> </w:t>
      </w:r>
    </w:p>
    <w:p w14:paraId="58B68D04" w14:textId="77777777" w:rsidR="007B4255" w:rsidRPr="007B4255" w:rsidRDefault="007B4255" w:rsidP="007B4255">
      <w:pPr>
        <w:pStyle w:val="Bullets"/>
        <w:numPr>
          <w:ilvl w:val="0"/>
          <w:numId w:val="0"/>
        </w:numPr>
        <w:ind w:left="720"/>
        <w:rPr>
          <w:sz w:val="24"/>
        </w:rPr>
      </w:pPr>
      <w:r w:rsidRPr="007B4255">
        <w:rPr>
          <w:sz w:val="24"/>
        </w:rPr>
        <w:t xml:space="preserve">The strategic plan is the medium to </w:t>
      </w:r>
      <w:r w:rsidRPr="007B4255">
        <w:rPr>
          <w:noProof/>
          <w:sz w:val="24"/>
        </w:rPr>
        <w:t>long-term</w:t>
      </w:r>
      <w:r w:rsidRPr="007B4255">
        <w:rPr>
          <w:sz w:val="24"/>
        </w:rPr>
        <w:t xml:space="preserve"> and overall objectives of an organisation, often correlating with the mission statement but an extended version. That said, it is not a detailed or lengthy document, rather it serves as a framework for more detailed business plans and projects.  It gives direction and thought to the future of the organisation that would </w:t>
      </w:r>
      <w:r w:rsidRPr="007B4255">
        <w:rPr>
          <w:noProof/>
          <w:sz w:val="24"/>
        </w:rPr>
        <w:t>be lost</w:t>
      </w:r>
      <w:r w:rsidRPr="007B4255">
        <w:rPr>
          <w:sz w:val="24"/>
        </w:rPr>
        <w:t xml:space="preserve"> without it. Many businesses either fail or tread water without strategic planning as they exist in the here and now without any thought for future existence. Strategy plans should be reviewed regularly and modified to reflect changes within the organisation. A </w:t>
      </w:r>
      <w:r w:rsidRPr="007B4255">
        <w:rPr>
          <w:noProof/>
          <w:sz w:val="24"/>
        </w:rPr>
        <w:t>strategy</w:t>
      </w:r>
      <w:r w:rsidRPr="007B4255">
        <w:rPr>
          <w:sz w:val="24"/>
        </w:rPr>
        <w:t xml:space="preserve"> plan should:</w:t>
      </w:r>
    </w:p>
    <w:p w14:paraId="6E4CC996" w14:textId="77777777" w:rsidR="007B4255" w:rsidRPr="007B4255" w:rsidRDefault="007B4255" w:rsidP="007B4255">
      <w:pPr>
        <w:pStyle w:val="Bullets2"/>
        <w:rPr>
          <w:sz w:val="24"/>
        </w:rPr>
      </w:pPr>
      <w:r w:rsidRPr="007B4255">
        <w:rPr>
          <w:sz w:val="24"/>
        </w:rPr>
        <w:t>set out goals for the medium term (two to four years)</w:t>
      </w:r>
    </w:p>
    <w:p w14:paraId="12DE785B" w14:textId="77777777" w:rsidR="007B4255" w:rsidRPr="007B4255" w:rsidRDefault="007B4255" w:rsidP="007B4255">
      <w:pPr>
        <w:pStyle w:val="Bullets2"/>
        <w:rPr>
          <w:sz w:val="24"/>
        </w:rPr>
      </w:pPr>
      <w:r w:rsidRPr="007B4255">
        <w:rPr>
          <w:sz w:val="24"/>
        </w:rPr>
        <w:t>be completed by the organisation’s director or owner</w:t>
      </w:r>
    </w:p>
    <w:p w14:paraId="7BBBEE15" w14:textId="3B79B43C" w:rsidR="007B4255" w:rsidRPr="007B4255" w:rsidRDefault="007B4255" w:rsidP="007B4255">
      <w:pPr>
        <w:pStyle w:val="Bullets2"/>
        <w:rPr>
          <w:sz w:val="24"/>
        </w:rPr>
      </w:pPr>
      <w:r w:rsidRPr="007B4255">
        <w:rPr>
          <w:sz w:val="24"/>
        </w:rPr>
        <w:t>contain strat</w:t>
      </w:r>
      <w:r w:rsidR="005F46A0">
        <w:rPr>
          <w:sz w:val="24"/>
        </w:rPr>
        <w:t>egic goals and not focus on day-</w:t>
      </w:r>
      <w:r w:rsidRPr="007B4255">
        <w:rPr>
          <w:sz w:val="24"/>
        </w:rPr>
        <w:t>to</w:t>
      </w:r>
      <w:r w:rsidR="005F46A0">
        <w:rPr>
          <w:sz w:val="24"/>
        </w:rPr>
        <w:t>-</w:t>
      </w:r>
      <w:r w:rsidRPr="007B4255">
        <w:rPr>
          <w:sz w:val="24"/>
        </w:rPr>
        <w:t>day issues</w:t>
      </w:r>
    </w:p>
    <w:p w14:paraId="73A99037" w14:textId="77777777" w:rsidR="007B4255" w:rsidRPr="007B4255" w:rsidRDefault="007B4255" w:rsidP="007B4255">
      <w:pPr>
        <w:pStyle w:val="Bullets2"/>
        <w:rPr>
          <w:sz w:val="24"/>
        </w:rPr>
      </w:pPr>
      <w:r w:rsidRPr="007B4255">
        <w:rPr>
          <w:sz w:val="24"/>
        </w:rPr>
        <w:t>be realistic, balanced and critical</w:t>
      </w:r>
    </w:p>
    <w:p w14:paraId="4B0E8019" w14:textId="77777777" w:rsidR="007B4255" w:rsidRPr="007B4255" w:rsidRDefault="007B4255" w:rsidP="007B4255">
      <w:pPr>
        <w:pStyle w:val="Bullets2"/>
        <w:rPr>
          <w:sz w:val="24"/>
        </w:rPr>
      </w:pPr>
      <w:r w:rsidRPr="007B4255">
        <w:rPr>
          <w:sz w:val="24"/>
        </w:rPr>
        <w:t xml:space="preserve">be </w:t>
      </w:r>
      <w:r w:rsidRPr="007B4255">
        <w:rPr>
          <w:noProof/>
          <w:sz w:val="24"/>
        </w:rPr>
        <w:t>regularly reviewed</w:t>
      </w:r>
    </w:p>
    <w:p w14:paraId="0798FF35" w14:textId="258EDDB4" w:rsidR="007B4255" w:rsidRDefault="007B4255" w:rsidP="00D57BD3">
      <w:pPr>
        <w:pStyle w:val="Bullets2"/>
      </w:pPr>
      <w:r w:rsidRPr="007B4255">
        <w:rPr>
          <w:sz w:val="24"/>
        </w:rPr>
        <w:t>documented.</w:t>
      </w:r>
      <w:r>
        <w:br w:type="page"/>
      </w:r>
    </w:p>
    <w:p w14:paraId="13833E4B" w14:textId="77777777" w:rsidR="007B4255" w:rsidRDefault="007B4255" w:rsidP="00434678">
      <w:pPr>
        <w:pStyle w:val="ListParagraph"/>
        <w:keepLines/>
        <w:numPr>
          <w:ilvl w:val="0"/>
          <w:numId w:val="27"/>
        </w:numPr>
        <w:spacing w:before="200"/>
        <w:rPr>
          <w:lang w:eastAsia="en-AU"/>
        </w:rPr>
      </w:pPr>
      <w:r w:rsidRPr="00762A2A">
        <w:rPr>
          <w:rStyle w:val="Heading4Char"/>
          <w:rFonts w:eastAsiaTheme="minorHAnsi"/>
        </w:rPr>
        <w:lastRenderedPageBreak/>
        <w:t>Values and ethics</w:t>
      </w:r>
      <w:r>
        <w:rPr>
          <w:lang w:eastAsia="en-AU"/>
        </w:rPr>
        <w:t xml:space="preserve"> </w:t>
      </w:r>
    </w:p>
    <w:p w14:paraId="2CF972E7" w14:textId="77777777" w:rsidR="007B4255" w:rsidRDefault="007B4255" w:rsidP="007B4255">
      <w:pPr>
        <w:pStyle w:val="ListParagraph"/>
        <w:rPr>
          <w:lang w:eastAsia="en-AU"/>
        </w:rPr>
      </w:pPr>
      <w:r>
        <w:rPr>
          <w:lang w:eastAsia="en-AU"/>
        </w:rPr>
        <w:t>The values and ethics of an organisation underpin the way in which it conducts its business, the expectations of the behaviour of employees and other representatives, and its mission statement and strategic goals, in non-monetary terms. It is often referred to as corporate social responsibility and includes consideration for:</w:t>
      </w:r>
    </w:p>
    <w:p w14:paraId="78B9CF79" w14:textId="77777777" w:rsidR="007B4255" w:rsidRPr="007B4255" w:rsidRDefault="007B4255" w:rsidP="007B4255">
      <w:pPr>
        <w:pStyle w:val="Bullets2"/>
        <w:rPr>
          <w:sz w:val="24"/>
        </w:rPr>
      </w:pPr>
      <w:r w:rsidRPr="007B4255">
        <w:rPr>
          <w:sz w:val="24"/>
        </w:rPr>
        <w:t>the environment</w:t>
      </w:r>
    </w:p>
    <w:p w14:paraId="0B5940B5" w14:textId="77777777" w:rsidR="007B4255" w:rsidRPr="007B4255" w:rsidRDefault="007B4255" w:rsidP="007B4255">
      <w:pPr>
        <w:pStyle w:val="Bullets2"/>
        <w:rPr>
          <w:sz w:val="24"/>
        </w:rPr>
      </w:pPr>
      <w:r w:rsidRPr="007B4255">
        <w:rPr>
          <w:sz w:val="24"/>
        </w:rPr>
        <w:t>the community</w:t>
      </w:r>
    </w:p>
    <w:p w14:paraId="7A141B05" w14:textId="77777777" w:rsidR="007B4255" w:rsidRPr="007B4255" w:rsidRDefault="007B4255" w:rsidP="007B4255">
      <w:pPr>
        <w:pStyle w:val="Bullets2"/>
        <w:rPr>
          <w:sz w:val="24"/>
        </w:rPr>
      </w:pPr>
      <w:r w:rsidRPr="007B4255">
        <w:rPr>
          <w:sz w:val="24"/>
        </w:rPr>
        <w:t>diversity</w:t>
      </w:r>
    </w:p>
    <w:p w14:paraId="705D82A7" w14:textId="77777777" w:rsidR="007B4255" w:rsidRPr="007B4255" w:rsidRDefault="007B4255" w:rsidP="007B4255">
      <w:pPr>
        <w:pStyle w:val="Bullets2"/>
        <w:rPr>
          <w:sz w:val="24"/>
        </w:rPr>
      </w:pPr>
      <w:r w:rsidRPr="007B4255">
        <w:rPr>
          <w:sz w:val="24"/>
        </w:rPr>
        <w:t>charity work</w:t>
      </w:r>
    </w:p>
    <w:p w14:paraId="4E6A39FA" w14:textId="77777777" w:rsidR="007B4255" w:rsidRPr="007B4255" w:rsidRDefault="007B4255" w:rsidP="007B4255">
      <w:pPr>
        <w:pStyle w:val="Bullets2"/>
        <w:rPr>
          <w:sz w:val="24"/>
        </w:rPr>
      </w:pPr>
      <w:r w:rsidRPr="007B4255">
        <w:rPr>
          <w:sz w:val="24"/>
        </w:rPr>
        <w:t>global issues.</w:t>
      </w:r>
    </w:p>
    <w:p w14:paraId="5C3F08A8" w14:textId="77777777" w:rsidR="007B4255" w:rsidRDefault="007B4255" w:rsidP="007B4255">
      <w:pPr>
        <w:pStyle w:val="Heading3"/>
      </w:pPr>
      <w:bookmarkStart w:id="31" w:name="_Toc418505178"/>
      <w:bookmarkStart w:id="32" w:name="_Toc20742447"/>
      <w:r w:rsidRPr="00293738">
        <w:t>Relationship</w:t>
      </w:r>
      <w:r>
        <w:t xml:space="preserve"> between the project and broader organisational strategies and goals</w:t>
      </w:r>
      <w:bookmarkEnd w:id="31"/>
      <w:bookmarkEnd w:id="32"/>
    </w:p>
    <w:p w14:paraId="793BF0E4" w14:textId="77777777" w:rsidR="007B4255" w:rsidRPr="007E1EF8" w:rsidRDefault="007B4255" w:rsidP="00ED522B">
      <w:pPr>
        <w:pStyle w:val="Body"/>
      </w:pPr>
      <w:r w:rsidRPr="007E1EF8">
        <w:t xml:space="preserve">The project should have </w:t>
      </w:r>
      <w:r w:rsidRPr="00656FE2">
        <w:rPr>
          <w:noProof/>
        </w:rPr>
        <w:t>been conceived</w:t>
      </w:r>
      <w:r w:rsidRPr="007E1EF8">
        <w:t xml:space="preserve"> as a result of the organisation’s strategic plan and mission statement. It will also be related to the market focus of your organisation. The whole project will </w:t>
      </w:r>
      <w:r w:rsidRPr="00656FE2">
        <w:rPr>
          <w:noProof/>
        </w:rPr>
        <w:t>be governed</w:t>
      </w:r>
      <w:r w:rsidRPr="007E1EF8">
        <w:t xml:space="preserve"> by the values and ethics of your organisation, for example, if your organisation </w:t>
      </w:r>
      <w:r w:rsidRPr="00656FE2">
        <w:rPr>
          <w:noProof/>
        </w:rPr>
        <w:t>is committed</w:t>
      </w:r>
      <w:r w:rsidRPr="007E1EF8">
        <w:t xml:space="preserve"> to improving environmentally sustainable working practices a constraint placed on the project may be that all resources must be locally sourced. In many ways, all of the broader organisational strategies </w:t>
      </w:r>
      <w:r w:rsidRPr="00656FE2">
        <w:rPr>
          <w:noProof/>
        </w:rPr>
        <w:t>are intrinsically linked</w:t>
      </w:r>
      <w:r w:rsidRPr="007E1EF8">
        <w:t xml:space="preserve"> because they reflect the ideology and beliefs of the organisation. The project is an extension of these goals thus all project activities must reflect all of them wherever possible. </w:t>
      </w:r>
    </w:p>
    <w:p w14:paraId="0B954F32" w14:textId="77777777" w:rsidR="007B4255" w:rsidRPr="007E1EF8" w:rsidRDefault="007B4255" w:rsidP="00ED522B">
      <w:pPr>
        <w:pStyle w:val="Body"/>
      </w:pPr>
      <w:r w:rsidRPr="007E1EF8">
        <w:t xml:space="preserve">It is important that the project team, if external to the organisation, must understand the broader organisational strategies and goals </w:t>
      </w:r>
      <w:r w:rsidRPr="00656FE2">
        <w:rPr>
          <w:noProof/>
        </w:rPr>
        <w:t>in relation to</w:t>
      </w:r>
      <w:r w:rsidRPr="007E1EF8">
        <w:t xml:space="preserve"> the project and keep them at the forefront of their minds throughout the life of the project. The </w:t>
      </w:r>
      <w:r w:rsidRPr="00656FE2">
        <w:rPr>
          <w:noProof/>
        </w:rPr>
        <w:t>project governance</w:t>
      </w:r>
      <w:r w:rsidRPr="007E1EF8">
        <w:t xml:space="preserve"> plan will ensure that this is monitored carefully at all stages </w:t>
      </w:r>
      <w:r w:rsidRPr="00656FE2">
        <w:rPr>
          <w:noProof/>
        </w:rPr>
        <w:t>in</w:t>
      </w:r>
      <w:r w:rsidRPr="007E1EF8">
        <w:t xml:space="preserve"> the </w:t>
      </w:r>
      <w:r w:rsidRPr="00656FE2">
        <w:rPr>
          <w:noProof/>
        </w:rPr>
        <w:t>life cycle</w:t>
      </w:r>
      <w:r w:rsidRPr="007E1EF8">
        <w:t xml:space="preserve"> of the project. </w:t>
      </w:r>
    </w:p>
    <w:p w14:paraId="7A0BE815" w14:textId="77777777" w:rsidR="007B4255" w:rsidRPr="007E1EF8" w:rsidRDefault="007B4255" w:rsidP="00ED522B">
      <w:pPr>
        <w:pStyle w:val="Body"/>
      </w:pPr>
      <w:r w:rsidRPr="007E1EF8">
        <w:t xml:space="preserve">If the project stakeholders, including investors and sponsors, are new to the organisation, they should also understand and agree to the organisational strategies, mission statement and </w:t>
      </w:r>
      <w:r w:rsidRPr="00656FE2">
        <w:rPr>
          <w:noProof/>
        </w:rPr>
        <w:t>values</w:t>
      </w:r>
      <w:r>
        <w:rPr>
          <w:noProof/>
        </w:rPr>
        <w:t>,</w:t>
      </w:r>
      <w:r w:rsidRPr="007E1EF8">
        <w:t xml:space="preserve"> and ethics. Discrepancies at the beginning of the project over these issues will cause much greater problems later on in the project. If stakeholders do not buy </w:t>
      </w:r>
      <w:r w:rsidRPr="00656FE2">
        <w:rPr>
          <w:noProof/>
        </w:rPr>
        <w:t>into</w:t>
      </w:r>
      <w:r w:rsidRPr="007E1EF8">
        <w:t xml:space="preserve"> the overall aims of the </w:t>
      </w:r>
      <w:r w:rsidRPr="00656FE2">
        <w:rPr>
          <w:noProof/>
        </w:rPr>
        <w:t>organisation</w:t>
      </w:r>
      <w:r>
        <w:rPr>
          <w:noProof/>
        </w:rPr>
        <w:t>,</w:t>
      </w:r>
      <w:r w:rsidRPr="007E1EF8">
        <w:t xml:space="preserve"> you should seriously question their inclusion within the project. </w:t>
      </w:r>
    </w:p>
    <w:p w14:paraId="35D3734D" w14:textId="77777777" w:rsidR="007B4255" w:rsidRPr="007E1EF8" w:rsidRDefault="007B4255" w:rsidP="00ED522B">
      <w:pPr>
        <w:pStyle w:val="Body"/>
      </w:pPr>
      <w:r w:rsidRPr="00656FE2">
        <w:rPr>
          <w:noProof/>
        </w:rPr>
        <w:t xml:space="preserve">If the project has been initiated to bring about a change in organisational strategies and goals, such as to expand into a different market area or to introduce a new form of corporate social responsibility in a venture to employ groups of disadvantaged people in a new store in the local area, for example, the </w:t>
      </w:r>
      <w:r w:rsidRPr="003D4041">
        <w:rPr>
          <w:noProof/>
        </w:rPr>
        <w:t>strategy</w:t>
      </w:r>
      <w:r w:rsidRPr="00656FE2">
        <w:rPr>
          <w:noProof/>
        </w:rPr>
        <w:t xml:space="preserve"> plan and mission statement must be changed to reflect this in order to keep the project in line with the organisational goals.</w:t>
      </w:r>
      <w:r w:rsidRPr="007E1EF8">
        <w:t xml:space="preserve"> </w:t>
      </w:r>
    </w:p>
    <w:tbl>
      <w:tblPr>
        <w:tblW w:w="9072" w:type="dxa"/>
        <w:shd w:val="clear" w:color="auto" w:fill="F2F2F2" w:themeFill="background1" w:themeFillShade="F2"/>
        <w:tblLook w:val="0600" w:firstRow="0" w:lastRow="0" w:firstColumn="0" w:lastColumn="0" w:noHBand="1" w:noVBand="1"/>
      </w:tblPr>
      <w:tblGrid>
        <w:gridCol w:w="992"/>
        <w:gridCol w:w="8080"/>
      </w:tblGrid>
      <w:tr w:rsidR="007B4255" w14:paraId="3045FD41" w14:textId="77777777" w:rsidTr="00D57BD3">
        <w:trPr>
          <w:trHeight w:val="659"/>
        </w:trPr>
        <w:tc>
          <w:tcPr>
            <w:tcW w:w="992" w:type="dxa"/>
            <w:shd w:val="clear" w:color="auto" w:fill="F2F2F2" w:themeFill="background1" w:themeFillShade="F2"/>
            <w:vAlign w:val="center"/>
            <w:hideMark/>
          </w:tcPr>
          <w:p w14:paraId="7DBCDD4F" w14:textId="77777777" w:rsidR="007B4255" w:rsidRDefault="007B4255" w:rsidP="00D57BD3">
            <w:pPr>
              <w:spacing w:after="0" w:line="240" w:lineRule="auto"/>
              <w:jc w:val="center"/>
            </w:pPr>
            <w:r>
              <w:rPr>
                <w:noProof/>
                <w:lang w:eastAsia="en-AU"/>
              </w:rPr>
              <w:lastRenderedPageBreak/>
              <w:drawing>
                <wp:inline distT="0" distB="0" distL="0" distR="0" wp14:anchorId="08116435" wp14:editId="1E3E0492">
                  <wp:extent cx="366395" cy="384810"/>
                  <wp:effectExtent l="0" t="0" r="0" b="0"/>
                  <wp:docPr id="23" name="Picture 2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51832C44" w14:textId="77777777" w:rsidR="007B4255" w:rsidRPr="00D303F6" w:rsidRDefault="007B4255" w:rsidP="00D57BD3">
            <w:pPr>
              <w:spacing w:after="0" w:line="240" w:lineRule="auto"/>
              <w:rPr>
                <w:color w:val="6260B8"/>
                <w:sz w:val="44"/>
                <w:szCs w:val="44"/>
              </w:rPr>
            </w:pPr>
            <w:r w:rsidRPr="00D303F6">
              <w:rPr>
                <w:color w:val="6260B8"/>
                <w:sz w:val="44"/>
                <w:szCs w:val="44"/>
              </w:rPr>
              <w:t>Practice activity</w:t>
            </w:r>
          </w:p>
        </w:tc>
      </w:tr>
    </w:tbl>
    <w:p w14:paraId="3FC92840" w14:textId="77777777" w:rsidR="007B4255" w:rsidRPr="007B4255" w:rsidRDefault="007B4255" w:rsidP="005218E1">
      <w:pPr>
        <w:pStyle w:val="Heading4"/>
      </w:pPr>
      <w:bookmarkStart w:id="33" w:name="_Toc22727347"/>
      <w:r w:rsidRPr="007B4255">
        <w:t>Activity 1.5: Relationship of project</w:t>
      </w:r>
      <w:bookmarkEnd w:id="33"/>
    </w:p>
    <w:p w14:paraId="2319E2C3" w14:textId="70C6EEF5" w:rsidR="007B4255" w:rsidRPr="00ED522B" w:rsidRDefault="007B4255" w:rsidP="00ED522B">
      <w:pPr>
        <w:pStyle w:val="Body"/>
      </w:pPr>
      <w:r w:rsidRPr="00ED522B">
        <w:t xml:space="preserve">To provide you with an opportunity to identify how to clarify </w:t>
      </w:r>
      <w:r w:rsidR="00355FA9">
        <w:t xml:space="preserve">the </w:t>
      </w:r>
      <w:r w:rsidRPr="00ED522B">
        <w:t>relationship of project to other projects and to the organisation's objectives.</w:t>
      </w:r>
    </w:p>
    <w:p w14:paraId="331D1F91" w14:textId="77777777" w:rsidR="007B4255" w:rsidRPr="007B4255" w:rsidRDefault="007B4255" w:rsidP="007B4255">
      <w:pPr>
        <w:keepNext/>
        <w:keepLines/>
        <w:spacing w:before="360" w:after="120"/>
        <w:ind w:left="357" w:hanging="357"/>
        <w:rPr>
          <w:rFonts w:eastAsia="Calibri" w:cs="Microsoft Himalaya"/>
          <w:lang w:eastAsia="en-AU"/>
        </w:rPr>
      </w:pPr>
      <w:r w:rsidRPr="007B4255">
        <w:rPr>
          <w:rFonts w:eastAsia="Calibri" w:cs="Microsoft Himalaya"/>
          <w:lang w:eastAsia="en-AU"/>
        </w:rPr>
        <w:t>1.</w:t>
      </w:r>
      <w:r w:rsidRPr="007B4255">
        <w:rPr>
          <w:rFonts w:eastAsia="Calibri" w:cs="Microsoft Himalaya"/>
          <w:lang w:eastAsia="en-AU"/>
        </w:rPr>
        <w:tab/>
        <w:t>How can you clarify the relationship of your project to other projects? Explain in no more than 50 words.</w:t>
      </w:r>
    </w:p>
    <w:p w14:paraId="7F50D783" w14:textId="77777777" w:rsidR="007B4255" w:rsidRPr="007B4255" w:rsidRDefault="007B4255" w:rsidP="007B4255">
      <w:pPr>
        <w:keepLines/>
        <w:framePr w:w="8789" w:h="4255" w:vSpace="113" w:wrap="around" w:vAnchor="text" w:hAnchor="margin" w:xAlign="center" w:y="1"/>
        <w:pBdr>
          <w:top w:val="single" w:sz="8" w:space="6" w:color="6260B8"/>
          <w:left w:val="single" w:sz="8" w:space="4" w:color="6260B8"/>
          <w:bottom w:val="single" w:sz="8" w:space="6" w:color="6260B8"/>
          <w:right w:val="single" w:sz="8" w:space="4" w:color="6260B8"/>
        </w:pBdr>
        <w:spacing w:after="120"/>
        <w:rPr>
          <w:rFonts w:eastAsia="Calibri" w:cs="Calibri"/>
        </w:rPr>
      </w:pPr>
    </w:p>
    <w:p w14:paraId="5B68B4A0" w14:textId="77777777" w:rsidR="007B4255" w:rsidRPr="007B4255" w:rsidRDefault="007B4255" w:rsidP="007B4255">
      <w:pPr>
        <w:keepNext/>
        <w:keepLines/>
        <w:spacing w:before="360" w:after="120"/>
        <w:ind w:left="357" w:hanging="357"/>
        <w:rPr>
          <w:rFonts w:eastAsia="Calibri" w:cs="Microsoft Himalaya"/>
          <w:lang w:eastAsia="en-AU"/>
        </w:rPr>
      </w:pPr>
      <w:r w:rsidRPr="007B4255">
        <w:rPr>
          <w:rFonts w:eastAsia="Calibri" w:cs="Microsoft Himalaya"/>
          <w:lang w:eastAsia="en-AU"/>
        </w:rPr>
        <w:t>2.</w:t>
      </w:r>
      <w:r w:rsidRPr="007B4255">
        <w:rPr>
          <w:rFonts w:eastAsia="Calibri" w:cs="Microsoft Himalaya"/>
          <w:lang w:eastAsia="en-AU"/>
        </w:rPr>
        <w:tab/>
        <w:t>Drawing on past experience, how do you clarify the relationship of your project to the organisation’s objectives? Explain in no more than 50 words.</w:t>
      </w:r>
    </w:p>
    <w:p w14:paraId="5AE637AA" w14:textId="77777777" w:rsidR="007B4255" w:rsidRPr="007B4255" w:rsidRDefault="007B4255" w:rsidP="007B4255">
      <w:pPr>
        <w:keepLines/>
        <w:framePr w:w="8789" w:h="4321" w:vSpace="113" w:wrap="around" w:vAnchor="text" w:hAnchor="margin" w:xAlign="center" w:y="4"/>
        <w:pBdr>
          <w:top w:val="single" w:sz="8" w:space="6" w:color="6260B8"/>
          <w:left w:val="single" w:sz="8" w:space="4" w:color="6260B8"/>
          <w:bottom w:val="single" w:sz="8" w:space="6" w:color="6260B8"/>
          <w:right w:val="single" w:sz="8" w:space="4" w:color="6260B8"/>
        </w:pBdr>
        <w:spacing w:after="120"/>
        <w:rPr>
          <w:rFonts w:eastAsia="Calibri" w:cs="Calibri"/>
        </w:rPr>
      </w:pPr>
    </w:p>
    <w:p w14:paraId="7CBF11A7" w14:textId="09A24A05" w:rsidR="007B4255" w:rsidRDefault="007B4255">
      <w:r>
        <w:br w:type="page"/>
      </w:r>
    </w:p>
    <w:p w14:paraId="53E5805C" w14:textId="77777777" w:rsidR="007B4255" w:rsidRDefault="007B4255" w:rsidP="007B4255">
      <w:pPr>
        <w:pStyle w:val="Heading2"/>
      </w:pPr>
      <w:bookmarkStart w:id="34" w:name="_Toc22727348"/>
      <w:bookmarkStart w:id="35" w:name="_Toc26193644"/>
      <w:r>
        <w:lastRenderedPageBreak/>
        <w:t>Determine and access available resources to undertake project</w:t>
      </w:r>
      <w:bookmarkEnd w:id="34"/>
      <w:bookmarkEnd w:id="35"/>
    </w:p>
    <w:p w14:paraId="267A316D" w14:textId="77777777" w:rsidR="007B4255" w:rsidRPr="00ED522B" w:rsidRDefault="007B4255" w:rsidP="00ED522B">
      <w:pPr>
        <w:pStyle w:val="Body"/>
      </w:pPr>
      <w:bookmarkStart w:id="36" w:name="_Toc20742450"/>
      <w:r w:rsidRPr="00ED522B">
        <w:t>By the end of this chapter the learner should be able to:</w:t>
      </w:r>
    </w:p>
    <w:p w14:paraId="38C6DA92" w14:textId="77777777" w:rsidR="007B4255" w:rsidRPr="00B72E46" w:rsidRDefault="007B4255" w:rsidP="00434678">
      <w:pPr>
        <w:pStyle w:val="Body"/>
        <w:numPr>
          <w:ilvl w:val="0"/>
          <w:numId w:val="27"/>
        </w:numPr>
        <w:rPr>
          <w:rStyle w:val="ListParagraphChar"/>
        </w:rPr>
      </w:pPr>
      <w:r w:rsidRPr="00B72E46">
        <w:rPr>
          <w:rStyle w:val="ListParagraphChar"/>
        </w:rPr>
        <w:t>Describe a resource that would have helped in a project they have undertaken or a possible future project.</w:t>
      </w:r>
    </w:p>
    <w:p w14:paraId="3FBBE0D1" w14:textId="77777777" w:rsidR="007B4255" w:rsidRDefault="007B4255" w:rsidP="007B4255">
      <w:pPr>
        <w:pStyle w:val="Heading3"/>
      </w:pPr>
      <w:r>
        <w:t>Resources</w:t>
      </w:r>
      <w:bookmarkEnd w:id="36"/>
    </w:p>
    <w:p w14:paraId="25AC7A3C" w14:textId="77777777" w:rsidR="007B4255" w:rsidRDefault="007B4255" w:rsidP="00ED522B">
      <w:pPr>
        <w:pStyle w:val="Body"/>
      </w:pPr>
      <w:r>
        <w:t xml:space="preserve">The resources you need will vary from project to project. In the early stages of </w:t>
      </w:r>
      <w:r w:rsidRPr="00656FE2">
        <w:rPr>
          <w:noProof/>
        </w:rPr>
        <w:t>planning</w:t>
      </w:r>
      <w:r>
        <w:rPr>
          <w:noProof/>
        </w:rPr>
        <w:t>,</w:t>
      </w:r>
      <w:r>
        <w:t xml:space="preserve"> you should determine what resources are available to you and </w:t>
      </w:r>
      <w:r w:rsidRPr="00656FE2">
        <w:rPr>
          <w:noProof/>
        </w:rPr>
        <w:t>others</w:t>
      </w:r>
      <w:r>
        <w:t xml:space="preserve"> so that you can plan the project around them.</w:t>
      </w:r>
    </w:p>
    <w:p w14:paraId="64DA0E23" w14:textId="77777777" w:rsidR="007B4255" w:rsidRPr="00E05D22" w:rsidRDefault="007B4255" w:rsidP="00ED522B">
      <w:pPr>
        <w:pStyle w:val="Body"/>
      </w:pPr>
      <w:r w:rsidRPr="00E05D22">
        <w:t>Resources may include:</w:t>
      </w:r>
    </w:p>
    <w:p w14:paraId="1C5D335A" w14:textId="77777777" w:rsidR="007B4255" w:rsidRDefault="007B4255" w:rsidP="00434678">
      <w:pPr>
        <w:pStyle w:val="Body"/>
        <w:numPr>
          <w:ilvl w:val="0"/>
          <w:numId w:val="27"/>
        </w:numPr>
      </w:pPr>
      <w:r>
        <w:t>Materials and supplies.</w:t>
      </w:r>
    </w:p>
    <w:p w14:paraId="3E87C6FB" w14:textId="77777777" w:rsidR="007B4255" w:rsidRDefault="007B4255" w:rsidP="00434678">
      <w:pPr>
        <w:pStyle w:val="Body"/>
        <w:numPr>
          <w:ilvl w:val="0"/>
          <w:numId w:val="27"/>
        </w:numPr>
      </w:pPr>
      <w:r>
        <w:t>Technology.</w:t>
      </w:r>
    </w:p>
    <w:p w14:paraId="79E9695E" w14:textId="77777777" w:rsidR="007B4255" w:rsidRDefault="007B4255" w:rsidP="00434678">
      <w:pPr>
        <w:pStyle w:val="Body"/>
        <w:numPr>
          <w:ilvl w:val="0"/>
          <w:numId w:val="27"/>
        </w:numPr>
      </w:pPr>
      <w:r>
        <w:t>Financial resources.</w:t>
      </w:r>
    </w:p>
    <w:p w14:paraId="0A7C215B" w14:textId="77777777" w:rsidR="007B4255" w:rsidRDefault="007B4255" w:rsidP="00434678">
      <w:pPr>
        <w:pStyle w:val="Body"/>
        <w:numPr>
          <w:ilvl w:val="0"/>
          <w:numId w:val="27"/>
        </w:numPr>
      </w:pPr>
      <w:r>
        <w:t>Human resources.</w:t>
      </w:r>
    </w:p>
    <w:p w14:paraId="57184A3E" w14:textId="77777777" w:rsidR="007B4255" w:rsidRPr="00C55D98" w:rsidRDefault="007B4255" w:rsidP="007B4255">
      <w:pPr>
        <w:pStyle w:val="Heading4"/>
      </w:pPr>
      <w:r w:rsidRPr="00C55D98">
        <w:t>Materials and supplies</w:t>
      </w:r>
    </w:p>
    <w:p w14:paraId="59E5107A" w14:textId="77777777" w:rsidR="007B4255" w:rsidRDefault="007B4255" w:rsidP="00ED522B">
      <w:pPr>
        <w:pStyle w:val="Body"/>
      </w:pPr>
      <w:r>
        <w:t xml:space="preserve">Sometimes materials and supplies are needed for a project – for example, paper, ink cartridges, bricks, </w:t>
      </w:r>
      <w:r w:rsidRPr="00656FE2">
        <w:rPr>
          <w:noProof/>
        </w:rPr>
        <w:t>wood</w:t>
      </w:r>
      <w:r>
        <w:rPr>
          <w:noProof/>
        </w:rPr>
        <w:t>,</w:t>
      </w:r>
      <w:r>
        <w:t xml:space="preserve"> etc. What materials you need for a project will vary quite significantly depending on the type of project you are </w:t>
      </w:r>
      <w:r w:rsidRPr="00656FE2">
        <w:rPr>
          <w:noProof/>
        </w:rPr>
        <w:t>involved with</w:t>
      </w:r>
      <w:r>
        <w:t>. If you are involved with a building project, bricks, cement, paint and specialist tools might be needed</w:t>
      </w:r>
      <w:r>
        <w:rPr>
          <w:noProof/>
        </w:rPr>
        <w:t>;</w:t>
      </w:r>
      <w:r w:rsidRPr="003D4041">
        <w:rPr>
          <w:noProof/>
        </w:rPr>
        <w:t xml:space="preserve"> if</w:t>
      </w:r>
      <w:r>
        <w:t xml:space="preserve"> your project involves creating a </w:t>
      </w:r>
      <w:r w:rsidRPr="003D4041">
        <w:rPr>
          <w:noProof/>
        </w:rPr>
        <w:t>website</w:t>
      </w:r>
      <w:r>
        <w:rPr>
          <w:noProof/>
        </w:rPr>
        <w:t>,</w:t>
      </w:r>
      <w:r>
        <w:t xml:space="preserve"> you would need computer equipment – for </w:t>
      </w:r>
      <w:r w:rsidRPr="00656FE2">
        <w:rPr>
          <w:noProof/>
        </w:rPr>
        <w:t>example</w:t>
      </w:r>
      <w:r>
        <w:rPr>
          <w:noProof/>
        </w:rPr>
        <w:t>,</w:t>
      </w:r>
      <w:r>
        <w:t xml:space="preserve"> a PC, keyboard, mouse, laptop, </w:t>
      </w:r>
      <w:r w:rsidRPr="00656FE2">
        <w:rPr>
          <w:noProof/>
        </w:rPr>
        <w:t>tablet</w:t>
      </w:r>
      <w:r>
        <w:rPr>
          <w:noProof/>
        </w:rPr>
        <w:t>,</w:t>
      </w:r>
      <w:r>
        <w:t xml:space="preserve"> etc. </w:t>
      </w:r>
    </w:p>
    <w:p w14:paraId="43B5FE00" w14:textId="77777777" w:rsidR="007B4255" w:rsidRPr="00702C68" w:rsidRDefault="007B4255" w:rsidP="00ED522B">
      <w:pPr>
        <w:pStyle w:val="Body"/>
      </w:pPr>
      <w:r>
        <w:t xml:space="preserve">To access this </w:t>
      </w:r>
      <w:r w:rsidRPr="00656FE2">
        <w:rPr>
          <w:noProof/>
        </w:rPr>
        <w:t>resource</w:t>
      </w:r>
      <w:r>
        <w:rPr>
          <w:noProof/>
        </w:rPr>
        <w:t>,</w:t>
      </w:r>
      <w:r>
        <w:t xml:space="preserve"> you might need to speak to the procurement department.</w:t>
      </w:r>
    </w:p>
    <w:p w14:paraId="37DE0C22" w14:textId="77777777" w:rsidR="007B4255" w:rsidRPr="00C55D98" w:rsidRDefault="007B4255" w:rsidP="007B4255">
      <w:pPr>
        <w:pStyle w:val="Heading4"/>
      </w:pPr>
      <w:r w:rsidRPr="00C55D98">
        <w:t>Technology</w:t>
      </w:r>
    </w:p>
    <w:p w14:paraId="5C844ECA" w14:textId="77777777" w:rsidR="007B4255" w:rsidRPr="00EA79C9" w:rsidRDefault="007B4255" w:rsidP="00ED522B">
      <w:pPr>
        <w:pStyle w:val="Body"/>
      </w:pPr>
      <w:r w:rsidRPr="00EA79C9">
        <w:t xml:space="preserve">Technology </w:t>
      </w:r>
      <w:r w:rsidRPr="00656FE2">
        <w:rPr>
          <w:noProof/>
        </w:rPr>
        <w:t>is most commonly used</w:t>
      </w:r>
      <w:r w:rsidRPr="00EA79C9">
        <w:t xml:space="preserve"> for communication within a project. You will need to find out from stakeholders their communication requirements/capabilities. Try and choose the most widely available communication technologies and ensure you use them within policies and procedures</w:t>
      </w:r>
      <w:r>
        <w:t>,</w:t>
      </w:r>
      <w:r w:rsidRPr="00EA79C9">
        <w:t xml:space="preserve"> </w:t>
      </w:r>
      <w:r w:rsidRPr="003D4041">
        <w:rPr>
          <w:noProof/>
        </w:rPr>
        <w:t>e.g.</w:t>
      </w:r>
      <w:r w:rsidRPr="00EA79C9">
        <w:t xml:space="preserve"> respect privacy and confidentiality agreements.</w:t>
      </w:r>
    </w:p>
    <w:p w14:paraId="65326D78" w14:textId="77777777" w:rsidR="007B4255" w:rsidRPr="00C55D98" w:rsidRDefault="007B4255" w:rsidP="00ED522B">
      <w:pPr>
        <w:pStyle w:val="Body"/>
      </w:pPr>
      <w:r w:rsidRPr="00C55D98">
        <w:t>Consider access to:</w:t>
      </w:r>
    </w:p>
    <w:p w14:paraId="5A9E8C2E" w14:textId="77777777" w:rsidR="007B4255" w:rsidRPr="00702C68" w:rsidRDefault="007B4255" w:rsidP="00434678">
      <w:pPr>
        <w:pStyle w:val="Body"/>
        <w:numPr>
          <w:ilvl w:val="0"/>
          <w:numId w:val="29"/>
        </w:numPr>
        <w:spacing w:after="120"/>
        <w:ind w:left="714" w:hanging="357"/>
      </w:pPr>
      <w:r w:rsidRPr="00702C68">
        <w:t>shared storage drives</w:t>
      </w:r>
    </w:p>
    <w:p w14:paraId="0F7496A8" w14:textId="77777777" w:rsidR="007B4255" w:rsidRPr="00702C68" w:rsidRDefault="007B4255" w:rsidP="00434678">
      <w:pPr>
        <w:pStyle w:val="Body"/>
        <w:numPr>
          <w:ilvl w:val="0"/>
          <w:numId w:val="29"/>
        </w:numPr>
        <w:spacing w:after="120"/>
        <w:ind w:left="714" w:hanging="357"/>
      </w:pPr>
      <w:r w:rsidRPr="00702C68">
        <w:t>video conferencing</w:t>
      </w:r>
    </w:p>
    <w:p w14:paraId="06C46BA0" w14:textId="77777777" w:rsidR="007B4255" w:rsidRPr="00702C68" w:rsidRDefault="007B4255" w:rsidP="00434678">
      <w:pPr>
        <w:pStyle w:val="Body"/>
        <w:numPr>
          <w:ilvl w:val="0"/>
          <w:numId w:val="29"/>
        </w:numPr>
        <w:spacing w:after="120"/>
        <w:ind w:left="714" w:hanging="357"/>
      </w:pPr>
      <w:r w:rsidRPr="00702C68">
        <w:t>telephone</w:t>
      </w:r>
    </w:p>
    <w:p w14:paraId="38617C44" w14:textId="77777777" w:rsidR="007B4255" w:rsidRDefault="007B4255" w:rsidP="00434678">
      <w:pPr>
        <w:pStyle w:val="Body"/>
        <w:numPr>
          <w:ilvl w:val="0"/>
          <w:numId w:val="29"/>
        </w:numPr>
        <w:spacing w:after="120"/>
        <w:ind w:left="714" w:hanging="357"/>
      </w:pPr>
      <w:r w:rsidRPr="00702C68">
        <w:t>email.</w:t>
      </w:r>
    </w:p>
    <w:p w14:paraId="0EE91DD0" w14:textId="77777777" w:rsidR="007B4255" w:rsidRPr="00EA79C9" w:rsidRDefault="007B4255" w:rsidP="00ED522B">
      <w:pPr>
        <w:pStyle w:val="Body"/>
      </w:pPr>
      <w:r w:rsidRPr="00EA79C9">
        <w:lastRenderedPageBreak/>
        <w:t>Other more specific technology may also be needed, depending on the type of project –</w:t>
      </w:r>
      <w:r>
        <w:t xml:space="preserve"> </w:t>
      </w:r>
      <w:r w:rsidRPr="00656FE2">
        <w:rPr>
          <w:noProof/>
        </w:rPr>
        <w:t>for example</w:t>
      </w:r>
      <w:r>
        <w:rPr>
          <w:noProof/>
        </w:rPr>
        <w:t>,</w:t>
      </w:r>
      <w:r w:rsidRPr="00EA79C9">
        <w:t xml:space="preserve"> you might need specific software to create an animation, game or website. </w:t>
      </w:r>
    </w:p>
    <w:p w14:paraId="202977A0" w14:textId="77777777" w:rsidR="007B4255" w:rsidRDefault="007B4255" w:rsidP="00ED522B">
      <w:pPr>
        <w:pStyle w:val="Body"/>
      </w:pPr>
      <w:r w:rsidRPr="00EA79C9">
        <w:t xml:space="preserve">To access this type of </w:t>
      </w:r>
      <w:r w:rsidRPr="003D4041">
        <w:rPr>
          <w:noProof/>
        </w:rPr>
        <w:t>resource</w:t>
      </w:r>
      <w:r>
        <w:rPr>
          <w:noProof/>
        </w:rPr>
        <w:t>,</w:t>
      </w:r>
      <w:r w:rsidRPr="00EA79C9">
        <w:t xml:space="preserve"> you might need to speak to the digital or I.T</w:t>
      </w:r>
      <w:r>
        <w:t>.</w:t>
      </w:r>
      <w:r w:rsidRPr="00EA79C9">
        <w:t xml:space="preserve"> team.</w:t>
      </w:r>
    </w:p>
    <w:p w14:paraId="12D2A7FD" w14:textId="77777777" w:rsidR="007B4255" w:rsidRPr="00C55D98" w:rsidRDefault="007B4255" w:rsidP="007B4255">
      <w:pPr>
        <w:pStyle w:val="Heading4"/>
      </w:pPr>
      <w:r w:rsidRPr="00C55D98">
        <w:t>Financial resources</w:t>
      </w:r>
    </w:p>
    <w:p w14:paraId="36833E0C" w14:textId="77777777" w:rsidR="007B4255" w:rsidRDefault="007B4255" w:rsidP="00ED522B">
      <w:pPr>
        <w:pStyle w:val="Body"/>
      </w:pPr>
      <w:r>
        <w:t xml:space="preserve">Estimating the cost of resources is very important, as this will determine whether the project is viable in the first place and will allow you to budget effectively for the resource expenditure. </w:t>
      </w:r>
    </w:p>
    <w:p w14:paraId="63F0217B" w14:textId="77777777" w:rsidR="007B4255" w:rsidRDefault="007B4255" w:rsidP="00ED522B">
      <w:pPr>
        <w:pStyle w:val="Body"/>
      </w:pPr>
      <w:r w:rsidRPr="00C55D98">
        <w:t>When estimating the cost of the resources required for the project, you will need to take into account</w:t>
      </w:r>
      <w:r>
        <w:t>:</w:t>
      </w:r>
    </w:p>
    <w:p w14:paraId="0E4164B2" w14:textId="77777777" w:rsidR="007B4255" w:rsidRDefault="007B4255" w:rsidP="00434678">
      <w:pPr>
        <w:pStyle w:val="Body"/>
        <w:numPr>
          <w:ilvl w:val="0"/>
          <w:numId w:val="30"/>
        </w:numPr>
      </w:pPr>
      <w:r>
        <w:t xml:space="preserve">The cost of the resources </w:t>
      </w:r>
    </w:p>
    <w:p w14:paraId="7DC0C18C" w14:textId="77777777" w:rsidR="007B4255" w:rsidRPr="005218E1" w:rsidRDefault="007B4255" w:rsidP="007B4255">
      <w:pPr>
        <w:pStyle w:val="Bullets2"/>
        <w:rPr>
          <w:sz w:val="24"/>
        </w:rPr>
      </w:pPr>
      <w:r w:rsidRPr="005218E1">
        <w:rPr>
          <w:sz w:val="24"/>
        </w:rPr>
        <w:t>overall cost</w:t>
      </w:r>
    </w:p>
    <w:p w14:paraId="66CE2399" w14:textId="77777777" w:rsidR="007B4255" w:rsidRPr="005218E1" w:rsidRDefault="007B4255" w:rsidP="007B4255">
      <w:pPr>
        <w:pStyle w:val="Bullets2"/>
        <w:rPr>
          <w:sz w:val="24"/>
        </w:rPr>
      </w:pPr>
      <w:r w:rsidRPr="005218E1">
        <w:rPr>
          <w:sz w:val="24"/>
        </w:rPr>
        <w:t xml:space="preserve">agreed allowance for overrun </w:t>
      </w:r>
    </w:p>
    <w:p w14:paraId="0D389BA6" w14:textId="77777777" w:rsidR="007B4255" w:rsidRPr="005218E1" w:rsidRDefault="007B4255" w:rsidP="007B4255">
      <w:pPr>
        <w:pStyle w:val="Bullets2"/>
        <w:rPr>
          <w:sz w:val="24"/>
        </w:rPr>
      </w:pPr>
      <w:r w:rsidRPr="005218E1">
        <w:rPr>
          <w:sz w:val="24"/>
        </w:rPr>
        <w:t>possible fluctuations in price</w:t>
      </w:r>
    </w:p>
    <w:p w14:paraId="4FB7D478" w14:textId="77777777" w:rsidR="007B4255" w:rsidRPr="005218E1" w:rsidRDefault="007B4255" w:rsidP="007B4255">
      <w:pPr>
        <w:pStyle w:val="Bullets2"/>
        <w:rPr>
          <w:sz w:val="24"/>
        </w:rPr>
      </w:pPr>
      <w:r w:rsidRPr="005218E1">
        <w:rPr>
          <w:sz w:val="24"/>
        </w:rPr>
        <w:t>is the price likely to rise during or before the project?</w:t>
      </w:r>
    </w:p>
    <w:p w14:paraId="5A5EDD07" w14:textId="77777777" w:rsidR="007B4255" w:rsidRPr="005218E1" w:rsidRDefault="007B4255" w:rsidP="007B4255">
      <w:pPr>
        <w:pStyle w:val="Bullets2"/>
        <w:rPr>
          <w:sz w:val="24"/>
        </w:rPr>
      </w:pPr>
      <w:r w:rsidRPr="005218E1">
        <w:rPr>
          <w:sz w:val="24"/>
        </w:rPr>
        <w:t>is there room in the budget to allow for fluctuations in price?</w:t>
      </w:r>
    </w:p>
    <w:p w14:paraId="045242CB" w14:textId="77777777" w:rsidR="007B4255" w:rsidRDefault="007B4255" w:rsidP="00434678">
      <w:pPr>
        <w:pStyle w:val="Body"/>
        <w:numPr>
          <w:ilvl w:val="0"/>
          <w:numId w:val="31"/>
        </w:numPr>
      </w:pPr>
      <w:r>
        <w:t xml:space="preserve">Resource availability </w:t>
      </w:r>
    </w:p>
    <w:p w14:paraId="62D912C7" w14:textId="77777777" w:rsidR="007B4255" w:rsidRPr="005218E1" w:rsidRDefault="007B4255" w:rsidP="007B4255">
      <w:pPr>
        <w:pStyle w:val="Bullets2"/>
        <w:rPr>
          <w:sz w:val="24"/>
        </w:rPr>
      </w:pPr>
      <w:r w:rsidRPr="005218E1">
        <w:rPr>
          <w:sz w:val="24"/>
        </w:rPr>
        <w:t>are you guaranteed to be able to access the required resources for the duration of the project?</w:t>
      </w:r>
    </w:p>
    <w:p w14:paraId="3CB23C80" w14:textId="77777777" w:rsidR="007B4255" w:rsidRPr="005218E1" w:rsidRDefault="007B4255" w:rsidP="007B4255">
      <w:pPr>
        <w:pStyle w:val="Bullets2"/>
        <w:rPr>
          <w:sz w:val="24"/>
        </w:rPr>
      </w:pPr>
      <w:r w:rsidRPr="005218E1">
        <w:rPr>
          <w:sz w:val="24"/>
        </w:rPr>
        <w:t>what will happen if the availability of resources is affected?</w:t>
      </w:r>
    </w:p>
    <w:p w14:paraId="1CC7DD08" w14:textId="77777777" w:rsidR="007B4255" w:rsidRPr="005218E1" w:rsidRDefault="007B4255" w:rsidP="007B4255">
      <w:pPr>
        <w:pStyle w:val="Bullets2"/>
        <w:rPr>
          <w:sz w:val="24"/>
        </w:rPr>
      </w:pPr>
      <w:r w:rsidRPr="005218E1">
        <w:rPr>
          <w:sz w:val="24"/>
        </w:rPr>
        <w:t>is there an alternative?</w:t>
      </w:r>
    </w:p>
    <w:p w14:paraId="3A775047" w14:textId="77777777" w:rsidR="007B4255" w:rsidRPr="005218E1" w:rsidRDefault="007B4255" w:rsidP="007B4255">
      <w:pPr>
        <w:pStyle w:val="Bullets2"/>
        <w:rPr>
          <w:sz w:val="24"/>
        </w:rPr>
      </w:pPr>
      <w:r w:rsidRPr="005218E1">
        <w:rPr>
          <w:sz w:val="24"/>
        </w:rPr>
        <w:t xml:space="preserve">can we secure all of the required resources before the project begins? </w:t>
      </w:r>
    </w:p>
    <w:p w14:paraId="1A41B0D3" w14:textId="77777777" w:rsidR="007B4255" w:rsidRDefault="007B4255" w:rsidP="00ED522B">
      <w:pPr>
        <w:pStyle w:val="Body"/>
      </w:pPr>
      <w:r>
        <w:t xml:space="preserve">It is good practice to have a contingency plan in place to deal with resource problems, such as a price rise or lack of availability; this allows you to prepare your project budgets accordingly and to prepare for such problems. </w:t>
      </w:r>
    </w:p>
    <w:p w14:paraId="65294187" w14:textId="77777777" w:rsidR="007B4255" w:rsidRDefault="007B4255" w:rsidP="00ED522B">
      <w:pPr>
        <w:pStyle w:val="Body"/>
      </w:pPr>
      <w:r>
        <w:t xml:space="preserve">To access this type of </w:t>
      </w:r>
      <w:r w:rsidRPr="003D4041">
        <w:rPr>
          <w:noProof/>
        </w:rPr>
        <w:t>resource</w:t>
      </w:r>
      <w:r>
        <w:rPr>
          <w:noProof/>
        </w:rPr>
        <w:t>,</w:t>
      </w:r>
      <w:r>
        <w:t xml:space="preserve"> you might need to speak to the financial/accounting team.</w:t>
      </w:r>
    </w:p>
    <w:p w14:paraId="7AC3BEB1" w14:textId="77777777" w:rsidR="007B4255" w:rsidRPr="000E0683" w:rsidRDefault="007B4255" w:rsidP="007B4255">
      <w:pPr>
        <w:pStyle w:val="Heading4"/>
      </w:pPr>
      <w:r w:rsidRPr="000E0683">
        <w:t>Human resources</w:t>
      </w:r>
    </w:p>
    <w:p w14:paraId="427786A9" w14:textId="77777777" w:rsidR="007B4255" w:rsidRDefault="007B4255" w:rsidP="00ED522B">
      <w:pPr>
        <w:pStyle w:val="Body"/>
      </w:pPr>
      <w:r w:rsidRPr="00EC49D5">
        <w:t>All projects need a team of people, called the project team, to realise the project. The human resources manager is responsible for organising the project team and attending to their welfare.</w:t>
      </w:r>
    </w:p>
    <w:p w14:paraId="0103ABC0" w14:textId="77777777" w:rsidR="005218E1" w:rsidRDefault="005218E1">
      <w:pPr>
        <w:rPr>
          <w:rStyle w:val="Strong"/>
          <w:b w:val="0"/>
          <w:bCs w:val="0"/>
        </w:rPr>
      </w:pPr>
      <w:r>
        <w:rPr>
          <w:rStyle w:val="Strong"/>
          <w:b w:val="0"/>
          <w:bCs w:val="0"/>
        </w:rPr>
        <w:br w:type="page"/>
      </w:r>
    </w:p>
    <w:p w14:paraId="7E75CCB2" w14:textId="4ACBA19C" w:rsidR="007B4255" w:rsidRPr="00ED522B" w:rsidRDefault="007B4255" w:rsidP="00ED522B">
      <w:pPr>
        <w:pStyle w:val="Body"/>
        <w:rPr>
          <w:rStyle w:val="Strong"/>
          <w:b w:val="0"/>
          <w:bCs w:val="0"/>
        </w:rPr>
      </w:pPr>
      <w:r w:rsidRPr="00ED522B">
        <w:rPr>
          <w:rStyle w:val="Strong"/>
          <w:b w:val="0"/>
          <w:bCs w:val="0"/>
        </w:rPr>
        <w:lastRenderedPageBreak/>
        <w:t>The project team needs to be:</w:t>
      </w:r>
    </w:p>
    <w:p w14:paraId="083AB790" w14:textId="77777777" w:rsidR="007B4255" w:rsidRPr="000E0683" w:rsidRDefault="007B4255" w:rsidP="00434678">
      <w:pPr>
        <w:pStyle w:val="Body"/>
        <w:numPr>
          <w:ilvl w:val="0"/>
          <w:numId w:val="31"/>
        </w:numPr>
        <w:rPr>
          <w:rStyle w:val="Strong"/>
          <w:b w:val="0"/>
          <w:bCs w:val="0"/>
        </w:rPr>
      </w:pPr>
      <w:r w:rsidRPr="000E0683">
        <w:rPr>
          <w:rStyle w:val="Strong"/>
          <w:b w:val="0"/>
        </w:rPr>
        <w:t>recruited and/or acquired</w:t>
      </w:r>
    </w:p>
    <w:p w14:paraId="4FA0BC32" w14:textId="77777777" w:rsidR="007B4255" w:rsidRPr="000E0683" w:rsidRDefault="007B4255" w:rsidP="00434678">
      <w:pPr>
        <w:pStyle w:val="Body"/>
        <w:numPr>
          <w:ilvl w:val="0"/>
          <w:numId w:val="31"/>
        </w:numPr>
        <w:rPr>
          <w:rStyle w:val="Strong"/>
          <w:b w:val="0"/>
          <w:bCs w:val="0"/>
        </w:rPr>
      </w:pPr>
      <w:r w:rsidRPr="000E0683">
        <w:rPr>
          <w:rStyle w:val="Strong"/>
          <w:b w:val="0"/>
        </w:rPr>
        <w:t>trained where and when necessary and records kept of courses undertaken and qualifications obtained</w:t>
      </w:r>
    </w:p>
    <w:p w14:paraId="64609C6F" w14:textId="77777777" w:rsidR="007B4255" w:rsidRPr="000E0683" w:rsidRDefault="007B4255" w:rsidP="00434678">
      <w:pPr>
        <w:pStyle w:val="Body"/>
        <w:numPr>
          <w:ilvl w:val="0"/>
          <w:numId w:val="31"/>
        </w:numPr>
        <w:rPr>
          <w:rStyle w:val="Strong"/>
          <w:b w:val="0"/>
          <w:bCs w:val="0"/>
        </w:rPr>
      </w:pPr>
      <w:r w:rsidRPr="000E0683">
        <w:rPr>
          <w:rStyle w:val="Strong"/>
          <w:b w:val="0"/>
          <w:noProof/>
        </w:rPr>
        <w:t>organised into categories with designated roles and responsibilities</w:t>
      </w:r>
      <w:r w:rsidRPr="000E0683">
        <w:rPr>
          <w:rStyle w:val="Strong"/>
          <w:b w:val="0"/>
        </w:rPr>
        <w:t xml:space="preserve"> – an orga</w:t>
      </w:r>
      <w:r>
        <w:rPr>
          <w:rStyle w:val="Strong"/>
          <w:b w:val="0"/>
        </w:rPr>
        <w:t>nisation chart is a useful tool</w:t>
      </w:r>
    </w:p>
    <w:p w14:paraId="695E3918" w14:textId="77777777" w:rsidR="007B4255" w:rsidRPr="000E0683" w:rsidRDefault="007B4255" w:rsidP="00434678">
      <w:pPr>
        <w:pStyle w:val="Body"/>
        <w:numPr>
          <w:ilvl w:val="0"/>
          <w:numId w:val="31"/>
        </w:numPr>
        <w:rPr>
          <w:rStyle w:val="Strong"/>
          <w:b w:val="0"/>
          <w:bCs w:val="0"/>
        </w:rPr>
      </w:pPr>
      <w:r w:rsidRPr="000E0683">
        <w:rPr>
          <w:rStyle w:val="Strong"/>
          <w:b w:val="0"/>
        </w:rPr>
        <w:t>motivated and empowered</w:t>
      </w:r>
    </w:p>
    <w:p w14:paraId="5EC147B3" w14:textId="77777777" w:rsidR="007B4255" w:rsidRPr="000E0683" w:rsidRDefault="007B4255" w:rsidP="00434678">
      <w:pPr>
        <w:pStyle w:val="Body"/>
        <w:numPr>
          <w:ilvl w:val="0"/>
          <w:numId w:val="31"/>
        </w:numPr>
        <w:rPr>
          <w:rStyle w:val="Strong"/>
          <w:b w:val="0"/>
          <w:bCs w:val="0"/>
        </w:rPr>
      </w:pPr>
      <w:r w:rsidRPr="000E0683">
        <w:rPr>
          <w:rStyle w:val="Strong"/>
          <w:b w:val="0"/>
        </w:rPr>
        <w:t>kept updated with project news and information</w:t>
      </w:r>
    </w:p>
    <w:p w14:paraId="37E89324" w14:textId="77777777" w:rsidR="007B4255" w:rsidRPr="000E0683" w:rsidRDefault="007B4255" w:rsidP="00434678">
      <w:pPr>
        <w:pStyle w:val="Body"/>
        <w:numPr>
          <w:ilvl w:val="0"/>
          <w:numId w:val="31"/>
        </w:numPr>
        <w:rPr>
          <w:rStyle w:val="Strong"/>
          <w:b w:val="0"/>
          <w:bCs w:val="0"/>
        </w:rPr>
      </w:pPr>
      <w:r w:rsidRPr="000E0683">
        <w:rPr>
          <w:rStyle w:val="Strong"/>
          <w:b w:val="0"/>
        </w:rPr>
        <w:t>performance managed including professional development plans</w:t>
      </w:r>
    </w:p>
    <w:p w14:paraId="7061A23E" w14:textId="77777777" w:rsidR="007B4255" w:rsidRPr="000E0683" w:rsidRDefault="007B4255" w:rsidP="00434678">
      <w:pPr>
        <w:pStyle w:val="Body"/>
        <w:numPr>
          <w:ilvl w:val="0"/>
          <w:numId w:val="31"/>
        </w:numPr>
        <w:rPr>
          <w:rStyle w:val="Strong"/>
          <w:b w:val="0"/>
          <w:bCs w:val="0"/>
        </w:rPr>
      </w:pPr>
      <w:r w:rsidRPr="000E0683">
        <w:rPr>
          <w:rStyle w:val="Strong"/>
          <w:b w:val="0"/>
        </w:rPr>
        <w:t>re-allocated to other project activities where necessary</w:t>
      </w:r>
    </w:p>
    <w:p w14:paraId="6C9A2061" w14:textId="77777777" w:rsidR="007B4255" w:rsidRPr="000E0683" w:rsidRDefault="007B4255" w:rsidP="00434678">
      <w:pPr>
        <w:pStyle w:val="Body"/>
        <w:numPr>
          <w:ilvl w:val="0"/>
          <w:numId w:val="31"/>
        </w:numPr>
        <w:rPr>
          <w:rStyle w:val="Strong"/>
          <w:b w:val="0"/>
          <w:bCs w:val="0"/>
        </w:rPr>
      </w:pPr>
      <w:r w:rsidRPr="000E0683">
        <w:rPr>
          <w:rStyle w:val="Strong"/>
          <w:b w:val="0"/>
        </w:rPr>
        <w:t>kept safe and well according to work health and safety legislation</w:t>
      </w:r>
    </w:p>
    <w:p w14:paraId="6FD90CD1" w14:textId="77777777" w:rsidR="007B4255" w:rsidRPr="000E0683" w:rsidRDefault="007B4255" w:rsidP="00434678">
      <w:pPr>
        <w:pStyle w:val="Body"/>
        <w:numPr>
          <w:ilvl w:val="0"/>
          <w:numId w:val="31"/>
        </w:numPr>
        <w:rPr>
          <w:rStyle w:val="Strong"/>
          <w:b w:val="0"/>
          <w:bCs w:val="0"/>
        </w:rPr>
      </w:pPr>
      <w:r w:rsidRPr="000E0683">
        <w:rPr>
          <w:rStyle w:val="Strong"/>
          <w:b w:val="0"/>
        </w:rPr>
        <w:t>treated fairly in alignment with anti-discriminatory legislation.</w:t>
      </w:r>
    </w:p>
    <w:p w14:paraId="31FE4F86" w14:textId="3C2481AB" w:rsidR="007B4255" w:rsidRDefault="007B4255" w:rsidP="00ED522B">
      <w:pPr>
        <w:pStyle w:val="Body"/>
      </w:pPr>
      <w:r w:rsidRPr="00EA79C9">
        <w:t>You will need to know who the people working on the project are and their individual responsibilities.</w:t>
      </w:r>
      <w:r>
        <w:t xml:space="preserve"> </w:t>
      </w:r>
      <w:r w:rsidRPr="00C1451F">
        <w:t xml:space="preserve">To access this type of </w:t>
      </w:r>
      <w:r w:rsidRPr="003D4041">
        <w:rPr>
          <w:noProof/>
        </w:rPr>
        <w:t>resource</w:t>
      </w:r>
      <w:r>
        <w:rPr>
          <w:noProof/>
        </w:rPr>
        <w:t>,</w:t>
      </w:r>
      <w:r w:rsidRPr="00C1451F">
        <w:t xml:space="preserve"> </w:t>
      </w:r>
      <w:r>
        <w:t>you might need to speak to the human resources department.</w:t>
      </w:r>
    </w:p>
    <w:p w14:paraId="5F8F6006" w14:textId="77777777" w:rsidR="007B4255" w:rsidRDefault="007B4255">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7B4255" w14:paraId="001EFC44" w14:textId="77777777" w:rsidTr="00D57BD3">
        <w:trPr>
          <w:trHeight w:val="659"/>
        </w:trPr>
        <w:tc>
          <w:tcPr>
            <w:tcW w:w="992" w:type="dxa"/>
            <w:shd w:val="clear" w:color="auto" w:fill="F2F2F2" w:themeFill="background1" w:themeFillShade="F2"/>
            <w:vAlign w:val="center"/>
            <w:hideMark/>
          </w:tcPr>
          <w:p w14:paraId="4F16691E" w14:textId="77777777" w:rsidR="007B4255" w:rsidRDefault="007B4255" w:rsidP="00D57BD3">
            <w:pPr>
              <w:spacing w:after="0" w:line="240" w:lineRule="auto"/>
              <w:jc w:val="center"/>
            </w:pPr>
            <w:r>
              <w:rPr>
                <w:noProof/>
                <w:lang w:eastAsia="en-AU"/>
              </w:rPr>
              <w:lastRenderedPageBreak/>
              <w:drawing>
                <wp:inline distT="0" distB="0" distL="0" distR="0" wp14:anchorId="3FC068D6" wp14:editId="5382B30F">
                  <wp:extent cx="366395" cy="384810"/>
                  <wp:effectExtent l="0" t="0" r="0" b="0"/>
                  <wp:docPr id="28" name="Picture 28"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29CB87A1" w14:textId="77777777" w:rsidR="007B4255" w:rsidRPr="00D303F6" w:rsidRDefault="007B4255" w:rsidP="00D57BD3">
            <w:pPr>
              <w:spacing w:after="0" w:line="240" w:lineRule="auto"/>
              <w:rPr>
                <w:color w:val="6260B8"/>
                <w:sz w:val="44"/>
                <w:szCs w:val="44"/>
              </w:rPr>
            </w:pPr>
            <w:r w:rsidRPr="00D303F6">
              <w:rPr>
                <w:color w:val="6260B8"/>
                <w:sz w:val="44"/>
                <w:szCs w:val="44"/>
              </w:rPr>
              <w:t>Practice activity</w:t>
            </w:r>
          </w:p>
        </w:tc>
      </w:tr>
    </w:tbl>
    <w:p w14:paraId="63059A57" w14:textId="77777777" w:rsidR="007B4255" w:rsidRPr="007B4255" w:rsidRDefault="007B4255" w:rsidP="005218E1">
      <w:pPr>
        <w:pStyle w:val="Heading4"/>
      </w:pPr>
      <w:bookmarkStart w:id="37" w:name="_Toc22727349"/>
      <w:r w:rsidRPr="007B4255">
        <w:t>Activity 1.6: Identify available resources</w:t>
      </w:r>
      <w:bookmarkEnd w:id="37"/>
    </w:p>
    <w:p w14:paraId="68FEEE2B" w14:textId="0DB917ED" w:rsidR="007B4255" w:rsidRPr="007B4255" w:rsidRDefault="007B4255" w:rsidP="005218E1">
      <w:pPr>
        <w:pStyle w:val="Body"/>
      </w:pPr>
      <w:r w:rsidRPr="007B4255">
        <w:t xml:space="preserve">Will provide you with an opportunity to identify how to determine and access available resources to undertake </w:t>
      </w:r>
      <w:r w:rsidR="005F46A0">
        <w:t xml:space="preserve">a </w:t>
      </w:r>
      <w:r w:rsidRPr="007B4255">
        <w:t>project.</w:t>
      </w:r>
    </w:p>
    <w:p w14:paraId="1703DD69" w14:textId="77777777" w:rsidR="007B4255" w:rsidRPr="007B4255" w:rsidRDefault="007B4255" w:rsidP="005218E1">
      <w:pPr>
        <w:pStyle w:val="Body"/>
      </w:pPr>
      <w:r w:rsidRPr="007B4255">
        <w:t>Read the question carefully and provide your answer in the space below (estimated time 15 minutes).</w:t>
      </w:r>
    </w:p>
    <w:p w14:paraId="0A51CD4E" w14:textId="77777777" w:rsidR="007B4255" w:rsidRPr="007B4255" w:rsidRDefault="007B4255" w:rsidP="00434678">
      <w:pPr>
        <w:pStyle w:val="ListNoActivity"/>
        <w:numPr>
          <w:ilvl w:val="0"/>
          <w:numId w:val="32"/>
        </w:numPr>
        <w:ind w:left="357" w:hanging="357"/>
        <w:rPr>
          <w:rFonts w:eastAsia="Calibri" w:cs="Microsoft Himalaya"/>
        </w:rPr>
      </w:pPr>
      <w:r w:rsidRPr="007B4255">
        <w:rPr>
          <w:rFonts w:eastAsia="Calibri" w:cs="Microsoft Himalaya"/>
        </w:rPr>
        <w:t>Briefly describe a project you have undertaken, or give an example of a possible project and describe a resource that would help you with this project. Also, state how you could access this resource</w:t>
      </w:r>
    </w:p>
    <w:p w14:paraId="7F3DD9BC" w14:textId="77777777" w:rsidR="007B4255" w:rsidRPr="007B4255" w:rsidRDefault="007B4255" w:rsidP="007B4255">
      <w:pPr>
        <w:keepLines/>
        <w:framePr w:w="8789" w:h="7188" w:vSpace="113" w:wrap="around" w:vAnchor="text" w:hAnchor="margin" w:xAlign="center" w:y="7"/>
        <w:pBdr>
          <w:top w:val="single" w:sz="8" w:space="6" w:color="6260B8"/>
          <w:left w:val="single" w:sz="8" w:space="4" w:color="6260B8"/>
          <w:bottom w:val="single" w:sz="8" w:space="6" w:color="6260B8"/>
          <w:right w:val="single" w:sz="8" w:space="4" w:color="6260B8"/>
        </w:pBdr>
        <w:spacing w:after="120"/>
        <w:rPr>
          <w:rFonts w:eastAsia="Calibri" w:cs="Calibri"/>
        </w:rPr>
      </w:pPr>
    </w:p>
    <w:p w14:paraId="0F5586BF" w14:textId="77777777" w:rsidR="007B4255" w:rsidRPr="007B4255" w:rsidRDefault="007B4255" w:rsidP="007B4255">
      <w:pPr>
        <w:rPr>
          <w:rFonts w:eastAsia="Calibri" w:cs="Microsoft Himalaya"/>
        </w:rPr>
      </w:pPr>
      <w:r w:rsidRPr="007B4255">
        <w:rPr>
          <w:rFonts w:eastAsia="Calibri" w:cs="Microsoft Himalaya"/>
        </w:rPr>
        <w:br w:type="page"/>
      </w:r>
    </w:p>
    <w:bookmarkEnd w:id="0"/>
    <w:bookmarkEnd w:id="1"/>
    <w:bookmarkEnd w:id="2"/>
    <w:bookmarkEnd w:id="3"/>
    <w:p w14:paraId="67D47537" w14:textId="77777777" w:rsidR="00C97063" w:rsidRDefault="00C97063" w:rsidP="00C97063">
      <w:pPr>
        <w:pStyle w:val="Body"/>
      </w:pPr>
    </w:p>
    <w:p w14:paraId="401C43EB" w14:textId="391829E9" w:rsidR="00C97063" w:rsidRDefault="00C97063" w:rsidP="00C97063">
      <w:pPr>
        <w:pStyle w:val="Sectionnumber"/>
      </w:pPr>
      <w:r>
        <w:rPr>
          <w:noProof/>
          <w:lang w:eastAsia="en-AU"/>
        </w:rPr>
        <mc:AlternateContent>
          <mc:Choice Requires="wpg">
            <w:drawing>
              <wp:anchor distT="0" distB="0" distL="114300" distR="114300" simplePos="0" relativeHeight="251658246" behindDoc="1" locked="0" layoutInCell="1" allowOverlap="1" wp14:anchorId="7E1C9A0E" wp14:editId="27BB2E45">
                <wp:simplePos x="0" y="0"/>
                <wp:positionH relativeFrom="margin">
                  <wp:posOffset>1883410</wp:posOffset>
                </wp:positionH>
                <wp:positionV relativeFrom="paragraph">
                  <wp:posOffset>1650365</wp:posOffset>
                </wp:positionV>
                <wp:extent cx="3876676" cy="3305175"/>
                <wp:effectExtent l="0" t="0" r="9525" b="9525"/>
                <wp:wrapNone/>
                <wp:docPr id="54" name="Group 54"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55" name="Rectangle 5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2E9F11" id="Group 54" o:spid="_x0000_s1026" alt="Title: Shape - Description:  " style="position:absolute;margin-left:148.3pt;margin-top:129.95pt;width:305.25pt;height:260.25pt;z-index:-25165823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">
                <v:rect id="Rectangle 5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1gTwAAAANsAAAAPAAAAZHJzL2Rvd25yZXYueG1sRI9Pi8Iw&#10;FMTvwn6H8Ba82bSC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3p9YE8AAAADbAAAADwAAAAAA&#10;AAAAAAAAAAAHAgAAZHJzL2Rvd25yZXYueG1sUEsFBgAAAAADAAMAtwAAAPQCAAAAAA==&#10;" filled="f" stroked="f"/>
                <v:rect id="Rectangle 5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5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" filled="f" stroked="f"/>
                <w10:wrap anchorx="margin"/>
              </v:group>
            </w:pict>
          </mc:Fallback>
        </mc:AlternateContent>
      </w:r>
      <w:r w:rsidR="00AD729B">
        <w:t>Topic</w:t>
      </w:r>
      <w:r>
        <w:t xml:space="preserve"> </w:t>
      </w:r>
      <w:r w:rsidR="00980E7D">
        <w:t>2</w:t>
      </w:r>
    </w:p>
    <w:p w14:paraId="50A54D0D" w14:textId="0FE5CB86" w:rsidR="00AD729B" w:rsidRDefault="005E6397" w:rsidP="00B46784">
      <w:pPr>
        <w:pStyle w:val="Sectionname"/>
        <w:spacing w:after="120" w:line="240" w:lineRule="auto"/>
      </w:pPr>
      <w:r w:rsidRPr="005E6397">
        <w:rPr>
          <w:lang w:val="en-AU"/>
        </w:rPr>
        <w:t xml:space="preserve">Develop </w:t>
      </w:r>
      <w:r>
        <w:rPr>
          <w:lang w:val="en-AU"/>
        </w:rPr>
        <w:br/>
      </w:r>
      <w:r w:rsidRPr="005E6397">
        <w:rPr>
          <w:lang w:val="en-AU"/>
        </w:rPr>
        <w:t>project plan</w:t>
      </w:r>
    </w:p>
    <w:p w14:paraId="2561AC34" w14:textId="77777777" w:rsidR="005E6397" w:rsidRDefault="00C97063" w:rsidP="00796DB7">
      <w:pPr>
        <w:pStyle w:val="Heading1"/>
        <w:rPr>
          <w:rFonts w:eastAsiaTheme="minorEastAsia"/>
          <w:b/>
          <w:color w:val="000000" w:themeColor="text1"/>
          <w:spacing w:val="20"/>
          <w:sz w:val="66"/>
          <w:lang w:val="en-US" w:bidi="en-US"/>
        </w:rPr>
      </w:pPr>
      <w:r>
        <w:rPr>
          <w:rFonts w:eastAsiaTheme="minorEastAsia"/>
          <w:b/>
          <w:color w:val="000000" w:themeColor="text1"/>
          <w:spacing w:val="20"/>
          <w:sz w:val="66"/>
          <w:lang w:val="en-US" w:bidi="en-US"/>
        </w:rPr>
        <w:br w:type="page"/>
      </w:r>
    </w:p>
    <w:p w14:paraId="0AD9C9FE" w14:textId="65956551" w:rsidR="005218E1" w:rsidRDefault="005218E1" w:rsidP="005E6397">
      <w:pPr>
        <w:pStyle w:val="Heading1"/>
      </w:pPr>
      <w:bookmarkStart w:id="38" w:name="_Toc26193645"/>
      <w:bookmarkStart w:id="39" w:name="_Toc22727351"/>
      <w:r>
        <w:lastRenderedPageBreak/>
        <w:t xml:space="preserve">Topic </w:t>
      </w:r>
      <w:r w:rsidR="00980E7D">
        <w:t>2</w:t>
      </w:r>
      <w:r>
        <w:t>: Develop project plan</w:t>
      </w:r>
      <w:bookmarkEnd w:id="38"/>
    </w:p>
    <w:p w14:paraId="69B2A8F6" w14:textId="16E28374" w:rsidR="005E6397" w:rsidRPr="00B2780C" w:rsidRDefault="005E6397" w:rsidP="005218E1">
      <w:pPr>
        <w:pStyle w:val="Heading2"/>
      </w:pPr>
      <w:bookmarkStart w:id="40" w:name="_Toc26193646"/>
      <w:r w:rsidRPr="00B2780C">
        <w:t>Overview</w:t>
      </w:r>
      <w:bookmarkEnd w:id="39"/>
      <w:bookmarkEnd w:id="40"/>
    </w:p>
    <w:p w14:paraId="0608E486" w14:textId="77777777" w:rsidR="005E6397" w:rsidRPr="00B2780C" w:rsidRDefault="005E6397" w:rsidP="005D1584">
      <w:pPr>
        <w:pStyle w:val="Body"/>
      </w:pPr>
      <w:r w:rsidRPr="00B2780C">
        <w:t>In this topic you will learn about</w:t>
      </w:r>
      <w:r>
        <w:t xml:space="preserve"> how to</w:t>
      </w:r>
      <w:r w:rsidRPr="00B2780C">
        <w:t>:</w:t>
      </w:r>
    </w:p>
    <w:p w14:paraId="1E33A586" w14:textId="77777777" w:rsidR="005E6397" w:rsidRDefault="005E6397" w:rsidP="005E6397">
      <w:pPr>
        <w:pStyle w:val="Body"/>
        <w:ind w:left="851" w:hanging="567"/>
        <w:rPr>
          <w:lang w:eastAsia="en-AU"/>
        </w:rPr>
      </w:pPr>
      <w:r>
        <w:rPr>
          <w:lang w:eastAsia="en-AU"/>
        </w:rPr>
        <w:t xml:space="preserve">2.1. </w:t>
      </w:r>
      <w:r>
        <w:rPr>
          <w:lang w:eastAsia="en-AU"/>
        </w:rPr>
        <w:tab/>
        <w:t>Develop project plan in line with the project parameters</w:t>
      </w:r>
    </w:p>
    <w:p w14:paraId="3E61CC0A" w14:textId="77777777" w:rsidR="005E6397" w:rsidRDefault="005E6397" w:rsidP="005E6397">
      <w:pPr>
        <w:pStyle w:val="Body"/>
        <w:ind w:left="851" w:hanging="567"/>
        <w:rPr>
          <w:lang w:eastAsia="en-AU"/>
        </w:rPr>
      </w:pPr>
      <w:r>
        <w:rPr>
          <w:lang w:eastAsia="en-AU"/>
        </w:rPr>
        <w:t>2.2.</w:t>
      </w:r>
      <w:r>
        <w:rPr>
          <w:lang w:eastAsia="en-AU"/>
        </w:rPr>
        <w:tab/>
        <w:t>Identify and access appropriate project management tools</w:t>
      </w:r>
    </w:p>
    <w:p w14:paraId="48DD649D" w14:textId="77777777" w:rsidR="005E6397" w:rsidRDefault="005E6397" w:rsidP="005E6397">
      <w:pPr>
        <w:pStyle w:val="Body"/>
        <w:ind w:left="851" w:hanging="567"/>
        <w:rPr>
          <w:lang w:eastAsia="en-AU"/>
        </w:rPr>
      </w:pPr>
      <w:r>
        <w:rPr>
          <w:lang w:eastAsia="en-AU"/>
        </w:rPr>
        <w:t>2.3.</w:t>
      </w:r>
      <w:r>
        <w:rPr>
          <w:lang w:eastAsia="en-AU"/>
        </w:rPr>
        <w:tab/>
        <w:t>Formulate risk management plan for project, including Work Health and Safety (WHS)</w:t>
      </w:r>
    </w:p>
    <w:p w14:paraId="7069B1B9" w14:textId="77777777" w:rsidR="005E6397" w:rsidRDefault="005E6397" w:rsidP="005E6397">
      <w:pPr>
        <w:pStyle w:val="Body"/>
        <w:ind w:left="851" w:hanging="567"/>
        <w:rPr>
          <w:lang w:eastAsia="en-AU"/>
        </w:rPr>
      </w:pPr>
      <w:r>
        <w:rPr>
          <w:lang w:eastAsia="en-AU"/>
        </w:rPr>
        <w:t>2.4.</w:t>
      </w:r>
      <w:r>
        <w:rPr>
          <w:lang w:eastAsia="en-AU"/>
        </w:rPr>
        <w:tab/>
        <w:t>Develop and approve project budget</w:t>
      </w:r>
    </w:p>
    <w:p w14:paraId="21D40C7B" w14:textId="77777777" w:rsidR="005E6397" w:rsidRDefault="005E6397" w:rsidP="005E6397">
      <w:pPr>
        <w:pStyle w:val="Body"/>
        <w:ind w:left="851" w:hanging="567"/>
        <w:rPr>
          <w:lang w:eastAsia="en-AU"/>
        </w:rPr>
      </w:pPr>
      <w:r>
        <w:rPr>
          <w:lang w:eastAsia="en-AU"/>
        </w:rPr>
        <w:t>2.5.</w:t>
      </w:r>
      <w:r>
        <w:rPr>
          <w:lang w:eastAsia="en-AU"/>
        </w:rPr>
        <w:tab/>
        <w:t>Consult team members and take their views into account in planning the project</w:t>
      </w:r>
    </w:p>
    <w:p w14:paraId="5EEF9157" w14:textId="3CBB4642" w:rsidR="005E6397" w:rsidRDefault="005E6397" w:rsidP="005E6397">
      <w:pPr>
        <w:pStyle w:val="Body"/>
        <w:ind w:left="851" w:hanging="567"/>
        <w:rPr>
          <w:lang w:eastAsia="en-AU"/>
        </w:rPr>
      </w:pPr>
      <w:r>
        <w:rPr>
          <w:lang w:eastAsia="en-AU"/>
        </w:rPr>
        <w:t>2.6.</w:t>
      </w:r>
      <w:r>
        <w:rPr>
          <w:lang w:eastAsia="en-AU"/>
        </w:rPr>
        <w:tab/>
        <w:t>Finalise project plan and gain necessary approvals to commence project according to documented plan</w:t>
      </w:r>
      <w:r w:rsidR="005F46A0">
        <w:rPr>
          <w:lang w:eastAsia="en-AU"/>
        </w:rPr>
        <w:t>.</w:t>
      </w:r>
    </w:p>
    <w:p w14:paraId="6403C413" w14:textId="77777777" w:rsidR="005E6397" w:rsidRDefault="005E6397" w:rsidP="005D1584">
      <w:pPr>
        <w:pStyle w:val="Body"/>
      </w:pPr>
      <w:r w:rsidRPr="00B2780C">
        <w:t>The activities throughout this resource will assist you in your learning. These activities do not form a part of your final assessment however they will contribute to your understanding of the topic area.</w:t>
      </w:r>
    </w:p>
    <w:p w14:paraId="328503F7" w14:textId="77777777" w:rsidR="005E6397" w:rsidRPr="00B2780C" w:rsidRDefault="005E6397" w:rsidP="005E6397">
      <w:pPr>
        <w:pStyle w:val="Heading2"/>
      </w:pPr>
      <w:bookmarkStart w:id="41" w:name="_Toc22727352"/>
      <w:bookmarkStart w:id="42" w:name="_Toc26193647"/>
      <w:r>
        <w:t>Develop project plan in line with the project parameters</w:t>
      </w:r>
      <w:bookmarkEnd w:id="41"/>
      <w:bookmarkEnd w:id="42"/>
    </w:p>
    <w:p w14:paraId="33F5F432" w14:textId="77777777" w:rsidR="005E6397" w:rsidRPr="005D1584" w:rsidRDefault="005E6397" w:rsidP="005D1584">
      <w:pPr>
        <w:pStyle w:val="Body"/>
      </w:pPr>
      <w:bookmarkStart w:id="43" w:name="_Toc20742454"/>
      <w:r w:rsidRPr="005D1584">
        <w:t>By the end of this chapter the learner should be able to:</w:t>
      </w:r>
    </w:p>
    <w:p w14:paraId="7DA5F75B" w14:textId="77777777" w:rsidR="005E6397" w:rsidRPr="008D0082" w:rsidRDefault="005E6397" w:rsidP="00434678">
      <w:pPr>
        <w:pStyle w:val="Body"/>
        <w:numPr>
          <w:ilvl w:val="0"/>
          <w:numId w:val="33"/>
        </w:numPr>
      </w:pPr>
      <w:r w:rsidRPr="008D0082">
        <w:t xml:space="preserve">Create a contents page for a project plan in line with project parameters. </w:t>
      </w:r>
    </w:p>
    <w:p w14:paraId="630F4C0D" w14:textId="77777777" w:rsidR="005E6397" w:rsidRDefault="005E6397" w:rsidP="005E6397">
      <w:pPr>
        <w:pStyle w:val="Heading3"/>
      </w:pPr>
      <w:r>
        <w:t>Developing a project plan</w:t>
      </w:r>
      <w:bookmarkEnd w:id="43"/>
    </w:p>
    <w:p w14:paraId="5CE58170" w14:textId="77777777" w:rsidR="005E6397" w:rsidRPr="00480BB9" w:rsidRDefault="005E6397" w:rsidP="005D1584">
      <w:pPr>
        <w:pStyle w:val="Body"/>
      </w:pPr>
      <w:r w:rsidRPr="00480BB9">
        <w:t xml:space="preserve">A project plan is a living document that is expected to change throughout the project. It gives the project manager and staff working on the project a general guide or direction to follow. </w:t>
      </w:r>
    </w:p>
    <w:p w14:paraId="6BA3830C" w14:textId="77777777" w:rsidR="005E6397" w:rsidRPr="00480BB9" w:rsidRDefault="005E6397" w:rsidP="005D1584">
      <w:pPr>
        <w:pStyle w:val="Body"/>
      </w:pPr>
      <w:r w:rsidRPr="00480BB9">
        <w:t>The project plan contains all the planning documents including:</w:t>
      </w:r>
    </w:p>
    <w:p w14:paraId="7AE749A2" w14:textId="77777777" w:rsidR="005E6397" w:rsidRPr="00480BB9" w:rsidRDefault="005E6397" w:rsidP="00434678">
      <w:pPr>
        <w:pStyle w:val="Body"/>
        <w:numPr>
          <w:ilvl w:val="0"/>
          <w:numId w:val="33"/>
        </w:numPr>
      </w:pPr>
      <w:r w:rsidRPr="00480BB9">
        <w:t>Scope statement (this may have been updated since the PID was approved)</w:t>
      </w:r>
      <w:r>
        <w:t>.</w:t>
      </w:r>
    </w:p>
    <w:p w14:paraId="1600C9CF" w14:textId="77777777" w:rsidR="005E6397" w:rsidRPr="00480BB9" w:rsidRDefault="005E6397" w:rsidP="00434678">
      <w:pPr>
        <w:pStyle w:val="Body"/>
        <w:numPr>
          <w:ilvl w:val="0"/>
          <w:numId w:val="33"/>
        </w:numPr>
      </w:pPr>
      <w:r w:rsidRPr="00480BB9">
        <w:t>Baseline schedule and budget</w:t>
      </w:r>
      <w:r>
        <w:t>.</w:t>
      </w:r>
    </w:p>
    <w:p w14:paraId="374ACAB7" w14:textId="77777777" w:rsidR="005E6397" w:rsidRPr="00480BB9" w:rsidRDefault="005E6397" w:rsidP="00434678">
      <w:pPr>
        <w:pStyle w:val="Body"/>
        <w:numPr>
          <w:ilvl w:val="0"/>
          <w:numId w:val="33"/>
        </w:numPr>
      </w:pPr>
      <w:r w:rsidRPr="00480BB9">
        <w:t>Stakeholder engagement and Communications plan</w:t>
      </w:r>
      <w:r>
        <w:t>—</w:t>
      </w:r>
      <w:r w:rsidRPr="00480BB9">
        <w:t>shows the processes that will be used to build and maintain stakeholder engagement and share information</w:t>
      </w:r>
      <w:r>
        <w:t>.</w:t>
      </w:r>
    </w:p>
    <w:p w14:paraId="4B4F9104" w14:textId="77777777" w:rsidR="005E6397" w:rsidRPr="00480BB9" w:rsidRDefault="005E6397" w:rsidP="00434678">
      <w:pPr>
        <w:pStyle w:val="Body"/>
        <w:numPr>
          <w:ilvl w:val="0"/>
          <w:numId w:val="33"/>
        </w:numPr>
      </w:pPr>
      <w:r w:rsidRPr="00480BB9">
        <w:t>Human Resource plan</w:t>
      </w:r>
      <w:r>
        <w:t>—</w:t>
      </w:r>
      <w:r w:rsidRPr="00480BB9">
        <w:t>shows the time different people are expected to work on the project and their roles and responsibilities</w:t>
      </w:r>
      <w:r>
        <w:t>.</w:t>
      </w:r>
    </w:p>
    <w:p w14:paraId="467B2BAE" w14:textId="77777777" w:rsidR="005E6397" w:rsidRPr="00480BB9" w:rsidRDefault="005E6397" w:rsidP="00434678">
      <w:pPr>
        <w:pStyle w:val="Body"/>
        <w:numPr>
          <w:ilvl w:val="0"/>
          <w:numId w:val="33"/>
        </w:numPr>
      </w:pPr>
      <w:r w:rsidRPr="00480BB9">
        <w:t>Quality plan</w:t>
      </w:r>
      <w:r>
        <w:t>—</w:t>
      </w:r>
      <w:r w:rsidRPr="00480BB9">
        <w:t xml:space="preserve">shows the standards and metrics to </w:t>
      </w:r>
      <w:r w:rsidRPr="00480BB9">
        <w:rPr>
          <w:noProof/>
        </w:rPr>
        <w:t>be used</w:t>
      </w:r>
      <w:r>
        <w:rPr>
          <w:noProof/>
        </w:rPr>
        <w:t>.</w:t>
      </w:r>
    </w:p>
    <w:p w14:paraId="7E479B42" w14:textId="77777777" w:rsidR="005E6397" w:rsidRDefault="005E6397" w:rsidP="00434678">
      <w:pPr>
        <w:pStyle w:val="Body"/>
        <w:numPr>
          <w:ilvl w:val="0"/>
          <w:numId w:val="33"/>
        </w:numPr>
      </w:pPr>
      <w:r w:rsidRPr="00480BB9">
        <w:rPr>
          <w:noProof/>
        </w:rPr>
        <w:lastRenderedPageBreak/>
        <w:t>Risk plan</w:t>
      </w:r>
      <w:r>
        <w:rPr>
          <w:noProof/>
        </w:rPr>
        <w:t>—</w:t>
      </w:r>
      <w:r w:rsidRPr="00480BB9">
        <w:rPr>
          <w:noProof/>
        </w:rPr>
        <w:t>shows how risks will be managed</w:t>
      </w:r>
      <w:r>
        <w:rPr>
          <w:noProof/>
        </w:rPr>
        <w:t>.</w:t>
      </w:r>
    </w:p>
    <w:p w14:paraId="1C1C2625" w14:textId="77777777" w:rsidR="005E6397" w:rsidRPr="00480BB9" w:rsidRDefault="005E6397" w:rsidP="00434678">
      <w:pPr>
        <w:pStyle w:val="Body"/>
        <w:numPr>
          <w:ilvl w:val="0"/>
          <w:numId w:val="33"/>
        </w:numPr>
      </w:pPr>
      <w:r w:rsidRPr="004126C1">
        <w:t>Procurement plan</w:t>
      </w:r>
      <w:r>
        <w:t>—</w:t>
      </w:r>
      <w:r w:rsidRPr="004126C1">
        <w:t>shows how resources needed for the project will be acquired</w:t>
      </w:r>
      <w:r>
        <w:t>.</w:t>
      </w:r>
    </w:p>
    <w:p w14:paraId="5B3A98E3" w14:textId="77777777" w:rsidR="005E6397" w:rsidRPr="00480BB9" w:rsidRDefault="005E6397" w:rsidP="005D1584">
      <w:pPr>
        <w:pStyle w:val="Body"/>
      </w:pPr>
      <w:r w:rsidRPr="00480BB9">
        <w:t>Project parameters to consider may include:</w:t>
      </w:r>
    </w:p>
    <w:p w14:paraId="7208121B" w14:textId="77777777" w:rsidR="005E6397" w:rsidRPr="00480BB9" w:rsidRDefault="005E6397" w:rsidP="00434678">
      <w:pPr>
        <w:pStyle w:val="Body"/>
        <w:numPr>
          <w:ilvl w:val="0"/>
          <w:numId w:val="34"/>
        </w:numPr>
      </w:pPr>
      <w:r w:rsidRPr="00480BB9">
        <w:t>Project scope</w:t>
      </w:r>
      <w:r>
        <w:t>—</w:t>
      </w:r>
      <w:r w:rsidRPr="00480BB9">
        <w:t xml:space="preserve">a statement that sets out the limits of the project to which all that </w:t>
      </w:r>
      <w:r w:rsidRPr="00480BB9">
        <w:rPr>
          <w:noProof/>
        </w:rPr>
        <w:t>are</w:t>
      </w:r>
      <w:r w:rsidRPr="00480BB9">
        <w:t xml:space="preserve"> involved agree, </w:t>
      </w:r>
      <w:r w:rsidRPr="00480BB9">
        <w:rPr>
          <w:noProof/>
        </w:rPr>
        <w:t>before</w:t>
      </w:r>
      <w:r w:rsidRPr="00480BB9">
        <w:t xml:space="preserve"> the project beginning</w:t>
      </w:r>
      <w:r>
        <w:t>.</w:t>
      </w:r>
    </w:p>
    <w:p w14:paraId="3AAB8740" w14:textId="77777777" w:rsidR="005E6397" w:rsidRPr="00480BB9" w:rsidRDefault="005E6397" w:rsidP="00434678">
      <w:pPr>
        <w:pStyle w:val="Body"/>
        <w:numPr>
          <w:ilvl w:val="0"/>
          <w:numId w:val="34"/>
        </w:numPr>
      </w:pPr>
      <w:r w:rsidRPr="00480BB9">
        <w:t>Project stakeholders, including own responsibilities</w:t>
      </w:r>
      <w:r>
        <w:t>—</w:t>
      </w:r>
      <w:r w:rsidRPr="00480BB9">
        <w:t>who stakeholders are, own role and responsibilities and the limit of those responsibilities</w:t>
      </w:r>
      <w:r>
        <w:t>.</w:t>
      </w:r>
    </w:p>
    <w:p w14:paraId="61707C63" w14:textId="77777777" w:rsidR="005E6397" w:rsidRPr="00480BB9" w:rsidRDefault="005E6397" w:rsidP="00434678">
      <w:pPr>
        <w:pStyle w:val="Body"/>
        <w:numPr>
          <w:ilvl w:val="0"/>
          <w:numId w:val="34"/>
        </w:numPr>
      </w:pPr>
      <w:r w:rsidRPr="00480BB9">
        <w:t>Relationship of project to organisational objectives and other projects</w:t>
      </w:r>
      <w:r>
        <w:t>—</w:t>
      </w:r>
      <w:r w:rsidRPr="00480BB9">
        <w:t>for example, dependencies between tasks and up inter-project dependencies</w:t>
      </w:r>
      <w:r>
        <w:t>.</w:t>
      </w:r>
    </w:p>
    <w:p w14:paraId="3360CF83" w14:textId="77777777" w:rsidR="005E6397" w:rsidRPr="00480BB9" w:rsidRDefault="005E6397" w:rsidP="00434678">
      <w:pPr>
        <w:pStyle w:val="Body"/>
        <w:numPr>
          <w:ilvl w:val="0"/>
          <w:numId w:val="34"/>
        </w:numPr>
      </w:pPr>
      <w:r w:rsidRPr="00480BB9">
        <w:t>Reporting requirements</w:t>
      </w:r>
      <w:r>
        <w:t>—</w:t>
      </w:r>
      <w:r w:rsidRPr="00480BB9">
        <w:t>who you report to and in what circumstances</w:t>
      </w:r>
      <w:r>
        <w:t>.</w:t>
      </w:r>
    </w:p>
    <w:p w14:paraId="24059D7F" w14:textId="77777777" w:rsidR="005E6397" w:rsidRDefault="005E6397" w:rsidP="00434678">
      <w:pPr>
        <w:pStyle w:val="Body"/>
        <w:numPr>
          <w:ilvl w:val="0"/>
          <w:numId w:val="34"/>
        </w:numPr>
      </w:pPr>
      <w:r w:rsidRPr="00480BB9">
        <w:t>Resource requirements</w:t>
      </w:r>
      <w:r>
        <w:t>—</w:t>
      </w:r>
      <w:r w:rsidRPr="00480BB9">
        <w:t xml:space="preserve">for example, equipment, </w:t>
      </w:r>
      <w:r w:rsidRPr="00480BB9">
        <w:rPr>
          <w:noProof/>
        </w:rPr>
        <w:t>staff,</w:t>
      </w:r>
      <w:r w:rsidRPr="00480BB9">
        <w:t xml:space="preserve"> etc. needed for the duration of the project.</w:t>
      </w:r>
    </w:p>
    <w:p w14:paraId="3FFA3BF4" w14:textId="77777777" w:rsidR="005E6397" w:rsidRPr="001101F9" w:rsidRDefault="005E6397" w:rsidP="005E6397">
      <w:pPr>
        <w:pStyle w:val="Heading4"/>
      </w:pPr>
      <w:r w:rsidRPr="001101F9">
        <w:t>Scope baseline</w:t>
      </w:r>
    </w:p>
    <w:p w14:paraId="7DDAC5EB" w14:textId="77777777" w:rsidR="005E6397" w:rsidRPr="00480BB9" w:rsidRDefault="005E6397" w:rsidP="005D1584">
      <w:pPr>
        <w:pStyle w:val="Body"/>
      </w:pPr>
      <w:r w:rsidRPr="00480BB9">
        <w:t xml:space="preserve">Your scope baseline is your approved project scope. You can use it during scope change management </w:t>
      </w:r>
      <w:r w:rsidRPr="00480BB9">
        <w:rPr>
          <w:noProof/>
        </w:rPr>
        <w:t>to</w:t>
      </w:r>
      <w:r w:rsidRPr="00480BB9">
        <w:t xml:space="preserve"> determine and prevent the occurrence of scope creep. </w:t>
      </w:r>
    </w:p>
    <w:p w14:paraId="4CE7D71C" w14:textId="77777777" w:rsidR="005E6397" w:rsidRPr="00480BB9" w:rsidRDefault="005E6397" w:rsidP="005D1584">
      <w:pPr>
        <w:pStyle w:val="Body"/>
      </w:pPr>
      <w:r w:rsidRPr="00480BB9">
        <w:t>Your scope baseline will encompass:</w:t>
      </w:r>
    </w:p>
    <w:p w14:paraId="7534280F" w14:textId="77777777" w:rsidR="005E6397" w:rsidRPr="00480BB9" w:rsidRDefault="005E6397" w:rsidP="00434678">
      <w:pPr>
        <w:pStyle w:val="Body"/>
        <w:numPr>
          <w:ilvl w:val="0"/>
          <w:numId w:val="35"/>
        </w:numPr>
      </w:pPr>
      <w:r>
        <w:t>y</w:t>
      </w:r>
      <w:r w:rsidRPr="00480BB9">
        <w:t xml:space="preserve">our project </w:t>
      </w:r>
      <w:r w:rsidRPr="00480BB9">
        <w:rPr>
          <w:noProof/>
        </w:rPr>
        <w:t>scope</w:t>
      </w:r>
      <w:r w:rsidRPr="00480BB9">
        <w:t xml:space="preserve"> statement</w:t>
      </w:r>
    </w:p>
    <w:p w14:paraId="6CF1ADF3" w14:textId="77777777" w:rsidR="005E6397" w:rsidRPr="00480BB9" w:rsidRDefault="005E6397" w:rsidP="00434678">
      <w:pPr>
        <w:pStyle w:val="Body"/>
        <w:numPr>
          <w:ilvl w:val="0"/>
          <w:numId w:val="35"/>
        </w:numPr>
      </w:pPr>
      <w:r>
        <w:t>y</w:t>
      </w:r>
      <w:r w:rsidRPr="00480BB9">
        <w:t>our WBS</w:t>
      </w:r>
    </w:p>
    <w:p w14:paraId="0EAB2FB4" w14:textId="77777777" w:rsidR="005E6397" w:rsidRDefault="005E6397" w:rsidP="00434678">
      <w:pPr>
        <w:pStyle w:val="Body"/>
        <w:numPr>
          <w:ilvl w:val="0"/>
          <w:numId w:val="35"/>
        </w:numPr>
      </w:pPr>
      <w:r>
        <w:t>y</w:t>
      </w:r>
      <w:r w:rsidRPr="00480BB9">
        <w:t>our WBS dictionary</w:t>
      </w:r>
      <w:r>
        <w:t>.</w:t>
      </w:r>
    </w:p>
    <w:p w14:paraId="5249042F" w14:textId="77777777" w:rsidR="005E6397" w:rsidRPr="002B0DBE" w:rsidRDefault="005E6397" w:rsidP="005E6397">
      <w:pPr>
        <w:pStyle w:val="Heading4"/>
      </w:pPr>
      <w:r w:rsidRPr="002B0DBE">
        <w:t>Cost baseline</w:t>
      </w:r>
    </w:p>
    <w:p w14:paraId="5632595D" w14:textId="4C961FA3" w:rsidR="005E6397" w:rsidRDefault="005E6397" w:rsidP="005D1584">
      <w:pPr>
        <w:pStyle w:val="Body"/>
      </w:pPr>
      <w:r>
        <w:t xml:space="preserve">Your cost baseline is a component </w:t>
      </w:r>
      <w:r>
        <w:rPr>
          <w:noProof/>
        </w:rPr>
        <w:t>of</w:t>
      </w:r>
      <w:r>
        <w:t xml:space="preserve"> your project management </w:t>
      </w:r>
      <w:r w:rsidRPr="00656FE2">
        <w:rPr>
          <w:noProof/>
        </w:rPr>
        <w:t>plan</w:t>
      </w:r>
      <w:r>
        <w:rPr>
          <w:noProof/>
        </w:rPr>
        <w:t>,</w:t>
      </w:r>
      <w:r>
        <w:t xml:space="preserve"> and it is a time-phased budget. You can use your cost baseline as a basis to measure, monitor and control the overall cost</w:t>
      </w:r>
      <w:r w:rsidR="005F46A0">
        <w:t>-</w:t>
      </w:r>
      <w:r>
        <w:t xml:space="preserve">performance of your </w:t>
      </w:r>
      <w:r w:rsidRPr="00656FE2">
        <w:rPr>
          <w:noProof/>
        </w:rPr>
        <w:t>project against</w:t>
      </w:r>
      <w:r>
        <w:t>.</w:t>
      </w:r>
    </w:p>
    <w:p w14:paraId="2D3D99F2" w14:textId="77777777" w:rsidR="005E6397" w:rsidRDefault="005E6397" w:rsidP="005E6397">
      <w:pPr>
        <w:pStyle w:val="Heading4"/>
      </w:pPr>
      <w:r>
        <w:t>Schedule baseline</w:t>
      </w:r>
    </w:p>
    <w:p w14:paraId="2F47A963" w14:textId="77777777" w:rsidR="005E6397" w:rsidRPr="00480BB9" w:rsidRDefault="005E6397" w:rsidP="005D1584">
      <w:pPr>
        <w:pStyle w:val="Body"/>
      </w:pPr>
      <w:r w:rsidRPr="00480BB9">
        <w:t>Your schedule baseline is a specific version of your project schedule. This chapter will look into what a schedule baseline is and the ways in which you can communicate this with your stakeholders.</w:t>
      </w:r>
    </w:p>
    <w:p w14:paraId="6B3A17F3" w14:textId="77777777" w:rsidR="005E6397" w:rsidRPr="00480BB9" w:rsidRDefault="005E6397" w:rsidP="005D1584">
      <w:pPr>
        <w:pStyle w:val="Body"/>
      </w:pPr>
      <w:r w:rsidRPr="00480BB9">
        <w:t xml:space="preserve">Regardless of the size of your project, a project schedule is a key part of project management. It is used in the planning stage of your project and uses estimation, educated guessing and prediction to reflect all the work that </w:t>
      </w:r>
      <w:r w:rsidRPr="00480BB9">
        <w:rPr>
          <w:noProof/>
        </w:rPr>
        <w:t>is associated</w:t>
      </w:r>
      <w:r w:rsidRPr="00480BB9">
        <w:t xml:space="preserve"> with delivering your project on time. Due to </w:t>
      </w:r>
      <w:r w:rsidRPr="00480BB9">
        <w:lastRenderedPageBreak/>
        <w:t xml:space="preserve">this uncertainty, your project schedule should </w:t>
      </w:r>
      <w:r w:rsidRPr="00480BB9">
        <w:rPr>
          <w:noProof/>
        </w:rPr>
        <w:t>be updated</w:t>
      </w:r>
      <w:r w:rsidRPr="00480BB9">
        <w:t xml:space="preserve"> constantly. Your project schedule is a tool that can be used to communicate what work needs to </w:t>
      </w:r>
      <w:r w:rsidRPr="00480BB9">
        <w:rPr>
          <w:noProof/>
        </w:rPr>
        <w:t>be done</w:t>
      </w:r>
      <w:r w:rsidRPr="00480BB9">
        <w:t xml:space="preserve"> within your project, which resources the work requires and the timeframes in which it needs to </w:t>
      </w:r>
      <w:r w:rsidRPr="00480BB9">
        <w:rPr>
          <w:noProof/>
        </w:rPr>
        <w:t>be performed</w:t>
      </w:r>
      <w:r w:rsidRPr="00480BB9">
        <w:t xml:space="preserve">. It will also show you the sequence in which the project work should </w:t>
      </w:r>
      <w:r w:rsidRPr="00480BB9">
        <w:rPr>
          <w:noProof/>
        </w:rPr>
        <w:t>be done</w:t>
      </w:r>
      <w:r w:rsidRPr="00480BB9">
        <w:t xml:space="preserve"> as well as the work has already </w:t>
      </w:r>
      <w:r w:rsidRPr="00480BB9">
        <w:rPr>
          <w:noProof/>
        </w:rPr>
        <w:t>been done</w:t>
      </w:r>
      <w:r w:rsidRPr="00480BB9">
        <w:t>.</w:t>
      </w:r>
    </w:p>
    <w:p w14:paraId="2EB5AF14" w14:textId="77777777" w:rsidR="005E6397" w:rsidRDefault="005E6397" w:rsidP="005D1584">
      <w:pPr>
        <w:pStyle w:val="Body"/>
      </w:pPr>
      <w:r w:rsidRPr="00480BB9">
        <w:t xml:space="preserve">You will need to take a flexible approach and prepare for the inevitability of change. If you make your plan flexible and include contingencies </w:t>
      </w:r>
      <w:r w:rsidRPr="00480BB9">
        <w:rPr>
          <w:noProof/>
        </w:rPr>
        <w:t>in</w:t>
      </w:r>
      <w:r w:rsidRPr="00480BB9">
        <w:t xml:space="preserve"> it, you are going to be able to respond </w:t>
      </w:r>
      <w:r w:rsidRPr="00480BB9">
        <w:rPr>
          <w:noProof/>
        </w:rPr>
        <w:t>efficiently</w:t>
      </w:r>
      <w:r w:rsidRPr="00480BB9">
        <w:t xml:space="preserve"> when you need to change something. </w:t>
      </w:r>
    </w:p>
    <w:p w14:paraId="26DFBC24" w14:textId="200AB7C2" w:rsidR="005E6397" w:rsidRPr="00480BB9" w:rsidRDefault="003F14D5" w:rsidP="005D1584">
      <w:pPr>
        <w:pStyle w:val="Body"/>
      </w:pPr>
      <w:r w:rsidRPr="003F14D5">
        <w:t>According to Team Gantt's</w:t>
      </w:r>
      <w:r>
        <w:t xml:space="preserve"> </w:t>
      </w:r>
      <w:hyperlink r:id="rId30" w:tgtFrame="_blank" w:history="1">
        <w:r w:rsidRPr="003F14D5">
          <w:rPr>
            <w:rStyle w:val="Hyperlink"/>
          </w:rPr>
          <w:t>Writing and selling a masterful project plan</w:t>
        </w:r>
      </w:hyperlink>
      <w:r w:rsidRPr="003F14D5">
        <w:t xml:space="preserve">, </w:t>
      </w:r>
      <w:r w:rsidRPr="003F14D5">
        <w:rPr>
          <w:i/>
          <w:sz w:val="22"/>
        </w:rPr>
        <w:t>(https://www.teamgantt.com/guide-to-project-management/how-to-plan-a-project)</w:t>
      </w:r>
      <w:r w:rsidRPr="003F14D5">
        <w:rPr>
          <w:sz w:val="22"/>
        </w:rPr>
        <w:t xml:space="preserve"> </w:t>
      </w:r>
      <w:r w:rsidRPr="003F14D5">
        <w:t>a good project plan should answer the following questions:</w:t>
      </w:r>
    </w:p>
    <w:p w14:paraId="7041825F" w14:textId="77777777" w:rsidR="005E6397" w:rsidRPr="00480BB9" w:rsidRDefault="005E6397" w:rsidP="00434678">
      <w:pPr>
        <w:pStyle w:val="Body"/>
        <w:numPr>
          <w:ilvl w:val="0"/>
          <w:numId w:val="36"/>
        </w:numPr>
      </w:pPr>
      <w:r w:rsidRPr="00480BB9">
        <w:t>What are the major deliverables?</w:t>
      </w:r>
    </w:p>
    <w:p w14:paraId="1C3379CA" w14:textId="77777777" w:rsidR="005E6397" w:rsidRPr="00480BB9" w:rsidRDefault="005E6397" w:rsidP="00434678">
      <w:pPr>
        <w:pStyle w:val="Body"/>
        <w:numPr>
          <w:ilvl w:val="0"/>
          <w:numId w:val="36"/>
        </w:numPr>
      </w:pPr>
      <w:r w:rsidRPr="00480BB9">
        <w:t>How will we get to those deliverables and the deadline?</w:t>
      </w:r>
    </w:p>
    <w:p w14:paraId="7DD3F6D9" w14:textId="77777777" w:rsidR="005E6397" w:rsidRPr="00480BB9" w:rsidRDefault="005E6397" w:rsidP="00434678">
      <w:pPr>
        <w:pStyle w:val="Body"/>
        <w:numPr>
          <w:ilvl w:val="0"/>
          <w:numId w:val="36"/>
        </w:numPr>
      </w:pPr>
      <w:r w:rsidRPr="00480BB9">
        <w:t>Who is on the project team and what role will they play in those deliverables?</w:t>
      </w:r>
    </w:p>
    <w:p w14:paraId="47B1D313" w14:textId="77777777" w:rsidR="005E6397" w:rsidRPr="00480BB9" w:rsidRDefault="005E6397" w:rsidP="00434678">
      <w:pPr>
        <w:pStyle w:val="Body"/>
        <w:numPr>
          <w:ilvl w:val="0"/>
          <w:numId w:val="36"/>
        </w:numPr>
      </w:pPr>
      <w:r w:rsidRPr="00480BB9">
        <w:t xml:space="preserve">When will the team meet milestones, and when will other members of the team </w:t>
      </w:r>
      <w:r w:rsidRPr="00480BB9">
        <w:rPr>
          <w:noProof/>
        </w:rPr>
        <w:t>play</w:t>
      </w:r>
      <w:r w:rsidRPr="00480BB9">
        <w:t xml:space="preserve"> a role in contributing to or providing </w:t>
      </w:r>
      <w:r>
        <w:t>feedback on those deliverables?</w:t>
      </w:r>
    </w:p>
    <w:p w14:paraId="454418F8" w14:textId="77777777" w:rsidR="005E6397" w:rsidRPr="005D1584" w:rsidRDefault="005E6397" w:rsidP="005D1584">
      <w:pPr>
        <w:pStyle w:val="Body"/>
      </w:pPr>
      <w:r w:rsidRPr="005D1584">
        <w:t xml:space="preserve">Communication is extremely important in project </w:t>
      </w:r>
      <w:r w:rsidRPr="005D1584">
        <w:rPr>
          <w:noProof/>
        </w:rPr>
        <w:t>management,</w:t>
      </w:r>
      <w:r w:rsidRPr="005D1584">
        <w:t xml:space="preserve"> and this goes for the planning phase of the project too. You should work with everybody involved in the project to devise a project plan, discussing and clarifying points in the plan with the different stakeholders.</w:t>
      </w:r>
    </w:p>
    <w:p w14:paraId="607ECB5E" w14:textId="77777777" w:rsidR="005E6397" w:rsidRPr="005D1584" w:rsidRDefault="005E6397" w:rsidP="005D1584">
      <w:pPr>
        <w:pStyle w:val="Body"/>
      </w:pPr>
      <w:r w:rsidRPr="005D1584">
        <w:t>Project milestones may include:</w:t>
      </w:r>
    </w:p>
    <w:p w14:paraId="7B4CB6DA" w14:textId="4A9FB476" w:rsidR="005E6397" w:rsidRPr="00480BB9" w:rsidRDefault="005E6397" w:rsidP="00434678">
      <w:pPr>
        <w:pStyle w:val="Body"/>
        <w:numPr>
          <w:ilvl w:val="0"/>
          <w:numId w:val="37"/>
        </w:numPr>
      </w:pPr>
      <w:r w:rsidRPr="00480BB9">
        <w:t xml:space="preserve">submission and approval of </w:t>
      </w:r>
      <w:r w:rsidR="005F46A0">
        <w:t xml:space="preserve">a </w:t>
      </w:r>
      <w:r w:rsidRPr="00480BB9">
        <w:rPr>
          <w:noProof/>
        </w:rPr>
        <w:t>project</w:t>
      </w:r>
    </w:p>
    <w:p w14:paraId="490FC401" w14:textId="77777777" w:rsidR="005E6397" w:rsidRPr="00480BB9" w:rsidRDefault="005E6397" w:rsidP="00434678">
      <w:pPr>
        <w:pStyle w:val="Body"/>
        <w:numPr>
          <w:ilvl w:val="0"/>
          <w:numId w:val="37"/>
        </w:numPr>
      </w:pPr>
      <w:r w:rsidRPr="00480BB9">
        <w:t>securing funding</w:t>
      </w:r>
    </w:p>
    <w:p w14:paraId="7CDF291C" w14:textId="77777777" w:rsidR="005E6397" w:rsidRPr="00480BB9" w:rsidRDefault="005E6397" w:rsidP="00434678">
      <w:pPr>
        <w:pStyle w:val="Body"/>
        <w:numPr>
          <w:ilvl w:val="0"/>
          <w:numId w:val="37"/>
        </w:numPr>
      </w:pPr>
      <w:r w:rsidRPr="00480BB9">
        <w:rPr>
          <w:noProof/>
        </w:rPr>
        <w:t>hiring</w:t>
      </w:r>
      <w:r w:rsidRPr="00480BB9">
        <w:t xml:space="preserve"> of personnel/selecting personnel to work on the project</w:t>
      </w:r>
    </w:p>
    <w:p w14:paraId="183913B5" w14:textId="63D6F9A8" w:rsidR="005E6397" w:rsidRPr="00480BB9" w:rsidRDefault="005E6397" w:rsidP="00434678">
      <w:pPr>
        <w:pStyle w:val="Body"/>
        <w:numPr>
          <w:ilvl w:val="0"/>
          <w:numId w:val="37"/>
        </w:numPr>
      </w:pPr>
      <w:r w:rsidRPr="00480BB9">
        <w:t xml:space="preserve">receiving equipment for </w:t>
      </w:r>
      <w:r w:rsidR="005F46A0">
        <w:t xml:space="preserve">the </w:t>
      </w:r>
      <w:r w:rsidRPr="00480BB9">
        <w:rPr>
          <w:noProof/>
        </w:rPr>
        <w:t>project</w:t>
      </w:r>
    </w:p>
    <w:p w14:paraId="60B5B608" w14:textId="77777777" w:rsidR="005E6397" w:rsidRPr="00480BB9" w:rsidRDefault="005E6397" w:rsidP="00434678">
      <w:pPr>
        <w:pStyle w:val="Body"/>
        <w:numPr>
          <w:ilvl w:val="0"/>
          <w:numId w:val="37"/>
        </w:numPr>
      </w:pPr>
      <w:r w:rsidRPr="00480BB9">
        <w:rPr>
          <w:noProof/>
        </w:rPr>
        <w:t>release</w:t>
      </w:r>
      <w:r w:rsidRPr="00480BB9">
        <w:t xml:space="preserve"> of formal communication such as status reports</w:t>
      </w:r>
    </w:p>
    <w:p w14:paraId="36154259" w14:textId="77777777" w:rsidR="005E6397" w:rsidRPr="00480BB9" w:rsidRDefault="005E6397" w:rsidP="00434678">
      <w:pPr>
        <w:pStyle w:val="Body"/>
        <w:numPr>
          <w:ilvl w:val="0"/>
          <w:numId w:val="37"/>
        </w:numPr>
      </w:pPr>
      <w:r w:rsidRPr="00480BB9">
        <w:t xml:space="preserve">final product/demonstration to the </w:t>
      </w:r>
      <w:r w:rsidRPr="00480BB9">
        <w:rPr>
          <w:noProof/>
        </w:rPr>
        <w:t>client</w:t>
      </w:r>
      <w:r w:rsidRPr="00480BB9">
        <w:t>.</w:t>
      </w:r>
    </w:p>
    <w:p w14:paraId="3DBD68A9" w14:textId="77777777" w:rsidR="005D1584" w:rsidRDefault="005D1584">
      <w:pPr>
        <w:rPr>
          <w:rFonts w:eastAsia="Times New Roman" w:cstheme="minorHAnsi"/>
          <w:b/>
          <w:noProof/>
          <w:color w:val="6260B8"/>
          <w:kern w:val="22"/>
          <w:sz w:val="32"/>
          <w:szCs w:val="32"/>
          <w:lang w:eastAsia="en-AU"/>
        </w:rPr>
      </w:pPr>
      <w:bookmarkStart w:id="44" w:name="_Toc417372727"/>
      <w:bookmarkStart w:id="45" w:name="_Toc410829919"/>
      <w:bookmarkStart w:id="46" w:name="_Toc20742455"/>
      <w:r>
        <w:br w:type="page"/>
      </w:r>
    </w:p>
    <w:p w14:paraId="689F2A52" w14:textId="1BD461EC" w:rsidR="005E6397" w:rsidRDefault="005E6397" w:rsidP="005E6397">
      <w:pPr>
        <w:pStyle w:val="Heading3"/>
      </w:pPr>
      <w:r>
        <w:lastRenderedPageBreak/>
        <w:t>What are project deliverables?</w:t>
      </w:r>
      <w:bookmarkEnd w:id="44"/>
      <w:bookmarkEnd w:id="45"/>
      <w:bookmarkEnd w:id="46"/>
    </w:p>
    <w:p w14:paraId="3D276B66" w14:textId="77777777" w:rsidR="005E6397" w:rsidRDefault="005E6397" w:rsidP="005D1584">
      <w:pPr>
        <w:pStyle w:val="Body"/>
      </w:pPr>
      <w:bookmarkStart w:id="47" w:name="OLE_LINK2"/>
      <w:bookmarkStart w:id="48" w:name="OLE_LINK1"/>
      <w:r>
        <w:t xml:space="preserve">Project deliverables are the building blocks of your overall project and are the tangible, measurable and specific results of the process of your project. Deliverables </w:t>
      </w:r>
      <w:r w:rsidRPr="00656FE2">
        <w:rPr>
          <w:noProof/>
        </w:rPr>
        <w:t>are the reason projects are</w:t>
      </w:r>
      <w:r>
        <w:t xml:space="preserve"> </w:t>
      </w:r>
      <w:r w:rsidRPr="00656FE2">
        <w:rPr>
          <w:noProof/>
        </w:rPr>
        <w:t>created</w:t>
      </w:r>
      <w:r>
        <w:rPr>
          <w:noProof/>
        </w:rPr>
        <w:t>,</w:t>
      </w:r>
      <w:r>
        <w:t xml:space="preserve"> and they may contain </w:t>
      </w:r>
      <w:r w:rsidRPr="00656FE2">
        <w:rPr>
          <w:noProof/>
        </w:rPr>
        <w:t>a number of</w:t>
      </w:r>
      <w:r>
        <w:t xml:space="preserve"> smaller deliverables. They are the products </w:t>
      </w:r>
      <w:r w:rsidRPr="00656FE2">
        <w:rPr>
          <w:noProof/>
        </w:rPr>
        <w:t>and/or</w:t>
      </w:r>
      <w:r>
        <w:t xml:space="preserve"> services you give to customers, clients and employees and they normally have a date for when they are due. </w:t>
      </w:r>
    </w:p>
    <w:p w14:paraId="2C4FF934" w14:textId="77777777" w:rsidR="005E6397" w:rsidRDefault="005E6397" w:rsidP="005D1584">
      <w:pPr>
        <w:pStyle w:val="Body"/>
      </w:pPr>
      <w:r>
        <w:t xml:space="preserve">A project deliverable can be either an outcome that is to </w:t>
      </w:r>
      <w:r w:rsidRPr="00656FE2">
        <w:rPr>
          <w:noProof/>
        </w:rPr>
        <w:t>be achieved</w:t>
      </w:r>
      <w:r>
        <w:t xml:space="preserve"> or an outcome that is to </w:t>
      </w:r>
      <w:r w:rsidRPr="00656FE2">
        <w:rPr>
          <w:noProof/>
        </w:rPr>
        <w:t>be provided</w:t>
      </w:r>
      <w:r>
        <w:t xml:space="preserve">. Although they are closely related to objectives, deliverables and objectives are not the same </w:t>
      </w:r>
      <w:r w:rsidRPr="00656FE2">
        <w:rPr>
          <w:noProof/>
        </w:rPr>
        <w:t>thing</w:t>
      </w:r>
      <w:r>
        <w:rPr>
          <w:noProof/>
        </w:rPr>
        <w:t>s</w:t>
      </w:r>
      <w:r>
        <w:t xml:space="preserve">. </w:t>
      </w:r>
      <w:r>
        <w:rPr>
          <w:noProof/>
        </w:rPr>
        <w:t>T</w:t>
      </w:r>
      <w:r w:rsidRPr="00656FE2">
        <w:rPr>
          <w:noProof/>
        </w:rPr>
        <w:t>o</w:t>
      </w:r>
      <w:r>
        <w:t xml:space="preserve"> achieve your project objectives, you will need to identify your project deliverables </w:t>
      </w:r>
      <w:r w:rsidRPr="00656FE2">
        <w:rPr>
          <w:noProof/>
        </w:rPr>
        <w:t>in order to</w:t>
      </w:r>
      <w:r>
        <w:t xml:space="preserve"> help you. </w:t>
      </w:r>
    </w:p>
    <w:bookmarkEnd w:id="47"/>
    <w:bookmarkEnd w:id="48"/>
    <w:p w14:paraId="1CFF1F5C" w14:textId="77777777" w:rsidR="005E6397" w:rsidRPr="006F0DD1" w:rsidRDefault="005E6397" w:rsidP="005D1584">
      <w:pPr>
        <w:pStyle w:val="Body"/>
      </w:pPr>
      <w:r w:rsidRPr="006F0DD1">
        <w:t>Examples of project deliverables:</w:t>
      </w:r>
    </w:p>
    <w:p w14:paraId="0262D58E" w14:textId="77777777" w:rsidR="005E6397" w:rsidRPr="00831F75" w:rsidRDefault="005E6397" w:rsidP="00434678">
      <w:pPr>
        <w:pStyle w:val="Body"/>
        <w:numPr>
          <w:ilvl w:val="0"/>
          <w:numId w:val="38"/>
        </w:numPr>
      </w:pPr>
      <w:r w:rsidRPr="00831F75">
        <w:t>reports</w:t>
      </w:r>
    </w:p>
    <w:p w14:paraId="24A766DA" w14:textId="77777777" w:rsidR="005E6397" w:rsidRPr="00831F75" w:rsidRDefault="005E6397" w:rsidP="00434678">
      <w:pPr>
        <w:pStyle w:val="Body"/>
        <w:numPr>
          <w:ilvl w:val="0"/>
          <w:numId w:val="38"/>
        </w:numPr>
      </w:pPr>
      <w:r w:rsidRPr="00831F75">
        <w:t>documents</w:t>
      </w:r>
    </w:p>
    <w:p w14:paraId="452190DD" w14:textId="77777777" w:rsidR="005E6397" w:rsidRPr="00831F75" w:rsidRDefault="005E6397" w:rsidP="00434678">
      <w:pPr>
        <w:pStyle w:val="Body"/>
        <w:numPr>
          <w:ilvl w:val="0"/>
          <w:numId w:val="38"/>
        </w:numPr>
      </w:pPr>
      <w:r w:rsidRPr="00831F75">
        <w:t xml:space="preserve">server upgrade </w:t>
      </w:r>
    </w:p>
    <w:p w14:paraId="33BF4CB2" w14:textId="77777777" w:rsidR="005E6397" w:rsidRPr="00831F75" w:rsidRDefault="005E6397" w:rsidP="00434678">
      <w:pPr>
        <w:pStyle w:val="Body"/>
        <w:numPr>
          <w:ilvl w:val="0"/>
          <w:numId w:val="38"/>
        </w:numPr>
      </w:pPr>
      <w:r w:rsidRPr="00831F75">
        <w:t>consumer goods</w:t>
      </w:r>
    </w:p>
    <w:p w14:paraId="4CEE1D68" w14:textId="77777777" w:rsidR="005E6397" w:rsidRPr="00831F75" w:rsidRDefault="005E6397" w:rsidP="00434678">
      <w:pPr>
        <w:pStyle w:val="Body"/>
        <w:numPr>
          <w:ilvl w:val="0"/>
          <w:numId w:val="38"/>
        </w:numPr>
      </w:pPr>
      <w:r w:rsidRPr="00831F75">
        <w:t>hardware</w:t>
      </w:r>
    </w:p>
    <w:p w14:paraId="65EB0954" w14:textId="77777777" w:rsidR="005E6397" w:rsidRPr="00831F75" w:rsidRDefault="005E6397" w:rsidP="00434678">
      <w:pPr>
        <w:pStyle w:val="Body"/>
        <w:numPr>
          <w:ilvl w:val="0"/>
          <w:numId w:val="38"/>
        </w:numPr>
      </w:pPr>
      <w:r w:rsidRPr="00831F75">
        <w:t>software</w:t>
      </w:r>
    </w:p>
    <w:p w14:paraId="04D1C099" w14:textId="77777777" w:rsidR="005E6397" w:rsidRPr="00831F75" w:rsidRDefault="005E6397" w:rsidP="00434678">
      <w:pPr>
        <w:pStyle w:val="Body"/>
        <w:numPr>
          <w:ilvl w:val="0"/>
          <w:numId w:val="38"/>
        </w:numPr>
      </w:pPr>
      <w:r w:rsidRPr="00831F75">
        <w:t>design documents</w:t>
      </w:r>
    </w:p>
    <w:p w14:paraId="7DD66254" w14:textId="77777777" w:rsidR="005E6397" w:rsidRPr="00831F75" w:rsidRDefault="005E6397" w:rsidP="00434678">
      <w:pPr>
        <w:pStyle w:val="Body"/>
        <w:numPr>
          <w:ilvl w:val="0"/>
          <w:numId w:val="38"/>
        </w:numPr>
      </w:pPr>
      <w:r w:rsidRPr="00831F75">
        <w:t>user manuals</w:t>
      </w:r>
    </w:p>
    <w:p w14:paraId="24872BED" w14:textId="77777777" w:rsidR="005E6397" w:rsidRPr="00831F75" w:rsidRDefault="005E6397" w:rsidP="00434678">
      <w:pPr>
        <w:pStyle w:val="Body"/>
        <w:numPr>
          <w:ilvl w:val="0"/>
          <w:numId w:val="38"/>
        </w:numPr>
      </w:pPr>
      <w:r w:rsidRPr="00831F75">
        <w:t>training program</w:t>
      </w:r>
    </w:p>
    <w:p w14:paraId="70ACDCDD" w14:textId="77777777" w:rsidR="005E6397" w:rsidRPr="00831F75" w:rsidRDefault="005E6397" w:rsidP="00434678">
      <w:pPr>
        <w:pStyle w:val="Body"/>
        <w:numPr>
          <w:ilvl w:val="0"/>
          <w:numId w:val="38"/>
        </w:numPr>
      </w:pPr>
      <w:r>
        <w:t>systems</w:t>
      </w:r>
    </w:p>
    <w:p w14:paraId="32A20C36" w14:textId="77777777" w:rsidR="005E6397" w:rsidRPr="00831F75" w:rsidRDefault="005E6397" w:rsidP="00434678">
      <w:pPr>
        <w:pStyle w:val="Body"/>
        <w:numPr>
          <w:ilvl w:val="0"/>
          <w:numId w:val="38"/>
        </w:numPr>
      </w:pPr>
      <w:r w:rsidRPr="00831F75">
        <w:t>milestones.</w:t>
      </w:r>
    </w:p>
    <w:p w14:paraId="0DBB4C43" w14:textId="77777777" w:rsidR="005E6397" w:rsidRDefault="005E6397" w:rsidP="005D1584">
      <w:pPr>
        <w:pStyle w:val="Body"/>
      </w:pPr>
      <w:r w:rsidRPr="00656FE2">
        <w:rPr>
          <w:noProof/>
        </w:rPr>
        <w:t>In order to</w:t>
      </w:r>
      <w:r>
        <w:t xml:space="preserve"> achieve these project deliverables, you should estimate the duration and effort, sequence and dependencies of the project tasks. </w:t>
      </w:r>
    </w:p>
    <w:p w14:paraId="6569553E" w14:textId="77777777" w:rsidR="005E6397" w:rsidRDefault="005E6397" w:rsidP="005E6397">
      <w:pPr>
        <w:pStyle w:val="Heading3"/>
      </w:pPr>
      <w:bookmarkStart w:id="49" w:name="_Toc417372728"/>
      <w:bookmarkStart w:id="50" w:name="_Toc410829920"/>
      <w:bookmarkStart w:id="51" w:name="_Toc20742456"/>
      <w:r>
        <w:t>Estimating the duration and effort of your project</w:t>
      </w:r>
      <w:bookmarkEnd w:id="49"/>
      <w:bookmarkEnd w:id="50"/>
      <w:bookmarkEnd w:id="51"/>
    </w:p>
    <w:p w14:paraId="14F8207D" w14:textId="77777777" w:rsidR="005E6397" w:rsidRPr="005D1584" w:rsidRDefault="005E6397" w:rsidP="005D1584">
      <w:pPr>
        <w:pStyle w:val="Body"/>
      </w:pPr>
      <w:r w:rsidRPr="005D1584">
        <w:t xml:space="preserve">You should estimate the duration and effort of your project in order to assign resources, determine how long your project will take and estimate costs. </w:t>
      </w:r>
    </w:p>
    <w:p w14:paraId="0E0323A5" w14:textId="77777777" w:rsidR="005E6397" w:rsidRPr="005D1584" w:rsidRDefault="005E6397" w:rsidP="005D1584">
      <w:pPr>
        <w:pStyle w:val="Body"/>
      </w:pPr>
      <w:r w:rsidRPr="005D1584">
        <w:t>Effort is concerned with the work that needs to be done within the project. Duration is how long the project is estimated to take. You can work out the duration estimate by taking the estimated effort and dividing this by the estimated resources.</w:t>
      </w:r>
    </w:p>
    <w:p w14:paraId="297B2851" w14:textId="77777777" w:rsidR="005E6397" w:rsidRPr="005D1584" w:rsidRDefault="005E6397" w:rsidP="005D1584">
      <w:pPr>
        <w:pStyle w:val="Body"/>
      </w:pPr>
      <w:r w:rsidRPr="005D1584">
        <w:lastRenderedPageBreak/>
        <w:t>For example, if you had to produce a 300-page report and you know you can roughly write 10 pages a day, you can estimate that the duration of your project will be 30 days as 300 ÷ 10 = 30.</w:t>
      </w:r>
    </w:p>
    <w:p w14:paraId="74C667D1" w14:textId="3E8846EC" w:rsidR="005E6397" w:rsidRDefault="005E6397" w:rsidP="005E6397">
      <w:pPr>
        <w:pStyle w:val="Heading3"/>
      </w:pPr>
      <w:bookmarkStart w:id="52" w:name="_Toc417372729"/>
      <w:bookmarkStart w:id="53" w:name="_Toc410829921"/>
      <w:bookmarkStart w:id="54" w:name="_Toc20742457"/>
      <w:r>
        <w:t>Sequence and dependencies of tasks</w:t>
      </w:r>
      <w:bookmarkEnd w:id="52"/>
      <w:bookmarkEnd w:id="53"/>
      <w:bookmarkEnd w:id="54"/>
    </w:p>
    <w:p w14:paraId="7A89A632" w14:textId="77777777" w:rsidR="005E6397" w:rsidRDefault="005E6397" w:rsidP="005D1584">
      <w:pPr>
        <w:pStyle w:val="Body"/>
      </w:pPr>
      <w:r w:rsidRPr="00293738">
        <w:rPr>
          <w:noProof/>
        </w:rPr>
        <w:t>Sequence</w:t>
      </w:r>
      <w:r>
        <w:t xml:space="preserve"> is concerned with the order of the tasks and activities within your project. Dependencies are the relationships among the tasks within your project which determine the order in which the activities need to </w:t>
      </w:r>
      <w:r w:rsidRPr="00656FE2">
        <w:rPr>
          <w:noProof/>
        </w:rPr>
        <w:t>be performed</w:t>
      </w:r>
      <w:r>
        <w:t xml:space="preserve">. They are the relationships of preceding tasks to succeeding tasks. </w:t>
      </w:r>
    </w:p>
    <w:p w14:paraId="0DB9D450" w14:textId="77777777" w:rsidR="005E6397" w:rsidRDefault="005E6397" w:rsidP="005D1584">
      <w:pPr>
        <w:pStyle w:val="Body"/>
      </w:pPr>
      <w:r>
        <w:t xml:space="preserve">Once the tasks </w:t>
      </w:r>
      <w:r w:rsidRPr="00656FE2">
        <w:rPr>
          <w:noProof/>
        </w:rPr>
        <w:t>are created</w:t>
      </w:r>
      <w:r>
        <w:t xml:space="preserve"> within your project, they need to be linked to show the relationships between them. Linking your tasks will create the task dependencies. The relationships between the project tasks drive the schedule for the project.</w:t>
      </w:r>
    </w:p>
    <w:p w14:paraId="2D12B630" w14:textId="77777777" w:rsidR="005E6397" w:rsidRPr="00DC5EF5" w:rsidRDefault="005E6397" w:rsidP="005D1584">
      <w:pPr>
        <w:pStyle w:val="Body"/>
      </w:pPr>
      <w:r>
        <w:t>Sequence and dependencies may include:</w:t>
      </w:r>
    </w:p>
    <w:p w14:paraId="41E420F6" w14:textId="77777777" w:rsidR="005E6397" w:rsidRPr="00831F75" w:rsidRDefault="005E6397" w:rsidP="00434678">
      <w:pPr>
        <w:pStyle w:val="Body"/>
        <w:numPr>
          <w:ilvl w:val="0"/>
          <w:numId w:val="39"/>
        </w:numPr>
      </w:pPr>
      <w:r w:rsidRPr="00831F75">
        <w:t>Deliverable milestones</w:t>
      </w:r>
      <w:r>
        <w:t>.</w:t>
      </w:r>
    </w:p>
    <w:p w14:paraId="67D148D1" w14:textId="77777777" w:rsidR="005E6397" w:rsidRPr="00831F75" w:rsidRDefault="005E6397" w:rsidP="00434678">
      <w:pPr>
        <w:pStyle w:val="Body"/>
        <w:numPr>
          <w:ilvl w:val="0"/>
          <w:numId w:val="39"/>
        </w:numPr>
      </w:pPr>
      <w:r w:rsidRPr="00831F75">
        <w:t>Preferred, logical or required order of task completion</w:t>
      </w:r>
      <w:r>
        <w:t>.</w:t>
      </w:r>
    </w:p>
    <w:p w14:paraId="62E376C1" w14:textId="77777777" w:rsidR="005E6397" w:rsidRPr="00831F75" w:rsidRDefault="005E6397" w:rsidP="00434678">
      <w:pPr>
        <w:pStyle w:val="Body"/>
        <w:numPr>
          <w:ilvl w:val="0"/>
          <w:numId w:val="39"/>
        </w:numPr>
      </w:pPr>
      <w:r w:rsidRPr="00293738">
        <w:rPr>
          <w:noProof/>
        </w:rPr>
        <w:t>Relationship</w:t>
      </w:r>
      <w:r w:rsidRPr="00831F75">
        <w:t xml:space="preserve"> between tasks impacting on start and finish times and dates. </w:t>
      </w:r>
    </w:p>
    <w:p w14:paraId="4B4FBB7B" w14:textId="77777777" w:rsidR="005E6397" w:rsidRDefault="005E6397" w:rsidP="005D1584">
      <w:pPr>
        <w:pStyle w:val="Body"/>
      </w:pPr>
      <w:r>
        <w:t>Dependencies can be mandatory, discretionary or external.</w:t>
      </w:r>
    </w:p>
    <w:p w14:paraId="4CD830B4" w14:textId="77777777" w:rsidR="005E6397" w:rsidRDefault="005E6397" w:rsidP="005E6397">
      <w:pPr>
        <w:pStyle w:val="Heading4"/>
      </w:pPr>
      <w:r>
        <w:t>Mandatory dependency</w:t>
      </w:r>
    </w:p>
    <w:p w14:paraId="1CD14D1F" w14:textId="77777777" w:rsidR="005E6397" w:rsidRPr="005E2CD7" w:rsidRDefault="005E6397" w:rsidP="005D1584">
      <w:pPr>
        <w:pStyle w:val="Body"/>
      </w:pPr>
      <w:r>
        <w:t xml:space="preserve">A mandatory dependency is a project activity that must be carried out at a particular time within the project’s </w:t>
      </w:r>
      <w:r w:rsidRPr="00293738">
        <w:rPr>
          <w:noProof/>
        </w:rPr>
        <w:t>lifecycle</w:t>
      </w:r>
      <w:r>
        <w:t xml:space="preserve">. The nature of your project will dictate the order in which some activities should </w:t>
      </w:r>
      <w:r w:rsidRPr="00656FE2">
        <w:rPr>
          <w:noProof/>
        </w:rPr>
        <w:t>be performed</w:t>
      </w:r>
      <w:r>
        <w:t>. Mandatory dependencies may be requirements of the project’s contract, physical limitations or the laws that are in place.</w:t>
      </w:r>
    </w:p>
    <w:p w14:paraId="24886F09" w14:textId="77777777" w:rsidR="005E6397" w:rsidRPr="006E419B" w:rsidRDefault="005E6397" w:rsidP="005E6397">
      <w:pPr>
        <w:pStyle w:val="Heading4"/>
      </w:pPr>
      <w:r w:rsidRPr="006E419B">
        <w:t>Discretionary dependency</w:t>
      </w:r>
    </w:p>
    <w:p w14:paraId="21187EC5" w14:textId="77777777" w:rsidR="005E6397" w:rsidRDefault="005E6397" w:rsidP="005D1584">
      <w:pPr>
        <w:pStyle w:val="Body"/>
      </w:pPr>
      <w:r>
        <w:t xml:space="preserve">Discretionary dependencies are activities within your project that don’t necessarily have to be carried out at a particular </w:t>
      </w:r>
      <w:r w:rsidRPr="00656FE2">
        <w:rPr>
          <w:noProof/>
        </w:rPr>
        <w:t>time</w:t>
      </w:r>
      <w:r>
        <w:rPr>
          <w:noProof/>
        </w:rPr>
        <w:t>,</w:t>
      </w:r>
      <w:r w:rsidRPr="00656FE2">
        <w:rPr>
          <w:noProof/>
        </w:rPr>
        <w:t xml:space="preserve"> but</w:t>
      </w:r>
      <w:r>
        <w:t xml:space="preserve"> they should be. These dependencies </w:t>
      </w:r>
      <w:r w:rsidRPr="00656FE2">
        <w:rPr>
          <w:noProof/>
        </w:rPr>
        <w:t>are usually based</w:t>
      </w:r>
      <w:r>
        <w:t xml:space="preserve"> on the project team’s knowledge as well as best practices. They outline how and in what order the project team would like the activities to </w:t>
      </w:r>
      <w:r w:rsidRPr="00656FE2">
        <w:rPr>
          <w:noProof/>
        </w:rPr>
        <w:t>be done</w:t>
      </w:r>
      <w:r>
        <w:t xml:space="preserve">; they enable </w:t>
      </w:r>
      <w:r w:rsidRPr="00293738">
        <w:rPr>
          <w:noProof/>
        </w:rPr>
        <w:t>t</w:t>
      </w:r>
      <w:r>
        <w:rPr>
          <w:noProof/>
        </w:rPr>
        <w:t>he</w:t>
      </w:r>
      <w:r>
        <w:t xml:space="preserve"> team to optimise the flow of work. </w:t>
      </w:r>
    </w:p>
    <w:p w14:paraId="43C3FE85" w14:textId="77777777" w:rsidR="005E6397" w:rsidRDefault="005E6397" w:rsidP="005D1584">
      <w:pPr>
        <w:pStyle w:val="Body"/>
      </w:pPr>
      <w:r>
        <w:t>As a project progresses and adjustments are needed, these dependencies are often reviewed and altered if necessary.</w:t>
      </w:r>
    </w:p>
    <w:p w14:paraId="5107FB93" w14:textId="77777777" w:rsidR="005E6397" w:rsidRPr="006E419B" w:rsidRDefault="005E6397" w:rsidP="005E6397">
      <w:pPr>
        <w:pStyle w:val="Heading4"/>
      </w:pPr>
      <w:r w:rsidRPr="006E419B">
        <w:t>External dependency</w:t>
      </w:r>
    </w:p>
    <w:p w14:paraId="0ECBD435" w14:textId="2CCA6784" w:rsidR="009E6AAC" w:rsidRPr="005D1584" w:rsidRDefault="005E6397" w:rsidP="005D1584">
      <w:pPr>
        <w:pStyle w:val="Body"/>
      </w:pPr>
      <w:r w:rsidRPr="005D1584">
        <w:t xml:space="preserve">External dependencies are outside of the project and the team’s control; they are not part of the project activities. These dependencies should still be reflected in a project schedule as they will impact on the actual project activities. </w:t>
      </w:r>
      <w:r w:rsidR="009E6AAC" w:rsidRPr="005D1584">
        <w:br w:type="page"/>
      </w:r>
    </w:p>
    <w:p w14:paraId="6B3C9D65" w14:textId="34A73C94" w:rsidR="005E6397" w:rsidRPr="004B6210" w:rsidRDefault="005E6397" w:rsidP="005E6397">
      <w:pPr>
        <w:pStyle w:val="Heading5"/>
      </w:pPr>
      <w:r w:rsidRPr="004B6210">
        <w:lastRenderedPageBreak/>
        <w:t>Example:</w:t>
      </w:r>
    </w:p>
    <w:p w14:paraId="0F6F1019" w14:textId="77777777" w:rsidR="005E6397" w:rsidRDefault="005E6397" w:rsidP="005D1584">
      <w:pPr>
        <w:pStyle w:val="Body"/>
      </w:pPr>
      <w:r w:rsidRPr="00831F75">
        <w:t xml:space="preserve">Imagine your project is to build an extension </w:t>
      </w:r>
      <w:r w:rsidRPr="00656FE2">
        <w:rPr>
          <w:noProof/>
        </w:rPr>
        <w:t>on a house</w:t>
      </w:r>
      <w:r w:rsidRPr="00831F75">
        <w:t xml:space="preserve">; </w:t>
      </w:r>
      <w:r w:rsidRPr="00656FE2">
        <w:rPr>
          <w:noProof/>
        </w:rPr>
        <w:t>a bathroom</w:t>
      </w:r>
      <w:r w:rsidRPr="00831F75">
        <w:t xml:space="preserve">. Before you start anything you will be required to gain permission to build the extension; without this </w:t>
      </w:r>
      <w:r w:rsidRPr="00656FE2">
        <w:rPr>
          <w:noProof/>
        </w:rPr>
        <w:t>permission</w:t>
      </w:r>
      <w:r>
        <w:rPr>
          <w:noProof/>
        </w:rPr>
        <w:t>,</w:t>
      </w:r>
      <w:r w:rsidRPr="00831F75">
        <w:t xml:space="preserve"> your project cannot begin. </w:t>
      </w:r>
      <w:r w:rsidRPr="00656FE2">
        <w:rPr>
          <w:noProof/>
        </w:rPr>
        <w:t>This would</w:t>
      </w:r>
      <w:r w:rsidRPr="00831F75">
        <w:t xml:space="preserve"> be an external dependency that should </w:t>
      </w:r>
      <w:r w:rsidRPr="00656FE2">
        <w:rPr>
          <w:noProof/>
        </w:rPr>
        <w:t>be accounted</w:t>
      </w:r>
      <w:r w:rsidRPr="00831F75">
        <w:t xml:space="preserve"> for within your schedule. </w:t>
      </w:r>
      <w:r>
        <w:rPr>
          <w:noProof/>
        </w:rPr>
        <w:t>T</w:t>
      </w:r>
      <w:r w:rsidRPr="00656FE2">
        <w:rPr>
          <w:noProof/>
        </w:rPr>
        <w:t>o</w:t>
      </w:r>
      <w:r w:rsidRPr="00831F75">
        <w:t xml:space="preserve"> paint the walls of the new bathroom, they will need to be built and plastered first. These are examples of mandatory dependencies; they must </w:t>
      </w:r>
      <w:r w:rsidRPr="00656FE2">
        <w:rPr>
          <w:noProof/>
        </w:rPr>
        <w:t>be done</w:t>
      </w:r>
      <w:r w:rsidRPr="00831F75">
        <w:t xml:space="preserve"> in that particular order. </w:t>
      </w:r>
    </w:p>
    <w:p w14:paraId="32C951D8" w14:textId="77777777" w:rsidR="005E6397" w:rsidRPr="00831F75" w:rsidRDefault="005E6397" w:rsidP="005D1584">
      <w:pPr>
        <w:pStyle w:val="Body"/>
      </w:pPr>
      <w:r w:rsidRPr="00831F75">
        <w:t xml:space="preserve">When it comes to the final touches, such as the floor; should the skirting go on before </w:t>
      </w:r>
      <w:r w:rsidRPr="00656FE2">
        <w:rPr>
          <w:noProof/>
        </w:rPr>
        <w:t>or after</w:t>
      </w:r>
      <w:r w:rsidRPr="00831F75">
        <w:t xml:space="preserve">? </w:t>
      </w:r>
      <w:r w:rsidRPr="00656FE2">
        <w:rPr>
          <w:noProof/>
        </w:rPr>
        <w:t>This would</w:t>
      </w:r>
      <w:r w:rsidRPr="00831F75">
        <w:t xml:space="preserve"> be an example of a discretionary dependency as it will depend on the knowledge and experience of the project team. One project team would put them on before; another project team would put them </w:t>
      </w:r>
      <w:r w:rsidRPr="00656FE2">
        <w:rPr>
          <w:noProof/>
        </w:rPr>
        <w:t>on after</w:t>
      </w:r>
      <w:r w:rsidRPr="00831F75">
        <w:t>.</w:t>
      </w:r>
    </w:p>
    <w:p w14:paraId="70559F3C" w14:textId="77777777" w:rsidR="005E6397" w:rsidRDefault="005E6397" w:rsidP="005E6397">
      <w:pPr>
        <w:pStyle w:val="Heading3"/>
      </w:pPr>
      <w:bookmarkStart w:id="55" w:name="_Toc417202112"/>
      <w:bookmarkStart w:id="56" w:name="_Toc411936028"/>
      <w:bookmarkStart w:id="57" w:name="_Toc20742458"/>
      <w:r>
        <w:t>Legal obligations</w:t>
      </w:r>
      <w:bookmarkEnd w:id="55"/>
      <w:bookmarkEnd w:id="56"/>
      <w:bookmarkEnd w:id="57"/>
    </w:p>
    <w:p w14:paraId="1FCAC3D9" w14:textId="77777777" w:rsidR="005E6397" w:rsidRDefault="005E6397" w:rsidP="005D1584">
      <w:pPr>
        <w:pStyle w:val="Body"/>
      </w:pPr>
      <w:r w:rsidRPr="008F6D00">
        <w:t>Ensure your project plan complies with any relevant legislation and standards.</w:t>
      </w:r>
      <w:r>
        <w:t xml:space="preserve"> These could include:</w:t>
      </w:r>
    </w:p>
    <w:p w14:paraId="40C829D5" w14:textId="77777777" w:rsidR="005E6397" w:rsidRDefault="005E6397" w:rsidP="00434678">
      <w:pPr>
        <w:pStyle w:val="Body"/>
        <w:numPr>
          <w:ilvl w:val="0"/>
          <w:numId w:val="40"/>
        </w:numPr>
      </w:pPr>
      <w:bookmarkStart w:id="58" w:name="_Toc405211041"/>
      <w:r w:rsidRPr="008F6D00">
        <w:t xml:space="preserve">Trade Practices Act </w:t>
      </w:r>
    </w:p>
    <w:p w14:paraId="59F9AD97" w14:textId="0AB26368" w:rsidR="005E6397" w:rsidRDefault="005E6397" w:rsidP="00434678">
      <w:pPr>
        <w:pStyle w:val="Body"/>
        <w:numPr>
          <w:ilvl w:val="0"/>
          <w:numId w:val="40"/>
        </w:numPr>
      </w:pPr>
      <w:r w:rsidRPr="008F6D00">
        <w:t>Competition and Consumer Act</w:t>
      </w:r>
    </w:p>
    <w:p w14:paraId="789C31DE" w14:textId="67F888B7" w:rsidR="00D15F28" w:rsidRDefault="00D15F28" w:rsidP="00434678">
      <w:pPr>
        <w:pStyle w:val="Body"/>
        <w:numPr>
          <w:ilvl w:val="0"/>
          <w:numId w:val="40"/>
        </w:numPr>
      </w:pPr>
      <w:r>
        <w:t>Work Health and Safety Act</w:t>
      </w:r>
    </w:p>
    <w:p w14:paraId="22CCC111" w14:textId="086F5282" w:rsidR="00D15F28" w:rsidRDefault="00D15F28" w:rsidP="005D1584">
      <w:pPr>
        <w:pStyle w:val="Body"/>
      </w:pPr>
      <w:r w:rsidRPr="00D15F28">
        <w:t>Always make sure you are referencing the current legislation.</w:t>
      </w:r>
      <w:r>
        <w:br w:type="page"/>
      </w:r>
    </w:p>
    <w:tbl>
      <w:tblPr>
        <w:tblW w:w="9072" w:type="dxa"/>
        <w:shd w:val="clear" w:color="auto" w:fill="E7E7D4"/>
        <w:tblLook w:val="0600" w:firstRow="0" w:lastRow="0" w:firstColumn="0" w:lastColumn="0" w:noHBand="1" w:noVBand="1"/>
      </w:tblPr>
      <w:tblGrid>
        <w:gridCol w:w="992"/>
        <w:gridCol w:w="8080"/>
      </w:tblGrid>
      <w:tr w:rsidR="005E6397" w14:paraId="55C2DB7E" w14:textId="77777777" w:rsidTr="00D57BD3">
        <w:trPr>
          <w:trHeight w:val="659"/>
        </w:trPr>
        <w:tc>
          <w:tcPr>
            <w:tcW w:w="992" w:type="dxa"/>
            <w:shd w:val="clear" w:color="auto" w:fill="F2F2F2" w:themeFill="background1" w:themeFillShade="F2"/>
            <w:vAlign w:val="center"/>
          </w:tcPr>
          <w:p w14:paraId="49359BD5" w14:textId="77777777" w:rsidR="005E6397" w:rsidRPr="009C3DED" w:rsidRDefault="005E6397" w:rsidP="00D57BD3">
            <w:pPr>
              <w:pStyle w:val="Body"/>
              <w:spacing w:after="0" w:line="240" w:lineRule="auto"/>
              <w:jc w:val="center"/>
            </w:pPr>
            <w:r w:rsidRPr="0077790D">
              <w:rPr>
                <w:noProof/>
                <w:lang w:eastAsia="en-AU"/>
              </w:rPr>
              <w:lastRenderedPageBreak/>
              <w:drawing>
                <wp:inline distT="0" distB="0" distL="0" distR="0" wp14:anchorId="70F5E37F" wp14:editId="5108E3F9">
                  <wp:extent cx="333375" cy="370750"/>
                  <wp:effectExtent l="0" t="0" r="0" b="0"/>
                  <wp:docPr id="1170200641" name="Picture 1170200641" descr="E:\TAFE Digital\Projects\Accessibility Project - 03.04.2018\Template - SkillsPoint\Template - Icons\Reading LAVENDER.png" title="Re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393788" name="Picture 8" descr="E:\TAFE Digital\Projects\Accessibility Project - 03.04.2018\Template - SkillsPoint\Template - Icons\Reading LAVENDER.png"/>
                          <pic:cNvPicPr>
                            <a:picLocks noChangeAspect="1" noChangeArrowheads="1"/>
                          </pic:cNvPicPr>
                        </pic:nvPicPr>
                        <pic:blipFill>
                          <a:blip r:embed="rId25">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8A825E7" w14:textId="77777777" w:rsidR="005E6397" w:rsidRPr="009C3DED" w:rsidRDefault="005E6397" w:rsidP="00D57BD3">
            <w:pPr>
              <w:spacing w:after="0" w:line="240" w:lineRule="auto"/>
            </w:pPr>
            <w:r w:rsidRPr="00D303F6">
              <w:rPr>
                <w:color w:val="6260B8"/>
                <w:sz w:val="44"/>
                <w:szCs w:val="44"/>
              </w:rPr>
              <w:t>Reading list</w:t>
            </w:r>
          </w:p>
        </w:tc>
      </w:tr>
    </w:tbl>
    <w:p w14:paraId="2F6B630A" w14:textId="77777777" w:rsidR="005E6397" w:rsidRDefault="005E6397" w:rsidP="005E6397">
      <w:pPr>
        <w:autoSpaceDE w:val="0"/>
        <w:autoSpaceDN w:val="0"/>
        <w:spacing w:before="40" w:after="40" w:line="240" w:lineRule="auto"/>
        <w:rPr>
          <w:lang w:bidi="en-US"/>
        </w:rPr>
      </w:pPr>
    </w:p>
    <w:p w14:paraId="259B67D2" w14:textId="010C7607" w:rsidR="005E6397" w:rsidRPr="003238EA" w:rsidRDefault="005E6397" w:rsidP="005E6397">
      <w:r>
        <w:rPr>
          <w:lang w:bidi="en-US"/>
        </w:rPr>
        <w:sym w:font="Webdings" w:char="F0A8"/>
      </w:r>
      <w:r>
        <w:rPr>
          <w:lang w:bidi="en-US"/>
        </w:rPr>
        <w:t xml:space="preserve"> </w:t>
      </w:r>
      <w:r>
        <w:t xml:space="preserve">  </w:t>
      </w:r>
      <w:hyperlink r:id="rId31" w:history="1">
        <w:r w:rsidRPr="008F6D00">
          <w:rPr>
            <w:rStyle w:val="Hyperlink"/>
          </w:rPr>
          <w:t>Australian Consumer Law</w:t>
        </w:r>
      </w:hyperlink>
      <w:r w:rsidRPr="008F6D00">
        <w:t xml:space="preserve"> </w:t>
      </w:r>
      <w:r w:rsidRPr="005E6397">
        <w:rPr>
          <w:i/>
          <w:sz w:val="22"/>
        </w:rPr>
        <w:t>(http://consumerlaw.gov.au/consumers-and-acl)</w:t>
      </w:r>
    </w:p>
    <w:p w14:paraId="55EAAA05" w14:textId="5E73435D" w:rsidR="005E6397" w:rsidRDefault="005E6397" w:rsidP="005E6397">
      <w:r>
        <w:rPr>
          <w:lang w:bidi="en-US"/>
        </w:rPr>
        <w:sym w:font="Webdings" w:char="F0A8"/>
      </w:r>
      <w:r>
        <w:rPr>
          <w:lang w:bidi="en-US"/>
        </w:rPr>
        <w:t xml:space="preserve"> </w:t>
      </w:r>
      <w:r>
        <w:t xml:space="preserve">  </w:t>
      </w:r>
      <w:r w:rsidRPr="008F6D00">
        <w:t xml:space="preserve">Organisation for Economic Co-operation and Development (OECD) </w:t>
      </w:r>
      <w:hyperlink r:id="rId32" w:history="1">
        <w:r w:rsidRPr="008F6D00">
          <w:rPr>
            <w:rStyle w:val="Hyperlink"/>
          </w:rPr>
          <w:t>International Guidelines for Consumer Protection in E-Commerce</w:t>
        </w:r>
        <w:bookmarkEnd w:id="58"/>
      </w:hyperlink>
      <w:r>
        <w:t xml:space="preserve"> </w:t>
      </w:r>
      <w:r w:rsidRPr="005E6397">
        <w:rPr>
          <w:i/>
          <w:sz w:val="22"/>
        </w:rPr>
        <w:t>(https://www.oecd.org/sti/consumer/ECommerce-Recommendation-2016.pdf)</w:t>
      </w:r>
    </w:p>
    <w:p w14:paraId="3B67DDE8" w14:textId="486E5901" w:rsidR="00D15F28" w:rsidRPr="003F14D5" w:rsidRDefault="00D15F28" w:rsidP="00D15F28">
      <w:bookmarkStart w:id="59" w:name="_Hlk19005272"/>
      <w:r>
        <w:rPr>
          <w:lang w:bidi="en-US"/>
        </w:rPr>
        <w:sym w:font="Webdings" w:char="F0A8"/>
      </w:r>
      <w:r>
        <w:rPr>
          <w:lang w:bidi="en-US"/>
        </w:rPr>
        <w:t xml:space="preserve"> </w:t>
      </w:r>
      <w:r>
        <w:t xml:space="preserve"> </w:t>
      </w:r>
      <w:hyperlink r:id="rId33" w:tgtFrame="_blank" w:history="1">
        <w:r w:rsidRPr="003F14D5">
          <w:rPr>
            <w:rStyle w:val="Hyperlink"/>
          </w:rPr>
          <w:t>Work Health and Safety Act 2011 (Cth)</w:t>
        </w:r>
      </w:hyperlink>
      <w:r>
        <w:t xml:space="preserve"> </w:t>
      </w:r>
      <w:r w:rsidRPr="003F14D5">
        <w:rPr>
          <w:i/>
          <w:sz w:val="22"/>
        </w:rPr>
        <w:t>(https://www.legislation.gov.au/Details/C2018C00293)</w:t>
      </w:r>
    </w:p>
    <w:p w14:paraId="1AB8DE22" w14:textId="5F3186EC" w:rsidR="00D15F28" w:rsidRPr="00D15F28" w:rsidRDefault="00D15F28" w:rsidP="00D15F28">
      <w:pPr>
        <w:rPr>
          <w:i/>
          <w:sz w:val="22"/>
        </w:rPr>
      </w:pPr>
      <w:r>
        <w:rPr>
          <w:lang w:bidi="en-US"/>
        </w:rPr>
        <w:sym w:font="Webdings" w:char="F0A8"/>
      </w:r>
      <w:r>
        <w:rPr>
          <w:lang w:bidi="en-US"/>
        </w:rPr>
        <w:t xml:space="preserve"> </w:t>
      </w:r>
      <w:r>
        <w:t xml:space="preserve"> </w:t>
      </w:r>
      <w:hyperlink r:id="rId34" w:tgtFrame="_blank" w:history="1">
        <w:r w:rsidRPr="003F14D5">
          <w:rPr>
            <w:rStyle w:val="Hyperlink"/>
          </w:rPr>
          <w:t>Australia's anti-discrimination law</w:t>
        </w:r>
      </w:hyperlink>
      <w:r>
        <w:t xml:space="preserve"> </w:t>
      </w:r>
      <w:r w:rsidRPr="00D15F28">
        <w:rPr>
          <w:i/>
          <w:sz w:val="22"/>
        </w:rPr>
        <w:t>(https://www.ag.gov.au/RightsAndProtections/HumanRights/Pages/Australias-Anti-Discrimination-Law.aspx)</w:t>
      </w:r>
    </w:p>
    <w:p w14:paraId="412E7174" w14:textId="229E12B8" w:rsidR="00D15F28" w:rsidRPr="00D15F28" w:rsidRDefault="00D15F28" w:rsidP="00D15F28">
      <w:pPr>
        <w:rPr>
          <w:i/>
          <w:sz w:val="22"/>
        </w:rPr>
      </w:pPr>
      <w:r>
        <w:rPr>
          <w:lang w:bidi="en-US"/>
        </w:rPr>
        <w:sym w:font="Webdings" w:char="F0A8"/>
      </w:r>
      <w:r>
        <w:rPr>
          <w:lang w:bidi="en-US"/>
        </w:rPr>
        <w:t xml:space="preserve"> </w:t>
      </w:r>
      <w:r>
        <w:t xml:space="preserve"> </w:t>
      </w:r>
      <w:hyperlink r:id="rId35" w:tgtFrame="_blank" w:history="1">
        <w:r w:rsidRPr="003F14D5">
          <w:rPr>
            <w:rStyle w:val="Hyperlink"/>
          </w:rPr>
          <w:t>The Fair Work Act 2009 (Act)</w:t>
        </w:r>
      </w:hyperlink>
      <w:r>
        <w:t xml:space="preserve"> (</w:t>
      </w:r>
      <w:r w:rsidRPr="00D15F28">
        <w:rPr>
          <w:i/>
          <w:sz w:val="22"/>
        </w:rPr>
        <w:t>https://www.alrc.gov.au/publication/grey-areas-age-barriers-to-work-in-commonwealth-laws-dp-78/2-recruitment-and-employment-law/the-fair-work-act-2009-cth/)</w:t>
      </w:r>
    </w:p>
    <w:p w14:paraId="2DC34456" w14:textId="1423AE04" w:rsidR="00D15F28" w:rsidRPr="00D15F28" w:rsidRDefault="00D15F28" w:rsidP="00D15F28">
      <w:pPr>
        <w:rPr>
          <w:i/>
          <w:sz w:val="22"/>
        </w:rPr>
      </w:pPr>
      <w:r>
        <w:rPr>
          <w:lang w:bidi="en-US"/>
        </w:rPr>
        <w:sym w:font="Webdings" w:char="F0A8"/>
      </w:r>
      <w:r>
        <w:rPr>
          <w:lang w:bidi="en-US"/>
        </w:rPr>
        <w:t xml:space="preserve"> </w:t>
      </w:r>
      <w:r>
        <w:t xml:space="preserve"> </w:t>
      </w:r>
      <w:hyperlink r:id="rId36" w:tgtFrame="_blank" w:history="1">
        <w:r w:rsidRPr="003F14D5">
          <w:rPr>
            <w:rStyle w:val="Hyperlink"/>
          </w:rPr>
          <w:t>Competition and Consumer Act 2010 (Australian competition and consumer commission (ACCC))</w:t>
        </w:r>
      </w:hyperlink>
      <w:r>
        <w:t xml:space="preserve"> </w:t>
      </w:r>
      <w:r w:rsidRPr="00D15F28">
        <w:rPr>
          <w:i/>
          <w:sz w:val="22"/>
        </w:rPr>
        <w:t>(https://www.accc.gov.au/about-us/australian-competition-consumer-commission/legislation)</w:t>
      </w:r>
    </w:p>
    <w:p w14:paraId="164183BB" w14:textId="75D336E1" w:rsidR="00D15F28" w:rsidRPr="00D15F28" w:rsidRDefault="00D15F28" w:rsidP="00D15F28">
      <w:pPr>
        <w:rPr>
          <w:i/>
          <w:sz w:val="22"/>
        </w:rPr>
      </w:pPr>
      <w:r>
        <w:rPr>
          <w:lang w:bidi="en-US"/>
        </w:rPr>
        <w:sym w:font="Webdings" w:char="F0A8"/>
      </w:r>
      <w:r>
        <w:rPr>
          <w:lang w:bidi="en-US"/>
        </w:rPr>
        <w:t xml:space="preserve"> </w:t>
      </w:r>
      <w:r>
        <w:t xml:space="preserve"> </w:t>
      </w:r>
      <w:hyperlink r:id="rId37" w:tgtFrame="_blank" w:history="1">
        <w:r w:rsidRPr="003F14D5">
          <w:rPr>
            <w:rStyle w:val="Hyperlink"/>
          </w:rPr>
          <w:t>Privacy Act 1988</w:t>
        </w:r>
      </w:hyperlink>
      <w:r>
        <w:t xml:space="preserve"> </w:t>
      </w:r>
      <w:r w:rsidRPr="00D15F28">
        <w:rPr>
          <w:i/>
          <w:sz w:val="22"/>
        </w:rPr>
        <w:t>(https://www.oaic.gov.au/privacy/the-privacy-act)</w:t>
      </w:r>
    </w:p>
    <w:p w14:paraId="6A6753EE" w14:textId="160B017B" w:rsidR="00D15F28" w:rsidRPr="00D15F28" w:rsidRDefault="00D15F28" w:rsidP="00D15F28">
      <w:pPr>
        <w:rPr>
          <w:i/>
          <w:sz w:val="22"/>
        </w:rPr>
      </w:pPr>
      <w:r>
        <w:rPr>
          <w:lang w:bidi="en-US"/>
        </w:rPr>
        <w:sym w:font="Webdings" w:char="F0A8"/>
      </w:r>
      <w:r>
        <w:rPr>
          <w:lang w:bidi="en-US"/>
        </w:rPr>
        <w:t xml:space="preserve"> </w:t>
      </w:r>
      <w:r>
        <w:t xml:space="preserve"> </w:t>
      </w:r>
      <w:hyperlink r:id="rId38" w:tgtFrame="_blank" w:history="1">
        <w:r w:rsidRPr="003F14D5">
          <w:rPr>
            <w:rStyle w:val="Hyperlink"/>
          </w:rPr>
          <w:t>Corporations Act 2001 (Cth)</w:t>
        </w:r>
      </w:hyperlink>
      <w:r>
        <w:t xml:space="preserve"> </w:t>
      </w:r>
      <w:r w:rsidRPr="00D15F28">
        <w:rPr>
          <w:i/>
          <w:sz w:val="22"/>
        </w:rPr>
        <w:t>(https://www.legislation.gov.au/Series/C2004A00818)</w:t>
      </w:r>
    </w:p>
    <w:p w14:paraId="190BB7BE" w14:textId="55B95848" w:rsidR="00D15F28" w:rsidRPr="00D15F28" w:rsidRDefault="00D15F28" w:rsidP="00D15F28">
      <w:pPr>
        <w:rPr>
          <w:i/>
          <w:sz w:val="22"/>
        </w:rPr>
      </w:pPr>
      <w:r>
        <w:rPr>
          <w:lang w:bidi="en-US"/>
        </w:rPr>
        <w:sym w:font="Webdings" w:char="F0A8"/>
      </w:r>
      <w:r>
        <w:rPr>
          <w:lang w:bidi="en-US"/>
        </w:rPr>
        <w:t xml:space="preserve"> </w:t>
      </w:r>
      <w:r>
        <w:t xml:space="preserve"> </w:t>
      </w:r>
      <w:hyperlink r:id="rId39" w:tgtFrame="_blank" w:history="1">
        <w:r w:rsidRPr="003F14D5">
          <w:rPr>
            <w:rStyle w:val="Hyperlink"/>
          </w:rPr>
          <w:t>Environmental legislation</w:t>
        </w:r>
      </w:hyperlink>
      <w:r>
        <w:t xml:space="preserve"> (</w:t>
      </w:r>
      <w:r w:rsidRPr="00D15F28">
        <w:rPr>
          <w:i/>
          <w:sz w:val="22"/>
        </w:rPr>
        <w:t>https://www.business.gov.au/Risk-management/Environmental-impact/Environmental-management-and-your-business)</w:t>
      </w:r>
    </w:p>
    <w:p w14:paraId="7194A52C" w14:textId="73A3069A" w:rsidR="00D15F28" w:rsidRPr="003F14D5" w:rsidRDefault="00D15F28" w:rsidP="00D15F28">
      <w:r>
        <w:rPr>
          <w:lang w:bidi="en-US"/>
        </w:rPr>
        <w:sym w:font="Webdings" w:char="F0A8"/>
      </w:r>
      <w:r>
        <w:rPr>
          <w:lang w:bidi="en-US"/>
        </w:rPr>
        <w:t xml:space="preserve"> </w:t>
      </w:r>
      <w:r>
        <w:t xml:space="preserve"> </w:t>
      </w:r>
      <w:r w:rsidRPr="003F14D5">
        <w:t>AS ISO 31000:2018 Risk Management Guidelines</w:t>
      </w:r>
      <w:r>
        <w:t xml:space="preserve"> (these guidelines can be accessed through the </w:t>
      </w:r>
      <w:hyperlink r:id="rId40" w:history="1">
        <w:r w:rsidRPr="00D15F28">
          <w:rPr>
            <w:rStyle w:val="Hyperlink"/>
          </w:rPr>
          <w:t>TAFE NSW Standards library guide</w:t>
        </w:r>
      </w:hyperlink>
      <w:r>
        <w:t xml:space="preserve"> </w:t>
      </w:r>
      <w:r w:rsidRPr="00D15F28">
        <w:rPr>
          <w:i/>
          <w:sz w:val="22"/>
        </w:rPr>
        <w:t>(https://tafensw.libguides.com/standards).</w:t>
      </w:r>
    </w:p>
    <w:p w14:paraId="3D3555C9" w14:textId="77777777" w:rsidR="005E6397" w:rsidRDefault="005E6397">
      <w:pPr>
        <w:rPr>
          <w:lang w:val="en-US" w:bidi="en-US"/>
        </w:rPr>
      </w:pPr>
      <w:r>
        <w:rPr>
          <w:lang w:val="en-US" w:bidi="en-US"/>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5E6397" w14:paraId="2B0960C5" w14:textId="77777777" w:rsidTr="00D57BD3">
        <w:trPr>
          <w:trHeight w:val="659"/>
        </w:trPr>
        <w:tc>
          <w:tcPr>
            <w:tcW w:w="992" w:type="dxa"/>
            <w:shd w:val="clear" w:color="auto" w:fill="F2F2F2" w:themeFill="background1" w:themeFillShade="F2"/>
            <w:vAlign w:val="center"/>
            <w:hideMark/>
          </w:tcPr>
          <w:p w14:paraId="462D1F39" w14:textId="77777777" w:rsidR="005E6397" w:rsidRDefault="005E6397" w:rsidP="00D57BD3">
            <w:pPr>
              <w:spacing w:after="0" w:line="240" w:lineRule="auto"/>
              <w:jc w:val="center"/>
            </w:pPr>
            <w:r>
              <w:rPr>
                <w:noProof/>
                <w:lang w:eastAsia="en-AU"/>
              </w:rPr>
              <w:lastRenderedPageBreak/>
              <w:drawing>
                <wp:inline distT="0" distB="0" distL="0" distR="0" wp14:anchorId="21D2428E" wp14:editId="1A500506">
                  <wp:extent cx="366395" cy="384810"/>
                  <wp:effectExtent l="0" t="0" r="0" b="0"/>
                  <wp:docPr id="1170200650" name="Picture 117020065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4C13B4BC" w14:textId="77777777" w:rsidR="005E6397" w:rsidRPr="00D303F6" w:rsidRDefault="005E6397" w:rsidP="00D57BD3">
            <w:pPr>
              <w:spacing w:after="0" w:line="240" w:lineRule="auto"/>
              <w:rPr>
                <w:color w:val="6260B8"/>
                <w:sz w:val="44"/>
                <w:szCs w:val="44"/>
              </w:rPr>
            </w:pPr>
            <w:r w:rsidRPr="00D303F6">
              <w:rPr>
                <w:color w:val="6260B8"/>
                <w:sz w:val="44"/>
                <w:szCs w:val="44"/>
              </w:rPr>
              <w:t>Practice activity</w:t>
            </w:r>
          </w:p>
        </w:tc>
      </w:tr>
    </w:tbl>
    <w:p w14:paraId="7744D3F3" w14:textId="77777777" w:rsidR="005E6397" w:rsidRPr="005E6397" w:rsidRDefault="005E6397" w:rsidP="009E6AAC">
      <w:pPr>
        <w:pStyle w:val="Heading4"/>
      </w:pPr>
      <w:bookmarkStart w:id="60" w:name="_Toc22727354"/>
      <w:r w:rsidRPr="005E6397">
        <w:t>Activity 2.1: Project Plan</w:t>
      </w:r>
      <w:bookmarkEnd w:id="60"/>
    </w:p>
    <w:p w14:paraId="26841394" w14:textId="77777777" w:rsidR="005E6397" w:rsidRPr="005D1584" w:rsidRDefault="005E6397" w:rsidP="005D1584">
      <w:pPr>
        <w:pStyle w:val="Body"/>
      </w:pPr>
      <w:r w:rsidRPr="005D1584">
        <w:t>This activity will provide you with an opportunity to outline a project plan in line with the project parameters.</w:t>
      </w:r>
    </w:p>
    <w:p w14:paraId="33EFE9CF" w14:textId="77777777" w:rsidR="005E6397" w:rsidRPr="005D1584" w:rsidRDefault="005E6397" w:rsidP="005D1584">
      <w:pPr>
        <w:pStyle w:val="Body"/>
      </w:pPr>
      <w:r w:rsidRPr="005D1584">
        <w:t>Read the question carefully and provide your answer in the space below (estimated time 20 minutes).</w:t>
      </w:r>
    </w:p>
    <w:p w14:paraId="15E98A43" w14:textId="77777777" w:rsidR="005E6397" w:rsidRPr="005E6397" w:rsidRDefault="005E6397" w:rsidP="00434678">
      <w:pPr>
        <w:pStyle w:val="ListNoActivity"/>
        <w:numPr>
          <w:ilvl w:val="0"/>
          <w:numId w:val="41"/>
        </w:numPr>
        <w:ind w:left="357" w:hanging="357"/>
        <w:rPr>
          <w:rFonts w:eastAsia="Calibri" w:cs="Microsoft Himalaya"/>
        </w:rPr>
      </w:pPr>
      <w:r w:rsidRPr="005E6397">
        <w:rPr>
          <w:rFonts w:eastAsia="Calibri" w:cs="Microsoft Himalaya"/>
        </w:rPr>
        <w:t>Create a contents page for a project plan in line with project parameters – include all the main headings you will need to cover</w:t>
      </w:r>
    </w:p>
    <w:p w14:paraId="3B69DA92" w14:textId="77777777" w:rsidR="005E6397" w:rsidRPr="005E6397" w:rsidRDefault="005E6397" w:rsidP="005E6397">
      <w:pPr>
        <w:keepLines/>
        <w:framePr w:w="8789" w:h="5015" w:vSpace="113" w:wrap="around" w:vAnchor="text" w:hAnchor="margin" w:xAlign="center" w:y="-1"/>
        <w:pBdr>
          <w:top w:val="single" w:sz="8" w:space="6" w:color="6260B8"/>
          <w:left w:val="single" w:sz="8" w:space="4" w:color="6260B8"/>
          <w:bottom w:val="single" w:sz="8" w:space="6" w:color="6260B8"/>
          <w:right w:val="single" w:sz="8" w:space="4" w:color="6260B8"/>
        </w:pBdr>
        <w:spacing w:after="120"/>
        <w:rPr>
          <w:rFonts w:eastAsia="Calibri" w:cs="Calibri"/>
        </w:rPr>
      </w:pPr>
    </w:p>
    <w:p w14:paraId="5AC4C038" w14:textId="77777777" w:rsidR="00F42754" w:rsidRPr="006E5817" w:rsidRDefault="005E6397" w:rsidP="00F42754">
      <w:pPr>
        <w:pStyle w:val="Heading2"/>
      </w:pPr>
      <w:r w:rsidRPr="005E6397">
        <w:rPr>
          <w:rFonts w:eastAsia="Calibri" w:cs="Microsoft Himalaya"/>
        </w:rPr>
        <w:br w:type="page"/>
      </w:r>
      <w:bookmarkStart w:id="61" w:name="_Toc22727355"/>
      <w:bookmarkStart w:id="62" w:name="_Toc26193648"/>
      <w:r w:rsidR="00F42754">
        <w:lastRenderedPageBreak/>
        <w:t>Identify and access appropriate project management tools</w:t>
      </w:r>
      <w:bookmarkEnd w:id="61"/>
      <w:bookmarkEnd w:id="62"/>
    </w:p>
    <w:p w14:paraId="490F08C0" w14:textId="77777777" w:rsidR="00F42754" w:rsidRDefault="00F42754" w:rsidP="00F42754">
      <w:pPr>
        <w:pStyle w:val="Body"/>
      </w:pPr>
      <w:bookmarkStart w:id="63" w:name="_Toc20742461"/>
      <w:r>
        <w:t>By the end of this chapter the learner should be able to:</w:t>
      </w:r>
    </w:p>
    <w:p w14:paraId="60CF8783" w14:textId="77777777" w:rsidR="00F42754" w:rsidRDefault="00F42754" w:rsidP="00434678">
      <w:pPr>
        <w:pStyle w:val="Body"/>
        <w:numPr>
          <w:ilvl w:val="0"/>
          <w:numId w:val="44"/>
        </w:numPr>
      </w:pPr>
      <w:r>
        <w:t>Demonstrate how to access an appropriate project management tool.</w:t>
      </w:r>
    </w:p>
    <w:p w14:paraId="3E43138B" w14:textId="77777777" w:rsidR="00F42754" w:rsidRDefault="00F42754" w:rsidP="00F42754">
      <w:pPr>
        <w:pStyle w:val="Heading3"/>
      </w:pPr>
      <w:r>
        <w:t>Project management tools</w:t>
      </w:r>
      <w:bookmarkEnd w:id="63"/>
    </w:p>
    <w:p w14:paraId="2E518959" w14:textId="77777777" w:rsidR="00F42754" w:rsidRPr="00DA4209" w:rsidRDefault="00F42754" w:rsidP="005D1584">
      <w:pPr>
        <w:pStyle w:val="Body"/>
      </w:pPr>
      <w:r w:rsidRPr="00293738">
        <w:rPr>
          <w:noProof/>
        </w:rPr>
        <w:t>Organisation</w:t>
      </w:r>
      <w:r>
        <w:t xml:space="preserve"> is vital to managing </w:t>
      </w:r>
      <w:r w:rsidRPr="003D392C">
        <w:rPr>
          <w:noProof/>
        </w:rPr>
        <w:t>projects</w:t>
      </w:r>
      <w:r>
        <w:rPr>
          <w:noProof/>
        </w:rPr>
        <w:t>,</w:t>
      </w:r>
      <w:r w:rsidRPr="00DA4209">
        <w:t xml:space="preserve"> and </w:t>
      </w:r>
      <w:r w:rsidRPr="003D392C">
        <w:rPr>
          <w:noProof/>
        </w:rPr>
        <w:t>a number of</w:t>
      </w:r>
      <w:r w:rsidRPr="00DA4209">
        <w:t xml:space="preserve"> tools and technologies will be used to maintain the smooth running of the project including GANTT charts and a project management information system.</w:t>
      </w:r>
    </w:p>
    <w:p w14:paraId="090EEA9C" w14:textId="77777777" w:rsidR="00F42754" w:rsidRDefault="00F42754" w:rsidP="005D1584">
      <w:pPr>
        <w:pStyle w:val="Body"/>
      </w:pPr>
      <w:r>
        <w:t xml:space="preserve">A Gantt chart is a visual representation of a project schedule that shows you what has to </w:t>
      </w:r>
      <w:r w:rsidRPr="003D392C">
        <w:rPr>
          <w:noProof/>
        </w:rPr>
        <w:t>be done</w:t>
      </w:r>
      <w:r>
        <w:t xml:space="preserve"> within your project and when it needs to be </w:t>
      </w:r>
      <w:r w:rsidRPr="003D392C">
        <w:rPr>
          <w:noProof/>
        </w:rPr>
        <w:t>done by</w:t>
      </w:r>
      <w:r>
        <w:t xml:space="preserve">. By laying out the project tasks and events in the order they should be completed in, the Gantt chart helps to sequence those events and tasks. It will show the project activities displayed against time and the time is broken down into increments; days, weeks or months. To the left of the chart is the list of activities, and along the </w:t>
      </w:r>
      <w:r w:rsidRPr="003D4041">
        <w:rPr>
          <w:noProof/>
        </w:rPr>
        <w:t>top</w:t>
      </w:r>
      <w:r>
        <w:rPr>
          <w:noProof/>
        </w:rPr>
        <w:t xml:space="preserve">, </w:t>
      </w:r>
      <w:r>
        <w:t xml:space="preserve">there is a suitable </w:t>
      </w:r>
      <w:r w:rsidRPr="00293738">
        <w:rPr>
          <w:noProof/>
        </w:rPr>
        <w:t>timescale</w:t>
      </w:r>
      <w:r>
        <w:t xml:space="preserve">. </w:t>
      </w:r>
    </w:p>
    <w:p w14:paraId="1C4B1CE5" w14:textId="750BEAF9" w:rsidR="00F42754" w:rsidRDefault="00F42754" w:rsidP="005D1584">
      <w:pPr>
        <w:pStyle w:val="Body"/>
      </w:pPr>
      <w:r>
        <w:t xml:space="preserve">The activities </w:t>
      </w:r>
      <w:r w:rsidRPr="003D392C">
        <w:rPr>
          <w:noProof/>
        </w:rPr>
        <w:t>are represented</w:t>
      </w:r>
      <w:r>
        <w:t xml:space="preserve"> by </w:t>
      </w:r>
      <w:r w:rsidRPr="003D392C">
        <w:rPr>
          <w:noProof/>
        </w:rPr>
        <w:t>bars</w:t>
      </w:r>
      <w:r>
        <w:rPr>
          <w:noProof/>
        </w:rPr>
        <w:t>,</w:t>
      </w:r>
      <w:r>
        <w:t xml:space="preserve"> and the position and length of that bar </w:t>
      </w:r>
      <w:r w:rsidRPr="00293738">
        <w:rPr>
          <w:noProof/>
        </w:rPr>
        <w:t>reflect</w:t>
      </w:r>
      <w:r>
        <w:t xml:space="preserve"> the start date, duration and end date of each activity. This chart uses the horizontal lines to show the amount of work that </w:t>
      </w:r>
      <w:r w:rsidRPr="003D392C">
        <w:rPr>
          <w:noProof/>
        </w:rPr>
        <w:t>is done</w:t>
      </w:r>
      <w:r>
        <w:t xml:space="preserve"> in certain periods of time </w:t>
      </w:r>
      <w:r w:rsidRPr="003D392C">
        <w:rPr>
          <w:noProof/>
        </w:rPr>
        <w:t>in relation to</w:t>
      </w:r>
      <w:r>
        <w:t xml:space="preserve"> the amount of time that </w:t>
      </w:r>
      <w:r w:rsidRPr="003D392C">
        <w:rPr>
          <w:noProof/>
        </w:rPr>
        <w:t>was originally planned</w:t>
      </w:r>
      <w:r>
        <w:t xml:space="preserve"> for those periods. </w:t>
      </w:r>
    </w:p>
    <w:p w14:paraId="053E38E0" w14:textId="77777777" w:rsidR="00F42754" w:rsidRPr="00DF63F3" w:rsidRDefault="00F42754" w:rsidP="005D1584">
      <w:pPr>
        <w:pStyle w:val="Body"/>
      </w:pPr>
      <w:r w:rsidRPr="00DF63F3">
        <w:t xml:space="preserve">A Gantt chart allows you </w:t>
      </w:r>
      <w:r w:rsidRPr="00DF63F3">
        <w:rPr>
          <w:noProof/>
        </w:rPr>
        <w:t>to easily see</w:t>
      </w:r>
      <w:r w:rsidRPr="00DF63F3">
        <w:t>:</w:t>
      </w:r>
    </w:p>
    <w:p w14:paraId="3F188C97" w14:textId="77777777" w:rsidR="00F42754" w:rsidRPr="00DA4209" w:rsidRDefault="00F42754" w:rsidP="00434678">
      <w:pPr>
        <w:pStyle w:val="Body"/>
        <w:numPr>
          <w:ilvl w:val="0"/>
          <w:numId w:val="44"/>
        </w:numPr>
      </w:pPr>
      <w:r w:rsidRPr="00DA4209">
        <w:t>the start and end date of the whole project</w:t>
      </w:r>
    </w:p>
    <w:p w14:paraId="2BD664EF" w14:textId="77777777" w:rsidR="00F42754" w:rsidRPr="00DA4209" w:rsidRDefault="00F42754" w:rsidP="00434678">
      <w:pPr>
        <w:pStyle w:val="Body"/>
        <w:numPr>
          <w:ilvl w:val="0"/>
          <w:numId w:val="44"/>
        </w:numPr>
      </w:pPr>
      <w:r w:rsidRPr="00DA4209">
        <w:t>what the various activities are</w:t>
      </w:r>
    </w:p>
    <w:p w14:paraId="5AEAE3C3" w14:textId="77777777" w:rsidR="00F42754" w:rsidRPr="00DA4209" w:rsidRDefault="00F42754" w:rsidP="00434678">
      <w:pPr>
        <w:pStyle w:val="Body"/>
        <w:numPr>
          <w:ilvl w:val="0"/>
          <w:numId w:val="44"/>
        </w:numPr>
      </w:pPr>
      <w:r w:rsidRPr="00DA4209">
        <w:t>when each activity begins and ends</w:t>
      </w:r>
    </w:p>
    <w:p w14:paraId="00309FDD" w14:textId="77777777" w:rsidR="00F42754" w:rsidRPr="00DA4209" w:rsidRDefault="00F42754" w:rsidP="00434678">
      <w:pPr>
        <w:pStyle w:val="Body"/>
        <w:numPr>
          <w:ilvl w:val="0"/>
          <w:numId w:val="44"/>
        </w:numPr>
      </w:pPr>
      <w:r w:rsidRPr="00DA4209">
        <w:t>how long each activity is scheduled to last</w:t>
      </w:r>
    </w:p>
    <w:p w14:paraId="6471839A" w14:textId="77777777" w:rsidR="00F42754" w:rsidRPr="00DA4209" w:rsidRDefault="00F42754" w:rsidP="00434678">
      <w:pPr>
        <w:pStyle w:val="Body"/>
        <w:numPr>
          <w:ilvl w:val="0"/>
          <w:numId w:val="44"/>
        </w:numPr>
      </w:pPr>
      <w:r w:rsidRPr="00DA4209">
        <w:t>where activities overlap with other activities, and by how much.</w:t>
      </w:r>
    </w:p>
    <w:p w14:paraId="71D28C20" w14:textId="77777777" w:rsidR="00F42754" w:rsidRDefault="00F42754" w:rsidP="005D1584">
      <w:pPr>
        <w:pStyle w:val="Body"/>
      </w:pPr>
      <w:r>
        <w:t>The Gantt chart is the most common and easiest way to create dependencies and to show predecessor and successor relationships.</w:t>
      </w:r>
    </w:p>
    <w:p w14:paraId="3556A668" w14:textId="77777777" w:rsidR="00F42754" w:rsidRDefault="00F42754" w:rsidP="00F42754">
      <w:r>
        <w:br w:type="page"/>
      </w:r>
    </w:p>
    <w:p w14:paraId="583AA425" w14:textId="77777777" w:rsidR="00F42754" w:rsidRDefault="00F42754" w:rsidP="00F42754">
      <w:pPr>
        <w:pStyle w:val="Heading4"/>
      </w:pPr>
      <w:r>
        <w:lastRenderedPageBreak/>
        <w:t>Examples of Gantt Charts</w:t>
      </w:r>
    </w:p>
    <w:p w14:paraId="488D1AB2" w14:textId="77777777" w:rsidR="00207FDA" w:rsidRDefault="00207FDA">
      <w:bookmarkStart w:id="64" w:name="_Toc413320601"/>
      <w:bookmarkStart w:id="65" w:name="_Toc410379345"/>
      <w:r>
        <w:rPr>
          <w:noProof/>
          <w:lang w:eastAsia="en-AU"/>
        </w:rPr>
        <w:drawing>
          <wp:inline distT="0" distB="0" distL="0" distR="0" wp14:anchorId="2499CFFF" wp14:editId="45BC6626">
            <wp:extent cx="5941060" cy="7797800"/>
            <wp:effectExtent l="0" t="0" r="2540" b="0"/>
            <wp:docPr id="21" name="Picture 21" descr="Gantt Chart shows dates across the top and tasks down the side. The chart is populated with date/task fields to indicate which task needs to be carried out at which time. The chart shows tasks/date dependicies and ultimately how long the project will take to complete." title="Gantt Chart exam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SBPMG522_L1_Gantt_charts_jpg.png"/>
                    <pic:cNvPicPr/>
                  </pic:nvPicPr>
                  <pic:blipFill>
                    <a:blip r:embed="rId41">
                      <a:extLst>
                        <a:ext uri="{28A0092B-C50C-407E-A947-70E740481C1C}">
                          <a14:useLocalDpi xmlns:a14="http://schemas.microsoft.com/office/drawing/2010/main" val="0"/>
                        </a:ext>
                      </a:extLst>
                    </a:blip>
                    <a:stretch>
                      <a:fillRect/>
                    </a:stretch>
                  </pic:blipFill>
                  <pic:spPr>
                    <a:xfrm>
                      <a:off x="0" y="0"/>
                      <a:ext cx="5941060" cy="7797800"/>
                    </a:xfrm>
                    <a:prstGeom prst="rect">
                      <a:avLst/>
                    </a:prstGeom>
                  </pic:spPr>
                </pic:pic>
              </a:graphicData>
            </a:graphic>
          </wp:inline>
        </w:drawing>
      </w:r>
    </w:p>
    <w:p w14:paraId="17A3FD44" w14:textId="3E5C7648" w:rsidR="009E6AAC" w:rsidRPr="005F46A0" w:rsidRDefault="00207FDA">
      <w:pPr>
        <w:rPr>
          <w:rFonts w:eastAsia="Times New Roman" w:cstheme="minorHAnsi"/>
          <w:b/>
          <w:noProof/>
          <w:color w:val="808080" w:themeColor="background1" w:themeShade="80"/>
          <w:kern w:val="22"/>
          <w:sz w:val="22"/>
          <w:szCs w:val="28"/>
          <w:lang w:eastAsia="en-AU"/>
        </w:rPr>
      </w:pPr>
      <w:r w:rsidRPr="005F46A0">
        <w:rPr>
          <w:color w:val="808080" w:themeColor="background1" w:themeShade="80"/>
          <w:sz w:val="20"/>
        </w:rPr>
        <w:t>© TAFE NSW 2019</w:t>
      </w:r>
      <w:r w:rsidR="005F46A0" w:rsidRPr="005F46A0">
        <w:rPr>
          <w:color w:val="808080" w:themeColor="background1" w:themeShade="80"/>
          <w:sz w:val="20"/>
        </w:rPr>
        <w:t xml:space="preserve"> Examples of Gantt Charts </w:t>
      </w:r>
      <w:r w:rsidR="009E6AAC" w:rsidRPr="005F46A0">
        <w:rPr>
          <w:color w:val="808080" w:themeColor="background1" w:themeShade="80"/>
          <w:sz w:val="20"/>
        </w:rPr>
        <w:br w:type="page"/>
      </w:r>
    </w:p>
    <w:p w14:paraId="63536F07" w14:textId="77777777" w:rsidR="00054CE8" w:rsidRDefault="00054CE8" w:rsidP="00054CE8">
      <w:pPr>
        <w:pStyle w:val="Heading4"/>
      </w:pPr>
      <w:r>
        <w:lastRenderedPageBreak/>
        <w:t>PERT chart</w:t>
      </w:r>
    </w:p>
    <w:p w14:paraId="4D8FB086" w14:textId="2EFD2B8C" w:rsidR="00054CE8" w:rsidRDefault="00054CE8" w:rsidP="005D1584">
      <w:pPr>
        <w:pStyle w:val="Body"/>
      </w:pPr>
      <w:r>
        <w:t xml:space="preserve">Another tool to map out the activities in the project is a Program Evaluation Review Technique, or PERT chart or network diagram. This tool illustrates the relationships between all the required tasks and the flow of work throughout the project. Review the </w:t>
      </w:r>
      <w:hyperlink r:id="rId42" w:history="1">
        <w:r w:rsidRPr="00054CE8">
          <w:rPr>
            <w:rStyle w:val="Hyperlink"/>
          </w:rPr>
          <w:t>Plan2go example of a PERT chart</w:t>
        </w:r>
      </w:hyperlink>
      <w:r>
        <w:t xml:space="preserve"> </w:t>
      </w:r>
      <w:r w:rsidRPr="00054CE8">
        <w:rPr>
          <w:i/>
          <w:sz w:val="22"/>
        </w:rPr>
        <w:t>(http://plan2go.nctafe.edu.au/assets/document-library/Project-Office/Project-tool-examples/Pert-chart-example.pdf)</w:t>
      </w:r>
    </w:p>
    <w:p w14:paraId="22A07BCC" w14:textId="049E724C" w:rsidR="00F42754" w:rsidRPr="003F7809" w:rsidRDefault="00F42754" w:rsidP="00F42754">
      <w:pPr>
        <w:pStyle w:val="Heading4"/>
        <w:rPr>
          <w:lang w:eastAsia="en-US"/>
        </w:rPr>
      </w:pPr>
      <w:r w:rsidRPr="003F7809">
        <w:t>Project Management Information Systems (PMIS)</w:t>
      </w:r>
      <w:bookmarkEnd w:id="64"/>
      <w:bookmarkEnd w:id="65"/>
    </w:p>
    <w:p w14:paraId="01BA06CC" w14:textId="77777777" w:rsidR="00F42754" w:rsidRPr="00E63A24" w:rsidRDefault="00F42754" w:rsidP="005D1584">
      <w:pPr>
        <w:pStyle w:val="Body"/>
      </w:pPr>
      <w:r w:rsidRPr="00E63A24">
        <w:t xml:space="preserve">You will probably use a project management information system to assist you in reporting on performance and issues arising from governance arrangements. A project management information system is a database that provides project managers with techniques and tools to collect, combine and disseminate information through electronic and manual channels during the planning, execution and closing stages of a project. </w:t>
      </w:r>
    </w:p>
    <w:p w14:paraId="58A37F1F" w14:textId="6BBFB756" w:rsidR="00F42754" w:rsidRPr="00E63A24" w:rsidRDefault="00F42754" w:rsidP="005D1584">
      <w:pPr>
        <w:pStyle w:val="Body"/>
      </w:pPr>
      <w:r w:rsidRPr="00E63A24">
        <w:t xml:space="preserve">A PMIS is </w:t>
      </w:r>
      <w:r w:rsidR="005F46A0">
        <w:rPr>
          <w:noProof/>
        </w:rPr>
        <w:t>a</w:t>
      </w:r>
      <w:r w:rsidRPr="00E63A24">
        <w:rPr>
          <w:noProof/>
        </w:rPr>
        <w:t xml:space="preserve"> vehicle</w:t>
      </w:r>
      <w:r w:rsidRPr="00E63A24">
        <w:t xml:space="preserve"> through which senior and middle leaders of the project communicate with one another. It can be as simple as a Microsoft </w:t>
      </w:r>
      <w:r w:rsidRPr="00E63A24">
        <w:rPr>
          <w:noProof/>
        </w:rPr>
        <w:t>Office</w:t>
      </w:r>
      <w:r w:rsidRPr="00E63A24">
        <w:t xml:space="preserve"> file to a bespoke PMIS enterprise package. There are also web-based PMISs.</w:t>
      </w:r>
    </w:p>
    <w:p w14:paraId="1350BF41" w14:textId="77777777" w:rsidR="00F42754" w:rsidRDefault="00F42754" w:rsidP="005D1584">
      <w:pPr>
        <w:pStyle w:val="Body"/>
      </w:pPr>
      <w:r w:rsidRPr="00E63A24">
        <w:t xml:space="preserve">During the planning stage, a PMIS is used to set all the frameworks for the project and defines the scope baseline. It is used to set out the objectives and </w:t>
      </w:r>
      <w:r w:rsidRPr="00E63A24">
        <w:rPr>
          <w:noProof/>
        </w:rPr>
        <w:t>timelines</w:t>
      </w:r>
      <w:r w:rsidRPr="00E63A24">
        <w:t xml:space="preserve"> of the project so that during the execution stage all of the accomplishments of the project can be measured against the initial plan at different stages and reports generated for stakeholders. It also enables project managers to manage materials, keep a record of financial data, and keep a record for auditing and reporting purposes. </w:t>
      </w:r>
    </w:p>
    <w:p w14:paraId="1BC5D5D1" w14:textId="77777777" w:rsidR="00F42754" w:rsidRPr="00E63A24" w:rsidRDefault="00F42754" w:rsidP="005D1584">
      <w:pPr>
        <w:pStyle w:val="Body"/>
      </w:pPr>
      <w:r w:rsidRPr="00E63A24">
        <w:t xml:space="preserve">At the close of the </w:t>
      </w:r>
      <w:r w:rsidRPr="00E63A24">
        <w:rPr>
          <w:noProof/>
        </w:rPr>
        <w:t>project,</w:t>
      </w:r>
      <w:r w:rsidRPr="00E63A24">
        <w:t xml:space="preserve"> the PMIS is used to review the project against the goals and objectives to check if all objectives have been achieved and also to highlight areas for improvement in efficiency for future projects. It can then be used to produce a final report on the project.</w:t>
      </w:r>
    </w:p>
    <w:p w14:paraId="0FA8650E" w14:textId="77777777" w:rsidR="00F42754" w:rsidRPr="00435511" w:rsidRDefault="00F42754" w:rsidP="005D1584">
      <w:pPr>
        <w:pStyle w:val="Body"/>
        <w:rPr>
          <w:rStyle w:val="Strong"/>
          <w:b w:val="0"/>
          <w:bCs w:val="0"/>
        </w:rPr>
      </w:pPr>
      <w:r w:rsidRPr="00435511">
        <w:rPr>
          <w:rStyle w:val="Strong"/>
          <w:b w:val="0"/>
          <w:bCs w:val="0"/>
        </w:rPr>
        <w:t>A project management information system:</w:t>
      </w:r>
    </w:p>
    <w:p w14:paraId="4A39916B" w14:textId="77777777" w:rsidR="00F42754" w:rsidRPr="00E63A24" w:rsidRDefault="00F42754" w:rsidP="00434678">
      <w:pPr>
        <w:pStyle w:val="Bullets"/>
        <w:numPr>
          <w:ilvl w:val="0"/>
          <w:numId w:val="42"/>
        </w:numPr>
        <w:rPr>
          <w:sz w:val="24"/>
          <w:szCs w:val="24"/>
          <w:lang w:val="en-AU"/>
        </w:rPr>
      </w:pPr>
      <w:r w:rsidRPr="00E63A24">
        <w:rPr>
          <w:noProof/>
          <w:sz w:val="24"/>
          <w:szCs w:val="24"/>
        </w:rPr>
        <w:t>Is</w:t>
      </w:r>
      <w:r w:rsidRPr="00E63A24">
        <w:rPr>
          <w:sz w:val="24"/>
          <w:szCs w:val="24"/>
        </w:rPr>
        <w:t xml:space="preserve"> a means of communicating knowledge about the project, including:</w:t>
      </w:r>
    </w:p>
    <w:p w14:paraId="1D8C8CB7" w14:textId="77777777" w:rsidR="00F42754" w:rsidRPr="00F42754" w:rsidRDefault="00F42754" w:rsidP="00F42754">
      <w:pPr>
        <w:pStyle w:val="Bullets2"/>
        <w:rPr>
          <w:sz w:val="24"/>
        </w:rPr>
      </w:pPr>
      <w:r w:rsidRPr="00F42754">
        <w:rPr>
          <w:sz w:val="24"/>
        </w:rPr>
        <w:t>scope</w:t>
      </w:r>
    </w:p>
    <w:p w14:paraId="33FF0FF7" w14:textId="77777777" w:rsidR="00F42754" w:rsidRPr="00F42754" w:rsidRDefault="00F42754" w:rsidP="00F42754">
      <w:pPr>
        <w:pStyle w:val="Bullets2"/>
        <w:rPr>
          <w:sz w:val="24"/>
        </w:rPr>
      </w:pPr>
      <w:r w:rsidRPr="00F42754">
        <w:rPr>
          <w:sz w:val="24"/>
        </w:rPr>
        <w:t>timeframes</w:t>
      </w:r>
    </w:p>
    <w:p w14:paraId="5B143525" w14:textId="77777777" w:rsidR="00F42754" w:rsidRPr="00F42754" w:rsidRDefault="00F42754" w:rsidP="00F42754">
      <w:pPr>
        <w:pStyle w:val="Bullets2"/>
        <w:rPr>
          <w:sz w:val="24"/>
        </w:rPr>
      </w:pPr>
      <w:r w:rsidRPr="00F42754">
        <w:rPr>
          <w:sz w:val="24"/>
        </w:rPr>
        <w:t>financial costs</w:t>
      </w:r>
    </w:p>
    <w:p w14:paraId="3147B20C" w14:textId="77777777" w:rsidR="00F42754" w:rsidRPr="00F42754" w:rsidRDefault="00F42754" w:rsidP="00F42754">
      <w:pPr>
        <w:pStyle w:val="Bullets2"/>
        <w:rPr>
          <w:sz w:val="24"/>
        </w:rPr>
      </w:pPr>
      <w:r w:rsidRPr="00F42754">
        <w:rPr>
          <w:sz w:val="24"/>
        </w:rPr>
        <w:t>quality assurance</w:t>
      </w:r>
    </w:p>
    <w:p w14:paraId="26863587" w14:textId="77777777" w:rsidR="00F42754" w:rsidRPr="00F42754" w:rsidRDefault="00F42754" w:rsidP="00F42754">
      <w:pPr>
        <w:pStyle w:val="Bullets2"/>
        <w:rPr>
          <w:sz w:val="24"/>
        </w:rPr>
      </w:pPr>
      <w:r w:rsidRPr="00F42754">
        <w:rPr>
          <w:sz w:val="24"/>
        </w:rPr>
        <w:t>human resources</w:t>
      </w:r>
    </w:p>
    <w:p w14:paraId="05C0343E" w14:textId="77777777" w:rsidR="00F42754" w:rsidRPr="00F42754" w:rsidRDefault="00F42754" w:rsidP="00F42754">
      <w:pPr>
        <w:pStyle w:val="Bullets2"/>
        <w:rPr>
          <w:sz w:val="24"/>
        </w:rPr>
      </w:pPr>
      <w:r w:rsidRPr="00F42754">
        <w:rPr>
          <w:sz w:val="24"/>
        </w:rPr>
        <w:t>communications</w:t>
      </w:r>
    </w:p>
    <w:p w14:paraId="39A0EAD7" w14:textId="77777777" w:rsidR="00F42754" w:rsidRPr="00F42754" w:rsidRDefault="00F42754" w:rsidP="00F42754">
      <w:pPr>
        <w:pStyle w:val="Bullets2"/>
        <w:rPr>
          <w:sz w:val="24"/>
        </w:rPr>
      </w:pPr>
      <w:r w:rsidRPr="00F42754">
        <w:rPr>
          <w:sz w:val="24"/>
        </w:rPr>
        <w:lastRenderedPageBreak/>
        <w:t>risk</w:t>
      </w:r>
    </w:p>
    <w:p w14:paraId="6D5E1C69" w14:textId="77777777" w:rsidR="00F42754" w:rsidRPr="00F42754" w:rsidRDefault="00F42754" w:rsidP="00F42754">
      <w:pPr>
        <w:pStyle w:val="Bullets2"/>
        <w:rPr>
          <w:sz w:val="24"/>
        </w:rPr>
      </w:pPr>
      <w:r w:rsidRPr="00F42754">
        <w:rPr>
          <w:sz w:val="24"/>
        </w:rPr>
        <w:t>procurement</w:t>
      </w:r>
    </w:p>
    <w:p w14:paraId="4E74CDF9" w14:textId="77777777" w:rsidR="00F42754" w:rsidRPr="00F42754" w:rsidRDefault="00F42754" w:rsidP="00F42754">
      <w:pPr>
        <w:pStyle w:val="Bullets2"/>
        <w:rPr>
          <w:sz w:val="24"/>
        </w:rPr>
      </w:pPr>
      <w:r w:rsidRPr="00F42754">
        <w:rPr>
          <w:sz w:val="24"/>
        </w:rPr>
        <w:t>governance</w:t>
      </w:r>
    </w:p>
    <w:p w14:paraId="720E9D99" w14:textId="77777777" w:rsidR="00F42754" w:rsidRPr="00F42754" w:rsidRDefault="00F42754" w:rsidP="00F42754">
      <w:pPr>
        <w:pStyle w:val="Bullets2"/>
        <w:rPr>
          <w:sz w:val="24"/>
        </w:rPr>
      </w:pPr>
      <w:r w:rsidRPr="00F42754">
        <w:rPr>
          <w:sz w:val="24"/>
        </w:rPr>
        <w:t>change and issues management</w:t>
      </w:r>
    </w:p>
    <w:p w14:paraId="35C0F61C" w14:textId="77777777" w:rsidR="00F42754" w:rsidRPr="00F42754" w:rsidRDefault="00F42754" w:rsidP="00F42754">
      <w:pPr>
        <w:pStyle w:val="Bullets2"/>
        <w:rPr>
          <w:sz w:val="24"/>
        </w:rPr>
      </w:pPr>
      <w:r w:rsidRPr="00F42754">
        <w:rPr>
          <w:sz w:val="24"/>
        </w:rPr>
        <w:t>stakeholders</w:t>
      </w:r>
    </w:p>
    <w:p w14:paraId="46AE7001" w14:textId="77777777" w:rsidR="00F42754" w:rsidRPr="00054CE8" w:rsidRDefault="00F42754" w:rsidP="00434678">
      <w:pPr>
        <w:pStyle w:val="Bullets"/>
        <w:numPr>
          <w:ilvl w:val="0"/>
          <w:numId w:val="42"/>
        </w:numPr>
        <w:rPr>
          <w:sz w:val="24"/>
          <w:szCs w:val="24"/>
        </w:rPr>
      </w:pPr>
      <w:r w:rsidRPr="00054CE8">
        <w:rPr>
          <w:sz w:val="24"/>
          <w:szCs w:val="24"/>
        </w:rPr>
        <w:t>Provides a systematic approach to the storage, searching and retrieval of information relevant to the project so that information is easily accessible. A PMIS automatically controls the following processes in relation to data:</w:t>
      </w:r>
    </w:p>
    <w:p w14:paraId="2D0BBC6B" w14:textId="77777777" w:rsidR="00F42754" w:rsidRPr="00F42754" w:rsidRDefault="00F42754" w:rsidP="00F42754">
      <w:pPr>
        <w:pStyle w:val="Bullets2"/>
        <w:rPr>
          <w:sz w:val="24"/>
        </w:rPr>
      </w:pPr>
      <w:r w:rsidRPr="00F42754">
        <w:rPr>
          <w:sz w:val="24"/>
        </w:rPr>
        <w:t>input</w:t>
      </w:r>
    </w:p>
    <w:p w14:paraId="3648177C" w14:textId="77777777" w:rsidR="00F42754" w:rsidRPr="00F42754" w:rsidRDefault="00F42754" w:rsidP="00F42754">
      <w:pPr>
        <w:pStyle w:val="Bullets2"/>
        <w:rPr>
          <w:sz w:val="24"/>
        </w:rPr>
      </w:pPr>
      <w:r w:rsidRPr="00F42754">
        <w:rPr>
          <w:sz w:val="24"/>
        </w:rPr>
        <w:t>storage</w:t>
      </w:r>
    </w:p>
    <w:p w14:paraId="06B9B5E2" w14:textId="77777777" w:rsidR="00F42754" w:rsidRPr="00F42754" w:rsidRDefault="00F42754" w:rsidP="00F42754">
      <w:pPr>
        <w:pStyle w:val="Bullets2"/>
        <w:rPr>
          <w:sz w:val="24"/>
        </w:rPr>
      </w:pPr>
      <w:r w:rsidRPr="00F42754">
        <w:rPr>
          <w:sz w:val="24"/>
        </w:rPr>
        <w:t>processing</w:t>
      </w:r>
    </w:p>
    <w:p w14:paraId="1D835DAB" w14:textId="77777777" w:rsidR="00F42754" w:rsidRPr="00F42754" w:rsidRDefault="00F42754" w:rsidP="00F42754">
      <w:pPr>
        <w:pStyle w:val="Bullets2"/>
        <w:rPr>
          <w:sz w:val="24"/>
        </w:rPr>
      </w:pPr>
      <w:r w:rsidRPr="00F42754">
        <w:rPr>
          <w:sz w:val="24"/>
        </w:rPr>
        <w:t>output</w:t>
      </w:r>
    </w:p>
    <w:p w14:paraId="53AD364C" w14:textId="77777777" w:rsidR="00F42754" w:rsidRPr="00F42754" w:rsidRDefault="00F42754" w:rsidP="00F42754">
      <w:pPr>
        <w:pStyle w:val="Bullets2"/>
        <w:rPr>
          <w:sz w:val="24"/>
        </w:rPr>
      </w:pPr>
      <w:r w:rsidRPr="00F42754">
        <w:rPr>
          <w:sz w:val="24"/>
        </w:rPr>
        <w:t>control/security</w:t>
      </w:r>
    </w:p>
    <w:p w14:paraId="3708DEE5" w14:textId="77777777" w:rsidR="00F42754" w:rsidRPr="00E63A24" w:rsidRDefault="00F42754" w:rsidP="00434678">
      <w:pPr>
        <w:pStyle w:val="Bullets"/>
        <w:numPr>
          <w:ilvl w:val="0"/>
          <w:numId w:val="42"/>
        </w:numPr>
        <w:rPr>
          <w:sz w:val="24"/>
          <w:szCs w:val="24"/>
        </w:rPr>
      </w:pPr>
      <w:r w:rsidRPr="00E63A24">
        <w:rPr>
          <w:sz w:val="24"/>
          <w:szCs w:val="24"/>
        </w:rPr>
        <w:t>may include:</w:t>
      </w:r>
    </w:p>
    <w:p w14:paraId="6A5BD67F" w14:textId="77777777" w:rsidR="00F42754" w:rsidRPr="00F42754" w:rsidRDefault="00F42754" w:rsidP="00F42754">
      <w:pPr>
        <w:pStyle w:val="Bullets2"/>
        <w:rPr>
          <w:sz w:val="24"/>
        </w:rPr>
      </w:pPr>
      <w:r w:rsidRPr="00F42754">
        <w:rPr>
          <w:sz w:val="24"/>
        </w:rPr>
        <w:t>access authority levels</w:t>
      </w:r>
    </w:p>
    <w:p w14:paraId="6040C823" w14:textId="77777777" w:rsidR="00F42754" w:rsidRPr="00F42754" w:rsidRDefault="00F42754" w:rsidP="00F42754">
      <w:pPr>
        <w:pStyle w:val="Bullets2"/>
        <w:rPr>
          <w:sz w:val="24"/>
        </w:rPr>
      </w:pPr>
      <w:r w:rsidRPr="00F42754">
        <w:rPr>
          <w:sz w:val="24"/>
        </w:rPr>
        <w:t>complex computer-based systems</w:t>
      </w:r>
    </w:p>
    <w:p w14:paraId="304AC62D" w14:textId="77777777" w:rsidR="00F42754" w:rsidRPr="00F42754" w:rsidRDefault="00F42754" w:rsidP="00F42754">
      <w:pPr>
        <w:pStyle w:val="Bullets2"/>
        <w:rPr>
          <w:sz w:val="24"/>
        </w:rPr>
      </w:pPr>
      <w:r w:rsidRPr="00F42754">
        <w:rPr>
          <w:sz w:val="24"/>
        </w:rPr>
        <w:t>data ownership considerations</w:t>
      </w:r>
    </w:p>
    <w:p w14:paraId="3FA16F8F" w14:textId="03E5E93A" w:rsidR="00F42754" w:rsidRPr="00F42754" w:rsidRDefault="00F42754" w:rsidP="00F42754">
      <w:pPr>
        <w:pStyle w:val="Bullets2"/>
        <w:rPr>
          <w:sz w:val="24"/>
        </w:rPr>
      </w:pPr>
      <w:r w:rsidRPr="00F42754">
        <w:rPr>
          <w:sz w:val="24"/>
        </w:rPr>
        <w:t xml:space="preserve">modified systems to cater </w:t>
      </w:r>
      <w:r w:rsidR="005F46A0">
        <w:rPr>
          <w:sz w:val="24"/>
        </w:rPr>
        <w:t>to</w:t>
      </w:r>
      <w:r w:rsidRPr="00F42754">
        <w:rPr>
          <w:sz w:val="24"/>
        </w:rPr>
        <w:t xml:space="preserve"> unique project requirements</w:t>
      </w:r>
    </w:p>
    <w:p w14:paraId="2F41982B" w14:textId="77777777" w:rsidR="00F42754" w:rsidRPr="00F42754" w:rsidRDefault="00F42754" w:rsidP="00F42754">
      <w:pPr>
        <w:pStyle w:val="Bullets2"/>
        <w:rPr>
          <w:sz w:val="24"/>
        </w:rPr>
      </w:pPr>
      <w:r w:rsidRPr="00F42754">
        <w:rPr>
          <w:sz w:val="24"/>
        </w:rPr>
        <w:t>privacy considerations</w:t>
      </w:r>
    </w:p>
    <w:p w14:paraId="02776D96" w14:textId="77777777" w:rsidR="00F42754" w:rsidRPr="00F42754" w:rsidRDefault="00F42754" w:rsidP="00F42754">
      <w:pPr>
        <w:pStyle w:val="Bullets2"/>
        <w:rPr>
          <w:sz w:val="24"/>
        </w:rPr>
      </w:pPr>
      <w:r w:rsidRPr="00F42754">
        <w:rPr>
          <w:sz w:val="24"/>
        </w:rPr>
        <w:t>simple manual systems.</w:t>
      </w:r>
    </w:p>
    <w:p w14:paraId="3AB3BD4E" w14:textId="77777777" w:rsidR="00F42754" w:rsidRPr="00E63A24" w:rsidRDefault="00F42754" w:rsidP="005D1584">
      <w:pPr>
        <w:pStyle w:val="Body"/>
      </w:pPr>
      <w:r w:rsidRPr="00E63A24">
        <w:t xml:space="preserve">A PMIS sets a standard protocol for storing information ensuring that it is gathered, collated and recorded in a consistent manner throughout the life of the project. Procedures and formats for documenting information will be dictated by the PMIS so that all who input information will do so to the agreed standard. The consistency makes analysing and comparing information throughout different stages </w:t>
      </w:r>
      <w:r w:rsidRPr="00E63A24">
        <w:rPr>
          <w:noProof/>
        </w:rPr>
        <w:t>of</w:t>
      </w:r>
      <w:r w:rsidRPr="00E63A24">
        <w:t xml:space="preserve"> the project much more efficient and accurate. </w:t>
      </w:r>
    </w:p>
    <w:p w14:paraId="1C721A74" w14:textId="0D20DF7E" w:rsidR="00F42754" w:rsidRPr="00E63A24" w:rsidRDefault="00F42754" w:rsidP="005D1584">
      <w:pPr>
        <w:pStyle w:val="Body"/>
      </w:pPr>
      <w:r w:rsidRPr="00E63A24">
        <w:t xml:space="preserve">A PMIS will usually </w:t>
      </w:r>
      <w:r w:rsidRPr="00E63A24">
        <w:rPr>
          <w:noProof/>
        </w:rPr>
        <w:t>be managed</w:t>
      </w:r>
      <w:r w:rsidRPr="00E63A24">
        <w:t xml:space="preserve"> by a designated person or a team of designated people responsible for different areas of the project. The information within the PMIS will be quality assurance checked by them to ensure </w:t>
      </w:r>
      <w:r w:rsidR="005F46A0">
        <w:t xml:space="preserve">the </w:t>
      </w:r>
      <w:r w:rsidRPr="00E63A24">
        <w:t>accuracy and relevance of information communicated to stakeholders.</w:t>
      </w:r>
    </w:p>
    <w:p w14:paraId="606D98B3" w14:textId="77777777" w:rsidR="00F42754" w:rsidRPr="00E63A24" w:rsidRDefault="00F42754" w:rsidP="005D1584">
      <w:pPr>
        <w:pStyle w:val="Body"/>
      </w:pPr>
      <w:r w:rsidRPr="00E63A24">
        <w:lastRenderedPageBreak/>
        <w:t>A PMIS helps to keep information relevant and up to date. When reporting during the project, the information that is communicated must be real-time and accurate at the time of reporting. A PMIS can generate automatic updates of specific measures within the project. A simple manual system does not have this facility and is open to human error.</w:t>
      </w:r>
    </w:p>
    <w:p w14:paraId="510CA690" w14:textId="77777777" w:rsidR="00054CE8" w:rsidRDefault="00F42754" w:rsidP="005D1584">
      <w:pPr>
        <w:pStyle w:val="Body"/>
      </w:pPr>
      <w:r w:rsidRPr="00E63A24">
        <w:t>Having access authority levels, data ownership and privacy considerations all help to preserve the integrity of the information held on the PMIS.</w:t>
      </w:r>
    </w:p>
    <w:p w14:paraId="65498E9D" w14:textId="77777777" w:rsidR="00054CE8" w:rsidRDefault="00054CE8" w:rsidP="007B6526">
      <w:pPr>
        <w:jc w:val="center"/>
      </w:pPr>
      <w:r>
        <w:rPr>
          <w:noProof/>
          <w:lang w:eastAsia="en-AU"/>
        </w:rPr>
        <w:drawing>
          <wp:inline distT="0" distB="0" distL="0" distR="0" wp14:anchorId="25443527" wp14:editId="665663EE">
            <wp:extent cx="4693569" cy="3129045"/>
            <wp:effectExtent l="0" t="0" r="0" b="0"/>
            <wp:docPr id="22" name="Picture 22" descr="The PMIS shows sub-categories of input, storage, processing, output, control/security. Under these fields are scope, timeframes, financial costs, quality assurance, human resources, communications, risk, procurement, governance, change and issues management and stakeholders." title="PMIS Visual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SBPMG522_L1_PMIS_jpg.png"/>
                    <pic:cNvPicPr/>
                  </pic:nvPicPr>
                  <pic:blipFill>
                    <a:blip r:embed="rId43">
                      <a:extLst>
                        <a:ext uri="{28A0092B-C50C-407E-A947-70E740481C1C}">
                          <a14:useLocalDpi xmlns:a14="http://schemas.microsoft.com/office/drawing/2010/main" val="0"/>
                        </a:ext>
                      </a:extLst>
                    </a:blip>
                    <a:stretch>
                      <a:fillRect/>
                    </a:stretch>
                  </pic:blipFill>
                  <pic:spPr>
                    <a:xfrm>
                      <a:off x="0" y="0"/>
                      <a:ext cx="4724543" cy="3149695"/>
                    </a:xfrm>
                    <a:prstGeom prst="rect">
                      <a:avLst/>
                    </a:prstGeom>
                  </pic:spPr>
                </pic:pic>
              </a:graphicData>
            </a:graphic>
          </wp:inline>
        </w:drawing>
      </w:r>
    </w:p>
    <w:p w14:paraId="51F0FDC4" w14:textId="128A9211" w:rsidR="00054CE8" w:rsidRPr="005F46A0" w:rsidRDefault="00054CE8" w:rsidP="00054CE8">
      <w:pPr>
        <w:rPr>
          <w:color w:val="808080" w:themeColor="background1" w:themeShade="80"/>
          <w:sz w:val="20"/>
        </w:rPr>
      </w:pPr>
      <w:r w:rsidRPr="005F46A0">
        <w:rPr>
          <w:color w:val="808080" w:themeColor="background1" w:themeShade="80"/>
          <w:sz w:val="20"/>
        </w:rPr>
        <w:t>© TAFE NSW 2019</w:t>
      </w:r>
      <w:r w:rsidR="005F46A0" w:rsidRPr="005F46A0">
        <w:rPr>
          <w:color w:val="808080" w:themeColor="background1" w:themeShade="80"/>
          <w:sz w:val="20"/>
        </w:rPr>
        <w:t xml:space="preserve"> PMIS visual graphic</w:t>
      </w:r>
    </w:p>
    <w:p w14:paraId="655068D2" w14:textId="77777777" w:rsidR="00F42754" w:rsidRPr="00CC72D8" w:rsidRDefault="00F42754" w:rsidP="00F42754">
      <w:pPr>
        <w:pStyle w:val="Heading4"/>
      </w:pPr>
      <w:r>
        <w:t>E</w:t>
      </w:r>
      <w:r w:rsidRPr="00CC72D8">
        <w:t>xamples of project management tools</w:t>
      </w:r>
    </w:p>
    <w:p w14:paraId="58D220F2" w14:textId="77777777" w:rsidR="00F42754" w:rsidRPr="00E63A24" w:rsidRDefault="00F42754" w:rsidP="005D1584">
      <w:pPr>
        <w:pStyle w:val="Body"/>
      </w:pPr>
      <w:r w:rsidRPr="00E63A24">
        <w:t>Further examples of project management tools include:</w:t>
      </w:r>
    </w:p>
    <w:p w14:paraId="1046C9E5" w14:textId="77777777" w:rsidR="00F42754" w:rsidRPr="00E63A24" w:rsidRDefault="00F42754" w:rsidP="00434678">
      <w:pPr>
        <w:pStyle w:val="Bullets"/>
        <w:numPr>
          <w:ilvl w:val="0"/>
          <w:numId w:val="43"/>
        </w:numPr>
        <w:rPr>
          <w:sz w:val="24"/>
          <w:szCs w:val="24"/>
        </w:rPr>
      </w:pPr>
      <w:r w:rsidRPr="001A5F0E">
        <w:rPr>
          <w:rStyle w:val="Heading5Char"/>
          <w:rFonts w:eastAsia="Calibri"/>
          <w:sz w:val="24"/>
          <w:szCs w:val="24"/>
        </w:rPr>
        <w:t>Deliverables</w:t>
      </w:r>
      <w:r>
        <w:rPr>
          <w:sz w:val="24"/>
          <w:szCs w:val="24"/>
        </w:rPr>
        <w:t>—</w:t>
      </w:r>
      <w:r w:rsidRPr="00E63A24">
        <w:rPr>
          <w:sz w:val="24"/>
          <w:szCs w:val="24"/>
        </w:rPr>
        <w:t>what the end product/outcome of the project is</w:t>
      </w:r>
      <w:r>
        <w:rPr>
          <w:sz w:val="24"/>
          <w:szCs w:val="24"/>
        </w:rPr>
        <w:t>.</w:t>
      </w:r>
    </w:p>
    <w:p w14:paraId="06BC11D7" w14:textId="77777777" w:rsidR="00F42754" w:rsidRPr="00E63A24" w:rsidRDefault="00F42754" w:rsidP="00434678">
      <w:pPr>
        <w:pStyle w:val="Bullets"/>
        <w:numPr>
          <w:ilvl w:val="0"/>
          <w:numId w:val="43"/>
        </w:numPr>
        <w:rPr>
          <w:sz w:val="24"/>
          <w:szCs w:val="24"/>
        </w:rPr>
      </w:pPr>
      <w:r w:rsidRPr="001A5F0E">
        <w:rPr>
          <w:rStyle w:val="Heading5Char"/>
          <w:rFonts w:eastAsia="Calibri"/>
          <w:sz w:val="24"/>
          <w:szCs w:val="24"/>
        </w:rPr>
        <w:t>Work breakdown</w:t>
      </w:r>
      <w:r>
        <w:rPr>
          <w:sz w:val="24"/>
          <w:szCs w:val="24"/>
        </w:rPr>
        <w:t>—</w:t>
      </w:r>
      <w:r w:rsidRPr="00E63A24">
        <w:rPr>
          <w:sz w:val="24"/>
          <w:szCs w:val="24"/>
        </w:rPr>
        <w:t>a breakdown of the project into smaller, manageable sections to identify the resources needed for each activity and to allocate roles and responsibilities for each project team and member</w:t>
      </w:r>
      <w:r>
        <w:rPr>
          <w:sz w:val="24"/>
          <w:szCs w:val="24"/>
        </w:rPr>
        <w:t>.</w:t>
      </w:r>
    </w:p>
    <w:p w14:paraId="780508B1" w14:textId="77777777" w:rsidR="00F42754" w:rsidRPr="00E63A24" w:rsidRDefault="00F42754" w:rsidP="00434678">
      <w:pPr>
        <w:pStyle w:val="Bullets"/>
        <w:numPr>
          <w:ilvl w:val="0"/>
          <w:numId w:val="43"/>
        </w:numPr>
        <w:rPr>
          <w:sz w:val="24"/>
          <w:szCs w:val="24"/>
        </w:rPr>
      </w:pPr>
      <w:r w:rsidRPr="001A5F0E">
        <w:rPr>
          <w:rStyle w:val="Heading5Char"/>
          <w:rFonts w:eastAsia="Calibri"/>
          <w:sz w:val="24"/>
          <w:szCs w:val="24"/>
        </w:rPr>
        <w:t>Budget and allocation of resources</w:t>
      </w:r>
      <w:r>
        <w:rPr>
          <w:sz w:val="24"/>
          <w:szCs w:val="24"/>
        </w:rPr>
        <w:t>—</w:t>
      </w:r>
      <w:r w:rsidRPr="00E63A24">
        <w:rPr>
          <w:sz w:val="24"/>
          <w:szCs w:val="24"/>
        </w:rPr>
        <w:t>overall budget and breakdown, e.g. for different departments, items</w:t>
      </w:r>
      <w:r>
        <w:rPr>
          <w:sz w:val="24"/>
          <w:szCs w:val="24"/>
        </w:rPr>
        <w:t>.</w:t>
      </w:r>
    </w:p>
    <w:p w14:paraId="742B7937" w14:textId="77777777" w:rsidR="00F42754" w:rsidRPr="00E63A24" w:rsidRDefault="00F42754" w:rsidP="00434678">
      <w:pPr>
        <w:pStyle w:val="Bullets"/>
        <w:numPr>
          <w:ilvl w:val="0"/>
          <w:numId w:val="43"/>
        </w:numPr>
        <w:rPr>
          <w:sz w:val="24"/>
          <w:szCs w:val="24"/>
        </w:rPr>
      </w:pPr>
      <w:r w:rsidRPr="001A5F0E">
        <w:rPr>
          <w:rStyle w:val="Heading5Char"/>
          <w:rFonts w:eastAsia="Calibri"/>
          <w:sz w:val="24"/>
          <w:szCs w:val="24"/>
        </w:rPr>
        <w:t>Timelines</w:t>
      </w:r>
      <w:r>
        <w:rPr>
          <w:sz w:val="24"/>
          <w:szCs w:val="24"/>
        </w:rPr>
        <w:t>—</w:t>
      </w:r>
      <w:r w:rsidRPr="00E63A24">
        <w:rPr>
          <w:sz w:val="24"/>
          <w:szCs w:val="24"/>
        </w:rPr>
        <w:t>deadlines for different milestones</w:t>
      </w:r>
      <w:r>
        <w:rPr>
          <w:sz w:val="24"/>
          <w:szCs w:val="24"/>
        </w:rPr>
        <w:t>.</w:t>
      </w:r>
    </w:p>
    <w:p w14:paraId="42D62A31" w14:textId="77777777" w:rsidR="00F42754" w:rsidRPr="00E63A24" w:rsidRDefault="00F42754" w:rsidP="00434678">
      <w:pPr>
        <w:pStyle w:val="Bullets"/>
        <w:numPr>
          <w:ilvl w:val="0"/>
          <w:numId w:val="43"/>
        </w:numPr>
        <w:rPr>
          <w:sz w:val="24"/>
          <w:szCs w:val="24"/>
        </w:rPr>
      </w:pPr>
      <w:r w:rsidRPr="001A5F0E">
        <w:rPr>
          <w:rStyle w:val="Heading5Char"/>
          <w:rFonts w:eastAsia="Calibri"/>
          <w:sz w:val="24"/>
          <w:szCs w:val="24"/>
        </w:rPr>
        <w:t>Risk management</w:t>
      </w:r>
      <w:r>
        <w:rPr>
          <w:sz w:val="24"/>
          <w:szCs w:val="24"/>
        </w:rPr>
        <w:t>—</w:t>
      </w:r>
      <w:r w:rsidRPr="00E63A24">
        <w:rPr>
          <w:sz w:val="24"/>
          <w:szCs w:val="24"/>
        </w:rPr>
        <w:t>identification of the potential risks and plan for dealing with them</w:t>
      </w:r>
      <w:r>
        <w:rPr>
          <w:sz w:val="24"/>
          <w:szCs w:val="24"/>
        </w:rPr>
        <w:t>.</w:t>
      </w:r>
    </w:p>
    <w:p w14:paraId="17211BA4" w14:textId="126E5719" w:rsidR="00A00F65" w:rsidRPr="007B6526" w:rsidRDefault="00F42754" w:rsidP="00434678">
      <w:pPr>
        <w:pStyle w:val="Bullets"/>
        <w:numPr>
          <w:ilvl w:val="0"/>
          <w:numId w:val="43"/>
        </w:numPr>
        <w:rPr>
          <w:rFonts w:cs="Microsoft Himalaya"/>
        </w:rPr>
      </w:pPr>
      <w:r w:rsidRPr="007B6526">
        <w:rPr>
          <w:rStyle w:val="Heading5Char"/>
          <w:rFonts w:eastAsia="Calibri"/>
          <w:sz w:val="24"/>
          <w:szCs w:val="24"/>
        </w:rPr>
        <w:t>Recordkeeping and reporting—</w:t>
      </w:r>
      <w:r w:rsidRPr="007B6526">
        <w:rPr>
          <w:rStyle w:val="Heading5Char"/>
          <w:rFonts w:eastAsia="Calibri"/>
          <w:b w:val="0"/>
          <w:sz w:val="24"/>
          <w:szCs w:val="24"/>
        </w:rPr>
        <w:t>for example, recording, storing and disposing of records and confidentiality procedures.</w:t>
      </w:r>
      <w:r w:rsidRPr="007B6526">
        <w:rPr>
          <w:rFonts w:cs="Microsoft Himalaya"/>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A00F65" w14:paraId="66DA95B6" w14:textId="77777777" w:rsidTr="00D57BD3">
        <w:trPr>
          <w:trHeight w:val="659"/>
        </w:trPr>
        <w:tc>
          <w:tcPr>
            <w:tcW w:w="992" w:type="dxa"/>
            <w:shd w:val="clear" w:color="auto" w:fill="F2F2F2" w:themeFill="background1" w:themeFillShade="F2"/>
            <w:vAlign w:val="center"/>
            <w:hideMark/>
          </w:tcPr>
          <w:p w14:paraId="6C2E2556" w14:textId="77777777" w:rsidR="00A00F65" w:rsidRDefault="00A00F65" w:rsidP="00D57BD3">
            <w:pPr>
              <w:spacing w:after="0" w:line="240" w:lineRule="auto"/>
              <w:jc w:val="center"/>
            </w:pPr>
            <w:r>
              <w:rPr>
                <w:noProof/>
                <w:lang w:eastAsia="en-AU"/>
              </w:rPr>
              <w:lastRenderedPageBreak/>
              <w:drawing>
                <wp:inline distT="0" distB="0" distL="0" distR="0" wp14:anchorId="6AAE42FA" wp14:editId="3A4C652F">
                  <wp:extent cx="366395" cy="384810"/>
                  <wp:effectExtent l="0" t="0" r="0" b="0"/>
                  <wp:docPr id="1170200651" name="Picture 1170200651"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415B4E60" w14:textId="77777777" w:rsidR="00A00F65" w:rsidRPr="00D303F6" w:rsidRDefault="00A00F65" w:rsidP="00D57BD3">
            <w:pPr>
              <w:spacing w:after="0" w:line="240" w:lineRule="auto"/>
              <w:rPr>
                <w:color w:val="6260B8"/>
                <w:sz w:val="44"/>
                <w:szCs w:val="44"/>
              </w:rPr>
            </w:pPr>
            <w:r w:rsidRPr="00D303F6">
              <w:rPr>
                <w:color w:val="6260B8"/>
                <w:sz w:val="44"/>
                <w:szCs w:val="44"/>
              </w:rPr>
              <w:t>Practice activity</w:t>
            </w:r>
          </w:p>
        </w:tc>
      </w:tr>
    </w:tbl>
    <w:p w14:paraId="30D37FBF" w14:textId="77777777" w:rsidR="00A00F65" w:rsidRPr="00A00F65" w:rsidRDefault="00A00F65" w:rsidP="00563DF9">
      <w:pPr>
        <w:pStyle w:val="Heading4"/>
      </w:pPr>
      <w:bookmarkStart w:id="66" w:name="_Toc22727356"/>
      <w:r w:rsidRPr="00A00F65">
        <w:t>Activity 2.2: Project management tools</w:t>
      </w:r>
      <w:bookmarkEnd w:id="66"/>
    </w:p>
    <w:p w14:paraId="3CD88FDD" w14:textId="77777777" w:rsidR="00A00F65" w:rsidRPr="00A00F65" w:rsidRDefault="00A00F65" w:rsidP="001802D9">
      <w:pPr>
        <w:pStyle w:val="Body"/>
      </w:pPr>
      <w:r w:rsidRPr="00A00F65">
        <w:t>Will provide you with an opportunity to demonstrate how to identify and access appropriate project management tools.</w:t>
      </w:r>
    </w:p>
    <w:p w14:paraId="5B13E414" w14:textId="77777777" w:rsidR="00A00F65" w:rsidRPr="00A00F65" w:rsidRDefault="00A00F65" w:rsidP="00434678">
      <w:pPr>
        <w:pStyle w:val="ListNoActivity"/>
        <w:numPr>
          <w:ilvl w:val="0"/>
          <w:numId w:val="45"/>
        </w:numPr>
        <w:ind w:left="357" w:hanging="357"/>
        <w:rPr>
          <w:rFonts w:eastAsia="Calibri" w:cs="Microsoft Himalaya"/>
        </w:rPr>
      </w:pPr>
      <w:r w:rsidRPr="00A00F65">
        <w:rPr>
          <w:rFonts w:eastAsia="Calibri" w:cs="Microsoft Himalaya"/>
        </w:rPr>
        <w:t xml:space="preserve">Demonstrate how you can access an appropriate project management tool. </w:t>
      </w:r>
    </w:p>
    <w:p w14:paraId="2521C875" w14:textId="77777777" w:rsidR="00A00F65" w:rsidRPr="00A00F65" w:rsidRDefault="00A00F65" w:rsidP="00563DF9">
      <w:pPr>
        <w:pStyle w:val="Body"/>
        <w:ind w:left="357"/>
        <w:rPr>
          <w:lang w:eastAsia="en-AU"/>
        </w:rPr>
      </w:pPr>
      <w:r w:rsidRPr="00A00F65">
        <w:rPr>
          <w:lang w:eastAsia="en-AU"/>
        </w:rPr>
        <w:t xml:space="preserve">This activity can take place in a workplace environment or simulated setting. </w:t>
      </w:r>
    </w:p>
    <w:p w14:paraId="1C13E747" w14:textId="77777777" w:rsidR="00A00F65" w:rsidRPr="00A00F65" w:rsidRDefault="00A00F65" w:rsidP="00563DF9">
      <w:pPr>
        <w:pStyle w:val="Body"/>
        <w:ind w:left="357"/>
        <w:rPr>
          <w:lang w:eastAsia="en-AU"/>
        </w:rPr>
      </w:pPr>
      <w:r w:rsidRPr="00A00F65">
        <w:rPr>
          <w:lang w:eastAsia="en-AU"/>
        </w:rPr>
        <w:t>It will need to be observed by the trainer/assessor or third party</w:t>
      </w:r>
    </w:p>
    <w:p w14:paraId="429C602A" w14:textId="77777777" w:rsidR="00A00F65" w:rsidRPr="00A00F65" w:rsidRDefault="00A00F65" w:rsidP="00A00F65">
      <w:pPr>
        <w:keepLines/>
        <w:framePr w:w="8789" w:h="6991" w:vSpace="113" w:wrap="around" w:vAnchor="text" w:hAnchor="margin" w:xAlign="center" w:y="1"/>
        <w:pBdr>
          <w:top w:val="single" w:sz="8" w:space="6" w:color="6260B8"/>
          <w:left w:val="single" w:sz="8" w:space="4" w:color="6260B8"/>
          <w:bottom w:val="single" w:sz="8" w:space="6" w:color="6260B8"/>
          <w:right w:val="single" w:sz="8" w:space="4" w:color="6260B8"/>
        </w:pBdr>
        <w:spacing w:after="120"/>
        <w:rPr>
          <w:rFonts w:eastAsia="Calibri" w:cs="Calibri"/>
        </w:rPr>
      </w:pPr>
    </w:p>
    <w:p w14:paraId="1D878C66" w14:textId="77777777" w:rsidR="00A00F65" w:rsidRPr="00A00F65" w:rsidRDefault="00A00F65" w:rsidP="00A00F65">
      <w:pPr>
        <w:pStyle w:val="Heading2"/>
        <w:rPr>
          <w:rFonts w:cs="Calibri"/>
        </w:rPr>
      </w:pPr>
      <w:r>
        <w:rPr>
          <w:rFonts w:eastAsia="Calibri" w:cs="Microsoft Himalaya"/>
        </w:rPr>
        <w:br w:type="page"/>
      </w:r>
      <w:bookmarkStart w:id="67" w:name="_Toc22727357"/>
      <w:bookmarkStart w:id="68" w:name="_Toc26193649"/>
      <w:r w:rsidRPr="00A00F65">
        <w:rPr>
          <w:rFonts w:cs="Calibri"/>
        </w:rPr>
        <w:lastRenderedPageBreak/>
        <w:t>Formulate risk management plan for project, including Work Health and Safety (WHS)</w:t>
      </w:r>
      <w:bookmarkEnd w:id="67"/>
      <w:bookmarkEnd w:id="68"/>
    </w:p>
    <w:p w14:paraId="7421F5C0" w14:textId="77777777" w:rsidR="00A00F65" w:rsidRPr="00A00F65" w:rsidRDefault="00A00F65" w:rsidP="005D1584">
      <w:pPr>
        <w:pStyle w:val="Body"/>
      </w:pPr>
      <w:bookmarkStart w:id="69" w:name="_Toc20742464"/>
      <w:r w:rsidRPr="00A00F65">
        <w:t>By the end of this chapter the learner should be able to:</w:t>
      </w:r>
    </w:p>
    <w:p w14:paraId="55DDB8A4" w14:textId="77777777" w:rsidR="00A00F65" w:rsidRPr="00A00F65" w:rsidRDefault="00A00F65" w:rsidP="00434678">
      <w:pPr>
        <w:pStyle w:val="Body"/>
        <w:numPr>
          <w:ilvl w:val="0"/>
          <w:numId w:val="44"/>
        </w:numPr>
      </w:pPr>
      <w:r w:rsidRPr="00A00F65">
        <w:t>list three things a risk management plan should include</w:t>
      </w:r>
    </w:p>
    <w:p w14:paraId="36014904" w14:textId="77777777" w:rsidR="00A00F65" w:rsidRPr="00A00F65" w:rsidRDefault="00A00F65" w:rsidP="00434678">
      <w:pPr>
        <w:pStyle w:val="Body"/>
        <w:numPr>
          <w:ilvl w:val="0"/>
          <w:numId w:val="44"/>
        </w:numPr>
      </w:pPr>
      <w:r w:rsidRPr="00A00F65">
        <w:t>identify a potential WHS risk in their current or previous workplace.</w:t>
      </w:r>
    </w:p>
    <w:p w14:paraId="6A5AE555" w14:textId="77777777" w:rsidR="00A00F65" w:rsidRPr="00A00F65" w:rsidRDefault="00A00F65" w:rsidP="00A00F65">
      <w:pPr>
        <w:keepNext/>
        <w:keepLines/>
        <w:spacing w:before="240" w:after="240" w:line="240" w:lineRule="auto"/>
        <w:outlineLvl w:val="2"/>
        <w:rPr>
          <w:rFonts w:eastAsia="Times New Roman" w:cs="Calibri"/>
          <w:b/>
          <w:color w:val="6260B8"/>
          <w:kern w:val="22"/>
          <w:sz w:val="32"/>
          <w:szCs w:val="32"/>
          <w:lang w:eastAsia="en-AU"/>
        </w:rPr>
      </w:pPr>
      <w:r w:rsidRPr="00A00F65">
        <w:rPr>
          <w:rFonts w:eastAsia="Times New Roman" w:cs="Calibri"/>
          <w:b/>
          <w:color w:val="6260B8"/>
          <w:kern w:val="22"/>
          <w:sz w:val="32"/>
          <w:szCs w:val="32"/>
          <w:lang w:eastAsia="en-AU"/>
        </w:rPr>
        <w:t>Effective risk management</w:t>
      </w:r>
      <w:bookmarkEnd w:id="69"/>
    </w:p>
    <w:p w14:paraId="3C1CE7A3" w14:textId="77777777" w:rsidR="00A00F65" w:rsidRPr="00A00F65" w:rsidRDefault="00A00F65" w:rsidP="005D1584">
      <w:pPr>
        <w:pStyle w:val="Body"/>
      </w:pPr>
      <w:r w:rsidRPr="00A00F65">
        <w:t xml:space="preserve">Risk management is an incredibly important aspect of project management and should be embedded thoroughly into the project plan. </w:t>
      </w:r>
    </w:p>
    <w:p w14:paraId="3BEF386C" w14:textId="77777777" w:rsidR="00A00F65" w:rsidRPr="00A00F65" w:rsidRDefault="00A00F65" w:rsidP="005D1584">
      <w:pPr>
        <w:pStyle w:val="Body"/>
      </w:pPr>
      <w:r w:rsidRPr="00A00F65">
        <w:t>A hazard is the threat of potential injury, harm to a person, property, environment; it is also the threat of damage to your business, be it profits, reputation or inadequate working practices. This provides the opportunity for other organisations to step in and take a share of your business, which further damages your organisation’s ability to bounce back.</w:t>
      </w:r>
    </w:p>
    <w:p w14:paraId="635469C3" w14:textId="77777777" w:rsidR="00A00F65" w:rsidRPr="00A00F65" w:rsidRDefault="00A00F65" w:rsidP="005D1584">
      <w:pPr>
        <w:pStyle w:val="Body"/>
      </w:pPr>
      <w:r w:rsidRPr="00A00F65">
        <w:t>Businesses that plan and document their risk management, and review this regularly for effective management of risks, are better placed for successful operations. By staying alert and ahead of any risks, they take the necessary preventative actions to divert negative impacts.</w:t>
      </w:r>
    </w:p>
    <w:p w14:paraId="386A5893" w14:textId="77777777" w:rsidR="00A00F65" w:rsidRPr="00A00F65" w:rsidRDefault="00A00F65" w:rsidP="005D1584">
      <w:pPr>
        <w:pStyle w:val="Body"/>
      </w:pPr>
      <w:r w:rsidRPr="00A00F65">
        <w:t>Even the most thoughtfully and carefully considered plans will face potential hazards and risks during the life cycle of the project because nobody can predict the future. Dealing proactively with potential risks and issues by minimising threats to the project and maximising opportunities that arise is the key to risk management, and in some cases can enhance the success and prosperity of the project.</w:t>
      </w:r>
    </w:p>
    <w:p w14:paraId="62D4C71B" w14:textId="77777777" w:rsidR="00A00F65" w:rsidRPr="00A00F65" w:rsidRDefault="00A00F65" w:rsidP="00434678">
      <w:pPr>
        <w:keepLines/>
        <w:numPr>
          <w:ilvl w:val="0"/>
          <w:numId w:val="8"/>
        </w:numPr>
        <w:spacing w:before="200" w:after="100" w:line="240" w:lineRule="auto"/>
        <w:ind w:left="0" w:firstLine="0"/>
        <w:rPr>
          <w:rFonts w:eastAsia="Calibri" w:cs="Times New Roman"/>
          <w:lang w:val="en-GB" w:eastAsia="en-GB"/>
        </w:rPr>
      </w:pPr>
      <w:r w:rsidRPr="00A00F65">
        <w:rPr>
          <w:rFonts w:eastAsia="Calibri" w:cs="Times New Roman"/>
          <w:lang w:val="en-GB" w:eastAsia="en-GB"/>
        </w:rPr>
        <w:t>Effective risk management should include the following:</w:t>
      </w:r>
    </w:p>
    <w:p w14:paraId="17E7507F"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Make risk management part of the project plan</w:t>
      </w:r>
      <w:r w:rsidRPr="00A00F65">
        <w:rPr>
          <w:rFonts w:eastAsia="Calibri" w:cs="Times New Roman"/>
          <w:lang w:val="en-GB" w:eastAsia="en-GB"/>
        </w:rPr>
        <w:t xml:space="preserve"> – risk management should be embedded in the plan and risks and issues expected, not hoped that they will not be encountered. It should also be included in daily briefings, team meetings and reviews throughout the life of the project.</w:t>
      </w:r>
    </w:p>
    <w:p w14:paraId="2007CB04"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Identify risks early in the project</w:t>
      </w:r>
      <w:r w:rsidRPr="00A00F65">
        <w:rPr>
          <w:rFonts w:eastAsia="Calibri" w:cs="Times New Roman"/>
          <w:lang w:val="en-GB" w:eastAsia="en-GB"/>
        </w:rPr>
        <w:t xml:space="preserve"> – accepting that your project is going to encounter risks and issues allows you to identify potential risks in the planning stages. Use lessons learned from previous similar projects, members of the project team, and external experts to identify potential risks. Also, consider possible risks in the documentation of the project.</w:t>
      </w:r>
    </w:p>
    <w:p w14:paraId="660418BD" w14:textId="77777777" w:rsidR="00A00F65" w:rsidRPr="00A00F65" w:rsidRDefault="00A00F65" w:rsidP="00A00F65">
      <w:pPr>
        <w:rPr>
          <w:rFonts w:eastAsia="Calibri" w:cs="Times New Roman"/>
          <w:lang w:val="en-GB" w:eastAsia="en-GB"/>
        </w:rPr>
      </w:pPr>
      <w:r w:rsidRPr="00A00F65">
        <w:rPr>
          <w:rFonts w:eastAsia="Calibri" w:cs="Microsoft Himalaya"/>
        </w:rPr>
        <w:br w:type="page"/>
      </w:r>
    </w:p>
    <w:p w14:paraId="46360505"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lastRenderedPageBreak/>
        <w:t>Communicate risks</w:t>
      </w:r>
      <w:r w:rsidRPr="00A00F65">
        <w:rPr>
          <w:rFonts w:eastAsia="Calibri" w:cs="Times New Roman"/>
          <w:lang w:val="en-GB" w:eastAsia="en-GB"/>
        </w:rPr>
        <w:t xml:space="preserve"> – every member of the team should be responsible for communicating risks to the relevant authority as soon as they emerge. Risks can only be dealt with if the project manager is aware of them. Risks should be included on the agenda of all meetings with all stakeholders, </w:t>
      </w:r>
      <w:r w:rsidRPr="00A00F65">
        <w:rPr>
          <w:rFonts w:eastAsia="Calibri" w:cs="Times New Roman"/>
          <w:noProof/>
          <w:lang w:val="en-GB" w:eastAsia="en-GB"/>
        </w:rPr>
        <w:t>and</w:t>
      </w:r>
      <w:r w:rsidRPr="00A00F65">
        <w:rPr>
          <w:rFonts w:eastAsia="Calibri" w:cs="Times New Roman"/>
          <w:lang w:val="en-GB" w:eastAsia="en-GB"/>
        </w:rPr>
        <w:t xml:space="preserve"> serious threats should always be communicated to the sponsor.</w:t>
      </w:r>
    </w:p>
    <w:p w14:paraId="216B5C0C"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Consider threats and opportunities</w:t>
      </w:r>
      <w:r w:rsidRPr="00A00F65">
        <w:rPr>
          <w:rFonts w:eastAsia="Calibri" w:cs="Times New Roman"/>
          <w:lang w:val="en-GB" w:eastAsia="en-GB"/>
        </w:rPr>
        <w:t xml:space="preserve"> – some issues that occur can be golden opportunities to improve the project. Don’t always take risks to be negative.</w:t>
      </w:r>
    </w:p>
    <w:p w14:paraId="2EB6F9EC"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Designate ownership of risks</w:t>
      </w:r>
      <w:r w:rsidRPr="00A00F65">
        <w:rPr>
          <w:rFonts w:eastAsia="Calibri" w:cs="Times New Roman"/>
          <w:lang w:val="en-GB" w:eastAsia="en-GB"/>
        </w:rPr>
        <w:t xml:space="preserve"> – once you have identified a potential risk, assign accountability to a member of the project team. This makes those members more aware of the risks and subsequently more proactive in dealing with them, especially if a lot of money is at stake.</w:t>
      </w:r>
    </w:p>
    <w:p w14:paraId="3C9EAA1A"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Analyse and prioritise risks</w:t>
      </w:r>
      <w:r w:rsidRPr="00A00F65">
        <w:rPr>
          <w:rFonts w:eastAsia="Calibri" w:cs="Times New Roman"/>
          <w:lang w:val="en-GB" w:eastAsia="en-GB"/>
        </w:rPr>
        <w:t xml:space="preserve"> – you will not have time to deal with each risk in the same manner; identify the most serious risks and deal with these first and thoroughly.</w:t>
      </w:r>
    </w:p>
    <w:p w14:paraId="2DF07958"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Plan and implement a risk response</w:t>
      </w:r>
      <w:r w:rsidRPr="00A00F65">
        <w:rPr>
          <w:rFonts w:eastAsia="Calibri" w:cs="Times New Roman"/>
          <w:lang w:val="en-GB" w:eastAsia="en-GB"/>
        </w:rPr>
        <w:t xml:space="preserve"> – put in place procedures for dealing with risks and issues. Responses include risk avoidance, risk minimisation, and risk acceptance.</w:t>
      </w:r>
    </w:p>
    <w:p w14:paraId="7D6BECE6" w14:textId="77777777" w:rsidR="00A00F65" w:rsidRPr="00A00F65" w:rsidRDefault="00A00F65" w:rsidP="00434678">
      <w:pPr>
        <w:keepLines/>
        <w:numPr>
          <w:ilvl w:val="0"/>
          <w:numId w:val="46"/>
        </w:numPr>
        <w:spacing w:before="200"/>
        <w:rPr>
          <w:rFonts w:eastAsia="Calibri" w:cs="Times New Roman"/>
          <w:lang w:val="en-GB" w:eastAsia="en-GB"/>
        </w:rPr>
      </w:pPr>
      <w:r w:rsidRPr="00A00F65">
        <w:rPr>
          <w:rFonts w:eastAsia="Calibri" w:cs="Times New Roman"/>
          <w:b/>
          <w:lang w:val="en-GB" w:eastAsia="en-GB"/>
        </w:rPr>
        <w:t>Maintain a risk register/log</w:t>
      </w:r>
      <w:r w:rsidRPr="00A00F65">
        <w:rPr>
          <w:rFonts w:eastAsia="Calibri" w:cs="Times New Roman"/>
          <w:lang w:val="en-GB" w:eastAsia="en-GB"/>
        </w:rPr>
        <w:t xml:space="preserve"> – keeping a register allows you and your project team to review and monitor risks and is useful when completing the lessons learned report. A risk register should contain:</w:t>
      </w:r>
    </w:p>
    <w:p w14:paraId="306C1BC8" w14:textId="77777777" w:rsidR="00A00F65" w:rsidRPr="00A00F65" w:rsidRDefault="00A00F65" w:rsidP="00A00F65">
      <w:pPr>
        <w:ind w:left="1080" w:hanging="360"/>
        <w:rPr>
          <w:rFonts w:eastAsia="Calibri" w:cs="Times New Roman"/>
          <w:sz w:val="22"/>
          <w:szCs w:val="22"/>
          <w:lang w:val="en-GB" w:eastAsia="en-GB"/>
        </w:rPr>
      </w:pPr>
      <w:r w:rsidRPr="00A00F65">
        <w:rPr>
          <w:rFonts w:eastAsia="Calibri" w:cs="Times New Roman"/>
          <w:sz w:val="22"/>
          <w:szCs w:val="22"/>
          <w:lang w:val="en-GB" w:eastAsia="en-GB"/>
        </w:rPr>
        <w:t>a description of the risk</w:t>
      </w:r>
    </w:p>
    <w:p w14:paraId="3E72949C" w14:textId="77777777" w:rsidR="00A00F65" w:rsidRPr="00A00F65" w:rsidRDefault="00A00F65" w:rsidP="00A00F65">
      <w:pPr>
        <w:ind w:left="1080" w:hanging="360"/>
        <w:rPr>
          <w:rFonts w:eastAsia="Calibri" w:cs="Times New Roman"/>
          <w:sz w:val="22"/>
          <w:szCs w:val="22"/>
          <w:lang w:val="en-GB" w:eastAsia="en-GB"/>
        </w:rPr>
      </w:pPr>
      <w:r w:rsidRPr="00A00F65">
        <w:rPr>
          <w:rFonts w:eastAsia="Calibri" w:cs="Times New Roman"/>
          <w:sz w:val="22"/>
          <w:szCs w:val="22"/>
          <w:lang w:val="en-GB" w:eastAsia="en-GB"/>
        </w:rPr>
        <w:t>cause and effect of the risk</w:t>
      </w:r>
    </w:p>
    <w:p w14:paraId="4CBBED0D" w14:textId="77777777" w:rsidR="00A00F65" w:rsidRPr="00A00F65" w:rsidRDefault="00A00F65" w:rsidP="00A00F65">
      <w:pPr>
        <w:ind w:left="1080" w:hanging="360"/>
        <w:rPr>
          <w:rFonts w:eastAsia="Calibri" w:cs="Times New Roman"/>
          <w:sz w:val="22"/>
          <w:szCs w:val="22"/>
          <w:lang w:val="en-GB" w:eastAsia="en-GB"/>
        </w:rPr>
      </w:pPr>
      <w:r w:rsidRPr="00A00F65">
        <w:rPr>
          <w:rFonts w:eastAsia="Calibri" w:cs="Times New Roman"/>
          <w:sz w:val="22"/>
          <w:szCs w:val="22"/>
          <w:lang w:val="en-GB" w:eastAsia="en-GB"/>
        </w:rPr>
        <w:t>ownership of the risk</w:t>
      </w:r>
    </w:p>
    <w:p w14:paraId="6081F765" w14:textId="77777777" w:rsidR="00A00F65" w:rsidRPr="00A00F65" w:rsidRDefault="00A00F65" w:rsidP="00A00F65">
      <w:pPr>
        <w:ind w:left="1080" w:hanging="360"/>
        <w:rPr>
          <w:rFonts w:eastAsia="Calibri" w:cs="Times New Roman"/>
          <w:sz w:val="22"/>
          <w:szCs w:val="22"/>
          <w:lang w:val="en-GB" w:eastAsia="en-GB"/>
        </w:rPr>
      </w:pPr>
      <w:r w:rsidRPr="00A00F65">
        <w:rPr>
          <w:rFonts w:eastAsia="Calibri" w:cs="Times New Roman"/>
          <w:sz w:val="22"/>
          <w:szCs w:val="22"/>
          <w:lang w:val="en-GB" w:eastAsia="en-GB"/>
        </w:rPr>
        <w:t>risk response</w:t>
      </w:r>
    </w:p>
    <w:p w14:paraId="74FCB834" w14:textId="77777777" w:rsidR="00A00F65" w:rsidRPr="00A00F65" w:rsidRDefault="00A00F65" w:rsidP="00A00F65">
      <w:pPr>
        <w:ind w:left="1080" w:hanging="360"/>
        <w:rPr>
          <w:rFonts w:eastAsia="Calibri" w:cs="Times New Roman"/>
          <w:sz w:val="22"/>
          <w:szCs w:val="22"/>
          <w:lang w:val="en-GB" w:eastAsia="en-GB"/>
        </w:rPr>
      </w:pPr>
      <w:r w:rsidRPr="00A00F65">
        <w:rPr>
          <w:rFonts w:eastAsia="Calibri" w:cs="Times New Roman"/>
          <w:sz w:val="22"/>
          <w:szCs w:val="22"/>
          <w:lang w:val="en-GB" w:eastAsia="en-GB"/>
        </w:rPr>
        <w:t>outcomes.</w:t>
      </w:r>
    </w:p>
    <w:p w14:paraId="3AB1C7BF" w14:textId="77777777" w:rsidR="00A00F65" w:rsidRPr="00A00F65" w:rsidRDefault="00A00F65" w:rsidP="005F46A0">
      <w:pPr>
        <w:pStyle w:val="Heading3"/>
      </w:pPr>
      <w:bookmarkStart w:id="70" w:name="_Toc20742465"/>
      <w:r w:rsidRPr="00A00F65">
        <w:t>Risk management plan</w:t>
      </w:r>
      <w:bookmarkEnd w:id="70"/>
    </w:p>
    <w:p w14:paraId="5148C2F4" w14:textId="77777777" w:rsidR="00A00F65" w:rsidRPr="00A00F65" w:rsidRDefault="00A00F65" w:rsidP="005D1584">
      <w:pPr>
        <w:pStyle w:val="Body"/>
      </w:pPr>
      <w:r w:rsidRPr="00A00F65">
        <w:t>A risk management plan is a document used to foresee risks and their impacts, as well as identify the standard response to them.</w:t>
      </w:r>
    </w:p>
    <w:p w14:paraId="176E6846" w14:textId="77777777" w:rsidR="00A00F65" w:rsidRPr="00A00F65" w:rsidRDefault="00A00F65" w:rsidP="005D1584">
      <w:pPr>
        <w:pStyle w:val="Body"/>
        <w:rPr>
          <w:b/>
        </w:rPr>
      </w:pPr>
      <w:r w:rsidRPr="00A00F65">
        <w:t>Risk management plan</w:t>
      </w:r>
      <w:r w:rsidRPr="00A00F65">
        <w:rPr>
          <w:b/>
        </w:rPr>
        <w:t xml:space="preserve"> </w:t>
      </w:r>
      <w:r w:rsidRPr="00A00F65">
        <w:t>may include:</w:t>
      </w:r>
    </w:p>
    <w:p w14:paraId="01A30D4A" w14:textId="09678A19" w:rsidR="00A00F65" w:rsidRPr="00A00F65" w:rsidRDefault="00A00F65" w:rsidP="00434678">
      <w:pPr>
        <w:pStyle w:val="Body"/>
        <w:numPr>
          <w:ilvl w:val="0"/>
          <w:numId w:val="44"/>
        </w:numPr>
      </w:pPr>
      <w:r w:rsidRPr="00A00F65">
        <w:t xml:space="preserve">audit trail for risk management over </w:t>
      </w:r>
      <w:r w:rsidR="005F46A0">
        <w:t xml:space="preserve">the </w:t>
      </w:r>
      <w:r w:rsidRPr="00A00F65">
        <w:t>project life cycle</w:t>
      </w:r>
    </w:p>
    <w:p w14:paraId="67418AC6" w14:textId="77777777" w:rsidR="00A00F65" w:rsidRPr="00A00F65" w:rsidRDefault="00A00F65" w:rsidP="00434678">
      <w:pPr>
        <w:pStyle w:val="Body"/>
        <w:numPr>
          <w:ilvl w:val="0"/>
          <w:numId w:val="44"/>
        </w:numPr>
      </w:pPr>
      <w:r w:rsidRPr="00A00F65">
        <w:t>format of information</w:t>
      </w:r>
    </w:p>
    <w:p w14:paraId="5875C54A" w14:textId="77777777" w:rsidR="00A00F65" w:rsidRPr="00A00F65" w:rsidRDefault="00A00F65" w:rsidP="00434678">
      <w:pPr>
        <w:pStyle w:val="Body"/>
        <w:numPr>
          <w:ilvl w:val="0"/>
          <w:numId w:val="44"/>
        </w:numPr>
      </w:pPr>
      <w:r w:rsidRPr="00A00F65">
        <w:t>organisation systems and risk methods</w:t>
      </w:r>
    </w:p>
    <w:p w14:paraId="391E9AC0" w14:textId="77777777" w:rsidR="00A00F65" w:rsidRPr="00A00F65" w:rsidRDefault="00A00F65" w:rsidP="00434678">
      <w:pPr>
        <w:pStyle w:val="Body"/>
        <w:numPr>
          <w:ilvl w:val="0"/>
          <w:numId w:val="44"/>
        </w:numPr>
      </w:pPr>
      <w:r w:rsidRPr="00A00F65">
        <w:t>manual and computerised systems</w:t>
      </w:r>
    </w:p>
    <w:p w14:paraId="66237CAF" w14:textId="77777777" w:rsidR="00A00F65" w:rsidRPr="00A00F65" w:rsidRDefault="00A00F65" w:rsidP="00434678">
      <w:pPr>
        <w:pStyle w:val="Body"/>
        <w:numPr>
          <w:ilvl w:val="0"/>
          <w:numId w:val="44"/>
        </w:numPr>
      </w:pPr>
      <w:r w:rsidRPr="00A00F65">
        <w:lastRenderedPageBreak/>
        <w:t>risk register</w:t>
      </w:r>
    </w:p>
    <w:p w14:paraId="2E29EFF0" w14:textId="6AA3166D" w:rsidR="00A00F65" w:rsidRPr="00A00F65" w:rsidRDefault="00A00F65" w:rsidP="00434678">
      <w:pPr>
        <w:pStyle w:val="Body"/>
        <w:numPr>
          <w:ilvl w:val="0"/>
          <w:numId w:val="44"/>
        </w:numPr>
      </w:pPr>
      <w:r w:rsidRPr="00A00F65">
        <w:t>summary outcome of risk processes.</w:t>
      </w:r>
    </w:p>
    <w:p w14:paraId="19E6A321" w14:textId="77777777" w:rsidR="00A00F65" w:rsidRPr="005D1584" w:rsidRDefault="00A00F65" w:rsidP="005D1584">
      <w:pPr>
        <w:pStyle w:val="Body"/>
      </w:pPr>
      <w:r w:rsidRPr="005D1584">
        <w:t>The risk management plan will contain a risk assessment matrix, such as below:</w:t>
      </w:r>
    </w:p>
    <w:p w14:paraId="67F38D02" w14:textId="47BF8D8D" w:rsidR="00A00F65" w:rsidRDefault="007B6526" w:rsidP="00A00F65">
      <w:pPr>
        <w:pStyle w:val="Body"/>
        <w:rPr>
          <w:rFonts w:eastAsia="Calibri" w:cs="Microsoft Himalaya"/>
        </w:rPr>
      </w:pPr>
      <w:r>
        <w:rPr>
          <w:rFonts w:eastAsia="Calibri" w:cs="Microsoft Himalaya"/>
          <w:noProof/>
          <w:lang w:eastAsia="en-AU"/>
        </w:rPr>
        <w:drawing>
          <wp:inline distT="0" distB="0" distL="0" distR="0" wp14:anchorId="6FD30F10" wp14:editId="6B879592">
            <wp:extent cx="5941060" cy="3960495"/>
            <wp:effectExtent l="0" t="0" r="2540" b="1905"/>
            <wp:docPr id="24" name="Picture 24" descr="The Risk Matrix shows column headings indicating the likelihood of risk: left to right: rare, unlikely, possible, likely and almost certain. The row headings show the possible consequence: top to bottom: catastrophic, major, moderate, minor and negligible. The matrix fields are populated with risk levels: low, medium, high and extreme, according to the corresponding column and row headings. Negligible and rare, unlikely or possible are a low risk level; negligible and likely or almost certain are a medium rating. Minor and rate or unlikely are a low risk level; minor and possible or likely are medium risk level; minor and almost certain is high risk level. Moderate and rare is low risk level; moderate and unlikely or possible are medium risk level; moderate and likely or almost certain are high risk level. Major and rare or unlikely are medium risk level; major and possible or likely are high risk level; major and almost certain is extreme risk level. Catastrophic and rare is medium risk level; catastrophic and unlikely or possible is high risk level; catastrophic and likely or almost certain is extreme risk level." title="Risk matr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SBPMG522_L1_Risk_matrix_jpg.jpg"/>
                    <pic:cNvPicPr/>
                  </pic:nvPicPr>
                  <pic:blipFill>
                    <a:blip r:embed="rId44">
                      <a:extLst>
                        <a:ext uri="{28A0092B-C50C-407E-A947-70E740481C1C}">
                          <a14:useLocalDpi xmlns:a14="http://schemas.microsoft.com/office/drawing/2010/main" val="0"/>
                        </a:ext>
                      </a:extLst>
                    </a:blip>
                    <a:stretch>
                      <a:fillRect/>
                    </a:stretch>
                  </pic:blipFill>
                  <pic:spPr>
                    <a:xfrm>
                      <a:off x="0" y="0"/>
                      <a:ext cx="5941060" cy="3960495"/>
                    </a:xfrm>
                    <a:prstGeom prst="rect">
                      <a:avLst/>
                    </a:prstGeom>
                  </pic:spPr>
                </pic:pic>
              </a:graphicData>
            </a:graphic>
          </wp:inline>
        </w:drawing>
      </w:r>
    </w:p>
    <w:p w14:paraId="1AA6400E" w14:textId="13658A5D" w:rsidR="007B6526" w:rsidRPr="007B6526" w:rsidRDefault="007B6526" w:rsidP="00A00F65">
      <w:pPr>
        <w:pStyle w:val="Body"/>
        <w:rPr>
          <w:rFonts w:eastAsia="Calibri" w:cs="Microsoft Himalaya"/>
          <w:sz w:val="20"/>
        </w:rPr>
      </w:pPr>
      <w:r w:rsidRPr="007B6526">
        <w:rPr>
          <w:rFonts w:eastAsia="Calibri" w:cs="Microsoft Himalaya"/>
          <w:sz w:val="20"/>
        </w:rPr>
        <w:t>© TAFE NSW 2019</w:t>
      </w:r>
      <w:r w:rsidR="005F46A0">
        <w:rPr>
          <w:rFonts w:eastAsia="Calibri" w:cs="Microsoft Himalaya"/>
          <w:sz w:val="20"/>
        </w:rPr>
        <w:t xml:space="preserve"> Risk matrix</w:t>
      </w:r>
    </w:p>
    <w:p w14:paraId="756CC1B5" w14:textId="77777777" w:rsidR="00987909" w:rsidRPr="005D1584" w:rsidRDefault="007B6526" w:rsidP="005D1584">
      <w:pPr>
        <w:pStyle w:val="Body"/>
      </w:pPr>
      <w:r w:rsidRPr="005D1584">
        <w:t xml:space="preserve">The Risk Matrix shows column headings indicating the likelihood of risk: left to right: rare, unlikely, possible, likely and almost certain. The row headings show the possible consequence: top to bottom: catastrophic, major, moderate, minor and negligible. The matrix fields are populated with risk levels: low, medium, high and extreme, according to the corresponding column and row headings. </w:t>
      </w:r>
    </w:p>
    <w:p w14:paraId="03BFDE33" w14:textId="3EFCEC68" w:rsidR="00987909" w:rsidRPr="005D1584" w:rsidRDefault="007B6526" w:rsidP="005D1584">
      <w:pPr>
        <w:pStyle w:val="Body"/>
      </w:pPr>
      <w:r w:rsidRPr="005D1584">
        <w:t>Negligible and rare, unlikely or possible are a low</w:t>
      </w:r>
      <w:r w:rsidR="005F46A0">
        <w:t>-</w:t>
      </w:r>
      <w:r w:rsidRPr="005D1584">
        <w:t xml:space="preserve">risk level; negligible and likely or almost certain are a medium rating. </w:t>
      </w:r>
    </w:p>
    <w:p w14:paraId="090C1CBC" w14:textId="62B32C11" w:rsidR="00987909" w:rsidRPr="005D1584" w:rsidRDefault="007B6526" w:rsidP="005D1584">
      <w:pPr>
        <w:pStyle w:val="Body"/>
      </w:pPr>
      <w:r w:rsidRPr="005D1584">
        <w:t>Minor and rate or unlikely are a low</w:t>
      </w:r>
      <w:r w:rsidR="005F46A0">
        <w:t>-</w:t>
      </w:r>
      <w:r w:rsidRPr="005D1584">
        <w:t>risk level; minor and possible or likely are medium risk level; minor and almost certain is high</w:t>
      </w:r>
      <w:r w:rsidR="005F46A0">
        <w:t>-</w:t>
      </w:r>
      <w:r w:rsidRPr="005D1584">
        <w:t xml:space="preserve">risk level. </w:t>
      </w:r>
    </w:p>
    <w:p w14:paraId="6F6C7B7B" w14:textId="48A24C6C" w:rsidR="00987909" w:rsidRPr="005D1584" w:rsidRDefault="007B6526" w:rsidP="005D1584">
      <w:pPr>
        <w:pStyle w:val="Body"/>
      </w:pPr>
      <w:r w:rsidRPr="005D1584">
        <w:t>Moderate and rare is low</w:t>
      </w:r>
      <w:r w:rsidR="005F46A0">
        <w:t>-</w:t>
      </w:r>
      <w:r w:rsidRPr="005D1584">
        <w:t>risk level; moderate and unlikely or possible are medium risk level; moderate and likely or almost certain are high</w:t>
      </w:r>
      <w:r w:rsidR="005F46A0">
        <w:t>-</w:t>
      </w:r>
      <w:r w:rsidRPr="005D1584">
        <w:t xml:space="preserve">risk level. </w:t>
      </w:r>
    </w:p>
    <w:p w14:paraId="43D9BEE5" w14:textId="238F88D4" w:rsidR="00987909" w:rsidRDefault="007B6526" w:rsidP="00A00F65">
      <w:pPr>
        <w:pStyle w:val="Body"/>
        <w:rPr>
          <w:rFonts w:eastAsia="Calibri" w:cs="Microsoft Himalaya"/>
        </w:rPr>
      </w:pPr>
      <w:r w:rsidRPr="007B6526">
        <w:rPr>
          <w:rFonts w:eastAsia="Calibri" w:cs="Microsoft Himalaya"/>
        </w:rPr>
        <w:t>Major and rare or unlikely are medium risk level; major and possible or likely are high</w:t>
      </w:r>
      <w:r w:rsidR="005F46A0">
        <w:rPr>
          <w:rFonts w:eastAsia="Calibri" w:cs="Microsoft Himalaya"/>
        </w:rPr>
        <w:t>-</w:t>
      </w:r>
      <w:r w:rsidRPr="007B6526">
        <w:rPr>
          <w:rFonts w:eastAsia="Calibri" w:cs="Microsoft Himalaya"/>
        </w:rPr>
        <w:t xml:space="preserve">risk level; major and almost certain is extreme risk level. </w:t>
      </w:r>
    </w:p>
    <w:p w14:paraId="16F04BDE" w14:textId="3E0AC7F3" w:rsidR="00987909" w:rsidRDefault="007B6526" w:rsidP="00A00F65">
      <w:pPr>
        <w:pStyle w:val="Body"/>
        <w:rPr>
          <w:rFonts w:eastAsia="Calibri" w:cs="Microsoft Himalaya"/>
        </w:rPr>
      </w:pPr>
      <w:r w:rsidRPr="007B6526">
        <w:rPr>
          <w:rFonts w:eastAsia="Calibri" w:cs="Microsoft Himalaya"/>
        </w:rPr>
        <w:lastRenderedPageBreak/>
        <w:t>Catastrophic and rare is medium risk level; catastrophic and unlikely or possible is high</w:t>
      </w:r>
      <w:r w:rsidR="005F46A0">
        <w:rPr>
          <w:rFonts w:eastAsia="Calibri" w:cs="Microsoft Himalaya"/>
        </w:rPr>
        <w:t>-</w:t>
      </w:r>
      <w:r w:rsidRPr="007B6526">
        <w:rPr>
          <w:rFonts w:eastAsia="Calibri" w:cs="Microsoft Himalaya"/>
        </w:rPr>
        <w:t>risk level; catastrophic and likely or almost certain is extreme risk level.</w:t>
      </w:r>
    </w:p>
    <w:p w14:paraId="7FC267D6" w14:textId="4FDAC625" w:rsidR="00A00F65" w:rsidRPr="00A00F65" w:rsidRDefault="00A00F65" w:rsidP="00A00F65">
      <w:pPr>
        <w:pStyle w:val="Body"/>
        <w:rPr>
          <w:rFonts w:eastAsia="Calibri" w:cs="Microsoft Himalaya"/>
        </w:rPr>
      </w:pPr>
      <w:r w:rsidRPr="00A00F65">
        <w:rPr>
          <w:rFonts w:eastAsia="Calibri" w:cs="Microsoft Himalaya"/>
        </w:rPr>
        <w:t xml:space="preserve">A risk matrix can help you to decide what action to take regarding a risk and how to prioritise your actions regarding risks. </w:t>
      </w:r>
    </w:p>
    <w:p w14:paraId="6016858F" w14:textId="77777777" w:rsidR="00A00F65" w:rsidRPr="00A00F65" w:rsidRDefault="00A00F65" w:rsidP="00A00F65">
      <w:pPr>
        <w:pStyle w:val="Body"/>
        <w:rPr>
          <w:rFonts w:eastAsia="Calibri" w:cs="Times New Roman"/>
          <w:szCs w:val="22"/>
          <w:lang w:val="en-GB" w:eastAsia="en-GB"/>
        </w:rPr>
      </w:pPr>
      <w:r w:rsidRPr="00A00F65">
        <w:rPr>
          <w:rFonts w:eastAsia="Calibri" w:cs="Times New Roman"/>
          <w:szCs w:val="22"/>
          <w:lang w:val="en-GB" w:eastAsia="en-GB"/>
        </w:rPr>
        <w:t xml:space="preserve">The </w:t>
      </w:r>
      <w:r w:rsidRPr="00A00F65">
        <w:rPr>
          <w:rFonts w:eastAsia="Calibri" w:cs="Microsoft Himalaya"/>
        </w:rPr>
        <w:t>following</w:t>
      </w:r>
      <w:r w:rsidRPr="00A00F65">
        <w:rPr>
          <w:rFonts w:eastAsia="Calibri" w:cs="Times New Roman"/>
          <w:szCs w:val="22"/>
          <w:lang w:val="en-GB" w:eastAsia="en-GB"/>
        </w:rPr>
        <w:t xml:space="preserve"> key indicates the level of risk:</w:t>
      </w:r>
    </w:p>
    <w:p w14:paraId="5B0EB2DD" w14:textId="77777777" w:rsidR="00A00F65" w:rsidRPr="00A00F65" w:rsidRDefault="00A00F65" w:rsidP="00434678">
      <w:pPr>
        <w:pStyle w:val="Body"/>
        <w:numPr>
          <w:ilvl w:val="0"/>
          <w:numId w:val="44"/>
        </w:numPr>
      </w:pPr>
      <w:r w:rsidRPr="00A00F65">
        <w:t>E = Extreme</w:t>
      </w:r>
    </w:p>
    <w:p w14:paraId="5DF0A20C" w14:textId="77777777" w:rsidR="00A00F65" w:rsidRPr="00A00F65" w:rsidRDefault="00A00F65" w:rsidP="00434678">
      <w:pPr>
        <w:pStyle w:val="Body"/>
        <w:numPr>
          <w:ilvl w:val="0"/>
          <w:numId w:val="44"/>
        </w:numPr>
      </w:pPr>
      <w:r w:rsidRPr="00A00F65">
        <w:t>H = High</w:t>
      </w:r>
    </w:p>
    <w:p w14:paraId="7385976C" w14:textId="77777777" w:rsidR="00A00F65" w:rsidRPr="00A00F65" w:rsidRDefault="00A00F65" w:rsidP="00434678">
      <w:pPr>
        <w:pStyle w:val="Body"/>
        <w:numPr>
          <w:ilvl w:val="0"/>
          <w:numId w:val="44"/>
        </w:numPr>
      </w:pPr>
      <w:r w:rsidRPr="00A00F65">
        <w:t>M = Medium</w:t>
      </w:r>
    </w:p>
    <w:p w14:paraId="670F0E1B" w14:textId="77777777" w:rsidR="00A00F65" w:rsidRPr="00A00F65" w:rsidRDefault="00A00F65" w:rsidP="00434678">
      <w:pPr>
        <w:pStyle w:val="Body"/>
        <w:numPr>
          <w:ilvl w:val="0"/>
          <w:numId w:val="44"/>
        </w:numPr>
      </w:pPr>
      <w:r w:rsidRPr="00A00F65">
        <w:t>L = Low.</w:t>
      </w:r>
    </w:p>
    <w:p w14:paraId="14C5A1D7" w14:textId="77777777" w:rsidR="00987909" w:rsidRPr="00987909" w:rsidRDefault="00987909" w:rsidP="00987909">
      <w:pPr>
        <w:pStyle w:val="Heading3"/>
        <w:rPr>
          <w:rFonts w:eastAsia="Calibri"/>
        </w:rPr>
      </w:pPr>
      <w:r w:rsidRPr="00987909">
        <w:rPr>
          <w:rFonts w:eastAsia="Calibri"/>
        </w:rPr>
        <w:t>Risk treatment plan</w:t>
      </w:r>
    </w:p>
    <w:p w14:paraId="7F0803A3" w14:textId="77777777" w:rsidR="00987909" w:rsidRPr="00987909" w:rsidRDefault="00987909" w:rsidP="005D1584">
      <w:pPr>
        <w:pStyle w:val="Body"/>
      </w:pPr>
      <w:r w:rsidRPr="00987909">
        <w:t>A risk treatment plan should include the risk/s to be treated, the cause/s of risk, the objectives of the plan, responsibilities and budget, risk treatments and how the treatment will be monitored.</w:t>
      </w:r>
    </w:p>
    <w:p w14:paraId="5A4291F2" w14:textId="77777777" w:rsidR="00987909" w:rsidRDefault="00987909" w:rsidP="005D1584">
      <w:pPr>
        <w:pStyle w:val="Body"/>
      </w:pPr>
      <w:r w:rsidRPr="00987909">
        <w:t>Below is a sample risk response plan.</w:t>
      </w:r>
    </w:p>
    <w:tbl>
      <w:tblPr>
        <w:tblStyle w:val="TableGrid10"/>
        <w:tblW w:w="9371" w:type="dxa"/>
        <w:tblLook w:val="04A0" w:firstRow="1" w:lastRow="0" w:firstColumn="1" w:lastColumn="0" w:noHBand="0" w:noVBand="1"/>
        <w:tblCaption w:val="Risk treatment plan"/>
      </w:tblPr>
      <w:tblGrid>
        <w:gridCol w:w="1555"/>
        <w:gridCol w:w="3402"/>
        <w:gridCol w:w="1134"/>
        <w:gridCol w:w="3280"/>
      </w:tblGrid>
      <w:tr w:rsidR="00987909" w:rsidRPr="00987909" w14:paraId="244271FB" w14:textId="77777777" w:rsidTr="00987909">
        <w:trPr>
          <w:cnfStyle w:val="100000000000" w:firstRow="1" w:lastRow="0" w:firstColumn="0" w:lastColumn="0" w:oddVBand="0" w:evenVBand="0" w:oddHBand="0" w:evenHBand="0" w:firstRowFirstColumn="0" w:firstRowLastColumn="0" w:lastRowFirstColumn="0" w:lastRowLastColumn="0"/>
          <w:tblHeader/>
        </w:trPr>
        <w:tc>
          <w:tcPr>
            <w:tcW w:w="1555" w:type="dxa"/>
            <w:hideMark/>
          </w:tcPr>
          <w:p w14:paraId="29225571" w14:textId="77777777" w:rsidR="00987909" w:rsidRPr="00987909" w:rsidRDefault="00987909" w:rsidP="00987909">
            <w:pPr>
              <w:spacing w:after="200" w:line="276" w:lineRule="auto"/>
              <w:rPr>
                <w:rFonts w:eastAsia="Calibri" w:cs="Microsoft Himalaya"/>
                <w:bCs/>
              </w:rPr>
            </w:pPr>
            <w:r w:rsidRPr="00987909">
              <w:rPr>
                <w:rFonts w:eastAsia="Calibri" w:cs="Microsoft Himalaya"/>
                <w:bCs/>
              </w:rPr>
              <w:t>Risk title</w:t>
            </w:r>
          </w:p>
        </w:tc>
        <w:tc>
          <w:tcPr>
            <w:tcW w:w="3402" w:type="dxa"/>
            <w:hideMark/>
          </w:tcPr>
          <w:p w14:paraId="25348E18" w14:textId="77777777" w:rsidR="00987909" w:rsidRPr="00987909" w:rsidRDefault="00987909" w:rsidP="00987909">
            <w:pPr>
              <w:spacing w:after="200" w:line="276" w:lineRule="auto"/>
              <w:rPr>
                <w:rFonts w:eastAsia="Calibri" w:cs="Microsoft Himalaya"/>
                <w:bCs/>
              </w:rPr>
            </w:pPr>
            <w:r w:rsidRPr="00987909">
              <w:rPr>
                <w:rFonts w:eastAsia="Calibri" w:cs="Microsoft Himalaya"/>
                <w:bCs/>
              </w:rPr>
              <w:t>Risk details</w:t>
            </w:r>
          </w:p>
        </w:tc>
        <w:tc>
          <w:tcPr>
            <w:tcW w:w="1134" w:type="dxa"/>
            <w:hideMark/>
          </w:tcPr>
          <w:p w14:paraId="6C3BF17A" w14:textId="77777777" w:rsidR="00987909" w:rsidRPr="00987909" w:rsidRDefault="00987909" w:rsidP="00987909">
            <w:pPr>
              <w:spacing w:after="200" w:line="276" w:lineRule="auto"/>
              <w:rPr>
                <w:rFonts w:eastAsia="Calibri" w:cs="Microsoft Himalaya"/>
                <w:bCs/>
              </w:rPr>
            </w:pPr>
            <w:r w:rsidRPr="00987909">
              <w:rPr>
                <w:rFonts w:eastAsia="Calibri" w:cs="Microsoft Himalaya"/>
                <w:bCs/>
              </w:rPr>
              <w:t>Risk priority</w:t>
            </w:r>
          </w:p>
        </w:tc>
        <w:tc>
          <w:tcPr>
            <w:tcW w:w="3280" w:type="dxa"/>
            <w:hideMark/>
          </w:tcPr>
          <w:p w14:paraId="52ABCF74" w14:textId="77777777" w:rsidR="00987909" w:rsidRPr="00987909" w:rsidRDefault="00987909" w:rsidP="00987909">
            <w:pPr>
              <w:spacing w:after="200" w:line="276" w:lineRule="auto"/>
              <w:rPr>
                <w:rFonts w:eastAsia="Calibri" w:cs="Microsoft Himalaya"/>
                <w:bCs/>
              </w:rPr>
            </w:pPr>
            <w:r w:rsidRPr="00987909">
              <w:rPr>
                <w:rFonts w:eastAsia="Calibri" w:cs="Microsoft Himalaya"/>
                <w:bCs/>
              </w:rPr>
              <w:t>Risk treatment</w:t>
            </w:r>
          </w:p>
        </w:tc>
      </w:tr>
      <w:tr w:rsidR="00987909" w:rsidRPr="00987909" w14:paraId="31F17BA2" w14:textId="77777777" w:rsidTr="00987909">
        <w:tc>
          <w:tcPr>
            <w:tcW w:w="1555" w:type="dxa"/>
            <w:hideMark/>
          </w:tcPr>
          <w:p w14:paraId="241B5FAF" w14:textId="77777777" w:rsidR="00987909" w:rsidRPr="00987909" w:rsidRDefault="00987909" w:rsidP="00987909">
            <w:pPr>
              <w:spacing w:after="200" w:line="276" w:lineRule="auto"/>
              <w:rPr>
                <w:rFonts w:eastAsia="Calibri" w:cs="Microsoft Himalaya"/>
              </w:rPr>
            </w:pPr>
            <w:r w:rsidRPr="00987909">
              <w:rPr>
                <w:rFonts w:eastAsia="Calibri" w:cs="Microsoft Himalaya"/>
              </w:rPr>
              <w:t>Failure to meet schedule</w:t>
            </w:r>
          </w:p>
        </w:tc>
        <w:tc>
          <w:tcPr>
            <w:tcW w:w="3402" w:type="dxa"/>
            <w:hideMark/>
          </w:tcPr>
          <w:p w14:paraId="49328A93" w14:textId="77777777" w:rsidR="00987909" w:rsidRPr="00987909" w:rsidRDefault="00987909" w:rsidP="00987909">
            <w:pPr>
              <w:spacing w:after="200" w:line="276" w:lineRule="auto"/>
              <w:rPr>
                <w:rFonts w:eastAsia="Calibri" w:cs="Microsoft Himalaya"/>
              </w:rPr>
            </w:pPr>
            <w:r w:rsidRPr="00987909">
              <w:rPr>
                <w:rFonts w:eastAsia="Calibri" w:cs="Microsoft Himalaya"/>
              </w:rPr>
              <w:t>Failure to meet schedule due to bad weather, staff shortages. Constant bad weather over the short project time frame could delay the project.</w:t>
            </w:r>
          </w:p>
        </w:tc>
        <w:tc>
          <w:tcPr>
            <w:tcW w:w="1134" w:type="dxa"/>
            <w:hideMark/>
          </w:tcPr>
          <w:p w14:paraId="32FB069D" w14:textId="77777777" w:rsidR="00987909" w:rsidRPr="00987909" w:rsidRDefault="00987909" w:rsidP="00987909">
            <w:pPr>
              <w:spacing w:after="200" w:line="276" w:lineRule="auto"/>
              <w:rPr>
                <w:rFonts w:eastAsia="Calibri" w:cs="Microsoft Himalaya"/>
              </w:rPr>
            </w:pPr>
            <w:r w:rsidRPr="00987909">
              <w:rPr>
                <w:rFonts w:eastAsia="Calibri" w:cs="Microsoft Himalaya"/>
              </w:rPr>
              <w:t>Low</w:t>
            </w:r>
          </w:p>
        </w:tc>
        <w:tc>
          <w:tcPr>
            <w:tcW w:w="3280" w:type="dxa"/>
            <w:hideMark/>
          </w:tcPr>
          <w:p w14:paraId="63398D60" w14:textId="77777777" w:rsidR="00987909" w:rsidRPr="00987909" w:rsidRDefault="00987909" w:rsidP="00987909">
            <w:pPr>
              <w:spacing w:after="200" w:line="276" w:lineRule="auto"/>
              <w:rPr>
                <w:rFonts w:eastAsia="Calibri" w:cs="Microsoft Himalaya"/>
              </w:rPr>
            </w:pPr>
            <w:r w:rsidRPr="00987909">
              <w:rPr>
                <w:rFonts w:eastAsia="Calibri" w:cs="Microsoft Himalaya"/>
              </w:rPr>
              <w:t>Accept that if this does happen it will only push back the project a short time.</w:t>
            </w:r>
          </w:p>
        </w:tc>
      </w:tr>
      <w:tr w:rsidR="00987909" w:rsidRPr="00987909" w14:paraId="3D48F908" w14:textId="77777777" w:rsidTr="00987909">
        <w:tc>
          <w:tcPr>
            <w:tcW w:w="1555" w:type="dxa"/>
            <w:hideMark/>
          </w:tcPr>
          <w:p w14:paraId="1820D4F0" w14:textId="77777777" w:rsidR="00987909" w:rsidRPr="00987909" w:rsidRDefault="00987909" w:rsidP="00987909">
            <w:pPr>
              <w:spacing w:after="200" w:line="276" w:lineRule="auto"/>
              <w:rPr>
                <w:rFonts w:eastAsia="Calibri" w:cs="Microsoft Himalaya"/>
              </w:rPr>
            </w:pPr>
            <w:r w:rsidRPr="00987909">
              <w:rPr>
                <w:rFonts w:eastAsia="Calibri" w:cs="Microsoft Himalaya"/>
              </w:rPr>
              <w:t>Cost overruns for installing bins</w:t>
            </w:r>
          </w:p>
        </w:tc>
        <w:tc>
          <w:tcPr>
            <w:tcW w:w="3402" w:type="dxa"/>
            <w:hideMark/>
          </w:tcPr>
          <w:p w14:paraId="3E95C1EC" w14:textId="090546A1" w:rsidR="00987909" w:rsidRPr="00987909" w:rsidRDefault="00987909" w:rsidP="00987909">
            <w:pPr>
              <w:spacing w:after="200" w:line="276" w:lineRule="auto"/>
              <w:rPr>
                <w:rFonts w:eastAsia="Calibri" w:cs="Microsoft Himalaya"/>
              </w:rPr>
            </w:pPr>
            <w:r w:rsidRPr="00987909">
              <w:rPr>
                <w:rFonts w:eastAsia="Calibri" w:cs="Microsoft Himalaya"/>
              </w:rPr>
              <w:t>External costs include contractor for installing some of the bins, possible overtime, cement and damage to tools.</w:t>
            </w:r>
            <w:r w:rsidRPr="00987909">
              <w:rPr>
                <w:rFonts w:eastAsia="Calibri" w:cs="Microsoft Himalaya"/>
              </w:rPr>
              <w:br/>
              <w:t>The cost of the bins has not been included as these have already been purchased.</w:t>
            </w:r>
          </w:p>
        </w:tc>
        <w:tc>
          <w:tcPr>
            <w:tcW w:w="1134" w:type="dxa"/>
            <w:hideMark/>
          </w:tcPr>
          <w:p w14:paraId="123D4032" w14:textId="77777777" w:rsidR="00987909" w:rsidRPr="00987909" w:rsidRDefault="00987909" w:rsidP="00987909">
            <w:pPr>
              <w:spacing w:after="200" w:line="276" w:lineRule="auto"/>
              <w:rPr>
                <w:rFonts w:eastAsia="Calibri" w:cs="Microsoft Himalaya"/>
              </w:rPr>
            </w:pPr>
            <w:r w:rsidRPr="00987909">
              <w:rPr>
                <w:rFonts w:eastAsia="Calibri" w:cs="Microsoft Himalaya"/>
              </w:rPr>
              <w:t>Low</w:t>
            </w:r>
          </w:p>
        </w:tc>
        <w:tc>
          <w:tcPr>
            <w:tcW w:w="3280" w:type="dxa"/>
            <w:hideMark/>
          </w:tcPr>
          <w:p w14:paraId="52D48040" w14:textId="77777777" w:rsidR="00987909" w:rsidRPr="00987909" w:rsidRDefault="00987909" w:rsidP="00987909">
            <w:pPr>
              <w:spacing w:after="200" w:line="276" w:lineRule="auto"/>
              <w:rPr>
                <w:rFonts w:eastAsia="Calibri" w:cs="Microsoft Himalaya"/>
              </w:rPr>
            </w:pPr>
            <w:r w:rsidRPr="00987909">
              <w:rPr>
                <w:rFonts w:eastAsia="Calibri" w:cs="Microsoft Himalaya"/>
              </w:rPr>
              <w:t>Fixed price quote obtained from contractor for their two days of work.</w:t>
            </w:r>
          </w:p>
        </w:tc>
      </w:tr>
      <w:tr w:rsidR="00987909" w:rsidRPr="00987909" w14:paraId="59E9BF61" w14:textId="77777777" w:rsidTr="00987909">
        <w:tc>
          <w:tcPr>
            <w:tcW w:w="1555" w:type="dxa"/>
            <w:hideMark/>
          </w:tcPr>
          <w:p w14:paraId="33868352" w14:textId="77777777" w:rsidR="00987909" w:rsidRPr="00987909" w:rsidRDefault="00987909" w:rsidP="00987909">
            <w:pPr>
              <w:spacing w:after="200" w:line="276" w:lineRule="auto"/>
              <w:rPr>
                <w:rFonts w:eastAsia="Calibri" w:cs="Microsoft Himalaya"/>
              </w:rPr>
            </w:pPr>
            <w:r w:rsidRPr="00987909">
              <w:rPr>
                <w:rFonts w:eastAsia="Calibri" w:cs="Microsoft Himalaya"/>
              </w:rPr>
              <w:lastRenderedPageBreak/>
              <w:t>Bins will be stolen</w:t>
            </w:r>
          </w:p>
        </w:tc>
        <w:tc>
          <w:tcPr>
            <w:tcW w:w="3402" w:type="dxa"/>
            <w:hideMark/>
          </w:tcPr>
          <w:p w14:paraId="4A68AB58" w14:textId="77777777" w:rsidR="00987909" w:rsidRPr="00987909" w:rsidRDefault="00987909" w:rsidP="00987909">
            <w:pPr>
              <w:spacing w:after="200" w:line="276" w:lineRule="auto"/>
              <w:rPr>
                <w:rFonts w:eastAsia="Calibri" w:cs="Microsoft Himalaya"/>
              </w:rPr>
            </w:pPr>
            <w:r w:rsidRPr="00987909">
              <w:rPr>
                <w:rFonts w:eastAsia="Calibri" w:cs="Microsoft Himalaya"/>
              </w:rPr>
              <w:t>The bins may be stolen from park locations.</w:t>
            </w:r>
          </w:p>
        </w:tc>
        <w:tc>
          <w:tcPr>
            <w:tcW w:w="1134" w:type="dxa"/>
            <w:hideMark/>
          </w:tcPr>
          <w:p w14:paraId="2C821E8B" w14:textId="77777777" w:rsidR="00987909" w:rsidRPr="00987909" w:rsidRDefault="00987909" w:rsidP="00987909">
            <w:pPr>
              <w:spacing w:after="200" w:line="276" w:lineRule="auto"/>
              <w:rPr>
                <w:rFonts w:eastAsia="Calibri" w:cs="Microsoft Himalaya"/>
              </w:rPr>
            </w:pPr>
            <w:r w:rsidRPr="00987909">
              <w:rPr>
                <w:rFonts w:eastAsia="Calibri" w:cs="Microsoft Himalaya"/>
              </w:rPr>
              <w:t>Low</w:t>
            </w:r>
          </w:p>
        </w:tc>
        <w:tc>
          <w:tcPr>
            <w:tcW w:w="3280" w:type="dxa"/>
            <w:hideMark/>
          </w:tcPr>
          <w:p w14:paraId="16DA9097" w14:textId="426AAFF1" w:rsidR="00987909" w:rsidRPr="00987909" w:rsidRDefault="00987909" w:rsidP="00987909">
            <w:pPr>
              <w:spacing w:after="200" w:line="276" w:lineRule="auto"/>
              <w:rPr>
                <w:rFonts w:eastAsia="Calibri" w:cs="Microsoft Himalaya"/>
              </w:rPr>
            </w:pPr>
            <w:r w:rsidRPr="00987909">
              <w:rPr>
                <w:rFonts w:eastAsia="Calibri" w:cs="Microsoft Himalaya"/>
              </w:rPr>
              <w:t>Cement bins in to minimise risk of being removed, pushed over or stolen.</w:t>
            </w:r>
            <w:r w:rsidRPr="00987909">
              <w:rPr>
                <w:rFonts w:eastAsia="Calibri" w:cs="Microsoft Himalaya"/>
              </w:rPr>
              <w:br/>
              <w:t>Council must maintain insurance to cover the theft of council property in public reserves.</w:t>
            </w:r>
          </w:p>
        </w:tc>
      </w:tr>
    </w:tbl>
    <w:p w14:paraId="2B4A60C1" w14:textId="09826982" w:rsidR="00987909" w:rsidRPr="00987909" w:rsidRDefault="00987909" w:rsidP="00987909">
      <w:pPr>
        <w:rPr>
          <w:rFonts w:eastAsia="Calibri" w:cs="Microsoft Himalaya"/>
          <w:i/>
          <w:sz w:val="22"/>
        </w:rPr>
      </w:pPr>
      <w:r w:rsidRPr="00987909">
        <w:rPr>
          <w:rFonts w:eastAsia="Calibri" w:cs="Microsoft Himalaya"/>
          <w:i/>
          <w:sz w:val="22"/>
        </w:rPr>
        <w:t>Sample risk response plan for installation of animal litter bins and bag dispensers in council parks.</w:t>
      </w:r>
    </w:p>
    <w:p w14:paraId="7062B374" w14:textId="7C8C3E99" w:rsidR="00A00F65" w:rsidRPr="00A00F65" w:rsidRDefault="00A00F65" w:rsidP="00987909">
      <w:pPr>
        <w:rPr>
          <w:rFonts w:eastAsia="Calibri" w:cs="Microsoft Himalaya"/>
        </w:rPr>
      </w:pPr>
      <w:r w:rsidRPr="00A00F65">
        <w:rPr>
          <w:rFonts w:eastAsia="Calibri" w:cs="Microsoft Himalaya"/>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2C7926" w14:paraId="7C852ED4" w14:textId="77777777" w:rsidTr="00D57BD3">
        <w:trPr>
          <w:trHeight w:val="659"/>
        </w:trPr>
        <w:tc>
          <w:tcPr>
            <w:tcW w:w="992" w:type="dxa"/>
            <w:shd w:val="clear" w:color="auto" w:fill="F2F2F2" w:themeFill="background1" w:themeFillShade="F2"/>
            <w:vAlign w:val="center"/>
            <w:hideMark/>
          </w:tcPr>
          <w:p w14:paraId="72D82871" w14:textId="77777777" w:rsidR="002C7926" w:rsidRDefault="002C7926" w:rsidP="00D57BD3">
            <w:pPr>
              <w:spacing w:after="0" w:line="240" w:lineRule="auto"/>
              <w:jc w:val="center"/>
            </w:pPr>
            <w:r>
              <w:rPr>
                <w:noProof/>
                <w:lang w:eastAsia="en-AU"/>
              </w:rPr>
              <w:lastRenderedPageBreak/>
              <w:drawing>
                <wp:inline distT="0" distB="0" distL="0" distR="0" wp14:anchorId="1C62669D" wp14:editId="06076896">
                  <wp:extent cx="366395" cy="384810"/>
                  <wp:effectExtent l="0" t="0" r="0" b="0"/>
                  <wp:docPr id="1170200652" name="Picture 1170200652"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6994621F" w14:textId="77777777" w:rsidR="002C7926" w:rsidRPr="00D303F6" w:rsidRDefault="002C7926" w:rsidP="00D57BD3">
            <w:pPr>
              <w:spacing w:after="0" w:line="240" w:lineRule="auto"/>
              <w:rPr>
                <w:color w:val="6260B8"/>
                <w:sz w:val="44"/>
                <w:szCs w:val="44"/>
              </w:rPr>
            </w:pPr>
            <w:r w:rsidRPr="00D303F6">
              <w:rPr>
                <w:color w:val="6260B8"/>
                <w:sz w:val="44"/>
                <w:szCs w:val="44"/>
              </w:rPr>
              <w:t>Practice activity</w:t>
            </w:r>
          </w:p>
        </w:tc>
      </w:tr>
    </w:tbl>
    <w:p w14:paraId="54B24091" w14:textId="77777777" w:rsidR="002C7926" w:rsidRPr="002C7926" w:rsidRDefault="002C7926" w:rsidP="00563DF9">
      <w:pPr>
        <w:pStyle w:val="Heading4"/>
      </w:pPr>
      <w:bookmarkStart w:id="71" w:name="_Toc22727358"/>
      <w:r w:rsidRPr="002C7926">
        <w:t>Activity 2.3: Risk management plan</w:t>
      </w:r>
      <w:bookmarkEnd w:id="71"/>
    </w:p>
    <w:p w14:paraId="5563DE1B" w14:textId="4AE569FF" w:rsidR="002C7926" w:rsidRPr="002C7926" w:rsidRDefault="002C7926" w:rsidP="00D05DC2">
      <w:pPr>
        <w:pStyle w:val="Body"/>
      </w:pPr>
      <w:r w:rsidRPr="002C7926">
        <w:t xml:space="preserve">To provide you with an opportunity to identify how to formulate </w:t>
      </w:r>
      <w:r w:rsidR="005F46A0">
        <w:t xml:space="preserve">a </w:t>
      </w:r>
      <w:r w:rsidRPr="002C7926">
        <w:t xml:space="preserve">risk management plan for </w:t>
      </w:r>
      <w:r w:rsidR="005F46A0">
        <w:t xml:space="preserve">a </w:t>
      </w:r>
      <w:r w:rsidRPr="002C7926">
        <w:t>project, including Work Health and Safety (WHS).</w:t>
      </w:r>
    </w:p>
    <w:p w14:paraId="734C8D12" w14:textId="77777777" w:rsidR="002C7926" w:rsidRPr="002C7926" w:rsidRDefault="002C7926" w:rsidP="00434678">
      <w:pPr>
        <w:pStyle w:val="ListNoActivity"/>
        <w:numPr>
          <w:ilvl w:val="0"/>
          <w:numId w:val="47"/>
        </w:numPr>
        <w:ind w:left="357" w:hanging="357"/>
        <w:rPr>
          <w:rFonts w:eastAsia="Calibri" w:cs="Microsoft Himalaya"/>
        </w:rPr>
      </w:pPr>
      <w:r w:rsidRPr="002C7926">
        <w:rPr>
          <w:rFonts w:eastAsia="Calibri" w:cs="Microsoft Himalaya"/>
        </w:rPr>
        <w:t>What would a risk management plan include? List three different things.</w:t>
      </w:r>
    </w:p>
    <w:p w14:paraId="5ACCCE85" w14:textId="77777777" w:rsidR="002C7926" w:rsidRPr="002C7926" w:rsidRDefault="002C7926" w:rsidP="002C7926">
      <w:pPr>
        <w:keepLines/>
        <w:framePr w:w="8789" w:h="3784" w:vSpace="113" w:wrap="around" w:vAnchor="text" w:hAnchor="margin" w:xAlign="center" w:y="-3"/>
        <w:pBdr>
          <w:top w:val="single" w:sz="8" w:space="6" w:color="6260B8"/>
          <w:left w:val="single" w:sz="8" w:space="4" w:color="6260B8"/>
          <w:bottom w:val="single" w:sz="8" w:space="6" w:color="6260B8"/>
          <w:right w:val="single" w:sz="8" w:space="4" w:color="6260B8"/>
        </w:pBdr>
        <w:spacing w:after="120"/>
        <w:rPr>
          <w:rFonts w:eastAsia="Calibri" w:cs="Calibri"/>
        </w:rPr>
      </w:pPr>
    </w:p>
    <w:p w14:paraId="7E1B9C34" w14:textId="77777777" w:rsidR="002C7926" w:rsidRPr="002C7926" w:rsidRDefault="002C7926" w:rsidP="00434678">
      <w:pPr>
        <w:pStyle w:val="ListNoActivity"/>
        <w:numPr>
          <w:ilvl w:val="0"/>
          <w:numId w:val="47"/>
        </w:numPr>
        <w:ind w:left="357" w:hanging="357"/>
        <w:rPr>
          <w:rFonts w:eastAsia="Calibri" w:cs="Microsoft Himalaya"/>
        </w:rPr>
      </w:pPr>
      <w:r w:rsidRPr="002C7926">
        <w:rPr>
          <w:rFonts w:eastAsia="Calibri" w:cs="Microsoft Himalaya"/>
        </w:rPr>
        <w:t>Identify a potential WHS risk in your current or previous workplace.</w:t>
      </w:r>
    </w:p>
    <w:p w14:paraId="04447992" w14:textId="77777777" w:rsidR="002C7926" w:rsidRPr="002C7926" w:rsidRDefault="002C7926" w:rsidP="002C7926">
      <w:pPr>
        <w:keepLines/>
        <w:framePr w:w="8789" w:h="4033" w:vSpace="113" w:wrap="around" w:vAnchor="text" w:hAnchor="margin" w:xAlign="center" w:y="1"/>
        <w:pBdr>
          <w:top w:val="single" w:sz="8" w:space="6" w:color="6260B8"/>
          <w:left w:val="single" w:sz="8" w:space="4" w:color="6260B8"/>
          <w:bottom w:val="single" w:sz="8" w:space="6" w:color="6260B8"/>
          <w:right w:val="single" w:sz="8" w:space="4" w:color="6260B8"/>
        </w:pBdr>
        <w:spacing w:after="120"/>
        <w:rPr>
          <w:rFonts w:eastAsia="Calibri" w:cs="Calibri"/>
        </w:rPr>
      </w:pPr>
    </w:p>
    <w:p w14:paraId="51F8811F" w14:textId="77777777" w:rsidR="002C7926" w:rsidRPr="002C7926" w:rsidRDefault="002C7926" w:rsidP="002C7926">
      <w:pPr>
        <w:rPr>
          <w:rFonts w:eastAsia="Calibri" w:cs="Microsoft Himalaya"/>
        </w:rPr>
      </w:pPr>
      <w:r w:rsidRPr="002C7926">
        <w:rPr>
          <w:rFonts w:eastAsia="Calibri" w:cs="Microsoft Himalaya"/>
        </w:rPr>
        <w:br w:type="page"/>
      </w:r>
    </w:p>
    <w:p w14:paraId="05AEBF54" w14:textId="77777777" w:rsidR="002C7926" w:rsidRDefault="002C7926" w:rsidP="002C7926">
      <w:pPr>
        <w:pStyle w:val="Heading2"/>
      </w:pPr>
      <w:bookmarkStart w:id="72" w:name="_Toc22727359"/>
      <w:bookmarkStart w:id="73" w:name="_Toc26193650"/>
      <w:r>
        <w:lastRenderedPageBreak/>
        <w:t xml:space="preserve">Develop and approve </w:t>
      </w:r>
      <w:r w:rsidRPr="00A451FC">
        <w:t>project</w:t>
      </w:r>
      <w:r>
        <w:t xml:space="preserve"> budget</w:t>
      </w:r>
      <w:bookmarkEnd w:id="72"/>
      <w:bookmarkEnd w:id="73"/>
      <w:r>
        <w:t xml:space="preserve"> </w:t>
      </w:r>
    </w:p>
    <w:p w14:paraId="1BEEACB2" w14:textId="77777777" w:rsidR="002C7926" w:rsidRDefault="002C7926" w:rsidP="002C7926">
      <w:pPr>
        <w:pStyle w:val="Body"/>
      </w:pPr>
      <w:bookmarkStart w:id="74" w:name="_Toc20742468"/>
      <w:r>
        <w:t>By the end of this chapter the learner should be able to:</w:t>
      </w:r>
    </w:p>
    <w:p w14:paraId="2E63DE77" w14:textId="77777777" w:rsidR="002C7926" w:rsidRDefault="002C7926" w:rsidP="00434678">
      <w:pPr>
        <w:pStyle w:val="Body"/>
        <w:numPr>
          <w:ilvl w:val="0"/>
          <w:numId w:val="48"/>
        </w:numPr>
      </w:pPr>
      <w:r w:rsidRPr="00B94850">
        <w:t>Describe how to begin to develop a project budget, including three different techniques to identify project costs.</w:t>
      </w:r>
    </w:p>
    <w:p w14:paraId="4925CBC0" w14:textId="77777777" w:rsidR="002C7926" w:rsidRDefault="002C7926" w:rsidP="002C7926">
      <w:pPr>
        <w:pStyle w:val="Heading3"/>
      </w:pPr>
      <w:r>
        <w:t>What is a project budget?</w:t>
      </w:r>
      <w:bookmarkEnd w:id="74"/>
    </w:p>
    <w:p w14:paraId="4A065E97" w14:textId="77777777" w:rsidR="002C7926" w:rsidRPr="005D1584" w:rsidRDefault="002C7926" w:rsidP="005D1584">
      <w:pPr>
        <w:pStyle w:val="Body"/>
      </w:pPr>
      <w:r w:rsidRPr="005D1584">
        <w:t xml:space="preserve">A project budget is a key element of your project proposal and is an essential tool that will </w:t>
      </w:r>
      <w:r w:rsidRPr="005D1584">
        <w:rPr>
          <w:noProof/>
        </w:rPr>
        <w:t>be used</w:t>
      </w:r>
      <w:r w:rsidRPr="005D1584">
        <w:t xml:space="preserve"> by many different groups of people that are involved with your project. </w:t>
      </w:r>
    </w:p>
    <w:p w14:paraId="71679886" w14:textId="77777777" w:rsidR="002C7926" w:rsidRPr="005D1584" w:rsidRDefault="002C7926" w:rsidP="005D1584">
      <w:pPr>
        <w:pStyle w:val="Body"/>
      </w:pPr>
      <w:r w:rsidRPr="005D1584">
        <w:t>For example:</w:t>
      </w:r>
    </w:p>
    <w:p w14:paraId="2E534C6F" w14:textId="77777777" w:rsidR="002C7926" w:rsidRPr="00B47097" w:rsidRDefault="002C7926" w:rsidP="00434678">
      <w:pPr>
        <w:pStyle w:val="Body"/>
        <w:numPr>
          <w:ilvl w:val="0"/>
          <w:numId w:val="48"/>
        </w:numPr>
      </w:pPr>
      <w:r w:rsidRPr="00B47097">
        <w:t>A project manager will use the project budget to determine whether the project is on track</w:t>
      </w:r>
      <w:r>
        <w:t>.</w:t>
      </w:r>
    </w:p>
    <w:p w14:paraId="4CA80CA0" w14:textId="77777777" w:rsidR="002C7926" w:rsidRPr="00B47097" w:rsidRDefault="002C7926" w:rsidP="00434678">
      <w:pPr>
        <w:pStyle w:val="Body"/>
        <w:numPr>
          <w:ilvl w:val="0"/>
          <w:numId w:val="48"/>
        </w:numPr>
      </w:pPr>
      <w:r w:rsidRPr="00B47097">
        <w:t>To monitor particular project milestones, the project personnel will use the project budget as a guideline</w:t>
      </w:r>
      <w:r>
        <w:t>.</w:t>
      </w:r>
    </w:p>
    <w:p w14:paraId="65F928D8" w14:textId="77777777" w:rsidR="002C7926" w:rsidRPr="00B47097" w:rsidRDefault="002C7926" w:rsidP="00434678">
      <w:pPr>
        <w:pStyle w:val="Body"/>
        <w:numPr>
          <w:ilvl w:val="0"/>
          <w:numId w:val="48"/>
        </w:numPr>
      </w:pPr>
      <w:r w:rsidRPr="00B47097">
        <w:t>The client will use your project budget to assess the overall success of the effort.</w:t>
      </w:r>
    </w:p>
    <w:p w14:paraId="0F0C4533" w14:textId="77777777" w:rsidR="002C7926" w:rsidRPr="00B47097" w:rsidRDefault="002C7926" w:rsidP="00D05DC2">
      <w:pPr>
        <w:pStyle w:val="Body"/>
      </w:pPr>
      <w:r w:rsidRPr="00B47097">
        <w:t>Ultimately, your project budget should be a detailed estimate of all the costs that are required to complete your project tasks. It should be an amount that you can spend without having to report back and ask for more money. Your project budget can help to manage expectation and can give the relevant information needed to develop a cost/benefit analysis for your project. You can also use your project budget throughout the life cycle of your project to check that it is on track financially.</w:t>
      </w:r>
    </w:p>
    <w:p w14:paraId="64C76029" w14:textId="77777777" w:rsidR="002C7926" w:rsidRDefault="002C7926" w:rsidP="00D05DC2">
      <w:pPr>
        <w:pStyle w:val="Body"/>
      </w:pPr>
      <w:r w:rsidRPr="00B47097">
        <w:t xml:space="preserve">Your budget will need to specify all of the costs of your project. There are two types of costs involved with your project budget: indirect and direct. Although costs will vary depending on the nature of your project, they are necessary to complete your project budget. One of the major components of your project budget will be the necessary human resources and their salaries, wages or commissions. This only involves the people that are directly engaged with your project. </w:t>
      </w:r>
    </w:p>
    <w:p w14:paraId="3735EC90" w14:textId="77777777" w:rsidR="002C7926" w:rsidRPr="00F52A65" w:rsidRDefault="002C7926" w:rsidP="00D05DC2">
      <w:pPr>
        <w:pStyle w:val="Body"/>
        <w:rPr>
          <w:lang w:val="en-GB" w:eastAsia="en-AU"/>
        </w:rPr>
      </w:pPr>
      <w:r w:rsidRPr="00F52A65">
        <w:rPr>
          <w:lang w:val="en-GB" w:eastAsia="en-AU"/>
        </w:rPr>
        <w:t>Examples of direct costs include:</w:t>
      </w:r>
    </w:p>
    <w:p w14:paraId="2AC118B2" w14:textId="77777777" w:rsidR="002C7926" w:rsidRPr="00F52A65" w:rsidRDefault="002C7926" w:rsidP="00434678">
      <w:pPr>
        <w:pStyle w:val="Body"/>
        <w:numPr>
          <w:ilvl w:val="0"/>
          <w:numId w:val="49"/>
        </w:numPr>
        <w:rPr>
          <w:lang w:val="en-GB" w:eastAsia="en-AU"/>
        </w:rPr>
      </w:pPr>
      <w:r w:rsidRPr="00F52A65">
        <w:rPr>
          <w:lang w:val="en-GB" w:eastAsia="en-AU"/>
        </w:rPr>
        <w:t>Labour/human resources</w:t>
      </w:r>
    </w:p>
    <w:p w14:paraId="4CDD29F9" w14:textId="77777777" w:rsidR="002C7926" w:rsidRPr="00F52A65" w:rsidRDefault="002C7926" w:rsidP="00434678">
      <w:pPr>
        <w:pStyle w:val="Body"/>
        <w:numPr>
          <w:ilvl w:val="0"/>
          <w:numId w:val="49"/>
        </w:numPr>
        <w:rPr>
          <w:lang w:val="en-GB" w:eastAsia="en-AU"/>
        </w:rPr>
      </w:pPr>
      <w:r w:rsidRPr="00F52A65">
        <w:rPr>
          <w:lang w:val="en-GB" w:eastAsia="en-AU"/>
        </w:rPr>
        <w:t>Raw materials</w:t>
      </w:r>
    </w:p>
    <w:p w14:paraId="5BA00FF8" w14:textId="77777777" w:rsidR="002C7926" w:rsidRPr="00F52A65" w:rsidRDefault="002C7926" w:rsidP="00434678">
      <w:pPr>
        <w:pStyle w:val="Body"/>
        <w:numPr>
          <w:ilvl w:val="0"/>
          <w:numId w:val="49"/>
        </w:numPr>
        <w:rPr>
          <w:lang w:val="en-GB" w:eastAsia="en-AU"/>
        </w:rPr>
      </w:pPr>
      <w:r w:rsidRPr="00F52A65">
        <w:rPr>
          <w:lang w:val="en-GB" w:eastAsia="en-AU"/>
        </w:rPr>
        <w:t>Equipment</w:t>
      </w:r>
    </w:p>
    <w:p w14:paraId="2691871F" w14:textId="77777777" w:rsidR="002C7926" w:rsidRPr="00F52A65" w:rsidRDefault="002C7926" w:rsidP="00434678">
      <w:pPr>
        <w:pStyle w:val="Body"/>
        <w:numPr>
          <w:ilvl w:val="0"/>
          <w:numId w:val="49"/>
        </w:numPr>
        <w:rPr>
          <w:lang w:val="en-GB" w:eastAsia="en-AU"/>
        </w:rPr>
      </w:pPr>
      <w:r w:rsidRPr="00F52A65">
        <w:rPr>
          <w:lang w:val="en-GB" w:eastAsia="en-AU"/>
        </w:rPr>
        <w:t>Travel costs</w:t>
      </w:r>
    </w:p>
    <w:p w14:paraId="37F96490" w14:textId="77777777" w:rsidR="002C7926" w:rsidRPr="00F52A65" w:rsidRDefault="002C7926" w:rsidP="00434678">
      <w:pPr>
        <w:pStyle w:val="Body"/>
        <w:numPr>
          <w:ilvl w:val="0"/>
          <w:numId w:val="49"/>
        </w:numPr>
        <w:rPr>
          <w:lang w:val="en-GB" w:eastAsia="en-AU"/>
        </w:rPr>
      </w:pPr>
      <w:r w:rsidRPr="00F52A65">
        <w:rPr>
          <w:lang w:val="en-GB" w:eastAsia="en-AU"/>
        </w:rPr>
        <w:t>Training costs</w:t>
      </w:r>
    </w:p>
    <w:p w14:paraId="7593B9E8" w14:textId="77777777" w:rsidR="002C7926" w:rsidRPr="00F52A65" w:rsidRDefault="002C7926" w:rsidP="00434678">
      <w:pPr>
        <w:pStyle w:val="Body"/>
        <w:numPr>
          <w:ilvl w:val="0"/>
          <w:numId w:val="49"/>
        </w:numPr>
        <w:rPr>
          <w:lang w:val="en-GB" w:eastAsia="en-AU"/>
        </w:rPr>
      </w:pPr>
      <w:r w:rsidRPr="00F52A65">
        <w:rPr>
          <w:lang w:val="en-GB" w:eastAsia="en-AU"/>
        </w:rPr>
        <w:lastRenderedPageBreak/>
        <w:t>Software licences</w:t>
      </w:r>
    </w:p>
    <w:p w14:paraId="3F4FF211" w14:textId="77777777" w:rsidR="002C7926" w:rsidRPr="00F52A65" w:rsidRDefault="002C7926" w:rsidP="00434678">
      <w:pPr>
        <w:pStyle w:val="Body"/>
        <w:numPr>
          <w:ilvl w:val="0"/>
          <w:numId w:val="49"/>
        </w:numPr>
        <w:rPr>
          <w:lang w:val="en-GB" w:eastAsia="en-AU"/>
        </w:rPr>
      </w:pPr>
      <w:r w:rsidRPr="00F52A65">
        <w:rPr>
          <w:lang w:val="en-GB" w:eastAsia="en-AU"/>
        </w:rPr>
        <w:t>Consultant fees.</w:t>
      </w:r>
    </w:p>
    <w:p w14:paraId="01190810" w14:textId="5D702274" w:rsidR="002C7926" w:rsidRPr="00B94850" w:rsidRDefault="002C7926" w:rsidP="002C7926">
      <w:pPr>
        <w:pStyle w:val="Body"/>
      </w:pPr>
      <w:r w:rsidRPr="00D05DC2">
        <w:rPr>
          <w:rStyle w:val="Strong"/>
          <w:b w:val="0"/>
          <w:bCs w:val="0"/>
        </w:rPr>
        <w:t>Examples of indirect costs include</w:t>
      </w:r>
      <w:r w:rsidR="005D1584">
        <w:rPr>
          <w:rStyle w:val="Strong"/>
          <w:b w:val="0"/>
          <w:bCs w:val="0"/>
        </w:rPr>
        <w:t xml:space="preserve"> o</w:t>
      </w:r>
      <w:r w:rsidRPr="00B94850">
        <w:t>ffice expenses, such as:</w:t>
      </w:r>
    </w:p>
    <w:p w14:paraId="3856F719" w14:textId="77777777" w:rsidR="002C7926" w:rsidRPr="00B94850" w:rsidRDefault="002C7926" w:rsidP="00434678">
      <w:pPr>
        <w:pStyle w:val="Body"/>
        <w:numPr>
          <w:ilvl w:val="0"/>
          <w:numId w:val="50"/>
        </w:numPr>
      </w:pPr>
      <w:r w:rsidRPr="00B94850">
        <w:t>equipment</w:t>
      </w:r>
    </w:p>
    <w:p w14:paraId="7B525724" w14:textId="77777777" w:rsidR="002C7926" w:rsidRPr="00B94850" w:rsidRDefault="002C7926" w:rsidP="00434678">
      <w:pPr>
        <w:pStyle w:val="Body"/>
        <w:numPr>
          <w:ilvl w:val="0"/>
          <w:numId w:val="50"/>
        </w:numPr>
      </w:pPr>
      <w:r w:rsidRPr="00B94850">
        <w:t>rent</w:t>
      </w:r>
    </w:p>
    <w:p w14:paraId="20E5FC50" w14:textId="77777777" w:rsidR="002C7926" w:rsidRPr="00B94850" w:rsidRDefault="002C7926" w:rsidP="00434678">
      <w:pPr>
        <w:pStyle w:val="Body"/>
        <w:numPr>
          <w:ilvl w:val="0"/>
          <w:numId w:val="50"/>
        </w:numPr>
      </w:pPr>
      <w:r w:rsidRPr="00B94850">
        <w:t>telephone</w:t>
      </w:r>
    </w:p>
    <w:p w14:paraId="320D42D5" w14:textId="77777777" w:rsidR="002C7926" w:rsidRPr="00B94850" w:rsidRDefault="002C7926" w:rsidP="00434678">
      <w:pPr>
        <w:pStyle w:val="Body"/>
        <w:numPr>
          <w:ilvl w:val="0"/>
          <w:numId w:val="50"/>
        </w:numPr>
      </w:pPr>
      <w:r w:rsidRPr="00B94850">
        <w:t>internet</w:t>
      </w:r>
    </w:p>
    <w:p w14:paraId="41C9C0F1" w14:textId="77777777" w:rsidR="002C7926" w:rsidRDefault="002C7926" w:rsidP="00434678">
      <w:pPr>
        <w:pStyle w:val="Body"/>
        <w:numPr>
          <w:ilvl w:val="0"/>
          <w:numId w:val="50"/>
        </w:numPr>
      </w:pPr>
      <w:r w:rsidRPr="00B94850">
        <w:t>insurance.</w:t>
      </w:r>
    </w:p>
    <w:p w14:paraId="1A838B55" w14:textId="77777777" w:rsidR="002C7926" w:rsidRPr="003D5608" w:rsidRDefault="002C7926" w:rsidP="002C7926">
      <w:pPr>
        <w:pStyle w:val="Heading3"/>
        <w:rPr>
          <w:rStyle w:val="Strong"/>
          <w:b/>
          <w:bCs w:val="0"/>
        </w:rPr>
      </w:pPr>
      <w:bookmarkStart w:id="75" w:name="_Toc417376673"/>
      <w:bookmarkStart w:id="76" w:name="_Toc20742469"/>
      <w:r w:rsidRPr="003D5608">
        <w:rPr>
          <w:rStyle w:val="Strong"/>
          <w:b/>
          <w:bCs w:val="0"/>
        </w:rPr>
        <w:t>Developing a project budget</w:t>
      </w:r>
      <w:bookmarkEnd w:id="75"/>
      <w:bookmarkEnd w:id="76"/>
    </w:p>
    <w:p w14:paraId="4384EC5C" w14:textId="77777777" w:rsidR="002C7926" w:rsidRPr="00B94850" w:rsidRDefault="002C7926" w:rsidP="00D05DC2">
      <w:pPr>
        <w:pStyle w:val="Body"/>
      </w:pPr>
      <w:r w:rsidRPr="00B94850">
        <w:t xml:space="preserve">Your project budget should be linked to the key outcomes of your project. You should establish a set of reference baselines. As your project progresses, you should monitor the project work then analyse your findings. The end result should be forecasted and compares with your reference baselines. If the end result is not satisfactory, you may need to make adjustments to the project and repeat this cycle at suitable intervals. </w:t>
      </w:r>
    </w:p>
    <w:p w14:paraId="5D6C4CE7" w14:textId="77777777" w:rsidR="002C7926" w:rsidRDefault="002C7926" w:rsidP="00D05DC2">
      <w:pPr>
        <w:pStyle w:val="Body"/>
      </w:pPr>
      <w:r w:rsidRPr="00B94850">
        <w:t xml:space="preserve">How much detail should your project budget have? This will depend on the nature of the project itself and the organisational policies that may be in place. However, it is recommended that you provide the details of each individual supply item and its cost within your project budget. Remember that your project budget is different from your project costs. You should start developing your project budget by identifying your project costs. </w:t>
      </w:r>
    </w:p>
    <w:p w14:paraId="0AD97845" w14:textId="77777777" w:rsidR="002C7926" w:rsidRPr="00F204DF" w:rsidRDefault="002C7926" w:rsidP="00D05DC2">
      <w:pPr>
        <w:pStyle w:val="Body"/>
        <w:rPr>
          <w:rStyle w:val="Strong"/>
          <w:b w:val="0"/>
          <w:bCs w:val="0"/>
        </w:rPr>
      </w:pPr>
      <w:r w:rsidRPr="00F204DF">
        <w:rPr>
          <w:rStyle w:val="Strong"/>
          <w:b w:val="0"/>
          <w:bCs w:val="0"/>
        </w:rPr>
        <w:t xml:space="preserve">There are two main approaches that </w:t>
      </w:r>
      <w:r w:rsidRPr="00F204DF">
        <w:rPr>
          <w:rStyle w:val="Strong"/>
          <w:b w:val="0"/>
          <w:bCs w:val="0"/>
          <w:noProof/>
        </w:rPr>
        <w:t>are used</w:t>
      </w:r>
      <w:r w:rsidRPr="00F204DF">
        <w:rPr>
          <w:rStyle w:val="Strong"/>
          <w:b w:val="0"/>
          <w:bCs w:val="0"/>
        </w:rPr>
        <w:t xml:space="preserve"> when developing a project budget:</w:t>
      </w:r>
    </w:p>
    <w:p w14:paraId="53E7AE3B" w14:textId="77777777" w:rsidR="002C7926" w:rsidRPr="00F204DF" w:rsidRDefault="002C7926" w:rsidP="00434678">
      <w:pPr>
        <w:pStyle w:val="Body"/>
        <w:numPr>
          <w:ilvl w:val="0"/>
          <w:numId w:val="51"/>
        </w:numPr>
      </w:pPr>
      <w:r w:rsidRPr="00F204DF">
        <w:t>the top-down approach</w:t>
      </w:r>
    </w:p>
    <w:p w14:paraId="7A13EBFD" w14:textId="77777777" w:rsidR="002C7926" w:rsidRPr="00F204DF" w:rsidRDefault="002C7926" w:rsidP="00434678">
      <w:pPr>
        <w:pStyle w:val="Body"/>
        <w:numPr>
          <w:ilvl w:val="0"/>
          <w:numId w:val="51"/>
        </w:numPr>
      </w:pPr>
      <w:r w:rsidRPr="00F204DF">
        <w:t>the bottom-up approach.</w:t>
      </w:r>
    </w:p>
    <w:p w14:paraId="695151F4" w14:textId="77777777" w:rsidR="002C7926" w:rsidRPr="00D05DC2" w:rsidRDefault="002C7926" w:rsidP="00D05DC2">
      <w:pPr>
        <w:pStyle w:val="Body"/>
      </w:pPr>
      <w:r w:rsidRPr="00D05DC2">
        <w:t>A good estimate will clearly define:</w:t>
      </w:r>
    </w:p>
    <w:p w14:paraId="6FC1E005" w14:textId="77777777" w:rsidR="002C7926" w:rsidRPr="00B94850" w:rsidRDefault="002C7926" w:rsidP="00434678">
      <w:pPr>
        <w:pStyle w:val="Body"/>
        <w:numPr>
          <w:ilvl w:val="0"/>
          <w:numId w:val="52"/>
        </w:numPr>
      </w:pPr>
      <w:r w:rsidRPr="00B94850">
        <w:t xml:space="preserve">what your project will accomplish </w:t>
      </w:r>
    </w:p>
    <w:p w14:paraId="7BBC0C9C" w14:textId="77777777" w:rsidR="002C7926" w:rsidRPr="00B94850" w:rsidRDefault="002C7926" w:rsidP="00434678">
      <w:pPr>
        <w:pStyle w:val="Body"/>
        <w:numPr>
          <w:ilvl w:val="0"/>
          <w:numId w:val="52"/>
        </w:numPr>
      </w:pPr>
      <w:r w:rsidRPr="00B94850">
        <w:t>the assumptions that you have made</w:t>
      </w:r>
    </w:p>
    <w:p w14:paraId="783CB2FB" w14:textId="77777777" w:rsidR="002C7926" w:rsidRPr="00B94850" w:rsidRDefault="002C7926" w:rsidP="00434678">
      <w:pPr>
        <w:pStyle w:val="Body"/>
        <w:numPr>
          <w:ilvl w:val="0"/>
          <w:numId w:val="52"/>
        </w:numPr>
      </w:pPr>
      <w:r w:rsidRPr="00B94850">
        <w:t>how long your estimate is valid for</w:t>
      </w:r>
    </w:p>
    <w:p w14:paraId="4BAB4031" w14:textId="77777777" w:rsidR="002C7926" w:rsidRPr="00B94850" w:rsidRDefault="002C7926" w:rsidP="00434678">
      <w:pPr>
        <w:pStyle w:val="Body"/>
        <w:numPr>
          <w:ilvl w:val="0"/>
          <w:numId w:val="52"/>
        </w:numPr>
      </w:pPr>
      <w:r w:rsidRPr="00B94850">
        <w:t>how much the project will cost based on current information.</w:t>
      </w:r>
    </w:p>
    <w:p w14:paraId="03CA7F22" w14:textId="2469D51C" w:rsidR="002C7926" w:rsidRPr="001D3A5A" w:rsidRDefault="002C7926" w:rsidP="00D05DC2">
      <w:pPr>
        <w:pStyle w:val="Body"/>
      </w:pPr>
      <w:r w:rsidRPr="001D3A5A">
        <w:lastRenderedPageBreak/>
        <w:t xml:space="preserve">When identifying your project costs, you need to be realistic. It is sometimes helpful to look at past projects that you have </w:t>
      </w:r>
      <w:r w:rsidRPr="003D392C">
        <w:rPr>
          <w:noProof/>
        </w:rPr>
        <w:t>been involved</w:t>
      </w:r>
      <w:r w:rsidRPr="001D3A5A">
        <w:t xml:space="preserve"> with to give you an idea of how to identify the project costs. There are many techniques that can be used to identify project costs.</w:t>
      </w:r>
    </w:p>
    <w:p w14:paraId="0A7BDAFA" w14:textId="77777777" w:rsidR="002C7926" w:rsidRPr="001D3A5A" w:rsidRDefault="002C7926" w:rsidP="00D05DC2">
      <w:pPr>
        <w:pStyle w:val="Body"/>
      </w:pPr>
      <w:r w:rsidRPr="007652A7">
        <w:t>For example</w:t>
      </w:r>
      <w:r w:rsidRPr="001D3A5A">
        <w:t>:</w:t>
      </w:r>
    </w:p>
    <w:p w14:paraId="4C8C4EF5" w14:textId="77777777" w:rsidR="002C7926" w:rsidRPr="00B94850" w:rsidRDefault="002C7926" w:rsidP="00434678">
      <w:pPr>
        <w:pStyle w:val="Body"/>
        <w:numPr>
          <w:ilvl w:val="0"/>
          <w:numId w:val="53"/>
        </w:numPr>
      </w:pPr>
      <w:r w:rsidRPr="00B94850">
        <w:t>ballpark estimation</w:t>
      </w:r>
    </w:p>
    <w:p w14:paraId="3DBDF84D" w14:textId="77777777" w:rsidR="002C7926" w:rsidRPr="00B94850" w:rsidRDefault="002C7926" w:rsidP="00434678">
      <w:pPr>
        <w:pStyle w:val="Body"/>
        <w:numPr>
          <w:ilvl w:val="0"/>
          <w:numId w:val="53"/>
        </w:numPr>
      </w:pPr>
      <w:r w:rsidRPr="00B94850">
        <w:t>budget estimation</w:t>
      </w:r>
    </w:p>
    <w:p w14:paraId="3BEB8002" w14:textId="77777777" w:rsidR="002C7926" w:rsidRPr="00B94850" w:rsidRDefault="002C7926" w:rsidP="00434678">
      <w:pPr>
        <w:pStyle w:val="Body"/>
        <w:numPr>
          <w:ilvl w:val="0"/>
          <w:numId w:val="53"/>
        </w:numPr>
      </w:pPr>
      <w:r w:rsidRPr="00B94850">
        <w:t>definitive estimation</w:t>
      </w:r>
    </w:p>
    <w:p w14:paraId="549AA4FE" w14:textId="77777777" w:rsidR="002C7926" w:rsidRDefault="002C7926" w:rsidP="00434678">
      <w:pPr>
        <w:pStyle w:val="Body"/>
        <w:numPr>
          <w:ilvl w:val="0"/>
          <w:numId w:val="53"/>
        </w:numPr>
      </w:pPr>
      <w:r w:rsidRPr="00B94850">
        <w:t>three-point estimation</w:t>
      </w:r>
    </w:p>
    <w:p w14:paraId="4BB87D10" w14:textId="77777777" w:rsidR="002C7926" w:rsidRPr="00B94850" w:rsidRDefault="002C7926" w:rsidP="00434678">
      <w:pPr>
        <w:pStyle w:val="Body"/>
        <w:numPr>
          <w:ilvl w:val="0"/>
          <w:numId w:val="53"/>
        </w:numPr>
      </w:pPr>
      <w:r w:rsidRPr="00B94850">
        <w:t>historical project estimation</w:t>
      </w:r>
    </w:p>
    <w:p w14:paraId="7FA2B204" w14:textId="77777777" w:rsidR="002C7926" w:rsidRPr="00B94850" w:rsidRDefault="002C7926" w:rsidP="00434678">
      <w:pPr>
        <w:pStyle w:val="Body"/>
        <w:numPr>
          <w:ilvl w:val="0"/>
          <w:numId w:val="53"/>
        </w:numPr>
      </w:pPr>
      <w:r w:rsidRPr="00B94850">
        <w:t>resource</w:t>
      </w:r>
      <w:r>
        <w:t xml:space="preserve"> cost rates estimation software.</w:t>
      </w:r>
    </w:p>
    <w:p w14:paraId="1F94302D" w14:textId="77777777" w:rsidR="002C7926" w:rsidRPr="00EA7BD2" w:rsidRDefault="002C7926" w:rsidP="002C7926">
      <w:pPr>
        <w:pStyle w:val="Heading4"/>
        <w:rPr>
          <w:rStyle w:val="Strong"/>
          <w:b/>
          <w:bCs w:val="0"/>
        </w:rPr>
      </w:pPr>
      <w:r w:rsidRPr="00EA7BD2">
        <w:rPr>
          <w:rStyle w:val="Strong"/>
          <w:b/>
          <w:bCs w:val="0"/>
        </w:rPr>
        <w:t xml:space="preserve">Assessing risks </w:t>
      </w:r>
    </w:p>
    <w:p w14:paraId="1308F768" w14:textId="77777777" w:rsidR="002C7926" w:rsidRPr="001D3A5A" w:rsidRDefault="002C7926" w:rsidP="00D05DC2">
      <w:pPr>
        <w:pStyle w:val="Body"/>
      </w:pPr>
      <w:r w:rsidRPr="001D3A5A">
        <w:t xml:space="preserve">The assessment of potential risks is very important for your budget to be successful. </w:t>
      </w:r>
    </w:p>
    <w:p w14:paraId="5A080814" w14:textId="77777777" w:rsidR="002C7926" w:rsidRPr="004519B8" w:rsidRDefault="002C7926" w:rsidP="00D05DC2">
      <w:pPr>
        <w:pStyle w:val="Body"/>
        <w:rPr>
          <w:rStyle w:val="Strong"/>
          <w:b w:val="0"/>
          <w:bCs w:val="0"/>
        </w:rPr>
      </w:pPr>
      <w:r w:rsidRPr="004519B8">
        <w:rPr>
          <w:rStyle w:val="Strong"/>
          <w:b w:val="0"/>
          <w:bCs w:val="0"/>
        </w:rPr>
        <w:t xml:space="preserve">Risk items include unknowns, such as: </w:t>
      </w:r>
    </w:p>
    <w:p w14:paraId="012AC30F" w14:textId="77777777" w:rsidR="002C7926" w:rsidRPr="004519B8" w:rsidRDefault="002C7926" w:rsidP="00434678">
      <w:pPr>
        <w:pStyle w:val="Body"/>
        <w:numPr>
          <w:ilvl w:val="0"/>
          <w:numId w:val="54"/>
        </w:numPr>
        <w:rPr>
          <w:rStyle w:val="Strong"/>
          <w:b w:val="0"/>
          <w:bCs w:val="0"/>
        </w:rPr>
      </w:pPr>
      <w:r w:rsidRPr="004519B8">
        <w:rPr>
          <w:rStyle w:val="Strong"/>
          <w:b w:val="0"/>
          <w:bCs w:val="0"/>
        </w:rPr>
        <w:t>team experience</w:t>
      </w:r>
    </w:p>
    <w:p w14:paraId="6089B71E" w14:textId="77777777" w:rsidR="002C7926" w:rsidRPr="004519B8" w:rsidRDefault="002C7926" w:rsidP="00434678">
      <w:pPr>
        <w:pStyle w:val="Body"/>
        <w:numPr>
          <w:ilvl w:val="0"/>
          <w:numId w:val="54"/>
        </w:numPr>
        <w:rPr>
          <w:rStyle w:val="Strong"/>
          <w:b w:val="0"/>
          <w:bCs w:val="0"/>
        </w:rPr>
      </w:pPr>
      <w:r w:rsidRPr="004519B8">
        <w:rPr>
          <w:rStyle w:val="Strong"/>
          <w:b w:val="0"/>
          <w:bCs w:val="0"/>
        </w:rPr>
        <w:t>obscurity of technology</w:t>
      </w:r>
    </w:p>
    <w:p w14:paraId="1E42DB3C" w14:textId="77777777" w:rsidR="002C7926" w:rsidRPr="004519B8" w:rsidRDefault="002C7926" w:rsidP="00434678">
      <w:pPr>
        <w:pStyle w:val="Body"/>
        <w:numPr>
          <w:ilvl w:val="0"/>
          <w:numId w:val="54"/>
        </w:numPr>
        <w:rPr>
          <w:rStyle w:val="Strong"/>
          <w:b w:val="0"/>
          <w:bCs w:val="0"/>
        </w:rPr>
      </w:pPr>
      <w:r w:rsidRPr="004519B8">
        <w:rPr>
          <w:rStyle w:val="Strong"/>
          <w:b w:val="0"/>
          <w:bCs w:val="0"/>
        </w:rPr>
        <w:t>location of development teams</w:t>
      </w:r>
    </w:p>
    <w:p w14:paraId="05E149DE" w14:textId="77777777" w:rsidR="002C7926" w:rsidRPr="004519B8" w:rsidRDefault="002C7926" w:rsidP="00434678">
      <w:pPr>
        <w:pStyle w:val="Body"/>
        <w:numPr>
          <w:ilvl w:val="0"/>
          <w:numId w:val="54"/>
        </w:numPr>
        <w:rPr>
          <w:rStyle w:val="Strong"/>
          <w:b w:val="0"/>
          <w:bCs w:val="0"/>
        </w:rPr>
      </w:pPr>
      <w:r w:rsidRPr="004519B8">
        <w:rPr>
          <w:rStyle w:val="Strong"/>
          <w:b w:val="0"/>
          <w:bCs w:val="0"/>
        </w:rPr>
        <w:t>planning time shortages.</w:t>
      </w:r>
    </w:p>
    <w:p w14:paraId="2EDB7E8D" w14:textId="24789154" w:rsidR="002C7926" w:rsidRPr="001D3A5A" w:rsidRDefault="002C7926" w:rsidP="002C7926">
      <w:pPr>
        <w:pStyle w:val="Heading4"/>
        <w:rPr>
          <w:rStyle w:val="Strong"/>
          <w:b/>
          <w:bCs w:val="0"/>
        </w:rPr>
      </w:pPr>
      <w:bookmarkStart w:id="77" w:name="_Toc417376674"/>
      <w:bookmarkStart w:id="78" w:name="_Toc20742470"/>
      <w:r w:rsidRPr="001D3A5A">
        <w:rPr>
          <w:rStyle w:val="Strong"/>
          <w:b/>
          <w:bCs w:val="0"/>
        </w:rPr>
        <w:t>Top-down approach</w:t>
      </w:r>
      <w:bookmarkEnd w:id="77"/>
      <w:bookmarkEnd w:id="78"/>
      <w:r w:rsidRPr="001D3A5A">
        <w:rPr>
          <w:rStyle w:val="Strong"/>
          <w:b/>
          <w:bCs w:val="0"/>
        </w:rPr>
        <w:t xml:space="preserve"> </w:t>
      </w:r>
    </w:p>
    <w:p w14:paraId="3592A3D7" w14:textId="77777777" w:rsidR="002C7926" w:rsidRPr="001D3A5A" w:rsidRDefault="002C7926" w:rsidP="00D05DC2">
      <w:pPr>
        <w:pStyle w:val="Body"/>
      </w:pPr>
      <w:r w:rsidRPr="001D3A5A">
        <w:t xml:space="preserve">The top-down approach to project budgeting often starts with senior management deciding on how much an overall project should cost. Then, this amount needs to </w:t>
      </w:r>
      <w:r w:rsidRPr="003D392C">
        <w:rPr>
          <w:noProof/>
        </w:rPr>
        <w:t>be divided</w:t>
      </w:r>
      <w:r w:rsidRPr="001D3A5A">
        <w:t xml:space="preserve"> between each task involved with the project. This process should be more than just guessing; you need to give details on how you will complete each task within the allocated budget. This approach allows you to use any previous experience to judge whether the project budget looks realistic. </w:t>
      </w:r>
    </w:p>
    <w:p w14:paraId="55A446EC" w14:textId="77777777" w:rsidR="002C7926" w:rsidRPr="001D3A5A" w:rsidRDefault="002C7926" w:rsidP="00D05DC2">
      <w:pPr>
        <w:pStyle w:val="Body"/>
      </w:pPr>
      <w:r w:rsidRPr="001D3A5A">
        <w:t xml:space="preserve">An advantage of this approach is that it focuses on completing your project within the allocated budget. </w:t>
      </w:r>
      <w:r w:rsidRPr="003D392C">
        <w:rPr>
          <w:noProof/>
        </w:rPr>
        <w:t>This can</w:t>
      </w:r>
      <w:r w:rsidRPr="001D3A5A">
        <w:t xml:space="preserve"> reduce the chance of any wasteful practices, leading to a more efficient way of working. However, a disadvantage is that it relies on previous experience to judge the budget; assuming that the person that is developing the budget has the required knowledge to make reasonable estimates. </w:t>
      </w:r>
    </w:p>
    <w:p w14:paraId="3AF11BB1" w14:textId="77777777" w:rsidR="00ED1386" w:rsidRDefault="00ED1386">
      <w:pPr>
        <w:rPr>
          <w:rStyle w:val="Strong"/>
          <w:rFonts w:eastAsia="Times New Roman" w:cstheme="minorHAnsi"/>
          <w:bCs w:val="0"/>
          <w:noProof/>
          <w:color w:val="58585B"/>
          <w:kern w:val="22"/>
          <w:sz w:val="28"/>
          <w:szCs w:val="28"/>
          <w:lang w:eastAsia="en-AU"/>
        </w:rPr>
      </w:pPr>
      <w:bookmarkStart w:id="79" w:name="_Toc417376675"/>
      <w:bookmarkStart w:id="80" w:name="_Toc20742471"/>
      <w:r>
        <w:rPr>
          <w:rStyle w:val="Strong"/>
          <w:b w:val="0"/>
          <w:bCs w:val="0"/>
        </w:rPr>
        <w:br w:type="page"/>
      </w:r>
    </w:p>
    <w:p w14:paraId="1A41A115" w14:textId="0BBF0A0C" w:rsidR="002C7926" w:rsidRPr="001D3A5A" w:rsidRDefault="002C7926" w:rsidP="002C7926">
      <w:pPr>
        <w:pStyle w:val="Heading4"/>
        <w:rPr>
          <w:rStyle w:val="Strong"/>
          <w:b/>
          <w:bCs w:val="0"/>
        </w:rPr>
      </w:pPr>
      <w:r w:rsidRPr="001D3A5A">
        <w:rPr>
          <w:rStyle w:val="Strong"/>
          <w:b/>
          <w:bCs w:val="0"/>
        </w:rPr>
        <w:lastRenderedPageBreak/>
        <w:t xml:space="preserve">Bottom-up </w:t>
      </w:r>
      <w:r w:rsidRPr="003C7F07">
        <w:rPr>
          <w:rStyle w:val="Strong"/>
          <w:b/>
          <w:bCs w:val="0"/>
        </w:rPr>
        <w:t>approach</w:t>
      </w:r>
      <w:bookmarkEnd w:id="79"/>
      <w:bookmarkEnd w:id="80"/>
    </w:p>
    <w:p w14:paraId="62CD51D5" w14:textId="77777777" w:rsidR="002C7926" w:rsidRPr="001D3A5A" w:rsidRDefault="002C7926" w:rsidP="00D05DC2">
      <w:pPr>
        <w:pStyle w:val="Body"/>
      </w:pPr>
      <w:r w:rsidRPr="001D3A5A">
        <w:t xml:space="preserve">The bottom-up approach looks at the cost of the lowest-level project tasks. From this, you will have to work upwards to estimate the total cost of your project. You should start by identifying the tasks that are involved in your project and then calculate the direct and indirect costs for each task. From this, you will be able to estimate the total cost of your project. </w:t>
      </w:r>
    </w:p>
    <w:p w14:paraId="79C942D9" w14:textId="77777777" w:rsidR="002C7926" w:rsidRDefault="002C7926" w:rsidP="00D05DC2">
      <w:pPr>
        <w:pStyle w:val="Body"/>
      </w:pPr>
      <w:r w:rsidRPr="001D3A5A">
        <w:t xml:space="preserve">An advantage of this approach is that it is an accurate method of developing a project budget. Also, this approach can be good for team morale as it usually involves everyone. A disadvantage of this approach is the difficulty of creating the list of tasks involved </w:t>
      </w:r>
      <w:r w:rsidRPr="003D392C">
        <w:rPr>
          <w:noProof/>
        </w:rPr>
        <w:t>in</w:t>
      </w:r>
      <w:r w:rsidRPr="001D3A5A">
        <w:t xml:space="preserve"> your project. If any task is forgotten about and missed out; this will throw your budget out.  </w:t>
      </w:r>
    </w:p>
    <w:p w14:paraId="3916834E" w14:textId="77777777" w:rsidR="002C7926" w:rsidRDefault="002C7926" w:rsidP="00D05DC2">
      <w:pPr>
        <w:pStyle w:val="Body"/>
      </w:pPr>
      <w:r>
        <w:t>The following are methods you can use to estimate:</w:t>
      </w:r>
    </w:p>
    <w:p w14:paraId="2FB82692" w14:textId="77777777" w:rsidR="002C7926" w:rsidRPr="003C7F07" w:rsidRDefault="002C7926" w:rsidP="00434678">
      <w:pPr>
        <w:pStyle w:val="Body"/>
        <w:numPr>
          <w:ilvl w:val="0"/>
          <w:numId w:val="55"/>
        </w:numPr>
      </w:pPr>
      <w:r w:rsidRPr="003C7F07">
        <w:t>analogous estimating</w:t>
      </w:r>
    </w:p>
    <w:p w14:paraId="46AC83B5" w14:textId="77777777" w:rsidR="002C7926" w:rsidRPr="003C7F07" w:rsidRDefault="002C7926" w:rsidP="00434678">
      <w:pPr>
        <w:pStyle w:val="Body"/>
        <w:numPr>
          <w:ilvl w:val="0"/>
          <w:numId w:val="55"/>
        </w:numPr>
      </w:pPr>
      <w:r w:rsidRPr="003C7F07">
        <w:t>historical estimating</w:t>
      </w:r>
    </w:p>
    <w:p w14:paraId="63459A55" w14:textId="77777777" w:rsidR="002C7926" w:rsidRPr="003C7F07" w:rsidRDefault="002C7926" w:rsidP="00434678">
      <w:pPr>
        <w:pStyle w:val="Body"/>
        <w:numPr>
          <w:ilvl w:val="0"/>
          <w:numId w:val="55"/>
        </w:numPr>
      </w:pPr>
      <w:r w:rsidRPr="003C7F07">
        <w:t>parametric estimating</w:t>
      </w:r>
    </w:p>
    <w:p w14:paraId="003E9815" w14:textId="77777777" w:rsidR="002C7926" w:rsidRPr="003C7F07" w:rsidRDefault="002C7926" w:rsidP="00434678">
      <w:pPr>
        <w:pStyle w:val="Body"/>
        <w:numPr>
          <w:ilvl w:val="0"/>
          <w:numId w:val="55"/>
        </w:numPr>
      </w:pPr>
      <w:r w:rsidRPr="003C7F07">
        <w:t>three-point estimating</w:t>
      </w:r>
    </w:p>
    <w:p w14:paraId="7C5D1200" w14:textId="77777777" w:rsidR="002C7926" w:rsidRPr="003C7F07" w:rsidRDefault="002C7926" w:rsidP="00434678">
      <w:pPr>
        <w:pStyle w:val="Body"/>
        <w:numPr>
          <w:ilvl w:val="0"/>
          <w:numId w:val="55"/>
        </w:numPr>
      </w:pPr>
      <w:r w:rsidRPr="003C7F07">
        <w:t>heuristic estimating</w:t>
      </w:r>
    </w:p>
    <w:p w14:paraId="198888EF" w14:textId="77777777" w:rsidR="002C7926" w:rsidRPr="003C7F07" w:rsidRDefault="002C7926" w:rsidP="00434678">
      <w:pPr>
        <w:pStyle w:val="Body"/>
        <w:numPr>
          <w:ilvl w:val="0"/>
          <w:numId w:val="55"/>
        </w:numPr>
      </w:pPr>
      <w:r w:rsidRPr="003C7F07">
        <w:t>reserve analysis.</w:t>
      </w:r>
    </w:p>
    <w:p w14:paraId="25F9EF26" w14:textId="77777777" w:rsidR="002C7926" w:rsidRDefault="002C7926" w:rsidP="002C7926">
      <w:pPr>
        <w:pStyle w:val="Heading5"/>
      </w:pPr>
      <w:bookmarkStart w:id="81" w:name="_Toc15374843"/>
      <w:bookmarkStart w:id="82" w:name="_Toc20742472"/>
      <w:r>
        <w:t>Analogous Estimating</w:t>
      </w:r>
      <w:bookmarkEnd w:id="81"/>
      <w:bookmarkEnd w:id="82"/>
    </w:p>
    <w:p w14:paraId="005852BC" w14:textId="5CF29981" w:rsidR="002C7926" w:rsidRDefault="002C7926" w:rsidP="00D05DC2">
      <w:pPr>
        <w:pStyle w:val="Body"/>
      </w:pPr>
      <w:r>
        <w:t>Analogous estimating uses an analogy to compare a similar project to the current project. Analogous estimating can be used to estimate the entire length of time a project, or a phase of the project will take.</w:t>
      </w:r>
    </w:p>
    <w:p w14:paraId="576AA62D" w14:textId="77777777" w:rsidR="002C7926" w:rsidRDefault="002C7926" w:rsidP="00D05DC2">
      <w:pPr>
        <w:pStyle w:val="Body"/>
      </w:pPr>
      <w:r>
        <w:t>Researching real data from similar projects can be quick and easy, thereby saving time and money. However, analogous estimating may not be as accurate as other estimating techniques because all projects are different in some way.  Some of the data related to similar projects may not be correct for this particular project. A project manager can utilise expert judgment to analyse the differences and make adjustments.</w:t>
      </w:r>
      <w:bookmarkStart w:id="83" w:name="_Toc15374844"/>
      <w:bookmarkStart w:id="84" w:name="_Toc20742473"/>
    </w:p>
    <w:p w14:paraId="3175E8D0" w14:textId="77777777" w:rsidR="002C7926" w:rsidRDefault="002C7926" w:rsidP="002C7926">
      <w:pPr>
        <w:pStyle w:val="Heading5"/>
      </w:pPr>
      <w:r>
        <w:t>Historical Estimating</w:t>
      </w:r>
      <w:bookmarkEnd w:id="83"/>
      <w:bookmarkEnd w:id="84"/>
      <w:r>
        <w:t xml:space="preserve"> </w:t>
      </w:r>
    </w:p>
    <w:p w14:paraId="13713AF9" w14:textId="77777777" w:rsidR="002C7926" w:rsidRDefault="002C7926" w:rsidP="00D05DC2">
      <w:pPr>
        <w:pStyle w:val="Body"/>
      </w:pPr>
      <w:r>
        <w:t xml:space="preserve">Very similar to analogous estimating, historical estimates takes data from past projects to estimate the time it will take to undertake similar work on this project. One of the potential difficulties with the use of historical estimates is that data may be out of date. A task that took 5 hours on a past project may only take 2 hours on this project as a result of advances in technology and faster or more productive machinery. Alternatively, a task that took 2 hours on </w:t>
      </w:r>
      <w:r>
        <w:lastRenderedPageBreak/>
        <w:t>a past project may take 5 hours on this project as a result of changes in laws that require safety equipment to be in place and checked prior to starting the task.</w:t>
      </w:r>
    </w:p>
    <w:p w14:paraId="79F019E7" w14:textId="77777777" w:rsidR="002C7926" w:rsidRDefault="002C7926" w:rsidP="002C7926">
      <w:pPr>
        <w:pStyle w:val="Heading5"/>
      </w:pPr>
      <w:bookmarkStart w:id="85" w:name="_Toc15374845"/>
      <w:bookmarkStart w:id="86" w:name="_Toc20742474"/>
      <w:r w:rsidRPr="00DD3EEC">
        <w:t>Parametric</w:t>
      </w:r>
      <w:r>
        <w:t xml:space="preserve"> Estimating</w:t>
      </w:r>
      <w:bookmarkEnd w:id="85"/>
      <w:bookmarkEnd w:id="86"/>
    </w:p>
    <w:p w14:paraId="0B1E9CA5" w14:textId="6402ED3F" w:rsidR="002C7926" w:rsidRDefault="002C7926" w:rsidP="00D05DC2">
      <w:pPr>
        <w:pStyle w:val="Body"/>
      </w:pPr>
      <w:r>
        <w:t>Parametric estimating uses a relationship between two variables. This is done by breaking the project into fundamental parts such as materials, workers and equipment, and any other activity that can be measured and performing some calculations.  For example, if a 10m3 hole can be dug at a rate of 5m3 per hour, the estimated duration of the activity will be two hours.</w:t>
      </w:r>
    </w:p>
    <w:p w14:paraId="306C24CF" w14:textId="7D8D3913" w:rsidR="002C7926" w:rsidRDefault="002C7926" w:rsidP="00D05DC2">
      <w:pPr>
        <w:pStyle w:val="Body"/>
      </w:pPr>
      <w:r>
        <w:t>Analogous, historical and parametric estimating can be combined together to create more accurate estimates. However</w:t>
      </w:r>
      <w:r w:rsidR="005F46A0">
        <w:t>,</w:t>
      </w:r>
      <w:r>
        <w:t xml:space="preserve"> the process of combining data can be time</w:t>
      </w:r>
      <w:r w:rsidR="005F46A0">
        <w:t>-</w:t>
      </w:r>
      <w:r>
        <w:t xml:space="preserve">consuming. </w:t>
      </w:r>
    </w:p>
    <w:p w14:paraId="3FCCDBE3" w14:textId="77777777" w:rsidR="002C7926" w:rsidRDefault="002C7926" w:rsidP="002C7926">
      <w:pPr>
        <w:pStyle w:val="Heading5"/>
        <w:rPr>
          <w:rStyle w:val="Strong"/>
          <w:b/>
          <w:bCs w:val="0"/>
        </w:rPr>
      </w:pPr>
      <w:bookmarkStart w:id="87" w:name="_Ref13496816"/>
      <w:bookmarkStart w:id="88" w:name="_Toc15374846"/>
      <w:bookmarkStart w:id="89" w:name="_Toc20742475"/>
      <w:r w:rsidRPr="00A1441E">
        <w:rPr>
          <w:rStyle w:val="Strong"/>
          <w:b/>
        </w:rPr>
        <w:t>Three</w:t>
      </w:r>
      <w:r>
        <w:rPr>
          <w:rStyle w:val="Strong"/>
          <w:b/>
        </w:rPr>
        <w:t>-p</w:t>
      </w:r>
      <w:r w:rsidRPr="00A1441E">
        <w:rPr>
          <w:rStyle w:val="Strong"/>
          <w:b/>
        </w:rPr>
        <w:t>oint Estimating</w:t>
      </w:r>
      <w:bookmarkEnd w:id="87"/>
      <w:bookmarkEnd w:id="88"/>
      <w:bookmarkEnd w:id="89"/>
    </w:p>
    <w:p w14:paraId="311C6045" w14:textId="77777777" w:rsidR="002C7926" w:rsidRDefault="002C7926" w:rsidP="00D05DC2">
      <w:pPr>
        <w:pStyle w:val="Body"/>
      </w:pPr>
      <w:r>
        <w:t xml:space="preserve">Three-point estimating relies on coming up with three potential estimates: </w:t>
      </w:r>
    </w:p>
    <w:p w14:paraId="28A5F183" w14:textId="5ED29AEB" w:rsidR="002C7926" w:rsidRDefault="002C7926" w:rsidP="00434678">
      <w:pPr>
        <w:pStyle w:val="Body"/>
        <w:numPr>
          <w:ilvl w:val="0"/>
          <w:numId w:val="56"/>
        </w:numPr>
      </w:pPr>
      <w:r w:rsidRPr="003C7F07">
        <w:rPr>
          <w:b/>
        </w:rPr>
        <w:t>optimistic</w:t>
      </w:r>
      <w:r>
        <w:t>—best</w:t>
      </w:r>
      <w:r w:rsidR="005F46A0">
        <w:t>-</w:t>
      </w:r>
      <w:r>
        <w:t>case scenario</w:t>
      </w:r>
    </w:p>
    <w:p w14:paraId="012EFC25" w14:textId="2D8076A4" w:rsidR="002C7926" w:rsidRDefault="002C7926" w:rsidP="00434678">
      <w:pPr>
        <w:pStyle w:val="Body"/>
        <w:numPr>
          <w:ilvl w:val="0"/>
          <w:numId w:val="56"/>
        </w:numPr>
      </w:pPr>
      <w:r w:rsidRPr="003C7F07">
        <w:rPr>
          <w:b/>
        </w:rPr>
        <w:t>pessimistic</w:t>
      </w:r>
      <w:r>
        <w:t>—worst</w:t>
      </w:r>
      <w:r w:rsidR="005F46A0">
        <w:t>-</w:t>
      </w:r>
      <w:r>
        <w:t>case scenario</w:t>
      </w:r>
    </w:p>
    <w:p w14:paraId="028BCAD9" w14:textId="77777777" w:rsidR="002C7926" w:rsidRDefault="002C7926" w:rsidP="00434678">
      <w:pPr>
        <w:pStyle w:val="Body"/>
        <w:numPr>
          <w:ilvl w:val="0"/>
          <w:numId w:val="56"/>
        </w:numPr>
      </w:pPr>
      <w:r w:rsidRPr="003C7F07">
        <w:rPr>
          <w:b/>
        </w:rPr>
        <w:t>most likely</w:t>
      </w:r>
      <w:r>
        <w:t>—how long it is most likely to take.</w:t>
      </w:r>
    </w:p>
    <w:p w14:paraId="1874FFFF" w14:textId="77777777" w:rsidR="002C7926" w:rsidRDefault="002C7926" w:rsidP="00D05DC2">
      <w:pPr>
        <w:pStyle w:val="Body"/>
      </w:pPr>
      <w:r>
        <w:t>Triangular distribution can then be used to get an average of the three estimates or beta distribution for a more accurate result.</w:t>
      </w:r>
    </w:p>
    <w:p w14:paraId="5B8D9F2B" w14:textId="77777777" w:rsidR="002C7926" w:rsidRPr="00E26294" w:rsidRDefault="002C7926" w:rsidP="00434678">
      <w:pPr>
        <w:pStyle w:val="Body"/>
        <w:numPr>
          <w:ilvl w:val="0"/>
          <w:numId w:val="57"/>
        </w:numPr>
      </w:pPr>
      <w:r w:rsidRPr="00E26294">
        <w:rPr>
          <w:b/>
          <w:bCs/>
        </w:rPr>
        <w:t>Triangular Distribution.</w:t>
      </w:r>
      <w:r w:rsidRPr="00E26294">
        <w:t xml:space="preserve"> Time Estimate = (Optimistic + Most Likely + Pessimistic)/3 (</w:t>
      </w:r>
      <w:r w:rsidRPr="00E26294">
        <w:rPr>
          <w:rFonts w:eastAsia="Times New Roman"/>
          <w:color w:val="333333"/>
          <w:lang w:eastAsia="en-AU"/>
        </w:rPr>
        <w:t>t</w:t>
      </w:r>
      <w:r w:rsidRPr="00E26294">
        <w:rPr>
          <w:rFonts w:eastAsia="Times New Roman"/>
          <w:color w:val="333333"/>
          <w:vertAlign w:val="subscript"/>
          <w:lang w:eastAsia="en-AU"/>
        </w:rPr>
        <w:t>e</w:t>
      </w:r>
      <w:r w:rsidRPr="00E26294">
        <w:rPr>
          <w:rFonts w:eastAsia="Times New Roman"/>
          <w:color w:val="333333"/>
          <w:lang w:eastAsia="en-AU"/>
        </w:rPr>
        <w:t xml:space="preserve"> o + m + p)/3.</w:t>
      </w:r>
    </w:p>
    <w:p w14:paraId="6320240A" w14:textId="77777777" w:rsidR="002C7926" w:rsidRPr="00E26294" w:rsidRDefault="002C7926" w:rsidP="00434678">
      <w:pPr>
        <w:pStyle w:val="Body"/>
        <w:numPr>
          <w:ilvl w:val="0"/>
          <w:numId w:val="57"/>
        </w:numPr>
      </w:pPr>
      <w:r w:rsidRPr="00E26294">
        <w:rPr>
          <w:b/>
          <w:bCs/>
        </w:rPr>
        <w:t>Beta Distribution.</w:t>
      </w:r>
      <w:r w:rsidRPr="00E26294">
        <w:t xml:space="preserve"> Time Estimate = (Optimistic + 4 x Most Likely + Pessimistic)/6 (</w:t>
      </w:r>
      <w:r w:rsidRPr="00E26294">
        <w:rPr>
          <w:rFonts w:eastAsia="Times New Roman"/>
          <w:color w:val="333333"/>
          <w:lang w:eastAsia="en-AU"/>
        </w:rPr>
        <w:t>t</w:t>
      </w:r>
      <w:r w:rsidRPr="00E26294">
        <w:rPr>
          <w:rFonts w:eastAsia="Times New Roman"/>
          <w:color w:val="333333"/>
          <w:vertAlign w:val="subscript"/>
          <w:lang w:eastAsia="en-AU"/>
        </w:rPr>
        <w:t xml:space="preserve">e </w:t>
      </w:r>
      <w:r w:rsidRPr="00E26294">
        <w:rPr>
          <w:rFonts w:eastAsia="Times New Roman"/>
          <w:color w:val="333333"/>
          <w:lang w:eastAsia="en-AU"/>
        </w:rPr>
        <w:t>= o + 4m + p)/6.</w:t>
      </w:r>
    </w:p>
    <w:p w14:paraId="6313714B" w14:textId="77777777" w:rsidR="002C7926" w:rsidRPr="00E26294" w:rsidRDefault="002C7926" w:rsidP="00D05DC2">
      <w:pPr>
        <w:pStyle w:val="Body"/>
      </w:pPr>
      <w:r w:rsidRPr="00E26294">
        <w:t>Most likely is the average of optimistic and pessimistic</w:t>
      </w:r>
      <w:r>
        <w:t>,</w:t>
      </w:r>
      <w:r w:rsidRPr="00E26294">
        <w:t xml:space="preserve"> which are the highest and lowest numbers that will not be exceeded. </w:t>
      </w:r>
    </w:p>
    <w:p w14:paraId="7BEE2608" w14:textId="77777777" w:rsidR="002C7926" w:rsidRPr="00E26294" w:rsidRDefault="002C7926" w:rsidP="00D05DC2">
      <w:pPr>
        <w:pStyle w:val="Body"/>
      </w:pPr>
      <w:r w:rsidRPr="00E26294">
        <w:t>For example, you expect the foundations to most likely take 24 days (m=24) but there may be bad weather expected so there are potential delays that could push the pessimistic estimate to 36 days (p=36) and the optimistic estimate is 20 days (o=20). This gives you:</w:t>
      </w:r>
    </w:p>
    <w:p w14:paraId="7A35EE4C" w14:textId="77777777" w:rsidR="002C7926" w:rsidRPr="00E26294" w:rsidRDefault="002C7926" w:rsidP="00434678">
      <w:pPr>
        <w:pStyle w:val="Body"/>
        <w:numPr>
          <w:ilvl w:val="0"/>
          <w:numId w:val="58"/>
        </w:numPr>
      </w:pPr>
      <w:r w:rsidRPr="00E26294">
        <w:rPr>
          <w:b/>
          <w:bCs/>
        </w:rPr>
        <w:t>Triangular Distribution.</w:t>
      </w:r>
      <w:r w:rsidRPr="00E26294">
        <w:t xml:space="preserve"> </w:t>
      </w:r>
      <w:r w:rsidRPr="00E26294">
        <w:rPr>
          <w:lang w:eastAsia="en-AU"/>
        </w:rPr>
        <w:t>t</w:t>
      </w:r>
      <w:r w:rsidRPr="00E26294">
        <w:rPr>
          <w:vertAlign w:val="subscript"/>
          <w:lang w:eastAsia="en-AU"/>
        </w:rPr>
        <w:t xml:space="preserve">e </w:t>
      </w:r>
      <w:r w:rsidRPr="00E26294">
        <w:rPr>
          <w:lang w:eastAsia="en-AU"/>
        </w:rPr>
        <w:t>= (20 + 24+ 36)/3 = 26.6 days</w:t>
      </w:r>
    </w:p>
    <w:p w14:paraId="0203E14F" w14:textId="77777777" w:rsidR="002C7926" w:rsidRPr="00E26294" w:rsidRDefault="002C7926" w:rsidP="00434678">
      <w:pPr>
        <w:pStyle w:val="Body"/>
        <w:numPr>
          <w:ilvl w:val="0"/>
          <w:numId w:val="58"/>
        </w:numPr>
      </w:pPr>
      <w:r w:rsidRPr="00E26294">
        <w:rPr>
          <w:b/>
          <w:bCs/>
        </w:rPr>
        <w:t>Beta Distribution.</w:t>
      </w:r>
      <w:r w:rsidRPr="00E26294">
        <w:t xml:space="preserve"> </w:t>
      </w:r>
      <w:r w:rsidRPr="00E26294">
        <w:rPr>
          <w:lang w:eastAsia="en-AU"/>
        </w:rPr>
        <w:t>t</w:t>
      </w:r>
      <w:r w:rsidRPr="00E26294">
        <w:rPr>
          <w:vertAlign w:val="subscript"/>
          <w:lang w:eastAsia="en-AU"/>
        </w:rPr>
        <w:t xml:space="preserve">e </w:t>
      </w:r>
      <w:r w:rsidRPr="00E26294">
        <w:rPr>
          <w:lang w:eastAsia="en-AU"/>
        </w:rPr>
        <w:t>= (20 + 4 x 24 + 36)/6 = 25 days</w:t>
      </w:r>
    </w:p>
    <w:p w14:paraId="69E74560" w14:textId="77777777" w:rsidR="002C7926" w:rsidRPr="00E26294" w:rsidRDefault="002C7926" w:rsidP="00D05DC2">
      <w:pPr>
        <w:pStyle w:val="Body"/>
        <w:rPr>
          <w:rFonts w:eastAsia="Times New Roman"/>
          <w:color w:val="333333"/>
          <w:lang w:eastAsia="en-AU"/>
        </w:rPr>
      </w:pPr>
      <w:r w:rsidRPr="00E26294">
        <w:t xml:space="preserve">Choose the timeline that is most likely to occur so if it is winter and there are storms predicted when planning foundation work, go with 36 days. But what are the odds of it exceeding 36 days? The standard deviation is </w:t>
      </w:r>
      <w:r w:rsidRPr="00E26294">
        <w:rPr>
          <w:rFonts w:eastAsia="Times New Roman"/>
          <w:b/>
          <w:bCs/>
          <w:color w:val="333333"/>
          <w:lang w:eastAsia="en-AU"/>
        </w:rPr>
        <w:t>σ</w:t>
      </w:r>
      <w:r w:rsidRPr="00E26294">
        <w:rPr>
          <w:rFonts w:eastAsia="Times New Roman"/>
          <w:color w:val="333333"/>
          <w:vertAlign w:val="subscript"/>
          <w:lang w:eastAsia="en-AU"/>
        </w:rPr>
        <w:t>te</w:t>
      </w:r>
      <w:r w:rsidRPr="00E26294">
        <w:rPr>
          <w:rFonts w:eastAsia="Times New Roman"/>
          <w:color w:val="333333"/>
          <w:lang w:eastAsia="en-AU"/>
        </w:rPr>
        <w:t xml:space="preserve"> = (b – a)/6. Add up all the most likely time durations (∑m) </w:t>
      </w:r>
      <w:r w:rsidRPr="00E26294">
        <w:rPr>
          <w:rFonts w:eastAsia="Times New Roman"/>
          <w:color w:val="333333"/>
          <w:lang w:eastAsia="en-AU"/>
        </w:rPr>
        <w:lastRenderedPageBreak/>
        <w:t>and standard deviations (∑</w:t>
      </w:r>
      <w:r w:rsidRPr="00E26294">
        <w:rPr>
          <w:rFonts w:eastAsia="Times New Roman"/>
          <w:b/>
          <w:bCs/>
          <w:color w:val="333333"/>
          <w:lang w:eastAsia="en-AU"/>
        </w:rPr>
        <w:t>σ</w:t>
      </w:r>
      <w:r w:rsidRPr="00E26294">
        <w:rPr>
          <w:rFonts w:eastAsia="Times New Roman"/>
          <w:color w:val="333333"/>
          <w:lang w:eastAsia="en-AU"/>
        </w:rPr>
        <w:t>) for every activity in the schedule and you will know how long the project will take as well as the standard deviations.</w:t>
      </w:r>
    </w:p>
    <w:p w14:paraId="685D5E20" w14:textId="77777777" w:rsidR="002C7926" w:rsidRPr="00E26294" w:rsidRDefault="002C7926" w:rsidP="00D05DC2">
      <w:pPr>
        <w:pStyle w:val="Body"/>
        <w:rPr>
          <w:b/>
          <w:bCs/>
        </w:rPr>
      </w:pPr>
      <w:r w:rsidRPr="00E26294">
        <w:rPr>
          <w:lang w:eastAsia="en-AU"/>
        </w:rPr>
        <w:t>For example, to find the deviations for completing the foundations – σ</w:t>
      </w:r>
      <w:r w:rsidRPr="00E26294">
        <w:rPr>
          <w:vertAlign w:val="subscript"/>
          <w:lang w:eastAsia="en-AU"/>
        </w:rPr>
        <w:t xml:space="preserve">te </w:t>
      </w:r>
      <w:r w:rsidRPr="00E26294">
        <w:rPr>
          <w:lang w:eastAsia="en-AU"/>
        </w:rPr>
        <w:t xml:space="preserve"> = (36 – 20)/6 = 2.6 days. You can convert the project estimates into confidence levels:</w:t>
      </w:r>
    </w:p>
    <w:p w14:paraId="60F0D1D5" w14:textId="77777777" w:rsidR="002C7926" w:rsidRPr="00E26294" w:rsidRDefault="002C7926" w:rsidP="00434678">
      <w:pPr>
        <w:pStyle w:val="Body"/>
        <w:numPr>
          <w:ilvl w:val="0"/>
          <w:numId w:val="59"/>
        </w:numPr>
        <w:rPr>
          <w:lang w:eastAsia="en-AU"/>
        </w:rPr>
      </w:pPr>
      <w:r w:rsidRPr="00E26294">
        <w:rPr>
          <w:u w:val="single"/>
          <w:lang w:eastAsia="en-AU"/>
        </w:rPr>
        <w:t>+</w:t>
      </w:r>
      <w:r w:rsidRPr="00E26294">
        <w:rPr>
          <w:lang w:eastAsia="en-AU"/>
        </w:rPr>
        <w:t xml:space="preserve"> 1 </w:t>
      </w:r>
      <w:r w:rsidRPr="00E26294">
        <w:rPr>
          <w:b/>
          <w:bCs/>
          <w:lang w:eastAsia="en-AU"/>
        </w:rPr>
        <w:t xml:space="preserve">σ </w:t>
      </w:r>
      <w:r w:rsidRPr="00E26294">
        <w:rPr>
          <w:lang w:eastAsia="en-AU"/>
        </w:rPr>
        <w:t>= 68.26% confidence (34% on either side of the mean)</w:t>
      </w:r>
    </w:p>
    <w:p w14:paraId="11AEBAEA" w14:textId="77777777" w:rsidR="002C7926" w:rsidRPr="00E26294" w:rsidRDefault="002C7926" w:rsidP="00434678">
      <w:pPr>
        <w:pStyle w:val="Body"/>
        <w:numPr>
          <w:ilvl w:val="0"/>
          <w:numId w:val="59"/>
        </w:numPr>
        <w:rPr>
          <w:lang w:eastAsia="en-AU"/>
        </w:rPr>
      </w:pPr>
      <w:r w:rsidRPr="00E26294">
        <w:rPr>
          <w:u w:val="single"/>
          <w:lang w:eastAsia="en-AU"/>
        </w:rPr>
        <w:t>+</w:t>
      </w:r>
      <w:r w:rsidRPr="00E26294">
        <w:rPr>
          <w:lang w:eastAsia="en-AU"/>
        </w:rPr>
        <w:t xml:space="preserve"> 2 </w:t>
      </w:r>
      <w:r w:rsidRPr="00E26294">
        <w:rPr>
          <w:b/>
          <w:bCs/>
          <w:lang w:eastAsia="en-AU"/>
        </w:rPr>
        <w:t xml:space="preserve">σ </w:t>
      </w:r>
      <w:r w:rsidRPr="00E26294">
        <w:rPr>
          <w:lang w:eastAsia="en-AU"/>
        </w:rPr>
        <w:t>= 95.46% confidence (34%+13.5% = 47.5% on either side of the mean)</w:t>
      </w:r>
    </w:p>
    <w:p w14:paraId="77455103" w14:textId="77777777" w:rsidR="002C7926" w:rsidRPr="00E26294" w:rsidRDefault="002C7926" w:rsidP="00434678">
      <w:pPr>
        <w:pStyle w:val="Body"/>
        <w:numPr>
          <w:ilvl w:val="0"/>
          <w:numId w:val="59"/>
        </w:numPr>
        <w:rPr>
          <w:lang w:eastAsia="en-AU"/>
        </w:rPr>
      </w:pPr>
      <w:r w:rsidRPr="00E26294">
        <w:rPr>
          <w:u w:val="single"/>
          <w:lang w:eastAsia="en-AU"/>
        </w:rPr>
        <w:t>+</w:t>
      </w:r>
      <w:r w:rsidRPr="00E26294">
        <w:rPr>
          <w:lang w:eastAsia="en-AU"/>
        </w:rPr>
        <w:t xml:space="preserve"> 3 </w:t>
      </w:r>
      <w:r w:rsidRPr="00E26294">
        <w:rPr>
          <w:b/>
          <w:bCs/>
          <w:lang w:eastAsia="en-AU"/>
        </w:rPr>
        <w:t>σ </w:t>
      </w:r>
      <w:r w:rsidRPr="00E26294">
        <w:rPr>
          <w:lang w:eastAsia="en-AU"/>
        </w:rPr>
        <w:t>= 99.73% confidence (34%+13.5% + 2.5% = 49% on either side of the mean).</w:t>
      </w:r>
    </w:p>
    <w:p w14:paraId="3941CE29" w14:textId="77777777" w:rsidR="002C7926" w:rsidRPr="00E26294" w:rsidRDefault="002C7926" w:rsidP="00D05DC2">
      <w:pPr>
        <w:pStyle w:val="Body"/>
        <w:rPr>
          <w:lang w:eastAsia="en-AU"/>
        </w:rPr>
      </w:pPr>
      <w:r w:rsidRPr="00E26294">
        <w:rPr>
          <w:lang w:eastAsia="en-AU"/>
        </w:rPr>
        <w:t>So, the estimate for completing the foundation is:</w:t>
      </w:r>
    </w:p>
    <w:p w14:paraId="2C8ECE4B" w14:textId="77777777" w:rsidR="002C7926" w:rsidRPr="00E26294" w:rsidRDefault="002C7926" w:rsidP="00434678">
      <w:pPr>
        <w:pStyle w:val="Body"/>
        <w:numPr>
          <w:ilvl w:val="0"/>
          <w:numId w:val="60"/>
        </w:numPr>
        <w:rPr>
          <w:lang w:eastAsia="en-AU"/>
        </w:rPr>
      </w:pPr>
      <w:r w:rsidRPr="00E26294">
        <w:rPr>
          <w:lang w:eastAsia="en-AU"/>
        </w:rPr>
        <w:t>24 days is the official estimate</w:t>
      </w:r>
    </w:p>
    <w:p w14:paraId="7D8CCD16" w14:textId="77777777" w:rsidR="002C7926" w:rsidRPr="00E26294" w:rsidRDefault="002C7926" w:rsidP="00434678">
      <w:pPr>
        <w:pStyle w:val="Body"/>
        <w:numPr>
          <w:ilvl w:val="0"/>
          <w:numId w:val="60"/>
        </w:numPr>
        <w:rPr>
          <w:lang w:eastAsia="en-AU"/>
        </w:rPr>
      </w:pPr>
      <w:r w:rsidRPr="00E26294">
        <w:rPr>
          <w:lang w:eastAsia="en-AU"/>
        </w:rPr>
        <w:t>27 days with 68% confidence</w:t>
      </w:r>
    </w:p>
    <w:p w14:paraId="1DA4CDE3" w14:textId="77777777" w:rsidR="002C7926" w:rsidRPr="00E26294" w:rsidRDefault="002C7926" w:rsidP="00434678">
      <w:pPr>
        <w:pStyle w:val="Body"/>
        <w:numPr>
          <w:ilvl w:val="0"/>
          <w:numId w:val="60"/>
        </w:numPr>
        <w:rPr>
          <w:lang w:eastAsia="en-AU"/>
        </w:rPr>
      </w:pPr>
      <w:r w:rsidRPr="00E26294">
        <w:rPr>
          <w:lang w:eastAsia="en-AU"/>
        </w:rPr>
        <w:t>30 days with 95% confidence</w:t>
      </w:r>
    </w:p>
    <w:p w14:paraId="567B51E8" w14:textId="77777777" w:rsidR="002C7926" w:rsidRPr="00E26294" w:rsidRDefault="002C7926" w:rsidP="00434678">
      <w:pPr>
        <w:pStyle w:val="Body"/>
        <w:numPr>
          <w:ilvl w:val="0"/>
          <w:numId w:val="60"/>
        </w:numPr>
        <w:rPr>
          <w:lang w:eastAsia="en-AU"/>
        </w:rPr>
      </w:pPr>
      <w:r w:rsidRPr="00E26294">
        <w:rPr>
          <w:lang w:eastAsia="en-AU"/>
        </w:rPr>
        <w:t>33 days with 99.7% confidence.</w:t>
      </w:r>
    </w:p>
    <w:p w14:paraId="54022651" w14:textId="77777777" w:rsidR="002C7926" w:rsidRDefault="002C7926" w:rsidP="002C7926">
      <w:pPr>
        <w:pStyle w:val="Heading5"/>
      </w:pPr>
      <w:bookmarkStart w:id="90" w:name="_Toc15374847"/>
      <w:bookmarkStart w:id="91" w:name="_Toc20742476"/>
      <w:r>
        <w:t>Heuristic Estimating</w:t>
      </w:r>
      <w:bookmarkEnd w:id="90"/>
      <w:bookmarkEnd w:id="91"/>
    </w:p>
    <w:p w14:paraId="7184E6FC" w14:textId="4518A4D0" w:rsidR="002C7926" w:rsidRDefault="002C7926" w:rsidP="00D05DC2">
      <w:pPr>
        <w:pStyle w:val="Body"/>
      </w:pPr>
      <w:r>
        <w:t xml:space="preserve">Heuristic estimating is a fancy name for </w:t>
      </w:r>
      <w:r w:rsidR="005F46A0">
        <w:t xml:space="preserve">the </w:t>
      </w:r>
      <w:r>
        <w:t>rule of thumb. Through experience and accepted general standards, rough estimates can be made about how long part of the project will take. For example, you know it takes 7 days for a concrete slab of a certain size and depth to cure. Heuristic estimating is useful for parts of the project where you can make an estimation based on experience and knowledge.</w:t>
      </w:r>
    </w:p>
    <w:p w14:paraId="129E5187" w14:textId="77777777" w:rsidR="002C7926" w:rsidRDefault="002C7926" w:rsidP="002C7926">
      <w:pPr>
        <w:pStyle w:val="Heading5"/>
      </w:pPr>
      <w:bookmarkStart w:id="92" w:name="_Toc15374848"/>
      <w:bookmarkStart w:id="93" w:name="_Toc20742477"/>
      <w:r>
        <w:t>Reserve Analysis</w:t>
      </w:r>
      <w:bookmarkEnd w:id="92"/>
      <w:bookmarkEnd w:id="93"/>
    </w:p>
    <w:p w14:paraId="5EAA64CF" w14:textId="77777777" w:rsidR="002C7926" w:rsidRPr="00D324EF" w:rsidRDefault="002C7926" w:rsidP="00D05DC2">
      <w:pPr>
        <w:pStyle w:val="Body"/>
        <w:rPr>
          <w:rStyle w:val="Strong"/>
          <w:b w:val="0"/>
          <w:bCs w:val="0"/>
          <w:u w:val="single"/>
        </w:rPr>
      </w:pPr>
      <w:r>
        <w:t>Reserve analysis is a technique used for putting buffers in place where risks are likely to occur. Buffers are also referred to as contingencies or reserves. For example, if we know that wet weather could potentially cause a delay we may add one week to the activity as a buffer.</w:t>
      </w:r>
      <w:bookmarkStart w:id="94" w:name="_Toc417376676"/>
    </w:p>
    <w:p w14:paraId="49EA3EF4" w14:textId="77777777" w:rsidR="002C7926" w:rsidRPr="008D7B5F" w:rsidRDefault="002C7926" w:rsidP="002C7926">
      <w:pPr>
        <w:pStyle w:val="Heading4"/>
        <w:rPr>
          <w:rStyle w:val="Strong"/>
          <w:b/>
          <w:bCs w:val="0"/>
        </w:rPr>
      </w:pPr>
      <w:bookmarkStart w:id="95" w:name="_Toc417376677"/>
      <w:bookmarkEnd w:id="94"/>
      <w:r w:rsidRPr="003C7F07">
        <w:rPr>
          <w:rStyle w:val="Strong"/>
          <w:b/>
          <w:bCs w:val="0"/>
        </w:rPr>
        <w:t>Contingencies</w:t>
      </w:r>
      <w:bookmarkEnd w:id="95"/>
      <w:r w:rsidRPr="008D7B5F">
        <w:rPr>
          <w:rStyle w:val="Strong"/>
          <w:b/>
          <w:bCs w:val="0"/>
        </w:rPr>
        <w:t xml:space="preserve"> </w:t>
      </w:r>
    </w:p>
    <w:p w14:paraId="3A7DE3BE" w14:textId="77777777" w:rsidR="002C7926" w:rsidRPr="005D1584" w:rsidRDefault="002C7926" w:rsidP="005D1584">
      <w:pPr>
        <w:pStyle w:val="Body"/>
        <w:rPr>
          <w:rStyle w:val="Strong"/>
          <w:b w:val="0"/>
          <w:bCs w:val="0"/>
        </w:rPr>
      </w:pPr>
      <w:r w:rsidRPr="005D1584">
        <w:rPr>
          <w:rStyle w:val="Strong"/>
          <w:b w:val="0"/>
          <w:bCs w:val="0"/>
        </w:rPr>
        <w:t>There are many common strategies for developing your project budget, for example:</w:t>
      </w:r>
      <w:r w:rsidRPr="005D1584">
        <w:t xml:space="preserve"> </w:t>
      </w:r>
    </w:p>
    <w:p w14:paraId="0A96C658" w14:textId="77777777" w:rsidR="002C7926" w:rsidRPr="00993523" w:rsidRDefault="002C7926" w:rsidP="00434678">
      <w:pPr>
        <w:pStyle w:val="Body"/>
        <w:numPr>
          <w:ilvl w:val="0"/>
          <w:numId w:val="61"/>
        </w:numPr>
        <w:rPr>
          <w:rStyle w:val="Strong"/>
          <w:b w:val="0"/>
          <w:bCs w:val="0"/>
        </w:rPr>
      </w:pPr>
      <w:r w:rsidRPr="00993523">
        <w:rPr>
          <w:rStyle w:val="Strong"/>
          <w:b w:val="0"/>
          <w:bCs w:val="0"/>
        </w:rPr>
        <w:t xml:space="preserve">you should plan for the worst </w:t>
      </w:r>
    </w:p>
    <w:p w14:paraId="5543DB09" w14:textId="77777777" w:rsidR="002C7926" w:rsidRPr="00993523" w:rsidRDefault="002C7926" w:rsidP="00434678">
      <w:pPr>
        <w:pStyle w:val="Body"/>
        <w:numPr>
          <w:ilvl w:val="0"/>
          <w:numId w:val="61"/>
        </w:numPr>
        <w:rPr>
          <w:rStyle w:val="Strong"/>
          <w:b w:val="0"/>
          <w:bCs w:val="0"/>
        </w:rPr>
      </w:pPr>
      <w:r w:rsidRPr="00993523">
        <w:rPr>
          <w:rStyle w:val="Strong"/>
          <w:b w:val="0"/>
          <w:bCs w:val="0"/>
        </w:rPr>
        <w:t>points within your project where changes are likely to occur need to be identified</w:t>
      </w:r>
    </w:p>
    <w:p w14:paraId="2736C389" w14:textId="77777777" w:rsidR="002C7926" w:rsidRPr="00993523" w:rsidRDefault="002C7926" w:rsidP="00434678">
      <w:pPr>
        <w:pStyle w:val="Body"/>
        <w:numPr>
          <w:ilvl w:val="0"/>
          <w:numId w:val="61"/>
        </w:numPr>
        <w:rPr>
          <w:rStyle w:val="Strong"/>
          <w:b w:val="0"/>
          <w:bCs w:val="0"/>
        </w:rPr>
      </w:pPr>
      <w:r w:rsidRPr="00993523">
        <w:rPr>
          <w:rStyle w:val="Strong"/>
          <w:b w:val="0"/>
          <w:bCs w:val="0"/>
        </w:rPr>
        <w:t xml:space="preserve">once identified, these areas should be closely watched </w:t>
      </w:r>
    </w:p>
    <w:p w14:paraId="7AF81B62" w14:textId="77777777" w:rsidR="002C7926" w:rsidRPr="00993523" w:rsidRDefault="002C7926" w:rsidP="00434678">
      <w:pPr>
        <w:pStyle w:val="Body"/>
        <w:numPr>
          <w:ilvl w:val="0"/>
          <w:numId w:val="61"/>
        </w:numPr>
        <w:rPr>
          <w:rStyle w:val="Strong"/>
          <w:b w:val="0"/>
          <w:bCs w:val="0"/>
        </w:rPr>
      </w:pPr>
      <w:r w:rsidRPr="00993523">
        <w:rPr>
          <w:rStyle w:val="Strong"/>
          <w:b w:val="0"/>
          <w:bCs w:val="0"/>
        </w:rPr>
        <w:t>develop a contingency budget – just in case things go a bit wild.</w:t>
      </w:r>
    </w:p>
    <w:p w14:paraId="1B3F7CC9" w14:textId="77777777" w:rsidR="002C7926" w:rsidRPr="00D05DC2" w:rsidRDefault="002C7926" w:rsidP="00D05DC2">
      <w:pPr>
        <w:pStyle w:val="Body"/>
      </w:pPr>
      <w:r w:rsidRPr="00D05DC2">
        <w:lastRenderedPageBreak/>
        <w:t xml:space="preserve">The expenses that are involved in your project may seem straightforward. However, there are many unknowns that can affect your project, how and when it is carried out and how it is completed. A contingency reserve should be added to your project to cover any possible risks. This fund can then be used for the occurrence of any unexpected events during your project life cycle. You should adjust your contingency level to match the risk level that you have identified for your overall project. </w:t>
      </w:r>
    </w:p>
    <w:p w14:paraId="6DA2D9FF" w14:textId="77777777" w:rsidR="002C7926" w:rsidRPr="00D05DC2" w:rsidRDefault="002C7926" w:rsidP="00D05DC2">
      <w:pPr>
        <w:pStyle w:val="Body"/>
      </w:pPr>
      <w:r w:rsidRPr="00D05DC2">
        <w:t>Contingencies that may relate to your project budget can include:</w:t>
      </w:r>
    </w:p>
    <w:p w14:paraId="1B920792" w14:textId="77777777" w:rsidR="002C7926" w:rsidRPr="00993523" w:rsidRDefault="002C7926" w:rsidP="00434678">
      <w:pPr>
        <w:pStyle w:val="Body"/>
        <w:numPr>
          <w:ilvl w:val="0"/>
          <w:numId w:val="62"/>
        </w:numPr>
      </w:pPr>
      <w:r w:rsidRPr="00993523">
        <w:t>project’s unknowns or risks contingency</w:t>
      </w:r>
    </w:p>
    <w:p w14:paraId="4C39304C" w14:textId="77777777" w:rsidR="002C7926" w:rsidRPr="00993523" w:rsidRDefault="002C7926" w:rsidP="00434678">
      <w:pPr>
        <w:pStyle w:val="Body"/>
        <w:numPr>
          <w:ilvl w:val="0"/>
          <w:numId w:val="62"/>
        </w:numPr>
      </w:pPr>
      <w:r w:rsidRPr="00993523">
        <w:t>cost estimating contingency</w:t>
      </w:r>
    </w:p>
    <w:p w14:paraId="48FEBFA8" w14:textId="77777777" w:rsidR="002C7926" w:rsidRPr="00993523" w:rsidRDefault="002C7926" w:rsidP="00434678">
      <w:pPr>
        <w:pStyle w:val="Body"/>
        <w:numPr>
          <w:ilvl w:val="0"/>
          <w:numId w:val="62"/>
        </w:numPr>
      </w:pPr>
      <w:r w:rsidRPr="00993523">
        <w:t>design contingency</w:t>
      </w:r>
    </w:p>
    <w:p w14:paraId="700B6705" w14:textId="77777777" w:rsidR="002C7926" w:rsidRPr="00993523" w:rsidRDefault="002C7926" w:rsidP="00434678">
      <w:pPr>
        <w:pStyle w:val="Body"/>
        <w:numPr>
          <w:ilvl w:val="0"/>
          <w:numId w:val="62"/>
        </w:numPr>
      </w:pPr>
      <w:r w:rsidRPr="00993523">
        <w:t>bid contingency</w:t>
      </w:r>
    </w:p>
    <w:p w14:paraId="007C269A" w14:textId="77777777" w:rsidR="002C7926" w:rsidRPr="00993523" w:rsidRDefault="002C7926" w:rsidP="00434678">
      <w:pPr>
        <w:pStyle w:val="Body"/>
        <w:numPr>
          <w:ilvl w:val="0"/>
          <w:numId w:val="62"/>
        </w:numPr>
      </w:pPr>
      <w:r w:rsidRPr="00993523">
        <w:t>construction contingency</w:t>
      </w:r>
    </w:p>
    <w:p w14:paraId="35E1981F" w14:textId="77777777" w:rsidR="002C7926" w:rsidRPr="00993523" w:rsidRDefault="002C7926" w:rsidP="00434678">
      <w:pPr>
        <w:pStyle w:val="Body"/>
        <w:numPr>
          <w:ilvl w:val="0"/>
          <w:numId w:val="62"/>
        </w:numPr>
      </w:pPr>
      <w:r w:rsidRPr="00993523">
        <w:t>cost escalation contingencies.</w:t>
      </w:r>
    </w:p>
    <w:p w14:paraId="2A959D41" w14:textId="0D6467AD" w:rsidR="002C7926" w:rsidRPr="00D05DC2" w:rsidRDefault="002C7926" w:rsidP="00D05DC2">
      <w:pPr>
        <w:pStyle w:val="Body"/>
      </w:pPr>
      <w:r w:rsidRPr="00D05DC2">
        <w:t>Contingency and confidence have a transverse relationship. The more confidence a project manager and team ha</w:t>
      </w:r>
      <w:r w:rsidR="005F46A0">
        <w:t>ve</w:t>
      </w:r>
      <w:r w:rsidRPr="00D05DC2">
        <w:t xml:space="preserve"> in their estimates, the less contingency will be needed. However, if a project manager and team have low confidence in their estimates, more contingency will be needed.</w:t>
      </w:r>
    </w:p>
    <w:p w14:paraId="48BE8A33" w14:textId="77777777" w:rsidR="002C7926" w:rsidRPr="00D05DC2" w:rsidRDefault="002C7926" w:rsidP="00D05DC2">
      <w:pPr>
        <w:pStyle w:val="Body"/>
      </w:pPr>
      <w:r w:rsidRPr="00D05DC2">
        <w:t xml:space="preserve">Although your budget should be based on the best knowledge that is available, you should remember that it is only an estimate. </w:t>
      </w:r>
    </w:p>
    <w:p w14:paraId="50C89A39" w14:textId="77777777" w:rsidR="002C7926" w:rsidRPr="00D05DC2" w:rsidRDefault="002C7926" w:rsidP="00D05DC2">
      <w:pPr>
        <w:pStyle w:val="Body"/>
        <w:rPr>
          <w:rStyle w:val="Strong"/>
          <w:b w:val="0"/>
          <w:bCs w:val="0"/>
        </w:rPr>
      </w:pPr>
      <w:r w:rsidRPr="00D05DC2">
        <w:t>Who should approve your project budget? You should know the answer to this before you start developing your budget. It could be the project manager, the head of finance or the project manager’s supervisor.</w:t>
      </w:r>
      <w:r w:rsidRPr="00D05DC2">
        <w:rPr>
          <w:rStyle w:val="Strong"/>
          <w:b w:val="0"/>
          <w:bCs w:val="0"/>
        </w:rPr>
        <w:t xml:space="preserve"> </w:t>
      </w:r>
    </w:p>
    <w:p w14:paraId="3AD1526D" w14:textId="77777777" w:rsidR="002C7926" w:rsidRPr="00B974CD" w:rsidRDefault="002C7926" w:rsidP="002C7926">
      <w:pPr>
        <w:pStyle w:val="Heading4"/>
        <w:rPr>
          <w:rStyle w:val="Strong"/>
          <w:b/>
          <w:bCs w:val="0"/>
        </w:rPr>
      </w:pPr>
      <w:r w:rsidRPr="00B974CD">
        <w:rPr>
          <w:rStyle w:val="Strong"/>
          <w:b/>
          <w:bCs w:val="0"/>
        </w:rPr>
        <w:t xml:space="preserve">Using project </w:t>
      </w:r>
      <w:r w:rsidRPr="003C7F07">
        <w:rPr>
          <w:rStyle w:val="Strong"/>
          <w:b/>
          <w:bCs w:val="0"/>
        </w:rPr>
        <w:t>management</w:t>
      </w:r>
      <w:r w:rsidRPr="00B974CD">
        <w:rPr>
          <w:rStyle w:val="Strong"/>
          <w:b/>
          <w:bCs w:val="0"/>
        </w:rPr>
        <w:t xml:space="preserve"> software</w:t>
      </w:r>
    </w:p>
    <w:p w14:paraId="0B53F1A6" w14:textId="77777777" w:rsidR="002C7926" w:rsidRPr="00D05DC2" w:rsidRDefault="002C7926" w:rsidP="00D05DC2">
      <w:pPr>
        <w:pStyle w:val="Body"/>
      </w:pPr>
      <w:r w:rsidRPr="00D05DC2">
        <w:t>It is important to choose the right project management software to use. Although it will not eliminate any cost overruns, it can help you to manage them. The correct project management software can show you where your project stands at any point in its lifecycle and can highlight exactly how much money has been spent.</w:t>
      </w:r>
    </w:p>
    <w:p w14:paraId="2E6A1CD0" w14:textId="77777777" w:rsidR="002C7926" w:rsidRDefault="002C7926" w:rsidP="002C7926">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ED1386" w14:paraId="2991E661" w14:textId="77777777" w:rsidTr="00D57BD3">
        <w:trPr>
          <w:trHeight w:val="659"/>
        </w:trPr>
        <w:tc>
          <w:tcPr>
            <w:tcW w:w="992" w:type="dxa"/>
            <w:shd w:val="clear" w:color="auto" w:fill="F2F2F2" w:themeFill="background1" w:themeFillShade="F2"/>
            <w:vAlign w:val="center"/>
            <w:hideMark/>
          </w:tcPr>
          <w:p w14:paraId="19AA6223" w14:textId="77777777" w:rsidR="00ED1386" w:rsidRDefault="00ED1386" w:rsidP="00D57BD3">
            <w:pPr>
              <w:spacing w:after="0" w:line="240" w:lineRule="auto"/>
              <w:jc w:val="center"/>
            </w:pPr>
            <w:r>
              <w:rPr>
                <w:noProof/>
                <w:lang w:eastAsia="en-AU"/>
              </w:rPr>
              <w:lastRenderedPageBreak/>
              <w:drawing>
                <wp:inline distT="0" distB="0" distL="0" distR="0" wp14:anchorId="5D3FE71C" wp14:editId="77920F22">
                  <wp:extent cx="366395" cy="384810"/>
                  <wp:effectExtent l="0" t="0" r="0" b="0"/>
                  <wp:docPr id="1170200653" name="Picture 117020065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38838BAB" w14:textId="77777777" w:rsidR="00ED1386" w:rsidRPr="00D303F6" w:rsidRDefault="00ED1386" w:rsidP="00D57BD3">
            <w:pPr>
              <w:spacing w:after="0" w:line="240" w:lineRule="auto"/>
              <w:rPr>
                <w:color w:val="6260B8"/>
                <w:sz w:val="44"/>
                <w:szCs w:val="44"/>
              </w:rPr>
            </w:pPr>
            <w:r w:rsidRPr="00D303F6">
              <w:rPr>
                <w:color w:val="6260B8"/>
                <w:sz w:val="44"/>
                <w:szCs w:val="44"/>
              </w:rPr>
              <w:t>Practice activity</w:t>
            </w:r>
          </w:p>
        </w:tc>
      </w:tr>
    </w:tbl>
    <w:p w14:paraId="3BF7D348" w14:textId="77777777" w:rsidR="00ED1386" w:rsidRPr="00B2780C" w:rsidRDefault="00ED1386" w:rsidP="00563DF9">
      <w:pPr>
        <w:pStyle w:val="Heading4"/>
      </w:pPr>
      <w:bookmarkStart w:id="96" w:name="_Toc22727360"/>
      <w:r w:rsidRPr="00B2780C">
        <w:t xml:space="preserve">Activity </w:t>
      </w:r>
      <w:r>
        <w:t>2.4</w:t>
      </w:r>
      <w:r w:rsidRPr="00B2780C">
        <w:t xml:space="preserve">: </w:t>
      </w:r>
      <w:r>
        <w:t>Develop project budget</w:t>
      </w:r>
      <w:bookmarkEnd w:id="96"/>
    </w:p>
    <w:p w14:paraId="2D714BD2" w14:textId="77777777" w:rsidR="00ED1386" w:rsidRPr="00B2780C" w:rsidRDefault="00ED1386" w:rsidP="005D1584">
      <w:pPr>
        <w:pStyle w:val="Body"/>
      </w:pPr>
      <w:r>
        <w:t>This activity will provide you with an opportunity to describe how to develop and approve project budget.</w:t>
      </w:r>
    </w:p>
    <w:p w14:paraId="6E7688E2" w14:textId="77777777" w:rsidR="00ED1386" w:rsidRDefault="00ED1386" w:rsidP="005D1584">
      <w:pPr>
        <w:pStyle w:val="Body"/>
      </w:pPr>
      <w:r w:rsidRPr="009778BB">
        <w:t>Read the question carefully and provide your answer in the space below (estimated time 20 minutes).</w:t>
      </w:r>
    </w:p>
    <w:p w14:paraId="546E3EE3" w14:textId="77777777" w:rsidR="00ED1386" w:rsidRPr="00B2780C" w:rsidRDefault="00ED1386" w:rsidP="00434678">
      <w:pPr>
        <w:pStyle w:val="ListNoActivity"/>
        <w:numPr>
          <w:ilvl w:val="0"/>
          <w:numId w:val="63"/>
        </w:numPr>
        <w:ind w:left="357" w:hanging="357"/>
      </w:pPr>
      <w:r w:rsidRPr="009778BB">
        <w:t>Describe how you should begin to develop a project budget, including three different techniques you could use to identify project costs.</w:t>
      </w:r>
    </w:p>
    <w:p w14:paraId="246F5CD0" w14:textId="77777777" w:rsidR="00ED1386" w:rsidRPr="00B2780C" w:rsidRDefault="00ED1386" w:rsidP="00ED1386">
      <w:pPr>
        <w:pStyle w:val="InputBoxLarge"/>
        <w:framePr w:wrap="around"/>
        <w:pBdr>
          <w:top w:val="single" w:sz="8" w:space="6" w:color="6260B8"/>
          <w:left w:val="single" w:sz="8" w:space="4" w:color="6260B8"/>
          <w:bottom w:val="single" w:sz="8" w:space="6" w:color="6260B8"/>
          <w:right w:val="single" w:sz="8" w:space="4" w:color="6260B8"/>
        </w:pBdr>
      </w:pPr>
    </w:p>
    <w:p w14:paraId="7708870C" w14:textId="77777777" w:rsidR="00ED1386" w:rsidRDefault="00ED1386" w:rsidP="00ED1386">
      <w:pPr>
        <w:rPr>
          <w:lang w:eastAsia="en-AU"/>
        </w:rPr>
      </w:pPr>
      <w:r>
        <w:rPr>
          <w:lang w:eastAsia="en-AU"/>
        </w:rPr>
        <w:br w:type="page"/>
      </w:r>
    </w:p>
    <w:p w14:paraId="0B71087F" w14:textId="77777777" w:rsidR="00ED1386" w:rsidRDefault="00ED1386" w:rsidP="00ED1386">
      <w:pPr>
        <w:pStyle w:val="Heading2"/>
      </w:pPr>
      <w:bookmarkStart w:id="97" w:name="_Toc22727361"/>
      <w:bookmarkStart w:id="98" w:name="_Toc26193651"/>
      <w:r w:rsidRPr="002B2256">
        <w:lastRenderedPageBreak/>
        <w:t>Consult team members and take their views into account in planning the project</w:t>
      </w:r>
      <w:bookmarkEnd w:id="97"/>
      <w:bookmarkEnd w:id="98"/>
    </w:p>
    <w:p w14:paraId="0A5FAC4F" w14:textId="77777777" w:rsidR="00ED1386" w:rsidRPr="00D05DC2" w:rsidRDefault="00ED1386" w:rsidP="00D05DC2">
      <w:pPr>
        <w:pStyle w:val="Body"/>
      </w:pPr>
      <w:r w:rsidRPr="00D05DC2">
        <w:t>By the end of this chapter the learner should be able to:</w:t>
      </w:r>
    </w:p>
    <w:p w14:paraId="136200B5" w14:textId="77777777" w:rsidR="00ED1386" w:rsidRPr="009778BB" w:rsidRDefault="00ED1386" w:rsidP="00434678">
      <w:pPr>
        <w:pStyle w:val="Body"/>
        <w:numPr>
          <w:ilvl w:val="0"/>
          <w:numId w:val="65"/>
        </w:numPr>
        <w:rPr>
          <w:lang w:eastAsia="en-AU"/>
        </w:rPr>
      </w:pPr>
      <w:r>
        <w:t>List verbal and written communication methods they could use to consult with team members about planning a project.</w:t>
      </w:r>
    </w:p>
    <w:p w14:paraId="31C1E776" w14:textId="77777777" w:rsidR="00ED1386" w:rsidRDefault="00ED1386" w:rsidP="00ED1386">
      <w:pPr>
        <w:pStyle w:val="Heading3"/>
      </w:pPr>
      <w:bookmarkStart w:id="99" w:name="_Toc20742480"/>
      <w:r>
        <w:t>Consulting with team members</w:t>
      </w:r>
      <w:bookmarkEnd w:id="99"/>
    </w:p>
    <w:p w14:paraId="76D96D2F" w14:textId="77777777" w:rsidR="00ED1386" w:rsidRPr="00D05DC2" w:rsidRDefault="00ED1386" w:rsidP="00D05DC2">
      <w:pPr>
        <w:pStyle w:val="Body"/>
      </w:pPr>
      <w:r w:rsidRPr="00D05DC2">
        <w:t xml:space="preserve">Frequent and appropriate communication with all involved is essential to the smooth running of the project. </w:t>
      </w:r>
    </w:p>
    <w:p w14:paraId="0E3EA3AE" w14:textId="77777777" w:rsidR="00ED1386" w:rsidRPr="00D05DC2" w:rsidRDefault="00ED1386" w:rsidP="00D05DC2">
      <w:pPr>
        <w:pStyle w:val="Body"/>
      </w:pPr>
      <w:r w:rsidRPr="00D05DC2">
        <w:t xml:space="preserve">You may need to consult with specific members of the project team to determine realistic deliverables because you may not have the expertise and/or knowledge to understand what sub-deliverables are required for each main deliverable. By consulting in the planning stages, you ensure that all necessary deliverables are identified before work begins. You may also wish to consult lessons learned reports and other documentation from previous similar projects about the deliverables employed and how effective they were on the success of the project. </w:t>
      </w:r>
    </w:p>
    <w:p w14:paraId="141A0A94" w14:textId="77777777" w:rsidR="00ED1386" w:rsidRPr="00D05DC2" w:rsidRDefault="00ED1386" w:rsidP="00D05DC2">
      <w:pPr>
        <w:pStyle w:val="Body"/>
      </w:pPr>
      <w:r w:rsidRPr="00D05DC2">
        <w:t>Bear in mind when consulting with stakeholders about their expected deliverables that their expectations are relevant to the project’s objectives and not just beneficial to them.</w:t>
      </w:r>
    </w:p>
    <w:p w14:paraId="4614845E" w14:textId="77777777" w:rsidR="00ED1386" w:rsidRPr="00D05DC2" w:rsidRDefault="00ED1386" w:rsidP="00D05DC2">
      <w:pPr>
        <w:pStyle w:val="Body"/>
      </w:pPr>
      <w:r w:rsidRPr="00D05DC2">
        <w:t>A communications strategy may include</w:t>
      </w:r>
    </w:p>
    <w:p w14:paraId="1C26D142" w14:textId="77777777" w:rsidR="00ED1386" w:rsidRPr="00ED20AF" w:rsidRDefault="00ED1386" w:rsidP="00434678">
      <w:pPr>
        <w:pStyle w:val="Body"/>
        <w:numPr>
          <w:ilvl w:val="0"/>
          <w:numId w:val="66"/>
        </w:numPr>
      </w:pPr>
      <w:r w:rsidRPr="00ED20AF">
        <w:t>List of which team member is responsible for particular communication activities</w:t>
      </w:r>
    </w:p>
    <w:p w14:paraId="183692EB" w14:textId="77777777" w:rsidR="00ED1386" w:rsidRPr="00ED20AF" w:rsidRDefault="00ED1386" w:rsidP="00434678">
      <w:pPr>
        <w:pStyle w:val="Body"/>
        <w:numPr>
          <w:ilvl w:val="0"/>
          <w:numId w:val="66"/>
        </w:numPr>
      </w:pPr>
      <w:r w:rsidRPr="00ED20AF">
        <w:t>Methods and protocols for communicating information which may include:</w:t>
      </w:r>
    </w:p>
    <w:p w14:paraId="00AEEEDB" w14:textId="77777777" w:rsidR="00ED1386" w:rsidRPr="00ED1386" w:rsidRDefault="00ED1386" w:rsidP="00ED1386">
      <w:pPr>
        <w:pStyle w:val="Bullets2"/>
        <w:rPr>
          <w:sz w:val="24"/>
        </w:rPr>
      </w:pPr>
      <w:r w:rsidRPr="00ED1386">
        <w:rPr>
          <w:sz w:val="24"/>
        </w:rPr>
        <w:t>verbal communication:</w:t>
      </w:r>
    </w:p>
    <w:p w14:paraId="520E04D9" w14:textId="77777777" w:rsidR="00ED1386" w:rsidRPr="00ED1386" w:rsidRDefault="00ED1386" w:rsidP="00ED1386">
      <w:pPr>
        <w:pStyle w:val="Bullet3"/>
        <w:ind w:left="1701" w:hanging="425"/>
        <w:rPr>
          <w:sz w:val="24"/>
        </w:rPr>
      </w:pPr>
      <w:r w:rsidRPr="00ED1386">
        <w:rPr>
          <w:noProof/>
          <w:sz w:val="24"/>
        </w:rPr>
        <w:t>on-site</w:t>
      </w:r>
      <w:r w:rsidRPr="00ED1386">
        <w:rPr>
          <w:sz w:val="24"/>
        </w:rPr>
        <w:t xml:space="preserve"> in person</w:t>
      </w:r>
    </w:p>
    <w:p w14:paraId="7EDCE8FF" w14:textId="77777777" w:rsidR="00ED1386" w:rsidRPr="00ED1386" w:rsidRDefault="00ED1386" w:rsidP="00ED1386">
      <w:pPr>
        <w:pStyle w:val="Bullet3"/>
        <w:ind w:left="1701" w:hanging="425"/>
        <w:rPr>
          <w:sz w:val="24"/>
        </w:rPr>
      </w:pPr>
      <w:r w:rsidRPr="00ED1386">
        <w:rPr>
          <w:sz w:val="24"/>
        </w:rPr>
        <w:t>at meetings</w:t>
      </w:r>
    </w:p>
    <w:p w14:paraId="7BE38714" w14:textId="77777777" w:rsidR="00ED1386" w:rsidRPr="00ED1386" w:rsidRDefault="00ED1386" w:rsidP="00ED1386">
      <w:pPr>
        <w:pStyle w:val="Bullet3"/>
        <w:ind w:left="1701" w:hanging="425"/>
        <w:rPr>
          <w:sz w:val="24"/>
        </w:rPr>
      </w:pPr>
      <w:r w:rsidRPr="00ED1386">
        <w:rPr>
          <w:sz w:val="24"/>
        </w:rPr>
        <w:t>informal briefings</w:t>
      </w:r>
    </w:p>
    <w:p w14:paraId="62C201A0" w14:textId="77777777" w:rsidR="00ED1386" w:rsidRPr="00ED1386" w:rsidRDefault="00ED1386" w:rsidP="00ED1386">
      <w:pPr>
        <w:pStyle w:val="Bullet3"/>
        <w:ind w:left="1701" w:hanging="425"/>
        <w:rPr>
          <w:sz w:val="24"/>
        </w:rPr>
      </w:pPr>
      <w:r w:rsidRPr="00ED1386">
        <w:rPr>
          <w:sz w:val="24"/>
        </w:rPr>
        <w:t>brainstorming sessions</w:t>
      </w:r>
    </w:p>
    <w:p w14:paraId="47C53E9A" w14:textId="77777777" w:rsidR="00ED1386" w:rsidRPr="00ED1386" w:rsidRDefault="00ED1386" w:rsidP="00ED1386">
      <w:pPr>
        <w:pStyle w:val="Bullet3"/>
        <w:ind w:left="1701" w:hanging="425"/>
        <w:rPr>
          <w:sz w:val="24"/>
        </w:rPr>
      </w:pPr>
      <w:r w:rsidRPr="00ED1386">
        <w:rPr>
          <w:sz w:val="24"/>
        </w:rPr>
        <w:t>over the telephone/internet/video conferencing</w:t>
      </w:r>
    </w:p>
    <w:p w14:paraId="74FF6DDD" w14:textId="77777777" w:rsidR="00ED1386" w:rsidRPr="00ED1386" w:rsidRDefault="00ED1386" w:rsidP="00ED1386">
      <w:pPr>
        <w:pStyle w:val="Bullet3"/>
        <w:ind w:left="1701" w:hanging="425"/>
        <w:rPr>
          <w:sz w:val="24"/>
        </w:rPr>
      </w:pPr>
      <w:r w:rsidRPr="00ED1386">
        <w:rPr>
          <w:sz w:val="24"/>
        </w:rPr>
        <w:t>press conferences</w:t>
      </w:r>
    </w:p>
    <w:p w14:paraId="0626A1E9" w14:textId="77777777" w:rsidR="00ED1386" w:rsidRDefault="00ED1386" w:rsidP="00ED1386">
      <w:pPr>
        <w:rPr>
          <w:rFonts w:eastAsia="Calibri" w:cs="Times New Roman"/>
          <w:sz w:val="22"/>
          <w:szCs w:val="22"/>
          <w:lang w:val="en-GB" w:eastAsia="en-GB"/>
        </w:rPr>
      </w:pPr>
      <w:r>
        <w:br w:type="page"/>
      </w:r>
    </w:p>
    <w:p w14:paraId="131E2D68" w14:textId="77777777" w:rsidR="00ED1386" w:rsidRPr="00ED1386" w:rsidRDefault="00ED1386" w:rsidP="00ED1386">
      <w:pPr>
        <w:pStyle w:val="Bullets2"/>
        <w:rPr>
          <w:sz w:val="24"/>
          <w:szCs w:val="24"/>
        </w:rPr>
      </w:pPr>
      <w:r w:rsidRPr="00ED1386">
        <w:rPr>
          <w:sz w:val="24"/>
          <w:szCs w:val="24"/>
        </w:rPr>
        <w:lastRenderedPageBreak/>
        <w:t>written communication:</w:t>
      </w:r>
    </w:p>
    <w:p w14:paraId="07C0A662" w14:textId="77777777" w:rsidR="00ED1386" w:rsidRPr="00ED1386" w:rsidRDefault="00ED1386" w:rsidP="00ED1386">
      <w:pPr>
        <w:pStyle w:val="Bullet3"/>
        <w:ind w:left="1701" w:hanging="425"/>
        <w:rPr>
          <w:sz w:val="24"/>
          <w:szCs w:val="24"/>
        </w:rPr>
      </w:pPr>
      <w:r w:rsidRPr="00ED1386">
        <w:rPr>
          <w:sz w:val="24"/>
          <w:szCs w:val="24"/>
        </w:rPr>
        <w:t>email</w:t>
      </w:r>
    </w:p>
    <w:p w14:paraId="04BBA88A" w14:textId="77777777" w:rsidR="00ED1386" w:rsidRPr="00ED1386" w:rsidRDefault="00ED1386" w:rsidP="00ED1386">
      <w:pPr>
        <w:pStyle w:val="Bullet3"/>
        <w:ind w:left="1701" w:hanging="425"/>
        <w:rPr>
          <w:sz w:val="24"/>
          <w:szCs w:val="24"/>
        </w:rPr>
      </w:pPr>
      <w:r w:rsidRPr="00ED1386">
        <w:rPr>
          <w:sz w:val="24"/>
          <w:szCs w:val="24"/>
        </w:rPr>
        <w:t>letters</w:t>
      </w:r>
    </w:p>
    <w:p w14:paraId="2E3D6CAF" w14:textId="77777777" w:rsidR="00ED1386" w:rsidRPr="00ED1386" w:rsidRDefault="00ED1386" w:rsidP="00ED1386">
      <w:pPr>
        <w:pStyle w:val="Bullet3"/>
        <w:ind w:left="1701" w:hanging="425"/>
        <w:rPr>
          <w:sz w:val="24"/>
          <w:szCs w:val="24"/>
        </w:rPr>
      </w:pPr>
      <w:r w:rsidRPr="00ED1386">
        <w:rPr>
          <w:sz w:val="24"/>
          <w:szCs w:val="24"/>
        </w:rPr>
        <w:t>update reports</w:t>
      </w:r>
    </w:p>
    <w:p w14:paraId="057F320C" w14:textId="77777777" w:rsidR="00ED1386" w:rsidRPr="00ED1386" w:rsidRDefault="00ED1386" w:rsidP="00ED1386">
      <w:pPr>
        <w:pStyle w:val="Bullet3"/>
        <w:ind w:left="1701" w:hanging="425"/>
        <w:rPr>
          <w:sz w:val="24"/>
          <w:szCs w:val="24"/>
        </w:rPr>
      </w:pPr>
      <w:r w:rsidRPr="00ED1386">
        <w:rPr>
          <w:sz w:val="24"/>
          <w:szCs w:val="24"/>
        </w:rPr>
        <w:t>audits</w:t>
      </w:r>
    </w:p>
    <w:p w14:paraId="7BAF99DF" w14:textId="77777777" w:rsidR="00ED1386" w:rsidRPr="00ED1386" w:rsidRDefault="00ED1386" w:rsidP="00ED1386">
      <w:pPr>
        <w:pStyle w:val="Bullet3"/>
        <w:ind w:left="1701" w:hanging="425"/>
        <w:rPr>
          <w:sz w:val="24"/>
          <w:szCs w:val="24"/>
        </w:rPr>
      </w:pPr>
      <w:r w:rsidRPr="00ED1386">
        <w:rPr>
          <w:sz w:val="24"/>
          <w:szCs w:val="24"/>
        </w:rPr>
        <w:t>inventories</w:t>
      </w:r>
    </w:p>
    <w:p w14:paraId="1AAF03F7" w14:textId="77777777" w:rsidR="00ED1386" w:rsidRPr="00ED1386" w:rsidRDefault="00ED1386" w:rsidP="00ED1386">
      <w:pPr>
        <w:pStyle w:val="Bullet3"/>
        <w:ind w:left="1701" w:hanging="425"/>
        <w:rPr>
          <w:sz w:val="24"/>
          <w:szCs w:val="24"/>
        </w:rPr>
      </w:pPr>
      <w:r w:rsidRPr="00ED1386">
        <w:rPr>
          <w:sz w:val="24"/>
          <w:szCs w:val="24"/>
        </w:rPr>
        <w:t>newsletters</w:t>
      </w:r>
    </w:p>
    <w:p w14:paraId="4737C943" w14:textId="77777777" w:rsidR="00ED1386" w:rsidRPr="00ED1386" w:rsidRDefault="00ED1386" w:rsidP="00434678">
      <w:pPr>
        <w:pStyle w:val="Bullet3"/>
        <w:numPr>
          <w:ilvl w:val="0"/>
          <w:numId w:val="67"/>
        </w:numPr>
        <w:rPr>
          <w:sz w:val="24"/>
          <w:szCs w:val="24"/>
        </w:rPr>
      </w:pPr>
      <w:r w:rsidRPr="00ED1386">
        <w:rPr>
          <w:sz w:val="24"/>
          <w:szCs w:val="24"/>
        </w:rPr>
        <w:t>Which stakeholders need what information and their responsibilities within the communication flow.</w:t>
      </w:r>
    </w:p>
    <w:p w14:paraId="4230E176" w14:textId="77777777" w:rsidR="00ED1386" w:rsidRPr="00ED1386" w:rsidRDefault="00ED1386" w:rsidP="00434678">
      <w:pPr>
        <w:pStyle w:val="Bullet3"/>
        <w:numPr>
          <w:ilvl w:val="0"/>
          <w:numId w:val="67"/>
        </w:numPr>
        <w:rPr>
          <w:sz w:val="24"/>
          <w:szCs w:val="24"/>
        </w:rPr>
      </w:pPr>
      <w:r w:rsidRPr="00ED1386">
        <w:rPr>
          <w:sz w:val="24"/>
          <w:szCs w:val="24"/>
        </w:rPr>
        <w:t xml:space="preserve">When information </w:t>
      </w:r>
      <w:r w:rsidRPr="00ED1386">
        <w:rPr>
          <w:noProof/>
          <w:sz w:val="24"/>
          <w:szCs w:val="24"/>
        </w:rPr>
        <w:t>is communicated</w:t>
      </w:r>
      <w:r w:rsidRPr="00ED1386">
        <w:rPr>
          <w:sz w:val="24"/>
          <w:szCs w:val="24"/>
        </w:rPr>
        <w:t>—the frequency of regular forms of communication throughout the life of the project.</w:t>
      </w:r>
    </w:p>
    <w:p w14:paraId="684648B4" w14:textId="77777777" w:rsidR="00ED1386" w:rsidRPr="00ED1386" w:rsidRDefault="00ED1386" w:rsidP="00434678">
      <w:pPr>
        <w:pStyle w:val="Bullet3"/>
        <w:numPr>
          <w:ilvl w:val="0"/>
          <w:numId w:val="67"/>
        </w:numPr>
        <w:rPr>
          <w:sz w:val="24"/>
          <w:szCs w:val="24"/>
        </w:rPr>
      </w:pPr>
      <w:r w:rsidRPr="00ED1386">
        <w:rPr>
          <w:sz w:val="24"/>
          <w:szCs w:val="24"/>
        </w:rPr>
        <w:t>How sensitive and confidential information is handled taking into account the Privacy Act 1988.</w:t>
      </w:r>
    </w:p>
    <w:p w14:paraId="6B5FFD40" w14:textId="77777777" w:rsidR="00ED1386" w:rsidRPr="00ED1386" w:rsidRDefault="00ED1386" w:rsidP="00434678">
      <w:pPr>
        <w:pStyle w:val="Bullet3"/>
        <w:numPr>
          <w:ilvl w:val="0"/>
          <w:numId w:val="67"/>
        </w:numPr>
        <w:rPr>
          <w:sz w:val="24"/>
          <w:szCs w:val="24"/>
        </w:rPr>
      </w:pPr>
      <w:r w:rsidRPr="00ED1386">
        <w:rPr>
          <w:sz w:val="24"/>
          <w:szCs w:val="24"/>
        </w:rPr>
        <w:t>Potential constraints affecting the flow of communication.</w:t>
      </w:r>
    </w:p>
    <w:p w14:paraId="5C83749D" w14:textId="77777777" w:rsidR="00ED1386" w:rsidRPr="00ED1386" w:rsidRDefault="00ED1386" w:rsidP="00434678">
      <w:pPr>
        <w:pStyle w:val="Bullet3"/>
        <w:numPr>
          <w:ilvl w:val="0"/>
          <w:numId w:val="67"/>
        </w:numPr>
        <w:rPr>
          <w:sz w:val="24"/>
          <w:szCs w:val="24"/>
        </w:rPr>
      </w:pPr>
      <w:r w:rsidRPr="00ED1386">
        <w:rPr>
          <w:sz w:val="24"/>
          <w:szCs w:val="24"/>
        </w:rPr>
        <w:t xml:space="preserve">The resources allocated to </w:t>
      </w:r>
      <w:r w:rsidRPr="00ED1386">
        <w:rPr>
          <w:noProof/>
          <w:sz w:val="24"/>
          <w:szCs w:val="24"/>
        </w:rPr>
        <w:t>communication.</w:t>
      </w:r>
    </w:p>
    <w:p w14:paraId="3A1D8852" w14:textId="77777777" w:rsidR="00ED1386" w:rsidRPr="00ED1386" w:rsidRDefault="00ED1386" w:rsidP="00434678">
      <w:pPr>
        <w:pStyle w:val="Bullet3"/>
        <w:numPr>
          <w:ilvl w:val="0"/>
          <w:numId w:val="67"/>
        </w:numPr>
        <w:rPr>
          <w:sz w:val="24"/>
          <w:szCs w:val="24"/>
        </w:rPr>
      </w:pPr>
      <w:r w:rsidRPr="00ED1386">
        <w:rPr>
          <w:sz w:val="24"/>
          <w:szCs w:val="24"/>
        </w:rPr>
        <w:t>Standard forms or templates for specific forms of communication.</w:t>
      </w:r>
    </w:p>
    <w:p w14:paraId="1A03911A" w14:textId="77777777" w:rsidR="00ED1386" w:rsidRPr="00ED1386" w:rsidRDefault="00ED1386" w:rsidP="00434678">
      <w:pPr>
        <w:pStyle w:val="Bullet3"/>
        <w:numPr>
          <w:ilvl w:val="0"/>
          <w:numId w:val="67"/>
        </w:numPr>
        <w:rPr>
          <w:sz w:val="24"/>
          <w:szCs w:val="24"/>
        </w:rPr>
      </w:pPr>
      <w:r w:rsidRPr="00ED1386">
        <w:rPr>
          <w:sz w:val="24"/>
          <w:szCs w:val="24"/>
        </w:rPr>
        <w:t>A procedure for channels of communication hierarchy.</w:t>
      </w:r>
    </w:p>
    <w:p w14:paraId="15E247B9" w14:textId="77777777" w:rsidR="00ED1386" w:rsidRPr="00ED1386" w:rsidRDefault="00ED1386" w:rsidP="00434678">
      <w:pPr>
        <w:pStyle w:val="Bullet3"/>
        <w:numPr>
          <w:ilvl w:val="0"/>
          <w:numId w:val="67"/>
        </w:numPr>
        <w:rPr>
          <w:sz w:val="24"/>
          <w:szCs w:val="24"/>
        </w:rPr>
      </w:pPr>
      <w:r w:rsidRPr="00ED1386">
        <w:rPr>
          <w:sz w:val="24"/>
          <w:szCs w:val="24"/>
        </w:rPr>
        <w:t xml:space="preserve">Processes for resolving any </w:t>
      </w:r>
      <w:r w:rsidRPr="00ED1386">
        <w:rPr>
          <w:noProof/>
          <w:sz w:val="24"/>
          <w:szCs w:val="24"/>
        </w:rPr>
        <w:t>communication-based</w:t>
      </w:r>
      <w:r w:rsidRPr="00ED1386">
        <w:rPr>
          <w:sz w:val="24"/>
          <w:szCs w:val="24"/>
        </w:rPr>
        <w:t xml:space="preserve"> conflicts or issues.</w:t>
      </w:r>
    </w:p>
    <w:p w14:paraId="24E63D4E" w14:textId="77777777" w:rsidR="00ED1386" w:rsidRPr="00ED1386" w:rsidRDefault="00ED1386" w:rsidP="00434678">
      <w:pPr>
        <w:pStyle w:val="Bullet3"/>
        <w:numPr>
          <w:ilvl w:val="0"/>
          <w:numId w:val="67"/>
        </w:numPr>
        <w:rPr>
          <w:sz w:val="24"/>
          <w:szCs w:val="24"/>
        </w:rPr>
      </w:pPr>
      <w:r w:rsidRPr="00ED1386">
        <w:rPr>
          <w:sz w:val="24"/>
          <w:szCs w:val="24"/>
        </w:rPr>
        <w:t>Communications networks and their uses.</w:t>
      </w:r>
    </w:p>
    <w:p w14:paraId="2FCA9C8C" w14:textId="77777777" w:rsidR="00ED1386" w:rsidRPr="00ED1386" w:rsidRDefault="00ED1386" w:rsidP="00ED1386">
      <w:pPr>
        <w:rPr>
          <w:rFonts w:eastAsia="Calibri" w:cs="Times New Roman"/>
          <w:lang w:val="en-GB" w:eastAsia="en-GB"/>
        </w:rPr>
      </w:pPr>
      <w:r w:rsidRPr="00ED1386">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ED1386" w14:paraId="5DE8AD5F" w14:textId="77777777" w:rsidTr="00D57BD3">
        <w:trPr>
          <w:trHeight w:val="659"/>
        </w:trPr>
        <w:tc>
          <w:tcPr>
            <w:tcW w:w="992" w:type="dxa"/>
            <w:shd w:val="clear" w:color="auto" w:fill="F2F2F2" w:themeFill="background1" w:themeFillShade="F2"/>
            <w:vAlign w:val="center"/>
            <w:hideMark/>
          </w:tcPr>
          <w:p w14:paraId="2BA45701" w14:textId="77777777" w:rsidR="00ED1386" w:rsidRDefault="00ED1386" w:rsidP="00D57BD3">
            <w:pPr>
              <w:spacing w:after="0" w:line="240" w:lineRule="auto"/>
              <w:jc w:val="center"/>
            </w:pPr>
            <w:r>
              <w:rPr>
                <w:noProof/>
                <w:lang w:eastAsia="en-AU"/>
              </w:rPr>
              <w:lastRenderedPageBreak/>
              <w:drawing>
                <wp:inline distT="0" distB="0" distL="0" distR="0" wp14:anchorId="4250023C" wp14:editId="127280C8">
                  <wp:extent cx="366395" cy="384810"/>
                  <wp:effectExtent l="0" t="0" r="0" b="0"/>
                  <wp:docPr id="1170200654" name="Picture 1170200654"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5AAA9A27" w14:textId="77777777" w:rsidR="00ED1386" w:rsidRPr="00D303F6" w:rsidRDefault="00ED1386" w:rsidP="00D57BD3">
            <w:pPr>
              <w:spacing w:after="0" w:line="240" w:lineRule="auto"/>
              <w:rPr>
                <w:color w:val="6260B8"/>
                <w:sz w:val="44"/>
                <w:szCs w:val="44"/>
              </w:rPr>
            </w:pPr>
            <w:r w:rsidRPr="00D303F6">
              <w:rPr>
                <w:color w:val="6260B8"/>
                <w:sz w:val="44"/>
                <w:szCs w:val="44"/>
              </w:rPr>
              <w:t>Practice activity</w:t>
            </w:r>
          </w:p>
        </w:tc>
      </w:tr>
    </w:tbl>
    <w:p w14:paraId="59BFBE85" w14:textId="77777777" w:rsidR="00ED1386" w:rsidRPr="00B2780C" w:rsidRDefault="00ED1386" w:rsidP="00563DF9">
      <w:pPr>
        <w:pStyle w:val="Heading4"/>
      </w:pPr>
      <w:bookmarkStart w:id="100" w:name="_Toc22727362"/>
      <w:r w:rsidRPr="00B2780C">
        <w:t xml:space="preserve">Activity </w:t>
      </w:r>
      <w:r>
        <w:t>2.5</w:t>
      </w:r>
      <w:r w:rsidRPr="00B2780C">
        <w:t xml:space="preserve">: </w:t>
      </w:r>
      <w:r>
        <w:t>Consult team members</w:t>
      </w:r>
      <w:bookmarkEnd w:id="100"/>
    </w:p>
    <w:p w14:paraId="2BFCECE1" w14:textId="35F11B92" w:rsidR="00ED1386" w:rsidRDefault="006F07CC" w:rsidP="00D05DC2">
      <w:pPr>
        <w:pStyle w:val="Body"/>
      </w:pPr>
      <w:r>
        <w:t>We w</w:t>
      </w:r>
      <w:r w:rsidR="00ED1386">
        <w:t xml:space="preserve">ill </w:t>
      </w:r>
      <w:r w:rsidR="00ED1386" w:rsidRPr="00117353">
        <w:t>provide you with an opportunity to identify how to consult team members and take their views into account in planning the project.</w:t>
      </w:r>
    </w:p>
    <w:p w14:paraId="2118312F" w14:textId="77777777" w:rsidR="00ED1386" w:rsidRPr="00B2780C" w:rsidRDefault="00ED1386" w:rsidP="00434678">
      <w:pPr>
        <w:pStyle w:val="ListNoActivity"/>
        <w:numPr>
          <w:ilvl w:val="0"/>
          <w:numId w:val="68"/>
        </w:numPr>
      </w:pPr>
      <w:r w:rsidRPr="00117353">
        <w:t>List two verbal communication and two written communication methods you can use to consult with team members about planning the project.</w:t>
      </w:r>
    </w:p>
    <w:p w14:paraId="38238974" w14:textId="77777777" w:rsidR="00ED1386" w:rsidRPr="00B2780C" w:rsidRDefault="00ED1386" w:rsidP="00ED1386">
      <w:pPr>
        <w:pStyle w:val="InputBoxLarge"/>
        <w:framePr w:wrap="around"/>
        <w:pBdr>
          <w:top w:val="single" w:sz="8" w:space="6" w:color="6260B8"/>
          <w:left w:val="single" w:sz="8" w:space="4" w:color="6260B8"/>
          <w:bottom w:val="single" w:sz="8" w:space="6" w:color="6260B8"/>
          <w:right w:val="single" w:sz="8" w:space="4" w:color="6260B8"/>
        </w:pBdr>
      </w:pPr>
    </w:p>
    <w:p w14:paraId="63FBFF10" w14:textId="77777777" w:rsidR="00ED1386" w:rsidRDefault="00A00F65" w:rsidP="00ED1386">
      <w:pPr>
        <w:pStyle w:val="Heading2"/>
      </w:pPr>
      <w:r>
        <w:rPr>
          <w:rFonts w:eastAsia="Calibri" w:cs="Microsoft Himalaya"/>
        </w:rPr>
        <w:br w:type="page"/>
      </w:r>
      <w:bookmarkStart w:id="101" w:name="_Toc22727363"/>
      <w:bookmarkStart w:id="102" w:name="_Toc26193652"/>
      <w:r w:rsidR="00ED1386">
        <w:lastRenderedPageBreak/>
        <w:t>Finalise project plan and gain necessary approvals to commence project according to documented plan</w:t>
      </w:r>
      <w:bookmarkEnd w:id="101"/>
      <w:bookmarkEnd w:id="102"/>
    </w:p>
    <w:p w14:paraId="5574F263" w14:textId="77777777" w:rsidR="00ED1386" w:rsidRDefault="00ED1386" w:rsidP="00ED1386">
      <w:pPr>
        <w:pStyle w:val="Body"/>
      </w:pPr>
      <w:r>
        <w:t>By the end of this chapter the learner should be able to:</w:t>
      </w:r>
    </w:p>
    <w:p w14:paraId="0283972F" w14:textId="77777777" w:rsidR="00ED1386" w:rsidRPr="003A50B8" w:rsidRDefault="00ED1386" w:rsidP="00434678">
      <w:pPr>
        <w:pStyle w:val="Body"/>
        <w:numPr>
          <w:ilvl w:val="0"/>
          <w:numId w:val="70"/>
        </w:numPr>
      </w:pPr>
      <w:r>
        <w:t>List four steps to gain approval of the project plan from project authorities.</w:t>
      </w:r>
    </w:p>
    <w:p w14:paraId="0D4BAA0A" w14:textId="77777777" w:rsidR="00ED1386" w:rsidRDefault="00ED1386" w:rsidP="00ED1386">
      <w:pPr>
        <w:pStyle w:val="Heading3"/>
      </w:pPr>
      <w:bookmarkStart w:id="103" w:name="_Toc20742483"/>
      <w:r>
        <w:t>Finalise project plan and gain approvals</w:t>
      </w:r>
      <w:bookmarkEnd w:id="103"/>
    </w:p>
    <w:p w14:paraId="2AC6EB72" w14:textId="77777777" w:rsidR="00ED1386" w:rsidRPr="00D05DC2" w:rsidRDefault="00ED1386" w:rsidP="00D05DC2">
      <w:pPr>
        <w:pStyle w:val="Body"/>
      </w:pPr>
      <w:r w:rsidRPr="00D05DC2">
        <w:t>Before the project can begin, the project plan needs to be approved and signed off by the sponsor and other key stakeholders. The approval of the project plan means that the objectives and deliverables have been reviewed and agreed to. The signing off of the project plan indicates the completion of the planning and design stage and can be regarded as a project milestone. It also represents a commitment from the sponsor and key stakeholders to continue with the project under the agreed constraints.</w:t>
      </w:r>
    </w:p>
    <w:p w14:paraId="2C434C86" w14:textId="77777777" w:rsidR="00ED1386" w:rsidRPr="00D05DC2" w:rsidRDefault="00ED1386" w:rsidP="00D05DC2">
      <w:pPr>
        <w:pStyle w:val="Body"/>
      </w:pPr>
      <w:r w:rsidRPr="00D05DC2">
        <w:t>Having consulted the sponsor and key stakeholders about their requirements for the project objectives and deliverables during the initiation stage the project plan should reflect their expectations and the approval should be a simple process.</w:t>
      </w:r>
    </w:p>
    <w:p w14:paraId="2CDB6C49" w14:textId="77777777" w:rsidR="00ED1386" w:rsidRPr="00D05DC2" w:rsidRDefault="00ED1386" w:rsidP="00D05DC2">
      <w:pPr>
        <w:pStyle w:val="Body"/>
      </w:pPr>
      <w:r w:rsidRPr="00D05DC2">
        <w:t>Gaining approval of the project plan from project authorities may mean you have to:</w:t>
      </w:r>
    </w:p>
    <w:p w14:paraId="78D6062B" w14:textId="77777777" w:rsidR="00ED1386" w:rsidRPr="00ED20AF" w:rsidRDefault="00ED1386" w:rsidP="00434678">
      <w:pPr>
        <w:pStyle w:val="Body"/>
        <w:numPr>
          <w:ilvl w:val="0"/>
          <w:numId w:val="70"/>
        </w:numPr>
      </w:pPr>
      <w:r w:rsidRPr="00ED20AF">
        <w:t xml:space="preserve">Review project </w:t>
      </w:r>
      <w:r w:rsidRPr="00ED20AF">
        <w:rPr>
          <w:noProof/>
        </w:rPr>
        <w:t>plan</w:t>
      </w:r>
      <w:r w:rsidRPr="00ED20AF">
        <w:t xml:space="preserve"> document and ensure accuracy and completion</w:t>
      </w:r>
    </w:p>
    <w:p w14:paraId="45B7996B" w14:textId="77777777" w:rsidR="00ED1386" w:rsidRPr="00ED20AF" w:rsidRDefault="00ED1386" w:rsidP="00434678">
      <w:pPr>
        <w:pStyle w:val="Body"/>
        <w:numPr>
          <w:ilvl w:val="0"/>
          <w:numId w:val="70"/>
        </w:numPr>
      </w:pPr>
      <w:r w:rsidRPr="00ED20AF">
        <w:t xml:space="preserve">Disseminate the project plan to the relevant stakeholders in an agreed format and to an agreed </w:t>
      </w:r>
      <w:r w:rsidRPr="00ED20AF">
        <w:rPr>
          <w:noProof/>
        </w:rPr>
        <w:t>timescale</w:t>
      </w:r>
    </w:p>
    <w:p w14:paraId="2F856E6C" w14:textId="77777777" w:rsidR="00ED1386" w:rsidRPr="00ED20AF" w:rsidRDefault="00ED1386" w:rsidP="00434678">
      <w:pPr>
        <w:pStyle w:val="Body"/>
        <w:numPr>
          <w:ilvl w:val="0"/>
          <w:numId w:val="70"/>
        </w:numPr>
      </w:pPr>
      <w:r w:rsidRPr="00ED20AF">
        <w:t>Arrange a meeting with the relevant stakeholders to review and discuss the proposed project plan. Minute the meeting and use the minutes to amend the project plan if and where necessary</w:t>
      </w:r>
    </w:p>
    <w:p w14:paraId="2CE9E2D4" w14:textId="77777777" w:rsidR="00ED1386" w:rsidRPr="00ED20AF" w:rsidRDefault="00ED1386" w:rsidP="00434678">
      <w:pPr>
        <w:pStyle w:val="Body"/>
        <w:numPr>
          <w:ilvl w:val="0"/>
          <w:numId w:val="70"/>
        </w:numPr>
      </w:pPr>
      <w:r w:rsidRPr="00ED20AF">
        <w:t xml:space="preserve">Amend the project plan according to the requirements of the relevant stakeholders and re-submit the plan to an agreed </w:t>
      </w:r>
      <w:r w:rsidRPr="00ED20AF">
        <w:rPr>
          <w:noProof/>
        </w:rPr>
        <w:t>timescale</w:t>
      </w:r>
      <w:r w:rsidRPr="00ED20AF">
        <w:t>, arranging another meeting if necessary to review and discuss the amendments</w:t>
      </w:r>
    </w:p>
    <w:p w14:paraId="23AF9E55" w14:textId="77777777" w:rsidR="00ED1386" w:rsidRPr="00ED20AF" w:rsidRDefault="00ED1386" w:rsidP="00434678">
      <w:pPr>
        <w:pStyle w:val="Body"/>
        <w:numPr>
          <w:ilvl w:val="0"/>
          <w:numId w:val="70"/>
        </w:numPr>
      </w:pPr>
      <w:r w:rsidRPr="00ED20AF">
        <w:t xml:space="preserve">Request a decision from the relevant stakeholders as to whether or not the plan has </w:t>
      </w:r>
      <w:r w:rsidRPr="00ED20AF">
        <w:rPr>
          <w:noProof/>
        </w:rPr>
        <w:t>been approved</w:t>
      </w:r>
      <w:r w:rsidRPr="00ED20AF">
        <w:t xml:space="preserve"> </w:t>
      </w:r>
      <w:r w:rsidRPr="00ED20AF">
        <w:rPr>
          <w:noProof/>
        </w:rPr>
        <w:t>in order for</w:t>
      </w:r>
      <w:r w:rsidRPr="00ED20AF">
        <w:t xml:space="preserve"> the project to continue. If the plan has not </w:t>
      </w:r>
      <w:r w:rsidRPr="00ED20AF">
        <w:rPr>
          <w:noProof/>
        </w:rPr>
        <w:t>been approved,</w:t>
      </w:r>
      <w:r w:rsidRPr="00ED20AF">
        <w:t xml:space="preserve"> the reasons should be documented by the relevant stakeholder</w:t>
      </w:r>
    </w:p>
    <w:p w14:paraId="2359E904" w14:textId="77777777" w:rsidR="00ED1386" w:rsidRPr="00ED20AF" w:rsidRDefault="00ED1386" w:rsidP="00434678">
      <w:pPr>
        <w:pStyle w:val="Body"/>
        <w:numPr>
          <w:ilvl w:val="0"/>
          <w:numId w:val="70"/>
        </w:numPr>
        <w:rPr>
          <w:rStyle w:val="BoldandItalics"/>
          <w:b w:val="0"/>
          <w:i w:val="0"/>
        </w:rPr>
      </w:pPr>
      <w:r w:rsidRPr="00ED20AF">
        <w:t>Obtain signatures from all relevant stakeholders on a separate project plan approval document which should be an appendix to the project plan.</w:t>
      </w:r>
    </w:p>
    <w:p w14:paraId="02D30C4B" w14:textId="77777777" w:rsidR="00D05DC2" w:rsidRDefault="00D05DC2">
      <w:pPr>
        <w:rPr>
          <w:rStyle w:val="BoldandItalics"/>
          <w:rFonts w:eastAsia="Times New Roman" w:cstheme="minorHAnsi"/>
          <w:b w:val="0"/>
          <w:noProof/>
          <w:color w:val="58585B"/>
          <w:kern w:val="22"/>
          <w:sz w:val="28"/>
          <w:szCs w:val="28"/>
          <w:lang w:eastAsia="en-AU"/>
        </w:rPr>
      </w:pPr>
      <w:r>
        <w:rPr>
          <w:rStyle w:val="BoldandItalics"/>
        </w:rPr>
        <w:br w:type="page"/>
      </w:r>
    </w:p>
    <w:p w14:paraId="4B4CF287" w14:textId="4F301644" w:rsidR="00ED1386" w:rsidRPr="00D05DC2" w:rsidRDefault="00ED1386" w:rsidP="00D05DC2">
      <w:pPr>
        <w:pStyle w:val="Heading4"/>
        <w:rPr>
          <w:rStyle w:val="BoldandItalics"/>
          <w:b/>
          <w:i w:val="0"/>
        </w:rPr>
      </w:pPr>
      <w:r w:rsidRPr="00D05DC2">
        <w:rPr>
          <w:rStyle w:val="BoldandItalics"/>
          <w:b/>
          <w:i w:val="0"/>
        </w:rPr>
        <w:lastRenderedPageBreak/>
        <w:t>Good negotiators</w:t>
      </w:r>
    </w:p>
    <w:p w14:paraId="62010819" w14:textId="77777777" w:rsidR="00ED1386" w:rsidRPr="00290275" w:rsidRDefault="00ED1386" w:rsidP="00ED1386">
      <w:pPr>
        <w:rPr>
          <w:rStyle w:val="BoldandItalics"/>
          <w:b w:val="0"/>
          <w:i w:val="0"/>
        </w:rPr>
      </w:pPr>
      <w:r>
        <w:rPr>
          <w:rStyle w:val="BoldandItalics"/>
        </w:rPr>
        <w:t>Negotiating is a skill that can take a long time to perfect with the ideal outcome being a win-win solution for both parties. It is a process that can take a long time.</w:t>
      </w:r>
    </w:p>
    <w:p w14:paraId="5CA085DD" w14:textId="77777777" w:rsidR="00ED1386" w:rsidRPr="00B02962" w:rsidRDefault="00ED1386" w:rsidP="00ED1386">
      <w:pPr>
        <w:pStyle w:val="Body"/>
      </w:pPr>
      <w:r w:rsidRPr="00B02962">
        <w:t>Best practice for negotiations:</w:t>
      </w:r>
    </w:p>
    <w:p w14:paraId="153C66E0" w14:textId="77777777" w:rsidR="00ED1386" w:rsidRPr="00A25EF6" w:rsidRDefault="00ED1386" w:rsidP="00434678">
      <w:pPr>
        <w:pStyle w:val="Body"/>
        <w:numPr>
          <w:ilvl w:val="0"/>
          <w:numId w:val="71"/>
        </w:numPr>
      </w:pPr>
      <w:r w:rsidRPr="00A25EF6">
        <w:t>Identify the factors upon which each stakeholder is insistent</w:t>
      </w:r>
      <w:r>
        <w:t>.</w:t>
      </w:r>
    </w:p>
    <w:p w14:paraId="49434EF4" w14:textId="77777777" w:rsidR="00ED1386" w:rsidRPr="00A25EF6" w:rsidRDefault="00ED1386" w:rsidP="00434678">
      <w:pPr>
        <w:pStyle w:val="Body"/>
        <w:numPr>
          <w:ilvl w:val="0"/>
          <w:numId w:val="71"/>
        </w:numPr>
      </w:pPr>
      <w:r w:rsidRPr="00A25EF6">
        <w:t>Identify areas for negotiation on all sides</w:t>
      </w:r>
      <w:r>
        <w:t>.</w:t>
      </w:r>
    </w:p>
    <w:p w14:paraId="3638CD98" w14:textId="77777777" w:rsidR="00ED1386" w:rsidRPr="00A25EF6" w:rsidRDefault="00ED1386" w:rsidP="00434678">
      <w:pPr>
        <w:pStyle w:val="Body"/>
        <w:numPr>
          <w:ilvl w:val="0"/>
          <w:numId w:val="71"/>
        </w:numPr>
      </w:pPr>
      <w:r w:rsidRPr="00A25EF6">
        <w:t>Identify with whom the balance of power lies regarding bargaining strength between the stakeholders and the project team – which has more evidence for their case than others?</w:t>
      </w:r>
    </w:p>
    <w:p w14:paraId="3C3409B9" w14:textId="77777777" w:rsidR="00ED1386" w:rsidRPr="00A25EF6" w:rsidRDefault="00ED1386" w:rsidP="00434678">
      <w:pPr>
        <w:pStyle w:val="Body"/>
        <w:numPr>
          <w:ilvl w:val="0"/>
          <w:numId w:val="71"/>
        </w:numPr>
      </w:pPr>
      <w:r w:rsidRPr="00A25EF6">
        <w:t>Be prepared for all eventualities when you enter negotiations with stakeholders, so you are not caught off guard</w:t>
      </w:r>
      <w:r>
        <w:t>.</w:t>
      </w:r>
    </w:p>
    <w:p w14:paraId="3365DF51" w14:textId="77777777" w:rsidR="00ED1386" w:rsidRPr="00A25EF6" w:rsidRDefault="00ED1386" w:rsidP="00434678">
      <w:pPr>
        <w:pStyle w:val="Body"/>
        <w:numPr>
          <w:ilvl w:val="0"/>
          <w:numId w:val="71"/>
        </w:numPr>
      </w:pPr>
      <w:r w:rsidRPr="00A25EF6">
        <w:t>Always use reliable facts and figures that are accurate and cannot be questioned</w:t>
      </w:r>
      <w:r>
        <w:t>.</w:t>
      </w:r>
    </w:p>
    <w:p w14:paraId="6634E97C" w14:textId="77777777" w:rsidR="00ED1386" w:rsidRPr="00A25EF6" w:rsidRDefault="00ED1386" w:rsidP="00434678">
      <w:pPr>
        <w:pStyle w:val="Body"/>
        <w:numPr>
          <w:ilvl w:val="0"/>
          <w:numId w:val="71"/>
        </w:numPr>
      </w:pPr>
      <w:r w:rsidRPr="00A25EF6">
        <w:t>Prepare an agenda before the meeting and ensure all members of your team are briefed and provided with sufficient information so as not to compromise the negotiations</w:t>
      </w:r>
      <w:r>
        <w:t>.</w:t>
      </w:r>
    </w:p>
    <w:p w14:paraId="16EE29B1" w14:textId="77777777" w:rsidR="00ED1386" w:rsidRPr="00A25EF6" w:rsidRDefault="00ED1386" w:rsidP="00434678">
      <w:pPr>
        <w:pStyle w:val="Body"/>
        <w:numPr>
          <w:ilvl w:val="0"/>
          <w:numId w:val="71"/>
        </w:numPr>
      </w:pPr>
      <w:r w:rsidRPr="00A25EF6">
        <w:t>Start with a wide-ranging proposal as opposed to small details to leave plenty of room for manoeuvre</w:t>
      </w:r>
      <w:r>
        <w:t>.</w:t>
      </w:r>
    </w:p>
    <w:p w14:paraId="49C23781" w14:textId="77777777" w:rsidR="00ED1386" w:rsidRPr="00A25EF6" w:rsidRDefault="00ED1386" w:rsidP="00434678">
      <w:pPr>
        <w:pStyle w:val="Body"/>
        <w:numPr>
          <w:ilvl w:val="0"/>
          <w:numId w:val="71"/>
        </w:numPr>
      </w:pPr>
      <w:r w:rsidRPr="00A25EF6">
        <w:t>Do not continue the meeting if communications or negotiations are breaking down – call a recess or rearrange the meeting for another time</w:t>
      </w:r>
      <w:r>
        <w:t>.</w:t>
      </w:r>
    </w:p>
    <w:p w14:paraId="3AD81F4A" w14:textId="77777777" w:rsidR="00ED1386" w:rsidRPr="00A25EF6" w:rsidRDefault="00ED1386" w:rsidP="00434678">
      <w:pPr>
        <w:pStyle w:val="Body"/>
        <w:numPr>
          <w:ilvl w:val="0"/>
          <w:numId w:val="71"/>
        </w:numPr>
      </w:pPr>
      <w:r w:rsidRPr="00A25EF6">
        <w:t>Be fair and reasonable</w:t>
      </w:r>
      <w:r>
        <w:t>.</w:t>
      </w:r>
    </w:p>
    <w:p w14:paraId="1035220B" w14:textId="77777777" w:rsidR="00ED1386" w:rsidRPr="00A25EF6" w:rsidRDefault="00ED1386" w:rsidP="00434678">
      <w:pPr>
        <w:pStyle w:val="Body"/>
        <w:numPr>
          <w:ilvl w:val="0"/>
          <w:numId w:val="71"/>
        </w:numPr>
      </w:pPr>
      <w:r w:rsidRPr="00A25EF6">
        <w:t>Ensure all negotiations are documented and recorded clearly, and wherever possible signed by all parties, so that you have an audit trail and an accurate record of the agreement should it be disputed when the project plan is re-submitted.</w:t>
      </w:r>
    </w:p>
    <w:p w14:paraId="6167B066" w14:textId="77777777" w:rsidR="00ED1386" w:rsidRDefault="00ED1386" w:rsidP="00ED1386">
      <w:pPr>
        <w:pStyle w:val="Heading4"/>
      </w:pPr>
      <w:r>
        <w:t>Project management plan approval</w:t>
      </w:r>
    </w:p>
    <w:p w14:paraId="61E71FEE" w14:textId="77777777" w:rsidR="00ED1386" w:rsidRPr="004A68F5" w:rsidRDefault="00ED1386" w:rsidP="00D05DC2">
      <w:pPr>
        <w:pStyle w:val="Body"/>
      </w:pPr>
      <w:r w:rsidRPr="004A68F5">
        <w:t xml:space="preserve">The approval document should be signed and dated by all relevant stakeholders with their name, title and role clearly documented. </w:t>
      </w:r>
    </w:p>
    <w:p w14:paraId="7AC0D65B" w14:textId="77777777" w:rsidR="00ED1386" w:rsidRPr="004A68F5" w:rsidRDefault="00ED1386" w:rsidP="00D05DC2">
      <w:pPr>
        <w:pStyle w:val="Body"/>
      </w:pPr>
      <w:r w:rsidRPr="004A68F5">
        <w:t>Relevant stakeholders may include:</w:t>
      </w:r>
    </w:p>
    <w:p w14:paraId="52EC6CA6" w14:textId="77777777" w:rsidR="00ED1386" w:rsidRPr="004A68F5" w:rsidRDefault="00ED1386" w:rsidP="00434678">
      <w:pPr>
        <w:pStyle w:val="Bullets"/>
        <w:numPr>
          <w:ilvl w:val="0"/>
          <w:numId w:val="69"/>
        </w:numPr>
        <w:spacing w:after="120"/>
        <w:ind w:left="714" w:hanging="357"/>
        <w:rPr>
          <w:sz w:val="24"/>
          <w:szCs w:val="24"/>
        </w:rPr>
      </w:pPr>
      <w:r w:rsidRPr="004A68F5">
        <w:rPr>
          <w:sz w:val="24"/>
          <w:szCs w:val="24"/>
        </w:rPr>
        <w:t>Project manager</w:t>
      </w:r>
    </w:p>
    <w:p w14:paraId="5311056E" w14:textId="77777777" w:rsidR="00ED1386" w:rsidRPr="004A68F5" w:rsidRDefault="00ED1386" w:rsidP="00434678">
      <w:pPr>
        <w:pStyle w:val="Bullets"/>
        <w:numPr>
          <w:ilvl w:val="0"/>
          <w:numId w:val="69"/>
        </w:numPr>
        <w:spacing w:after="120"/>
        <w:ind w:left="714" w:hanging="357"/>
        <w:rPr>
          <w:sz w:val="24"/>
          <w:szCs w:val="24"/>
        </w:rPr>
      </w:pPr>
      <w:r w:rsidRPr="004A68F5">
        <w:rPr>
          <w:sz w:val="24"/>
          <w:szCs w:val="24"/>
        </w:rPr>
        <w:t>Project sponsor</w:t>
      </w:r>
    </w:p>
    <w:p w14:paraId="4F0A20BB" w14:textId="77777777" w:rsidR="00ED1386" w:rsidRPr="004A68F5" w:rsidRDefault="00ED1386" w:rsidP="00434678">
      <w:pPr>
        <w:pStyle w:val="Bullets"/>
        <w:numPr>
          <w:ilvl w:val="0"/>
          <w:numId w:val="69"/>
        </w:numPr>
        <w:spacing w:after="120"/>
        <w:ind w:left="714" w:hanging="357"/>
        <w:rPr>
          <w:sz w:val="24"/>
          <w:szCs w:val="24"/>
        </w:rPr>
      </w:pPr>
      <w:r w:rsidRPr="004A68F5">
        <w:rPr>
          <w:sz w:val="24"/>
          <w:szCs w:val="24"/>
        </w:rPr>
        <w:t>Investors</w:t>
      </w:r>
    </w:p>
    <w:p w14:paraId="5296829E" w14:textId="77777777" w:rsidR="00ED1386" w:rsidRPr="004A68F5" w:rsidRDefault="00ED1386" w:rsidP="00434678">
      <w:pPr>
        <w:pStyle w:val="Bullets"/>
        <w:numPr>
          <w:ilvl w:val="0"/>
          <w:numId w:val="69"/>
        </w:numPr>
        <w:spacing w:after="120"/>
        <w:ind w:left="714" w:hanging="357"/>
        <w:rPr>
          <w:sz w:val="24"/>
          <w:szCs w:val="24"/>
        </w:rPr>
      </w:pPr>
      <w:r w:rsidRPr="004A68F5">
        <w:rPr>
          <w:sz w:val="24"/>
          <w:szCs w:val="24"/>
        </w:rPr>
        <w:t>Business steward.</w:t>
      </w:r>
    </w:p>
    <w:p w14:paraId="555AC379" w14:textId="77777777" w:rsidR="00ED1386" w:rsidRDefault="00ED1386" w:rsidP="005D1584">
      <w:pPr>
        <w:pStyle w:val="Body"/>
      </w:pPr>
      <w:r w:rsidRPr="004A68F5">
        <w:lastRenderedPageBreak/>
        <w:t xml:space="preserve">The approval document will be simple and contain just a paragraph that states all the signatories have reviewed the project plan and </w:t>
      </w:r>
      <w:r w:rsidRPr="004A68F5">
        <w:rPr>
          <w:noProof/>
        </w:rPr>
        <w:t>agree</w:t>
      </w:r>
      <w:r w:rsidRPr="004A68F5">
        <w:t xml:space="preserve"> to the approaches and schedule it sets out. It may also have a clause that states how any changes to the plan should be approved and documented.</w:t>
      </w:r>
    </w:p>
    <w:tbl>
      <w:tblPr>
        <w:tblW w:w="9072" w:type="dxa"/>
        <w:shd w:val="clear" w:color="auto" w:fill="F2F2F2" w:themeFill="background1" w:themeFillShade="F2"/>
        <w:tblLook w:val="0600" w:firstRow="0" w:lastRow="0" w:firstColumn="0" w:lastColumn="0" w:noHBand="1" w:noVBand="1"/>
      </w:tblPr>
      <w:tblGrid>
        <w:gridCol w:w="992"/>
        <w:gridCol w:w="8080"/>
      </w:tblGrid>
      <w:tr w:rsidR="00ED1386" w14:paraId="28C5695E" w14:textId="77777777" w:rsidTr="00D57BD3">
        <w:trPr>
          <w:trHeight w:val="659"/>
        </w:trPr>
        <w:tc>
          <w:tcPr>
            <w:tcW w:w="992" w:type="dxa"/>
            <w:shd w:val="clear" w:color="auto" w:fill="F2F2F2" w:themeFill="background1" w:themeFillShade="F2"/>
            <w:vAlign w:val="center"/>
            <w:hideMark/>
          </w:tcPr>
          <w:p w14:paraId="273E1022" w14:textId="77777777" w:rsidR="00ED1386" w:rsidRDefault="00ED1386" w:rsidP="00D57BD3">
            <w:pPr>
              <w:spacing w:after="0" w:line="240" w:lineRule="auto"/>
              <w:jc w:val="center"/>
            </w:pPr>
            <w:r>
              <w:rPr>
                <w:noProof/>
                <w:lang w:eastAsia="en-AU"/>
              </w:rPr>
              <w:drawing>
                <wp:inline distT="0" distB="0" distL="0" distR="0" wp14:anchorId="38680062" wp14:editId="08E38326">
                  <wp:extent cx="366395" cy="384810"/>
                  <wp:effectExtent l="0" t="0" r="0" b="0"/>
                  <wp:docPr id="1170200655" name="Picture 117020065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12FDAC3D" w14:textId="77777777" w:rsidR="00ED1386" w:rsidRPr="00D303F6" w:rsidRDefault="00ED1386" w:rsidP="00D57BD3">
            <w:pPr>
              <w:spacing w:after="0" w:line="240" w:lineRule="auto"/>
              <w:rPr>
                <w:color w:val="6260B8"/>
                <w:sz w:val="44"/>
                <w:szCs w:val="44"/>
              </w:rPr>
            </w:pPr>
            <w:r w:rsidRPr="00D303F6">
              <w:rPr>
                <w:color w:val="6260B8"/>
                <w:sz w:val="44"/>
                <w:szCs w:val="44"/>
              </w:rPr>
              <w:t>Practice activity</w:t>
            </w:r>
          </w:p>
        </w:tc>
      </w:tr>
    </w:tbl>
    <w:p w14:paraId="5AE45973" w14:textId="77777777" w:rsidR="00ED1386" w:rsidRPr="00B2780C" w:rsidRDefault="00ED1386" w:rsidP="00563DF9">
      <w:pPr>
        <w:pStyle w:val="Heading4"/>
      </w:pPr>
      <w:bookmarkStart w:id="104" w:name="_Toc22727364"/>
      <w:r w:rsidRPr="00B2780C">
        <w:t xml:space="preserve">Activity </w:t>
      </w:r>
      <w:r>
        <w:t>2.6</w:t>
      </w:r>
      <w:r w:rsidRPr="00B2780C">
        <w:t xml:space="preserve">: </w:t>
      </w:r>
      <w:r>
        <w:t>Finalise project plan</w:t>
      </w:r>
      <w:bookmarkEnd w:id="104"/>
    </w:p>
    <w:p w14:paraId="05486D18" w14:textId="1491C7B5" w:rsidR="00ED1386" w:rsidRPr="00B2780C" w:rsidRDefault="00ED1386" w:rsidP="005D1584">
      <w:pPr>
        <w:pStyle w:val="Body"/>
      </w:pPr>
      <w:r>
        <w:t xml:space="preserve">This activity will provide you with an opportunity to identify how to finalise </w:t>
      </w:r>
      <w:r w:rsidR="005F46A0">
        <w:t xml:space="preserve">a </w:t>
      </w:r>
      <w:r>
        <w:t xml:space="preserve">project plan and gain necessary approvals to commence </w:t>
      </w:r>
      <w:r w:rsidR="005F46A0">
        <w:t xml:space="preserve">a </w:t>
      </w:r>
      <w:r>
        <w:t>project according to documented plan.</w:t>
      </w:r>
    </w:p>
    <w:p w14:paraId="468DDCCD" w14:textId="765666E4" w:rsidR="00ED1386" w:rsidRPr="00B2780C" w:rsidRDefault="00ED1386" w:rsidP="005D1584">
      <w:pPr>
        <w:pStyle w:val="Body"/>
      </w:pPr>
      <w:r w:rsidRPr="007754E2">
        <w:t>Read the question carefully and provide your answer in the space below (estimated time 20</w:t>
      </w:r>
      <w:r w:rsidR="005D1584">
        <w:t> </w:t>
      </w:r>
      <w:r w:rsidRPr="007754E2">
        <w:t>minutes).</w:t>
      </w:r>
    </w:p>
    <w:p w14:paraId="4B5C8F52" w14:textId="77777777" w:rsidR="00ED1386" w:rsidRPr="00B2780C" w:rsidRDefault="00ED1386" w:rsidP="00434678">
      <w:pPr>
        <w:pStyle w:val="ListNoActivity"/>
        <w:numPr>
          <w:ilvl w:val="0"/>
          <w:numId w:val="72"/>
        </w:numPr>
        <w:ind w:left="357" w:hanging="357"/>
      </w:pPr>
      <w:r w:rsidRPr="007754E2">
        <w:t>List four steps you might need to take to gain approval of the project plan from project authorities.</w:t>
      </w:r>
    </w:p>
    <w:p w14:paraId="38F31761" w14:textId="77777777" w:rsidR="00ED1386" w:rsidRPr="00B2780C" w:rsidRDefault="00ED1386" w:rsidP="00ED1386">
      <w:pPr>
        <w:pStyle w:val="InputBoxLarge"/>
        <w:framePr w:wrap="around"/>
        <w:pBdr>
          <w:top w:val="single" w:sz="8" w:space="6" w:color="6260B8"/>
          <w:left w:val="single" w:sz="8" w:space="4" w:color="6260B8"/>
          <w:bottom w:val="single" w:sz="8" w:space="6" w:color="6260B8"/>
          <w:right w:val="single" w:sz="8" w:space="4" w:color="6260B8"/>
        </w:pBdr>
      </w:pPr>
    </w:p>
    <w:p w14:paraId="121F56CB" w14:textId="77777777" w:rsidR="00ED1386" w:rsidRDefault="00ED1386">
      <w:r>
        <w:br w:type="page"/>
      </w:r>
    </w:p>
    <w:p w14:paraId="790CB6AF" w14:textId="747B4736" w:rsidR="001D1708" w:rsidRDefault="001D1708">
      <w:pPr>
        <w:rPr>
          <w:lang w:val="en-US" w:bidi="en-US"/>
        </w:rPr>
      </w:pPr>
    </w:p>
    <w:p w14:paraId="67CC6A73" w14:textId="47844D9E" w:rsidR="001D1708" w:rsidRDefault="001D1708" w:rsidP="001D1708">
      <w:pPr>
        <w:pStyle w:val="Sectionnumber"/>
      </w:pPr>
      <w:r>
        <w:rPr>
          <w:noProof/>
          <w:lang w:eastAsia="en-AU"/>
        </w:rPr>
        <mc:AlternateContent>
          <mc:Choice Requires="wpg">
            <w:drawing>
              <wp:anchor distT="0" distB="0" distL="114300" distR="114300" simplePos="0" relativeHeight="251658250" behindDoc="1" locked="0" layoutInCell="1" allowOverlap="1" wp14:anchorId="09FE4424" wp14:editId="240CEF7B">
                <wp:simplePos x="0" y="0"/>
                <wp:positionH relativeFrom="margin">
                  <wp:posOffset>2093819</wp:posOffset>
                </wp:positionH>
                <wp:positionV relativeFrom="paragraph">
                  <wp:posOffset>1860140</wp:posOffset>
                </wp:positionV>
                <wp:extent cx="3876676" cy="3305175"/>
                <wp:effectExtent l="0" t="0" r="9525" b="9525"/>
                <wp:wrapNone/>
                <wp:docPr id="13" name="Group 13"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14" name="Rectangle 1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031C1C" id="Group 13" o:spid="_x0000_s1026" alt="Title: Shape - Description:  " style="position:absolute;margin-left:164.85pt;margin-top:146.45pt;width:305.25pt;height:260.25pt;z-index:-25165823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">
                <v:rect id="Rectangle 1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" filled="f" stroked="f"/>
                <v:rect id="Rectangle 1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" filled="f" stroked="f"/>
                <v:rect id="Rectangle 2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w10:wrap anchorx="margin"/>
              </v:group>
            </w:pict>
          </mc:Fallback>
        </mc:AlternateContent>
      </w:r>
      <w:r w:rsidR="00AD729B">
        <w:t>Topic</w:t>
      </w:r>
      <w:r w:rsidR="00EB00F1">
        <w:t xml:space="preserve"> </w:t>
      </w:r>
      <w:r w:rsidR="00980E7D">
        <w:t>3</w:t>
      </w:r>
      <w:r w:rsidR="00EB00F1">
        <w:t xml:space="preserve"> </w:t>
      </w:r>
    </w:p>
    <w:p w14:paraId="281CB7EA" w14:textId="2461CF8F" w:rsidR="001D1708" w:rsidRDefault="00085D4A" w:rsidP="001D1708">
      <w:pPr>
        <w:ind w:right="3402"/>
        <w:rPr>
          <w:rFonts w:eastAsiaTheme="minorEastAsia"/>
          <w:b/>
          <w:color w:val="000000" w:themeColor="text1"/>
          <w:spacing w:val="20"/>
          <w:sz w:val="66"/>
          <w:lang w:val="en-US" w:bidi="en-US"/>
        </w:rPr>
      </w:pPr>
      <w:r w:rsidRPr="00085D4A">
        <w:rPr>
          <w:rFonts w:eastAsiaTheme="minorEastAsia"/>
          <w:b/>
          <w:color w:val="000000" w:themeColor="text1"/>
          <w:spacing w:val="20"/>
          <w:sz w:val="66"/>
          <w:lang w:val="en-US" w:bidi="en-US"/>
        </w:rPr>
        <w:t>Administer and monitor project</w:t>
      </w:r>
    </w:p>
    <w:p w14:paraId="70C84254" w14:textId="77777777" w:rsidR="001D1708" w:rsidRDefault="001D1708" w:rsidP="001D1708">
      <w:pPr>
        <w:rPr>
          <w:rFonts w:eastAsiaTheme="minorEastAsia"/>
          <w:b/>
          <w:color w:val="000000" w:themeColor="text1"/>
          <w:spacing w:val="20"/>
          <w:sz w:val="66"/>
          <w:lang w:val="en-US" w:bidi="en-US"/>
        </w:rPr>
      </w:pPr>
      <w:r>
        <w:rPr>
          <w:rFonts w:eastAsiaTheme="minorEastAsia"/>
          <w:b/>
          <w:color w:val="000000" w:themeColor="text1"/>
          <w:spacing w:val="20"/>
          <w:sz w:val="66"/>
          <w:lang w:val="en-US" w:bidi="en-US"/>
        </w:rPr>
        <w:br w:type="page"/>
      </w:r>
    </w:p>
    <w:p w14:paraId="7DE0E8C7" w14:textId="5DC21A6F" w:rsidR="00D05DC2" w:rsidRDefault="00D05DC2" w:rsidP="00D05DC2">
      <w:pPr>
        <w:pStyle w:val="Heading1"/>
      </w:pPr>
      <w:bookmarkStart w:id="105" w:name="_Toc26193653"/>
      <w:bookmarkStart w:id="106" w:name="_Toc11228363"/>
      <w:bookmarkStart w:id="107" w:name="_Toc22727366"/>
      <w:r>
        <w:lastRenderedPageBreak/>
        <w:t xml:space="preserve">Topic </w:t>
      </w:r>
      <w:r w:rsidR="00980E7D">
        <w:t>3</w:t>
      </w:r>
      <w:r>
        <w:t>: Administer and monitor project</w:t>
      </w:r>
      <w:bookmarkEnd w:id="105"/>
    </w:p>
    <w:p w14:paraId="44788D06" w14:textId="4A7B7915" w:rsidR="005D7485" w:rsidRPr="00B2780C" w:rsidRDefault="005D7485" w:rsidP="00D05DC2">
      <w:pPr>
        <w:pStyle w:val="Heading2"/>
      </w:pPr>
      <w:bookmarkStart w:id="108" w:name="_Toc26193654"/>
      <w:r w:rsidRPr="00B2780C">
        <w:t>Overview</w:t>
      </w:r>
      <w:bookmarkEnd w:id="106"/>
      <w:bookmarkEnd w:id="107"/>
      <w:bookmarkEnd w:id="108"/>
    </w:p>
    <w:p w14:paraId="5FC70A1A" w14:textId="77777777" w:rsidR="005D7485" w:rsidRPr="00B2780C" w:rsidRDefault="005D7485" w:rsidP="005D1584">
      <w:pPr>
        <w:pStyle w:val="Body"/>
      </w:pPr>
      <w:r w:rsidRPr="00B2780C">
        <w:t xml:space="preserve">In this topic you will learn </w:t>
      </w:r>
      <w:r>
        <w:t>how to</w:t>
      </w:r>
      <w:r w:rsidRPr="00B2780C">
        <w:t>:</w:t>
      </w:r>
    </w:p>
    <w:p w14:paraId="71DB6900" w14:textId="77777777" w:rsidR="005D7485" w:rsidRPr="008023F9" w:rsidRDefault="005D7485" w:rsidP="00434678">
      <w:pPr>
        <w:pStyle w:val="Body"/>
        <w:numPr>
          <w:ilvl w:val="0"/>
          <w:numId w:val="73"/>
        </w:numPr>
        <w:ind w:left="993" w:hanging="633"/>
        <w:rPr>
          <w:rFonts w:cs="Times New Roman"/>
          <w:b/>
          <w:sz w:val="28"/>
          <w:lang w:val="en-GB" w:eastAsia="en-GB"/>
        </w:rPr>
      </w:pPr>
      <w:r w:rsidRPr="008023F9">
        <w:rPr>
          <w:lang w:val="en-GB" w:eastAsia="en-GB"/>
        </w:rPr>
        <w:t>Take action to ensure project team members are clear about their responsibilities and the project requirements</w:t>
      </w:r>
    </w:p>
    <w:p w14:paraId="095811E0" w14:textId="77777777" w:rsidR="005D7485" w:rsidRPr="008023F9" w:rsidRDefault="005D7485" w:rsidP="00434678">
      <w:pPr>
        <w:pStyle w:val="Body"/>
        <w:numPr>
          <w:ilvl w:val="0"/>
          <w:numId w:val="73"/>
        </w:numPr>
        <w:ind w:left="993" w:hanging="633"/>
        <w:rPr>
          <w:rFonts w:cs="Times New Roman"/>
          <w:lang w:val="en-GB" w:eastAsia="en-GB"/>
        </w:rPr>
      </w:pPr>
      <w:r w:rsidRPr="008023F9">
        <w:rPr>
          <w:lang w:val="en-GB" w:eastAsia="en-GB"/>
        </w:rPr>
        <w:t xml:space="preserve">Provide support for project team members, especially with regard to specific needs, to ensure that the quality of the expected outcomes of the project and documented </w:t>
      </w:r>
      <w:r w:rsidRPr="008023F9">
        <w:rPr>
          <w:noProof/>
          <w:lang w:val="en-GB" w:eastAsia="en-GB"/>
        </w:rPr>
        <w:t>timelines</w:t>
      </w:r>
      <w:r w:rsidRPr="008023F9">
        <w:rPr>
          <w:lang w:val="en-GB" w:eastAsia="en-GB"/>
        </w:rPr>
        <w:t xml:space="preserve"> are met</w:t>
      </w:r>
    </w:p>
    <w:p w14:paraId="12B26F02" w14:textId="77777777" w:rsidR="005D7485" w:rsidRPr="008023F9" w:rsidRDefault="005D7485" w:rsidP="00434678">
      <w:pPr>
        <w:pStyle w:val="Body"/>
        <w:numPr>
          <w:ilvl w:val="0"/>
          <w:numId w:val="73"/>
        </w:numPr>
        <w:ind w:left="993" w:hanging="633"/>
        <w:rPr>
          <w:rFonts w:cs="Times New Roman"/>
          <w:b/>
          <w:sz w:val="28"/>
          <w:szCs w:val="28"/>
          <w:lang w:val="en-GB" w:eastAsia="en-GB"/>
        </w:rPr>
      </w:pPr>
      <w:r w:rsidRPr="008023F9">
        <w:rPr>
          <w:lang w:val="en-GB" w:eastAsia="en-GB"/>
        </w:rPr>
        <w:t>Establish and maintain required recordkeeping systems throughout the project</w:t>
      </w:r>
    </w:p>
    <w:p w14:paraId="62594EC8" w14:textId="77777777" w:rsidR="005D7485" w:rsidRPr="008023F9" w:rsidRDefault="005D7485" w:rsidP="00434678">
      <w:pPr>
        <w:pStyle w:val="Body"/>
        <w:numPr>
          <w:ilvl w:val="0"/>
          <w:numId w:val="73"/>
        </w:numPr>
        <w:ind w:left="993" w:hanging="633"/>
        <w:rPr>
          <w:rFonts w:cs="Times New Roman"/>
          <w:lang w:val="en-GB" w:eastAsia="en-GB"/>
        </w:rPr>
      </w:pPr>
      <w:r w:rsidRPr="008023F9">
        <w:rPr>
          <w:lang w:val="en-GB" w:eastAsia="en-GB"/>
        </w:rPr>
        <w:t>Implement and monitor plans for managing project finances, resources and quality</w:t>
      </w:r>
    </w:p>
    <w:p w14:paraId="17302B32" w14:textId="77777777" w:rsidR="005D7485" w:rsidRPr="008023F9" w:rsidRDefault="005D7485" w:rsidP="00434678">
      <w:pPr>
        <w:pStyle w:val="Body"/>
        <w:numPr>
          <w:ilvl w:val="0"/>
          <w:numId w:val="73"/>
        </w:numPr>
        <w:ind w:left="993" w:hanging="633"/>
        <w:rPr>
          <w:rFonts w:cs="Times New Roman"/>
          <w:lang w:val="en-GB" w:eastAsia="en-GB"/>
        </w:rPr>
      </w:pPr>
      <w:r w:rsidRPr="008023F9">
        <w:rPr>
          <w:lang w:val="en-GB" w:eastAsia="en-GB"/>
        </w:rPr>
        <w:t xml:space="preserve">Complete and forward project reports as required </w:t>
      </w:r>
      <w:r w:rsidRPr="008023F9">
        <w:rPr>
          <w:noProof/>
          <w:lang w:val="en-GB" w:eastAsia="en-GB"/>
        </w:rPr>
        <w:t>to</w:t>
      </w:r>
      <w:r w:rsidRPr="008023F9">
        <w:rPr>
          <w:lang w:val="en-GB" w:eastAsia="en-GB"/>
        </w:rPr>
        <w:t xml:space="preserve"> stakeholders</w:t>
      </w:r>
    </w:p>
    <w:p w14:paraId="2DF5DD27" w14:textId="77777777" w:rsidR="005D7485" w:rsidRPr="008023F9" w:rsidRDefault="005D7485" w:rsidP="00434678">
      <w:pPr>
        <w:pStyle w:val="Body"/>
        <w:numPr>
          <w:ilvl w:val="0"/>
          <w:numId w:val="73"/>
        </w:numPr>
        <w:ind w:left="993" w:hanging="633"/>
        <w:rPr>
          <w:rFonts w:cs="Times New Roman"/>
          <w:b/>
          <w:sz w:val="28"/>
          <w:szCs w:val="28"/>
          <w:lang w:val="en-GB" w:eastAsia="en-GB"/>
        </w:rPr>
      </w:pPr>
      <w:r w:rsidRPr="008023F9">
        <w:rPr>
          <w:lang w:val="en-GB" w:eastAsia="en-GB"/>
        </w:rPr>
        <w:t>Undertake risk management as required to ensure project outcomes are met</w:t>
      </w:r>
    </w:p>
    <w:p w14:paraId="4C31FFA7" w14:textId="0F1D3DC3" w:rsidR="005D7485" w:rsidRPr="008023F9" w:rsidRDefault="005D7485" w:rsidP="00434678">
      <w:pPr>
        <w:pStyle w:val="Body"/>
        <w:numPr>
          <w:ilvl w:val="0"/>
          <w:numId w:val="73"/>
        </w:numPr>
        <w:ind w:left="993" w:hanging="633"/>
        <w:rPr>
          <w:rFonts w:cs="Times New Roman"/>
          <w:b/>
          <w:sz w:val="28"/>
          <w:szCs w:val="28"/>
          <w:lang w:val="en-GB" w:eastAsia="en-GB"/>
        </w:rPr>
      </w:pPr>
      <w:r w:rsidRPr="008023F9">
        <w:rPr>
          <w:lang w:val="en-GB" w:eastAsia="en-GB"/>
        </w:rPr>
        <w:t>Achieve project deliverables</w:t>
      </w:r>
      <w:r w:rsidR="005F46A0">
        <w:rPr>
          <w:lang w:val="en-GB" w:eastAsia="en-GB"/>
        </w:rPr>
        <w:t>.</w:t>
      </w:r>
    </w:p>
    <w:p w14:paraId="14EEC0AB" w14:textId="77777777" w:rsidR="005D7485" w:rsidRDefault="005D7485" w:rsidP="005D1584">
      <w:pPr>
        <w:pStyle w:val="Body"/>
      </w:pPr>
      <w:r w:rsidRPr="00B2780C">
        <w:t>The activities throughout this resource will assist you in your learning. These activities do not form a part of your final assessment however they will contribute to your understanding of the topic area.</w:t>
      </w:r>
    </w:p>
    <w:p w14:paraId="5CFCD139" w14:textId="77777777" w:rsidR="005D7485" w:rsidRDefault="005D7485" w:rsidP="005D7485">
      <w:pPr>
        <w:pStyle w:val="Heading2"/>
      </w:pPr>
      <w:bookmarkStart w:id="109" w:name="_Toc22727367"/>
      <w:bookmarkStart w:id="110" w:name="_Toc26193655"/>
      <w:r>
        <w:t>Take action to ensure project team members are clear about their responsibilities and the project requirements</w:t>
      </w:r>
      <w:bookmarkEnd w:id="109"/>
      <w:bookmarkEnd w:id="110"/>
      <w:r w:rsidRPr="00B2780C">
        <w:t xml:space="preserve"> </w:t>
      </w:r>
    </w:p>
    <w:p w14:paraId="69F358F6" w14:textId="77777777" w:rsidR="005D7485" w:rsidRDefault="005D7485" w:rsidP="005D7485">
      <w:pPr>
        <w:pStyle w:val="Body"/>
      </w:pPr>
      <w:r>
        <w:t>By the end of this chapter the learner should be able to:</w:t>
      </w:r>
    </w:p>
    <w:p w14:paraId="37A8CCBB" w14:textId="77777777" w:rsidR="005D7485" w:rsidRDefault="005D7485" w:rsidP="00434678">
      <w:pPr>
        <w:pStyle w:val="Body"/>
        <w:numPr>
          <w:ilvl w:val="0"/>
          <w:numId w:val="79"/>
        </w:numPr>
      </w:pPr>
      <w:r>
        <w:t>Explain what an organisational chart is and how it can to ensure project team members know their responsibilities.</w:t>
      </w:r>
    </w:p>
    <w:p w14:paraId="61C2E2F8" w14:textId="77777777" w:rsidR="005D7485" w:rsidRPr="007475F1" w:rsidRDefault="005D7485" w:rsidP="00434678">
      <w:pPr>
        <w:pStyle w:val="Body"/>
        <w:numPr>
          <w:ilvl w:val="0"/>
          <w:numId w:val="79"/>
        </w:numPr>
      </w:pPr>
      <w:r>
        <w:t>Name two other methods to ensure team members are sure about their responsibilities.</w:t>
      </w:r>
    </w:p>
    <w:p w14:paraId="0C8A3769" w14:textId="77777777" w:rsidR="005D7485" w:rsidRDefault="005D7485" w:rsidP="005D7485">
      <w:pPr>
        <w:pStyle w:val="Heading3"/>
      </w:pPr>
      <w:bookmarkStart w:id="111" w:name="_Toc20742488"/>
      <w:r>
        <w:t>Reporting lines</w:t>
      </w:r>
      <w:bookmarkEnd w:id="111"/>
    </w:p>
    <w:p w14:paraId="2D7C7F87" w14:textId="77777777" w:rsidR="005D7485" w:rsidRDefault="005D7485" w:rsidP="005D7485">
      <w:pPr>
        <w:pStyle w:val="Body"/>
      </w:pPr>
      <w:r>
        <w:t xml:space="preserve">When assigning roles and responsibilities for reporting </w:t>
      </w:r>
      <w:r w:rsidRPr="003D4041">
        <w:rPr>
          <w:noProof/>
        </w:rPr>
        <w:t>lines</w:t>
      </w:r>
      <w:r>
        <w:rPr>
          <w:noProof/>
        </w:rPr>
        <w:t>,</w:t>
      </w:r>
      <w:r>
        <w:t xml:space="preserve"> you will need to liaise with the communications manager </w:t>
      </w:r>
      <w:r w:rsidRPr="009D7F71">
        <w:rPr>
          <w:noProof/>
        </w:rPr>
        <w:t>as</w:t>
      </w:r>
      <w:r>
        <w:t xml:space="preserve"> the communications team will be instrumental in preparing and delivering reports to relevant stakeholders. The communications plan should </w:t>
      </w:r>
      <w:r w:rsidRPr="009D7F71">
        <w:rPr>
          <w:noProof/>
        </w:rPr>
        <w:t>be determined</w:t>
      </w:r>
      <w:r>
        <w:t xml:space="preserve"> in close collaboration with project governance policies and procedures.</w:t>
      </w:r>
    </w:p>
    <w:p w14:paraId="24488237" w14:textId="77777777" w:rsidR="00D05DC2" w:rsidRDefault="00D05DC2">
      <w:pPr>
        <w:rPr>
          <w:rFonts w:eastAsia="Times New Roman" w:cstheme="minorHAnsi"/>
          <w:b/>
          <w:noProof/>
          <w:color w:val="58585B"/>
          <w:kern w:val="22"/>
          <w:sz w:val="28"/>
          <w:szCs w:val="28"/>
          <w:lang w:eastAsia="en-AU"/>
        </w:rPr>
      </w:pPr>
      <w:r>
        <w:br w:type="page"/>
      </w:r>
    </w:p>
    <w:p w14:paraId="1C35235B" w14:textId="5DF1E76F" w:rsidR="005D7485" w:rsidRPr="00A8216D" w:rsidRDefault="005D7485" w:rsidP="005D7485">
      <w:pPr>
        <w:pStyle w:val="Heading4"/>
      </w:pPr>
      <w:r w:rsidRPr="00A8216D">
        <w:lastRenderedPageBreak/>
        <w:t>Project reports</w:t>
      </w:r>
    </w:p>
    <w:p w14:paraId="3D9A0E36" w14:textId="77777777" w:rsidR="005D7485" w:rsidRPr="00262BA4" w:rsidRDefault="005D7485" w:rsidP="005D1584">
      <w:pPr>
        <w:pStyle w:val="Body"/>
      </w:pPr>
      <w:r w:rsidRPr="00262BA4">
        <w:t xml:space="preserve">During the life of the </w:t>
      </w:r>
      <w:r w:rsidRPr="00262BA4">
        <w:rPr>
          <w:noProof/>
        </w:rPr>
        <w:t>project,</w:t>
      </w:r>
      <w:r w:rsidRPr="00262BA4">
        <w:t xml:space="preserve"> there will be </w:t>
      </w:r>
      <w:r w:rsidRPr="00262BA4">
        <w:rPr>
          <w:noProof/>
        </w:rPr>
        <w:t>a number of</w:t>
      </w:r>
      <w:r w:rsidRPr="00262BA4">
        <w:t xml:space="preserve"> reports to prepare, produce and release for different aspects of the project and for different stakeholders which must be taken into account when negotiating roles and responsibilities for reporting lines. </w:t>
      </w:r>
    </w:p>
    <w:p w14:paraId="5A1FF147" w14:textId="77777777" w:rsidR="005D7485" w:rsidRPr="00262BA4" w:rsidRDefault="005D7485" w:rsidP="005D1584">
      <w:pPr>
        <w:pStyle w:val="Body"/>
      </w:pPr>
      <w:r w:rsidRPr="00262BA4">
        <w:t>Reporting lines need to be established for the following project reports:</w:t>
      </w:r>
    </w:p>
    <w:p w14:paraId="16780B76" w14:textId="77777777" w:rsidR="005D7485" w:rsidRPr="00262BA4" w:rsidRDefault="005D7485" w:rsidP="00434678">
      <w:pPr>
        <w:pStyle w:val="Bullets"/>
        <w:numPr>
          <w:ilvl w:val="0"/>
          <w:numId w:val="74"/>
        </w:numPr>
        <w:rPr>
          <w:b/>
          <w:sz w:val="24"/>
          <w:szCs w:val="24"/>
        </w:rPr>
      </w:pPr>
      <w:r w:rsidRPr="00F11461">
        <w:rPr>
          <w:b/>
          <w:sz w:val="24"/>
          <w:szCs w:val="24"/>
        </w:rPr>
        <w:t>Project status reports</w:t>
      </w:r>
      <w:r>
        <w:rPr>
          <w:sz w:val="24"/>
          <w:szCs w:val="24"/>
        </w:rPr>
        <w:t>—</w:t>
      </w:r>
      <w:r w:rsidRPr="00262BA4">
        <w:rPr>
          <w:sz w:val="24"/>
          <w:szCs w:val="24"/>
        </w:rPr>
        <w:t>this report details the progress of the project including:</w:t>
      </w:r>
    </w:p>
    <w:p w14:paraId="165C591B" w14:textId="77777777" w:rsidR="005D7485" w:rsidRPr="00262BA4" w:rsidRDefault="005D7485" w:rsidP="00434678">
      <w:pPr>
        <w:pStyle w:val="Bullets2"/>
        <w:numPr>
          <w:ilvl w:val="0"/>
          <w:numId w:val="75"/>
        </w:numPr>
        <w:rPr>
          <w:sz w:val="24"/>
          <w:szCs w:val="24"/>
          <w:lang w:val="en-AU"/>
        </w:rPr>
      </w:pPr>
      <w:r w:rsidRPr="00262BA4">
        <w:rPr>
          <w:sz w:val="24"/>
          <w:szCs w:val="24"/>
        </w:rPr>
        <w:t>current status</w:t>
      </w:r>
    </w:p>
    <w:p w14:paraId="6FD30CDD" w14:textId="77777777" w:rsidR="005D7485" w:rsidRPr="00262BA4" w:rsidRDefault="005D7485" w:rsidP="00434678">
      <w:pPr>
        <w:pStyle w:val="Bullets2"/>
        <w:numPr>
          <w:ilvl w:val="0"/>
          <w:numId w:val="75"/>
        </w:numPr>
        <w:rPr>
          <w:sz w:val="24"/>
          <w:szCs w:val="24"/>
        </w:rPr>
      </w:pPr>
      <w:r w:rsidRPr="00262BA4">
        <w:rPr>
          <w:sz w:val="24"/>
          <w:szCs w:val="24"/>
        </w:rPr>
        <w:t>next steps necessary to move the project along</w:t>
      </w:r>
    </w:p>
    <w:p w14:paraId="0EA172FF" w14:textId="77777777" w:rsidR="005D7485" w:rsidRPr="00262BA4" w:rsidRDefault="005D7485" w:rsidP="00434678">
      <w:pPr>
        <w:pStyle w:val="Bullets2"/>
        <w:numPr>
          <w:ilvl w:val="0"/>
          <w:numId w:val="75"/>
        </w:numPr>
        <w:rPr>
          <w:sz w:val="24"/>
          <w:szCs w:val="24"/>
        </w:rPr>
      </w:pPr>
      <w:r w:rsidRPr="00262BA4">
        <w:rPr>
          <w:sz w:val="24"/>
          <w:szCs w:val="24"/>
        </w:rPr>
        <w:t>any obstacles or problems that are preventing progress</w:t>
      </w:r>
    </w:p>
    <w:p w14:paraId="62C56C16" w14:textId="77777777" w:rsidR="005D7485" w:rsidRPr="00262BA4" w:rsidRDefault="005D7485" w:rsidP="00434678">
      <w:pPr>
        <w:pStyle w:val="Bullets2"/>
        <w:numPr>
          <w:ilvl w:val="0"/>
          <w:numId w:val="75"/>
        </w:numPr>
        <w:rPr>
          <w:sz w:val="24"/>
          <w:szCs w:val="24"/>
        </w:rPr>
      </w:pPr>
      <w:r w:rsidRPr="00262BA4">
        <w:rPr>
          <w:sz w:val="24"/>
          <w:szCs w:val="24"/>
        </w:rPr>
        <w:t>key metrics of the project</w:t>
      </w:r>
    </w:p>
    <w:p w14:paraId="4AD084D3" w14:textId="77777777" w:rsidR="005D7485" w:rsidRPr="00262BA4" w:rsidRDefault="005D7485" w:rsidP="00434678">
      <w:pPr>
        <w:pStyle w:val="Bullets"/>
        <w:numPr>
          <w:ilvl w:val="0"/>
          <w:numId w:val="74"/>
        </w:numPr>
        <w:rPr>
          <w:sz w:val="24"/>
          <w:szCs w:val="24"/>
        </w:rPr>
      </w:pPr>
      <w:r w:rsidRPr="00F11461">
        <w:rPr>
          <w:b/>
          <w:sz w:val="24"/>
          <w:szCs w:val="24"/>
        </w:rPr>
        <w:t>Risk register</w:t>
      </w:r>
      <w:r>
        <w:rPr>
          <w:sz w:val="24"/>
          <w:szCs w:val="24"/>
        </w:rPr>
        <w:t>—</w:t>
      </w:r>
      <w:r w:rsidRPr="00262BA4">
        <w:rPr>
          <w:sz w:val="24"/>
          <w:szCs w:val="24"/>
        </w:rPr>
        <w:t>self-explanatory, the risk register is an ongoing document that reports the following:</w:t>
      </w:r>
    </w:p>
    <w:p w14:paraId="3C845DA8" w14:textId="77777777" w:rsidR="005D7485" w:rsidRPr="00262BA4" w:rsidRDefault="005D7485" w:rsidP="00434678">
      <w:pPr>
        <w:pStyle w:val="Bullets2"/>
        <w:numPr>
          <w:ilvl w:val="0"/>
          <w:numId w:val="76"/>
        </w:numPr>
        <w:rPr>
          <w:sz w:val="24"/>
          <w:szCs w:val="24"/>
        </w:rPr>
      </w:pPr>
      <w:r w:rsidRPr="00262BA4">
        <w:rPr>
          <w:sz w:val="24"/>
          <w:szCs w:val="24"/>
        </w:rPr>
        <w:t>potential risks to the life or progress of the project</w:t>
      </w:r>
    </w:p>
    <w:p w14:paraId="3D09C90D" w14:textId="77777777" w:rsidR="005D7485" w:rsidRPr="00262BA4" w:rsidRDefault="005D7485" w:rsidP="00434678">
      <w:pPr>
        <w:pStyle w:val="Bullets2"/>
        <w:numPr>
          <w:ilvl w:val="0"/>
          <w:numId w:val="76"/>
        </w:numPr>
        <w:rPr>
          <w:sz w:val="24"/>
          <w:szCs w:val="24"/>
        </w:rPr>
      </w:pPr>
      <w:r w:rsidRPr="00262BA4">
        <w:rPr>
          <w:sz w:val="24"/>
          <w:szCs w:val="24"/>
        </w:rPr>
        <w:t xml:space="preserve">the extent of the potential negative impact </w:t>
      </w:r>
      <w:r w:rsidRPr="00262BA4">
        <w:rPr>
          <w:noProof/>
          <w:sz w:val="24"/>
          <w:szCs w:val="24"/>
        </w:rPr>
        <w:t>on</w:t>
      </w:r>
      <w:r w:rsidRPr="00262BA4">
        <w:rPr>
          <w:sz w:val="24"/>
          <w:szCs w:val="24"/>
        </w:rPr>
        <w:t xml:space="preserve"> the project caused by the risks</w:t>
      </w:r>
    </w:p>
    <w:p w14:paraId="3B72DB74" w14:textId="77777777" w:rsidR="005D7485" w:rsidRDefault="005D7485" w:rsidP="00434678">
      <w:pPr>
        <w:pStyle w:val="Bullets2"/>
        <w:numPr>
          <w:ilvl w:val="0"/>
          <w:numId w:val="76"/>
        </w:numPr>
        <w:rPr>
          <w:sz w:val="24"/>
          <w:szCs w:val="24"/>
        </w:rPr>
      </w:pPr>
      <w:r w:rsidRPr="00262BA4">
        <w:rPr>
          <w:sz w:val="24"/>
          <w:szCs w:val="24"/>
        </w:rPr>
        <w:t>contingency plans to deal with the risks</w:t>
      </w:r>
    </w:p>
    <w:p w14:paraId="4E710081" w14:textId="77777777" w:rsidR="005D7485" w:rsidRPr="00262BA4" w:rsidRDefault="005D7485" w:rsidP="00434678">
      <w:pPr>
        <w:pStyle w:val="Bullets"/>
        <w:numPr>
          <w:ilvl w:val="0"/>
          <w:numId w:val="74"/>
        </w:numPr>
        <w:rPr>
          <w:sz w:val="24"/>
          <w:szCs w:val="24"/>
        </w:rPr>
      </w:pPr>
      <w:r w:rsidRPr="00F11461">
        <w:rPr>
          <w:b/>
          <w:sz w:val="24"/>
          <w:szCs w:val="24"/>
        </w:rPr>
        <w:t>Issue log</w:t>
      </w:r>
      <w:r w:rsidRPr="00262BA4">
        <w:rPr>
          <w:sz w:val="24"/>
          <w:szCs w:val="24"/>
        </w:rPr>
        <w:t>:</w:t>
      </w:r>
    </w:p>
    <w:p w14:paraId="602D2E2D" w14:textId="77777777" w:rsidR="005D7485" w:rsidRPr="00262BA4" w:rsidRDefault="005D7485" w:rsidP="00434678">
      <w:pPr>
        <w:pStyle w:val="Bullets2"/>
        <w:numPr>
          <w:ilvl w:val="0"/>
          <w:numId w:val="76"/>
        </w:numPr>
        <w:rPr>
          <w:sz w:val="24"/>
          <w:szCs w:val="24"/>
        </w:rPr>
      </w:pPr>
      <w:r w:rsidRPr="00262BA4">
        <w:rPr>
          <w:sz w:val="24"/>
          <w:szCs w:val="24"/>
        </w:rPr>
        <w:t xml:space="preserve">a document that reports and records risks that have </w:t>
      </w:r>
      <w:r w:rsidRPr="00262BA4">
        <w:rPr>
          <w:noProof/>
          <w:sz w:val="24"/>
          <w:szCs w:val="24"/>
        </w:rPr>
        <w:t>been realised</w:t>
      </w:r>
      <w:r w:rsidRPr="00262BA4">
        <w:rPr>
          <w:sz w:val="24"/>
          <w:szCs w:val="24"/>
        </w:rPr>
        <w:t xml:space="preserve"> and unexpected events that have occurred and interrupted the project</w:t>
      </w:r>
    </w:p>
    <w:p w14:paraId="405161F8" w14:textId="77777777" w:rsidR="005D7485" w:rsidRPr="00262BA4" w:rsidRDefault="005D7485" w:rsidP="00434678">
      <w:pPr>
        <w:pStyle w:val="Bullets2"/>
        <w:numPr>
          <w:ilvl w:val="0"/>
          <w:numId w:val="76"/>
        </w:numPr>
        <w:rPr>
          <w:sz w:val="24"/>
          <w:szCs w:val="24"/>
        </w:rPr>
      </w:pPr>
      <w:r w:rsidRPr="00262BA4">
        <w:rPr>
          <w:sz w:val="24"/>
          <w:szCs w:val="24"/>
        </w:rPr>
        <w:t xml:space="preserve">it documents the way in which the incident has </w:t>
      </w:r>
      <w:r w:rsidRPr="00262BA4">
        <w:rPr>
          <w:noProof/>
          <w:sz w:val="24"/>
          <w:szCs w:val="24"/>
        </w:rPr>
        <w:t>been dealt</w:t>
      </w:r>
      <w:r w:rsidRPr="00262BA4">
        <w:rPr>
          <w:sz w:val="24"/>
          <w:szCs w:val="24"/>
        </w:rPr>
        <w:t xml:space="preserve"> and the impact it has had on the project</w:t>
      </w:r>
    </w:p>
    <w:p w14:paraId="0D2836F9" w14:textId="77777777" w:rsidR="005D7485" w:rsidRPr="00262BA4" w:rsidRDefault="005D7485" w:rsidP="00434678">
      <w:pPr>
        <w:pStyle w:val="Bullets2"/>
        <w:numPr>
          <w:ilvl w:val="0"/>
          <w:numId w:val="76"/>
        </w:numPr>
        <w:rPr>
          <w:sz w:val="24"/>
          <w:szCs w:val="24"/>
        </w:rPr>
      </w:pPr>
      <w:r w:rsidRPr="00262BA4">
        <w:rPr>
          <w:sz w:val="24"/>
          <w:szCs w:val="24"/>
        </w:rPr>
        <w:t>the accuracy of these reports is important for auditing purposes</w:t>
      </w:r>
    </w:p>
    <w:p w14:paraId="5AD193B2" w14:textId="77777777" w:rsidR="005D7485" w:rsidRPr="00262BA4" w:rsidRDefault="005D7485" w:rsidP="00434678">
      <w:pPr>
        <w:pStyle w:val="Bullets"/>
        <w:numPr>
          <w:ilvl w:val="0"/>
          <w:numId w:val="77"/>
        </w:numPr>
        <w:rPr>
          <w:sz w:val="24"/>
          <w:szCs w:val="24"/>
        </w:rPr>
      </w:pPr>
      <w:r w:rsidRPr="00F11461">
        <w:rPr>
          <w:b/>
          <w:sz w:val="24"/>
          <w:szCs w:val="24"/>
        </w:rPr>
        <w:t>Executive summary</w:t>
      </w:r>
      <w:r>
        <w:rPr>
          <w:sz w:val="24"/>
          <w:szCs w:val="24"/>
        </w:rPr>
        <w:t>—</w:t>
      </w:r>
      <w:r w:rsidRPr="00262BA4">
        <w:rPr>
          <w:sz w:val="24"/>
          <w:szCs w:val="24"/>
        </w:rPr>
        <w:t xml:space="preserve">a detailed report that provides </w:t>
      </w:r>
      <w:r w:rsidRPr="00262BA4">
        <w:rPr>
          <w:noProof/>
          <w:sz w:val="24"/>
          <w:szCs w:val="24"/>
        </w:rPr>
        <w:t>in-depth</w:t>
      </w:r>
      <w:r w:rsidRPr="00262BA4">
        <w:rPr>
          <w:sz w:val="24"/>
          <w:szCs w:val="24"/>
        </w:rPr>
        <w:t xml:space="preserve"> information about the status of the whole project and the impact it is envisaged to have on the bottom line of the organisation</w:t>
      </w:r>
    </w:p>
    <w:p w14:paraId="351BF812" w14:textId="77777777" w:rsidR="005D7485" w:rsidRDefault="005D7485" w:rsidP="00434678">
      <w:pPr>
        <w:pStyle w:val="Bullets"/>
        <w:numPr>
          <w:ilvl w:val="0"/>
          <w:numId w:val="77"/>
        </w:numPr>
      </w:pPr>
      <w:r w:rsidRPr="00F11461">
        <w:rPr>
          <w:b/>
          <w:sz w:val="24"/>
          <w:szCs w:val="24"/>
        </w:rPr>
        <w:t xml:space="preserve">Everything else </w:t>
      </w:r>
      <w:r w:rsidRPr="00F11461">
        <w:rPr>
          <w:b/>
          <w:noProof/>
          <w:sz w:val="24"/>
          <w:szCs w:val="24"/>
        </w:rPr>
        <w:t>report</w:t>
      </w:r>
      <w:r>
        <w:rPr>
          <w:sz w:val="24"/>
          <w:szCs w:val="24"/>
        </w:rPr>
        <w:t>—</w:t>
      </w:r>
      <w:r w:rsidRPr="00262BA4">
        <w:rPr>
          <w:sz w:val="24"/>
          <w:szCs w:val="24"/>
        </w:rPr>
        <w:t xml:space="preserve">these reports are specific to </w:t>
      </w:r>
      <w:r w:rsidRPr="00262BA4">
        <w:rPr>
          <w:noProof/>
          <w:sz w:val="24"/>
          <w:szCs w:val="24"/>
        </w:rPr>
        <w:t>each</w:t>
      </w:r>
      <w:r w:rsidRPr="00262BA4">
        <w:rPr>
          <w:sz w:val="24"/>
          <w:szCs w:val="24"/>
        </w:rPr>
        <w:t xml:space="preserve"> project and can be about anything and everything associated with it.</w:t>
      </w:r>
      <w:r>
        <w:t xml:space="preserve"> </w:t>
      </w:r>
    </w:p>
    <w:p w14:paraId="15A34EE2" w14:textId="77777777" w:rsidR="00D05DC2" w:rsidRDefault="00D05DC2">
      <w:pPr>
        <w:rPr>
          <w:rFonts w:eastAsia="Times New Roman" w:cstheme="minorHAnsi"/>
          <w:b/>
          <w:noProof/>
          <w:color w:val="6260B8"/>
          <w:kern w:val="22"/>
          <w:sz w:val="32"/>
          <w:szCs w:val="32"/>
          <w:lang w:eastAsia="en-AU"/>
        </w:rPr>
      </w:pPr>
      <w:bookmarkStart w:id="112" w:name="_Toc418505192"/>
      <w:bookmarkStart w:id="113" w:name="_Toc413320568"/>
      <w:bookmarkStart w:id="114" w:name="_Toc20742489"/>
      <w:bookmarkStart w:id="115" w:name="_Toc22727368"/>
      <w:r>
        <w:br w:type="page"/>
      </w:r>
    </w:p>
    <w:p w14:paraId="22BD2329" w14:textId="5FECD2E8" w:rsidR="00A35C06" w:rsidRDefault="00A35C06" w:rsidP="004764F2">
      <w:pPr>
        <w:pStyle w:val="Heading4"/>
      </w:pPr>
      <w:r>
        <w:lastRenderedPageBreak/>
        <w:t>Project manager</w:t>
      </w:r>
    </w:p>
    <w:p w14:paraId="1B63FE27" w14:textId="65F65F31" w:rsidR="00A35C06" w:rsidRPr="00A35C06" w:rsidRDefault="00A35C06" w:rsidP="005D1584">
      <w:pPr>
        <w:pStyle w:val="Body"/>
        <w:rPr>
          <w:lang w:eastAsia="en-AU"/>
        </w:rPr>
      </w:pPr>
      <w:r w:rsidRPr="00A35C06">
        <w:rPr>
          <w:lang w:eastAsia="en-AU"/>
        </w:rPr>
        <w:t>The Project Manager is responsible to lead, motivate, support and manage a project team for optimal individual and team performance to achieve the overall objective of the project. As Project Manager</w:t>
      </w:r>
      <w:r w:rsidR="005F46A0">
        <w:rPr>
          <w:lang w:eastAsia="en-AU"/>
        </w:rPr>
        <w:t>,</w:t>
      </w:r>
      <w:r w:rsidRPr="00A35C06">
        <w:rPr>
          <w:lang w:eastAsia="en-AU"/>
        </w:rPr>
        <w:t xml:space="preserve"> you will use your communication skills to ensure there is a shared understanding of project roles and expectations and take action to ensure project team members are clear about their responsibilities and the project requirements.</w:t>
      </w:r>
    </w:p>
    <w:p w14:paraId="0D088D4E" w14:textId="7FB24DC2" w:rsidR="005D7485" w:rsidRDefault="004764F2" w:rsidP="004764F2">
      <w:pPr>
        <w:pStyle w:val="Heading4"/>
      </w:pPr>
      <w:r>
        <w:t>Project team members (s</w:t>
      </w:r>
      <w:r w:rsidR="005D7485">
        <w:t>ubordinates</w:t>
      </w:r>
      <w:bookmarkEnd w:id="112"/>
      <w:bookmarkEnd w:id="113"/>
      <w:bookmarkEnd w:id="114"/>
      <w:bookmarkEnd w:id="115"/>
      <w:r>
        <w:t>)</w:t>
      </w:r>
    </w:p>
    <w:p w14:paraId="1C2196BF" w14:textId="77777777" w:rsidR="005D7485" w:rsidRDefault="005D7485" w:rsidP="005D7485">
      <w:pPr>
        <w:pStyle w:val="Body"/>
      </w:pPr>
      <w:r>
        <w:t xml:space="preserve">Subordinates are the people that make up the project team; the employees, the contractors, the subcontractors, and possibly volunteers, and are the people who get the job done. They may consist of general assistants, team leaders, middle managers and departmental managers, depending on the size of your organisation. They may </w:t>
      </w:r>
      <w:r w:rsidRPr="003C509B">
        <w:rPr>
          <w:noProof/>
        </w:rPr>
        <w:t>be outsourced</w:t>
      </w:r>
      <w:r>
        <w:t xml:space="preserve"> third parties. It is important that each member of the project team has their role and responsibilities made clear to them at the start of the project. </w:t>
      </w:r>
    </w:p>
    <w:p w14:paraId="79A0DE99" w14:textId="77777777" w:rsidR="00A35C06" w:rsidRPr="00C91D1B" w:rsidRDefault="00A35C06" w:rsidP="004764F2">
      <w:pPr>
        <w:pStyle w:val="Heading4"/>
      </w:pPr>
      <w:r w:rsidRPr="00C91D1B">
        <w:t>Organisation chart</w:t>
      </w:r>
    </w:p>
    <w:p w14:paraId="67E6BB0A" w14:textId="11FB7735" w:rsidR="005D7485" w:rsidRDefault="004764F2" w:rsidP="005D1584">
      <w:pPr>
        <w:pStyle w:val="Body"/>
      </w:pPr>
      <w:r w:rsidRPr="004764F2">
        <w:t>An organisational chart depicts the structure of an organisation's authority and hierarchy. It shows the relationships between each role of the organisation. They usually show the director at the top followed by senior management, middle management and employees at the bottom. It can be used to map out roles and responsibilities of each department and member of the project team. You might have organisational charts for different functions within the project.</w:t>
      </w:r>
    </w:p>
    <w:p w14:paraId="14A7B626" w14:textId="5979EE32" w:rsidR="005D7485" w:rsidRPr="00A35C06" w:rsidRDefault="00A35C06" w:rsidP="004764F2">
      <w:pPr>
        <w:pStyle w:val="Body"/>
        <w:jc w:val="center"/>
      </w:pPr>
      <w:r>
        <w:rPr>
          <w:noProof/>
          <w:lang w:eastAsia="en-AU"/>
        </w:rPr>
        <w:drawing>
          <wp:inline distT="0" distB="0" distL="0" distR="0" wp14:anchorId="35B3EC5A" wp14:editId="1F1D5A91">
            <wp:extent cx="5419920" cy="3613279"/>
            <wp:effectExtent l="0" t="0" r="9525" b="6350"/>
            <wp:docPr id="225" name="Picture 225" descr="Organisational chart with Director at level 1 at the top. Three level two roles report to the director with level 3 roles under each. Level 3 roles of PR/Brand Communication, Social Media and Design report to level 2 Manager Marketing. Level 3 roles of Sales and Customer Services report to level 2 Manager Accounts. Level 3 roles of Webiste, Networking and Help Desk report to Level 2 Manager IT Support." title="Organisational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BSBPMG522_L3_Org_Chart_jpg.png"/>
                    <pic:cNvPicPr/>
                  </pic:nvPicPr>
                  <pic:blipFill>
                    <a:blip r:embed="rId45">
                      <a:extLst>
                        <a:ext uri="{28A0092B-C50C-407E-A947-70E740481C1C}">
                          <a14:useLocalDpi xmlns:a14="http://schemas.microsoft.com/office/drawing/2010/main" val="0"/>
                        </a:ext>
                      </a:extLst>
                    </a:blip>
                    <a:stretch>
                      <a:fillRect/>
                    </a:stretch>
                  </pic:blipFill>
                  <pic:spPr>
                    <a:xfrm>
                      <a:off x="0" y="0"/>
                      <a:ext cx="5457068" cy="3638045"/>
                    </a:xfrm>
                    <a:prstGeom prst="rect">
                      <a:avLst/>
                    </a:prstGeom>
                  </pic:spPr>
                </pic:pic>
              </a:graphicData>
            </a:graphic>
          </wp:inline>
        </w:drawing>
      </w:r>
    </w:p>
    <w:p w14:paraId="4660D63C" w14:textId="253BA17F" w:rsidR="00D05DC2" w:rsidRPr="005F46A0" w:rsidRDefault="00A35C06">
      <w:pPr>
        <w:rPr>
          <w:rFonts w:eastAsia="Times New Roman" w:cstheme="minorHAnsi"/>
          <w:b/>
          <w:noProof/>
          <w:color w:val="808080" w:themeColor="background1" w:themeShade="80"/>
          <w:kern w:val="22"/>
          <w:sz w:val="22"/>
          <w:szCs w:val="28"/>
          <w:lang w:eastAsia="en-AU"/>
        </w:rPr>
      </w:pPr>
      <w:r w:rsidRPr="005F46A0">
        <w:rPr>
          <w:color w:val="808080" w:themeColor="background1" w:themeShade="80"/>
          <w:sz w:val="20"/>
        </w:rPr>
        <w:t>© TAFE NSW 2019</w:t>
      </w:r>
      <w:r w:rsidR="005F46A0" w:rsidRPr="005F46A0">
        <w:rPr>
          <w:color w:val="808080" w:themeColor="background1" w:themeShade="80"/>
          <w:sz w:val="20"/>
        </w:rPr>
        <w:t xml:space="preserve"> Organisational chart</w:t>
      </w:r>
      <w:r w:rsidR="00D05DC2" w:rsidRPr="005F46A0">
        <w:rPr>
          <w:color w:val="808080" w:themeColor="background1" w:themeShade="80"/>
          <w:sz w:val="20"/>
        </w:rPr>
        <w:br w:type="page"/>
      </w:r>
    </w:p>
    <w:p w14:paraId="75046F64" w14:textId="77777777" w:rsidR="004764F2" w:rsidRDefault="004764F2" w:rsidP="004764F2">
      <w:pPr>
        <w:pStyle w:val="Body"/>
      </w:pPr>
      <w:r w:rsidRPr="004764F2">
        <w:lastRenderedPageBreak/>
        <w:t xml:space="preserve">Alternatively, a project could create a Responsibility/Accountability matrix to illustrate which team members have which responsibilities and activities. Examples of project team structures are located in Section 2.1 and Appendix A of the </w:t>
      </w:r>
      <w:hyperlink r:id="rId46" w:history="1">
        <w:r w:rsidRPr="004764F2">
          <w:rPr>
            <w:rStyle w:val="Hyperlink"/>
          </w:rPr>
          <w:t>Plan2Go Project Plan template</w:t>
        </w:r>
      </w:hyperlink>
      <w:r>
        <w:t xml:space="preserve"> </w:t>
      </w:r>
      <w:r w:rsidRPr="004764F2">
        <w:rPr>
          <w:i/>
          <w:sz w:val="22"/>
        </w:rPr>
        <w:t>(http://plan2go.nctafe.edu.au/Security/login?BackURL=%2Fintranet%2Fdocument-library%2F%3Fcat%3D7368)</w:t>
      </w:r>
      <w:r w:rsidRPr="004764F2">
        <w:t xml:space="preserve">. You may be required to log in using your TAFE credentials. </w:t>
      </w:r>
    </w:p>
    <w:p w14:paraId="002083B4" w14:textId="797412DC" w:rsidR="005D7485" w:rsidRDefault="005D7485" w:rsidP="004764F2">
      <w:pPr>
        <w:pStyle w:val="Heading3"/>
        <w:rPr>
          <w:u w:val="single"/>
          <w:lang w:eastAsia="en-US"/>
        </w:rPr>
      </w:pPr>
      <w:r w:rsidRPr="00212CC3">
        <w:t>Work breakdown structure (WBS</w:t>
      </w:r>
      <w:r>
        <w:rPr>
          <w:u w:val="single"/>
        </w:rPr>
        <w:t>)</w:t>
      </w:r>
    </w:p>
    <w:p w14:paraId="7A692D9C" w14:textId="77777777" w:rsidR="005D7485" w:rsidRDefault="005D7485" w:rsidP="005D1584">
      <w:pPr>
        <w:pStyle w:val="Body"/>
      </w:pPr>
      <w:r>
        <w:t xml:space="preserve">A WBS is a way of breaking down the project into smaller, manageable sections </w:t>
      </w:r>
      <w:r w:rsidRPr="003C509B">
        <w:rPr>
          <w:noProof/>
        </w:rPr>
        <w:t>in order to</w:t>
      </w:r>
      <w:r>
        <w:t xml:space="preserve"> identify the resources needed for each activity and to allocate roles and responsibilities for each project team and member. Making it a visible diagram, like the organisational chart </w:t>
      </w:r>
      <w:r w:rsidRPr="00A451FC">
        <w:rPr>
          <w:noProof/>
        </w:rPr>
        <w:t>above,</w:t>
      </w:r>
      <w:r>
        <w:t xml:space="preserve"> ensures that subordinates know their roles and responsibilities. It also enables you to identify potential risks in each section and put in place contingency plans should the risk be realised.</w:t>
      </w:r>
    </w:p>
    <w:p w14:paraId="34400AAF" w14:textId="77777777" w:rsidR="005D7485" w:rsidRDefault="005D7485" w:rsidP="004764F2">
      <w:pPr>
        <w:pStyle w:val="Heading3"/>
        <w:rPr>
          <w:lang w:eastAsia="en-US"/>
        </w:rPr>
      </w:pPr>
      <w:bookmarkStart w:id="116" w:name="_Toc418505193"/>
      <w:bookmarkStart w:id="117" w:name="_Toc413320569"/>
      <w:bookmarkStart w:id="118" w:name="_Toc20742490"/>
      <w:bookmarkStart w:id="119" w:name="_Toc22727369"/>
      <w:r>
        <w:t>Task descriptions</w:t>
      </w:r>
      <w:bookmarkEnd w:id="116"/>
      <w:bookmarkEnd w:id="117"/>
      <w:bookmarkEnd w:id="118"/>
      <w:bookmarkEnd w:id="119"/>
    </w:p>
    <w:p w14:paraId="17E6A3A8" w14:textId="77777777" w:rsidR="005D7485" w:rsidRPr="00301199" w:rsidRDefault="005D7485" w:rsidP="005D1584">
      <w:pPr>
        <w:pStyle w:val="Body"/>
      </w:pPr>
      <w:r w:rsidRPr="00301199">
        <w:t xml:space="preserve">Within a </w:t>
      </w:r>
      <w:r w:rsidRPr="00301199">
        <w:rPr>
          <w:noProof/>
        </w:rPr>
        <w:t>project,</w:t>
      </w:r>
      <w:r w:rsidRPr="00301199">
        <w:t xml:space="preserve"> task descriptions could be written for a variety of purposes including:</w:t>
      </w:r>
    </w:p>
    <w:p w14:paraId="062133D5" w14:textId="77777777" w:rsidR="005D7485" w:rsidRPr="00301199" w:rsidRDefault="005D7485" w:rsidP="00434678">
      <w:pPr>
        <w:pStyle w:val="Body"/>
        <w:numPr>
          <w:ilvl w:val="0"/>
          <w:numId w:val="78"/>
        </w:numPr>
      </w:pPr>
      <w:r w:rsidRPr="00301199">
        <w:t>Specific project activities</w:t>
      </w:r>
    </w:p>
    <w:p w14:paraId="42CE3703" w14:textId="77777777" w:rsidR="005D7485" w:rsidRPr="00301199" w:rsidRDefault="005D7485" w:rsidP="00434678">
      <w:pPr>
        <w:pStyle w:val="Body"/>
        <w:numPr>
          <w:ilvl w:val="0"/>
          <w:numId w:val="78"/>
        </w:numPr>
      </w:pPr>
      <w:r w:rsidRPr="00301199">
        <w:t>Evaluations and reporting on project activities and progress</w:t>
      </w:r>
    </w:p>
    <w:p w14:paraId="7C21569D" w14:textId="77777777" w:rsidR="005D7485" w:rsidRPr="00301199" w:rsidRDefault="005D7485" w:rsidP="00434678">
      <w:pPr>
        <w:pStyle w:val="Body"/>
        <w:numPr>
          <w:ilvl w:val="0"/>
          <w:numId w:val="78"/>
        </w:numPr>
      </w:pPr>
      <w:r w:rsidRPr="00301199">
        <w:t>Job descriptions for individuals that determine their roles and responsibilities including all stakeholders</w:t>
      </w:r>
    </w:p>
    <w:p w14:paraId="2604ADC9" w14:textId="77777777" w:rsidR="005D7485" w:rsidRPr="00301199" w:rsidRDefault="005D7485" w:rsidP="00434678">
      <w:pPr>
        <w:pStyle w:val="Body"/>
        <w:numPr>
          <w:ilvl w:val="0"/>
          <w:numId w:val="78"/>
        </w:numPr>
      </w:pPr>
      <w:r w:rsidRPr="00301199">
        <w:t xml:space="preserve">Task descriptions for use on requests for quotation, proposal, or tender </w:t>
      </w:r>
      <w:r w:rsidRPr="00301199">
        <w:rPr>
          <w:noProof/>
        </w:rPr>
        <w:t>in order to</w:t>
      </w:r>
      <w:r w:rsidRPr="00301199">
        <w:t xml:space="preserve"> furnish potential suppliers with sufficient information about the brief.</w:t>
      </w:r>
    </w:p>
    <w:p w14:paraId="1C8BCF77" w14:textId="77777777" w:rsidR="005D7485" w:rsidRPr="00301199" w:rsidRDefault="005D7485" w:rsidP="005D7485">
      <w:pPr>
        <w:pStyle w:val="Body"/>
      </w:pPr>
      <w:r w:rsidRPr="00301199">
        <w:t>Deciding who should write each task description should take into account their knowledge on the subject and their authority within the organisation. For example, a procurement officer would not write a task description for the communications team</w:t>
      </w:r>
    </w:p>
    <w:p w14:paraId="3AA2BABC" w14:textId="77777777" w:rsidR="005D7485" w:rsidRDefault="005D7485" w:rsidP="004764F2">
      <w:pPr>
        <w:pStyle w:val="Heading3"/>
      </w:pPr>
      <w:bookmarkStart w:id="120" w:name="_Toc418505194"/>
      <w:bookmarkStart w:id="121" w:name="_Toc413320570"/>
      <w:bookmarkStart w:id="122" w:name="_Toc20742491"/>
      <w:bookmarkStart w:id="123" w:name="_Toc22727370"/>
      <w:r>
        <w:t>Team culture values</w:t>
      </w:r>
      <w:bookmarkEnd w:id="120"/>
      <w:bookmarkEnd w:id="121"/>
      <w:bookmarkEnd w:id="122"/>
      <w:bookmarkEnd w:id="123"/>
    </w:p>
    <w:p w14:paraId="0FE2821C" w14:textId="77777777" w:rsidR="005D7485" w:rsidRDefault="005D7485" w:rsidP="005D1584">
      <w:pPr>
        <w:pStyle w:val="Body"/>
      </w:pPr>
      <w:r>
        <w:t xml:space="preserve">Determining and promoting team culture values is an important role within a project team to ensure that each member of the team is working towards common goals with the same positive work ethic. The team culture values can also </w:t>
      </w:r>
      <w:r w:rsidRPr="003C509B">
        <w:rPr>
          <w:noProof/>
        </w:rPr>
        <w:t>be described</w:t>
      </w:r>
      <w:r>
        <w:t xml:space="preserve"> as a code of conduct or business ethics which determines the expectations of acceptable behaviour and underpins the core values of the organisation.</w:t>
      </w:r>
    </w:p>
    <w:p w14:paraId="7FA62E68" w14:textId="77777777" w:rsidR="005D7485" w:rsidRDefault="005D7485" w:rsidP="005D1584">
      <w:pPr>
        <w:pStyle w:val="Body"/>
      </w:pPr>
      <w:r>
        <w:t xml:space="preserve">Business ethics are the moral principles that govern an organisation to ensure corporate responsibility, quality assurance and customer satisfaction. When combined, a code of conduct and business ethics defines the morality of an organisation and sets the standard for the behaviour and work ethic of its members. It should incorporate that all members of the </w:t>
      </w:r>
      <w:r>
        <w:lastRenderedPageBreak/>
        <w:t xml:space="preserve">organisation will </w:t>
      </w:r>
      <w:r w:rsidRPr="003C509B">
        <w:rPr>
          <w:noProof/>
        </w:rPr>
        <w:t>be given</w:t>
      </w:r>
      <w:r>
        <w:t xml:space="preserve"> equal opportunities and treated equally and fairly regardless of any differences.</w:t>
      </w:r>
    </w:p>
    <w:p w14:paraId="254F3B80" w14:textId="77777777" w:rsidR="005D7485" w:rsidRDefault="005D7485" w:rsidP="005D1584">
      <w:pPr>
        <w:pStyle w:val="Body"/>
      </w:pPr>
      <w:r>
        <w:t xml:space="preserve">A code of conduct and business ethics policy will normally be a written document that can </w:t>
      </w:r>
      <w:r w:rsidRPr="003C509B">
        <w:rPr>
          <w:noProof/>
        </w:rPr>
        <w:t>be easily accessed</w:t>
      </w:r>
      <w:r>
        <w:t xml:space="preserve"> by all members of the organisation. It should form part of the induction process for all new employees and </w:t>
      </w:r>
      <w:r w:rsidRPr="003C509B">
        <w:rPr>
          <w:noProof/>
        </w:rPr>
        <w:t>be used</w:t>
      </w:r>
      <w:r>
        <w:t xml:space="preserve"> for existing employees for refresher training at regular intervals.</w:t>
      </w:r>
    </w:p>
    <w:p w14:paraId="6BAA70BE" w14:textId="77777777" w:rsidR="005D7485" w:rsidRDefault="005D7485" w:rsidP="005D1584">
      <w:pPr>
        <w:pStyle w:val="Body"/>
      </w:pPr>
      <w:r>
        <w:t xml:space="preserve">A code of conduct and business ethics policy must be enforced consistently if it is to have any effect or if it is going to be valued by those it governs. If employees that breach the code in any way are not dealt with accordingly, other employees will have no faith in the system and may lead to increased unethical behaviour. </w:t>
      </w:r>
    </w:p>
    <w:p w14:paraId="0D7C14F5" w14:textId="77777777" w:rsidR="005D7485" w:rsidRPr="00343D4C" w:rsidRDefault="005D7485" w:rsidP="005D7485">
      <w:pPr>
        <w:pStyle w:val="Heading4"/>
      </w:pPr>
      <w:r w:rsidRPr="00343D4C">
        <w:t>Determining team culture values</w:t>
      </w:r>
    </w:p>
    <w:p w14:paraId="6C3CB632" w14:textId="77777777" w:rsidR="005D7485" w:rsidRPr="00301199" w:rsidRDefault="005D7485" w:rsidP="005D1584">
      <w:pPr>
        <w:pStyle w:val="Body"/>
      </w:pPr>
      <w:r w:rsidRPr="00301199">
        <w:t xml:space="preserve">When deciding upon what the team culture values will be, the team must be consulted and be an integral part of establishing and agreeing on the values. If the team culture values are not their own, based </w:t>
      </w:r>
      <w:r w:rsidRPr="00301199">
        <w:rPr>
          <w:noProof/>
        </w:rPr>
        <w:t>on</w:t>
      </w:r>
      <w:r w:rsidRPr="00301199">
        <w:t xml:space="preserve"> their experiences in the workplace, and do not reflect what they believe to be important, they will have a negative and demotivating impact on the workforce. The person tasked with establishing and promoting the values should be someone in authority but in touch with the project team at ground level whom the team respects and should embody all of the core values important to the team. </w:t>
      </w:r>
    </w:p>
    <w:p w14:paraId="70268908" w14:textId="77777777" w:rsidR="005D7485" w:rsidRPr="00301199" w:rsidRDefault="005D7485" w:rsidP="005D1584">
      <w:pPr>
        <w:pStyle w:val="Body"/>
      </w:pPr>
      <w:r w:rsidRPr="00301199">
        <w:t xml:space="preserve">Team culture values will vary according to each </w:t>
      </w:r>
      <w:r w:rsidRPr="00301199">
        <w:rPr>
          <w:noProof/>
        </w:rPr>
        <w:t>organisation,</w:t>
      </w:r>
      <w:r w:rsidRPr="00301199">
        <w:t xml:space="preserve"> but general values include:</w:t>
      </w:r>
    </w:p>
    <w:p w14:paraId="1163F544" w14:textId="77777777" w:rsidR="005D7485" w:rsidRPr="00301199" w:rsidRDefault="005D7485" w:rsidP="00434678">
      <w:pPr>
        <w:pStyle w:val="Body"/>
        <w:numPr>
          <w:ilvl w:val="0"/>
          <w:numId w:val="80"/>
        </w:numPr>
      </w:pPr>
      <w:r w:rsidRPr="00301199">
        <w:t>accountability and responsibility for own actions</w:t>
      </w:r>
    </w:p>
    <w:p w14:paraId="42C4E0D5" w14:textId="77777777" w:rsidR="005D7485" w:rsidRPr="00301199" w:rsidRDefault="005D7485" w:rsidP="00434678">
      <w:pPr>
        <w:pStyle w:val="Body"/>
        <w:numPr>
          <w:ilvl w:val="0"/>
          <w:numId w:val="80"/>
        </w:numPr>
      </w:pPr>
      <w:r w:rsidRPr="00301199">
        <w:t>integrity</w:t>
      </w:r>
    </w:p>
    <w:p w14:paraId="15F22EE3" w14:textId="77777777" w:rsidR="005D7485" w:rsidRPr="00301199" w:rsidRDefault="005D7485" w:rsidP="00434678">
      <w:pPr>
        <w:pStyle w:val="Body"/>
        <w:numPr>
          <w:ilvl w:val="0"/>
          <w:numId w:val="80"/>
        </w:numPr>
      </w:pPr>
      <w:r w:rsidRPr="00301199">
        <w:t>respect</w:t>
      </w:r>
    </w:p>
    <w:p w14:paraId="06FD7656" w14:textId="4A7E00F9" w:rsidR="005D7485" w:rsidRPr="00301199" w:rsidRDefault="005D7485" w:rsidP="00434678">
      <w:pPr>
        <w:pStyle w:val="Body"/>
        <w:numPr>
          <w:ilvl w:val="0"/>
          <w:numId w:val="80"/>
        </w:numPr>
      </w:pPr>
      <w:r w:rsidRPr="00301199">
        <w:t xml:space="preserve">maintaining </w:t>
      </w:r>
      <w:r w:rsidR="005F46A0">
        <w:t xml:space="preserve">a </w:t>
      </w:r>
      <w:r w:rsidRPr="00301199">
        <w:t>healthy work-life balance</w:t>
      </w:r>
    </w:p>
    <w:p w14:paraId="44B179BD" w14:textId="77777777" w:rsidR="005D7485" w:rsidRPr="00301199" w:rsidRDefault="005D7485" w:rsidP="00434678">
      <w:pPr>
        <w:pStyle w:val="Body"/>
        <w:numPr>
          <w:ilvl w:val="0"/>
          <w:numId w:val="80"/>
        </w:numPr>
      </w:pPr>
      <w:r w:rsidRPr="00301199">
        <w:t>collaboration and empowerment</w:t>
      </w:r>
    </w:p>
    <w:p w14:paraId="67981FD9" w14:textId="77777777" w:rsidR="005D7485" w:rsidRPr="00301199" w:rsidRDefault="005D7485" w:rsidP="00434678">
      <w:pPr>
        <w:pStyle w:val="Body"/>
        <w:numPr>
          <w:ilvl w:val="0"/>
          <w:numId w:val="80"/>
        </w:numPr>
      </w:pPr>
      <w:r w:rsidRPr="00301199">
        <w:t>quality</w:t>
      </w:r>
    </w:p>
    <w:p w14:paraId="520AC004" w14:textId="77777777" w:rsidR="005D7485" w:rsidRPr="00301199" w:rsidRDefault="005D7485" w:rsidP="00434678">
      <w:pPr>
        <w:pStyle w:val="Body"/>
        <w:numPr>
          <w:ilvl w:val="0"/>
          <w:numId w:val="80"/>
        </w:numPr>
      </w:pPr>
      <w:r w:rsidRPr="00301199">
        <w:t>community, embracing diversity, equal opportunities for all</w:t>
      </w:r>
    </w:p>
    <w:p w14:paraId="017540C9" w14:textId="77777777" w:rsidR="005D7485" w:rsidRPr="00301199" w:rsidRDefault="005D7485" w:rsidP="00434678">
      <w:pPr>
        <w:pStyle w:val="Body"/>
        <w:numPr>
          <w:ilvl w:val="0"/>
          <w:numId w:val="80"/>
        </w:numPr>
      </w:pPr>
      <w:r w:rsidRPr="00301199">
        <w:t>innovation, continuous improvement, efficiency</w:t>
      </w:r>
    </w:p>
    <w:p w14:paraId="0A42FEA5" w14:textId="77777777" w:rsidR="005D7485" w:rsidRDefault="005D7485" w:rsidP="00434678">
      <w:pPr>
        <w:pStyle w:val="Body"/>
        <w:numPr>
          <w:ilvl w:val="0"/>
          <w:numId w:val="80"/>
        </w:numPr>
      </w:pPr>
      <w:r w:rsidRPr="00301199">
        <w:rPr>
          <w:noProof/>
        </w:rPr>
        <w:t>team</w:t>
      </w:r>
      <w:r w:rsidRPr="00301199">
        <w:t xml:space="preserve"> is valued by management.</w:t>
      </w:r>
    </w:p>
    <w:p w14:paraId="472FA615" w14:textId="77777777" w:rsidR="005D7485" w:rsidRDefault="005D7485" w:rsidP="005D7485">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5D7485" w14:paraId="5BDF0201" w14:textId="77777777" w:rsidTr="00D62ECA">
        <w:trPr>
          <w:trHeight w:val="659"/>
        </w:trPr>
        <w:tc>
          <w:tcPr>
            <w:tcW w:w="992" w:type="dxa"/>
            <w:shd w:val="clear" w:color="auto" w:fill="F2F2F2" w:themeFill="background1" w:themeFillShade="F2"/>
            <w:vAlign w:val="center"/>
            <w:hideMark/>
          </w:tcPr>
          <w:p w14:paraId="2119CA0D" w14:textId="77777777" w:rsidR="005D7485" w:rsidRDefault="005D7485" w:rsidP="00D62ECA">
            <w:pPr>
              <w:spacing w:after="0" w:line="240" w:lineRule="auto"/>
              <w:jc w:val="center"/>
            </w:pPr>
            <w:r>
              <w:rPr>
                <w:noProof/>
                <w:lang w:eastAsia="en-AU"/>
              </w:rPr>
              <w:lastRenderedPageBreak/>
              <w:drawing>
                <wp:inline distT="0" distB="0" distL="0" distR="0" wp14:anchorId="155CD016" wp14:editId="24A788CD">
                  <wp:extent cx="366395" cy="384810"/>
                  <wp:effectExtent l="0" t="0" r="0" b="0"/>
                  <wp:docPr id="1170200656" name="Picture 117020065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75691888" w14:textId="77777777" w:rsidR="005D7485" w:rsidRPr="00D303F6" w:rsidRDefault="005D7485" w:rsidP="00D62ECA">
            <w:pPr>
              <w:spacing w:after="0" w:line="240" w:lineRule="auto"/>
              <w:rPr>
                <w:color w:val="6260B8"/>
                <w:sz w:val="44"/>
                <w:szCs w:val="44"/>
              </w:rPr>
            </w:pPr>
            <w:r w:rsidRPr="00D303F6">
              <w:rPr>
                <w:color w:val="6260B8"/>
                <w:sz w:val="44"/>
                <w:szCs w:val="44"/>
              </w:rPr>
              <w:t>Practice activity</w:t>
            </w:r>
          </w:p>
        </w:tc>
      </w:tr>
    </w:tbl>
    <w:p w14:paraId="32E0BD50" w14:textId="77777777" w:rsidR="005D7485" w:rsidRPr="00B2780C" w:rsidRDefault="005D7485" w:rsidP="00563DF9">
      <w:pPr>
        <w:pStyle w:val="Heading4"/>
      </w:pPr>
      <w:r w:rsidRPr="00B2780C">
        <w:t xml:space="preserve">Activity </w:t>
      </w:r>
      <w:r>
        <w:t>3.1</w:t>
      </w:r>
      <w:r w:rsidRPr="00B2780C">
        <w:t xml:space="preserve">: </w:t>
      </w:r>
      <w:r>
        <w:t>Team members responsibilities</w:t>
      </w:r>
    </w:p>
    <w:p w14:paraId="72CB6526" w14:textId="77777777" w:rsidR="005D7485" w:rsidRPr="00B2780C" w:rsidRDefault="005D7485" w:rsidP="005D1584">
      <w:pPr>
        <w:pStyle w:val="Body"/>
      </w:pPr>
      <w:r>
        <w:t>The activity will</w:t>
      </w:r>
      <w:r w:rsidRPr="0048271E">
        <w:t xml:space="preserve"> provide you with an opportunity to take action to ensure project team members are clear about their responsibilities and the project requirements.</w:t>
      </w:r>
    </w:p>
    <w:p w14:paraId="7FF460C1" w14:textId="77777777" w:rsidR="005D7485" w:rsidRPr="00B2780C" w:rsidRDefault="005D7485" w:rsidP="00434678">
      <w:pPr>
        <w:pStyle w:val="ListNoActivity"/>
        <w:numPr>
          <w:ilvl w:val="0"/>
          <w:numId w:val="81"/>
        </w:numPr>
        <w:ind w:left="567" w:hanging="425"/>
      </w:pPr>
      <w:r w:rsidRPr="0048271E">
        <w:t>Explain what an organisational chart is and how it can help you to ensure project team members know their responsibilities.</w:t>
      </w:r>
    </w:p>
    <w:p w14:paraId="5D30D95A" w14:textId="77777777" w:rsidR="005D7485" w:rsidRPr="00B2780C" w:rsidRDefault="005D7485" w:rsidP="005D7485">
      <w:pPr>
        <w:pStyle w:val="InputBoxMed"/>
        <w:framePr w:h="3865" w:wrap="around" w:y="6"/>
        <w:pBdr>
          <w:top w:val="single" w:sz="8" w:space="6" w:color="6260B8"/>
          <w:left w:val="single" w:sz="8" w:space="4" w:color="6260B8"/>
          <w:bottom w:val="single" w:sz="8" w:space="6" w:color="6260B8"/>
          <w:right w:val="single" w:sz="8" w:space="4" w:color="6260B8"/>
        </w:pBdr>
      </w:pPr>
    </w:p>
    <w:p w14:paraId="360F3AAC" w14:textId="77777777" w:rsidR="005D7485" w:rsidRPr="00B2780C" w:rsidRDefault="005D7485" w:rsidP="005D7485">
      <w:pPr>
        <w:pStyle w:val="ListNoActivity"/>
        <w:numPr>
          <w:ilvl w:val="0"/>
          <w:numId w:val="0"/>
        </w:numPr>
        <w:ind w:left="567" w:hanging="425"/>
      </w:pPr>
      <w:r w:rsidRPr="0048271E">
        <w:t>2.</w:t>
      </w:r>
      <w:r w:rsidRPr="0048271E">
        <w:tab/>
        <w:t>Name two other methods you could use to ensure team members are clear about their responsibilities</w:t>
      </w:r>
    </w:p>
    <w:p w14:paraId="014A9E52" w14:textId="77777777" w:rsidR="005D7485" w:rsidRPr="00B2780C" w:rsidRDefault="005D7485" w:rsidP="005D7485">
      <w:pPr>
        <w:pStyle w:val="InputBoxMed"/>
        <w:framePr w:h="3853" w:wrap="around" w:y="4"/>
        <w:pBdr>
          <w:top w:val="single" w:sz="8" w:space="6" w:color="6260B8"/>
          <w:left w:val="single" w:sz="8" w:space="4" w:color="6260B8"/>
          <w:bottom w:val="single" w:sz="8" w:space="6" w:color="6260B8"/>
          <w:right w:val="single" w:sz="8" w:space="4" w:color="6260B8"/>
        </w:pBdr>
      </w:pPr>
    </w:p>
    <w:p w14:paraId="10CFAF9D" w14:textId="77777777" w:rsidR="00D57BD3" w:rsidRDefault="00D57BD3">
      <w:pPr>
        <w:rPr>
          <w:rFonts w:eastAsia="Times New Roman" w:cstheme="minorHAnsi"/>
          <w:noProof/>
          <w:color w:val="6260B8"/>
          <w:kern w:val="22"/>
          <w:sz w:val="44"/>
          <w:szCs w:val="40"/>
          <w:lang w:val="en-US" w:eastAsia="en-AU" w:bidi="en-US"/>
        </w:rPr>
      </w:pPr>
      <w:r>
        <w:rPr>
          <w:lang w:val="en-US" w:bidi="en-US"/>
        </w:rPr>
        <w:br w:type="page"/>
      </w:r>
    </w:p>
    <w:p w14:paraId="16539FE4" w14:textId="77777777" w:rsidR="00927B30" w:rsidRDefault="00927B30" w:rsidP="00927B30">
      <w:pPr>
        <w:pStyle w:val="Heading2"/>
      </w:pPr>
      <w:bookmarkStart w:id="124" w:name="_Toc26193656"/>
      <w:r>
        <w:lastRenderedPageBreak/>
        <w:t>Provide support for project team members</w:t>
      </w:r>
      <w:bookmarkEnd w:id="124"/>
      <w:r w:rsidRPr="00DC6B74">
        <w:t xml:space="preserve"> </w:t>
      </w:r>
    </w:p>
    <w:p w14:paraId="2129B610" w14:textId="77777777" w:rsidR="00927B30" w:rsidRDefault="00927B30" w:rsidP="00927B30">
      <w:pPr>
        <w:pStyle w:val="Body"/>
      </w:pPr>
      <w:bookmarkStart w:id="125" w:name="_Toc20742494"/>
      <w:r>
        <w:t>By the end of this chapter the learner should be able to:</w:t>
      </w:r>
    </w:p>
    <w:p w14:paraId="583A3B2F" w14:textId="77777777" w:rsidR="00927B30" w:rsidRPr="00AC02E5" w:rsidRDefault="00927B30" w:rsidP="00434678">
      <w:pPr>
        <w:pStyle w:val="Body"/>
        <w:numPr>
          <w:ilvl w:val="0"/>
          <w:numId w:val="85"/>
        </w:numPr>
      </w:pPr>
      <w:r>
        <w:t>Name three different ways to support a team and describe one of these in detail.</w:t>
      </w:r>
    </w:p>
    <w:p w14:paraId="4CFD5CD4" w14:textId="77777777" w:rsidR="00927B30" w:rsidRDefault="00927B30" w:rsidP="00927B30">
      <w:pPr>
        <w:pStyle w:val="Heading3"/>
      </w:pPr>
      <w:r>
        <w:t>Supporting team members</w:t>
      </w:r>
      <w:bookmarkEnd w:id="125"/>
    </w:p>
    <w:p w14:paraId="2EDF1A4B" w14:textId="77777777" w:rsidR="00927B30" w:rsidRPr="005D1584" w:rsidRDefault="00927B30" w:rsidP="005D1584">
      <w:pPr>
        <w:pStyle w:val="Body"/>
      </w:pPr>
      <w:r w:rsidRPr="005D1584">
        <w:t xml:space="preserve">Especially with regard to specific needs, to ensure that the quality of the expected outcomes of the project and documented timelines are met, you will need to provide individualised support for project team members to ensure </w:t>
      </w:r>
      <w:r w:rsidRPr="005D1584">
        <w:rPr>
          <w:noProof/>
        </w:rPr>
        <w:t>high-quality</w:t>
      </w:r>
      <w:r w:rsidRPr="005D1584">
        <w:t xml:space="preserve"> outcomes and </w:t>
      </w:r>
      <w:r w:rsidRPr="005D1584">
        <w:rPr>
          <w:noProof/>
        </w:rPr>
        <w:t>timelines</w:t>
      </w:r>
      <w:r w:rsidRPr="005D1584">
        <w:t xml:space="preserve"> </w:t>
      </w:r>
      <w:r w:rsidRPr="005D1584">
        <w:rPr>
          <w:noProof/>
        </w:rPr>
        <w:t>are met</w:t>
      </w:r>
      <w:r w:rsidRPr="005D1584">
        <w:t xml:space="preserve">. </w:t>
      </w:r>
    </w:p>
    <w:p w14:paraId="40006A97" w14:textId="77777777" w:rsidR="00927B30" w:rsidRPr="005D1584" w:rsidRDefault="00927B30" w:rsidP="005D1584">
      <w:pPr>
        <w:pStyle w:val="Body"/>
      </w:pPr>
      <w:r w:rsidRPr="005D1584">
        <w:t>Support may include:</w:t>
      </w:r>
    </w:p>
    <w:p w14:paraId="6B05F74C" w14:textId="77777777" w:rsidR="00927B30" w:rsidRPr="0070150B" w:rsidRDefault="00927B30" w:rsidP="00434678">
      <w:pPr>
        <w:pStyle w:val="Bullets"/>
        <w:numPr>
          <w:ilvl w:val="0"/>
          <w:numId w:val="82"/>
        </w:numPr>
        <w:rPr>
          <w:sz w:val="24"/>
          <w:szCs w:val="24"/>
        </w:rPr>
      </w:pPr>
      <w:r w:rsidRPr="0070150B">
        <w:rPr>
          <w:sz w:val="24"/>
          <w:szCs w:val="24"/>
        </w:rPr>
        <w:t>Identifying strengths and weaknesses of individual team members/monitoring progress</w:t>
      </w:r>
    </w:p>
    <w:p w14:paraId="5EED13A5" w14:textId="77777777" w:rsidR="00927B30" w:rsidRPr="0070150B" w:rsidRDefault="00927B30" w:rsidP="00434678">
      <w:pPr>
        <w:pStyle w:val="Bullets"/>
        <w:numPr>
          <w:ilvl w:val="0"/>
          <w:numId w:val="82"/>
        </w:numPr>
        <w:rPr>
          <w:sz w:val="24"/>
          <w:szCs w:val="24"/>
        </w:rPr>
      </w:pPr>
      <w:r w:rsidRPr="0070150B">
        <w:rPr>
          <w:sz w:val="24"/>
          <w:szCs w:val="24"/>
        </w:rPr>
        <w:t>Providing additional training</w:t>
      </w:r>
    </w:p>
    <w:p w14:paraId="481796A7" w14:textId="77777777" w:rsidR="00927B30" w:rsidRPr="0070150B" w:rsidRDefault="00927B30" w:rsidP="00434678">
      <w:pPr>
        <w:pStyle w:val="Bullets"/>
        <w:numPr>
          <w:ilvl w:val="0"/>
          <w:numId w:val="82"/>
        </w:numPr>
        <w:rPr>
          <w:sz w:val="24"/>
          <w:szCs w:val="24"/>
        </w:rPr>
      </w:pPr>
      <w:r w:rsidRPr="0070150B">
        <w:rPr>
          <w:sz w:val="24"/>
          <w:szCs w:val="24"/>
        </w:rPr>
        <w:t>Resolving conflict.</w:t>
      </w:r>
    </w:p>
    <w:p w14:paraId="4BFB6C38" w14:textId="77777777" w:rsidR="00927B30" w:rsidRDefault="00927B30" w:rsidP="00927B30">
      <w:pPr>
        <w:pStyle w:val="Heading3"/>
        <w:rPr>
          <w:rStyle w:val="Heading3Char"/>
        </w:rPr>
      </w:pPr>
      <w:bookmarkStart w:id="126" w:name="_Toc20742495"/>
      <w:r>
        <w:t>Identifying strengths and weaknesses and monitoring progress</w:t>
      </w:r>
      <w:bookmarkEnd w:id="126"/>
    </w:p>
    <w:p w14:paraId="07737B3C" w14:textId="4545288D" w:rsidR="00927B30" w:rsidRPr="006D0476" w:rsidRDefault="00927B30" w:rsidP="005D1584">
      <w:pPr>
        <w:pStyle w:val="Body"/>
      </w:pPr>
      <w:r w:rsidRPr="006D0476">
        <w:t xml:space="preserve">Performance reviews </w:t>
      </w:r>
      <w:r>
        <w:t xml:space="preserve">and self-assessments are a good way of identifying </w:t>
      </w:r>
      <w:r w:rsidR="005F46A0">
        <w:t xml:space="preserve">the </w:t>
      </w:r>
      <w:r>
        <w:t xml:space="preserve">strengths and weaknesses of individuals. </w:t>
      </w:r>
    </w:p>
    <w:p w14:paraId="744B6CEF" w14:textId="77777777" w:rsidR="00927B30" w:rsidRDefault="00927B30" w:rsidP="005D1584">
      <w:pPr>
        <w:pStyle w:val="Body"/>
      </w:pPr>
      <w:r>
        <w:t xml:space="preserve">Self-assessment </w:t>
      </w:r>
      <w:r w:rsidRPr="003C509B">
        <w:rPr>
          <w:noProof/>
        </w:rPr>
        <w:t>is often used</w:t>
      </w:r>
      <w:r>
        <w:t xml:space="preserve"> as part of performance feedback, including 360 – this is a formal review of performance and can involve both a self-assessment and a manager’s or trainer’s opinion on your performance. </w:t>
      </w:r>
    </w:p>
    <w:p w14:paraId="0C9EF940" w14:textId="77777777" w:rsidR="00927B30" w:rsidRPr="006D0476" w:rsidRDefault="00927B30" w:rsidP="005D1584">
      <w:pPr>
        <w:pStyle w:val="Body"/>
      </w:pPr>
      <w:r w:rsidRPr="006D0476">
        <w:t xml:space="preserve">To a certain extent, a discussion of the results of a self-assessment with trainer or assessor can be used to check whether they agree with you, but it can also help to guide you </w:t>
      </w:r>
      <w:r>
        <w:rPr>
          <w:noProof/>
        </w:rPr>
        <w:t>o</w:t>
      </w:r>
      <w:r w:rsidRPr="003C509B">
        <w:rPr>
          <w:noProof/>
        </w:rPr>
        <w:t>n</w:t>
      </w:r>
      <w:r w:rsidRPr="006D0476">
        <w:t xml:space="preserve"> how to improve or make the most of your skills and knowledge. Constructive feedback both positive and negative is given to the employee/learner to motivate them and improve their work. Some organisations have a rating system on a scale</w:t>
      </w:r>
      <w:r>
        <w:t>,</w:t>
      </w:r>
      <w:r w:rsidRPr="006D0476">
        <w:t xml:space="preserve"> </w:t>
      </w:r>
      <w:r w:rsidRPr="003D4041">
        <w:rPr>
          <w:noProof/>
        </w:rPr>
        <w:t>e.g.</w:t>
      </w:r>
      <w:r w:rsidRPr="006D0476">
        <w:t xml:space="preserve"> 1-10 and a list of responsibilities, </w:t>
      </w:r>
      <w:r w:rsidRPr="003C509B">
        <w:rPr>
          <w:noProof/>
        </w:rPr>
        <w:t>traits</w:t>
      </w:r>
      <w:r>
        <w:rPr>
          <w:noProof/>
        </w:rPr>
        <w:t>,</w:t>
      </w:r>
      <w:r w:rsidRPr="006D0476">
        <w:t xml:space="preserve"> and goals and then score the employe</w:t>
      </w:r>
      <w:r>
        <w:t>e</w:t>
      </w:r>
      <w:r w:rsidRPr="006D0476">
        <w:t xml:space="preserve"> on those.</w:t>
      </w:r>
    </w:p>
    <w:p w14:paraId="49CCB96E" w14:textId="7CED8815" w:rsidR="00927B30" w:rsidRDefault="00927B30" w:rsidP="005D1584">
      <w:pPr>
        <w:pStyle w:val="Body"/>
      </w:pPr>
      <w:r>
        <w:t>One way to tackle performance</w:t>
      </w:r>
      <w:r w:rsidR="005F46A0">
        <w:t>-</w:t>
      </w:r>
      <w:r>
        <w:t xml:space="preserve">related issues is to encourage team members to participate and feel like a group working together to reach their end goal. You should try to encourage team members to identify ways to improve. </w:t>
      </w:r>
    </w:p>
    <w:p w14:paraId="4DF29F1B" w14:textId="77777777" w:rsidR="00927B30" w:rsidRPr="005D15C3" w:rsidRDefault="00927B30" w:rsidP="005D1584">
      <w:pPr>
        <w:pStyle w:val="Body"/>
      </w:pPr>
      <w:r w:rsidRPr="005D15C3">
        <w:t>You can do this by providing opportunities for discussion and feedback through:</w:t>
      </w:r>
    </w:p>
    <w:p w14:paraId="6FCEA918" w14:textId="77777777" w:rsidR="00927B30" w:rsidRDefault="00927B30" w:rsidP="00434678">
      <w:pPr>
        <w:pStyle w:val="Body"/>
        <w:numPr>
          <w:ilvl w:val="0"/>
          <w:numId w:val="86"/>
        </w:numPr>
      </w:pPr>
      <w:r>
        <w:t>Meetings – involve a group of people who come together to discuss their progress, solve issues and present information</w:t>
      </w:r>
    </w:p>
    <w:p w14:paraId="6639F933" w14:textId="77777777" w:rsidR="00927B30" w:rsidRDefault="00927B30" w:rsidP="00434678">
      <w:pPr>
        <w:pStyle w:val="Body"/>
        <w:numPr>
          <w:ilvl w:val="0"/>
          <w:numId w:val="86"/>
        </w:numPr>
      </w:pPr>
      <w:r>
        <w:t>One-to-one sessions – involve two people conversing about elements of work one in a more senior role than the other giving guidance and advice</w:t>
      </w:r>
    </w:p>
    <w:p w14:paraId="591A008D" w14:textId="77777777" w:rsidR="00927B30" w:rsidRDefault="00927B30" w:rsidP="00434678">
      <w:pPr>
        <w:pStyle w:val="Body"/>
        <w:numPr>
          <w:ilvl w:val="0"/>
          <w:numId w:val="86"/>
        </w:numPr>
      </w:pPr>
      <w:r>
        <w:lastRenderedPageBreak/>
        <w:t xml:space="preserve">Drop-in sessions – involve one or more people who are seeking support, advice, a quick word with a manager (there is </w:t>
      </w:r>
      <w:r w:rsidRPr="003C509B">
        <w:rPr>
          <w:noProof/>
        </w:rPr>
        <w:t>usually</w:t>
      </w:r>
      <w:r>
        <w:t xml:space="preserve"> a set time for drop-in sessions, </w:t>
      </w:r>
      <w:r w:rsidRPr="003D4041">
        <w:rPr>
          <w:noProof/>
        </w:rPr>
        <w:t>e.g.</w:t>
      </w:r>
      <w:r>
        <w:t xml:space="preserve"> a manager will set 30 minutes aside every Tuesday to answer questions and discuss issues)</w:t>
      </w:r>
    </w:p>
    <w:p w14:paraId="5594180F" w14:textId="77777777" w:rsidR="00927B30" w:rsidRDefault="00927B30" w:rsidP="00434678">
      <w:pPr>
        <w:pStyle w:val="Body"/>
        <w:numPr>
          <w:ilvl w:val="0"/>
          <w:numId w:val="86"/>
        </w:numPr>
      </w:pPr>
      <w:r>
        <w:t>Brainstorming sessions – is a creative process involving a group of people who come together to share their ideas and solutions to problems</w:t>
      </w:r>
    </w:p>
    <w:p w14:paraId="2D6BD470" w14:textId="77777777" w:rsidR="00927B30" w:rsidRDefault="00927B30" w:rsidP="00434678">
      <w:pPr>
        <w:pStyle w:val="Body"/>
        <w:numPr>
          <w:ilvl w:val="0"/>
          <w:numId w:val="86"/>
        </w:numPr>
      </w:pPr>
      <w:r>
        <w:t xml:space="preserve">Suggestion boxes – can provide an opportunity for staff </w:t>
      </w:r>
      <w:r w:rsidRPr="003C509B">
        <w:rPr>
          <w:noProof/>
        </w:rPr>
        <w:t>to anonymously confront problems or issues</w:t>
      </w:r>
      <w:r>
        <w:t xml:space="preserve">. </w:t>
      </w:r>
    </w:p>
    <w:p w14:paraId="1CC19020" w14:textId="77777777" w:rsidR="00927B30" w:rsidRDefault="00927B30" w:rsidP="00927B30">
      <w:pPr>
        <w:pStyle w:val="Heading3"/>
      </w:pPr>
      <w:bookmarkStart w:id="127" w:name="_Toc20742496"/>
      <w:r>
        <w:t>Training needs</w:t>
      </w:r>
      <w:bookmarkEnd w:id="127"/>
    </w:p>
    <w:p w14:paraId="48C2E162" w14:textId="77777777" w:rsidR="00927B30" w:rsidRDefault="00927B30" w:rsidP="005D1584">
      <w:pPr>
        <w:pStyle w:val="Body"/>
      </w:pPr>
      <w:r>
        <w:t xml:space="preserve">To plan </w:t>
      </w:r>
      <w:r w:rsidRPr="003C509B">
        <w:rPr>
          <w:noProof/>
        </w:rPr>
        <w:t>training</w:t>
      </w:r>
      <w:r>
        <w:rPr>
          <w:noProof/>
        </w:rPr>
        <w:t>,</w:t>
      </w:r>
      <w:r>
        <w:t xml:space="preserve"> you should first develop an evaluation of your team members’ strengths and weaknesses. You should ascertain any gaps in their skills or knowledge that could be rectified by additional training.</w:t>
      </w:r>
    </w:p>
    <w:p w14:paraId="774D4A8F" w14:textId="77777777" w:rsidR="00927B30" w:rsidRDefault="00927B30" w:rsidP="005D1584">
      <w:pPr>
        <w:pStyle w:val="Body"/>
      </w:pPr>
      <w:r>
        <w:t xml:space="preserve">You should identify, plan and implement ongoing development and training of project team members so that you can support personnel and project performance. Identifying areas that personnel </w:t>
      </w:r>
      <w:r w:rsidRPr="003C509B">
        <w:rPr>
          <w:noProof/>
        </w:rPr>
        <w:t>need</w:t>
      </w:r>
      <w:r>
        <w:t xml:space="preserve"> additional help with and having ongoing support in place will help improve project performance. </w:t>
      </w:r>
    </w:p>
    <w:p w14:paraId="6B32479B" w14:textId="77777777" w:rsidR="00927B30" w:rsidRPr="005D15C3" w:rsidRDefault="00927B30" w:rsidP="005D1584">
      <w:pPr>
        <w:pStyle w:val="Body"/>
      </w:pPr>
      <w:r w:rsidRPr="005D15C3">
        <w:t>Types of training include:</w:t>
      </w:r>
    </w:p>
    <w:p w14:paraId="02F208A9" w14:textId="77777777" w:rsidR="00927B30" w:rsidRPr="00A25EF6" w:rsidRDefault="00927B30" w:rsidP="00434678">
      <w:pPr>
        <w:pStyle w:val="Body"/>
        <w:numPr>
          <w:ilvl w:val="0"/>
          <w:numId w:val="87"/>
        </w:numPr>
      </w:pPr>
      <w:r w:rsidRPr="00A25EF6">
        <w:t>action learning sets</w:t>
      </w:r>
    </w:p>
    <w:p w14:paraId="1A42FEE8" w14:textId="77777777" w:rsidR="00927B30" w:rsidRPr="00A25EF6" w:rsidRDefault="00927B30" w:rsidP="00434678">
      <w:pPr>
        <w:pStyle w:val="Body"/>
        <w:numPr>
          <w:ilvl w:val="0"/>
          <w:numId w:val="87"/>
        </w:numPr>
      </w:pPr>
      <w:r w:rsidRPr="00A25EF6">
        <w:t xml:space="preserve">coaching and mentoring </w:t>
      </w:r>
    </w:p>
    <w:p w14:paraId="1739D703" w14:textId="77777777" w:rsidR="00927B30" w:rsidRPr="00A25EF6" w:rsidRDefault="00927B30" w:rsidP="00434678">
      <w:pPr>
        <w:pStyle w:val="Body"/>
        <w:numPr>
          <w:ilvl w:val="0"/>
          <w:numId w:val="87"/>
        </w:numPr>
      </w:pPr>
      <w:r w:rsidRPr="00A25EF6">
        <w:t>performance feedback</w:t>
      </w:r>
    </w:p>
    <w:p w14:paraId="20FA5892" w14:textId="77777777" w:rsidR="00927B30" w:rsidRPr="00A25EF6" w:rsidRDefault="00927B30" w:rsidP="00434678">
      <w:pPr>
        <w:pStyle w:val="Body"/>
        <w:numPr>
          <w:ilvl w:val="0"/>
          <w:numId w:val="87"/>
        </w:numPr>
      </w:pPr>
      <w:r w:rsidRPr="00A25EF6">
        <w:t>team building</w:t>
      </w:r>
    </w:p>
    <w:p w14:paraId="3F24A1A5" w14:textId="1D65D908" w:rsidR="00927B30" w:rsidRPr="00A25EF6" w:rsidRDefault="00927B30" w:rsidP="00434678">
      <w:pPr>
        <w:pStyle w:val="Body"/>
        <w:numPr>
          <w:ilvl w:val="0"/>
          <w:numId w:val="87"/>
        </w:numPr>
      </w:pPr>
      <w:r w:rsidRPr="00A25EF6">
        <w:t>on</w:t>
      </w:r>
      <w:r w:rsidR="005F46A0">
        <w:t>-the-</w:t>
      </w:r>
      <w:r w:rsidRPr="00A25EF6">
        <w:t>job training</w:t>
      </w:r>
    </w:p>
    <w:p w14:paraId="7B5A1127" w14:textId="77777777" w:rsidR="00927B30" w:rsidRPr="00A25EF6" w:rsidRDefault="00927B30" w:rsidP="00434678">
      <w:pPr>
        <w:pStyle w:val="Body"/>
        <w:numPr>
          <w:ilvl w:val="0"/>
          <w:numId w:val="87"/>
        </w:numPr>
      </w:pPr>
      <w:r w:rsidRPr="00A25EF6">
        <w:t>external training</w:t>
      </w:r>
    </w:p>
    <w:p w14:paraId="4950F9AE" w14:textId="77777777" w:rsidR="00927B30" w:rsidRPr="00A25EF6" w:rsidRDefault="00927B30" w:rsidP="00434678">
      <w:pPr>
        <w:pStyle w:val="Body"/>
        <w:numPr>
          <w:ilvl w:val="0"/>
          <w:numId w:val="87"/>
        </w:numPr>
      </w:pPr>
      <w:r w:rsidRPr="00A25EF6">
        <w:t>self-directed learning.</w:t>
      </w:r>
    </w:p>
    <w:p w14:paraId="4287736F" w14:textId="77777777" w:rsidR="00927B30" w:rsidRDefault="00927B30" w:rsidP="005D1584">
      <w:pPr>
        <w:pStyle w:val="Body"/>
      </w:pPr>
      <w:r w:rsidRPr="003137AF">
        <w:t xml:space="preserve">You may be able to give the individual(s) concerned a choice of development opportunities so that they can decide which best suits them. </w:t>
      </w:r>
      <w:r w:rsidRPr="003C509B">
        <w:rPr>
          <w:noProof/>
        </w:rPr>
        <w:t>Alternatively</w:t>
      </w:r>
      <w:r>
        <w:rPr>
          <w:noProof/>
        </w:rPr>
        <w:t>,</w:t>
      </w:r>
      <w:r w:rsidRPr="003137AF">
        <w:t xml:space="preserve"> it may be necessary for you to choose the best method to suit the time and budget of the organisation. </w:t>
      </w:r>
    </w:p>
    <w:p w14:paraId="5E0718B7" w14:textId="77777777" w:rsidR="00927B30" w:rsidRPr="005D15C3" w:rsidRDefault="00927B30" w:rsidP="00927B30">
      <w:pPr>
        <w:pStyle w:val="Heading4"/>
      </w:pPr>
      <w:r w:rsidRPr="005D15C3">
        <w:t>Action learning sets</w:t>
      </w:r>
    </w:p>
    <w:p w14:paraId="514BFCE5" w14:textId="77777777" w:rsidR="00927B30" w:rsidRPr="005D15C3" w:rsidRDefault="00927B30" w:rsidP="005D1584">
      <w:pPr>
        <w:pStyle w:val="Body"/>
      </w:pPr>
      <w:r w:rsidRPr="003137AF">
        <w:t>An action learning set is a small group of peers who come together with a learning facilitator to discuss work issues. The group will meet a few times a year and get</w:t>
      </w:r>
      <w:r>
        <w:t xml:space="preserve"> a</w:t>
      </w:r>
      <w:r w:rsidRPr="003137AF">
        <w:t xml:space="preserve"> </w:t>
      </w:r>
      <w:r w:rsidRPr="003C509B">
        <w:rPr>
          <w:noProof/>
        </w:rPr>
        <w:t>chance</w:t>
      </w:r>
      <w:r w:rsidRPr="003137AF">
        <w:t xml:space="preserve"> to report on various issues they are </w:t>
      </w:r>
      <w:r w:rsidRPr="003C509B">
        <w:rPr>
          <w:noProof/>
        </w:rPr>
        <w:t>dealing with</w:t>
      </w:r>
      <w:r w:rsidRPr="003137AF">
        <w:t xml:space="preserve">. After reporting the other members will get a chance to ask questions to open-up the problem or situation and help to analyse it. Each member then gets </w:t>
      </w:r>
      <w:r w:rsidRPr="003137AF">
        <w:lastRenderedPageBreak/>
        <w:t xml:space="preserve">the chance to discuss what they have learned from the session. The members take what they have learned </w:t>
      </w:r>
      <w:r>
        <w:t xml:space="preserve">and apply it to the workplace. </w:t>
      </w:r>
    </w:p>
    <w:p w14:paraId="6B31C3EA" w14:textId="77777777" w:rsidR="00927B30" w:rsidRPr="005D15C3" w:rsidRDefault="00927B30" w:rsidP="00927B30">
      <w:pPr>
        <w:pStyle w:val="Heading4"/>
      </w:pPr>
      <w:r w:rsidRPr="005D15C3">
        <w:t>Coaching and mentoring</w:t>
      </w:r>
    </w:p>
    <w:p w14:paraId="6F35E955" w14:textId="77777777" w:rsidR="00927B30" w:rsidRPr="004D3021" w:rsidRDefault="00927B30" w:rsidP="007401E9">
      <w:pPr>
        <w:pStyle w:val="Body"/>
      </w:pPr>
      <w:r w:rsidRPr="004D3021">
        <w:t xml:space="preserve">Coaching and mentoring can overlap. Coaching involves creating an optimum environment for learners to perform to the best of their abilities. It allows the learner to dissect a situation and discover their </w:t>
      </w:r>
      <w:r w:rsidRPr="003C509B">
        <w:rPr>
          <w:noProof/>
        </w:rPr>
        <w:t>own</w:t>
      </w:r>
      <w:r>
        <w:t xml:space="preserve"> </w:t>
      </w:r>
      <w:r w:rsidRPr="004D3021">
        <w:t xml:space="preserve">solutions. A coach does not necessarily have to be in a similar role to that of the learner, though may well be. Mentoring involves regular contact with a person in a similar or higher position. The learner will be able to draw on the experience of the mentor to help them handle issues that arise in the workplace. </w:t>
      </w:r>
    </w:p>
    <w:p w14:paraId="02454F81" w14:textId="77777777" w:rsidR="00927B30" w:rsidRPr="005D15C3" w:rsidRDefault="00927B30" w:rsidP="00927B30">
      <w:pPr>
        <w:pStyle w:val="Heading4"/>
      </w:pPr>
      <w:r w:rsidRPr="005D15C3">
        <w:t>Performance feedback</w:t>
      </w:r>
    </w:p>
    <w:p w14:paraId="3807B173" w14:textId="77777777" w:rsidR="00927B30" w:rsidRPr="004D3021" w:rsidRDefault="00927B30" w:rsidP="007401E9">
      <w:pPr>
        <w:pStyle w:val="Body"/>
      </w:pPr>
      <w:r w:rsidRPr="004D3021">
        <w:t>Performance feedback has a more formal approach. It involves a regular ongoing assessment of an employee’s performance by a manager or supervisor. Constructive feedback both positive and negative is given to the employee to motivate them and improve their work. Some organisations have a rating system on a scale</w:t>
      </w:r>
      <w:r>
        <w:t>,</w:t>
      </w:r>
      <w:r w:rsidRPr="004D3021">
        <w:t xml:space="preserve"> e.g. 1-10 and a list of responsibilities, </w:t>
      </w:r>
      <w:r w:rsidRPr="003C509B">
        <w:rPr>
          <w:noProof/>
        </w:rPr>
        <w:t>traits</w:t>
      </w:r>
      <w:r>
        <w:rPr>
          <w:noProof/>
        </w:rPr>
        <w:t>,</w:t>
      </w:r>
      <w:r w:rsidRPr="004D3021">
        <w:t xml:space="preserve"> and goals and then score the employee on those. </w:t>
      </w:r>
    </w:p>
    <w:p w14:paraId="1A2F5B5A" w14:textId="77777777" w:rsidR="00927B30" w:rsidRPr="005D15C3" w:rsidRDefault="00927B30" w:rsidP="00927B30">
      <w:pPr>
        <w:pStyle w:val="Heading4"/>
      </w:pPr>
      <w:r w:rsidRPr="005D15C3">
        <w:t>Team building and group activities</w:t>
      </w:r>
    </w:p>
    <w:p w14:paraId="25D05C9F" w14:textId="77777777" w:rsidR="00927B30" w:rsidRPr="004D3021" w:rsidRDefault="00927B30" w:rsidP="007401E9">
      <w:pPr>
        <w:pStyle w:val="Body"/>
      </w:pPr>
      <w:r w:rsidRPr="004D3021">
        <w:t>Team building and group activities aim to help team members develop a skill</w:t>
      </w:r>
      <w:r>
        <w:t>,</w:t>
      </w:r>
      <w:r w:rsidRPr="004D3021">
        <w:t xml:space="preserve"> e.g. </w:t>
      </w:r>
      <w:r w:rsidRPr="003C509B">
        <w:rPr>
          <w:noProof/>
        </w:rPr>
        <w:t>problem</w:t>
      </w:r>
      <w:r>
        <w:rPr>
          <w:noProof/>
        </w:rPr>
        <w:t>-</w:t>
      </w:r>
      <w:r w:rsidRPr="003C509B">
        <w:rPr>
          <w:noProof/>
        </w:rPr>
        <w:t>solving</w:t>
      </w:r>
      <w:r w:rsidRPr="004D3021">
        <w:t xml:space="preserve"> skills, or get to know each other, become more motivated or adaptable. Team building activities can be performed internally or externally and can be as simple small group exercises held in a conference room or more adventurous outdoor pursuits. To be most effective they should be held regularly</w:t>
      </w:r>
      <w:r>
        <w:t>,</w:t>
      </w:r>
      <w:r w:rsidRPr="004D3021">
        <w:t xml:space="preserve"> </w:t>
      </w:r>
      <w:r w:rsidRPr="003D4041">
        <w:rPr>
          <w:noProof/>
        </w:rPr>
        <w:t>e.g.</w:t>
      </w:r>
      <w:r w:rsidRPr="004D3021">
        <w:t xml:space="preserve"> weekly/monthly. </w:t>
      </w:r>
    </w:p>
    <w:p w14:paraId="457DF9D5" w14:textId="77777777" w:rsidR="00927B30" w:rsidRPr="005D15C3" w:rsidRDefault="00927B30" w:rsidP="00927B30">
      <w:pPr>
        <w:pStyle w:val="Heading4"/>
      </w:pPr>
      <w:r w:rsidRPr="005D15C3">
        <w:t>Training</w:t>
      </w:r>
    </w:p>
    <w:p w14:paraId="0CE63174" w14:textId="77777777" w:rsidR="00927B30" w:rsidRDefault="00927B30" w:rsidP="007401E9">
      <w:pPr>
        <w:pStyle w:val="Body"/>
      </w:pPr>
      <w:r w:rsidRPr="004D3021">
        <w:t xml:space="preserve">Training provides an employee with the knowledge and skills to do the job. Training can occur at different stages </w:t>
      </w:r>
      <w:r w:rsidRPr="003C509B">
        <w:rPr>
          <w:noProof/>
        </w:rPr>
        <w:t>in</w:t>
      </w:r>
      <w:r w:rsidRPr="004D3021">
        <w:t xml:space="preserve"> employment, for </w:t>
      </w:r>
      <w:r w:rsidRPr="003C509B">
        <w:rPr>
          <w:noProof/>
        </w:rPr>
        <w:t>example</w:t>
      </w:r>
      <w:r>
        <w:rPr>
          <w:noProof/>
        </w:rPr>
        <w:t>,</w:t>
      </w:r>
      <w:r w:rsidRPr="004D3021">
        <w:t xml:space="preserve"> induction training occurs when people start a job or are new to a role, refresher courses can </w:t>
      </w:r>
      <w:r w:rsidRPr="003C509B">
        <w:rPr>
          <w:noProof/>
        </w:rPr>
        <w:t>be provided</w:t>
      </w:r>
      <w:r w:rsidRPr="004D3021">
        <w:t xml:space="preserve"> for those that need a </w:t>
      </w:r>
      <w:r w:rsidRPr="003C509B">
        <w:rPr>
          <w:noProof/>
        </w:rPr>
        <w:t>boost</w:t>
      </w:r>
      <w:r>
        <w:rPr>
          <w:noProof/>
        </w:rPr>
        <w:t>,</w:t>
      </w:r>
      <w:r w:rsidRPr="004D3021">
        <w:t xml:space="preserve"> and formal qualifications can </w:t>
      </w:r>
      <w:r w:rsidRPr="003C509B">
        <w:rPr>
          <w:noProof/>
        </w:rPr>
        <w:t>be obtained</w:t>
      </w:r>
      <w:r w:rsidRPr="004D3021">
        <w:t xml:space="preserve"> for those who are aiming for promotion. </w:t>
      </w:r>
    </w:p>
    <w:p w14:paraId="112D35A3" w14:textId="77777777" w:rsidR="00927B30" w:rsidRPr="005D15C3" w:rsidRDefault="00927B30" w:rsidP="007401E9">
      <w:pPr>
        <w:pStyle w:val="Body"/>
      </w:pPr>
      <w:r w:rsidRPr="005D15C3">
        <w:t>There are various ways to train people for example:</w:t>
      </w:r>
    </w:p>
    <w:p w14:paraId="0E6F76F9" w14:textId="77777777" w:rsidR="00927B30" w:rsidRPr="00A25EF6" w:rsidRDefault="00927B30" w:rsidP="00434678">
      <w:pPr>
        <w:pStyle w:val="Body"/>
        <w:numPr>
          <w:ilvl w:val="0"/>
          <w:numId w:val="83"/>
        </w:numPr>
      </w:pPr>
      <w:r w:rsidRPr="00A25EF6">
        <w:t>On-the-job training – involves learning the aspects of a job through doing the tasks related to that job</w:t>
      </w:r>
    </w:p>
    <w:p w14:paraId="6533F03E" w14:textId="77777777" w:rsidR="00927B30" w:rsidRPr="00A25EF6" w:rsidRDefault="00927B30" w:rsidP="00434678">
      <w:pPr>
        <w:pStyle w:val="Body"/>
        <w:numPr>
          <w:ilvl w:val="0"/>
          <w:numId w:val="83"/>
        </w:numPr>
      </w:pPr>
      <w:r w:rsidRPr="00A25EF6">
        <w:t>External training – this involves an external body and can be formal with an assessment leading to a qualification</w:t>
      </w:r>
    </w:p>
    <w:p w14:paraId="149466CC" w14:textId="77777777" w:rsidR="00927B30" w:rsidRPr="00A25EF6" w:rsidRDefault="00927B30" w:rsidP="00434678">
      <w:pPr>
        <w:pStyle w:val="Body"/>
        <w:numPr>
          <w:ilvl w:val="0"/>
          <w:numId w:val="83"/>
        </w:numPr>
      </w:pPr>
      <w:r w:rsidRPr="00A25EF6">
        <w:t>Self-directed learning – this involves a learner studying in their own time.</w:t>
      </w:r>
    </w:p>
    <w:p w14:paraId="6110156C" w14:textId="77777777" w:rsidR="00927B30" w:rsidRDefault="00927B30">
      <w:pPr>
        <w:rPr>
          <w:rFonts w:eastAsia="Times New Roman" w:cstheme="minorHAnsi"/>
          <w:b/>
          <w:noProof/>
          <w:color w:val="6260B8"/>
          <w:kern w:val="22"/>
          <w:sz w:val="32"/>
          <w:szCs w:val="32"/>
          <w:lang w:eastAsia="en-AU"/>
        </w:rPr>
      </w:pPr>
      <w:bookmarkStart w:id="128" w:name="_Toc20742497"/>
      <w:r>
        <w:br w:type="page"/>
      </w:r>
    </w:p>
    <w:p w14:paraId="1C3865A5" w14:textId="0BD40D54" w:rsidR="00927B30" w:rsidRDefault="00927B30" w:rsidP="00927B30">
      <w:pPr>
        <w:pStyle w:val="Heading3"/>
      </w:pPr>
      <w:r>
        <w:lastRenderedPageBreak/>
        <w:t>Resolving conflict</w:t>
      </w:r>
      <w:bookmarkEnd w:id="128"/>
    </w:p>
    <w:p w14:paraId="3AA033FF" w14:textId="77777777" w:rsidR="00927B30" w:rsidRDefault="00927B30" w:rsidP="007401E9">
      <w:pPr>
        <w:pStyle w:val="Body"/>
      </w:pPr>
      <w:r>
        <w:t xml:space="preserve">A good project manager will prevent conflicts by using effective communication strategies throughout the life of the project. The meeting schedules set out in the project plan should be adhered to, and if more communication is needed, should be amended. Project managers should encourage a two-way communications process between them and their project team to raise any issues or potential sources of conflict before they arise. </w:t>
      </w:r>
      <w:r w:rsidRPr="003C509B">
        <w:rPr>
          <w:noProof/>
        </w:rPr>
        <w:t>This is</w:t>
      </w:r>
      <w:r>
        <w:t xml:space="preserve"> why the initiation, planning, and monitoring and controlling stages are so crucial to the smooth running of the project.</w:t>
      </w:r>
    </w:p>
    <w:p w14:paraId="2EF79B4C" w14:textId="3756874C" w:rsidR="00927B30" w:rsidRDefault="00927B30" w:rsidP="007401E9">
      <w:pPr>
        <w:pStyle w:val="Body"/>
      </w:pPr>
      <w:r>
        <w:t xml:space="preserve">Involving the project team and stakeholders in relevant consultation processes such as open forums, questionnaires, and meetings </w:t>
      </w:r>
      <w:r w:rsidRPr="00A451FC">
        <w:rPr>
          <w:noProof/>
        </w:rPr>
        <w:t>allow</w:t>
      </w:r>
      <w:r>
        <w:t xml:space="preserve"> them to air their concerns and for you to address potential conflicts before they arise. It also makes the project team feel valued and take ownership of the project which results in a more cohesive and productive </w:t>
      </w:r>
      <w:r w:rsidRPr="00A451FC">
        <w:rPr>
          <w:noProof/>
        </w:rPr>
        <w:t>workforce</w:t>
      </w:r>
      <w:r>
        <w:t>.</w:t>
      </w:r>
    </w:p>
    <w:p w14:paraId="6C0D8E65" w14:textId="77777777" w:rsidR="00927B30" w:rsidRDefault="00927B30" w:rsidP="007401E9">
      <w:pPr>
        <w:pStyle w:val="Body"/>
      </w:pPr>
      <w:r>
        <w:t xml:space="preserve">Constant assessment allows sources of potential conflict to </w:t>
      </w:r>
      <w:r w:rsidRPr="003C509B">
        <w:rPr>
          <w:noProof/>
        </w:rPr>
        <w:t>be addressed</w:t>
      </w:r>
      <w:r>
        <w:t xml:space="preserve"> and resolved before it becomes a huge issue that may delay the project, or worse, compromise completion.</w:t>
      </w:r>
    </w:p>
    <w:p w14:paraId="5F1CA616" w14:textId="77777777" w:rsidR="00927B30" w:rsidRDefault="00927B30" w:rsidP="007401E9">
      <w:pPr>
        <w:pStyle w:val="Body"/>
      </w:pPr>
      <w:r>
        <w:t xml:space="preserve">Where conflict is </w:t>
      </w:r>
      <w:r w:rsidRPr="003C509B">
        <w:rPr>
          <w:noProof/>
        </w:rPr>
        <w:t>unavoidable</w:t>
      </w:r>
      <w:r>
        <w:rPr>
          <w:noProof/>
        </w:rPr>
        <w:t>,</w:t>
      </w:r>
      <w:r>
        <w:t xml:space="preserve"> it must be addressed swiftly and thoroughly to ensure the issues are resolved and for the project to continue. There are </w:t>
      </w:r>
      <w:r w:rsidRPr="003C509B">
        <w:rPr>
          <w:noProof/>
        </w:rPr>
        <w:t>a number of</w:t>
      </w:r>
      <w:r>
        <w:t xml:space="preserve"> steps in conflict resolution models which are </w:t>
      </w:r>
      <w:r w:rsidRPr="003C509B">
        <w:rPr>
          <w:noProof/>
        </w:rPr>
        <w:t>generally</w:t>
      </w:r>
      <w:r>
        <w:t xml:space="preserve"> accepted as the norm and adopted by organisations as their resolution of conflict procedures. The number of steps you have to take to resolve the disagreement will </w:t>
      </w:r>
      <w:r w:rsidRPr="003C509B">
        <w:rPr>
          <w:noProof/>
        </w:rPr>
        <w:t>depend</w:t>
      </w:r>
      <w:r>
        <w:t xml:space="preserve"> upon the needs and expectations of the disgruntled party. Some conflicts are easier to resolve than others; submissive personalities will usually be easier to please than dominant individuals.</w:t>
      </w:r>
    </w:p>
    <w:p w14:paraId="691C7B52" w14:textId="77777777" w:rsidR="00927B30" w:rsidRDefault="00927B30" w:rsidP="007401E9">
      <w:pPr>
        <w:pStyle w:val="Body"/>
      </w:pPr>
      <w:r w:rsidRPr="005D15C3">
        <w:t>Steps in a conflict resolution model include:</w:t>
      </w:r>
    </w:p>
    <w:p w14:paraId="04B3F71F" w14:textId="77777777" w:rsidR="00927B30" w:rsidRDefault="00927B30" w:rsidP="00434678">
      <w:pPr>
        <w:pStyle w:val="Body"/>
        <w:numPr>
          <w:ilvl w:val="0"/>
          <w:numId w:val="88"/>
        </w:numPr>
      </w:pPr>
      <w:r>
        <w:t>negotiation</w:t>
      </w:r>
    </w:p>
    <w:p w14:paraId="071C1D2F" w14:textId="77777777" w:rsidR="00927B30" w:rsidRDefault="00927B30" w:rsidP="00434678">
      <w:pPr>
        <w:pStyle w:val="Body"/>
        <w:numPr>
          <w:ilvl w:val="0"/>
          <w:numId w:val="88"/>
        </w:numPr>
      </w:pPr>
      <w:r>
        <w:t>mediation</w:t>
      </w:r>
    </w:p>
    <w:p w14:paraId="5C983B09" w14:textId="77777777" w:rsidR="00927B30" w:rsidRDefault="00927B30" w:rsidP="00434678">
      <w:pPr>
        <w:pStyle w:val="Body"/>
        <w:numPr>
          <w:ilvl w:val="0"/>
          <w:numId w:val="88"/>
        </w:numPr>
      </w:pPr>
      <w:r>
        <w:t>arbitration</w:t>
      </w:r>
    </w:p>
    <w:p w14:paraId="571DB37E" w14:textId="77777777" w:rsidR="00927B30" w:rsidRPr="005D15C3" w:rsidRDefault="00927B30" w:rsidP="00434678">
      <w:pPr>
        <w:pStyle w:val="Body"/>
        <w:numPr>
          <w:ilvl w:val="0"/>
          <w:numId w:val="88"/>
        </w:numPr>
      </w:pPr>
      <w:r>
        <w:t>litigation</w:t>
      </w:r>
    </w:p>
    <w:p w14:paraId="297BBFD8" w14:textId="77777777" w:rsidR="00927B30" w:rsidRDefault="00927B30" w:rsidP="00927B30">
      <w:pPr>
        <w:pStyle w:val="Body"/>
      </w:pPr>
      <w:r w:rsidRPr="005D15C3">
        <w:rPr>
          <w:rStyle w:val="Heading4Char"/>
          <w:rFonts w:eastAsiaTheme="minorHAnsi"/>
        </w:rPr>
        <w:t>Negotiation</w:t>
      </w:r>
      <w:r w:rsidRPr="00A25EF6">
        <w:rPr>
          <w:b/>
        </w:rPr>
        <w:t xml:space="preserve"> </w:t>
      </w:r>
    </w:p>
    <w:p w14:paraId="0B7B777F" w14:textId="44CC9DA5" w:rsidR="00927B30" w:rsidRPr="007401E9" w:rsidRDefault="00927B30" w:rsidP="007401E9">
      <w:pPr>
        <w:pStyle w:val="Body"/>
      </w:pPr>
      <w:r w:rsidRPr="007401E9">
        <w:t xml:space="preserve">You have already covered negotiation in a previous chapter, and this is the lowest level of conflict resolution. It is a voluntary process in which proposals are passed back and forth from each party until an agreement is reached. Both parties can negotiate for themselves or can involve a third party to perform the negotiations for them, but ultimately each party makes </w:t>
      </w:r>
      <w:r w:rsidR="005F46A0">
        <w:t>its</w:t>
      </w:r>
      <w:r w:rsidRPr="007401E9">
        <w:t xml:space="preserve"> own decisions in the process. </w:t>
      </w:r>
    </w:p>
    <w:p w14:paraId="5B8E7348" w14:textId="77777777" w:rsidR="00D05DC2" w:rsidRDefault="00D05DC2">
      <w:r>
        <w:br w:type="page"/>
      </w:r>
    </w:p>
    <w:p w14:paraId="1AA3F531" w14:textId="267B1983" w:rsidR="00927B30" w:rsidRPr="007401E9" w:rsidRDefault="00927B30" w:rsidP="007401E9">
      <w:pPr>
        <w:pStyle w:val="Body"/>
      </w:pPr>
      <w:r w:rsidRPr="007401E9">
        <w:lastRenderedPageBreak/>
        <w:t>Negotiations can be:</w:t>
      </w:r>
    </w:p>
    <w:p w14:paraId="1F02192B" w14:textId="77777777" w:rsidR="00927B30" w:rsidRPr="00A25EF6" w:rsidRDefault="00927B30" w:rsidP="00434678">
      <w:pPr>
        <w:pStyle w:val="Body"/>
        <w:numPr>
          <w:ilvl w:val="0"/>
          <w:numId w:val="89"/>
        </w:numPr>
      </w:pPr>
      <w:r w:rsidRPr="00A25EF6">
        <w:t>quick and inexpensive</w:t>
      </w:r>
    </w:p>
    <w:p w14:paraId="2E8C3B39" w14:textId="77777777" w:rsidR="00927B30" w:rsidRPr="00A25EF6" w:rsidRDefault="00927B30" w:rsidP="00434678">
      <w:pPr>
        <w:pStyle w:val="Body"/>
        <w:numPr>
          <w:ilvl w:val="0"/>
          <w:numId w:val="89"/>
        </w:numPr>
      </w:pPr>
      <w:r w:rsidRPr="00A25EF6">
        <w:t>informal and unstructured</w:t>
      </w:r>
    </w:p>
    <w:p w14:paraId="54C8C0D0" w14:textId="77777777" w:rsidR="00927B30" w:rsidRPr="00A25EF6" w:rsidRDefault="00927B30" w:rsidP="00434678">
      <w:pPr>
        <w:pStyle w:val="Body"/>
        <w:numPr>
          <w:ilvl w:val="0"/>
          <w:numId w:val="89"/>
        </w:numPr>
      </w:pPr>
      <w:r w:rsidRPr="00A25EF6">
        <w:t>private and confidential</w:t>
      </w:r>
    </w:p>
    <w:p w14:paraId="3499D3DD" w14:textId="77777777" w:rsidR="00927B30" w:rsidRPr="00A25EF6" w:rsidRDefault="00927B30" w:rsidP="00434678">
      <w:pPr>
        <w:pStyle w:val="Body"/>
        <w:numPr>
          <w:ilvl w:val="0"/>
          <w:numId w:val="89"/>
        </w:numPr>
      </w:pPr>
      <w:r w:rsidRPr="00A25EF6">
        <w:t>resolved informally</w:t>
      </w:r>
    </w:p>
    <w:p w14:paraId="0C619922" w14:textId="77777777" w:rsidR="00927B30" w:rsidRDefault="00927B30" w:rsidP="00927B30">
      <w:pPr>
        <w:pStyle w:val="Heading4"/>
      </w:pPr>
      <w:r w:rsidRPr="00A25EF6">
        <w:t xml:space="preserve">Mediation </w:t>
      </w:r>
    </w:p>
    <w:p w14:paraId="173C6AA5" w14:textId="77777777" w:rsidR="00927B30" w:rsidRPr="007401E9" w:rsidRDefault="00927B30" w:rsidP="007401E9">
      <w:pPr>
        <w:pStyle w:val="Body"/>
      </w:pPr>
      <w:r w:rsidRPr="007401E9">
        <w:t xml:space="preserve">If negotiations fail, mediation is the next step. Again, this is a voluntary process that all parties agree to enter to try and resolve the dispute informally without having to involve legal or trade union action. A third, impartial party is invited to act as the mediator and chair the informal meeting between the parties involved. </w:t>
      </w:r>
    </w:p>
    <w:p w14:paraId="03D405C0" w14:textId="77777777" w:rsidR="00927B30" w:rsidRPr="007401E9" w:rsidRDefault="00927B30" w:rsidP="007401E9">
      <w:pPr>
        <w:pStyle w:val="Body"/>
      </w:pPr>
      <w:r w:rsidRPr="007401E9">
        <w:t>While the meeting is informal it does run to a set format; the mediator will explain the situation at the beginning of the meeting and lay down the ground rules to which party must abide, such as “do not talk when another party is talking”. Each party is given the opportunity to give their version of the dispute and the reasons for the conflict. After each party has listened to the other, the idea is that they resolve the dispute together by suggestions solutions to the problem.</w:t>
      </w:r>
    </w:p>
    <w:p w14:paraId="77ED4700" w14:textId="77777777" w:rsidR="00927B30" w:rsidRPr="007401E9" w:rsidRDefault="00927B30" w:rsidP="007401E9">
      <w:pPr>
        <w:pStyle w:val="Body"/>
      </w:pPr>
      <w:r w:rsidRPr="007401E9">
        <w:t xml:space="preserve">When mediation works, many creative and innovative solutions are found that actually strengthen the relationship between the parties involved. Mediation can be performed by a member of the project team, the project management team or if necessary, a lawyer. All mediation meetings must record minutes, the agreed solutions documented and signed by all parties involved. </w:t>
      </w:r>
    </w:p>
    <w:p w14:paraId="2C62DD31" w14:textId="77777777" w:rsidR="00927B30" w:rsidRPr="007401E9" w:rsidRDefault="00927B30" w:rsidP="007401E9">
      <w:pPr>
        <w:pStyle w:val="Body"/>
      </w:pPr>
      <w:r w:rsidRPr="007401E9">
        <w:t>Mediation:</w:t>
      </w:r>
    </w:p>
    <w:p w14:paraId="67CC65E2" w14:textId="77777777" w:rsidR="00927B30" w:rsidRPr="00A25EF6" w:rsidRDefault="00927B30" w:rsidP="00434678">
      <w:pPr>
        <w:pStyle w:val="Body"/>
        <w:numPr>
          <w:ilvl w:val="0"/>
          <w:numId w:val="90"/>
        </w:numPr>
      </w:pPr>
      <w:r w:rsidRPr="00A25EF6">
        <w:t>promotes communication and cooperation</w:t>
      </w:r>
    </w:p>
    <w:p w14:paraId="276D7B13" w14:textId="77777777" w:rsidR="00927B30" w:rsidRPr="00A25EF6" w:rsidRDefault="00927B30" w:rsidP="00434678">
      <w:pPr>
        <w:pStyle w:val="Body"/>
        <w:numPr>
          <w:ilvl w:val="0"/>
          <w:numId w:val="90"/>
        </w:numPr>
      </w:pPr>
      <w:r w:rsidRPr="00A25EF6">
        <w:t>allows disputes to be proactively resolved by the parties involved</w:t>
      </w:r>
    </w:p>
    <w:p w14:paraId="2E1757ED" w14:textId="77777777" w:rsidR="00927B30" w:rsidRPr="00A25EF6" w:rsidRDefault="00927B30" w:rsidP="00434678">
      <w:pPr>
        <w:pStyle w:val="Body"/>
        <w:numPr>
          <w:ilvl w:val="0"/>
          <w:numId w:val="90"/>
        </w:numPr>
      </w:pPr>
      <w:r w:rsidRPr="00A25EF6">
        <w:t>can eliminate hostility and preserve relationships</w:t>
      </w:r>
    </w:p>
    <w:p w14:paraId="5094F8A3" w14:textId="77777777" w:rsidR="00927B30" w:rsidRPr="00A25EF6" w:rsidRDefault="00927B30" w:rsidP="00434678">
      <w:pPr>
        <w:pStyle w:val="Body"/>
        <w:numPr>
          <w:ilvl w:val="0"/>
          <w:numId w:val="90"/>
        </w:numPr>
      </w:pPr>
      <w:r w:rsidRPr="00A25EF6">
        <w:t>avoids time and expense of going through legal proceedings</w:t>
      </w:r>
    </w:p>
    <w:p w14:paraId="7E136160" w14:textId="77777777" w:rsidR="00927B30" w:rsidRPr="00A25EF6" w:rsidRDefault="00927B30" w:rsidP="00434678">
      <w:pPr>
        <w:pStyle w:val="Body"/>
        <w:numPr>
          <w:ilvl w:val="0"/>
          <w:numId w:val="90"/>
        </w:numPr>
      </w:pPr>
      <w:r w:rsidRPr="00A25EF6">
        <w:t>may create an even more acceptable and innovative solution than that originally proposed</w:t>
      </w:r>
    </w:p>
    <w:p w14:paraId="488B89C0" w14:textId="77777777" w:rsidR="00927B30" w:rsidRPr="00A25EF6" w:rsidRDefault="00927B30" w:rsidP="00434678">
      <w:pPr>
        <w:pStyle w:val="Body"/>
        <w:numPr>
          <w:ilvl w:val="0"/>
          <w:numId w:val="90"/>
        </w:numPr>
      </w:pPr>
      <w:r w:rsidRPr="00A25EF6">
        <w:t>is voluntary, informal and flexible</w:t>
      </w:r>
    </w:p>
    <w:p w14:paraId="0095B1FD" w14:textId="77777777" w:rsidR="00D05DC2" w:rsidRDefault="00D05DC2">
      <w:pPr>
        <w:rPr>
          <w:rFonts w:eastAsia="Times New Roman" w:cstheme="minorHAnsi"/>
          <w:b/>
          <w:noProof/>
          <w:color w:val="58585B"/>
          <w:kern w:val="22"/>
          <w:sz w:val="28"/>
          <w:szCs w:val="28"/>
          <w:lang w:eastAsia="en-AU"/>
        </w:rPr>
      </w:pPr>
      <w:r>
        <w:br w:type="page"/>
      </w:r>
    </w:p>
    <w:p w14:paraId="2C30578E" w14:textId="22A3CA54" w:rsidR="00927B30" w:rsidRDefault="00927B30" w:rsidP="00927B30">
      <w:pPr>
        <w:pStyle w:val="Heading4"/>
      </w:pPr>
      <w:r>
        <w:lastRenderedPageBreak/>
        <w:t xml:space="preserve">Arbitration </w:t>
      </w:r>
    </w:p>
    <w:p w14:paraId="559B9D07" w14:textId="335390BC" w:rsidR="00927B30" w:rsidRPr="007401E9" w:rsidRDefault="00927B30" w:rsidP="007401E9">
      <w:pPr>
        <w:pStyle w:val="Body"/>
      </w:pPr>
      <w:r w:rsidRPr="007401E9">
        <w:t>If negotiation and mediation fail to secure resolution, the matter will require a more formal resolution. Arbitration is the process of submitting the case to an impartial third party, the arbitrator, to hear both sides of the dispute in order for a decision to be made. (It is an out of court method of resolving legal and trade union disputes). Arbitration:</w:t>
      </w:r>
    </w:p>
    <w:p w14:paraId="4DE40975" w14:textId="77777777" w:rsidR="00927B30" w:rsidRPr="00A25EF6" w:rsidRDefault="00927B30" w:rsidP="00434678">
      <w:pPr>
        <w:pStyle w:val="Body"/>
        <w:numPr>
          <w:ilvl w:val="0"/>
          <w:numId w:val="91"/>
        </w:numPr>
      </w:pPr>
      <w:r w:rsidRPr="00A25EF6">
        <w:t>can be voluntary</w:t>
      </w:r>
    </w:p>
    <w:p w14:paraId="404BA745" w14:textId="77777777" w:rsidR="00927B30" w:rsidRPr="00A25EF6" w:rsidRDefault="00927B30" w:rsidP="00434678">
      <w:pPr>
        <w:pStyle w:val="Body"/>
        <w:numPr>
          <w:ilvl w:val="0"/>
          <w:numId w:val="91"/>
        </w:numPr>
      </w:pPr>
      <w:r w:rsidRPr="00A25EF6">
        <w:t>is private</w:t>
      </w:r>
    </w:p>
    <w:p w14:paraId="315CCCC5" w14:textId="77777777" w:rsidR="00927B30" w:rsidRPr="00A25EF6" w:rsidRDefault="00927B30" w:rsidP="00434678">
      <w:pPr>
        <w:pStyle w:val="Body"/>
        <w:numPr>
          <w:ilvl w:val="0"/>
          <w:numId w:val="91"/>
        </w:numPr>
      </w:pPr>
      <w:r w:rsidRPr="00A25EF6">
        <w:t>is conducted as a hearing in which all parties present evidence to the arbitrator</w:t>
      </w:r>
    </w:p>
    <w:p w14:paraId="50287F14" w14:textId="77777777" w:rsidR="00927B30" w:rsidRPr="00A25EF6" w:rsidRDefault="00927B30" w:rsidP="00434678">
      <w:pPr>
        <w:pStyle w:val="Body"/>
        <w:numPr>
          <w:ilvl w:val="0"/>
          <w:numId w:val="91"/>
        </w:numPr>
      </w:pPr>
      <w:r w:rsidRPr="00A25EF6">
        <w:t>is usually quicker and less expensive than going to court</w:t>
      </w:r>
    </w:p>
    <w:p w14:paraId="3C9FF01E" w14:textId="77777777" w:rsidR="00927B30" w:rsidRPr="00A25EF6" w:rsidRDefault="00927B30" w:rsidP="00434678">
      <w:pPr>
        <w:pStyle w:val="Body"/>
        <w:numPr>
          <w:ilvl w:val="0"/>
          <w:numId w:val="91"/>
        </w:numPr>
      </w:pPr>
      <w:r w:rsidRPr="00A25EF6">
        <w:t>allows the parties involved to select an arbitrator with expert knowledge of their area of dispute</w:t>
      </w:r>
    </w:p>
    <w:p w14:paraId="5ECB7E2C" w14:textId="77777777" w:rsidR="00927B30" w:rsidRPr="00A25EF6" w:rsidRDefault="00927B30" w:rsidP="00434678">
      <w:pPr>
        <w:pStyle w:val="Body"/>
        <w:numPr>
          <w:ilvl w:val="0"/>
          <w:numId w:val="91"/>
        </w:numPr>
      </w:pPr>
      <w:r w:rsidRPr="00A25EF6">
        <w:t>results in a decision made by the arbitrator that is final and can be enforced in court</w:t>
      </w:r>
    </w:p>
    <w:p w14:paraId="3FB43E91" w14:textId="77777777" w:rsidR="00927B30" w:rsidRDefault="00927B30" w:rsidP="00927B30">
      <w:pPr>
        <w:pStyle w:val="Heading4"/>
      </w:pPr>
      <w:r w:rsidRPr="001D2C8A">
        <w:t xml:space="preserve">Litigation </w:t>
      </w:r>
    </w:p>
    <w:p w14:paraId="00D11FB0" w14:textId="77777777" w:rsidR="00927B30" w:rsidRPr="007401E9" w:rsidRDefault="00927B30" w:rsidP="007401E9">
      <w:pPr>
        <w:pStyle w:val="Body"/>
      </w:pPr>
      <w:r w:rsidRPr="007401E9">
        <w:t>If the dispute becomes so serious and all steps taken to resolve the dispute have failed, you may have to go to court. A trial will be held, during which both parties and their respective lawyers will present evidence to a judge who will then make a decision based upon applicable legislation.</w:t>
      </w:r>
    </w:p>
    <w:p w14:paraId="700C5CF8" w14:textId="77777777" w:rsidR="00927B30" w:rsidRPr="007401E9" w:rsidRDefault="00927B30" w:rsidP="007401E9">
      <w:pPr>
        <w:pStyle w:val="Body"/>
      </w:pPr>
      <w:r w:rsidRPr="007401E9">
        <w:t>Litigation is:</w:t>
      </w:r>
    </w:p>
    <w:p w14:paraId="255789B6" w14:textId="77777777" w:rsidR="00927B30" w:rsidRPr="00A25EF6" w:rsidRDefault="00927B30" w:rsidP="00434678">
      <w:pPr>
        <w:pStyle w:val="Body"/>
        <w:numPr>
          <w:ilvl w:val="0"/>
          <w:numId w:val="84"/>
        </w:numPr>
      </w:pPr>
      <w:r w:rsidRPr="00A25EF6">
        <w:t>involuntary – all parties must present evidence</w:t>
      </w:r>
    </w:p>
    <w:p w14:paraId="2A4AC916" w14:textId="77777777" w:rsidR="00927B30" w:rsidRPr="00A25EF6" w:rsidRDefault="00927B30" w:rsidP="00434678">
      <w:pPr>
        <w:pStyle w:val="Body"/>
        <w:numPr>
          <w:ilvl w:val="0"/>
          <w:numId w:val="84"/>
        </w:numPr>
      </w:pPr>
      <w:r w:rsidRPr="00A25EF6">
        <w:t>a formal and structured process</w:t>
      </w:r>
    </w:p>
    <w:p w14:paraId="12110CCA" w14:textId="77777777" w:rsidR="00927B30" w:rsidRPr="00A25EF6" w:rsidRDefault="00927B30" w:rsidP="00434678">
      <w:pPr>
        <w:pStyle w:val="Body"/>
        <w:numPr>
          <w:ilvl w:val="0"/>
          <w:numId w:val="84"/>
        </w:numPr>
      </w:pPr>
      <w:r w:rsidRPr="00A25EF6">
        <w:t>public – all court proceedings and records are open to the public</w:t>
      </w:r>
    </w:p>
    <w:p w14:paraId="332452E9" w14:textId="77777777" w:rsidR="00927B30" w:rsidRPr="00A25EF6" w:rsidRDefault="00927B30" w:rsidP="00434678">
      <w:pPr>
        <w:pStyle w:val="Body"/>
        <w:numPr>
          <w:ilvl w:val="0"/>
          <w:numId w:val="84"/>
        </w:numPr>
      </w:pPr>
      <w:r w:rsidRPr="00A25EF6">
        <w:t>based upon relevant legislation</w:t>
      </w:r>
    </w:p>
    <w:p w14:paraId="138D90F6" w14:textId="77777777" w:rsidR="00927B30" w:rsidRPr="00A25EF6" w:rsidRDefault="00927B30" w:rsidP="00434678">
      <w:pPr>
        <w:pStyle w:val="Body"/>
        <w:numPr>
          <w:ilvl w:val="0"/>
          <w:numId w:val="84"/>
        </w:numPr>
      </w:pPr>
      <w:r w:rsidRPr="00A25EF6">
        <w:t>final and binding</w:t>
      </w:r>
    </w:p>
    <w:p w14:paraId="38FED874" w14:textId="77777777" w:rsidR="00927B30" w:rsidRPr="00A25EF6" w:rsidRDefault="00927B30" w:rsidP="00434678">
      <w:pPr>
        <w:pStyle w:val="Body"/>
        <w:numPr>
          <w:ilvl w:val="0"/>
          <w:numId w:val="84"/>
        </w:numPr>
      </w:pPr>
      <w:r w:rsidRPr="00A25EF6">
        <w:t>expensive and can be a lengthy process</w:t>
      </w:r>
    </w:p>
    <w:p w14:paraId="23C29EA1" w14:textId="77777777" w:rsidR="00927B30" w:rsidRPr="00A25EF6" w:rsidRDefault="00927B30" w:rsidP="00434678">
      <w:pPr>
        <w:pStyle w:val="Body"/>
        <w:numPr>
          <w:ilvl w:val="0"/>
          <w:numId w:val="84"/>
        </w:numPr>
      </w:pPr>
      <w:r w:rsidRPr="00A25EF6">
        <w:t>open to appeal.</w:t>
      </w:r>
    </w:p>
    <w:p w14:paraId="7C4C3AB6" w14:textId="77777777" w:rsidR="00927B30" w:rsidRDefault="00927B30" w:rsidP="007401E9">
      <w:pPr>
        <w:pStyle w:val="Body"/>
      </w:pPr>
      <w:r>
        <w:t>The conflict should not usually become so serious that arbitration and litigation are necessary, as most conflict can be resolved informally and internally with negotiation and mediation.</w:t>
      </w:r>
    </w:p>
    <w:p w14:paraId="1375491D" w14:textId="77777777" w:rsidR="00927B30" w:rsidRDefault="00927B30" w:rsidP="00927B30">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927B30" w14:paraId="3022F4AB" w14:textId="77777777" w:rsidTr="00D62ECA">
        <w:trPr>
          <w:trHeight w:val="659"/>
        </w:trPr>
        <w:tc>
          <w:tcPr>
            <w:tcW w:w="992" w:type="dxa"/>
            <w:shd w:val="clear" w:color="auto" w:fill="F2F2F2" w:themeFill="background1" w:themeFillShade="F2"/>
            <w:vAlign w:val="center"/>
            <w:hideMark/>
          </w:tcPr>
          <w:p w14:paraId="543FD4F0" w14:textId="77777777" w:rsidR="00927B30" w:rsidRDefault="00927B30" w:rsidP="00D62ECA">
            <w:pPr>
              <w:spacing w:after="0" w:line="240" w:lineRule="auto"/>
              <w:jc w:val="center"/>
            </w:pPr>
            <w:r>
              <w:rPr>
                <w:noProof/>
                <w:lang w:eastAsia="en-AU"/>
              </w:rPr>
              <w:lastRenderedPageBreak/>
              <w:drawing>
                <wp:inline distT="0" distB="0" distL="0" distR="0" wp14:anchorId="48111066" wp14:editId="51AEEF72">
                  <wp:extent cx="366395" cy="384810"/>
                  <wp:effectExtent l="0" t="0" r="0" b="0"/>
                  <wp:docPr id="1170200657" name="Picture 117020065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2FD8EDAE" w14:textId="77777777" w:rsidR="00927B30" w:rsidRPr="00D303F6" w:rsidRDefault="00927B30" w:rsidP="00D62ECA">
            <w:pPr>
              <w:spacing w:after="0" w:line="240" w:lineRule="auto"/>
              <w:rPr>
                <w:color w:val="6260B8"/>
                <w:sz w:val="44"/>
                <w:szCs w:val="44"/>
              </w:rPr>
            </w:pPr>
            <w:r w:rsidRPr="00D303F6">
              <w:rPr>
                <w:color w:val="6260B8"/>
                <w:sz w:val="44"/>
                <w:szCs w:val="44"/>
              </w:rPr>
              <w:t>Practice activity</w:t>
            </w:r>
          </w:p>
        </w:tc>
      </w:tr>
    </w:tbl>
    <w:p w14:paraId="32CE78E5" w14:textId="77777777" w:rsidR="00927B30" w:rsidRPr="00B2780C" w:rsidRDefault="00927B30" w:rsidP="00563DF9">
      <w:pPr>
        <w:pStyle w:val="Heading4"/>
      </w:pPr>
      <w:r w:rsidRPr="00B2780C">
        <w:t xml:space="preserve">Activity </w:t>
      </w:r>
      <w:r>
        <w:t>3.2</w:t>
      </w:r>
      <w:r w:rsidRPr="00B2780C">
        <w:t xml:space="preserve">: </w:t>
      </w:r>
      <w:r>
        <w:t>Support to project team</w:t>
      </w:r>
    </w:p>
    <w:p w14:paraId="3600B8FE" w14:textId="77777777" w:rsidR="00927B30" w:rsidRPr="00B2780C" w:rsidRDefault="00927B30" w:rsidP="007401E9">
      <w:pPr>
        <w:pStyle w:val="Body"/>
      </w:pPr>
      <w:r>
        <w:t xml:space="preserve">This activity will </w:t>
      </w:r>
      <w:r w:rsidRPr="00535E61">
        <w:t>provide you with an opportunity to identify how to provide support for project team members, especially about specific needs, to ensure that the quality of the expected outcomes of the project and documented timelines are met</w:t>
      </w:r>
      <w:r>
        <w:t>.</w:t>
      </w:r>
    </w:p>
    <w:p w14:paraId="54C5ACE8" w14:textId="38A5E0A5" w:rsidR="00927B30" w:rsidRPr="00B2780C" w:rsidRDefault="00927B30" w:rsidP="007401E9">
      <w:pPr>
        <w:pStyle w:val="Body"/>
      </w:pPr>
      <w:r w:rsidRPr="007754E2">
        <w:t>Read the question carefully and provide your answer in the space below (estimated time 20</w:t>
      </w:r>
      <w:r w:rsidR="007401E9">
        <w:t> </w:t>
      </w:r>
      <w:r w:rsidRPr="007754E2">
        <w:t>minutes).</w:t>
      </w:r>
    </w:p>
    <w:p w14:paraId="3E8728CE" w14:textId="77777777" w:rsidR="00927B30" w:rsidRPr="00B2780C" w:rsidRDefault="00927B30" w:rsidP="00434678">
      <w:pPr>
        <w:pStyle w:val="ListNoActivity"/>
        <w:numPr>
          <w:ilvl w:val="0"/>
          <w:numId w:val="92"/>
        </w:numPr>
        <w:ind w:left="357" w:hanging="357"/>
      </w:pPr>
      <w:r w:rsidRPr="00535E61">
        <w:t>Name three different ways you can support a team and describe one of these in detail</w:t>
      </w:r>
      <w:r>
        <w:t>.</w:t>
      </w:r>
    </w:p>
    <w:p w14:paraId="62354F95" w14:textId="77777777" w:rsidR="00927B30" w:rsidRPr="00B2780C" w:rsidRDefault="00927B30" w:rsidP="00927B30">
      <w:pPr>
        <w:pStyle w:val="InputBoxLarge"/>
        <w:framePr w:h="6553" w:wrap="around" w:y="8"/>
        <w:pBdr>
          <w:top w:val="single" w:sz="8" w:space="6" w:color="6260B8"/>
          <w:left w:val="single" w:sz="8" w:space="4" w:color="6260B8"/>
          <w:bottom w:val="single" w:sz="8" w:space="6" w:color="6260B8"/>
          <w:right w:val="single" w:sz="8" w:space="4" w:color="6260B8"/>
        </w:pBdr>
      </w:pPr>
    </w:p>
    <w:p w14:paraId="4505376D" w14:textId="77777777" w:rsidR="00D57BD3" w:rsidRDefault="00D57BD3">
      <w:pPr>
        <w:rPr>
          <w:rFonts w:eastAsia="Times New Roman" w:cstheme="minorHAnsi"/>
          <w:noProof/>
          <w:color w:val="6260B8"/>
          <w:kern w:val="22"/>
          <w:sz w:val="44"/>
          <w:szCs w:val="40"/>
          <w:lang w:val="en-US" w:eastAsia="en-AU" w:bidi="en-US"/>
        </w:rPr>
      </w:pPr>
      <w:r>
        <w:rPr>
          <w:lang w:val="en-US" w:bidi="en-US"/>
        </w:rPr>
        <w:br w:type="page"/>
      </w:r>
    </w:p>
    <w:p w14:paraId="04E2A5C3" w14:textId="77777777" w:rsidR="00927B30" w:rsidRDefault="00927B30" w:rsidP="00927B30">
      <w:pPr>
        <w:pStyle w:val="Heading2"/>
      </w:pPr>
      <w:bookmarkStart w:id="129" w:name="_Toc22727374"/>
      <w:bookmarkStart w:id="130" w:name="_Toc26193657"/>
      <w:r>
        <w:lastRenderedPageBreak/>
        <w:t>Establish and maintain required recordkeeping systems throughout the project</w:t>
      </w:r>
      <w:bookmarkEnd w:id="129"/>
      <w:bookmarkEnd w:id="130"/>
    </w:p>
    <w:p w14:paraId="05FDE051" w14:textId="77777777" w:rsidR="00927B30" w:rsidRPr="007401E9" w:rsidRDefault="00927B30" w:rsidP="007401E9">
      <w:pPr>
        <w:pStyle w:val="Body"/>
      </w:pPr>
      <w:bookmarkStart w:id="131" w:name="_Toc20742500"/>
      <w:bookmarkStart w:id="132" w:name="_Toc22727375"/>
      <w:r w:rsidRPr="007401E9">
        <w:t>By the end of this chapter the learner should be able to:</w:t>
      </w:r>
    </w:p>
    <w:p w14:paraId="779338EC" w14:textId="75C945F4" w:rsidR="00927B30" w:rsidRDefault="00927B30" w:rsidP="00434678">
      <w:pPr>
        <w:pStyle w:val="Body"/>
        <w:numPr>
          <w:ilvl w:val="0"/>
          <w:numId w:val="95"/>
        </w:numPr>
      </w:pPr>
      <w:r>
        <w:t>Name four different reasons why records need to be kept and maintained.</w:t>
      </w:r>
    </w:p>
    <w:p w14:paraId="65FBAA19" w14:textId="77777777" w:rsidR="00927B30" w:rsidRDefault="00927B30" w:rsidP="00434678">
      <w:pPr>
        <w:pStyle w:val="Body"/>
        <w:numPr>
          <w:ilvl w:val="0"/>
          <w:numId w:val="95"/>
        </w:numPr>
      </w:pPr>
      <w:r>
        <w:t>Give two examples of system requirements.</w:t>
      </w:r>
    </w:p>
    <w:p w14:paraId="02B95E5F" w14:textId="77777777" w:rsidR="00927B30" w:rsidRDefault="00927B30" w:rsidP="00434678">
      <w:pPr>
        <w:pStyle w:val="Body"/>
        <w:numPr>
          <w:ilvl w:val="0"/>
          <w:numId w:val="95"/>
        </w:numPr>
      </w:pPr>
      <w:r>
        <w:t>Explain how to determine the scale of the record-keeping system required.</w:t>
      </w:r>
    </w:p>
    <w:p w14:paraId="1C661B76" w14:textId="77777777" w:rsidR="00927B30" w:rsidRDefault="00927B30" w:rsidP="00927B30">
      <w:pPr>
        <w:pStyle w:val="Heading3"/>
      </w:pPr>
      <w:r>
        <w:t>Recordkeeping systems</w:t>
      </w:r>
      <w:bookmarkEnd w:id="131"/>
      <w:bookmarkEnd w:id="132"/>
    </w:p>
    <w:p w14:paraId="14383326" w14:textId="4B39B666" w:rsidR="00927B30" w:rsidRDefault="00927B30" w:rsidP="007401E9">
      <w:pPr>
        <w:pStyle w:val="Body"/>
      </w:pPr>
      <w:r>
        <w:t xml:space="preserve">A </w:t>
      </w:r>
      <w:r w:rsidRPr="001D2C8A">
        <w:rPr>
          <w:noProof/>
        </w:rPr>
        <w:t>record</w:t>
      </w:r>
      <w:r>
        <w:rPr>
          <w:noProof/>
        </w:rPr>
        <w:t>ing</w:t>
      </w:r>
      <w:r>
        <w:t xml:space="preserve"> system can be either manual or </w:t>
      </w:r>
      <w:r w:rsidRPr="003D4041">
        <w:rPr>
          <w:noProof/>
        </w:rPr>
        <w:t>electronic</w:t>
      </w:r>
      <w:r>
        <w:t xml:space="preserve"> but should be simple, easy to understand and use.  Managing and monitoring business or records systems involves determining requirements or modifications. </w:t>
      </w:r>
      <w:r w:rsidRPr="001D2C8A">
        <w:rPr>
          <w:noProof/>
        </w:rPr>
        <w:t>This can</w:t>
      </w:r>
      <w:r>
        <w:t xml:space="preserve"> </w:t>
      </w:r>
      <w:r w:rsidRPr="001D2C8A">
        <w:rPr>
          <w:noProof/>
        </w:rPr>
        <w:t>be achieved</w:t>
      </w:r>
      <w:r>
        <w:t xml:space="preserve"> by researching core business, supporting activities, resources and business and social context. Research can </w:t>
      </w:r>
      <w:r w:rsidRPr="001D2C8A">
        <w:rPr>
          <w:noProof/>
        </w:rPr>
        <w:t>be done</w:t>
      </w:r>
      <w:r>
        <w:t xml:space="preserve"> through observing and consultation with head office, local management, principals and staff. </w:t>
      </w:r>
    </w:p>
    <w:p w14:paraId="4B0EE28A" w14:textId="77777777" w:rsidR="00927B30" w:rsidRDefault="00927B30" w:rsidP="007401E9">
      <w:pPr>
        <w:pStyle w:val="Body"/>
      </w:pPr>
      <w:r>
        <w:t xml:space="preserve">There are many reasons why records are produced and updated during a project. Not only is it imperative for the general communication between team members, </w:t>
      </w:r>
      <w:r w:rsidRPr="001D2C8A">
        <w:rPr>
          <w:noProof/>
        </w:rPr>
        <w:t>clients</w:t>
      </w:r>
      <w:r>
        <w:rPr>
          <w:noProof/>
        </w:rPr>
        <w:t>,</w:t>
      </w:r>
      <w:r>
        <w:t xml:space="preserve"> and stakeholders, but also for administrative duties, planning and resource obtainment. </w:t>
      </w:r>
    </w:p>
    <w:p w14:paraId="1515A8A5" w14:textId="77777777" w:rsidR="00927B30" w:rsidRDefault="00927B30" w:rsidP="007401E9">
      <w:pPr>
        <w:pStyle w:val="Body"/>
      </w:pPr>
      <w:r>
        <w:t xml:space="preserve">Records need to be maintained to ensure the most recent information is available to everyone working on a project. </w:t>
      </w:r>
    </w:p>
    <w:p w14:paraId="7AF3739E" w14:textId="77777777" w:rsidR="00927B30" w:rsidRDefault="00927B30" w:rsidP="007401E9">
      <w:pPr>
        <w:pStyle w:val="Body"/>
      </w:pPr>
      <w:r>
        <w:rPr>
          <w:noProof/>
        </w:rPr>
        <w:t>Also</w:t>
      </w:r>
      <w:r>
        <w:t>, records need to be maintained to ensure:</w:t>
      </w:r>
    </w:p>
    <w:p w14:paraId="68A75EA5" w14:textId="77777777" w:rsidR="00927B30" w:rsidRPr="00795964" w:rsidRDefault="00927B30" w:rsidP="00434678">
      <w:pPr>
        <w:pStyle w:val="Body"/>
        <w:numPr>
          <w:ilvl w:val="0"/>
          <w:numId w:val="96"/>
        </w:numPr>
      </w:pPr>
      <w:r w:rsidRPr="00A451FC">
        <w:rPr>
          <w:noProof/>
        </w:rPr>
        <w:t>team</w:t>
      </w:r>
      <w:r w:rsidRPr="00795964">
        <w:t xml:space="preserve"> has a way of communicating in general </w:t>
      </w:r>
    </w:p>
    <w:p w14:paraId="77E6CFA8" w14:textId="77777777" w:rsidR="00927B30" w:rsidRPr="00795964" w:rsidRDefault="00927B30" w:rsidP="00434678">
      <w:pPr>
        <w:pStyle w:val="Body"/>
        <w:numPr>
          <w:ilvl w:val="0"/>
          <w:numId w:val="96"/>
        </w:numPr>
      </w:pPr>
      <w:r w:rsidRPr="00795964">
        <w:t>ease of problem identification</w:t>
      </w:r>
    </w:p>
    <w:p w14:paraId="6CB95990" w14:textId="77777777" w:rsidR="00927B30" w:rsidRPr="00795964" w:rsidRDefault="00927B30" w:rsidP="00434678">
      <w:pPr>
        <w:pStyle w:val="Body"/>
        <w:numPr>
          <w:ilvl w:val="0"/>
          <w:numId w:val="96"/>
        </w:numPr>
      </w:pPr>
      <w:r w:rsidRPr="00795964">
        <w:t>evidence of contracts and agreements</w:t>
      </w:r>
    </w:p>
    <w:p w14:paraId="1DADDB22" w14:textId="77777777" w:rsidR="00927B30" w:rsidRPr="00795964" w:rsidRDefault="00927B30" w:rsidP="00434678">
      <w:pPr>
        <w:pStyle w:val="Body"/>
        <w:numPr>
          <w:ilvl w:val="0"/>
          <w:numId w:val="96"/>
        </w:numPr>
      </w:pPr>
      <w:r w:rsidRPr="00795964">
        <w:t>plans, schedules and budgets to use as a guide</w:t>
      </w:r>
    </w:p>
    <w:p w14:paraId="31BC5788" w14:textId="77777777" w:rsidR="00927B30" w:rsidRPr="00795964" w:rsidRDefault="00927B30" w:rsidP="00434678">
      <w:pPr>
        <w:pStyle w:val="Body"/>
        <w:numPr>
          <w:ilvl w:val="0"/>
          <w:numId w:val="96"/>
        </w:numPr>
      </w:pPr>
      <w:r w:rsidRPr="00795964">
        <w:t>human resource allocation and designated authorities.</w:t>
      </w:r>
    </w:p>
    <w:p w14:paraId="2176CE61" w14:textId="77777777" w:rsidR="00927B30" w:rsidRDefault="00927B30" w:rsidP="00927B30">
      <w:pPr>
        <w:pStyle w:val="Heading4"/>
      </w:pPr>
      <w:r>
        <w:t>Core business activities</w:t>
      </w:r>
    </w:p>
    <w:p w14:paraId="65D82E23" w14:textId="77777777" w:rsidR="00927B30" w:rsidRPr="007A340F" w:rsidRDefault="00927B30" w:rsidP="007401E9">
      <w:pPr>
        <w:pStyle w:val="Body"/>
      </w:pPr>
      <w:r>
        <w:t xml:space="preserve">You should first think about documenting the core activities of the business. Core activities are non-routine (administrative) activities that improve customer value, provide profits and are strategic for example, customer service, designing a product or marketing activities. After identifying your organisation’s core activities, you should document them. </w:t>
      </w:r>
    </w:p>
    <w:p w14:paraId="06234124" w14:textId="77777777" w:rsidR="00D05DC2" w:rsidRDefault="00D05DC2">
      <w:r>
        <w:br w:type="page"/>
      </w:r>
    </w:p>
    <w:p w14:paraId="316ED8D2" w14:textId="1151B1EB" w:rsidR="00927B30" w:rsidRPr="007401E9" w:rsidRDefault="00927B30" w:rsidP="007401E9">
      <w:pPr>
        <w:pStyle w:val="Body"/>
      </w:pPr>
      <w:r w:rsidRPr="007401E9">
        <w:lastRenderedPageBreak/>
        <w:t xml:space="preserve">Documenting core business activities may involve identifying: </w:t>
      </w:r>
    </w:p>
    <w:p w14:paraId="0480BD8B" w14:textId="77777777" w:rsidR="00927B30" w:rsidRDefault="00927B30" w:rsidP="00434678">
      <w:pPr>
        <w:pStyle w:val="Body"/>
        <w:numPr>
          <w:ilvl w:val="0"/>
          <w:numId w:val="97"/>
        </w:numPr>
      </w:pPr>
      <w:r>
        <w:t>diagrammatic representations</w:t>
      </w:r>
    </w:p>
    <w:p w14:paraId="59F43B63" w14:textId="77777777" w:rsidR="00927B30" w:rsidRDefault="00927B30" w:rsidP="00434678">
      <w:pPr>
        <w:pStyle w:val="Body"/>
        <w:numPr>
          <w:ilvl w:val="0"/>
          <w:numId w:val="97"/>
        </w:numPr>
      </w:pPr>
      <w:r>
        <w:t>formal documents</w:t>
      </w:r>
    </w:p>
    <w:p w14:paraId="09972028" w14:textId="77777777" w:rsidR="00927B30" w:rsidRDefault="00927B30" w:rsidP="00434678">
      <w:pPr>
        <w:pStyle w:val="Body"/>
        <w:numPr>
          <w:ilvl w:val="0"/>
          <w:numId w:val="97"/>
        </w:numPr>
      </w:pPr>
      <w:r w:rsidRPr="001D2C8A">
        <w:rPr>
          <w:noProof/>
        </w:rPr>
        <w:t>handwritten</w:t>
      </w:r>
      <w:r>
        <w:t xml:space="preserve"> documents</w:t>
      </w:r>
    </w:p>
    <w:p w14:paraId="05B9542F" w14:textId="77777777" w:rsidR="00927B30" w:rsidRDefault="00927B30" w:rsidP="00434678">
      <w:pPr>
        <w:pStyle w:val="Body"/>
        <w:numPr>
          <w:ilvl w:val="0"/>
          <w:numId w:val="97"/>
        </w:numPr>
      </w:pPr>
      <w:r>
        <w:t>informal communications</w:t>
      </w:r>
    </w:p>
    <w:p w14:paraId="31DF44A6" w14:textId="77777777" w:rsidR="00927B30" w:rsidRDefault="00927B30" w:rsidP="00434678">
      <w:pPr>
        <w:pStyle w:val="Body"/>
        <w:numPr>
          <w:ilvl w:val="0"/>
          <w:numId w:val="97"/>
        </w:numPr>
      </w:pPr>
      <w:r>
        <w:t>online instructions or computer-based format instructions that can be updated</w:t>
      </w:r>
    </w:p>
    <w:p w14:paraId="5D596946" w14:textId="77777777" w:rsidR="00927B30" w:rsidRDefault="00927B30" w:rsidP="00434678">
      <w:pPr>
        <w:pStyle w:val="Body"/>
        <w:numPr>
          <w:ilvl w:val="0"/>
          <w:numId w:val="97"/>
        </w:numPr>
      </w:pPr>
      <w:r>
        <w:t>paper-based manuals</w:t>
      </w:r>
    </w:p>
    <w:p w14:paraId="4A287B85" w14:textId="77777777" w:rsidR="00927B30" w:rsidRDefault="00927B30" w:rsidP="00434678">
      <w:pPr>
        <w:pStyle w:val="Body"/>
        <w:numPr>
          <w:ilvl w:val="0"/>
          <w:numId w:val="97"/>
        </w:numPr>
      </w:pPr>
      <w:r>
        <w:t>other texts.</w:t>
      </w:r>
    </w:p>
    <w:p w14:paraId="24DA7E5A" w14:textId="1F8B630A" w:rsidR="004764F2" w:rsidRDefault="004764F2" w:rsidP="004764F2">
      <w:pPr>
        <w:pStyle w:val="Heading4"/>
      </w:pPr>
      <w:r>
        <w:t>The status report process</w:t>
      </w:r>
    </w:p>
    <w:p w14:paraId="25D8E074" w14:textId="77777777" w:rsidR="004764F2" w:rsidRPr="007401E9" w:rsidRDefault="004764F2" w:rsidP="007401E9">
      <w:pPr>
        <w:pStyle w:val="Body"/>
      </w:pPr>
      <w:r w:rsidRPr="007401E9">
        <w:t>Small projects have three inputs:</w:t>
      </w:r>
    </w:p>
    <w:p w14:paraId="6F5E9C0B" w14:textId="77777777" w:rsidR="004764F2" w:rsidRDefault="004764F2" w:rsidP="00434678">
      <w:pPr>
        <w:pStyle w:val="Body"/>
        <w:numPr>
          <w:ilvl w:val="0"/>
          <w:numId w:val="160"/>
        </w:numPr>
      </w:pPr>
      <w:r w:rsidRPr="004764F2">
        <w:t>Project manager sends a status update to the project sponsor and stakeholders (bi-weekly or monthly).</w:t>
      </w:r>
    </w:p>
    <w:p w14:paraId="624B507E" w14:textId="77777777" w:rsidR="004764F2" w:rsidRDefault="004764F2" w:rsidP="00434678">
      <w:pPr>
        <w:pStyle w:val="Body"/>
        <w:numPr>
          <w:ilvl w:val="0"/>
          <w:numId w:val="160"/>
        </w:numPr>
      </w:pPr>
      <w:r w:rsidRPr="004764F2">
        <w:t xml:space="preserve">Project team members send status updates to the project manager (weekly). </w:t>
      </w:r>
    </w:p>
    <w:p w14:paraId="6117E237" w14:textId="3FD867B4" w:rsidR="004764F2" w:rsidRDefault="004764F2" w:rsidP="00434678">
      <w:pPr>
        <w:pStyle w:val="Body"/>
        <w:numPr>
          <w:ilvl w:val="0"/>
          <w:numId w:val="160"/>
        </w:numPr>
      </w:pPr>
      <w:r w:rsidRPr="004764F2">
        <w:t>Project team members attend status meetings.</w:t>
      </w:r>
    </w:p>
    <w:p w14:paraId="6C0F4366" w14:textId="321DAF92" w:rsidR="004764F2" w:rsidRDefault="004764F2" w:rsidP="004764F2">
      <w:pPr>
        <w:pStyle w:val="Body"/>
        <w:jc w:val="center"/>
      </w:pPr>
      <w:r>
        <w:rPr>
          <w:noProof/>
          <w:lang w:eastAsia="en-AU"/>
        </w:rPr>
        <w:drawing>
          <wp:inline distT="0" distB="0" distL="0" distR="0" wp14:anchorId="3E00A660" wp14:editId="1055EFD9">
            <wp:extent cx="5280366" cy="3520056"/>
            <wp:effectExtent l="0" t="0" r="0" b="4445"/>
            <wp:docPr id="226" name="Picture 226" descr="Status report process for Small Projects has a three step process." title="Status report process small pro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BSBPMG522_T4_SmallProjectsStatus_IC_jpg.jpg"/>
                    <pic:cNvPicPr/>
                  </pic:nvPicPr>
                  <pic:blipFill>
                    <a:blip r:embed="rId47">
                      <a:extLst>
                        <a:ext uri="{28A0092B-C50C-407E-A947-70E740481C1C}">
                          <a14:useLocalDpi xmlns:a14="http://schemas.microsoft.com/office/drawing/2010/main" val="0"/>
                        </a:ext>
                      </a:extLst>
                    </a:blip>
                    <a:stretch>
                      <a:fillRect/>
                    </a:stretch>
                  </pic:blipFill>
                  <pic:spPr>
                    <a:xfrm>
                      <a:off x="0" y="0"/>
                      <a:ext cx="5282465" cy="3521455"/>
                    </a:xfrm>
                    <a:prstGeom prst="rect">
                      <a:avLst/>
                    </a:prstGeom>
                  </pic:spPr>
                </pic:pic>
              </a:graphicData>
            </a:graphic>
          </wp:inline>
        </w:drawing>
      </w:r>
    </w:p>
    <w:p w14:paraId="37E5324F" w14:textId="7E9C4007" w:rsidR="004764F2" w:rsidRPr="004764F2" w:rsidRDefault="004764F2" w:rsidP="004764F2">
      <w:pPr>
        <w:pStyle w:val="Body"/>
        <w:rPr>
          <w:sz w:val="20"/>
        </w:rPr>
      </w:pPr>
      <w:r w:rsidRPr="004764F2">
        <w:rPr>
          <w:sz w:val="20"/>
        </w:rPr>
        <w:t>© TAFE NSW 2019</w:t>
      </w:r>
      <w:r w:rsidR="005F46A0">
        <w:rPr>
          <w:sz w:val="20"/>
        </w:rPr>
        <w:t xml:space="preserve"> Status report process small projects</w:t>
      </w:r>
    </w:p>
    <w:p w14:paraId="7A48E738" w14:textId="18DDA595" w:rsidR="004764F2" w:rsidRDefault="004764F2" w:rsidP="004764F2">
      <w:pPr>
        <w:pStyle w:val="Body"/>
      </w:pPr>
      <w:r>
        <w:lastRenderedPageBreak/>
        <w:t>L</w:t>
      </w:r>
      <w:r w:rsidRPr="004764F2">
        <w:t xml:space="preserve">arge projects </w:t>
      </w:r>
      <w:r>
        <w:t xml:space="preserve">also </w:t>
      </w:r>
      <w:r w:rsidRPr="004764F2">
        <w:t>have three inputs</w:t>
      </w:r>
      <w:r>
        <w:t>:</w:t>
      </w:r>
    </w:p>
    <w:p w14:paraId="5AFDEC89" w14:textId="77777777" w:rsidR="004764F2" w:rsidRDefault="004764F2" w:rsidP="00434678">
      <w:pPr>
        <w:pStyle w:val="Body"/>
        <w:numPr>
          <w:ilvl w:val="0"/>
          <w:numId w:val="161"/>
        </w:numPr>
      </w:pPr>
      <w:r w:rsidRPr="004764F2">
        <w:t xml:space="preserve">Project manager issues a formal monthly project report to all the stakeholders (monthly). </w:t>
      </w:r>
    </w:p>
    <w:p w14:paraId="0CABDDEF" w14:textId="77777777" w:rsidR="004764F2" w:rsidRDefault="004764F2" w:rsidP="00434678">
      <w:pPr>
        <w:pStyle w:val="Body"/>
        <w:numPr>
          <w:ilvl w:val="0"/>
          <w:numId w:val="161"/>
        </w:numPr>
      </w:pPr>
      <w:r w:rsidRPr="004764F2">
        <w:t xml:space="preserve">Project manager sends project reports to all stakeholder (bi-weekly or monthly). </w:t>
      </w:r>
    </w:p>
    <w:p w14:paraId="50D8531C" w14:textId="374048A8" w:rsidR="004764F2" w:rsidRDefault="004764F2" w:rsidP="00434678">
      <w:pPr>
        <w:pStyle w:val="Body"/>
        <w:numPr>
          <w:ilvl w:val="0"/>
          <w:numId w:val="161"/>
        </w:numPr>
      </w:pPr>
      <w:r w:rsidRPr="004764F2">
        <w:t>Project team members attend project meetings (weekly or bi-weekly).</w:t>
      </w:r>
    </w:p>
    <w:p w14:paraId="38303324" w14:textId="0B6EC2A8" w:rsidR="004764F2" w:rsidRDefault="004764F2" w:rsidP="004764F2">
      <w:pPr>
        <w:pStyle w:val="Body"/>
        <w:jc w:val="center"/>
      </w:pPr>
      <w:r>
        <w:rPr>
          <w:noProof/>
          <w:lang w:eastAsia="en-AU"/>
        </w:rPr>
        <w:drawing>
          <wp:inline distT="0" distB="0" distL="0" distR="0" wp14:anchorId="3B2085D0" wp14:editId="133E398C">
            <wp:extent cx="5486503" cy="3657473"/>
            <wp:effectExtent l="0" t="0" r="0" b="635"/>
            <wp:docPr id="229" name="Picture 229" descr="Status report process for Large Projects has a three step process." title="Status report process large pro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BSBPMG522_T4_LargeProjectsStatus_IC_jpg.jpg"/>
                    <pic:cNvPicPr/>
                  </pic:nvPicPr>
                  <pic:blipFill>
                    <a:blip r:embed="rId48">
                      <a:extLst>
                        <a:ext uri="{28A0092B-C50C-407E-A947-70E740481C1C}">
                          <a14:useLocalDpi xmlns:a14="http://schemas.microsoft.com/office/drawing/2010/main" val="0"/>
                        </a:ext>
                      </a:extLst>
                    </a:blip>
                    <a:stretch>
                      <a:fillRect/>
                    </a:stretch>
                  </pic:blipFill>
                  <pic:spPr>
                    <a:xfrm>
                      <a:off x="0" y="0"/>
                      <a:ext cx="5489387" cy="3659395"/>
                    </a:xfrm>
                    <a:prstGeom prst="rect">
                      <a:avLst/>
                    </a:prstGeom>
                  </pic:spPr>
                </pic:pic>
              </a:graphicData>
            </a:graphic>
          </wp:inline>
        </w:drawing>
      </w:r>
    </w:p>
    <w:p w14:paraId="332E69A5" w14:textId="5AD2DE7B" w:rsidR="004764F2" w:rsidRPr="005F46A0" w:rsidRDefault="004764F2" w:rsidP="004764F2">
      <w:pPr>
        <w:pStyle w:val="Body"/>
        <w:rPr>
          <w:color w:val="808080" w:themeColor="background1" w:themeShade="80"/>
          <w:sz w:val="20"/>
        </w:rPr>
      </w:pPr>
      <w:r w:rsidRPr="005F46A0">
        <w:rPr>
          <w:color w:val="808080" w:themeColor="background1" w:themeShade="80"/>
          <w:sz w:val="20"/>
        </w:rPr>
        <w:t>© TAFE NSW 2019</w:t>
      </w:r>
      <w:r w:rsidR="005F46A0" w:rsidRPr="005F46A0">
        <w:rPr>
          <w:color w:val="808080" w:themeColor="background1" w:themeShade="80"/>
          <w:sz w:val="20"/>
        </w:rPr>
        <w:t xml:space="preserve"> Status report process large projects</w:t>
      </w:r>
    </w:p>
    <w:p w14:paraId="0E177609" w14:textId="2AFA583D" w:rsidR="00927B30" w:rsidRPr="007A340F" w:rsidRDefault="00927B30" w:rsidP="00927B30">
      <w:pPr>
        <w:pStyle w:val="Heading4"/>
      </w:pPr>
      <w:r w:rsidRPr="007A340F">
        <w:t>System requirements</w:t>
      </w:r>
    </w:p>
    <w:p w14:paraId="3517ED25" w14:textId="77777777" w:rsidR="00927B30" w:rsidRDefault="00927B30" w:rsidP="007401E9">
      <w:pPr>
        <w:pStyle w:val="Body"/>
      </w:pPr>
      <w:r>
        <w:t xml:space="preserve">You will also need to think about the system requirements. System requirements will differ between organisations and will have to meet certain standards and provide certain functions. </w:t>
      </w:r>
    </w:p>
    <w:p w14:paraId="71F16EEB" w14:textId="77777777" w:rsidR="00927B30" w:rsidRPr="007A340F" w:rsidRDefault="00927B30" w:rsidP="007401E9">
      <w:pPr>
        <w:pStyle w:val="Body"/>
      </w:pPr>
      <w:r w:rsidRPr="007A340F">
        <w:t>Some example</w:t>
      </w:r>
      <w:r>
        <w:t xml:space="preserve"> of</w:t>
      </w:r>
      <w:r w:rsidRPr="007A340F">
        <w:t xml:space="preserve"> requirements:</w:t>
      </w:r>
    </w:p>
    <w:p w14:paraId="56391C57" w14:textId="77777777" w:rsidR="00927B30" w:rsidRDefault="00927B30" w:rsidP="00434678">
      <w:pPr>
        <w:pStyle w:val="Body"/>
        <w:numPr>
          <w:ilvl w:val="0"/>
          <w:numId w:val="98"/>
        </w:numPr>
      </w:pPr>
      <w:r>
        <w:t>Records should be retrievable</w:t>
      </w:r>
    </w:p>
    <w:p w14:paraId="68010FE4" w14:textId="77777777" w:rsidR="00927B30" w:rsidRDefault="00927B30" w:rsidP="00434678">
      <w:pPr>
        <w:pStyle w:val="Body"/>
        <w:numPr>
          <w:ilvl w:val="0"/>
          <w:numId w:val="98"/>
        </w:numPr>
      </w:pPr>
      <w:r>
        <w:t>The integrity of the record should be able to be preserved</w:t>
      </w:r>
    </w:p>
    <w:p w14:paraId="0BCB9950" w14:textId="77777777" w:rsidR="00927B30" w:rsidRDefault="00927B30" w:rsidP="00434678">
      <w:pPr>
        <w:pStyle w:val="Body"/>
        <w:numPr>
          <w:ilvl w:val="0"/>
          <w:numId w:val="98"/>
        </w:numPr>
      </w:pPr>
      <w:r>
        <w:t>Records disposal should only occur when authorised</w:t>
      </w:r>
    </w:p>
    <w:p w14:paraId="1CC552BA" w14:textId="77777777" w:rsidR="00927B30" w:rsidRDefault="00927B30" w:rsidP="00434678">
      <w:pPr>
        <w:pStyle w:val="Body"/>
        <w:numPr>
          <w:ilvl w:val="0"/>
          <w:numId w:val="98"/>
        </w:numPr>
      </w:pPr>
      <w:r>
        <w:t>Records that need to be held long-term can be archived.</w:t>
      </w:r>
    </w:p>
    <w:p w14:paraId="59037A0B" w14:textId="77777777" w:rsidR="00927B30" w:rsidRDefault="00927B30" w:rsidP="007401E9">
      <w:pPr>
        <w:pStyle w:val="Body"/>
      </w:pPr>
      <w:r>
        <w:t xml:space="preserve">You will need to select an appropriate scale and </w:t>
      </w:r>
      <w:r w:rsidRPr="00A451FC">
        <w:rPr>
          <w:noProof/>
        </w:rPr>
        <w:t>number</w:t>
      </w:r>
      <w:r>
        <w:t xml:space="preserve"> of business or record systems using information regarding the scale and nature of business operations at the organisation. To </w:t>
      </w:r>
      <w:r>
        <w:lastRenderedPageBreak/>
        <w:t xml:space="preserve">determine the </w:t>
      </w:r>
      <w:r w:rsidRPr="001D2C8A">
        <w:rPr>
          <w:noProof/>
        </w:rPr>
        <w:t>scale</w:t>
      </w:r>
      <w:r>
        <w:rPr>
          <w:noProof/>
        </w:rPr>
        <w:t>,</w:t>
      </w:r>
      <w:r>
        <w:t xml:space="preserve"> you should first consider what data needs to </w:t>
      </w:r>
      <w:r w:rsidRPr="001D2C8A">
        <w:rPr>
          <w:noProof/>
        </w:rPr>
        <w:t>be stored</w:t>
      </w:r>
      <w:r>
        <w:t xml:space="preserve"> and how, </w:t>
      </w:r>
      <w:r w:rsidRPr="003D4041">
        <w:rPr>
          <w:noProof/>
        </w:rPr>
        <w:t>e.g.</w:t>
      </w:r>
      <w:r>
        <w:t xml:space="preserve"> electronic or </w:t>
      </w:r>
      <w:r w:rsidRPr="00A451FC">
        <w:rPr>
          <w:noProof/>
        </w:rPr>
        <w:t>paper</w:t>
      </w:r>
      <w:r>
        <w:rPr>
          <w:noProof/>
        </w:rPr>
        <w:t>-</w:t>
      </w:r>
      <w:r w:rsidRPr="00A451FC">
        <w:rPr>
          <w:noProof/>
        </w:rPr>
        <w:t>based</w:t>
      </w:r>
      <w:r>
        <w:t xml:space="preserve">. How information </w:t>
      </w:r>
      <w:r w:rsidRPr="001D2C8A">
        <w:rPr>
          <w:noProof/>
        </w:rPr>
        <w:t>is stored</w:t>
      </w:r>
      <w:r>
        <w:t xml:space="preserve"> </w:t>
      </w:r>
      <w:r w:rsidRPr="001D2C8A">
        <w:rPr>
          <w:noProof/>
        </w:rPr>
        <w:t>depends</w:t>
      </w:r>
      <w:r>
        <w:rPr>
          <w:noProof/>
        </w:rPr>
        <w:t xml:space="preserve"> on</w:t>
      </w:r>
      <w:r>
        <w:t xml:space="preserve"> upon the purpose of the task; long-term storage may need to be in a secure location, either in the office, storage facilities, or on the computer, whereas short-term storage tasks will vary from task to task. </w:t>
      </w:r>
    </w:p>
    <w:p w14:paraId="756DD4FB" w14:textId="77777777" w:rsidR="00927B30" w:rsidRPr="005D69A6" w:rsidRDefault="00927B30" w:rsidP="00434678">
      <w:pPr>
        <w:pStyle w:val="Body"/>
        <w:numPr>
          <w:ilvl w:val="0"/>
          <w:numId w:val="99"/>
        </w:numPr>
      </w:pPr>
      <w:r w:rsidRPr="00F16955">
        <w:rPr>
          <w:b/>
        </w:rPr>
        <w:t>Established procedure:</w:t>
      </w:r>
      <w:r w:rsidRPr="005D69A6">
        <w:t xml:space="preserve"> this may be implemented by organisational stipulation or through how your workplace works. </w:t>
      </w:r>
    </w:p>
    <w:p w14:paraId="11908AFC" w14:textId="77777777" w:rsidR="00927B30" w:rsidRDefault="00927B30" w:rsidP="00434678">
      <w:pPr>
        <w:pStyle w:val="Body"/>
        <w:numPr>
          <w:ilvl w:val="0"/>
          <w:numId w:val="99"/>
        </w:numPr>
      </w:pPr>
      <w:r w:rsidRPr="00F16955">
        <w:rPr>
          <w:b/>
        </w:rPr>
        <w:t>Organisational stipulation</w:t>
      </w:r>
      <w:r w:rsidRPr="005D69A6">
        <w:t xml:space="preserve"> will likely be company-wide and is in place to ensure that legal obligations are met and that a uniform system is used across the company. </w:t>
      </w:r>
    </w:p>
    <w:p w14:paraId="7328AD4B" w14:textId="77777777" w:rsidR="00927B30" w:rsidRPr="005D69A6" w:rsidRDefault="00927B30" w:rsidP="00434678">
      <w:pPr>
        <w:pStyle w:val="Body"/>
        <w:numPr>
          <w:ilvl w:val="0"/>
          <w:numId w:val="99"/>
        </w:numPr>
      </w:pPr>
      <w:r w:rsidRPr="00F16955">
        <w:rPr>
          <w:b/>
        </w:rPr>
        <w:t>Workplaces</w:t>
      </w:r>
      <w:r w:rsidRPr="005D69A6">
        <w:t xml:space="preserve"> may have their own system that revolves around the space, layout, and staffing of the office, for example:</w:t>
      </w:r>
    </w:p>
    <w:p w14:paraId="7A8D0E0E" w14:textId="77777777" w:rsidR="00927B30" w:rsidRPr="00D05DC2" w:rsidRDefault="00927B30" w:rsidP="00927B30">
      <w:pPr>
        <w:pStyle w:val="Bullets2"/>
        <w:rPr>
          <w:sz w:val="24"/>
        </w:rPr>
      </w:pPr>
      <w:r w:rsidRPr="00D05DC2">
        <w:rPr>
          <w:sz w:val="24"/>
        </w:rPr>
        <w:t>the use of filing cabinets</w:t>
      </w:r>
    </w:p>
    <w:p w14:paraId="10611A03" w14:textId="77777777" w:rsidR="00927B30" w:rsidRPr="00D05DC2" w:rsidRDefault="00927B30" w:rsidP="00927B30">
      <w:pPr>
        <w:pStyle w:val="Bullets2"/>
        <w:rPr>
          <w:sz w:val="24"/>
        </w:rPr>
      </w:pPr>
      <w:r w:rsidRPr="00D05DC2">
        <w:rPr>
          <w:sz w:val="24"/>
        </w:rPr>
        <w:t>whether all staff have access to the same files on the computer</w:t>
      </w:r>
    </w:p>
    <w:p w14:paraId="782FA05B" w14:textId="77777777" w:rsidR="00927B30" w:rsidRPr="00D05DC2" w:rsidRDefault="00927B30" w:rsidP="00927B30">
      <w:pPr>
        <w:pStyle w:val="Bullets2"/>
        <w:rPr>
          <w:sz w:val="24"/>
        </w:rPr>
      </w:pPr>
      <w:r w:rsidRPr="00D05DC2">
        <w:rPr>
          <w:sz w:val="24"/>
        </w:rPr>
        <w:t xml:space="preserve">whether staff have pigeonholes or trays </w:t>
      </w:r>
    </w:p>
    <w:p w14:paraId="5627B6E6" w14:textId="77777777" w:rsidR="00927B30" w:rsidRPr="00D05DC2" w:rsidRDefault="00927B30" w:rsidP="00927B30">
      <w:pPr>
        <w:pStyle w:val="Bullets2"/>
        <w:rPr>
          <w:sz w:val="24"/>
        </w:rPr>
      </w:pPr>
      <w:r w:rsidRPr="00D05DC2">
        <w:rPr>
          <w:sz w:val="24"/>
        </w:rPr>
        <w:t>whether there is a member of staff employed to manage the information system or whether everyone does their own work</w:t>
      </w:r>
    </w:p>
    <w:p w14:paraId="4CA06880" w14:textId="77777777" w:rsidR="00927B30" w:rsidRPr="00D05DC2" w:rsidRDefault="00927B30" w:rsidP="00927B30">
      <w:pPr>
        <w:pStyle w:val="Bullets2"/>
        <w:rPr>
          <w:sz w:val="24"/>
        </w:rPr>
      </w:pPr>
      <w:r w:rsidRPr="00D05DC2">
        <w:rPr>
          <w:sz w:val="24"/>
        </w:rPr>
        <w:t>security restrictions:</w:t>
      </w:r>
    </w:p>
    <w:p w14:paraId="40D5D343" w14:textId="77777777" w:rsidR="00927B30" w:rsidRPr="00D05DC2" w:rsidRDefault="00927B30" w:rsidP="00434678">
      <w:pPr>
        <w:pStyle w:val="Bullet3"/>
        <w:numPr>
          <w:ilvl w:val="2"/>
          <w:numId w:val="93"/>
        </w:numPr>
        <w:ind w:left="1985" w:hanging="425"/>
        <w:rPr>
          <w:sz w:val="24"/>
        </w:rPr>
      </w:pPr>
      <w:r w:rsidRPr="00D05DC2">
        <w:rPr>
          <w:sz w:val="24"/>
        </w:rPr>
        <w:t>who has access to the computer?</w:t>
      </w:r>
      <w:r w:rsidRPr="00D05DC2">
        <w:rPr>
          <w:noProof/>
          <w:sz w:val="24"/>
        </w:rPr>
        <w:t xml:space="preserve"> </w:t>
      </w:r>
    </w:p>
    <w:p w14:paraId="6616863B" w14:textId="77777777" w:rsidR="00927B30" w:rsidRPr="00D05DC2" w:rsidRDefault="00927B30" w:rsidP="00434678">
      <w:pPr>
        <w:pStyle w:val="Bullet3"/>
        <w:numPr>
          <w:ilvl w:val="2"/>
          <w:numId w:val="93"/>
        </w:numPr>
        <w:ind w:left="1985" w:hanging="425"/>
        <w:rPr>
          <w:sz w:val="24"/>
        </w:rPr>
      </w:pPr>
      <w:r w:rsidRPr="00D05DC2">
        <w:rPr>
          <w:sz w:val="24"/>
        </w:rPr>
        <w:t>who has access to the filing cabinet?</w:t>
      </w:r>
    </w:p>
    <w:p w14:paraId="09287DEC" w14:textId="77777777" w:rsidR="00927B30" w:rsidRPr="00D05DC2" w:rsidRDefault="00927B30" w:rsidP="00434678">
      <w:pPr>
        <w:pStyle w:val="Bullet3"/>
        <w:numPr>
          <w:ilvl w:val="2"/>
          <w:numId w:val="93"/>
        </w:numPr>
        <w:ind w:left="1985" w:hanging="425"/>
        <w:rPr>
          <w:sz w:val="24"/>
        </w:rPr>
      </w:pPr>
      <w:r w:rsidRPr="00D05DC2">
        <w:rPr>
          <w:sz w:val="24"/>
        </w:rPr>
        <w:t>who has access to the office area?</w:t>
      </w:r>
    </w:p>
    <w:p w14:paraId="0D382933" w14:textId="77777777" w:rsidR="00927B30" w:rsidRDefault="00927B30" w:rsidP="00927B30">
      <w:pPr>
        <w:pStyle w:val="Heading3"/>
      </w:pPr>
      <w:bookmarkStart w:id="133" w:name="_Toc20742501"/>
      <w:bookmarkStart w:id="134" w:name="_Toc22727376"/>
      <w:r>
        <w:t>Recordkeeping tasks</w:t>
      </w:r>
      <w:bookmarkEnd w:id="133"/>
      <w:bookmarkEnd w:id="134"/>
    </w:p>
    <w:p w14:paraId="3E913F8D" w14:textId="77777777" w:rsidR="00927B30" w:rsidRPr="007401E9" w:rsidRDefault="00927B30" w:rsidP="007401E9">
      <w:pPr>
        <w:pStyle w:val="Body"/>
      </w:pPr>
      <w:r w:rsidRPr="007401E9">
        <w:t>There are many possible record-keeping responsibilities which may include:</w:t>
      </w:r>
    </w:p>
    <w:p w14:paraId="653FDCA3" w14:textId="77777777" w:rsidR="00927B30" w:rsidRDefault="00927B30" w:rsidP="00434678">
      <w:pPr>
        <w:pStyle w:val="Body"/>
        <w:numPr>
          <w:ilvl w:val="0"/>
          <w:numId w:val="100"/>
        </w:numPr>
      </w:pPr>
      <w:r>
        <w:t>storing, indexing and classifying records</w:t>
      </w:r>
    </w:p>
    <w:p w14:paraId="5E003FF1" w14:textId="77777777" w:rsidR="00927B30" w:rsidRDefault="00927B30" w:rsidP="00434678">
      <w:pPr>
        <w:pStyle w:val="Body"/>
        <w:numPr>
          <w:ilvl w:val="0"/>
          <w:numId w:val="100"/>
        </w:numPr>
      </w:pPr>
      <w:r>
        <w:t>developing filing systems and ensuring they meet the required organisational and legal standards</w:t>
      </w:r>
    </w:p>
    <w:p w14:paraId="4AA1DB83" w14:textId="77777777" w:rsidR="00927B30" w:rsidRDefault="00927B30" w:rsidP="00434678">
      <w:pPr>
        <w:pStyle w:val="Body"/>
        <w:numPr>
          <w:ilvl w:val="0"/>
          <w:numId w:val="100"/>
        </w:numPr>
      </w:pPr>
      <w:r>
        <w:t>create schedules for retaining and disposing of records</w:t>
      </w:r>
    </w:p>
    <w:p w14:paraId="3E6F1E0F" w14:textId="77777777" w:rsidR="00927B30" w:rsidRDefault="00927B30" w:rsidP="00434678">
      <w:pPr>
        <w:pStyle w:val="Body"/>
        <w:numPr>
          <w:ilvl w:val="0"/>
          <w:numId w:val="100"/>
        </w:numPr>
      </w:pPr>
      <w:r>
        <w:t xml:space="preserve">managing paper and </w:t>
      </w:r>
      <w:r w:rsidRPr="00A451FC">
        <w:rPr>
          <w:noProof/>
        </w:rPr>
        <w:t>electronic</w:t>
      </w:r>
      <w:r>
        <w:rPr>
          <w:noProof/>
        </w:rPr>
        <w:t>-</w:t>
      </w:r>
      <w:r w:rsidRPr="00A451FC">
        <w:rPr>
          <w:noProof/>
        </w:rPr>
        <w:t>based</w:t>
      </w:r>
      <w:r>
        <w:t xml:space="preserve"> information</w:t>
      </w:r>
    </w:p>
    <w:p w14:paraId="47E10DC0" w14:textId="77777777" w:rsidR="00927B30" w:rsidRDefault="00927B30" w:rsidP="00434678">
      <w:pPr>
        <w:pStyle w:val="Body"/>
        <w:numPr>
          <w:ilvl w:val="0"/>
          <w:numId w:val="100"/>
        </w:numPr>
      </w:pPr>
      <w:r>
        <w:t>maintaining and reviewing records systems</w:t>
      </w:r>
    </w:p>
    <w:p w14:paraId="1FD95299" w14:textId="77777777" w:rsidR="00927B30" w:rsidRDefault="00927B30" w:rsidP="00434678">
      <w:pPr>
        <w:pStyle w:val="Body"/>
        <w:numPr>
          <w:ilvl w:val="0"/>
          <w:numId w:val="100"/>
        </w:numPr>
      </w:pPr>
      <w:r>
        <w:t>identifying record resources</w:t>
      </w:r>
    </w:p>
    <w:p w14:paraId="6F4274DF" w14:textId="77777777" w:rsidR="00927B30" w:rsidRDefault="00927B30" w:rsidP="00434678">
      <w:pPr>
        <w:pStyle w:val="Body"/>
        <w:numPr>
          <w:ilvl w:val="0"/>
          <w:numId w:val="100"/>
        </w:numPr>
      </w:pPr>
      <w:r>
        <w:lastRenderedPageBreak/>
        <w:t>advising colleagues and other management on recordkeeping issues including areas of controversy or complexity such as those involving the freedom of information act and other legislation</w:t>
      </w:r>
    </w:p>
    <w:p w14:paraId="638A7F2D" w14:textId="77777777" w:rsidR="00927B30" w:rsidRDefault="00927B30" w:rsidP="00434678">
      <w:pPr>
        <w:pStyle w:val="Body"/>
        <w:numPr>
          <w:ilvl w:val="0"/>
          <w:numId w:val="100"/>
        </w:numPr>
      </w:pPr>
      <w:r>
        <w:t>setting up a policy framework to help guide staff</w:t>
      </w:r>
    </w:p>
    <w:p w14:paraId="533DDE67" w14:textId="77777777" w:rsidR="00927B30" w:rsidRDefault="00927B30" w:rsidP="00434678">
      <w:pPr>
        <w:pStyle w:val="Body"/>
        <w:numPr>
          <w:ilvl w:val="0"/>
          <w:numId w:val="100"/>
        </w:numPr>
      </w:pPr>
      <w:r>
        <w:t>ensure staff comply with regulations and legislation when recordkeeping</w:t>
      </w:r>
    </w:p>
    <w:p w14:paraId="0789F554" w14:textId="77777777" w:rsidR="00927B30" w:rsidRDefault="00927B30" w:rsidP="00434678">
      <w:pPr>
        <w:pStyle w:val="Body"/>
        <w:numPr>
          <w:ilvl w:val="0"/>
          <w:numId w:val="100"/>
        </w:numPr>
      </w:pPr>
      <w:r>
        <w:t>managing the transition from paper to electronic systems</w:t>
      </w:r>
    </w:p>
    <w:p w14:paraId="52955E2C" w14:textId="77777777" w:rsidR="00927B30" w:rsidRDefault="00927B30" w:rsidP="00434678">
      <w:pPr>
        <w:pStyle w:val="Body"/>
        <w:numPr>
          <w:ilvl w:val="0"/>
          <w:numId w:val="100"/>
        </w:numPr>
      </w:pPr>
      <w:r>
        <w:t xml:space="preserve">regulating access to information </w:t>
      </w:r>
    </w:p>
    <w:p w14:paraId="474AA2D6" w14:textId="77777777" w:rsidR="00927B30" w:rsidRDefault="00927B30" w:rsidP="00434678">
      <w:pPr>
        <w:pStyle w:val="Body"/>
        <w:numPr>
          <w:ilvl w:val="0"/>
          <w:numId w:val="100"/>
        </w:numPr>
      </w:pPr>
      <w:r>
        <w:t>resolving information management problems</w:t>
      </w:r>
    </w:p>
    <w:p w14:paraId="1555D851" w14:textId="77777777" w:rsidR="00927B30" w:rsidRDefault="00927B30" w:rsidP="00434678">
      <w:pPr>
        <w:pStyle w:val="Body"/>
        <w:numPr>
          <w:ilvl w:val="0"/>
          <w:numId w:val="100"/>
        </w:numPr>
      </w:pPr>
      <w:r>
        <w:t>helping with internal and external queries</w:t>
      </w:r>
    </w:p>
    <w:p w14:paraId="19585679" w14:textId="77777777" w:rsidR="00927B30" w:rsidRDefault="00927B30" w:rsidP="00434678">
      <w:pPr>
        <w:pStyle w:val="Body"/>
        <w:numPr>
          <w:ilvl w:val="0"/>
          <w:numId w:val="100"/>
        </w:numPr>
      </w:pPr>
      <w:r>
        <w:t>manage and monitor budgets and resources</w:t>
      </w:r>
    </w:p>
    <w:p w14:paraId="6CFA1887" w14:textId="77777777" w:rsidR="00927B30" w:rsidRDefault="00927B30" w:rsidP="00434678">
      <w:pPr>
        <w:pStyle w:val="Body"/>
        <w:numPr>
          <w:ilvl w:val="0"/>
          <w:numId w:val="100"/>
        </w:numPr>
      </w:pPr>
      <w:r>
        <w:t>organise and take part in training and supervising records staff.</w:t>
      </w:r>
    </w:p>
    <w:p w14:paraId="7C0BE2BD" w14:textId="77777777" w:rsidR="00927B30" w:rsidRPr="0081396A" w:rsidRDefault="00927B30" w:rsidP="00927B30">
      <w:pPr>
        <w:pStyle w:val="Heading3"/>
        <w:rPr>
          <w:rFonts w:cstheme="majorBidi"/>
          <w:bCs/>
          <w:sz w:val="26"/>
          <w:szCs w:val="26"/>
        </w:rPr>
      </w:pPr>
      <w:bookmarkStart w:id="135" w:name="_Toc414544120"/>
      <w:bookmarkStart w:id="136" w:name="_Toc20742502"/>
      <w:bookmarkStart w:id="137" w:name="_Toc22727377"/>
      <w:r>
        <w:t>Maintaining, disposing and updating requirements</w:t>
      </w:r>
      <w:bookmarkEnd w:id="135"/>
      <w:bookmarkEnd w:id="136"/>
      <w:bookmarkEnd w:id="137"/>
    </w:p>
    <w:p w14:paraId="6F06624C" w14:textId="77777777" w:rsidR="00927B30" w:rsidRPr="007401E9" w:rsidRDefault="00927B30" w:rsidP="007401E9">
      <w:pPr>
        <w:pStyle w:val="Body"/>
      </w:pPr>
      <w:r w:rsidRPr="007401E9">
        <w:t>The first step here is to determine your requirements:</w:t>
      </w:r>
    </w:p>
    <w:p w14:paraId="62F5DE57" w14:textId="77777777" w:rsidR="00927B30" w:rsidRDefault="00927B30" w:rsidP="00434678">
      <w:pPr>
        <w:pStyle w:val="Body"/>
        <w:numPr>
          <w:ilvl w:val="0"/>
          <w:numId w:val="101"/>
        </w:numPr>
      </w:pPr>
      <w:r>
        <w:t xml:space="preserve">What processes do you need to maintain and dispose of records? </w:t>
      </w:r>
    </w:p>
    <w:p w14:paraId="0D5F9CA1" w14:textId="77777777" w:rsidR="00927B30" w:rsidRDefault="00927B30" w:rsidP="00434678">
      <w:pPr>
        <w:pStyle w:val="Body"/>
        <w:numPr>
          <w:ilvl w:val="0"/>
          <w:numId w:val="101"/>
        </w:numPr>
      </w:pPr>
      <w:r>
        <w:t>Do you need an I.T. department, for example, and will this be onsite or offsite?</w:t>
      </w:r>
      <w:r w:rsidRPr="0027272C">
        <w:rPr>
          <w:noProof/>
        </w:rPr>
        <w:t xml:space="preserve"> </w:t>
      </w:r>
    </w:p>
    <w:p w14:paraId="28088AFB" w14:textId="77777777" w:rsidR="00927B30" w:rsidRDefault="00927B30" w:rsidP="00434678">
      <w:pPr>
        <w:pStyle w:val="Body"/>
        <w:numPr>
          <w:ilvl w:val="0"/>
          <w:numId w:val="101"/>
        </w:numPr>
      </w:pPr>
      <w:r>
        <w:t>Do you need storage space and does this require human resources, e.g. for security, shredding, deleting files?</w:t>
      </w:r>
    </w:p>
    <w:p w14:paraId="6AC88564" w14:textId="77777777" w:rsidR="00927B30" w:rsidRDefault="00927B30" w:rsidP="00434678">
      <w:pPr>
        <w:pStyle w:val="Body"/>
        <w:numPr>
          <w:ilvl w:val="0"/>
          <w:numId w:val="101"/>
        </w:numPr>
      </w:pPr>
      <w:r>
        <w:t xml:space="preserve">Will you need to buy or renew equipment, e.g. computers, printers, </w:t>
      </w:r>
      <w:r w:rsidRPr="001D2C8A">
        <w:rPr>
          <w:noProof/>
        </w:rPr>
        <w:t>shredders</w:t>
      </w:r>
      <w:r>
        <w:rPr>
          <w:noProof/>
        </w:rPr>
        <w:t>,</w:t>
      </w:r>
      <w:r>
        <w:t xml:space="preserve"> </w:t>
      </w:r>
      <w:r w:rsidRPr="003D4041">
        <w:rPr>
          <w:noProof/>
        </w:rPr>
        <w:t>etc</w:t>
      </w:r>
      <w:r>
        <w:rPr>
          <w:noProof/>
        </w:rPr>
        <w:t>?</w:t>
      </w:r>
      <w:r>
        <w:t xml:space="preserve"> </w:t>
      </w:r>
    </w:p>
    <w:p w14:paraId="29B22EBD" w14:textId="77777777" w:rsidR="00927B30" w:rsidRDefault="00927B30" w:rsidP="00434678">
      <w:pPr>
        <w:pStyle w:val="Body"/>
        <w:numPr>
          <w:ilvl w:val="0"/>
          <w:numId w:val="101"/>
        </w:numPr>
      </w:pPr>
      <w:r>
        <w:t xml:space="preserve">How often will the system be updated? </w:t>
      </w:r>
    </w:p>
    <w:p w14:paraId="33B7C13B" w14:textId="77777777" w:rsidR="00927B30" w:rsidRDefault="00927B30" w:rsidP="00927B30">
      <w:pPr>
        <w:pStyle w:val="Heading4"/>
      </w:pPr>
      <w:r>
        <w:t xml:space="preserve">Record continuum theory </w:t>
      </w:r>
    </w:p>
    <w:p w14:paraId="2B7CD398" w14:textId="752DD2ED" w:rsidR="00927B30" w:rsidRDefault="00927B30" w:rsidP="007401E9">
      <w:pPr>
        <w:pStyle w:val="Body"/>
      </w:pPr>
      <w:r>
        <w:t xml:space="preserve">The record continuum </w:t>
      </w:r>
      <w:r w:rsidRPr="001D2C8A">
        <w:rPr>
          <w:noProof/>
        </w:rPr>
        <w:t>is compared</w:t>
      </w:r>
      <w:r>
        <w:t xml:space="preserve"> to a life-cycle of records. This lifecycle contains </w:t>
      </w:r>
      <w:r w:rsidR="005F46A0">
        <w:t xml:space="preserve">the </w:t>
      </w:r>
      <w:r>
        <w:t>creation of a record, use of a record and then either authorised disposal of a record or further storage and administration of a record (see the below diagram).</w:t>
      </w:r>
    </w:p>
    <w:p w14:paraId="5B69300C" w14:textId="167CDCBC" w:rsidR="007401E9" w:rsidRDefault="00927B30" w:rsidP="007401E9">
      <w:pPr>
        <w:pStyle w:val="Body"/>
        <w:rPr>
          <w:rFonts w:eastAsia="Times New Roman" w:cstheme="minorHAnsi"/>
          <w:b/>
          <w:noProof/>
          <w:color w:val="6260B8"/>
          <w:kern w:val="22"/>
          <w:sz w:val="32"/>
          <w:szCs w:val="32"/>
          <w:lang w:eastAsia="en-AU"/>
        </w:rPr>
      </w:pPr>
      <w:r>
        <w:t xml:space="preserve">All records generated during the project should be kept for future reference if necessary. All required information should </w:t>
      </w:r>
      <w:r w:rsidRPr="001D2C8A">
        <w:rPr>
          <w:noProof/>
        </w:rPr>
        <w:t>be filled</w:t>
      </w:r>
      <w:r>
        <w:t xml:space="preserve"> in and all documents checked for accuracy. Decide which records need to be kept and collate all the documentation in chronological order ensuring you create a contents page that documents the author, the date and the version history number of the document. </w:t>
      </w:r>
      <w:bookmarkStart w:id="138" w:name="_Toc417202085"/>
      <w:bookmarkStart w:id="139" w:name="_Toc20742503"/>
      <w:bookmarkStart w:id="140" w:name="_Toc22727378"/>
      <w:r w:rsidR="007401E9">
        <w:br w:type="page"/>
      </w:r>
    </w:p>
    <w:p w14:paraId="78DD8E12" w14:textId="23179984" w:rsidR="00927B30" w:rsidRDefault="00927B30" w:rsidP="00927B30">
      <w:pPr>
        <w:pStyle w:val="Heading3"/>
      </w:pPr>
      <w:r>
        <w:lastRenderedPageBreak/>
        <w:t>Maintain and update records</w:t>
      </w:r>
      <w:bookmarkEnd w:id="138"/>
      <w:bookmarkEnd w:id="139"/>
      <w:bookmarkEnd w:id="140"/>
    </w:p>
    <w:p w14:paraId="66A0315D" w14:textId="77777777" w:rsidR="00927B30" w:rsidRDefault="00927B30" w:rsidP="007401E9">
      <w:pPr>
        <w:pStyle w:val="Body"/>
      </w:pPr>
      <w:r>
        <w:t xml:space="preserve">Maintaining and updating records against project deliverables will involve documenting any changes or additions to your baselines. Intervals will vary on the type of plan and your organisation’s requirements. If you are using project software such as Microsoft </w:t>
      </w:r>
      <w:r w:rsidRPr="001D2C8A">
        <w:rPr>
          <w:noProof/>
        </w:rPr>
        <w:t>Projects</w:t>
      </w:r>
      <w:r>
        <w:rPr>
          <w:noProof/>
        </w:rPr>
        <w:t>,</w:t>
      </w:r>
      <w:r>
        <w:t xml:space="preserve"> then you should access this and alter it accordingly. </w:t>
      </w:r>
    </w:p>
    <w:p w14:paraId="5555C209" w14:textId="77777777" w:rsidR="00927B30" w:rsidRPr="00943825" w:rsidRDefault="00927B30" w:rsidP="007401E9">
      <w:pPr>
        <w:pStyle w:val="Body"/>
      </w:pPr>
      <w:bookmarkStart w:id="141" w:name="_Toc409170499"/>
      <w:bookmarkStart w:id="142" w:name="_Toc402258154"/>
      <w:r w:rsidRPr="00943825">
        <w:t xml:space="preserve">You </w:t>
      </w:r>
      <w:r w:rsidRPr="00943825">
        <w:rPr>
          <w:noProof/>
        </w:rPr>
        <w:t>may</w:t>
      </w:r>
      <w:r w:rsidRPr="00943825">
        <w:t xml:space="preserve"> need to update the following areas:</w:t>
      </w:r>
    </w:p>
    <w:p w14:paraId="5601C1F0" w14:textId="77777777" w:rsidR="00927B30" w:rsidRPr="008B4DEB" w:rsidRDefault="00927B30" w:rsidP="00434678">
      <w:pPr>
        <w:pStyle w:val="Body"/>
        <w:numPr>
          <w:ilvl w:val="0"/>
          <w:numId w:val="102"/>
        </w:numPr>
      </w:pPr>
      <w:r w:rsidRPr="00492CB9">
        <w:rPr>
          <w:b/>
        </w:rPr>
        <w:t>Time worked</w:t>
      </w:r>
      <w:r>
        <w:t>—</w:t>
      </w:r>
      <w:r w:rsidRPr="008B4DEB">
        <w:t>can be collected through timesheets</w:t>
      </w:r>
      <w:r>
        <w:t>,</w:t>
      </w:r>
      <w:r w:rsidRPr="008B4DEB">
        <w:t xml:space="preserve"> e.g. at the end of each week. The project manager should estimate the time worked each week and compare this to the actual time worked each week to see if the </w:t>
      </w:r>
      <w:r>
        <w:t>schedule is running as planned</w:t>
      </w:r>
    </w:p>
    <w:p w14:paraId="1C79F8E5" w14:textId="77777777" w:rsidR="00927B30" w:rsidRPr="008B4DEB" w:rsidRDefault="00927B30" w:rsidP="00434678">
      <w:pPr>
        <w:pStyle w:val="Body"/>
        <w:numPr>
          <w:ilvl w:val="0"/>
          <w:numId w:val="102"/>
        </w:numPr>
      </w:pPr>
      <w:r w:rsidRPr="00492CB9">
        <w:rPr>
          <w:b/>
        </w:rPr>
        <w:t>Costs</w:t>
      </w:r>
      <w:r>
        <w:t>—</w:t>
      </w:r>
      <w:r w:rsidRPr="008B4DEB">
        <w:t>can change over time for example:</w:t>
      </w:r>
    </w:p>
    <w:p w14:paraId="0E4E2177" w14:textId="77777777" w:rsidR="00927B30" w:rsidRPr="00927B30" w:rsidRDefault="00927B30" w:rsidP="00434678">
      <w:pPr>
        <w:pStyle w:val="Bullets2"/>
        <w:numPr>
          <w:ilvl w:val="0"/>
          <w:numId w:val="94"/>
        </w:numPr>
        <w:rPr>
          <w:sz w:val="24"/>
        </w:rPr>
      </w:pPr>
      <w:r w:rsidRPr="00927B30">
        <w:rPr>
          <w:sz w:val="24"/>
        </w:rPr>
        <w:t>changes to materials or the cost of materials, e.g. if there is an offer</w:t>
      </w:r>
    </w:p>
    <w:p w14:paraId="66669584" w14:textId="77777777" w:rsidR="00927B30" w:rsidRPr="00927B30" w:rsidRDefault="00927B30" w:rsidP="00434678">
      <w:pPr>
        <w:pStyle w:val="Bullets2"/>
        <w:numPr>
          <w:ilvl w:val="0"/>
          <w:numId w:val="94"/>
        </w:numPr>
        <w:rPr>
          <w:sz w:val="24"/>
        </w:rPr>
      </w:pPr>
      <w:r w:rsidRPr="00927B30">
        <w:rPr>
          <w:sz w:val="24"/>
        </w:rPr>
        <w:t>changes to contractors, e.g. using different companies, switching suppliers, etc.</w:t>
      </w:r>
    </w:p>
    <w:p w14:paraId="0882C724" w14:textId="77777777" w:rsidR="00927B30" w:rsidRPr="00927B30" w:rsidRDefault="00927B30" w:rsidP="00434678">
      <w:pPr>
        <w:pStyle w:val="Bullets2"/>
        <w:numPr>
          <w:ilvl w:val="0"/>
          <w:numId w:val="94"/>
        </w:numPr>
        <w:rPr>
          <w:sz w:val="24"/>
        </w:rPr>
      </w:pPr>
      <w:r w:rsidRPr="00927B30">
        <w:rPr>
          <w:sz w:val="24"/>
        </w:rPr>
        <w:t>changes to pay of staff, e.g. if someone is promoted.</w:t>
      </w:r>
    </w:p>
    <w:p w14:paraId="1C1E6FEB" w14:textId="77777777" w:rsidR="00927B30" w:rsidRPr="008B4DEB" w:rsidRDefault="00927B30" w:rsidP="00434678">
      <w:pPr>
        <w:pStyle w:val="Body"/>
        <w:numPr>
          <w:ilvl w:val="0"/>
          <w:numId w:val="103"/>
        </w:numPr>
        <w:ind w:left="851" w:hanging="425"/>
      </w:pPr>
      <w:r w:rsidRPr="00492CB9">
        <w:rPr>
          <w:b/>
        </w:rPr>
        <w:t>Scope</w:t>
      </w:r>
      <w:r>
        <w:t>—</w:t>
      </w:r>
      <w:r w:rsidRPr="008B4DEB">
        <w:t xml:space="preserve">changes to scope can be complex and require approval, so any changes should be identified and implemented as quickly as possible. You may have contingency scope plans that you can use for reference. </w:t>
      </w:r>
    </w:p>
    <w:p w14:paraId="56B85AEB" w14:textId="77777777" w:rsidR="00927B30" w:rsidRDefault="00927B30" w:rsidP="007401E9">
      <w:pPr>
        <w:pStyle w:val="Body"/>
      </w:pPr>
      <w:bookmarkStart w:id="143" w:name="_Toc411936002"/>
      <w:r>
        <w:t xml:space="preserve">You should have in place a quality assurance policy that instructs you in how to keep records updated in an accurate and timely way. </w:t>
      </w:r>
    </w:p>
    <w:p w14:paraId="7984CD52" w14:textId="77777777" w:rsidR="00927B30" w:rsidRDefault="00927B30" w:rsidP="007401E9">
      <w:pPr>
        <w:pStyle w:val="Body"/>
      </w:pPr>
      <w:r w:rsidRPr="001D2C8A">
        <w:rPr>
          <w:noProof/>
        </w:rPr>
        <w:t>Generally, records</w:t>
      </w:r>
      <w:r>
        <w:t xml:space="preserve"> </w:t>
      </w:r>
      <w:r w:rsidRPr="001D2C8A">
        <w:rPr>
          <w:noProof/>
        </w:rPr>
        <w:t>are held</w:t>
      </w:r>
      <w:r>
        <w:t xml:space="preserve"> in electronic systems that deliver a report based on the inputted information. These may </w:t>
      </w:r>
      <w:r w:rsidRPr="001D2C8A">
        <w:rPr>
          <w:noProof/>
        </w:rPr>
        <w:t>be stored</w:t>
      </w:r>
      <w:r>
        <w:t xml:space="preserve"> in a </w:t>
      </w:r>
      <w:r w:rsidRPr="00A451FC">
        <w:rPr>
          <w:noProof/>
        </w:rPr>
        <w:t>computer</w:t>
      </w:r>
      <w:r>
        <w:rPr>
          <w:noProof/>
        </w:rPr>
        <w:t>-</w:t>
      </w:r>
      <w:r w:rsidRPr="00A451FC">
        <w:rPr>
          <w:noProof/>
        </w:rPr>
        <w:t>based</w:t>
      </w:r>
      <w:r>
        <w:t xml:space="preserve"> file or folder. </w:t>
      </w:r>
      <w:bookmarkEnd w:id="141"/>
      <w:bookmarkEnd w:id="142"/>
      <w:bookmarkEnd w:id="143"/>
      <w:r>
        <w:t xml:space="preserve">A computer directory is a </w:t>
      </w:r>
      <w:r w:rsidRPr="001D2C8A">
        <w:rPr>
          <w:noProof/>
        </w:rPr>
        <w:t>computer</w:t>
      </w:r>
      <w:r>
        <w:rPr>
          <w:noProof/>
        </w:rPr>
        <w:t>-</w:t>
      </w:r>
      <w:r w:rsidRPr="001D2C8A">
        <w:rPr>
          <w:noProof/>
        </w:rPr>
        <w:t>based</w:t>
      </w:r>
      <w:r>
        <w:t xml:space="preserve"> filing system that </w:t>
      </w:r>
      <w:r w:rsidRPr="001D2C8A">
        <w:rPr>
          <w:noProof/>
        </w:rPr>
        <w:t>is organised</w:t>
      </w:r>
      <w:r>
        <w:t xml:space="preserve"> into files and folders on a computer. You may have several files and folders in use on your </w:t>
      </w:r>
      <w:r w:rsidRPr="001D2C8A">
        <w:rPr>
          <w:noProof/>
        </w:rPr>
        <w:t>computer</w:t>
      </w:r>
      <w:r>
        <w:rPr>
          <w:noProof/>
        </w:rPr>
        <w:t>,</w:t>
      </w:r>
      <w:r>
        <w:t xml:space="preserve"> and you should ensure that you manage these appropriately so that the information can be stored for ease of access again. </w:t>
      </w:r>
    </w:p>
    <w:p w14:paraId="76C5CED4" w14:textId="77777777" w:rsidR="00927B30" w:rsidRDefault="00927B30" w:rsidP="007401E9">
      <w:pPr>
        <w:pStyle w:val="Body"/>
      </w:pPr>
      <w:r>
        <w:t xml:space="preserve">You may have specific guidelines regarding titles or codes for naming files and folders. You will be given specific procedures </w:t>
      </w:r>
      <w:r w:rsidRPr="001D2C8A">
        <w:rPr>
          <w:noProof/>
        </w:rPr>
        <w:t>in order to</w:t>
      </w:r>
      <w:r>
        <w:t xml:space="preserve"> manage this system correctly and according to your organisational requirements.</w:t>
      </w:r>
    </w:p>
    <w:p w14:paraId="1D9C8797" w14:textId="77777777" w:rsidR="00927B30" w:rsidRPr="00246FF4" w:rsidRDefault="00927B30" w:rsidP="007401E9">
      <w:pPr>
        <w:pStyle w:val="Body"/>
      </w:pPr>
      <w:r w:rsidRPr="00246FF4">
        <w:t xml:space="preserve">To manage this filing system, you may need to: </w:t>
      </w:r>
    </w:p>
    <w:p w14:paraId="190A66FA" w14:textId="77777777" w:rsidR="00927B30" w:rsidRDefault="00927B30" w:rsidP="00434678">
      <w:pPr>
        <w:pStyle w:val="Body"/>
        <w:numPr>
          <w:ilvl w:val="0"/>
          <w:numId w:val="103"/>
        </w:numPr>
        <w:ind w:left="851" w:hanging="425"/>
      </w:pPr>
      <w:r>
        <w:t>Create new folders</w:t>
      </w:r>
    </w:p>
    <w:p w14:paraId="3F1D445C" w14:textId="77777777" w:rsidR="00927B30" w:rsidRDefault="00927B30" w:rsidP="00434678">
      <w:pPr>
        <w:pStyle w:val="Body"/>
        <w:numPr>
          <w:ilvl w:val="0"/>
          <w:numId w:val="103"/>
        </w:numPr>
        <w:ind w:left="851" w:hanging="425"/>
      </w:pPr>
      <w:r>
        <w:t>Copy folders or files within folders and move to other locations</w:t>
      </w:r>
    </w:p>
    <w:p w14:paraId="60D45875" w14:textId="77777777" w:rsidR="00927B30" w:rsidRDefault="00927B30" w:rsidP="00434678">
      <w:pPr>
        <w:pStyle w:val="Body"/>
        <w:numPr>
          <w:ilvl w:val="0"/>
          <w:numId w:val="103"/>
        </w:numPr>
        <w:ind w:left="851" w:hanging="425"/>
      </w:pPr>
      <w:r>
        <w:t>Change the name of a file or folder</w:t>
      </w:r>
    </w:p>
    <w:p w14:paraId="4D5274F1" w14:textId="77777777" w:rsidR="00927B30" w:rsidRDefault="00927B30" w:rsidP="00434678">
      <w:pPr>
        <w:pStyle w:val="Body"/>
        <w:numPr>
          <w:ilvl w:val="0"/>
          <w:numId w:val="103"/>
        </w:numPr>
        <w:ind w:left="851" w:hanging="425"/>
      </w:pPr>
      <w:r>
        <w:t>Delete files and folders.</w:t>
      </w:r>
    </w:p>
    <w:p w14:paraId="6F5D25BA" w14:textId="318AAA9D" w:rsidR="00927B30" w:rsidRDefault="00927B30" w:rsidP="007401E9">
      <w:pPr>
        <w:pStyle w:val="Body"/>
      </w:pPr>
      <w:r>
        <w:lastRenderedPageBreak/>
        <w:t>To be given the above options you should right</w:t>
      </w:r>
      <w:r w:rsidR="005F46A0">
        <w:t>-</w:t>
      </w:r>
      <w:r>
        <w:t xml:space="preserve">click on the folder or file with your mouse to bring up the </w:t>
      </w:r>
      <w:r w:rsidRPr="001D2C8A">
        <w:rPr>
          <w:noProof/>
        </w:rPr>
        <w:t>drop</w:t>
      </w:r>
      <w:r>
        <w:rPr>
          <w:noProof/>
        </w:rPr>
        <w:t>-</w:t>
      </w:r>
      <w:r w:rsidRPr="001D2C8A">
        <w:rPr>
          <w:noProof/>
        </w:rPr>
        <w:t>down</w:t>
      </w:r>
      <w:r>
        <w:t xml:space="preserve"> list of options.</w:t>
      </w:r>
    </w:p>
    <w:p w14:paraId="2AF0B83E" w14:textId="77777777" w:rsidR="00083C01" w:rsidRDefault="00083C01" w:rsidP="007401E9">
      <w:pPr>
        <w:pStyle w:val="Body"/>
      </w:pPr>
      <w:r w:rsidRPr="00083C01">
        <w:t>Five main phases of managing a project</w:t>
      </w:r>
    </w:p>
    <w:p w14:paraId="24B1350A" w14:textId="1BE4494F" w:rsidR="00083C01" w:rsidRDefault="00083C01" w:rsidP="00434678">
      <w:pPr>
        <w:pStyle w:val="ListParagraph"/>
        <w:numPr>
          <w:ilvl w:val="0"/>
          <w:numId w:val="162"/>
        </w:numPr>
        <w:ind w:left="714" w:hanging="357"/>
        <w:contextualSpacing w:val="0"/>
      </w:pPr>
      <w:r w:rsidRPr="00083C01">
        <w:t>Baseline project plan</w:t>
      </w:r>
      <w:r w:rsidR="005F46A0">
        <w:t>.</w:t>
      </w:r>
    </w:p>
    <w:p w14:paraId="54A3F1F6" w14:textId="630F7431" w:rsidR="00083C01" w:rsidRDefault="00083C01" w:rsidP="00434678">
      <w:pPr>
        <w:pStyle w:val="ListParagraph"/>
        <w:numPr>
          <w:ilvl w:val="0"/>
          <w:numId w:val="162"/>
        </w:numPr>
        <w:ind w:left="714" w:hanging="357"/>
        <w:contextualSpacing w:val="0"/>
      </w:pPr>
      <w:r w:rsidRPr="00083C01">
        <w:t xml:space="preserve">Monitor progress of </w:t>
      </w:r>
      <w:r w:rsidR="005F46A0">
        <w:t xml:space="preserve">the </w:t>
      </w:r>
      <w:r w:rsidRPr="00083C01">
        <w:t>project</w:t>
      </w:r>
      <w:r w:rsidR="005F46A0">
        <w:t>.</w:t>
      </w:r>
    </w:p>
    <w:p w14:paraId="567BA7A4" w14:textId="0D0EA99C" w:rsidR="00083C01" w:rsidRDefault="00083C01" w:rsidP="00434678">
      <w:pPr>
        <w:pStyle w:val="ListParagraph"/>
        <w:numPr>
          <w:ilvl w:val="0"/>
          <w:numId w:val="162"/>
        </w:numPr>
        <w:ind w:left="714" w:hanging="357"/>
        <w:contextualSpacing w:val="0"/>
      </w:pPr>
      <w:r w:rsidRPr="00083C01">
        <w:t xml:space="preserve">Assess </w:t>
      </w:r>
      <w:r w:rsidR="005F46A0">
        <w:t xml:space="preserve">the </w:t>
      </w:r>
      <w:r w:rsidRPr="00083C01">
        <w:t xml:space="preserve">status of </w:t>
      </w:r>
      <w:r w:rsidR="005F46A0">
        <w:t xml:space="preserve">the </w:t>
      </w:r>
      <w:r w:rsidRPr="00083C01">
        <w:t>project</w:t>
      </w:r>
      <w:r w:rsidR="005F46A0">
        <w:t>.</w:t>
      </w:r>
    </w:p>
    <w:p w14:paraId="170205BF" w14:textId="6501E1EF" w:rsidR="00083C01" w:rsidRDefault="00083C01" w:rsidP="00434678">
      <w:pPr>
        <w:pStyle w:val="ListParagraph"/>
        <w:numPr>
          <w:ilvl w:val="0"/>
          <w:numId w:val="162"/>
        </w:numPr>
        <w:ind w:left="714" w:hanging="357"/>
        <w:contextualSpacing w:val="0"/>
      </w:pPr>
      <w:r w:rsidRPr="00083C01">
        <w:t>Adjust the project plan</w:t>
      </w:r>
      <w:r w:rsidR="005F46A0">
        <w:t>.</w:t>
      </w:r>
    </w:p>
    <w:p w14:paraId="68A30BBA" w14:textId="66D5DF6A" w:rsidR="00083C01" w:rsidRDefault="00083C01" w:rsidP="00434678">
      <w:pPr>
        <w:pStyle w:val="ListParagraph"/>
        <w:numPr>
          <w:ilvl w:val="0"/>
          <w:numId w:val="162"/>
        </w:numPr>
        <w:ind w:left="714" w:hanging="357"/>
        <w:contextualSpacing w:val="0"/>
      </w:pPr>
      <w:r w:rsidRPr="00083C01">
        <w:t xml:space="preserve">Implement control activities. </w:t>
      </w:r>
    </w:p>
    <w:p w14:paraId="2F4F5D02" w14:textId="01FDAE21" w:rsidR="00083C01" w:rsidRDefault="00083C01" w:rsidP="007401E9">
      <w:pPr>
        <w:pStyle w:val="Body"/>
      </w:pPr>
      <w:r w:rsidRPr="00083C01">
        <w:t xml:space="preserve">Each phase feeds into and from the adjacent phase. The whole process is a cycle, where once you get to </w:t>
      </w:r>
      <w:r w:rsidRPr="00083C01">
        <w:rPr>
          <w:b/>
        </w:rPr>
        <w:t>Implement</w:t>
      </w:r>
      <w:r w:rsidRPr="00083C01">
        <w:t xml:space="preserve"> control activities you feedback to </w:t>
      </w:r>
      <w:r w:rsidRPr="00083C01">
        <w:rPr>
          <w:b/>
        </w:rPr>
        <w:t>Monitor</w:t>
      </w:r>
      <w:r w:rsidRPr="00083C01">
        <w:t xml:space="preserve"> progress of </w:t>
      </w:r>
      <w:r w:rsidR="005F46A0">
        <w:t xml:space="preserve">a </w:t>
      </w:r>
      <w:r w:rsidRPr="00083C01">
        <w:t xml:space="preserve">project. </w:t>
      </w:r>
    </w:p>
    <w:p w14:paraId="143AD3E2" w14:textId="77777777" w:rsidR="00083C01" w:rsidRDefault="00083C01" w:rsidP="007401E9">
      <w:pPr>
        <w:pStyle w:val="Body"/>
      </w:pPr>
      <w:r w:rsidRPr="00083C01">
        <w:t>Some of the phases have extra information fed into them, as follows</w:t>
      </w:r>
      <w:r>
        <w:t>:</w:t>
      </w:r>
    </w:p>
    <w:p w14:paraId="44B70A7E" w14:textId="77777777" w:rsidR="00083C01" w:rsidRDefault="00083C01" w:rsidP="00434678">
      <w:pPr>
        <w:pStyle w:val="ListParagraph"/>
        <w:numPr>
          <w:ilvl w:val="0"/>
          <w:numId w:val="163"/>
        </w:numPr>
        <w:ind w:left="714" w:hanging="357"/>
        <w:contextualSpacing w:val="0"/>
      </w:pPr>
      <w:r w:rsidRPr="00083C01">
        <w:t xml:space="preserve">WBS, schedule, staffing plan, and budget feeds into the baseline project plan. </w:t>
      </w:r>
    </w:p>
    <w:p w14:paraId="7584BA38" w14:textId="5EB74C28" w:rsidR="00083C01" w:rsidRDefault="00083C01" w:rsidP="00434678">
      <w:pPr>
        <w:pStyle w:val="ListParagraph"/>
        <w:numPr>
          <w:ilvl w:val="0"/>
          <w:numId w:val="163"/>
        </w:numPr>
        <w:ind w:left="714" w:hanging="357"/>
        <w:contextualSpacing w:val="0"/>
      </w:pPr>
      <w:r w:rsidRPr="00083C01">
        <w:t xml:space="preserve">Time, cost, work volume, and quality feeds into monitor progress of </w:t>
      </w:r>
      <w:r w:rsidR="005F46A0">
        <w:t xml:space="preserve">the </w:t>
      </w:r>
      <w:r w:rsidRPr="00083C01">
        <w:t xml:space="preserve">project. </w:t>
      </w:r>
    </w:p>
    <w:p w14:paraId="4F679E79" w14:textId="713C16E3" w:rsidR="00083C01" w:rsidRDefault="00083C01" w:rsidP="00434678">
      <w:pPr>
        <w:pStyle w:val="ListParagraph"/>
        <w:numPr>
          <w:ilvl w:val="0"/>
          <w:numId w:val="163"/>
        </w:numPr>
        <w:ind w:left="714" w:hanging="357"/>
        <w:contextualSpacing w:val="0"/>
      </w:pPr>
      <w:r w:rsidRPr="00083C01">
        <w:t xml:space="preserve">Appraisals, reviews, audits, and reports feeds into assess </w:t>
      </w:r>
      <w:r w:rsidR="005F46A0">
        <w:t xml:space="preserve">the </w:t>
      </w:r>
      <w:r w:rsidRPr="00083C01">
        <w:t xml:space="preserve">status of </w:t>
      </w:r>
      <w:r w:rsidR="005F46A0">
        <w:t xml:space="preserve">the </w:t>
      </w:r>
      <w:r w:rsidRPr="00083C01">
        <w:t xml:space="preserve">project. </w:t>
      </w:r>
    </w:p>
    <w:p w14:paraId="08008F04" w14:textId="77777777" w:rsidR="00083C01" w:rsidRDefault="00083C01" w:rsidP="00434678">
      <w:pPr>
        <w:pStyle w:val="ListParagraph"/>
        <w:numPr>
          <w:ilvl w:val="0"/>
          <w:numId w:val="163"/>
        </w:numPr>
        <w:ind w:left="714" w:hanging="357"/>
        <w:contextualSpacing w:val="0"/>
      </w:pPr>
      <w:r w:rsidRPr="00083C01">
        <w:t>Delegate, assign work, and feedback feeds into implement control activities.</w:t>
      </w:r>
    </w:p>
    <w:p w14:paraId="7BD15ABD" w14:textId="55250368" w:rsidR="004764F2" w:rsidRDefault="004764F2" w:rsidP="007401E9">
      <w:pPr>
        <w:pStyle w:val="Body"/>
      </w:pPr>
      <w:r>
        <w:t>The following</w:t>
      </w:r>
      <w:r w:rsidRPr="004764F2">
        <w:t xml:space="preserve"> diagram illustrates how records are maintained throughout a project, according to organisational requirements.</w:t>
      </w:r>
    </w:p>
    <w:p w14:paraId="4D00EDAC" w14:textId="3AEFF9F6" w:rsidR="004764F2" w:rsidRDefault="004764F2">
      <w:r>
        <w:rPr>
          <w:noProof/>
          <w:lang w:eastAsia="en-AU"/>
        </w:rPr>
        <w:drawing>
          <wp:inline distT="0" distB="0" distL="0" distR="0" wp14:anchorId="663C9BF4" wp14:editId="6CD4E7F8">
            <wp:extent cx="5648263" cy="2904715"/>
            <wp:effectExtent l="0" t="0" r="0" b="0"/>
            <wp:docPr id="231" name="Picture 231" descr="Five main phases of managing a project: Baseline project plan, Monitor progress of project, Assess status of project, Adjust the project plan, and Implement control activities. Each phase feeds into and from the adjacent phase. The whole process is a cycle, where once you get to Implement control activities you feed back to Monitor progress of project. Some of the phases have extra information fed into them, as follows. WBS, schedule, staffing plan, and budget feeds into the baseline project plan. Time, cost, work volume, and quality feeds into monitor progress of project. Appraisals, reviews, audits, and reports feeds into assess status of project. Delegate, assign work, and feedback feeds into implement control activities." title="Maintainance of reco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BSBPMG522_T4_TheControlPhaseCycle_IC_jpg.png"/>
                    <pic:cNvPicPr/>
                  </pic:nvPicPr>
                  <pic:blipFill rotWithShape="1">
                    <a:blip r:embed="rId49">
                      <a:extLst>
                        <a:ext uri="{28A0092B-C50C-407E-A947-70E740481C1C}">
                          <a14:useLocalDpi xmlns:a14="http://schemas.microsoft.com/office/drawing/2010/main" val="0"/>
                        </a:ext>
                      </a:extLst>
                    </a:blip>
                    <a:srcRect t="7579" b="15282"/>
                    <a:stretch/>
                  </pic:blipFill>
                  <pic:spPr bwMode="auto">
                    <a:xfrm>
                      <a:off x="0" y="0"/>
                      <a:ext cx="5679790" cy="2920928"/>
                    </a:xfrm>
                    <a:prstGeom prst="rect">
                      <a:avLst/>
                    </a:prstGeom>
                    <a:ln>
                      <a:noFill/>
                    </a:ln>
                    <a:extLst>
                      <a:ext uri="{53640926-AAD7-44D8-BBD7-CCE9431645EC}">
                        <a14:shadowObscured xmlns:a14="http://schemas.microsoft.com/office/drawing/2010/main"/>
                      </a:ext>
                    </a:extLst>
                  </pic:spPr>
                </pic:pic>
              </a:graphicData>
            </a:graphic>
          </wp:inline>
        </w:drawing>
      </w:r>
    </w:p>
    <w:p w14:paraId="228A7E79" w14:textId="3A2F04D8" w:rsidR="00927B30" w:rsidRPr="005F46A0" w:rsidRDefault="004764F2">
      <w:pPr>
        <w:rPr>
          <w:color w:val="808080" w:themeColor="background1" w:themeShade="80"/>
          <w:sz w:val="20"/>
        </w:rPr>
      </w:pPr>
      <w:r w:rsidRPr="005F46A0">
        <w:rPr>
          <w:color w:val="808080" w:themeColor="background1" w:themeShade="80"/>
          <w:sz w:val="20"/>
        </w:rPr>
        <w:t>© TAFE NSW 2019</w:t>
      </w:r>
      <w:r w:rsidR="005F46A0" w:rsidRPr="005F46A0">
        <w:rPr>
          <w:color w:val="808080" w:themeColor="background1" w:themeShade="80"/>
          <w:sz w:val="20"/>
        </w:rPr>
        <w:t xml:space="preserve"> Maintain</w:t>
      </w:r>
      <w:r w:rsidR="005F46A0">
        <w:rPr>
          <w:color w:val="808080" w:themeColor="background1" w:themeShade="80"/>
          <w:sz w:val="20"/>
        </w:rPr>
        <w:t>ance of</w:t>
      </w:r>
      <w:r w:rsidR="005F46A0" w:rsidRPr="005F46A0">
        <w:rPr>
          <w:color w:val="808080" w:themeColor="background1" w:themeShade="80"/>
          <w:sz w:val="20"/>
        </w:rPr>
        <w:t xml:space="preserve"> records</w:t>
      </w:r>
      <w:r w:rsidR="00364B18" w:rsidRPr="005F46A0">
        <w:rPr>
          <w:color w:val="808080" w:themeColor="background1" w:themeShade="80"/>
          <w:sz w:val="20"/>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927B30" w14:paraId="6CE00C57" w14:textId="77777777" w:rsidTr="00D62ECA">
        <w:trPr>
          <w:trHeight w:val="659"/>
        </w:trPr>
        <w:tc>
          <w:tcPr>
            <w:tcW w:w="992" w:type="dxa"/>
            <w:shd w:val="clear" w:color="auto" w:fill="F2F2F2" w:themeFill="background1" w:themeFillShade="F2"/>
            <w:vAlign w:val="center"/>
            <w:hideMark/>
          </w:tcPr>
          <w:p w14:paraId="36229F54" w14:textId="77777777" w:rsidR="00927B30" w:rsidRDefault="00927B30" w:rsidP="00D62ECA">
            <w:pPr>
              <w:spacing w:after="0" w:line="240" w:lineRule="auto"/>
              <w:jc w:val="center"/>
            </w:pPr>
            <w:r>
              <w:rPr>
                <w:noProof/>
                <w:lang w:eastAsia="en-AU"/>
              </w:rPr>
              <w:lastRenderedPageBreak/>
              <w:drawing>
                <wp:inline distT="0" distB="0" distL="0" distR="0" wp14:anchorId="6A46474F" wp14:editId="252A9C82">
                  <wp:extent cx="366395" cy="384810"/>
                  <wp:effectExtent l="0" t="0" r="0" b="0"/>
                  <wp:docPr id="1170200659" name="Picture 1170200659"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69473C45" w14:textId="77777777" w:rsidR="00927B30" w:rsidRPr="00D303F6" w:rsidRDefault="00927B30" w:rsidP="00D62ECA">
            <w:pPr>
              <w:spacing w:after="0" w:line="240" w:lineRule="auto"/>
              <w:rPr>
                <w:color w:val="6260B8"/>
                <w:sz w:val="44"/>
                <w:szCs w:val="44"/>
              </w:rPr>
            </w:pPr>
            <w:r w:rsidRPr="00D303F6">
              <w:rPr>
                <w:color w:val="6260B8"/>
                <w:sz w:val="44"/>
                <w:szCs w:val="44"/>
              </w:rPr>
              <w:t>Practice activity</w:t>
            </w:r>
          </w:p>
        </w:tc>
      </w:tr>
    </w:tbl>
    <w:p w14:paraId="3E9639C5" w14:textId="77777777" w:rsidR="00927B30" w:rsidRPr="00B2780C" w:rsidRDefault="00927B30" w:rsidP="00563DF9">
      <w:pPr>
        <w:pStyle w:val="Heading4"/>
      </w:pPr>
      <w:bookmarkStart w:id="144" w:name="_Toc11228383"/>
      <w:r w:rsidRPr="00B2780C">
        <w:t xml:space="preserve">Activity </w:t>
      </w:r>
      <w:r>
        <w:t>3.3</w:t>
      </w:r>
      <w:r w:rsidRPr="00B2780C">
        <w:t xml:space="preserve">: </w:t>
      </w:r>
      <w:bookmarkEnd w:id="144"/>
      <w:r>
        <w:t>Maintain recordkeeping systems</w:t>
      </w:r>
    </w:p>
    <w:p w14:paraId="24331E5F" w14:textId="5B9CAEE3" w:rsidR="00927B30" w:rsidRPr="00B2780C" w:rsidRDefault="00927B30" w:rsidP="007401E9">
      <w:pPr>
        <w:pStyle w:val="Body"/>
      </w:pPr>
      <w:r>
        <w:t xml:space="preserve">This activity is to provide you with an opportunity to identify how to establish and maintain </w:t>
      </w:r>
      <w:r w:rsidR="005F46A0">
        <w:t xml:space="preserve">the </w:t>
      </w:r>
      <w:r>
        <w:t>required recordkeeping systems throughout the project.</w:t>
      </w:r>
    </w:p>
    <w:p w14:paraId="5820FA40" w14:textId="11B9B3AE" w:rsidR="00927B30" w:rsidRPr="00B2780C" w:rsidRDefault="00927B30" w:rsidP="007401E9">
      <w:pPr>
        <w:pStyle w:val="Body"/>
      </w:pPr>
      <w:r w:rsidRPr="007754E2">
        <w:t xml:space="preserve">Read the question carefully and provide your answer in the space below (estimated time </w:t>
      </w:r>
      <w:r>
        <w:t>3</w:t>
      </w:r>
      <w:r w:rsidRPr="007754E2">
        <w:t>0</w:t>
      </w:r>
      <w:r w:rsidR="007401E9">
        <w:t> </w:t>
      </w:r>
      <w:r w:rsidRPr="007754E2">
        <w:t>minutes)</w:t>
      </w:r>
      <w:r w:rsidRPr="00B2780C">
        <w:t>.</w:t>
      </w:r>
    </w:p>
    <w:p w14:paraId="042D5DFE" w14:textId="77777777" w:rsidR="00927B30" w:rsidRPr="00B2780C" w:rsidRDefault="00927B30" w:rsidP="00434678">
      <w:pPr>
        <w:pStyle w:val="ListNoActivity"/>
        <w:numPr>
          <w:ilvl w:val="0"/>
          <w:numId w:val="104"/>
        </w:numPr>
        <w:ind w:left="357" w:hanging="357"/>
      </w:pPr>
      <w:r w:rsidRPr="009A69ED">
        <w:t>Name four different reasons why records need to be kept and maintained</w:t>
      </w:r>
      <w:r>
        <w:t>.</w:t>
      </w:r>
    </w:p>
    <w:p w14:paraId="5B7B8C99" w14:textId="77777777" w:rsidR="00927B30" w:rsidRPr="00B2780C" w:rsidRDefault="00927B30" w:rsidP="00927B30">
      <w:pPr>
        <w:pStyle w:val="InputBoxMed"/>
        <w:framePr w:h="2209" w:wrap="around" w:y="-3"/>
        <w:pBdr>
          <w:top w:val="single" w:sz="8" w:space="6" w:color="6260B8"/>
          <w:left w:val="single" w:sz="8" w:space="4" w:color="6260B8"/>
          <w:bottom w:val="single" w:sz="8" w:space="6" w:color="6260B8"/>
          <w:right w:val="single" w:sz="8" w:space="4" w:color="6260B8"/>
        </w:pBdr>
      </w:pPr>
    </w:p>
    <w:p w14:paraId="2DCDB3AF" w14:textId="77777777" w:rsidR="00927B30" w:rsidRPr="00B2780C" w:rsidRDefault="00927B30" w:rsidP="00434678">
      <w:pPr>
        <w:pStyle w:val="ListNoActivity"/>
        <w:numPr>
          <w:ilvl w:val="0"/>
          <w:numId w:val="104"/>
        </w:numPr>
        <w:ind w:left="357" w:hanging="357"/>
      </w:pPr>
      <w:r w:rsidRPr="009A69ED">
        <w:t>When establishing a recordkeeping system one of the first things to think about is the system requirements. Give two examples of system requirements</w:t>
      </w:r>
      <w:r>
        <w:t>.</w:t>
      </w:r>
    </w:p>
    <w:p w14:paraId="4772FBD8" w14:textId="77777777" w:rsidR="00927B30" w:rsidRPr="00B2780C" w:rsidRDefault="00927B30" w:rsidP="00927B30">
      <w:pPr>
        <w:pStyle w:val="InputBoxMed"/>
        <w:framePr w:h="2137" w:wrap="around" w:y="4"/>
        <w:pBdr>
          <w:top w:val="single" w:sz="8" w:space="6" w:color="6260B8"/>
          <w:left w:val="single" w:sz="8" w:space="4" w:color="6260B8"/>
          <w:bottom w:val="single" w:sz="8" w:space="6" w:color="6260B8"/>
          <w:right w:val="single" w:sz="8" w:space="4" w:color="6260B8"/>
        </w:pBdr>
      </w:pPr>
    </w:p>
    <w:p w14:paraId="21345AF2" w14:textId="77777777" w:rsidR="00927B30" w:rsidRPr="00B2780C" w:rsidRDefault="00927B30" w:rsidP="00434678">
      <w:pPr>
        <w:pStyle w:val="ListNoActivity"/>
        <w:numPr>
          <w:ilvl w:val="0"/>
          <w:numId w:val="104"/>
        </w:numPr>
        <w:ind w:left="357" w:hanging="357"/>
      </w:pPr>
      <w:r w:rsidRPr="009A69ED">
        <w:t>How can you determine the scale of the recordkeeping system required? Explain in no more than 30 words</w:t>
      </w:r>
      <w:r>
        <w:t>.</w:t>
      </w:r>
    </w:p>
    <w:p w14:paraId="7091C8B5" w14:textId="77777777" w:rsidR="00927B30" w:rsidRPr="00B2780C" w:rsidRDefault="00927B30" w:rsidP="00927B30">
      <w:pPr>
        <w:pStyle w:val="InputBoxMed"/>
        <w:framePr w:h="2233" w:wrap="around" w:y="4"/>
        <w:pBdr>
          <w:top w:val="single" w:sz="8" w:space="6" w:color="6260B8"/>
          <w:left w:val="single" w:sz="8" w:space="4" w:color="6260B8"/>
          <w:bottom w:val="single" w:sz="8" w:space="6" w:color="6260B8"/>
          <w:right w:val="single" w:sz="8" w:space="4" w:color="6260B8"/>
        </w:pBdr>
      </w:pPr>
    </w:p>
    <w:p w14:paraId="23CDBCF2" w14:textId="77777777" w:rsidR="00927B30" w:rsidRDefault="00927B30" w:rsidP="00927B30">
      <w:pPr>
        <w:pStyle w:val="Body"/>
        <w:rPr>
          <w:lang w:val="en-GB" w:eastAsia="en-AU"/>
        </w:rPr>
      </w:pPr>
      <w:r>
        <w:rPr>
          <w:lang w:val="en-GB"/>
        </w:rPr>
        <w:br w:type="page"/>
      </w:r>
    </w:p>
    <w:p w14:paraId="29803552" w14:textId="77777777" w:rsidR="00927B30" w:rsidRPr="006E5817" w:rsidRDefault="00927B30" w:rsidP="00927B30">
      <w:pPr>
        <w:pStyle w:val="Heading2"/>
      </w:pPr>
      <w:bookmarkStart w:id="145" w:name="_Toc26193658"/>
      <w:r>
        <w:lastRenderedPageBreak/>
        <w:t>Implement and monitor plans for managing project finances, resources and quality</w:t>
      </w:r>
      <w:bookmarkEnd w:id="145"/>
    </w:p>
    <w:p w14:paraId="368A4CBA" w14:textId="77777777" w:rsidR="00927B30" w:rsidRDefault="00927B30" w:rsidP="00927B30">
      <w:pPr>
        <w:pStyle w:val="Body"/>
      </w:pPr>
      <w:bookmarkStart w:id="146" w:name="_Toc20742506"/>
      <w:bookmarkStart w:id="147" w:name="_Toc22727381"/>
      <w:r>
        <w:t>By the end of this chapter the learner should be able to:</w:t>
      </w:r>
    </w:p>
    <w:p w14:paraId="72AE4F6A" w14:textId="77777777" w:rsidR="00927B30" w:rsidRDefault="00927B30" w:rsidP="00434678">
      <w:pPr>
        <w:pStyle w:val="Body"/>
        <w:numPr>
          <w:ilvl w:val="0"/>
          <w:numId w:val="107"/>
        </w:numPr>
      </w:pPr>
      <w:r>
        <w:t>Give a brief description of how to implement and monitor a financial plan.</w:t>
      </w:r>
    </w:p>
    <w:p w14:paraId="2429792A" w14:textId="77777777" w:rsidR="00927B30" w:rsidRDefault="00927B30" w:rsidP="00927B30">
      <w:pPr>
        <w:pStyle w:val="Heading3"/>
      </w:pPr>
      <w:r>
        <w:t>Managing project finances</w:t>
      </w:r>
      <w:bookmarkEnd w:id="146"/>
      <w:bookmarkEnd w:id="147"/>
    </w:p>
    <w:p w14:paraId="661A0A36" w14:textId="77777777" w:rsidR="00927B30" w:rsidRDefault="00927B30" w:rsidP="007401E9">
      <w:pPr>
        <w:pStyle w:val="Body"/>
      </w:pPr>
      <w:r>
        <w:t xml:space="preserve">You will need to create a financial action plan for managing project finances. </w:t>
      </w:r>
    </w:p>
    <w:p w14:paraId="10069E2D" w14:textId="77777777" w:rsidR="00927B30" w:rsidRDefault="00927B30" w:rsidP="007401E9">
      <w:pPr>
        <w:pStyle w:val="Body"/>
      </w:pPr>
      <w:r>
        <w:t>This action plan should include:</w:t>
      </w:r>
    </w:p>
    <w:p w14:paraId="68EECEAE" w14:textId="77777777" w:rsidR="00927B30" w:rsidRPr="008C6DB1" w:rsidRDefault="00927B30" w:rsidP="00434678">
      <w:pPr>
        <w:pStyle w:val="Body"/>
        <w:numPr>
          <w:ilvl w:val="0"/>
          <w:numId w:val="105"/>
        </w:numPr>
      </w:pPr>
      <w:r w:rsidRPr="008C6DB1">
        <w:t>Your recommended action</w:t>
      </w:r>
      <w:r>
        <w:t>—</w:t>
      </w:r>
      <w:r w:rsidRPr="008C6DB1">
        <w:t>goals you need to achieve to strengthen your finances</w:t>
      </w:r>
    </w:p>
    <w:p w14:paraId="2C7BDB1A" w14:textId="77777777" w:rsidR="00927B30" w:rsidRPr="008C6DB1" w:rsidRDefault="00927B30" w:rsidP="00434678">
      <w:pPr>
        <w:pStyle w:val="Body"/>
        <w:numPr>
          <w:ilvl w:val="0"/>
          <w:numId w:val="105"/>
        </w:numPr>
      </w:pPr>
      <w:r w:rsidRPr="008C6DB1">
        <w:t>The purpose of achieving the goals</w:t>
      </w:r>
      <w:r>
        <w:t>—</w:t>
      </w:r>
      <w:r w:rsidRPr="008C6DB1">
        <w:t>what is the outcome/benefit?</w:t>
      </w:r>
    </w:p>
    <w:p w14:paraId="269151E2" w14:textId="77777777" w:rsidR="00927B30" w:rsidRPr="008C6DB1" w:rsidRDefault="00927B30" w:rsidP="00434678">
      <w:pPr>
        <w:pStyle w:val="Body"/>
        <w:numPr>
          <w:ilvl w:val="0"/>
          <w:numId w:val="105"/>
        </w:numPr>
      </w:pPr>
      <w:r w:rsidRPr="008C6DB1">
        <w:t>Timescales</w:t>
      </w:r>
      <w:r>
        <w:t>—</w:t>
      </w:r>
      <w:r w:rsidRPr="008C6DB1">
        <w:t>you will need to ensure there are target dates for the goals to be completed.</w:t>
      </w:r>
    </w:p>
    <w:p w14:paraId="2FFF11FC" w14:textId="77777777" w:rsidR="00927B30" w:rsidRPr="00EA79C9" w:rsidRDefault="00927B30" w:rsidP="007401E9">
      <w:pPr>
        <w:pStyle w:val="Body"/>
      </w:pPr>
      <w:r w:rsidRPr="00EA79C9">
        <w:t xml:space="preserve">You </w:t>
      </w:r>
      <w:r>
        <w:t>will</w:t>
      </w:r>
      <w:r w:rsidRPr="00EA79C9">
        <w:t xml:space="preserve"> also need to consult with financial experts or colleagues when implementing a plan to manage project finances. </w:t>
      </w:r>
    </w:p>
    <w:p w14:paraId="6761C3F1" w14:textId="77777777" w:rsidR="00927B30" w:rsidRDefault="00927B30" w:rsidP="007401E9">
      <w:pPr>
        <w:pStyle w:val="Body"/>
      </w:pPr>
      <w:r>
        <w:t xml:space="preserve">Failure to account for problems in resource availability and price can mean that your project cannot </w:t>
      </w:r>
      <w:r w:rsidRPr="001D2C8A">
        <w:rPr>
          <w:noProof/>
        </w:rPr>
        <w:t>be completed</w:t>
      </w:r>
      <w:r>
        <w:t xml:space="preserve"> at all or that the budget </w:t>
      </w:r>
      <w:r w:rsidRPr="001D2C8A">
        <w:rPr>
          <w:noProof/>
        </w:rPr>
        <w:t>is overspent</w:t>
      </w:r>
      <w:r>
        <w:t xml:space="preserve">. </w:t>
      </w:r>
    </w:p>
    <w:p w14:paraId="2CA6D4C3" w14:textId="77777777" w:rsidR="00927B30" w:rsidRDefault="00927B30" w:rsidP="007401E9">
      <w:pPr>
        <w:pStyle w:val="Body"/>
      </w:pPr>
      <w:r w:rsidRPr="00954058">
        <w:rPr>
          <w:b/>
        </w:rPr>
        <w:t>Fo</w:t>
      </w:r>
      <w:r>
        <w:rPr>
          <w:b/>
        </w:rPr>
        <w:t>r example:</w:t>
      </w:r>
      <w:r>
        <w:t xml:space="preserve"> if your project involved building 500 houses, how would you cope if the supplier ran out of bricks?</w:t>
      </w:r>
    </w:p>
    <w:p w14:paraId="173CF903" w14:textId="77777777" w:rsidR="00927B30" w:rsidRPr="008C6DB1" w:rsidRDefault="00927B30" w:rsidP="00434678">
      <w:pPr>
        <w:pStyle w:val="Body"/>
        <w:numPr>
          <w:ilvl w:val="0"/>
          <w:numId w:val="108"/>
        </w:numPr>
        <w:ind w:left="709" w:hanging="283"/>
      </w:pPr>
      <w:r w:rsidRPr="008C6DB1">
        <w:t>Would you be able to source the same product elsewhere?</w:t>
      </w:r>
    </w:p>
    <w:p w14:paraId="19299619" w14:textId="77777777" w:rsidR="00927B30" w:rsidRPr="00D05DC2" w:rsidRDefault="00927B30" w:rsidP="00927B30">
      <w:pPr>
        <w:pStyle w:val="Bullets2"/>
        <w:rPr>
          <w:sz w:val="24"/>
        </w:rPr>
      </w:pPr>
      <w:r w:rsidRPr="00D05DC2">
        <w:rPr>
          <w:sz w:val="24"/>
        </w:rPr>
        <w:t>would this cost more? How much more?</w:t>
      </w:r>
    </w:p>
    <w:p w14:paraId="6B7004C9" w14:textId="77777777" w:rsidR="00927B30" w:rsidRPr="00D05DC2" w:rsidRDefault="00927B30" w:rsidP="00927B30">
      <w:pPr>
        <w:pStyle w:val="Bullets2"/>
        <w:rPr>
          <w:sz w:val="24"/>
        </w:rPr>
      </w:pPr>
      <w:r w:rsidRPr="00D05DC2">
        <w:rPr>
          <w:sz w:val="24"/>
        </w:rPr>
        <w:t>would you be able to wait for the bricks to come back into stock?</w:t>
      </w:r>
    </w:p>
    <w:p w14:paraId="43748CB4" w14:textId="77777777" w:rsidR="00927B30" w:rsidRPr="007401E9" w:rsidRDefault="00927B30" w:rsidP="007401E9">
      <w:pPr>
        <w:pStyle w:val="Body"/>
      </w:pPr>
      <w:r w:rsidRPr="007401E9">
        <w:t>What if the cost of the bricks raised significantly mid-way through the project?</w:t>
      </w:r>
    </w:p>
    <w:p w14:paraId="6946AEA1" w14:textId="77777777" w:rsidR="00927B30" w:rsidRPr="008C6DB1" w:rsidRDefault="00927B30" w:rsidP="00434678">
      <w:pPr>
        <w:pStyle w:val="Body"/>
        <w:numPr>
          <w:ilvl w:val="0"/>
          <w:numId w:val="106"/>
        </w:numPr>
      </w:pPr>
      <w:r w:rsidRPr="008C6DB1">
        <w:t xml:space="preserve">Will the budget allow for the additional expenditure? </w:t>
      </w:r>
    </w:p>
    <w:p w14:paraId="57A63D24" w14:textId="77777777" w:rsidR="00927B30" w:rsidRPr="008C6DB1" w:rsidRDefault="00927B30" w:rsidP="00434678">
      <w:pPr>
        <w:pStyle w:val="Body"/>
        <w:numPr>
          <w:ilvl w:val="0"/>
          <w:numId w:val="106"/>
        </w:numPr>
      </w:pPr>
      <w:r w:rsidRPr="008C6DB1">
        <w:t>Would it make more sense to secure the entire resource requirement before the project commences?</w:t>
      </w:r>
    </w:p>
    <w:p w14:paraId="1F846213" w14:textId="77777777" w:rsidR="00927B30" w:rsidRPr="008C6DB1" w:rsidRDefault="00927B30" w:rsidP="00434678">
      <w:pPr>
        <w:pStyle w:val="Body"/>
        <w:numPr>
          <w:ilvl w:val="0"/>
          <w:numId w:val="106"/>
        </w:numPr>
      </w:pPr>
      <w:r w:rsidRPr="008C6DB1">
        <w:t xml:space="preserve">Can the same product be bought elsewhere for the same or lower price? </w:t>
      </w:r>
    </w:p>
    <w:p w14:paraId="34B33E22" w14:textId="77777777" w:rsidR="00927B30" w:rsidRDefault="00927B30" w:rsidP="007401E9">
      <w:pPr>
        <w:pStyle w:val="Body"/>
      </w:pPr>
      <w:r>
        <w:t xml:space="preserve">Contingency plans can be put in place to deal with the cost or availability of resources. Without a contingency plan, the whole project could collapse if an essential resource became unavailable or considerably more expensive. </w:t>
      </w:r>
    </w:p>
    <w:p w14:paraId="5B635FEA" w14:textId="77777777" w:rsidR="00927B30" w:rsidRDefault="00927B30" w:rsidP="007401E9">
      <w:pPr>
        <w:pStyle w:val="Body"/>
      </w:pPr>
      <w:r>
        <w:lastRenderedPageBreak/>
        <w:t xml:space="preserve">Overrunning problems can cause significant problems, </w:t>
      </w:r>
      <w:r>
        <w:rPr>
          <w:noProof/>
        </w:rPr>
        <w:t>regarding</w:t>
      </w:r>
      <w:r>
        <w:t xml:space="preserve"> the business’ operation and the cost of the project. </w:t>
      </w:r>
    </w:p>
    <w:p w14:paraId="0E636B61" w14:textId="77777777" w:rsidR="00927B30" w:rsidRDefault="00927B30" w:rsidP="00927B30">
      <w:pPr>
        <w:pStyle w:val="Heading4"/>
      </w:pPr>
      <w:r>
        <w:t>In cost-management terms:</w:t>
      </w:r>
    </w:p>
    <w:p w14:paraId="171B13C6" w14:textId="77777777" w:rsidR="00927B30" w:rsidRPr="008C6DB1" w:rsidRDefault="00927B30" w:rsidP="00434678">
      <w:pPr>
        <w:pStyle w:val="Body"/>
        <w:numPr>
          <w:ilvl w:val="0"/>
          <w:numId w:val="109"/>
        </w:numPr>
      </w:pPr>
      <w:r w:rsidRPr="008C6DB1">
        <w:t>How much will it cost to pay the staff and contractors for their additional time?</w:t>
      </w:r>
    </w:p>
    <w:p w14:paraId="04D25ADD" w14:textId="77777777" w:rsidR="00927B30" w:rsidRPr="00D05DC2" w:rsidRDefault="00927B30" w:rsidP="00927B30">
      <w:pPr>
        <w:pStyle w:val="Bullets2"/>
        <w:rPr>
          <w:sz w:val="24"/>
        </w:rPr>
      </w:pPr>
      <w:r w:rsidRPr="00D05DC2">
        <w:rPr>
          <w:sz w:val="24"/>
        </w:rPr>
        <w:t xml:space="preserve">will this attract a higher rate? </w:t>
      </w:r>
    </w:p>
    <w:p w14:paraId="14F49226" w14:textId="77777777" w:rsidR="00927B30" w:rsidRPr="008C6DB1" w:rsidRDefault="00927B30" w:rsidP="00434678">
      <w:pPr>
        <w:pStyle w:val="Body"/>
        <w:numPr>
          <w:ilvl w:val="0"/>
          <w:numId w:val="109"/>
        </w:numPr>
      </w:pPr>
      <w:r w:rsidRPr="008C6DB1">
        <w:t xml:space="preserve">Will you have to pay staff and contractors emergency overtime? </w:t>
      </w:r>
    </w:p>
    <w:p w14:paraId="059788AF" w14:textId="77777777" w:rsidR="00927B30" w:rsidRPr="008C6DB1" w:rsidRDefault="00927B30" w:rsidP="00434678">
      <w:pPr>
        <w:pStyle w:val="Body"/>
        <w:numPr>
          <w:ilvl w:val="0"/>
          <w:numId w:val="109"/>
        </w:numPr>
      </w:pPr>
      <w:r w:rsidRPr="008C6DB1">
        <w:t xml:space="preserve">How much will the business lose in takings from being closed / partially closed? </w:t>
      </w:r>
    </w:p>
    <w:p w14:paraId="216362FD" w14:textId="77777777" w:rsidR="00927B30" w:rsidRPr="008C6DB1" w:rsidRDefault="00927B30" w:rsidP="00434678">
      <w:pPr>
        <w:pStyle w:val="Body"/>
        <w:numPr>
          <w:ilvl w:val="0"/>
          <w:numId w:val="109"/>
        </w:numPr>
      </w:pPr>
      <w:r w:rsidRPr="008C6DB1">
        <w:t xml:space="preserve">How much will any additional resources cost? </w:t>
      </w:r>
    </w:p>
    <w:p w14:paraId="7CD94D56" w14:textId="77777777" w:rsidR="00927B30" w:rsidRDefault="00927B30" w:rsidP="007401E9">
      <w:pPr>
        <w:pStyle w:val="Body"/>
      </w:pPr>
      <w:r>
        <w:t xml:space="preserve">You should identify what </w:t>
      </w:r>
      <w:r w:rsidRPr="001D2C8A">
        <w:rPr>
          <w:noProof/>
        </w:rPr>
        <w:t>could possibly</w:t>
      </w:r>
      <w:r>
        <w:t xml:space="preserve"> go wrong, estimate a cost for this and budget for it accordingly. </w:t>
      </w:r>
    </w:p>
    <w:p w14:paraId="3778DCBF" w14:textId="77777777" w:rsidR="00927B30" w:rsidRPr="007401E9" w:rsidRDefault="00927B30" w:rsidP="007401E9">
      <w:pPr>
        <w:pStyle w:val="Body"/>
      </w:pPr>
      <w:r w:rsidRPr="007401E9">
        <w:rPr>
          <w:b/>
        </w:rPr>
        <w:t>For example</w:t>
      </w:r>
      <w:r w:rsidRPr="007401E9">
        <w:t>: if the builders from the earlier example overran on their project for building the 500 houses:</w:t>
      </w:r>
    </w:p>
    <w:p w14:paraId="32B952A5" w14:textId="77777777" w:rsidR="00927B30" w:rsidRPr="008C6DB1" w:rsidRDefault="00927B30" w:rsidP="00434678">
      <w:pPr>
        <w:pStyle w:val="Body"/>
        <w:numPr>
          <w:ilvl w:val="0"/>
          <w:numId w:val="110"/>
        </w:numPr>
      </w:pPr>
      <w:r w:rsidRPr="008C6DB1">
        <w:t>How much will it cost to pay the staff and contractors for their additional time?</w:t>
      </w:r>
    </w:p>
    <w:p w14:paraId="0AA453D2" w14:textId="77777777" w:rsidR="00927B30" w:rsidRPr="008C6DB1" w:rsidRDefault="00927B30" w:rsidP="00434678">
      <w:pPr>
        <w:pStyle w:val="Body"/>
        <w:numPr>
          <w:ilvl w:val="0"/>
          <w:numId w:val="110"/>
        </w:numPr>
      </w:pPr>
      <w:r w:rsidRPr="008C6DB1">
        <w:t>The builders cost $25,000 a week, so four additional weeks would cost an additional $100,000.</w:t>
      </w:r>
    </w:p>
    <w:p w14:paraId="5D304487" w14:textId="77777777" w:rsidR="00927B30" w:rsidRPr="008C6DB1" w:rsidRDefault="00927B30" w:rsidP="00434678">
      <w:pPr>
        <w:pStyle w:val="Body"/>
        <w:numPr>
          <w:ilvl w:val="0"/>
          <w:numId w:val="110"/>
        </w:numPr>
      </w:pPr>
      <w:r w:rsidRPr="008C6DB1">
        <w:t>You could budget for an eight-week overrun, costing $200,000. Then, if the build does overrun for any reason, the money is budgeted for this, and it will not be financially ruinous for the project</w:t>
      </w:r>
      <w:r>
        <w:t>.</w:t>
      </w:r>
    </w:p>
    <w:p w14:paraId="1FC1D373" w14:textId="77777777" w:rsidR="00927B30" w:rsidRPr="008C6DB1" w:rsidRDefault="00927B30" w:rsidP="00434678">
      <w:pPr>
        <w:pStyle w:val="Body"/>
        <w:numPr>
          <w:ilvl w:val="0"/>
          <w:numId w:val="110"/>
        </w:numPr>
      </w:pPr>
      <w:r w:rsidRPr="008C6DB1">
        <w:t xml:space="preserve">Will you have to pay staff and contractors emergency overtime? </w:t>
      </w:r>
    </w:p>
    <w:p w14:paraId="69D9A589" w14:textId="77777777" w:rsidR="00927B30" w:rsidRPr="008C6DB1" w:rsidRDefault="00927B30" w:rsidP="00434678">
      <w:pPr>
        <w:pStyle w:val="Body"/>
        <w:numPr>
          <w:ilvl w:val="0"/>
          <w:numId w:val="110"/>
        </w:numPr>
      </w:pPr>
      <w:r w:rsidRPr="008C6DB1">
        <w:t>The builders will charge the same rate of $25,000 a week, so the price won’t rise unless they are required to do emergency overtime in order to get the project finished quickly</w:t>
      </w:r>
      <w:r>
        <w:t>.</w:t>
      </w:r>
    </w:p>
    <w:p w14:paraId="5DB072E7" w14:textId="77777777" w:rsidR="00927B30" w:rsidRPr="008C6DB1" w:rsidRDefault="00927B30" w:rsidP="00434678">
      <w:pPr>
        <w:pStyle w:val="Body"/>
        <w:numPr>
          <w:ilvl w:val="0"/>
          <w:numId w:val="110"/>
        </w:numPr>
      </w:pPr>
      <w:r w:rsidRPr="008C6DB1">
        <w:t xml:space="preserve">How much will the business lose in takings from being closed / partially closed? </w:t>
      </w:r>
    </w:p>
    <w:p w14:paraId="5534E49A" w14:textId="77777777" w:rsidR="00927B30" w:rsidRPr="008C6DB1" w:rsidRDefault="00927B30" w:rsidP="00434678">
      <w:pPr>
        <w:pStyle w:val="Body"/>
        <w:numPr>
          <w:ilvl w:val="0"/>
          <w:numId w:val="110"/>
        </w:numPr>
      </w:pPr>
      <w:r w:rsidRPr="008C6DB1">
        <w:t>Not applicable, as the houses are going to be sold to buyers and this will be the same amount whether or not the houses are finished two months later</w:t>
      </w:r>
      <w:r>
        <w:t>.</w:t>
      </w:r>
    </w:p>
    <w:p w14:paraId="6932DC3B" w14:textId="77777777" w:rsidR="00927B30" w:rsidRPr="008C6DB1" w:rsidRDefault="00927B30" w:rsidP="00434678">
      <w:pPr>
        <w:pStyle w:val="Body"/>
        <w:numPr>
          <w:ilvl w:val="0"/>
          <w:numId w:val="110"/>
        </w:numPr>
      </w:pPr>
      <w:r w:rsidRPr="008C6DB1">
        <w:t xml:space="preserve">How much will any additional resources cost? </w:t>
      </w:r>
    </w:p>
    <w:p w14:paraId="5F37C00A" w14:textId="77777777" w:rsidR="00927B30" w:rsidRPr="008C6DB1" w:rsidRDefault="00927B30" w:rsidP="00434678">
      <w:pPr>
        <w:pStyle w:val="Body"/>
        <w:numPr>
          <w:ilvl w:val="0"/>
          <w:numId w:val="110"/>
        </w:numPr>
      </w:pPr>
      <w:r w:rsidRPr="008C6DB1">
        <w:t xml:space="preserve">Not applicable, but you would budget for additional resources anyway in the resource budget. </w:t>
      </w:r>
    </w:p>
    <w:p w14:paraId="1E442B6D" w14:textId="77777777" w:rsidR="00927B30" w:rsidRDefault="00927B30">
      <w:pPr>
        <w:rPr>
          <w:rFonts w:eastAsia="Times New Roman" w:cstheme="minorHAnsi"/>
          <w:b/>
          <w:noProof/>
          <w:color w:val="6260B8"/>
          <w:kern w:val="22"/>
          <w:sz w:val="32"/>
          <w:szCs w:val="32"/>
          <w:lang w:eastAsia="en-AU"/>
        </w:rPr>
      </w:pPr>
      <w:bookmarkStart w:id="148" w:name="_Toc417370456"/>
      <w:bookmarkStart w:id="149" w:name="_Toc20742507"/>
      <w:r>
        <w:br w:type="page"/>
      </w:r>
    </w:p>
    <w:p w14:paraId="78CF1C17" w14:textId="75B0E4BD" w:rsidR="00927B30" w:rsidRDefault="00927B30" w:rsidP="00927B30">
      <w:pPr>
        <w:pStyle w:val="Heading3"/>
      </w:pPr>
      <w:r>
        <w:lastRenderedPageBreak/>
        <w:t>Cost-estimating methods</w:t>
      </w:r>
      <w:bookmarkEnd w:id="148"/>
      <w:bookmarkEnd w:id="149"/>
    </w:p>
    <w:p w14:paraId="3C75A41A" w14:textId="77777777" w:rsidR="00927B30" w:rsidRDefault="00927B30" w:rsidP="007401E9">
      <w:pPr>
        <w:pStyle w:val="Body"/>
      </w:pPr>
      <w:r>
        <w:t xml:space="preserve">To implement a financial </w:t>
      </w:r>
      <w:r w:rsidRPr="001D2C8A">
        <w:rPr>
          <w:noProof/>
        </w:rPr>
        <w:t>plan</w:t>
      </w:r>
      <w:r>
        <w:rPr>
          <w:noProof/>
        </w:rPr>
        <w:t>,</w:t>
      </w:r>
      <w:r>
        <w:t xml:space="preserve"> you will need to calculate the costs associated with the project. There are several different ways of estimating the costs associated with a project. </w:t>
      </w:r>
    </w:p>
    <w:p w14:paraId="08255C21" w14:textId="77777777" w:rsidR="00927B30" w:rsidRDefault="00927B30" w:rsidP="007401E9">
      <w:pPr>
        <w:pStyle w:val="Body"/>
      </w:pPr>
      <w:r>
        <w:t>These cost-estimating methods may be:</w:t>
      </w:r>
    </w:p>
    <w:p w14:paraId="1C4C19EF" w14:textId="77777777" w:rsidR="00927B30" w:rsidRPr="00852FCD" w:rsidRDefault="00927B30" w:rsidP="00434678">
      <w:pPr>
        <w:pStyle w:val="Body"/>
        <w:numPr>
          <w:ilvl w:val="0"/>
          <w:numId w:val="111"/>
        </w:numPr>
        <w:rPr>
          <w:b/>
        </w:rPr>
      </w:pPr>
      <w:r w:rsidRPr="00852FCD">
        <w:rPr>
          <w:b/>
        </w:rPr>
        <w:t>Allowance for contingency and risk</w:t>
      </w:r>
    </w:p>
    <w:p w14:paraId="2E8BA54A" w14:textId="77777777" w:rsidR="00927B30" w:rsidRPr="00D05DC2" w:rsidRDefault="00927B30" w:rsidP="00927B30">
      <w:pPr>
        <w:pStyle w:val="Bullets2"/>
        <w:rPr>
          <w:sz w:val="24"/>
        </w:rPr>
      </w:pPr>
      <w:r w:rsidRPr="00D05DC2">
        <w:rPr>
          <w:sz w:val="24"/>
        </w:rPr>
        <w:t xml:space="preserve">allowing additional budget space to cover contingencies. By allowing time and money to be available in the event of a problem, your planning is more flexible and more able to cope with issues </w:t>
      </w:r>
    </w:p>
    <w:p w14:paraId="3E50DBF4" w14:textId="77777777" w:rsidR="00927B30" w:rsidRPr="00852FCD" w:rsidRDefault="00927B30" w:rsidP="00434678">
      <w:pPr>
        <w:pStyle w:val="Body"/>
        <w:numPr>
          <w:ilvl w:val="0"/>
          <w:numId w:val="111"/>
        </w:numPr>
        <w:rPr>
          <w:b/>
        </w:rPr>
      </w:pPr>
      <w:r w:rsidRPr="00852FCD">
        <w:rPr>
          <w:b/>
        </w:rPr>
        <w:t>Cost of Quality (COQ)</w:t>
      </w:r>
    </w:p>
    <w:p w14:paraId="3F12F1D6" w14:textId="77777777" w:rsidR="00927B30" w:rsidRPr="00D05DC2" w:rsidRDefault="00927B30" w:rsidP="00927B30">
      <w:pPr>
        <w:pStyle w:val="Bullets2"/>
        <w:rPr>
          <w:sz w:val="24"/>
        </w:rPr>
      </w:pPr>
      <w:r w:rsidRPr="00D05DC2">
        <w:rPr>
          <w:sz w:val="24"/>
        </w:rPr>
        <w:t>the costs associated with maintaining the required or desired quality level of the project that you should budget for. You need to factor these costs into your cost-management plans</w:t>
      </w:r>
    </w:p>
    <w:p w14:paraId="54D4828C" w14:textId="77777777" w:rsidR="00927B30" w:rsidRPr="00D05DC2" w:rsidRDefault="00927B30" w:rsidP="00927B30">
      <w:pPr>
        <w:pStyle w:val="Bullets2"/>
        <w:rPr>
          <w:sz w:val="24"/>
        </w:rPr>
      </w:pPr>
      <w:r w:rsidRPr="00D05DC2">
        <w:rPr>
          <w:sz w:val="24"/>
        </w:rPr>
        <w:t>bear in mind the cost of failure!</w:t>
      </w:r>
    </w:p>
    <w:p w14:paraId="77A10C99" w14:textId="77777777" w:rsidR="00927B30" w:rsidRPr="00852FCD" w:rsidRDefault="00927B30" w:rsidP="00434678">
      <w:pPr>
        <w:pStyle w:val="Body"/>
        <w:numPr>
          <w:ilvl w:val="0"/>
          <w:numId w:val="111"/>
        </w:numPr>
        <w:rPr>
          <w:b/>
        </w:rPr>
      </w:pPr>
      <w:r w:rsidRPr="00852FCD">
        <w:rPr>
          <w:b/>
        </w:rPr>
        <w:t>Expert opinion</w:t>
      </w:r>
    </w:p>
    <w:p w14:paraId="786D3E51" w14:textId="77777777" w:rsidR="00927B30" w:rsidRPr="00D05DC2" w:rsidRDefault="00927B30" w:rsidP="00927B30">
      <w:pPr>
        <w:pStyle w:val="Bullets2"/>
        <w:rPr>
          <w:sz w:val="24"/>
        </w:rPr>
      </w:pPr>
      <w:r w:rsidRPr="00D05DC2">
        <w:rPr>
          <w:sz w:val="24"/>
        </w:rPr>
        <w:t>experts and specialists can give you advice on costs, quantities, qualities and durations</w:t>
      </w:r>
    </w:p>
    <w:p w14:paraId="11FCA9A2" w14:textId="77777777" w:rsidR="00927B30" w:rsidRPr="00D05DC2" w:rsidRDefault="00927B30" w:rsidP="00927B30">
      <w:pPr>
        <w:pStyle w:val="Bullets2"/>
        <w:rPr>
          <w:sz w:val="24"/>
        </w:rPr>
      </w:pPr>
      <w:r w:rsidRPr="00D05DC2">
        <w:rPr>
          <w:sz w:val="24"/>
        </w:rPr>
        <w:t>this can mean that your estimations are more accurate and well-informed</w:t>
      </w:r>
    </w:p>
    <w:p w14:paraId="2504573D" w14:textId="77777777" w:rsidR="00927B30" w:rsidRPr="00852FCD" w:rsidRDefault="00927B30" w:rsidP="00434678">
      <w:pPr>
        <w:pStyle w:val="Body"/>
        <w:numPr>
          <w:ilvl w:val="0"/>
          <w:numId w:val="111"/>
        </w:numPr>
        <w:rPr>
          <w:b/>
        </w:rPr>
      </w:pPr>
      <w:r w:rsidRPr="00852FCD">
        <w:rPr>
          <w:b/>
        </w:rPr>
        <w:t>Organisational budget and cost-control policy</w:t>
      </w:r>
    </w:p>
    <w:p w14:paraId="32937928" w14:textId="77777777" w:rsidR="00927B30" w:rsidRPr="00D05DC2" w:rsidRDefault="00927B30" w:rsidP="00927B30">
      <w:pPr>
        <w:pStyle w:val="Bullets2"/>
        <w:rPr>
          <w:sz w:val="24"/>
        </w:rPr>
      </w:pPr>
      <w:r w:rsidRPr="00D05DC2">
        <w:rPr>
          <w:sz w:val="24"/>
        </w:rPr>
        <w:t>your organisation may have set or advised budgets, targets, and limits to help you with your cost-estimation process, by providing a framework and a guide</w:t>
      </w:r>
    </w:p>
    <w:p w14:paraId="5E9BBDA2" w14:textId="77777777" w:rsidR="00927B30" w:rsidRPr="00852FCD" w:rsidRDefault="00927B30" w:rsidP="00434678">
      <w:pPr>
        <w:pStyle w:val="Body"/>
        <w:numPr>
          <w:ilvl w:val="0"/>
          <w:numId w:val="111"/>
        </w:numPr>
        <w:rPr>
          <w:b/>
        </w:rPr>
      </w:pPr>
      <w:r w:rsidRPr="00852FCD">
        <w:rPr>
          <w:b/>
        </w:rPr>
        <w:t>Organisational chart of accounts</w:t>
      </w:r>
    </w:p>
    <w:p w14:paraId="17C6E258" w14:textId="77777777" w:rsidR="00927B30" w:rsidRPr="00D05DC2" w:rsidRDefault="00927B30" w:rsidP="00927B30">
      <w:pPr>
        <w:pStyle w:val="Bullets2"/>
        <w:rPr>
          <w:sz w:val="24"/>
        </w:rPr>
      </w:pPr>
      <w:r w:rsidRPr="00D05DC2">
        <w:rPr>
          <w:sz w:val="24"/>
        </w:rPr>
        <w:t>the chart of accounts defines different types of expenditure the organisation has and can be used to assess the financial state of the business</w:t>
      </w:r>
    </w:p>
    <w:p w14:paraId="43E6126D" w14:textId="77777777" w:rsidR="00927B30" w:rsidRPr="00D05DC2" w:rsidRDefault="00927B30" w:rsidP="00927B30">
      <w:pPr>
        <w:pStyle w:val="Bullets2"/>
        <w:rPr>
          <w:sz w:val="24"/>
        </w:rPr>
      </w:pPr>
      <w:r w:rsidRPr="00D05DC2">
        <w:rPr>
          <w:sz w:val="24"/>
        </w:rPr>
        <w:t xml:space="preserve">assessing the financial state of the business can help with cost-estimating because you can build your budget around the organisation’s current position </w:t>
      </w:r>
    </w:p>
    <w:p w14:paraId="6C5DABDF" w14:textId="77777777" w:rsidR="00927B30" w:rsidRPr="00852FCD" w:rsidRDefault="00927B30" w:rsidP="00434678">
      <w:pPr>
        <w:pStyle w:val="Body"/>
        <w:numPr>
          <w:ilvl w:val="0"/>
          <w:numId w:val="111"/>
        </w:numPr>
        <w:rPr>
          <w:b/>
        </w:rPr>
      </w:pPr>
      <w:r w:rsidRPr="00852FCD">
        <w:rPr>
          <w:b/>
        </w:rPr>
        <w:t>Parametric estimating</w:t>
      </w:r>
    </w:p>
    <w:p w14:paraId="609786C4" w14:textId="45D24746" w:rsidR="00D05DC2" w:rsidRDefault="00927B30" w:rsidP="00927B30">
      <w:pPr>
        <w:pStyle w:val="Bullets2"/>
        <w:rPr>
          <w:sz w:val="24"/>
        </w:rPr>
      </w:pPr>
      <w:r w:rsidRPr="00D05DC2">
        <w:rPr>
          <w:sz w:val="24"/>
        </w:rPr>
        <w:t xml:space="preserve">parametric estimating is a technique that uses statistics from historical data and project variables to estimate the cost and duration of projects </w:t>
      </w:r>
    </w:p>
    <w:p w14:paraId="2F05250B" w14:textId="77777777" w:rsidR="00D05DC2" w:rsidRDefault="00D05DC2">
      <w:pPr>
        <w:rPr>
          <w:rFonts w:eastAsia="Calibri" w:cs="Times New Roman"/>
          <w:szCs w:val="22"/>
          <w:lang w:val="en-GB" w:eastAsia="en-GB"/>
        </w:rPr>
      </w:pPr>
      <w:r>
        <w:br w:type="page"/>
      </w:r>
    </w:p>
    <w:p w14:paraId="3019F7AD" w14:textId="77777777" w:rsidR="00927B30" w:rsidRPr="00852FCD" w:rsidRDefault="00927B30" w:rsidP="00434678">
      <w:pPr>
        <w:pStyle w:val="Body"/>
        <w:numPr>
          <w:ilvl w:val="0"/>
          <w:numId w:val="111"/>
        </w:numPr>
        <w:rPr>
          <w:b/>
        </w:rPr>
      </w:pPr>
      <w:r w:rsidRPr="00852FCD">
        <w:rPr>
          <w:b/>
        </w:rPr>
        <w:lastRenderedPageBreak/>
        <w:t>Prior project history</w:t>
      </w:r>
    </w:p>
    <w:p w14:paraId="6F3F85F4" w14:textId="77777777" w:rsidR="00927B30" w:rsidRPr="00D05DC2" w:rsidRDefault="00927B30" w:rsidP="00927B30">
      <w:pPr>
        <w:pStyle w:val="Bullets2"/>
        <w:rPr>
          <w:sz w:val="24"/>
        </w:rPr>
      </w:pPr>
      <w:r w:rsidRPr="00D05DC2">
        <w:rPr>
          <w:sz w:val="24"/>
        </w:rPr>
        <w:t>prior project histories are useful because you can use any lessons learned in your current and future projects. You can also examine previous budgets and contingencies in order to better prepare your estimations this time around</w:t>
      </w:r>
    </w:p>
    <w:p w14:paraId="7302E73C" w14:textId="77777777" w:rsidR="00927B30" w:rsidRPr="00852FCD" w:rsidRDefault="00927B30" w:rsidP="00434678">
      <w:pPr>
        <w:pStyle w:val="Body"/>
        <w:numPr>
          <w:ilvl w:val="0"/>
          <w:numId w:val="111"/>
        </w:numPr>
        <w:rPr>
          <w:b/>
        </w:rPr>
      </w:pPr>
      <w:r w:rsidRPr="00852FCD">
        <w:rPr>
          <w:b/>
        </w:rPr>
        <w:t>Reserve analysis</w:t>
      </w:r>
    </w:p>
    <w:p w14:paraId="516DE3E7" w14:textId="77777777" w:rsidR="00927B30" w:rsidRPr="00D05DC2" w:rsidRDefault="00927B30" w:rsidP="00927B30">
      <w:pPr>
        <w:pStyle w:val="Bullets2"/>
        <w:rPr>
          <w:sz w:val="24"/>
        </w:rPr>
      </w:pPr>
      <w:r w:rsidRPr="00D05DC2">
        <w:rPr>
          <w:sz w:val="24"/>
        </w:rPr>
        <w:t xml:space="preserve">a reserve analysis is a technique that determines whether and how much reserve should be allocated to cover contingencies, regarding cost, budget and time </w:t>
      </w:r>
    </w:p>
    <w:p w14:paraId="7FCCFF8A" w14:textId="77777777" w:rsidR="00927B30" w:rsidRPr="00852FCD" w:rsidRDefault="00927B30" w:rsidP="00434678">
      <w:pPr>
        <w:pStyle w:val="Body"/>
        <w:numPr>
          <w:ilvl w:val="0"/>
          <w:numId w:val="111"/>
        </w:numPr>
        <w:rPr>
          <w:b/>
        </w:rPr>
      </w:pPr>
      <w:r w:rsidRPr="00852FCD">
        <w:rPr>
          <w:b/>
        </w:rPr>
        <w:t>Review of organisational records</w:t>
      </w:r>
    </w:p>
    <w:p w14:paraId="76743D2D" w14:textId="77777777" w:rsidR="00927B30" w:rsidRPr="00D05DC2" w:rsidRDefault="00927B30" w:rsidP="00927B30">
      <w:pPr>
        <w:pStyle w:val="Bullets2"/>
        <w:rPr>
          <w:sz w:val="24"/>
        </w:rPr>
      </w:pPr>
      <w:r w:rsidRPr="00D05DC2">
        <w:rPr>
          <w:sz w:val="24"/>
        </w:rPr>
        <w:t>reviewing organisational records can allow you to identify what went wrong and what went well in previous projects</w:t>
      </w:r>
    </w:p>
    <w:p w14:paraId="645BE4DA" w14:textId="77777777" w:rsidR="00927B30" w:rsidRPr="00D05DC2" w:rsidRDefault="00927B30" w:rsidP="00927B30">
      <w:pPr>
        <w:pStyle w:val="Bullets2"/>
        <w:rPr>
          <w:sz w:val="24"/>
        </w:rPr>
      </w:pPr>
      <w:r w:rsidRPr="00D05DC2">
        <w:rPr>
          <w:sz w:val="24"/>
        </w:rPr>
        <w:t>organisational records may also be related to income, expenditure, and budgets and can assist you in cost-estimating</w:t>
      </w:r>
    </w:p>
    <w:p w14:paraId="346762A0" w14:textId="77777777" w:rsidR="00927B30" w:rsidRPr="00852FCD" w:rsidRDefault="00927B30" w:rsidP="00434678">
      <w:pPr>
        <w:pStyle w:val="Body"/>
        <w:numPr>
          <w:ilvl w:val="0"/>
          <w:numId w:val="111"/>
        </w:numPr>
        <w:rPr>
          <w:b/>
        </w:rPr>
      </w:pPr>
      <w:r w:rsidRPr="00852FCD">
        <w:rPr>
          <w:b/>
        </w:rPr>
        <w:t>Top-down estimating</w:t>
      </w:r>
    </w:p>
    <w:p w14:paraId="7D3F6F62" w14:textId="4E52AFB8" w:rsidR="00927B30" w:rsidRPr="00D05DC2" w:rsidRDefault="00927B30" w:rsidP="00927B30">
      <w:pPr>
        <w:pStyle w:val="Bullets2"/>
        <w:rPr>
          <w:sz w:val="24"/>
        </w:rPr>
      </w:pPr>
      <w:r w:rsidRPr="00D05DC2">
        <w:rPr>
          <w:sz w:val="24"/>
        </w:rPr>
        <w:t>top-down estimating involves looking at the project as a whole and estimating the cost as one overall figure; for example, the whole cost will be $1.1 million. This method is not usually as accurate as bottom-up estimating but is advantageous in that it allows you to see the bigger picture</w:t>
      </w:r>
    </w:p>
    <w:p w14:paraId="05A10BF3" w14:textId="77777777" w:rsidR="00927B30" w:rsidRPr="00852FCD" w:rsidRDefault="00927B30" w:rsidP="00434678">
      <w:pPr>
        <w:pStyle w:val="Body"/>
        <w:numPr>
          <w:ilvl w:val="0"/>
          <w:numId w:val="111"/>
        </w:numPr>
        <w:rPr>
          <w:b/>
        </w:rPr>
      </w:pPr>
      <w:r w:rsidRPr="00852FCD">
        <w:rPr>
          <w:b/>
        </w:rPr>
        <w:t>Bottom-up estimating</w:t>
      </w:r>
    </w:p>
    <w:p w14:paraId="0E541ACF" w14:textId="77777777" w:rsidR="00927B30" w:rsidRPr="00D05DC2" w:rsidRDefault="00927B30" w:rsidP="00927B30">
      <w:pPr>
        <w:pStyle w:val="Bullets2"/>
        <w:rPr>
          <w:sz w:val="24"/>
        </w:rPr>
      </w:pPr>
      <w:r w:rsidRPr="00D05DC2">
        <w:rPr>
          <w:sz w:val="24"/>
        </w:rPr>
        <w:t xml:space="preserve">bottom-up estimating breaks the whole project up into smaller elements and components and allows you to estimate costs for each of these steps. This can be a more accurate way of estimating costs, as it allows you to look in more detail at each part of the project. </w:t>
      </w:r>
    </w:p>
    <w:p w14:paraId="4B952D26" w14:textId="77777777" w:rsidR="00927B30" w:rsidRDefault="00927B30" w:rsidP="007401E9">
      <w:pPr>
        <w:pStyle w:val="Body"/>
      </w:pPr>
      <w:r>
        <w:t xml:space="preserve">The methods you use will </w:t>
      </w:r>
      <w:r w:rsidRPr="001D2C8A">
        <w:rPr>
          <w:noProof/>
        </w:rPr>
        <w:t>depend</w:t>
      </w:r>
      <w:r>
        <w:rPr>
          <w:noProof/>
        </w:rPr>
        <w:t xml:space="preserve"> on</w:t>
      </w:r>
      <w:r>
        <w:t xml:space="preserve"> the information you have and the nature of the project. Your organisation may make stipulations about which methods should or should not be used and may provide templates. </w:t>
      </w:r>
    </w:p>
    <w:p w14:paraId="34F1DC41" w14:textId="77777777" w:rsidR="00927B30" w:rsidRDefault="00927B30" w:rsidP="00927B30">
      <w:pPr>
        <w:pStyle w:val="Heading3"/>
      </w:pPr>
      <w:bookmarkStart w:id="150" w:name="_Toc20742508"/>
      <w:r>
        <w:t>Resource levelling</w:t>
      </w:r>
      <w:bookmarkEnd w:id="150"/>
    </w:p>
    <w:p w14:paraId="3D9B6E19" w14:textId="77777777" w:rsidR="00927B30" w:rsidRDefault="00927B30" w:rsidP="007401E9">
      <w:pPr>
        <w:pStyle w:val="Body"/>
      </w:pPr>
      <w:r w:rsidRPr="001D2C8A">
        <w:rPr>
          <w:noProof/>
        </w:rPr>
        <w:t>This is</w:t>
      </w:r>
      <w:r>
        <w:t xml:space="preserve"> when you ensure that teams </w:t>
      </w:r>
      <w:r w:rsidRPr="001D2C8A">
        <w:rPr>
          <w:noProof/>
        </w:rPr>
        <w:t>are only given</w:t>
      </w:r>
      <w:r>
        <w:t xml:space="preserve"> work they can realistically achieve within a given deadline.</w:t>
      </w:r>
    </w:p>
    <w:p w14:paraId="0EDB8FAC" w14:textId="77777777" w:rsidR="00927B30" w:rsidRDefault="00927B30" w:rsidP="007401E9">
      <w:pPr>
        <w:pStyle w:val="Body"/>
      </w:pPr>
      <w:r>
        <w:t xml:space="preserve">So, for example, tasks are spread out over a specific schedule, so the team </w:t>
      </w:r>
      <w:r w:rsidRPr="001D2C8A">
        <w:rPr>
          <w:noProof/>
        </w:rPr>
        <w:t>is not overloaded</w:t>
      </w:r>
      <w:r>
        <w:t xml:space="preserve"> with work all at once. Also, tasks can </w:t>
      </w:r>
      <w:r w:rsidRPr="001D2C8A">
        <w:rPr>
          <w:noProof/>
        </w:rPr>
        <w:t>be split</w:t>
      </w:r>
      <w:r>
        <w:t xml:space="preserve"> into phases and responsibilities delegated, to spread the workload across the team.</w:t>
      </w:r>
    </w:p>
    <w:p w14:paraId="1823841E" w14:textId="77777777" w:rsidR="00927B30" w:rsidRDefault="00927B30" w:rsidP="007401E9">
      <w:pPr>
        <w:pStyle w:val="Body"/>
      </w:pPr>
      <w:r>
        <w:t>You can use programs like Microsoft Office Project to automatically do this for you.</w:t>
      </w:r>
    </w:p>
    <w:p w14:paraId="259E883D" w14:textId="77777777" w:rsidR="00927B30" w:rsidRDefault="00927B30" w:rsidP="007401E9">
      <w:pPr>
        <w:pStyle w:val="Body"/>
      </w:pPr>
      <w:r>
        <w:lastRenderedPageBreak/>
        <w:t xml:space="preserve">Microsoft Office Project has </w:t>
      </w:r>
      <w:r w:rsidRPr="001D2C8A">
        <w:rPr>
          <w:noProof/>
        </w:rPr>
        <w:t>features</w:t>
      </w:r>
      <w:r>
        <w:t xml:space="preserve"> to help you distribute work, including:</w:t>
      </w:r>
    </w:p>
    <w:p w14:paraId="4DDD5B0F" w14:textId="77777777" w:rsidR="00927B30" w:rsidRPr="008C6DB1" w:rsidRDefault="00927B30" w:rsidP="00434678">
      <w:pPr>
        <w:pStyle w:val="Body"/>
        <w:numPr>
          <w:ilvl w:val="0"/>
          <w:numId w:val="111"/>
        </w:numPr>
      </w:pPr>
      <w:r w:rsidRPr="008C6DB1">
        <w:t xml:space="preserve">task </w:t>
      </w:r>
      <w:r>
        <w:t>I</w:t>
      </w:r>
      <w:r w:rsidRPr="008C6DB1">
        <w:t>d</w:t>
      </w:r>
    </w:p>
    <w:p w14:paraId="3FFB328E" w14:textId="77777777" w:rsidR="00927B30" w:rsidRPr="008C6DB1" w:rsidRDefault="00927B30" w:rsidP="00434678">
      <w:pPr>
        <w:pStyle w:val="Body"/>
        <w:numPr>
          <w:ilvl w:val="0"/>
          <w:numId w:val="111"/>
        </w:numPr>
      </w:pPr>
      <w:r w:rsidRPr="008C6DB1">
        <w:t>scheduling dates</w:t>
      </w:r>
    </w:p>
    <w:p w14:paraId="22CF3ED7" w14:textId="77777777" w:rsidR="00927B30" w:rsidRPr="008C6DB1" w:rsidRDefault="00927B30" w:rsidP="00434678">
      <w:pPr>
        <w:pStyle w:val="Body"/>
        <w:numPr>
          <w:ilvl w:val="0"/>
          <w:numId w:val="111"/>
        </w:numPr>
      </w:pPr>
      <w:r w:rsidRPr="008C6DB1">
        <w:t>available slack</w:t>
      </w:r>
    </w:p>
    <w:p w14:paraId="03AA7C00" w14:textId="77777777" w:rsidR="00927B30" w:rsidRPr="008C6DB1" w:rsidRDefault="00927B30" w:rsidP="00434678">
      <w:pPr>
        <w:pStyle w:val="Body"/>
        <w:numPr>
          <w:ilvl w:val="0"/>
          <w:numId w:val="111"/>
        </w:numPr>
      </w:pPr>
      <w:r w:rsidRPr="008C6DB1">
        <w:t xml:space="preserve">task priority </w:t>
      </w:r>
    </w:p>
    <w:p w14:paraId="3E63C0D3" w14:textId="77777777" w:rsidR="00927B30" w:rsidRPr="008C6DB1" w:rsidRDefault="00927B30" w:rsidP="00434678">
      <w:pPr>
        <w:pStyle w:val="Body"/>
        <w:numPr>
          <w:ilvl w:val="0"/>
          <w:numId w:val="111"/>
        </w:numPr>
      </w:pPr>
      <w:r w:rsidRPr="008C6DB1">
        <w:t>task dependencies</w:t>
      </w:r>
    </w:p>
    <w:p w14:paraId="13E93AAB" w14:textId="77777777" w:rsidR="00927B30" w:rsidRPr="008C6DB1" w:rsidRDefault="00927B30" w:rsidP="00434678">
      <w:pPr>
        <w:pStyle w:val="Body"/>
        <w:numPr>
          <w:ilvl w:val="0"/>
          <w:numId w:val="111"/>
        </w:numPr>
      </w:pPr>
      <w:r w:rsidRPr="008C6DB1">
        <w:t>task constraints.</w:t>
      </w:r>
    </w:p>
    <w:p w14:paraId="757C67B1" w14:textId="77777777" w:rsidR="00927B30" w:rsidRDefault="00927B30" w:rsidP="007401E9">
      <w:pPr>
        <w:pStyle w:val="Body"/>
      </w:pPr>
      <w:r>
        <w:t xml:space="preserve">What the program does is split tasks or delay them to a later date; it will not alter their information or who/what resources </w:t>
      </w:r>
      <w:r w:rsidRPr="001D2C8A">
        <w:rPr>
          <w:noProof/>
        </w:rPr>
        <w:t>are assigned to</w:t>
      </w:r>
      <w:r>
        <w:t xml:space="preserve">. These tasks could be done manually, without using Microsoft Project, but you will need to consider the time it will take versus the cost of implementing an automated system. Don't over-allocate </w:t>
      </w:r>
      <w:r w:rsidRPr="001D2C8A">
        <w:rPr>
          <w:noProof/>
        </w:rPr>
        <w:t>resources</w:t>
      </w:r>
      <w:r>
        <w:rPr>
          <w:noProof/>
        </w:rPr>
        <w:t>;</w:t>
      </w:r>
      <w:r w:rsidRPr="001D2C8A">
        <w:rPr>
          <w:noProof/>
        </w:rPr>
        <w:t xml:space="preserve"> it</w:t>
      </w:r>
      <w:r>
        <w:t xml:space="preserve"> will mean the assigned team cannot complete the given tasks by deadlines.</w:t>
      </w:r>
    </w:p>
    <w:p w14:paraId="40A2ECA2" w14:textId="77777777" w:rsidR="00927B30" w:rsidRDefault="00927B30" w:rsidP="007401E9">
      <w:pPr>
        <w:pStyle w:val="Body"/>
      </w:pPr>
      <w:r>
        <w:t>Be aware that Microsoft project will not account for the availability of resources when assignment tasks, but just the requirements for it. Therefore, you will need to keep an eye on over-allocations and resolve them accordingly.</w:t>
      </w:r>
    </w:p>
    <w:p w14:paraId="455CDC17" w14:textId="77777777" w:rsidR="00927B30" w:rsidRDefault="00927B30" w:rsidP="00927B30">
      <w:pPr>
        <w:pStyle w:val="Heading3"/>
      </w:pPr>
      <w:bookmarkStart w:id="151" w:name="_Toc20742509"/>
      <w:r>
        <w:t>Managing project quality</w:t>
      </w:r>
      <w:bookmarkEnd w:id="151"/>
    </w:p>
    <w:p w14:paraId="16744503" w14:textId="77777777" w:rsidR="00927B30" w:rsidRDefault="00927B30" w:rsidP="007401E9">
      <w:pPr>
        <w:pStyle w:val="Body"/>
      </w:pPr>
      <w:r>
        <w:t xml:space="preserve">Successful quality management throughout a project ensures that the end product and outcome meets or exceeds the expectations and needs of the clients and stakeholders which </w:t>
      </w:r>
      <w:r w:rsidRPr="001D2C8A">
        <w:rPr>
          <w:noProof/>
        </w:rPr>
        <w:t>are determined</w:t>
      </w:r>
      <w:r>
        <w:t xml:space="preserve"> during the initiation and planning stages of the project. Quality management is an ongoing process and may result in changes </w:t>
      </w:r>
      <w:r w:rsidRPr="001D2C8A">
        <w:rPr>
          <w:noProof/>
        </w:rPr>
        <w:t>being made</w:t>
      </w:r>
      <w:r>
        <w:t xml:space="preserve"> to </w:t>
      </w:r>
      <w:r w:rsidRPr="001D2C8A">
        <w:rPr>
          <w:noProof/>
        </w:rPr>
        <w:t>a number of</w:t>
      </w:r>
      <w:r>
        <w:t xml:space="preserve"> factors within the project such as timescale and allocated resources, both of which may impact on all of the other eight project functions.</w:t>
      </w:r>
    </w:p>
    <w:p w14:paraId="058831BA" w14:textId="77777777" w:rsidR="00927B30" w:rsidRDefault="00927B30" w:rsidP="007401E9">
      <w:pPr>
        <w:pStyle w:val="Body"/>
      </w:pPr>
      <w:r>
        <w:t>Effective quality project management will include the following:</w:t>
      </w:r>
    </w:p>
    <w:p w14:paraId="54E8516F" w14:textId="77777777" w:rsidR="00927B30" w:rsidRDefault="00927B30" w:rsidP="00434678">
      <w:pPr>
        <w:pStyle w:val="Body"/>
        <w:numPr>
          <w:ilvl w:val="0"/>
          <w:numId w:val="112"/>
        </w:numPr>
      </w:pPr>
      <w:r w:rsidRPr="007068CB">
        <w:rPr>
          <w:b/>
        </w:rPr>
        <w:t>Definition of quality</w:t>
      </w:r>
      <w:r>
        <w:t>—</w:t>
      </w:r>
      <w:r w:rsidRPr="008B4DEB">
        <w:t>the definition of expected quality will be determined by the stakeholders at the beginning of the project and will refer to the end result ad the deliverables, and also the processes and procedures adopted during the project</w:t>
      </w:r>
      <w:r>
        <w:t>.</w:t>
      </w:r>
    </w:p>
    <w:p w14:paraId="7482299D" w14:textId="77777777" w:rsidR="00927B30" w:rsidRPr="008B4DEB" w:rsidRDefault="00927B30" w:rsidP="00434678">
      <w:pPr>
        <w:pStyle w:val="Body"/>
        <w:numPr>
          <w:ilvl w:val="0"/>
          <w:numId w:val="112"/>
        </w:numPr>
      </w:pPr>
      <w:r w:rsidRPr="007068CB">
        <w:rPr>
          <w:b/>
        </w:rPr>
        <w:t>Quality characteristics</w:t>
      </w:r>
      <w:r>
        <w:t>—</w:t>
      </w:r>
      <w:r w:rsidRPr="008B4DEB">
        <w:t>the deliverables, technology and equipment used to produce the deliverables, and the processes and procedures used during the project will be measured against certain characteristics such as:</w:t>
      </w:r>
    </w:p>
    <w:p w14:paraId="40836472" w14:textId="77777777" w:rsidR="00927B30" w:rsidRPr="00D05DC2" w:rsidRDefault="00927B30" w:rsidP="00927B30">
      <w:pPr>
        <w:pStyle w:val="Bullets2"/>
        <w:rPr>
          <w:sz w:val="24"/>
        </w:rPr>
      </w:pPr>
      <w:r w:rsidRPr="00D05DC2">
        <w:rPr>
          <w:sz w:val="24"/>
        </w:rPr>
        <w:t>performance</w:t>
      </w:r>
    </w:p>
    <w:p w14:paraId="0BB13F5C" w14:textId="77777777" w:rsidR="00927B30" w:rsidRPr="00D05DC2" w:rsidRDefault="00927B30" w:rsidP="00927B30">
      <w:pPr>
        <w:pStyle w:val="Bullets2"/>
        <w:rPr>
          <w:sz w:val="24"/>
        </w:rPr>
      </w:pPr>
      <w:r w:rsidRPr="00D05DC2">
        <w:rPr>
          <w:sz w:val="24"/>
        </w:rPr>
        <w:t>suitability</w:t>
      </w:r>
    </w:p>
    <w:p w14:paraId="29D86D03" w14:textId="77777777" w:rsidR="00927B30" w:rsidRPr="00D05DC2" w:rsidRDefault="00927B30" w:rsidP="00927B30">
      <w:pPr>
        <w:pStyle w:val="Bullets2"/>
        <w:rPr>
          <w:sz w:val="24"/>
        </w:rPr>
      </w:pPr>
      <w:r w:rsidRPr="00D05DC2">
        <w:rPr>
          <w:sz w:val="24"/>
        </w:rPr>
        <w:lastRenderedPageBreak/>
        <w:t>consistency</w:t>
      </w:r>
    </w:p>
    <w:p w14:paraId="6EDAD598" w14:textId="77777777" w:rsidR="00927B30" w:rsidRPr="00D05DC2" w:rsidRDefault="00927B30" w:rsidP="00927B30">
      <w:pPr>
        <w:pStyle w:val="Bullets2"/>
        <w:rPr>
          <w:sz w:val="24"/>
        </w:rPr>
      </w:pPr>
      <w:r w:rsidRPr="00D05DC2">
        <w:rPr>
          <w:sz w:val="24"/>
        </w:rPr>
        <w:t>reliability</w:t>
      </w:r>
    </w:p>
    <w:p w14:paraId="5C410953" w14:textId="77777777" w:rsidR="00927B30" w:rsidRPr="00D05DC2" w:rsidRDefault="00927B30" w:rsidP="00927B30">
      <w:pPr>
        <w:pStyle w:val="Bullets2"/>
        <w:rPr>
          <w:sz w:val="24"/>
        </w:rPr>
      </w:pPr>
      <w:r w:rsidRPr="00D05DC2">
        <w:rPr>
          <w:sz w:val="24"/>
        </w:rPr>
        <w:t>functionality</w:t>
      </w:r>
    </w:p>
    <w:p w14:paraId="460F9E94" w14:textId="77777777" w:rsidR="00927B30" w:rsidRPr="008B4DEB" w:rsidRDefault="00927B30" w:rsidP="00434678">
      <w:pPr>
        <w:pStyle w:val="Body"/>
        <w:numPr>
          <w:ilvl w:val="0"/>
          <w:numId w:val="113"/>
        </w:numPr>
      </w:pPr>
      <w:r w:rsidRPr="007068CB">
        <w:rPr>
          <w:b/>
        </w:rPr>
        <w:t>Quality plan</w:t>
      </w:r>
      <w:r>
        <w:t>—</w:t>
      </w:r>
      <w:r w:rsidRPr="008B4DEB">
        <w:t>a clear quality management plan should be set out that determines all the activities required to meet the determined quality standards including:</w:t>
      </w:r>
    </w:p>
    <w:p w14:paraId="60435D0B" w14:textId="77777777" w:rsidR="00927B30" w:rsidRPr="00D05DC2" w:rsidRDefault="00927B30" w:rsidP="00927B30">
      <w:pPr>
        <w:pStyle w:val="Bullets2"/>
        <w:rPr>
          <w:sz w:val="24"/>
        </w:rPr>
      </w:pPr>
      <w:r w:rsidRPr="00D05DC2">
        <w:rPr>
          <w:sz w:val="24"/>
        </w:rPr>
        <w:t>quality definitions</w:t>
      </w:r>
    </w:p>
    <w:p w14:paraId="13556191" w14:textId="77777777" w:rsidR="00927B30" w:rsidRPr="00D05DC2" w:rsidRDefault="00927B30" w:rsidP="00927B30">
      <w:pPr>
        <w:pStyle w:val="Bullets2"/>
        <w:rPr>
          <w:sz w:val="24"/>
        </w:rPr>
      </w:pPr>
      <w:r w:rsidRPr="00D05DC2">
        <w:rPr>
          <w:sz w:val="24"/>
        </w:rPr>
        <w:t>management responsibility</w:t>
      </w:r>
    </w:p>
    <w:p w14:paraId="4D8CA0BC" w14:textId="77777777" w:rsidR="00927B30" w:rsidRPr="00D05DC2" w:rsidRDefault="00927B30" w:rsidP="00927B30">
      <w:pPr>
        <w:pStyle w:val="Bullets2"/>
        <w:rPr>
          <w:sz w:val="24"/>
        </w:rPr>
      </w:pPr>
      <w:r w:rsidRPr="00D05DC2">
        <w:rPr>
          <w:sz w:val="24"/>
        </w:rPr>
        <w:t>design and document control procedures</w:t>
      </w:r>
    </w:p>
    <w:p w14:paraId="26FF3AD1" w14:textId="77777777" w:rsidR="00927B30" w:rsidRPr="00D05DC2" w:rsidRDefault="00927B30" w:rsidP="00927B30">
      <w:pPr>
        <w:pStyle w:val="Bullets2"/>
        <w:rPr>
          <w:sz w:val="24"/>
        </w:rPr>
      </w:pPr>
      <w:r w:rsidRPr="00D05DC2">
        <w:rPr>
          <w:sz w:val="24"/>
        </w:rPr>
        <w:t>purchasing requirements</w:t>
      </w:r>
    </w:p>
    <w:p w14:paraId="28803AB2" w14:textId="77777777" w:rsidR="00927B30" w:rsidRPr="00D05DC2" w:rsidRDefault="00927B30" w:rsidP="00927B30">
      <w:pPr>
        <w:pStyle w:val="Bullets2"/>
        <w:rPr>
          <w:sz w:val="24"/>
        </w:rPr>
      </w:pPr>
      <w:r w:rsidRPr="00D05DC2">
        <w:rPr>
          <w:sz w:val="24"/>
        </w:rPr>
        <w:t>procedures for inspection testing, non-conformance, and corrective actions</w:t>
      </w:r>
    </w:p>
    <w:p w14:paraId="5A587F2D" w14:textId="77777777" w:rsidR="00927B30" w:rsidRPr="00D05DC2" w:rsidRDefault="00927B30" w:rsidP="00927B30">
      <w:pPr>
        <w:pStyle w:val="Bullets2"/>
        <w:rPr>
          <w:sz w:val="24"/>
        </w:rPr>
      </w:pPr>
      <w:r w:rsidRPr="00D05DC2">
        <w:rPr>
          <w:sz w:val="24"/>
        </w:rPr>
        <w:t>how quality records are kept and maintained</w:t>
      </w:r>
    </w:p>
    <w:p w14:paraId="1013CA40" w14:textId="77777777" w:rsidR="00927B30" w:rsidRPr="00D05DC2" w:rsidRDefault="00927B30" w:rsidP="00927B30">
      <w:pPr>
        <w:pStyle w:val="Bullets2"/>
        <w:rPr>
          <w:sz w:val="24"/>
        </w:rPr>
      </w:pPr>
      <w:r w:rsidRPr="00D05DC2">
        <w:rPr>
          <w:sz w:val="24"/>
        </w:rPr>
        <w:t>quality assurance – schedule for quality audits and procedures for reporting back to stakeholders</w:t>
      </w:r>
    </w:p>
    <w:p w14:paraId="6242B81D" w14:textId="77777777" w:rsidR="00927B30" w:rsidRPr="00D05DC2" w:rsidRDefault="00927B30" w:rsidP="00927B30">
      <w:pPr>
        <w:pStyle w:val="Bullets2"/>
        <w:rPr>
          <w:sz w:val="24"/>
        </w:rPr>
      </w:pPr>
      <w:r w:rsidRPr="00D05DC2">
        <w:rPr>
          <w:sz w:val="24"/>
        </w:rPr>
        <w:t>training requirements</w:t>
      </w:r>
    </w:p>
    <w:p w14:paraId="349E1996" w14:textId="77777777" w:rsidR="00927B30" w:rsidRPr="008B4DEB" w:rsidRDefault="00927B30" w:rsidP="00434678">
      <w:pPr>
        <w:pStyle w:val="Body"/>
        <w:numPr>
          <w:ilvl w:val="0"/>
          <w:numId w:val="113"/>
        </w:numPr>
      </w:pPr>
      <w:r w:rsidRPr="007068CB">
        <w:rPr>
          <w:b/>
        </w:rPr>
        <w:t>Quality improvement</w:t>
      </w:r>
      <w:r w:rsidRPr="008B4DEB">
        <w:t xml:space="preserve"> (or continuous improvement) – this is the process of constantly evaluating the quality of a product, system, process, procedure or material to find ways to make it better and more efficient. It is the responsibility of every member of the project team to strive to improve the quality of every aspect of their work</w:t>
      </w:r>
      <w:r>
        <w:t>.</w:t>
      </w:r>
    </w:p>
    <w:p w14:paraId="30485C4C" w14:textId="77777777" w:rsidR="00927B30" w:rsidRPr="008B4DEB" w:rsidRDefault="00927B30" w:rsidP="00434678">
      <w:pPr>
        <w:pStyle w:val="Body"/>
        <w:numPr>
          <w:ilvl w:val="0"/>
          <w:numId w:val="113"/>
        </w:numPr>
      </w:pPr>
      <w:r w:rsidRPr="007068CB">
        <w:rPr>
          <w:b/>
        </w:rPr>
        <w:t>Quality control</w:t>
      </w:r>
      <w:r>
        <w:t>—</w:t>
      </w:r>
      <w:r w:rsidRPr="008B4DEB">
        <w:t>the evaluation of the quality of the end result regarding the expectations of the stakeholders. If the quality expected is not met the end result may be rejected and more work will need to be undertaken to meet the requirements. This is why continuous improvement and quality audits are important throughout the execution of the project</w:t>
      </w:r>
      <w:r>
        <w:t>.</w:t>
      </w:r>
    </w:p>
    <w:p w14:paraId="63098A0D" w14:textId="77777777" w:rsidR="00927B30" w:rsidRPr="008B4DEB" w:rsidRDefault="00927B30" w:rsidP="00434678">
      <w:pPr>
        <w:pStyle w:val="Body"/>
        <w:numPr>
          <w:ilvl w:val="0"/>
          <w:numId w:val="113"/>
        </w:numPr>
      </w:pPr>
      <w:r w:rsidRPr="007068CB">
        <w:rPr>
          <w:b/>
        </w:rPr>
        <w:t>Cost of quality</w:t>
      </w:r>
      <w:r>
        <w:t>—</w:t>
      </w:r>
      <w:r w:rsidRPr="008B4DEB">
        <w:t>this relates to the methods and procedures used to produce deliverable to the expected level of quality and also the costs of failing to meet expectations and any waste in the course of the project.</w:t>
      </w:r>
    </w:p>
    <w:p w14:paraId="000208A4" w14:textId="77777777" w:rsidR="00927B30" w:rsidRDefault="00927B30" w:rsidP="00927B30">
      <w:r w:rsidRPr="00CD335E">
        <w:rPr>
          <w:rStyle w:val="Heading4Char"/>
          <w:rFonts w:eastAsiaTheme="minorHAnsi"/>
        </w:rPr>
        <w:t>Quality assurance</w:t>
      </w:r>
      <w:r>
        <w:t xml:space="preserve">—refers to the process of monitoring quality throughout the duration of the project </w:t>
      </w:r>
      <w:r w:rsidRPr="001D2C8A">
        <w:rPr>
          <w:noProof/>
        </w:rPr>
        <w:t>to</w:t>
      </w:r>
      <w:r>
        <w:t xml:space="preserve"> ensure that it </w:t>
      </w:r>
      <w:r w:rsidRPr="001D2C8A">
        <w:rPr>
          <w:noProof/>
        </w:rPr>
        <w:t>is maintained</w:t>
      </w:r>
      <w:r>
        <w:t xml:space="preserve">. Quality assurance allows any issues and problems to be detected </w:t>
      </w:r>
      <w:r w:rsidRPr="001D2C8A">
        <w:rPr>
          <w:noProof/>
        </w:rPr>
        <w:t>early</w:t>
      </w:r>
      <w:r>
        <w:t xml:space="preserve"> so that they can be resolved promptly and therefore minimise impact to the rest of the project. </w:t>
      </w:r>
    </w:p>
    <w:p w14:paraId="376C43A1" w14:textId="77777777" w:rsidR="00D05DC2" w:rsidRDefault="00D05DC2">
      <w:r>
        <w:br w:type="page"/>
      </w:r>
    </w:p>
    <w:p w14:paraId="69122EFA" w14:textId="487B25F7" w:rsidR="00927B30" w:rsidRPr="007401E9" w:rsidRDefault="00927B30" w:rsidP="007401E9">
      <w:pPr>
        <w:pStyle w:val="Body"/>
      </w:pPr>
      <w:r w:rsidRPr="007401E9">
        <w:lastRenderedPageBreak/>
        <w:t xml:space="preserve">Quality assurance may include: </w:t>
      </w:r>
    </w:p>
    <w:p w14:paraId="79A11DE3" w14:textId="77777777" w:rsidR="00927B30" w:rsidRDefault="00927B30" w:rsidP="00434678">
      <w:pPr>
        <w:pStyle w:val="Body"/>
        <w:numPr>
          <w:ilvl w:val="0"/>
          <w:numId w:val="114"/>
        </w:numPr>
        <w:rPr>
          <w:lang w:val="en-NZ"/>
        </w:rPr>
      </w:pPr>
      <w:r w:rsidRPr="00A451FC">
        <w:rPr>
          <w:noProof/>
        </w:rPr>
        <w:t>Systematic</w:t>
      </w:r>
      <w:r>
        <w:t xml:space="preserve"> review of the </w:t>
      </w:r>
      <w:r w:rsidRPr="001D2C8A">
        <w:rPr>
          <w:noProof/>
        </w:rPr>
        <w:t>project management</w:t>
      </w:r>
      <w:r>
        <w:t xml:space="preserve"> process to ensure compliance with organisational policy and guidelines.</w:t>
      </w:r>
    </w:p>
    <w:p w14:paraId="350478D7" w14:textId="77777777" w:rsidR="00927B30" w:rsidRDefault="00927B30" w:rsidP="00434678">
      <w:pPr>
        <w:pStyle w:val="Body"/>
        <w:numPr>
          <w:ilvl w:val="0"/>
          <w:numId w:val="114"/>
        </w:numPr>
      </w:pPr>
      <w:r>
        <w:t xml:space="preserve">Project finalisation process to capture lessons learned and to enable continuous improvement. </w:t>
      </w:r>
    </w:p>
    <w:p w14:paraId="079C8ED3" w14:textId="04ECB02E" w:rsidR="00927B30" w:rsidRDefault="00927B30" w:rsidP="00927B30">
      <w:pPr>
        <w:pStyle w:val="Body"/>
      </w:pPr>
      <w:r>
        <w:t>Quality assurance audits may include:</w:t>
      </w:r>
    </w:p>
    <w:p w14:paraId="1C1FE968" w14:textId="77777777" w:rsidR="00927B30" w:rsidRPr="008F3722" w:rsidRDefault="00927B30" w:rsidP="00434678">
      <w:pPr>
        <w:pStyle w:val="Body"/>
        <w:numPr>
          <w:ilvl w:val="0"/>
          <w:numId w:val="115"/>
        </w:numPr>
      </w:pPr>
      <w:r w:rsidRPr="008F3722">
        <w:t>conformance to plan</w:t>
      </w:r>
    </w:p>
    <w:p w14:paraId="0F49E977" w14:textId="77777777" w:rsidR="00927B30" w:rsidRPr="008F3722" w:rsidRDefault="00927B30" w:rsidP="00434678">
      <w:pPr>
        <w:pStyle w:val="Body"/>
        <w:numPr>
          <w:ilvl w:val="0"/>
          <w:numId w:val="115"/>
        </w:numPr>
      </w:pPr>
      <w:r w:rsidRPr="008F3722">
        <w:t>conformance to standards</w:t>
      </w:r>
    </w:p>
    <w:p w14:paraId="218E33ED" w14:textId="77777777" w:rsidR="00927B30" w:rsidRPr="008F3722" w:rsidRDefault="00927B30" w:rsidP="00434678">
      <w:pPr>
        <w:pStyle w:val="Body"/>
        <w:numPr>
          <w:ilvl w:val="0"/>
          <w:numId w:val="115"/>
        </w:numPr>
      </w:pPr>
      <w:r w:rsidRPr="008F3722">
        <w:t>governance and decision making</w:t>
      </w:r>
    </w:p>
    <w:p w14:paraId="676ADFB1" w14:textId="77777777" w:rsidR="00927B30" w:rsidRPr="008F3722" w:rsidRDefault="00927B30" w:rsidP="00434678">
      <w:pPr>
        <w:pStyle w:val="Body"/>
        <w:numPr>
          <w:ilvl w:val="0"/>
          <w:numId w:val="115"/>
        </w:numPr>
      </w:pPr>
      <w:r w:rsidRPr="008F3722">
        <w:t>independence and valid processes</w:t>
      </w:r>
    </w:p>
    <w:p w14:paraId="0A1465EA" w14:textId="77777777" w:rsidR="00927B30" w:rsidRDefault="00927B30" w:rsidP="00434678">
      <w:pPr>
        <w:pStyle w:val="Body"/>
        <w:numPr>
          <w:ilvl w:val="0"/>
          <w:numId w:val="115"/>
        </w:numPr>
      </w:pPr>
      <w:r w:rsidRPr="008F3722">
        <w:t>maintenance of project records.</w:t>
      </w:r>
    </w:p>
    <w:p w14:paraId="4B9688F7" w14:textId="4457F30C" w:rsidR="00D05DC2" w:rsidRDefault="00D05DC2"/>
    <w:tbl>
      <w:tblPr>
        <w:tblW w:w="9072" w:type="dxa"/>
        <w:shd w:val="clear" w:color="auto" w:fill="F2F2F2" w:themeFill="background1" w:themeFillShade="F2"/>
        <w:tblLook w:val="0600" w:firstRow="0" w:lastRow="0" w:firstColumn="0" w:lastColumn="0" w:noHBand="1" w:noVBand="1"/>
      </w:tblPr>
      <w:tblGrid>
        <w:gridCol w:w="992"/>
        <w:gridCol w:w="8080"/>
      </w:tblGrid>
      <w:tr w:rsidR="00927B30" w14:paraId="2480ED1D" w14:textId="77777777" w:rsidTr="00D62ECA">
        <w:trPr>
          <w:trHeight w:val="659"/>
        </w:trPr>
        <w:tc>
          <w:tcPr>
            <w:tcW w:w="992" w:type="dxa"/>
            <w:shd w:val="clear" w:color="auto" w:fill="F2F2F2" w:themeFill="background1" w:themeFillShade="F2"/>
            <w:vAlign w:val="center"/>
            <w:hideMark/>
          </w:tcPr>
          <w:p w14:paraId="55803236" w14:textId="77777777" w:rsidR="00927B30" w:rsidRDefault="00927B30" w:rsidP="00D62ECA">
            <w:pPr>
              <w:spacing w:after="0" w:line="240" w:lineRule="auto"/>
              <w:jc w:val="center"/>
            </w:pPr>
            <w:r>
              <w:rPr>
                <w:noProof/>
                <w:lang w:eastAsia="en-AU"/>
              </w:rPr>
              <w:drawing>
                <wp:inline distT="0" distB="0" distL="0" distR="0" wp14:anchorId="01153F04" wp14:editId="271F28E3">
                  <wp:extent cx="366395" cy="384810"/>
                  <wp:effectExtent l="0" t="0" r="0" b="0"/>
                  <wp:docPr id="1170200660" name="Picture 117020066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32132BB8" w14:textId="77777777" w:rsidR="00927B30" w:rsidRPr="00D303F6" w:rsidRDefault="00927B30" w:rsidP="00D62ECA">
            <w:pPr>
              <w:spacing w:after="0" w:line="240" w:lineRule="auto"/>
              <w:rPr>
                <w:color w:val="6260B8"/>
                <w:sz w:val="44"/>
                <w:szCs w:val="44"/>
              </w:rPr>
            </w:pPr>
            <w:r w:rsidRPr="00D303F6">
              <w:rPr>
                <w:color w:val="6260B8"/>
                <w:sz w:val="44"/>
                <w:szCs w:val="44"/>
              </w:rPr>
              <w:t>Practice activity</w:t>
            </w:r>
          </w:p>
        </w:tc>
      </w:tr>
    </w:tbl>
    <w:p w14:paraId="19C7C045" w14:textId="77777777" w:rsidR="00927B30" w:rsidRPr="00B2780C" w:rsidRDefault="00927B30" w:rsidP="00563DF9">
      <w:pPr>
        <w:pStyle w:val="Heading4"/>
      </w:pPr>
      <w:r w:rsidRPr="00B2780C">
        <w:t xml:space="preserve">Activity </w:t>
      </w:r>
      <w:r>
        <w:t>3.4</w:t>
      </w:r>
      <w:r w:rsidRPr="00B2780C">
        <w:t xml:space="preserve">: </w:t>
      </w:r>
      <w:r>
        <w:t>Implement and monitor plans</w:t>
      </w:r>
    </w:p>
    <w:p w14:paraId="1F27DD0D" w14:textId="77777777" w:rsidR="00927B30" w:rsidRPr="00B2780C" w:rsidRDefault="00927B30" w:rsidP="007401E9">
      <w:pPr>
        <w:pStyle w:val="Body"/>
      </w:pPr>
      <w:r>
        <w:t>This activity will</w:t>
      </w:r>
      <w:r w:rsidRPr="00CD335E">
        <w:t xml:space="preserve"> provide you with an opportunity to identify how to implement and monitor plans for managing project finances, resources, and quality.</w:t>
      </w:r>
    </w:p>
    <w:p w14:paraId="57580839" w14:textId="769DE714" w:rsidR="00927B30" w:rsidRPr="00B2780C" w:rsidRDefault="00927B30" w:rsidP="007401E9">
      <w:pPr>
        <w:pStyle w:val="Body"/>
      </w:pPr>
      <w:r w:rsidRPr="00475478">
        <w:t>Read the question carefully and provide your answer in the space below (estimated time 20</w:t>
      </w:r>
      <w:r w:rsidR="007401E9">
        <w:t> </w:t>
      </w:r>
      <w:r w:rsidRPr="00475478">
        <w:t>minutes).</w:t>
      </w:r>
      <w:r w:rsidRPr="00B2780C">
        <w:t xml:space="preserve"> Your answer should be a </w:t>
      </w:r>
      <w:r>
        <w:t>maximum</w:t>
      </w:r>
      <w:r w:rsidRPr="00B2780C">
        <w:t xml:space="preserve"> of </w:t>
      </w:r>
      <w:r>
        <w:t>100</w:t>
      </w:r>
      <w:r w:rsidRPr="00B2780C">
        <w:t xml:space="preserve"> words.</w:t>
      </w:r>
    </w:p>
    <w:p w14:paraId="67405E01" w14:textId="77777777" w:rsidR="00927B30" w:rsidRPr="00B2780C" w:rsidRDefault="00927B30" w:rsidP="00434678">
      <w:pPr>
        <w:pStyle w:val="ListNoActivity"/>
        <w:numPr>
          <w:ilvl w:val="0"/>
          <w:numId w:val="116"/>
        </w:numPr>
        <w:ind w:left="357" w:hanging="357"/>
      </w:pPr>
      <w:r w:rsidRPr="00475478">
        <w:t>Give a brief description of how you would implement and monitor a financial plan.</w:t>
      </w:r>
    </w:p>
    <w:p w14:paraId="2B632A66" w14:textId="77777777" w:rsidR="00927B30" w:rsidRPr="00B2780C" w:rsidRDefault="00927B30" w:rsidP="007401E9">
      <w:pPr>
        <w:pStyle w:val="InputBoxLarge"/>
        <w:framePr w:h="3730" w:wrap="around" w:y="-3"/>
        <w:pBdr>
          <w:top w:val="single" w:sz="8" w:space="6" w:color="6260B8"/>
          <w:left w:val="single" w:sz="8" w:space="4" w:color="6260B8"/>
          <w:bottom w:val="single" w:sz="8" w:space="6" w:color="6260B8"/>
          <w:right w:val="single" w:sz="8" w:space="4" w:color="6260B8"/>
        </w:pBdr>
      </w:pPr>
    </w:p>
    <w:p w14:paraId="2C7B1E91" w14:textId="77777777" w:rsidR="00D62ECA" w:rsidRDefault="00927B30" w:rsidP="00D62ECA">
      <w:pPr>
        <w:pStyle w:val="Heading2"/>
      </w:pPr>
      <w:r>
        <w:br w:type="page"/>
      </w:r>
      <w:bookmarkStart w:id="152" w:name="_Toc26193659"/>
      <w:r w:rsidR="00D62ECA">
        <w:lastRenderedPageBreak/>
        <w:t xml:space="preserve">Complete and forward project reports as required </w:t>
      </w:r>
      <w:r w:rsidR="00D62ECA" w:rsidRPr="00A451FC">
        <w:t>to</w:t>
      </w:r>
      <w:r w:rsidR="00D62ECA">
        <w:t xml:space="preserve"> stakeholders</w:t>
      </w:r>
      <w:bookmarkEnd w:id="152"/>
      <w:r w:rsidR="00D62ECA">
        <w:t xml:space="preserve"> </w:t>
      </w:r>
    </w:p>
    <w:p w14:paraId="0A506D55" w14:textId="77777777" w:rsidR="00D62ECA" w:rsidRDefault="00D62ECA" w:rsidP="00D62ECA">
      <w:pPr>
        <w:pStyle w:val="Body"/>
      </w:pPr>
      <w:r>
        <w:t>By the end of this chapter the learner should be able to:</w:t>
      </w:r>
    </w:p>
    <w:p w14:paraId="4A7F0263" w14:textId="77777777" w:rsidR="00D62ECA" w:rsidRPr="00C42A63" w:rsidRDefault="00D62ECA" w:rsidP="00434678">
      <w:pPr>
        <w:pStyle w:val="Body"/>
        <w:numPr>
          <w:ilvl w:val="0"/>
          <w:numId w:val="117"/>
        </w:numPr>
      </w:pPr>
      <w:r>
        <w:t xml:space="preserve">Outline how to complete different aspects of completing a project report </w:t>
      </w:r>
      <w:r w:rsidRPr="003D4041">
        <w:rPr>
          <w:noProof/>
        </w:rPr>
        <w:t>so</w:t>
      </w:r>
      <w:r>
        <w:t xml:space="preserve"> it is ready to be forwarded to stakeholders.</w:t>
      </w:r>
    </w:p>
    <w:p w14:paraId="058B65C3" w14:textId="77777777" w:rsidR="00D62ECA" w:rsidRPr="00811912" w:rsidRDefault="00D62ECA" w:rsidP="00D62ECA">
      <w:pPr>
        <w:pStyle w:val="Heading3"/>
      </w:pPr>
      <w:bookmarkStart w:id="153" w:name="_Toc20742512"/>
      <w:r w:rsidRPr="00811912">
        <w:t>Complete and forward project reports</w:t>
      </w:r>
      <w:bookmarkEnd w:id="153"/>
    </w:p>
    <w:p w14:paraId="4FCB9C7E" w14:textId="77777777" w:rsidR="00D62ECA" w:rsidRDefault="00D62ECA" w:rsidP="00D62ECA">
      <w:pPr>
        <w:pStyle w:val="Body"/>
        <w:rPr>
          <w:lang w:eastAsia="en-AU"/>
        </w:rPr>
      </w:pPr>
      <w:r>
        <w:t xml:space="preserve">You will need to complete and forward project reports to stakeholders who need to be informed. You might need to complete regular reports – it will depend on what you have decided. Regular reports can help to keep stakeholders informed about the status of the project. A final report </w:t>
      </w:r>
      <w:r w:rsidRPr="001D2C8A">
        <w:rPr>
          <w:noProof/>
        </w:rPr>
        <w:t>is also needed</w:t>
      </w:r>
      <w:r>
        <w:t xml:space="preserve"> at the end of the project.</w:t>
      </w:r>
    </w:p>
    <w:p w14:paraId="513F5F85" w14:textId="77777777" w:rsidR="00D62ECA" w:rsidRDefault="00D62ECA" w:rsidP="00D62ECA">
      <w:pPr>
        <w:pStyle w:val="Body"/>
      </w:pPr>
      <w:r>
        <w:t xml:space="preserve">When creating reports: </w:t>
      </w:r>
    </w:p>
    <w:p w14:paraId="074051AE" w14:textId="77777777" w:rsidR="00D62ECA" w:rsidRDefault="00D62ECA" w:rsidP="00434678">
      <w:pPr>
        <w:pStyle w:val="Body"/>
        <w:numPr>
          <w:ilvl w:val="0"/>
          <w:numId w:val="117"/>
        </w:numPr>
        <w:spacing w:after="120"/>
        <w:ind w:left="714" w:hanging="357"/>
      </w:pPr>
      <w:r>
        <w:t>be honest and objective with the data</w:t>
      </w:r>
    </w:p>
    <w:p w14:paraId="498A23F4" w14:textId="77777777" w:rsidR="00D62ECA" w:rsidRDefault="00D62ECA" w:rsidP="00434678">
      <w:pPr>
        <w:pStyle w:val="Body"/>
        <w:numPr>
          <w:ilvl w:val="0"/>
          <w:numId w:val="117"/>
        </w:numPr>
        <w:spacing w:after="120"/>
        <w:ind w:left="714" w:hanging="357"/>
      </w:pPr>
      <w:r>
        <w:t>note success for use in other projects</w:t>
      </w:r>
    </w:p>
    <w:p w14:paraId="539213C4" w14:textId="77777777" w:rsidR="00D62ECA" w:rsidRDefault="00D62ECA" w:rsidP="00434678">
      <w:pPr>
        <w:pStyle w:val="Body"/>
        <w:numPr>
          <w:ilvl w:val="0"/>
          <w:numId w:val="117"/>
        </w:numPr>
        <w:spacing w:after="120"/>
        <w:ind w:left="714" w:hanging="357"/>
      </w:pPr>
      <w:r>
        <w:t>use hindsight to document potential problems to look for in other projects</w:t>
      </w:r>
    </w:p>
    <w:p w14:paraId="260D3506" w14:textId="77777777" w:rsidR="00D62ECA" w:rsidRDefault="00D62ECA" w:rsidP="00434678">
      <w:pPr>
        <w:pStyle w:val="Body"/>
        <w:numPr>
          <w:ilvl w:val="0"/>
          <w:numId w:val="117"/>
        </w:numPr>
        <w:spacing w:after="120"/>
        <w:ind w:left="714" w:hanging="357"/>
      </w:pPr>
      <w:r>
        <w:t>avoid blame and focus on the learning process and future improvements</w:t>
      </w:r>
    </w:p>
    <w:p w14:paraId="63B7F374" w14:textId="77777777" w:rsidR="00D62ECA" w:rsidRDefault="00D62ECA" w:rsidP="00434678">
      <w:pPr>
        <w:pStyle w:val="Body"/>
        <w:numPr>
          <w:ilvl w:val="0"/>
          <w:numId w:val="117"/>
        </w:numPr>
        <w:spacing w:after="120"/>
        <w:ind w:left="714" w:hanging="357"/>
      </w:pPr>
      <w:r>
        <w:t xml:space="preserve">try to create an open-minded learning </w:t>
      </w:r>
      <w:r w:rsidRPr="001D2C8A">
        <w:rPr>
          <w:noProof/>
        </w:rPr>
        <w:t>culture</w:t>
      </w:r>
      <w:r>
        <w:rPr>
          <w:noProof/>
        </w:rPr>
        <w:t>,</w:t>
      </w:r>
      <w:r>
        <w:t xml:space="preserve"> so people are willing to share</w:t>
      </w:r>
    </w:p>
    <w:p w14:paraId="2303A5E6" w14:textId="77777777" w:rsidR="00D62ECA" w:rsidRDefault="00D62ECA" w:rsidP="00434678">
      <w:pPr>
        <w:pStyle w:val="Body"/>
        <w:numPr>
          <w:ilvl w:val="0"/>
          <w:numId w:val="117"/>
        </w:numPr>
        <w:spacing w:after="120"/>
        <w:ind w:left="714" w:hanging="357"/>
      </w:pPr>
      <w:r>
        <w:t>be aware of obstacles to reviews, e.g. resistance from team members, dishonesty, subjectivity</w:t>
      </w:r>
    </w:p>
    <w:p w14:paraId="5E002C97" w14:textId="77777777" w:rsidR="00D62ECA" w:rsidRDefault="00D62ECA" w:rsidP="00434678">
      <w:pPr>
        <w:pStyle w:val="Body"/>
        <w:numPr>
          <w:ilvl w:val="0"/>
          <w:numId w:val="117"/>
        </w:numPr>
        <w:spacing w:after="120"/>
        <w:ind w:left="714" w:hanging="357"/>
      </w:pPr>
      <w:r>
        <w:t>look at positives and negatives to learn from</w:t>
      </w:r>
    </w:p>
    <w:p w14:paraId="47BB73FF" w14:textId="77777777" w:rsidR="00D62ECA" w:rsidRDefault="00D62ECA" w:rsidP="00434678">
      <w:pPr>
        <w:pStyle w:val="Body"/>
        <w:numPr>
          <w:ilvl w:val="0"/>
          <w:numId w:val="117"/>
        </w:numPr>
        <w:spacing w:after="120"/>
        <w:ind w:left="714" w:hanging="357"/>
      </w:pPr>
      <w:r>
        <w:t>make recommendations for applying successful points of the project.</w:t>
      </w:r>
    </w:p>
    <w:p w14:paraId="7D5DE0FD" w14:textId="77777777" w:rsidR="00D62ECA" w:rsidRDefault="00D62ECA" w:rsidP="00D62ECA">
      <w:pPr>
        <w:pStyle w:val="Body"/>
      </w:pPr>
      <w:r>
        <w:t xml:space="preserve">By listening to the opinions of your team and analysing these documents, you can decide on the important lessons to learn from the project. </w:t>
      </w:r>
    </w:p>
    <w:p w14:paraId="678C55DA" w14:textId="77777777" w:rsidR="00D62ECA" w:rsidRDefault="00D62ECA" w:rsidP="00D62ECA">
      <w:pPr>
        <w:pStyle w:val="Body"/>
      </w:pPr>
      <w:r>
        <w:t>A report format includes:</w:t>
      </w:r>
    </w:p>
    <w:p w14:paraId="0DC66A9C" w14:textId="77777777" w:rsidR="00D62ECA" w:rsidRDefault="00D62ECA" w:rsidP="00434678">
      <w:pPr>
        <w:pStyle w:val="Body"/>
        <w:numPr>
          <w:ilvl w:val="0"/>
          <w:numId w:val="118"/>
        </w:numPr>
        <w:spacing w:after="120"/>
        <w:ind w:left="714" w:hanging="357"/>
      </w:pPr>
      <w:r>
        <w:t xml:space="preserve">Overview or </w:t>
      </w:r>
      <w:r w:rsidRPr="001D2C8A">
        <w:rPr>
          <w:noProof/>
        </w:rPr>
        <w:t>summary</w:t>
      </w:r>
    </w:p>
    <w:p w14:paraId="0FF4910E" w14:textId="77777777" w:rsidR="00D62ECA" w:rsidRDefault="00D62ECA" w:rsidP="00434678">
      <w:pPr>
        <w:pStyle w:val="Body"/>
        <w:numPr>
          <w:ilvl w:val="0"/>
          <w:numId w:val="118"/>
        </w:numPr>
        <w:spacing w:after="120"/>
        <w:ind w:left="714" w:hanging="357"/>
      </w:pPr>
      <w:r>
        <w:t>List of tasks (possibly a prioritised list)</w:t>
      </w:r>
    </w:p>
    <w:p w14:paraId="346D8A46" w14:textId="77777777" w:rsidR="00D62ECA" w:rsidRDefault="00D62ECA" w:rsidP="00434678">
      <w:pPr>
        <w:pStyle w:val="Body"/>
        <w:numPr>
          <w:ilvl w:val="0"/>
          <w:numId w:val="118"/>
        </w:numPr>
        <w:spacing w:after="120"/>
        <w:ind w:left="714" w:hanging="357"/>
      </w:pPr>
      <w:r>
        <w:t>Financial reports</w:t>
      </w:r>
    </w:p>
    <w:p w14:paraId="695E5E24" w14:textId="77777777" w:rsidR="00D62ECA" w:rsidRDefault="00D62ECA" w:rsidP="00434678">
      <w:pPr>
        <w:pStyle w:val="Body"/>
        <w:numPr>
          <w:ilvl w:val="0"/>
          <w:numId w:val="118"/>
        </w:numPr>
        <w:spacing w:after="120"/>
        <w:ind w:left="714" w:hanging="357"/>
      </w:pPr>
      <w:r>
        <w:t>Progress report, e.g. tasks completed versus to do</w:t>
      </w:r>
    </w:p>
    <w:p w14:paraId="644E8C8D" w14:textId="77777777" w:rsidR="00D62ECA" w:rsidRDefault="00D62ECA" w:rsidP="00434678">
      <w:pPr>
        <w:pStyle w:val="Body"/>
        <w:numPr>
          <w:ilvl w:val="0"/>
          <w:numId w:val="118"/>
        </w:numPr>
        <w:spacing w:after="120"/>
        <w:ind w:left="714" w:hanging="357"/>
      </w:pPr>
      <w:r>
        <w:t>Workload – how much work is assigned to a task, or on a regular basis, e.g. daily or per resource?</w:t>
      </w:r>
    </w:p>
    <w:p w14:paraId="75A0EC75" w14:textId="77777777" w:rsidR="00CE1CF2" w:rsidRDefault="00CE1CF2">
      <w:pPr>
        <w:rPr>
          <w:rFonts w:eastAsia="Times New Roman" w:cstheme="minorHAnsi"/>
          <w:b/>
          <w:noProof/>
          <w:color w:val="58585B"/>
          <w:kern w:val="22"/>
          <w:sz w:val="28"/>
          <w:szCs w:val="28"/>
          <w:lang w:eastAsia="en-AU"/>
        </w:rPr>
      </w:pPr>
      <w:r>
        <w:br w:type="page"/>
      </w:r>
    </w:p>
    <w:p w14:paraId="3472F8A1" w14:textId="22997EC4" w:rsidR="00D62ECA" w:rsidRDefault="00D62ECA" w:rsidP="00D62ECA">
      <w:pPr>
        <w:pStyle w:val="Heading4"/>
      </w:pPr>
      <w:r>
        <w:lastRenderedPageBreak/>
        <w:t>What tools can you use to help?</w:t>
      </w:r>
    </w:p>
    <w:p w14:paraId="39B9188C" w14:textId="77777777" w:rsidR="00D62ECA" w:rsidRPr="008B4DEB" w:rsidRDefault="00D62ECA" w:rsidP="00434678">
      <w:pPr>
        <w:pStyle w:val="Body"/>
        <w:numPr>
          <w:ilvl w:val="0"/>
          <w:numId w:val="119"/>
        </w:numPr>
      </w:pPr>
      <w:r w:rsidRPr="008B4DEB">
        <w:t xml:space="preserve">Presentations </w:t>
      </w:r>
    </w:p>
    <w:p w14:paraId="0CEF8775" w14:textId="77777777" w:rsidR="00D62ECA" w:rsidRPr="008B4DEB" w:rsidRDefault="00D62ECA" w:rsidP="00434678">
      <w:pPr>
        <w:pStyle w:val="Body"/>
        <w:numPr>
          <w:ilvl w:val="0"/>
          <w:numId w:val="119"/>
        </w:numPr>
      </w:pPr>
      <w:r w:rsidRPr="008B4DEB">
        <w:t>Flowcharts</w:t>
      </w:r>
    </w:p>
    <w:p w14:paraId="5C2C49C0" w14:textId="77777777" w:rsidR="00D62ECA" w:rsidRPr="008B4DEB" w:rsidRDefault="00D62ECA" w:rsidP="00434678">
      <w:pPr>
        <w:pStyle w:val="Body"/>
        <w:numPr>
          <w:ilvl w:val="0"/>
          <w:numId w:val="119"/>
        </w:numPr>
      </w:pPr>
      <w:r w:rsidRPr="008B4DEB">
        <w:t>Diagrams</w:t>
      </w:r>
    </w:p>
    <w:p w14:paraId="2A163812" w14:textId="77777777" w:rsidR="00D62ECA" w:rsidRPr="008B4DEB" w:rsidRDefault="00D62ECA" w:rsidP="00434678">
      <w:pPr>
        <w:pStyle w:val="Body"/>
        <w:numPr>
          <w:ilvl w:val="0"/>
          <w:numId w:val="119"/>
        </w:numPr>
      </w:pPr>
      <w:r w:rsidRPr="008B4DEB">
        <w:t>Bar charts</w:t>
      </w:r>
    </w:p>
    <w:p w14:paraId="3171E4E7" w14:textId="77777777" w:rsidR="00D62ECA" w:rsidRPr="008B4DEB" w:rsidRDefault="00D62ECA" w:rsidP="00434678">
      <w:pPr>
        <w:pStyle w:val="Body"/>
        <w:numPr>
          <w:ilvl w:val="0"/>
          <w:numId w:val="119"/>
        </w:numPr>
      </w:pPr>
      <w:r w:rsidRPr="008B4DEB">
        <w:t>Statistical data.</w:t>
      </w:r>
    </w:p>
    <w:p w14:paraId="79674E00" w14:textId="77777777" w:rsidR="00D62ECA" w:rsidRDefault="00D62ECA" w:rsidP="00D62ECA">
      <w:pPr>
        <w:pStyle w:val="Heading3"/>
      </w:pPr>
      <w:bookmarkStart w:id="154" w:name="_Toc418505258"/>
      <w:bookmarkStart w:id="155" w:name="_Toc410109256"/>
      <w:bookmarkStart w:id="156" w:name="_Toc20742513"/>
      <w:r>
        <w:t>Preparing and producing reports</w:t>
      </w:r>
      <w:bookmarkEnd w:id="154"/>
      <w:bookmarkEnd w:id="155"/>
      <w:bookmarkEnd w:id="156"/>
    </w:p>
    <w:p w14:paraId="0B285F46" w14:textId="77777777" w:rsidR="00D62ECA" w:rsidRDefault="00D62ECA" w:rsidP="007401E9">
      <w:pPr>
        <w:pStyle w:val="Body"/>
      </w:pPr>
      <w:r>
        <w:t xml:space="preserve">When preparing and producing a </w:t>
      </w:r>
      <w:r w:rsidRPr="001D2C8A">
        <w:rPr>
          <w:noProof/>
        </w:rPr>
        <w:t>report</w:t>
      </w:r>
      <w:r>
        <w:rPr>
          <w:noProof/>
        </w:rPr>
        <w:t>,</w:t>
      </w:r>
      <w:r>
        <w:t xml:space="preserve"> there are </w:t>
      </w:r>
      <w:r>
        <w:rPr>
          <w:noProof/>
        </w:rPr>
        <w:t>some</w:t>
      </w:r>
      <w:r>
        <w:t xml:space="preserve"> things you have to keep in mind. </w:t>
      </w:r>
    </w:p>
    <w:p w14:paraId="26DBAAEA" w14:textId="77777777" w:rsidR="00D62ECA" w:rsidRDefault="00D62ECA" w:rsidP="00D62ECA">
      <w:pPr>
        <w:pStyle w:val="Heading4"/>
      </w:pPr>
      <w:r>
        <w:t>Initial planning:</w:t>
      </w:r>
    </w:p>
    <w:p w14:paraId="5438AC79" w14:textId="77777777" w:rsidR="00D62ECA" w:rsidRPr="008B4DEB" w:rsidRDefault="00D62ECA" w:rsidP="00434678">
      <w:pPr>
        <w:pStyle w:val="Body"/>
        <w:numPr>
          <w:ilvl w:val="0"/>
          <w:numId w:val="120"/>
        </w:numPr>
      </w:pPr>
      <w:r w:rsidRPr="008B4DEB">
        <w:t>make sure you understand the topic of the report</w:t>
      </w:r>
    </w:p>
    <w:p w14:paraId="1D3D7327" w14:textId="77777777" w:rsidR="00D62ECA" w:rsidRPr="008B4DEB" w:rsidRDefault="00D62ECA" w:rsidP="00434678">
      <w:pPr>
        <w:pStyle w:val="Body"/>
        <w:numPr>
          <w:ilvl w:val="0"/>
          <w:numId w:val="120"/>
        </w:numPr>
      </w:pPr>
      <w:r w:rsidRPr="008B4DEB">
        <w:t>purpose of the report – persuade, inform, argue, evaluate, advise</w:t>
      </w:r>
    </w:p>
    <w:p w14:paraId="597766CC" w14:textId="77777777" w:rsidR="00D62ECA" w:rsidRPr="008B4DEB" w:rsidRDefault="00D62ECA" w:rsidP="00434678">
      <w:pPr>
        <w:pStyle w:val="Body"/>
        <w:numPr>
          <w:ilvl w:val="0"/>
          <w:numId w:val="120"/>
        </w:numPr>
      </w:pPr>
      <w:r w:rsidRPr="008B4DEB">
        <w:t>audience of the report</w:t>
      </w:r>
    </w:p>
    <w:p w14:paraId="54AF92D3" w14:textId="77777777" w:rsidR="00D62ECA" w:rsidRPr="008B4DEB" w:rsidRDefault="00D62ECA" w:rsidP="00434678">
      <w:pPr>
        <w:pStyle w:val="Body"/>
        <w:numPr>
          <w:ilvl w:val="0"/>
          <w:numId w:val="120"/>
        </w:numPr>
      </w:pPr>
      <w:r w:rsidRPr="008B4DEB">
        <w:t>format required.</w:t>
      </w:r>
    </w:p>
    <w:p w14:paraId="6EA08603" w14:textId="77777777" w:rsidR="00D62ECA" w:rsidRDefault="00D62ECA" w:rsidP="007401E9">
      <w:pPr>
        <w:pStyle w:val="Body"/>
      </w:pPr>
      <w:r>
        <w:t xml:space="preserve">If you </w:t>
      </w:r>
      <w:r w:rsidRPr="001D2C8A">
        <w:rPr>
          <w:noProof/>
        </w:rPr>
        <w:t>are given</w:t>
      </w:r>
      <w:r>
        <w:t xml:space="preserve"> instructions and guidelines to follow, make sure you do.</w:t>
      </w:r>
    </w:p>
    <w:p w14:paraId="432178BD" w14:textId="77777777" w:rsidR="00D62ECA" w:rsidRDefault="00D62ECA" w:rsidP="00D62ECA">
      <w:pPr>
        <w:pStyle w:val="Heading4"/>
      </w:pPr>
      <w:r>
        <w:t>Planning and researching:</w:t>
      </w:r>
    </w:p>
    <w:p w14:paraId="7621D175" w14:textId="77777777" w:rsidR="00D62ECA" w:rsidRPr="008B4DEB" w:rsidRDefault="00D62ECA" w:rsidP="00434678">
      <w:pPr>
        <w:pStyle w:val="Body"/>
        <w:numPr>
          <w:ilvl w:val="0"/>
          <w:numId w:val="121"/>
        </w:numPr>
      </w:pPr>
      <w:r w:rsidRPr="008B4DEB">
        <w:t>Determine the key aspects of the report to understand what information is required</w:t>
      </w:r>
    </w:p>
    <w:p w14:paraId="0A6D7DCD" w14:textId="77777777" w:rsidR="00D62ECA" w:rsidRPr="008B4DEB" w:rsidRDefault="00D62ECA" w:rsidP="00434678">
      <w:pPr>
        <w:pStyle w:val="Body"/>
        <w:numPr>
          <w:ilvl w:val="0"/>
          <w:numId w:val="121"/>
        </w:numPr>
      </w:pPr>
      <w:r w:rsidRPr="008B4DEB">
        <w:t>Keep the topic in mind when researching and reject any information that is irrelevant</w:t>
      </w:r>
    </w:p>
    <w:p w14:paraId="257FE489" w14:textId="77777777" w:rsidR="00D62ECA" w:rsidRPr="008B4DEB" w:rsidRDefault="00D62ECA" w:rsidP="00434678">
      <w:pPr>
        <w:pStyle w:val="Body"/>
        <w:numPr>
          <w:ilvl w:val="0"/>
          <w:numId w:val="121"/>
        </w:numPr>
      </w:pPr>
      <w:r w:rsidRPr="008B4DEB">
        <w:t>Keep records of sources used.</w:t>
      </w:r>
    </w:p>
    <w:p w14:paraId="366F250D" w14:textId="77777777" w:rsidR="00D62ECA" w:rsidRDefault="00D62ECA" w:rsidP="00D62ECA">
      <w:pPr>
        <w:pStyle w:val="Heading4"/>
      </w:pPr>
      <w:r>
        <w:t>Report structure:</w:t>
      </w:r>
    </w:p>
    <w:p w14:paraId="60ED2FEC" w14:textId="77777777" w:rsidR="00D62ECA" w:rsidRPr="008B4DEB" w:rsidRDefault="00D62ECA" w:rsidP="00434678">
      <w:pPr>
        <w:pStyle w:val="Body"/>
        <w:numPr>
          <w:ilvl w:val="0"/>
          <w:numId w:val="122"/>
        </w:numPr>
      </w:pPr>
      <w:r w:rsidRPr="008B4DEB">
        <w:t>Determine the format of the report</w:t>
      </w:r>
      <w:r>
        <w:t>—</w:t>
      </w:r>
      <w:r w:rsidRPr="008B4DEB">
        <w:t>is there a specific template used by your organisation?</w:t>
      </w:r>
    </w:p>
    <w:p w14:paraId="06546687" w14:textId="77777777" w:rsidR="00D62ECA" w:rsidRPr="008B4DEB" w:rsidRDefault="00D62ECA" w:rsidP="00434678">
      <w:pPr>
        <w:pStyle w:val="Body"/>
        <w:numPr>
          <w:ilvl w:val="0"/>
          <w:numId w:val="122"/>
        </w:numPr>
      </w:pPr>
      <w:r w:rsidRPr="008B4DEB">
        <w:t>Determine the content. Does the report require any of the following:</w:t>
      </w:r>
    </w:p>
    <w:p w14:paraId="6EEDEAD5" w14:textId="77777777" w:rsidR="00D62ECA" w:rsidRPr="00D05DC2" w:rsidRDefault="00D62ECA" w:rsidP="00D62ECA">
      <w:pPr>
        <w:pStyle w:val="Bullets2"/>
        <w:rPr>
          <w:sz w:val="24"/>
        </w:rPr>
      </w:pPr>
      <w:r w:rsidRPr="00D05DC2">
        <w:rPr>
          <w:sz w:val="24"/>
        </w:rPr>
        <w:t>title page</w:t>
      </w:r>
    </w:p>
    <w:p w14:paraId="3856EA83" w14:textId="77777777" w:rsidR="00D62ECA" w:rsidRPr="00D05DC2" w:rsidRDefault="00D62ECA" w:rsidP="00D62ECA">
      <w:pPr>
        <w:pStyle w:val="Bullets2"/>
        <w:rPr>
          <w:sz w:val="24"/>
        </w:rPr>
      </w:pPr>
      <w:r w:rsidRPr="00D05DC2">
        <w:rPr>
          <w:sz w:val="24"/>
        </w:rPr>
        <w:t>contents page</w:t>
      </w:r>
    </w:p>
    <w:p w14:paraId="796F6440" w14:textId="77777777" w:rsidR="00D62ECA" w:rsidRPr="00D05DC2" w:rsidRDefault="00D62ECA" w:rsidP="00D62ECA">
      <w:pPr>
        <w:pStyle w:val="Bullets2"/>
        <w:rPr>
          <w:sz w:val="24"/>
        </w:rPr>
      </w:pPr>
      <w:r w:rsidRPr="00D05DC2">
        <w:rPr>
          <w:sz w:val="24"/>
        </w:rPr>
        <w:t>terms of reference</w:t>
      </w:r>
    </w:p>
    <w:p w14:paraId="4165E216" w14:textId="77777777" w:rsidR="00D62ECA" w:rsidRPr="00D05DC2" w:rsidRDefault="00D62ECA" w:rsidP="00D62ECA">
      <w:pPr>
        <w:pStyle w:val="Bullets2"/>
        <w:rPr>
          <w:sz w:val="24"/>
        </w:rPr>
      </w:pPr>
      <w:r w:rsidRPr="00D05DC2">
        <w:rPr>
          <w:sz w:val="24"/>
        </w:rPr>
        <w:t>introduction</w:t>
      </w:r>
    </w:p>
    <w:p w14:paraId="7C9F4320" w14:textId="77777777" w:rsidR="00D62ECA" w:rsidRPr="00D05DC2" w:rsidRDefault="00D62ECA" w:rsidP="00D62ECA">
      <w:pPr>
        <w:pStyle w:val="Bullets2"/>
        <w:rPr>
          <w:sz w:val="24"/>
        </w:rPr>
      </w:pPr>
      <w:r w:rsidRPr="00D05DC2">
        <w:rPr>
          <w:sz w:val="24"/>
        </w:rPr>
        <w:lastRenderedPageBreak/>
        <w:t>main body</w:t>
      </w:r>
    </w:p>
    <w:p w14:paraId="04DF1A5D" w14:textId="77777777" w:rsidR="00D62ECA" w:rsidRPr="00D05DC2" w:rsidRDefault="00D62ECA" w:rsidP="00D62ECA">
      <w:pPr>
        <w:pStyle w:val="Bullets2"/>
        <w:rPr>
          <w:sz w:val="24"/>
        </w:rPr>
      </w:pPr>
      <w:r w:rsidRPr="00D05DC2">
        <w:rPr>
          <w:sz w:val="24"/>
        </w:rPr>
        <w:t>supporting evidence</w:t>
      </w:r>
    </w:p>
    <w:p w14:paraId="7E031F73" w14:textId="77777777" w:rsidR="00D62ECA" w:rsidRPr="00D05DC2" w:rsidRDefault="00D62ECA" w:rsidP="00D62ECA">
      <w:pPr>
        <w:pStyle w:val="Bullets2"/>
        <w:rPr>
          <w:sz w:val="24"/>
        </w:rPr>
      </w:pPr>
      <w:r w:rsidRPr="00D05DC2">
        <w:rPr>
          <w:sz w:val="24"/>
        </w:rPr>
        <w:t>summary/results</w:t>
      </w:r>
    </w:p>
    <w:p w14:paraId="58DA6B6C" w14:textId="77777777" w:rsidR="00D62ECA" w:rsidRPr="00D05DC2" w:rsidRDefault="00D62ECA" w:rsidP="00D62ECA">
      <w:pPr>
        <w:pStyle w:val="Bullets2"/>
        <w:rPr>
          <w:sz w:val="24"/>
        </w:rPr>
      </w:pPr>
      <w:r w:rsidRPr="00D05DC2">
        <w:rPr>
          <w:sz w:val="24"/>
        </w:rPr>
        <w:t>evaluation</w:t>
      </w:r>
    </w:p>
    <w:p w14:paraId="4E57F6C2" w14:textId="77777777" w:rsidR="00D62ECA" w:rsidRPr="00D05DC2" w:rsidRDefault="00D62ECA" w:rsidP="00D62ECA">
      <w:pPr>
        <w:pStyle w:val="Bullets2"/>
        <w:rPr>
          <w:sz w:val="24"/>
        </w:rPr>
      </w:pPr>
      <w:r w:rsidRPr="00D05DC2">
        <w:rPr>
          <w:sz w:val="24"/>
        </w:rPr>
        <w:t>conclusion</w:t>
      </w:r>
    </w:p>
    <w:p w14:paraId="1FA2593B" w14:textId="77777777" w:rsidR="00D62ECA" w:rsidRPr="00D05DC2" w:rsidRDefault="00D62ECA" w:rsidP="00D62ECA">
      <w:pPr>
        <w:pStyle w:val="Bullets2"/>
        <w:rPr>
          <w:sz w:val="24"/>
        </w:rPr>
      </w:pPr>
      <w:r w:rsidRPr="00D05DC2">
        <w:rPr>
          <w:sz w:val="24"/>
        </w:rPr>
        <w:t>recommendations</w:t>
      </w:r>
    </w:p>
    <w:p w14:paraId="3245DD5D" w14:textId="77777777" w:rsidR="00D62ECA" w:rsidRPr="00D05DC2" w:rsidRDefault="00D62ECA" w:rsidP="00D62ECA">
      <w:pPr>
        <w:pStyle w:val="Bullets2"/>
        <w:rPr>
          <w:sz w:val="24"/>
        </w:rPr>
      </w:pPr>
      <w:r w:rsidRPr="00D05DC2">
        <w:rPr>
          <w:sz w:val="24"/>
        </w:rPr>
        <w:t>glossary/references/bibliography/appendices</w:t>
      </w:r>
    </w:p>
    <w:p w14:paraId="3D4A03B7" w14:textId="77777777" w:rsidR="00D62ECA" w:rsidRPr="008B4DEB" w:rsidRDefault="00D62ECA" w:rsidP="00434678">
      <w:pPr>
        <w:pStyle w:val="Body"/>
        <w:numPr>
          <w:ilvl w:val="0"/>
          <w:numId w:val="122"/>
        </w:numPr>
      </w:pPr>
      <w:r w:rsidRPr="008B4DEB">
        <w:t>Language style</w:t>
      </w:r>
      <w:r>
        <w:t>—</w:t>
      </w:r>
      <w:r w:rsidRPr="008B4DEB">
        <w:t>is the tone of the report formal or informal?</w:t>
      </w:r>
    </w:p>
    <w:p w14:paraId="5B7D4F88" w14:textId="77777777" w:rsidR="00D62ECA" w:rsidRDefault="00D62ECA" w:rsidP="00D62ECA">
      <w:pPr>
        <w:pStyle w:val="Heading4"/>
      </w:pPr>
      <w:r>
        <w:t>Proofreading and checking the finished document for:</w:t>
      </w:r>
    </w:p>
    <w:p w14:paraId="7160FC41" w14:textId="77777777" w:rsidR="00D62ECA" w:rsidRPr="00C117E1" w:rsidRDefault="00D62ECA" w:rsidP="00434678">
      <w:pPr>
        <w:pStyle w:val="Body"/>
        <w:numPr>
          <w:ilvl w:val="0"/>
          <w:numId w:val="122"/>
        </w:numPr>
      </w:pPr>
      <w:r w:rsidRPr="00C117E1">
        <w:t>general layout and style</w:t>
      </w:r>
    </w:p>
    <w:p w14:paraId="30BA4060" w14:textId="77777777" w:rsidR="00D62ECA" w:rsidRPr="00C117E1" w:rsidRDefault="00D62ECA" w:rsidP="00434678">
      <w:pPr>
        <w:pStyle w:val="Body"/>
        <w:numPr>
          <w:ilvl w:val="0"/>
          <w:numId w:val="122"/>
        </w:numPr>
      </w:pPr>
      <w:r w:rsidRPr="00C117E1">
        <w:t>coherence of the text</w:t>
      </w:r>
    </w:p>
    <w:p w14:paraId="744478F7" w14:textId="77777777" w:rsidR="00D62ECA" w:rsidRPr="00C117E1" w:rsidRDefault="00D62ECA" w:rsidP="00434678">
      <w:pPr>
        <w:pStyle w:val="Body"/>
        <w:numPr>
          <w:ilvl w:val="0"/>
          <w:numId w:val="122"/>
        </w:numPr>
      </w:pPr>
      <w:r w:rsidRPr="00C117E1">
        <w:t>grammar, spelling and punctuation</w:t>
      </w:r>
    </w:p>
    <w:p w14:paraId="01E1909F" w14:textId="77777777" w:rsidR="00D62ECA" w:rsidRPr="00C117E1" w:rsidRDefault="00D62ECA" w:rsidP="00434678">
      <w:pPr>
        <w:pStyle w:val="Body"/>
        <w:numPr>
          <w:ilvl w:val="0"/>
          <w:numId w:val="122"/>
        </w:numPr>
      </w:pPr>
      <w:r w:rsidRPr="00C117E1">
        <w:t>whether it has met the brief?</w:t>
      </w:r>
    </w:p>
    <w:p w14:paraId="56DFF90A" w14:textId="77777777" w:rsidR="00D62ECA" w:rsidRPr="00727F46" w:rsidRDefault="00D62ECA" w:rsidP="00D62ECA">
      <w:pPr>
        <w:pStyle w:val="Heading3"/>
      </w:pPr>
      <w:bookmarkStart w:id="157" w:name="_Toc20742514"/>
      <w:r w:rsidRPr="00727F46">
        <w:t>Writing reports</w:t>
      </w:r>
      <w:bookmarkEnd w:id="157"/>
    </w:p>
    <w:p w14:paraId="6961C7A7" w14:textId="77777777" w:rsidR="00D62ECA" w:rsidRDefault="00D62ECA" w:rsidP="00D62ECA">
      <w:pPr>
        <w:pStyle w:val="Body"/>
      </w:pPr>
      <w:r>
        <w:t xml:space="preserve">Ensure documentation is written in the active voice rather than the passive, as this gets the message across more directly and helps with concise writing. </w:t>
      </w:r>
    </w:p>
    <w:p w14:paraId="67353565" w14:textId="77777777" w:rsidR="00D62ECA" w:rsidRDefault="00D62ECA" w:rsidP="00D62ECA">
      <w:pPr>
        <w:pStyle w:val="Body"/>
      </w:pPr>
      <w:r>
        <w:t>Documents should:</w:t>
      </w:r>
    </w:p>
    <w:p w14:paraId="7F4E5AD3" w14:textId="77777777" w:rsidR="00D62ECA" w:rsidRPr="00F16209" w:rsidRDefault="00D62ECA" w:rsidP="00434678">
      <w:pPr>
        <w:pStyle w:val="Body"/>
        <w:numPr>
          <w:ilvl w:val="0"/>
          <w:numId w:val="123"/>
        </w:numPr>
      </w:pPr>
      <w:r w:rsidRPr="00F16209">
        <w:t>be concise</w:t>
      </w:r>
    </w:p>
    <w:p w14:paraId="7BFF4982" w14:textId="77777777" w:rsidR="00D62ECA" w:rsidRPr="00F16209" w:rsidRDefault="00D62ECA" w:rsidP="00434678">
      <w:pPr>
        <w:pStyle w:val="Body"/>
        <w:numPr>
          <w:ilvl w:val="0"/>
          <w:numId w:val="123"/>
        </w:numPr>
      </w:pPr>
      <w:r w:rsidRPr="00F16209">
        <w:t>be objective</w:t>
      </w:r>
    </w:p>
    <w:p w14:paraId="0BB3FFFC" w14:textId="77777777" w:rsidR="00D62ECA" w:rsidRPr="00F16209" w:rsidRDefault="00D62ECA" w:rsidP="00434678">
      <w:pPr>
        <w:pStyle w:val="Body"/>
        <w:numPr>
          <w:ilvl w:val="0"/>
          <w:numId w:val="123"/>
        </w:numPr>
      </w:pPr>
      <w:r w:rsidRPr="00F16209">
        <w:t xml:space="preserve">appropriate in language (no slang, unless recording direct speech) </w:t>
      </w:r>
    </w:p>
    <w:p w14:paraId="13700E7D" w14:textId="77777777" w:rsidR="00D62ECA" w:rsidRPr="00F16209" w:rsidRDefault="00D62ECA" w:rsidP="00434678">
      <w:pPr>
        <w:pStyle w:val="Body"/>
        <w:numPr>
          <w:ilvl w:val="0"/>
          <w:numId w:val="123"/>
        </w:numPr>
      </w:pPr>
      <w:r w:rsidRPr="00F16209">
        <w:t>include only necessary information.</w:t>
      </w:r>
    </w:p>
    <w:p w14:paraId="4CE87DC4" w14:textId="77777777" w:rsidR="00D62ECA" w:rsidRDefault="00D62ECA" w:rsidP="00D62ECA">
      <w:pPr>
        <w:pStyle w:val="Body"/>
      </w:pPr>
      <w:r>
        <w:t xml:space="preserve">Being concise means including the right amount of information – not too little or too much. You need to get to the point in as few words as possible; use appropriate words, sentence structures and avoid frivolous information that is not relevant. </w:t>
      </w:r>
    </w:p>
    <w:p w14:paraId="0E2DB66D" w14:textId="5AF0ACEA" w:rsidR="00D62ECA" w:rsidRDefault="00D62ECA" w:rsidP="00D62ECA">
      <w:pPr>
        <w:pStyle w:val="Body"/>
      </w:pPr>
      <w:r>
        <w:t xml:space="preserve">Being objective involves only including the facts in </w:t>
      </w:r>
      <w:r w:rsidR="005F46A0">
        <w:t xml:space="preserve">the </w:t>
      </w:r>
      <w:r>
        <w:t>documentation and no opinions or bias affecting what is recording. Subjective information is based on assumptions and feelings and will not accurately portray the incident.</w:t>
      </w:r>
    </w:p>
    <w:p w14:paraId="0ABC2E7F" w14:textId="77777777" w:rsidR="00D62ECA" w:rsidRDefault="00D62ECA" w:rsidP="00D62ECA">
      <w:pPr>
        <w:pStyle w:val="Body"/>
      </w:pPr>
      <w:r>
        <w:lastRenderedPageBreak/>
        <w:t xml:space="preserve">Ensure documentation is </w:t>
      </w:r>
      <w:r w:rsidRPr="001D2C8A">
        <w:rPr>
          <w:noProof/>
        </w:rPr>
        <w:t>dated</w:t>
      </w:r>
      <w:r>
        <w:rPr>
          <w:noProof/>
        </w:rPr>
        <w:t xml:space="preserve"> so that</w:t>
      </w:r>
      <w:r>
        <w:t xml:space="preserve"> it can be filed chronologically and used </w:t>
      </w:r>
      <w:r w:rsidRPr="001D2C8A">
        <w:rPr>
          <w:noProof/>
        </w:rPr>
        <w:t>in accordance with</w:t>
      </w:r>
      <w:r>
        <w:t xml:space="preserve"> other documents </w:t>
      </w:r>
      <w:r w:rsidRPr="001D2C8A">
        <w:rPr>
          <w:noProof/>
        </w:rPr>
        <w:t>relative to</w:t>
      </w:r>
      <w:r>
        <w:t xml:space="preserve"> the same </w:t>
      </w:r>
      <w:r w:rsidRPr="001D2C8A">
        <w:rPr>
          <w:noProof/>
        </w:rPr>
        <w:t>time period</w:t>
      </w:r>
      <w:r>
        <w:t>.</w:t>
      </w:r>
    </w:p>
    <w:p w14:paraId="705068C5" w14:textId="77777777" w:rsidR="00D62ECA" w:rsidRDefault="00D62ECA" w:rsidP="00434678">
      <w:pPr>
        <w:pStyle w:val="Body"/>
        <w:numPr>
          <w:ilvl w:val="0"/>
          <w:numId w:val="124"/>
        </w:numPr>
      </w:pPr>
      <w:r>
        <w:t>What are your organisation's requirements for documentation?</w:t>
      </w:r>
    </w:p>
    <w:p w14:paraId="57D034F7" w14:textId="77777777" w:rsidR="00D62ECA" w:rsidRDefault="00D62ECA" w:rsidP="00434678">
      <w:pPr>
        <w:pStyle w:val="Body"/>
        <w:numPr>
          <w:ilvl w:val="0"/>
          <w:numId w:val="124"/>
        </w:numPr>
      </w:pPr>
      <w:r>
        <w:t xml:space="preserve">What things need to </w:t>
      </w:r>
      <w:r w:rsidRPr="001D2C8A">
        <w:rPr>
          <w:noProof/>
        </w:rPr>
        <w:t>be documented</w:t>
      </w:r>
      <w:r>
        <w:t xml:space="preserve">? </w:t>
      </w:r>
    </w:p>
    <w:p w14:paraId="698CDB0B" w14:textId="77777777" w:rsidR="00D62ECA" w:rsidRDefault="00D62ECA" w:rsidP="00434678">
      <w:pPr>
        <w:pStyle w:val="Body"/>
        <w:numPr>
          <w:ilvl w:val="0"/>
          <w:numId w:val="124"/>
        </w:numPr>
      </w:pPr>
      <w:r>
        <w:t xml:space="preserve">Are there standard reports for performance against KPIs? </w:t>
      </w:r>
    </w:p>
    <w:p w14:paraId="5BBC23BD" w14:textId="77777777" w:rsidR="00D62ECA" w:rsidRDefault="00D62ECA" w:rsidP="00434678">
      <w:pPr>
        <w:pStyle w:val="Body"/>
        <w:numPr>
          <w:ilvl w:val="0"/>
          <w:numId w:val="124"/>
        </w:numPr>
      </w:pPr>
      <w:r>
        <w:t xml:space="preserve">Do certain visual representations (graphs, </w:t>
      </w:r>
      <w:r w:rsidRPr="001D2C8A">
        <w:rPr>
          <w:noProof/>
        </w:rPr>
        <w:t>charts</w:t>
      </w:r>
      <w:r>
        <w:rPr>
          <w:noProof/>
        </w:rPr>
        <w:t>,</w:t>
      </w:r>
      <w:r>
        <w:t xml:space="preserve"> etc.) need to </w:t>
      </w:r>
      <w:r w:rsidRPr="001D2C8A">
        <w:rPr>
          <w:noProof/>
        </w:rPr>
        <w:t>be included</w:t>
      </w:r>
      <w:r>
        <w:t xml:space="preserve">? </w:t>
      </w:r>
    </w:p>
    <w:p w14:paraId="5BB3F555" w14:textId="6E04EC81" w:rsidR="00D62ECA" w:rsidRDefault="00D62ECA" w:rsidP="00D62ECA">
      <w:pPr>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027011D5" w14:textId="77777777" w:rsidTr="00D62ECA">
        <w:trPr>
          <w:trHeight w:val="659"/>
        </w:trPr>
        <w:tc>
          <w:tcPr>
            <w:tcW w:w="992" w:type="dxa"/>
            <w:shd w:val="clear" w:color="auto" w:fill="F2F2F2" w:themeFill="background1" w:themeFillShade="F2"/>
            <w:vAlign w:val="center"/>
            <w:hideMark/>
          </w:tcPr>
          <w:p w14:paraId="293D79CF" w14:textId="77777777" w:rsidR="00D62ECA" w:rsidRDefault="00D62ECA" w:rsidP="00D62ECA">
            <w:pPr>
              <w:spacing w:after="0" w:line="240" w:lineRule="auto"/>
              <w:jc w:val="center"/>
            </w:pPr>
            <w:r>
              <w:rPr>
                <w:noProof/>
                <w:lang w:eastAsia="en-AU"/>
              </w:rPr>
              <w:drawing>
                <wp:inline distT="0" distB="0" distL="0" distR="0" wp14:anchorId="2068D5E6" wp14:editId="70E290E7">
                  <wp:extent cx="366395" cy="384810"/>
                  <wp:effectExtent l="0" t="0" r="0" b="0"/>
                  <wp:docPr id="5" name="Picture 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3676B0F9"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1AC112A8" w14:textId="77777777" w:rsidR="00D62ECA" w:rsidRPr="00B2780C" w:rsidRDefault="00D62ECA" w:rsidP="00563DF9">
      <w:pPr>
        <w:pStyle w:val="Heading4"/>
      </w:pPr>
      <w:r w:rsidRPr="00B2780C">
        <w:t xml:space="preserve">Activity </w:t>
      </w:r>
      <w:r>
        <w:t>3.5</w:t>
      </w:r>
      <w:r w:rsidRPr="00B2780C">
        <w:t xml:space="preserve">: </w:t>
      </w:r>
      <w:r>
        <w:t>Project reports</w:t>
      </w:r>
    </w:p>
    <w:p w14:paraId="7BF587BA" w14:textId="77777777" w:rsidR="00D62ECA" w:rsidRPr="00B2780C" w:rsidRDefault="00D62ECA" w:rsidP="007401E9">
      <w:pPr>
        <w:pStyle w:val="Body"/>
      </w:pPr>
      <w:r>
        <w:t xml:space="preserve">Activity will provide you with an opportunity to identify how to complete and forward project reports as required </w:t>
      </w:r>
      <w:r>
        <w:rPr>
          <w:noProof/>
        </w:rPr>
        <w:t>by</w:t>
      </w:r>
      <w:r>
        <w:t xml:space="preserve"> stakeholders.</w:t>
      </w:r>
    </w:p>
    <w:p w14:paraId="1564DC77" w14:textId="11AF497B" w:rsidR="00D62ECA" w:rsidRPr="00B2780C" w:rsidRDefault="00D62ECA" w:rsidP="007401E9">
      <w:pPr>
        <w:pStyle w:val="Body"/>
      </w:pPr>
      <w:r w:rsidRPr="009778BB">
        <w:t>Read the question carefully and provide your answer in the space below (estimated time 20</w:t>
      </w:r>
      <w:r w:rsidR="007401E9">
        <w:t> </w:t>
      </w:r>
      <w:r w:rsidRPr="009778BB">
        <w:t>minutes).</w:t>
      </w:r>
    </w:p>
    <w:p w14:paraId="596A784D" w14:textId="77777777" w:rsidR="00D62ECA" w:rsidRDefault="00D62ECA" w:rsidP="00434678">
      <w:pPr>
        <w:pStyle w:val="ListNoActivity"/>
        <w:numPr>
          <w:ilvl w:val="0"/>
          <w:numId w:val="125"/>
        </w:numPr>
        <w:ind w:left="357" w:hanging="357"/>
      </w:pPr>
      <w:r w:rsidRPr="00745B35">
        <w:t>Outline how you should complete each of the following aspects of completing a project report, so it is ready to be forwarded to stakeholders</w:t>
      </w:r>
      <w:r>
        <w:t>:</w:t>
      </w:r>
    </w:p>
    <w:p w14:paraId="64960F37" w14:textId="77777777" w:rsidR="00D62ECA" w:rsidRDefault="00D62ECA" w:rsidP="00434678">
      <w:pPr>
        <w:pStyle w:val="Body"/>
        <w:numPr>
          <w:ilvl w:val="0"/>
          <w:numId w:val="124"/>
        </w:numPr>
      </w:pPr>
      <w:r>
        <w:t>Planning and researching</w:t>
      </w:r>
    </w:p>
    <w:p w14:paraId="6BD2AABD" w14:textId="77777777" w:rsidR="00D62ECA" w:rsidRDefault="00D62ECA" w:rsidP="00434678">
      <w:pPr>
        <w:pStyle w:val="Body"/>
        <w:numPr>
          <w:ilvl w:val="0"/>
          <w:numId w:val="124"/>
        </w:numPr>
      </w:pPr>
      <w:r>
        <w:t>Report structure</w:t>
      </w:r>
    </w:p>
    <w:p w14:paraId="0BECF4DF" w14:textId="77777777" w:rsidR="00D62ECA" w:rsidRPr="00B2780C" w:rsidRDefault="00D62ECA" w:rsidP="00434678">
      <w:pPr>
        <w:pStyle w:val="Body"/>
        <w:numPr>
          <w:ilvl w:val="0"/>
          <w:numId w:val="124"/>
        </w:numPr>
      </w:pPr>
      <w:r>
        <w:t>Proofreading and checking the finished document.</w:t>
      </w:r>
    </w:p>
    <w:p w14:paraId="1C7ACB2E" w14:textId="77777777" w:rsidR="00D62ECA" w:rsidRPr="00B2780C" w:rsidRDefault="00D62ECA" w:rsidP="007401E9">
      <w:pPr>
        <w:pStyle w:val="InputBoxLarge"/>
        <w:framePr w:h="4179" w:wrap="around"/>
        <w:pBdr>
          <w:top w:val="single" w:sz="8" w:space="6" w:color="6260B8"/>
          <w:left w:val="single" w:sz="8" w:space="4" w:color="6260B8"/>
          <w:bottom w:val="single" w:sz="8" w:space="6" w:color="6260B8"/>
          <w:right w:val="single" w:sz="8" w:space="4" w:color="6260B8"/>
        </w:pBdr>
      </w:pPr>
    </w:p>
    <w:p w14:paraId="6D6A71F1" w14:textId="77777777" w:rsidR="00D62ECA" w:rsidRPr="00B2780C" w:rsidRDefault="00D62ECA" w:rsidP="00D62ECA">
      <w:pPr>
        <w:pStyle w:val="Heading2"/>
      </w:pPr>
      <w:bookmarkStart w:id="158" w:name="_Toc26193660"/>
      <w:r>
        <w:lastRenderedPageBreak/>
        <w:t xml:space="preserve">Undertake risk management as required to ensure project outcomes </w:t>
      </w:r>
      <w:r w:rsidRPr="001D2C8A">
        <w:t>are met</w:t>
      </w:r>
      <w:bookmarkEnd w:id="158"/>
    </w:p>
    <w:p w14:paraId="27A20A63" w14:textId="77777777" w:rsidR="00D62ECA" w:rsidRDefault="00D62ECA" w:rsidP="00D62ECA">
      <w:pPr>
        <w:pStyle w:val="Body"/>
      </w:pPr>
      <w:r>
        <w:t>By the end of this chapter the learner should be able to:</w:t>
      </w:r>
    </w:p>
    <w:p w14:paraId="0E7537BB" w14:textId="77777777" w:rsidR="00D62ECA" w:rsidRDefault="00D62ECA" w:rsidP="00434678">
      <w:pPr>
        <w:pStyle w:val="Body"/>
        <w:numPr>
          <w:ilvl w:val="0"/>
          <w:numId w:val="126"/>
        </w:numPr>
      </w:pPr>
      <w:r>
        <w:t>Give three examples of risk review processes</w:t>
      </w:r>
    </w:p>
    <w:p w14:paraId="41E7CA83" w14:textId="77777777" w:rsidR="00D62ECA" w:rsidRPr="00DF79A3" w:rsidRDefault="00D62ECA" w:rsidP="00434678">
      <w:pPr>
        <w:pStyle w:val="Body"/>
        <w:numPr>
          <w:ilvl w:val="0"/>
          <w:numId w:val="126"/>
        </w:numPr>
      </w:pPr>
      <w:r>
        <w:t xml:space="preserve">Identify the elements/stages involved in monitoring and controlling project risks. </w:t>
      </w:r>
    </w:p>
    <w:p w14:paraId="7450EBAA" w14:textId="77777777" w:rsidR="00D62ECA" w:rsidRDefault="00D62ECA" w:rsidP="00D62ECA">
      <w:pPr>
        <w:pStyle w:val="Heading3"/>
      </w:pPr>
      <w:bookmarkStart w:id="159" w:name="_Toc20742517"/>
      <w:r>
        <w:t>Risk management</w:t>
      </w:r>
      <w:bookmarkEnd w:id="159"/>
    </w:p>
    <w:p w14:paraId="5F6DBE0F" w14:textId="77777777" w:rsidR="00D62ECA" w:rsidRDefault="00D62ECA" w:rsidP="00D62ECA">
      <w:pPr>
        <w:pStyle w:val="Body"/>
      </w:pPr>
      <w:r>
        <w:t xml:space="preserve">To manage </w:t>
      </w:r>
      <w:r w:rsidRPr="001D2C8A">
        <w:rPr>
          <w:noProof/>
        </w:rPr>
        <w:t>risks</w:t>
      </w:r>
      <w:r>
        <w:rPr>
          <w:noProof/>
        </w:rPr>
        <w:t>,</w:t>
      </w:r>
      <w:r>
        <w:t xml:space="preserve"> you will need to review risks regularly to maintain the currency of the risk plan and ensure project outcomes </w:t>
      </w:r>
      <w:r w:rsidRPr="001D2C8A">
        <w:rPr>
          <w:noProof/>
        </w:rPr>
        <w:t>are met</w:t>
      </w:r>
      <w:r>
        <w:t>.</w:t>
      </w:r>
    </w:p>
    <w:p w14:paraId="10213578" w14:textId="77777777" w:rsidR="00D62ECA" w:rsidRPr="007C6E25" w:rsidRDefault="00D62ECA" w:rsidP="00D62ECA">
      <w:pPr>
        <w:pStyle w:val="Body"/>
      </w:pPr>
      <w:r w:rsidRPr="007C6E25">
        <w:t>Risk review processes may include:</w:t>
      </w:r>
    </w:p>
    <w:p w14:paraId="650D0546" w14:textId="77777777" w:rsidR="00D62ECA" w:rsidRDefault="00D62ECA" w:rsidP="00434678">
      <w:pPr>
        <w:pStyle w:val="Body"/>
        <w:numPr>
          <w:ilvl w:val="0"/>
          <w:numId w:val="127"/>
        </w:numPr>
      </w:pPr>
      <w:r>
        <w:t>ad hoc due to emergency events</w:t>
      </w:r>
    </w:p>
    <w:p w14:paraId="3F902F9D" w14:textId="77777777" w:rsidR="00D62ECA" w:rsidRDefault="00D62ECA" w:rsidP="00434678">
      <w:pPr>
        <w:pStyle w:val="Body"/>
        <w:numPr>
          <w:ilvl w:val="0"/>
          <w:numId w:val="127"/>
        </w:numPr>
      </w:pPr>
      <w:r>
        <w:t>gateway or stage transition reviews</w:t>
      </w:r>
    </w:p>
    <w:p w14:paraId="197F6411" w14:textId="77777777" w:rsidR="00D62ECA" w:rsidRDefault="00D62ECA" w:rsidP="00434678">
      <w:pPr>
        <w:pStyle w:val="Body"/>
        <w:numPr>
          <w:ilvl w:val="0"/>
          <w:numId w:val="127"/>
        </w:numPr>
      </w:pPr>
      <w:r>
        <w:t>ongoing through team member assigned responsibility</w:t>
      </w:r>
    </w:p>
    <w:p w14:paraId="472EA556" w14:textId="77777777" w:rsidR="00D62ECA" w:rsidRDefault="00D62ECA" w:rsidP="00434678">
      <w:pPr>
        <w:pStyle w:val="Body"/>
        <w:numPr>
          <w:ilvl w:val="0"/>
          <w:numId w:val="127"/>
        </w:numPr>
      </w:pPr>
      <w:r>
        <w:t>regular risk discussions at project meetings</w:t>
      </w:r>
    </w:p>
    <w:p w14:paraId="6389A0D1" w14:textId="77777777" w:rsidR="00D62ECA" w:rsidRDefault="00D62ECA" w:rsidP="00434678">
      <w:pPr>
        <w:pStyle w:val="Body"/>
        <w:numPr>
          <w:ilvl w:val="0"/>
          <w:numId w:val="127"/>
        </w:numPr>
      </w:pPr>
      <w:r>
        <w:t>scheduled formal reviews.</w:t>
      </w:r>
    </w:p>
    <w:p w14:paraId="31EB6431" w14:textId="77777777" w:rsidR="00D62ECA" w:rsidRDefault="00D62ECA" w:rsidP="00D62ECA">
      <w:pPr>
        <w:pStyle w:val="Body"/>
      </w:pPr>
      <w:r>
        <w:t xml:space="preserve">The process can </w:t>
      </w:r>
      <w:r w:rsidRPr="001D2C8A">
        <w:rPr>
          <w:noProof/>
        </w:rPr>
        <w:t>either be informal, or</w:t>
      </w:r>
      <w:r>
        <w:t xml:space="preserve"> a formal, structured process – which of these it is will depend on the size and complexity of your project.</w:t>
      </w:r>
    </w:p>
    <w:p w14:paraId="2E6F85B7" w14:textId="77777777" w:rsidR="00D62ECA" w:rsidRDefault="00D62ECA" w:rsidP="00D62ECA">
      <w:pPr>
        <w:pStyle w:val="Body"/>
      </w:pPr>
      <w:r>
        <w:t>A structured approach would include review systems, checklists and measurement tests to ensure the currency of risk plans.</w:t>
      </w:r>
    </w:p>
    <w:p w14:paraId="07699620" w14:textId="77777777" w:rsidR="00D62ECA" w:rsidRDefault="00D62ECA" w:rsidP="00D62ECA">
      <w:pPr>
        <w:pStyle w:val="Body"/>
      </w:pPr>
      <w:r>
        <w:t>Further risk review processes may include:</w:t>
      </w:r>
    </w:p>
    <w:p w14:paraId="78B0F887" w14:textId="77777777" w:rsidR="00D62ECA" w:rsidRDefault="00D62ECA" w:rsidP="00434678">
      <w:pPr>
        <w:pStyle w:val="Body"/>
        <w:numPr>
          <w:ilvl w:val="0"/>
          <w:numId w:val="128"/>
        </w:numPr>
      </w:pPr>
      <w:r>
        <w:t>risk control audits</w:t>
      </w:r>
    </w:p>
    <w:p w14:paraId="383B4802" w14:textId="77777777" w:rsidR="00D62ECA" w:rsidRDefault="00D62ECA" w:rsidP="00434678">
      <w:pPr>
        <w:pStyle w:val="Body"/>
        <w:numPr>
          <w:ilvl w:val="0"/>
          <w:numId w:val="128"/>
        </w:numPr>
      </w:pPr>
      <w:r>
        <w:t>risk insurance review</w:t>
      </w:r>
    </w:p>
    <w:p w14:paraId="55463D08" w14:textId="77777777" w:rsidR="00D62ECA" w:rsidRDefault="00D62ECA" w:rsidP="00434678">
      <w:pPr>
        <w:pStyle w:val="Body"/>
        <w:numPr>
          <w:ilvl w:val="0"/>
          <w:numId w:val="128"/>
        </w:numPr>
      </w:pPr>
      <w:r>
        <w:t>contract reviews (internal and external)</w:t>
      </w:r>
    </w:p>
    <w:p w14:paraId="02A0409D" w14:textId="77777777" w:rsidR="00D62ECA" w:rsidRDefault="00D62ECA" w:rsidP="00434678">
      <w:pPr>
        <w:pStyle w:val="Body"/>
        <w:numPr>
          <w:ilvl w:val="0"/>
          <w:numId w:val="128"/>
        </w:numPr>
      </w:pPr>
      <w:r>
        <w:t>review of internal processes</w:t>
      </w:r>
    </w:p>
    <w:p w14:paraId="58DB7F4E" w14:textId="77777777" w:rsidR="00D62ECA" w:rsidRDefault="00D62ECA" w:rsidP="00434678">
      <w:pPr>
        <w:pStyle w:val="Body"/>
        <w:numPr>
          <w:ilvl w:val="0"/>
          <w:numId w:val="128"/>
        </w:numPr>
      </w:pPr>
      <w:r>
        <w:t>incident debriefs</w:t>
      </w:r>
    </w:p>
    <w:p w14:paraId="77AFBCFC" w14:textId="77777777" w:rsidR="00D62ECA" w:rsidRDefault="00D62ECA" w:rsidP="00434678">
      <w:pPr>
        <w:pStyle w:val="Body"/>
        <w:numPr>
          <w:ilvl w:val="0"/>
          <w:numId w:val="128"/>
        </w:numPr>
      </w:pPr>
      <w:r>
        <w:t>test/</w:t>
      </w:r>
      <w:r w:rsidRPr="001D2C8A">
        <w:rPr>
          <w:noProof/>
        </w:rPr>
        <w:t>trial</w:t>
      </w:r>
      <w:r>
        <w:t xml:space="preserve"> events.</w:t>
      </w:r>
    </w:p>
    <w:p w14:paraId="148DC666" w14:textId="77777777" w:rsidR="00CE1CF2" w:rsidRDefault="00CE1CF2">
      <w:bookmarkStart w:id="160" w:name="_Toc399846681"/>
      <w:bookmarkStart w:id="161" w:name="_Toc417381139"/>
      <w:r>
        <w:br w:type="page"/>
      </w:r>
    </w:p>
    <w:p w14:paraId="3A54DCB2" w14:textId="1F4426B6" w:rsidR="00D62ECA" w:rsidRDefault="00D62ECA" w:rsidP="00D62ECA">
      <w:pPr>
        <w:pStyle w:val="Body"/>
      </w:pPr>
      <w:r w:rsidRPr="007C6E25">
        <w:lastRenderedPageBreak/>
        <w:t>Monitoring and controlling project risks</w:t>
      </w:r>
      <w:bookmarkEnd w:id="160"/>
      <w:bookmarkEnd w:id="161"/>
      <w:r w:rsidRPr="007C6E25">
        <w:t xml:space="preserve"> should be a cyclical process and should continuously occur.</w:t>
      </w:r>
    </w:p>
    <w:p w14:paraId="0594F414" w14:textId="77777777" w:rsidR="00CE1CF2" w:rsidRDefault="00CE1CF2" w:rsidP="00D62ECA">
      <w:r>
        <w:rPr>
          <w:noProof/>
          <w:lang w:eastAsia="en-AU"/>
        </w:rPr>
        <w:drawing>
          <wp:inline distT="0" distB="0" distL="0" distR="0" wp14:anchorId="4234D89B" wp14:editId="634AAD3D">
            <wp:extent cx="5941060" cy="3960495"/>
            <wp:effectExtent l="0" t="0" r="2540" b="1905"/>
            <wp:docPr id="232" name="Picture 232" descr="Project risk continuous cycle steps are deteect, respond, recover, lessons learned and prevent." title="Monitoring and controlling project ri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BSBPMG522_L3_Project_risk_jpg.jpg"/>
                    <pic:cNvPicPr/>
                  </pic:nvPicPr>
                  <pic:blipFill>
                    <a:blip r:embed="rId50">
                      <a:extLst>
                        <a:ext uri="{28A0092B-C50C-407E-A947-70E740481C1C}">
                          <a14:useLocalDpi xmlns:a14="http://schemas.microsoft.com/office/drawing/2010/main" val="0"/>
                        </a:ext>
                      </a:extLst>
                    </a:blip>
                    <a:stretch>
                      <a:fillRect/>
                    </a:stretch>
                  </pic:blipFill>
                  <pic:spPr>
                    <a:xfrm>
                      <a:off x="0" y="0"/>
                      <a:ext cx="5941060" cy="3960495"/>
                    </a:xfrm>
                    <a:prstGeom prst="rect">
                      <a:avLst/>
                    </a:prstGeom>
                  </pic:spPr>
                </pic:pic>
              </a:graphicData>
            </a:graphic>
          </wp:inline>
        </w:drawing>
      </w:r>
    </w:p>
    <w:p w14:paraId="64A37CB1" w14:textId="1391F54C" w:rsidR="00D62ECA" w:rsidRPr="005F46A0" w:rsidRDefault="00CE1CF2" w:rsidP="00D62ECA">
      <w:pPr>
        <w:rPr>
          <w:noProof/>
          <w:lang w:eastAsia="en-AU"/>
        </w:rPr>
      </w:pPr>
      <w:r w:rsidRPr="005F46A0">
        <w:rPr>
          <w:color w:val="808080" w:themeColor="background1" w:themeShade="80"/>
          <w:sz w:val="20"/>
        </w:rPr>
        <w:t>© TAFE NSW 2019</w:t>
      </w:r>
      <w:r w:rsidR="005F46A0">
        <w:rPr>
          <w:color w:val="808080" w:themeColor="background1" w:themeShade="80"/>
          <w:sz w:val="20"/>
        </w:rPr>
        <w:t xml:space="preserve"> </w:t>
      </w:r>
      <w:r w:rsidR="005F46A0" w:rsidRPr="005F46A0">
        <w:rPr>
          <w:color w:val="808080" w:themeColor="background1" w:themeShade="80"/>
          <w:sz w:val="20"/>
        </w:rPr>
        <w:t>Monitoring and controlling project risks</w:t>
      </w:r>
      <w:r w:rsidR="005F46A0">
        <w:rPr>
          <w:noProof/>
          <w:lang w:eastAsia="en-AU"/>
        </w:rPr>
        <w:t xml:space="preserve"> </w:t>
      </w:r>
      <w:r w:rsidR="00D62ECA" w:rsidRPr="005F46A0">
        <w:rPr>
          <w:noProof/>
          <w:lang w:eastAsia="en-AU"/>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623834A7" w14:textId="77777777" w:rsidTr="00D62ECA">
        <w:trPr>
          <w:trHeight w:val="659"/>
        </w:trPr>
        <w:tc>
          <w:tcPr>
            <w:tcW w:w="992" w:type="dxa"/>
            <w:shd w:val="clear" w:color="auto" w:fill="F2F2F2" w:themeFill="background1" w:themeFillShade="F2"/>
            <w:vAlign w:val="center"/>
            <w:hideMark/>
          </w:tcPr>
          <w:p w14:paraId="3024CED9" w14:textId="77777777" w:rsidR="00D62ECA" w:rsidRDefault="00D62ECA" w:rsidP="00D62ECA">
            <w:pPr>
              <w:spacing w:after="0" w:line="240" w:lineRule="auto"/>
              <w:jc w:val="center"/>
            </w:pPr>
            <w:r>
              <w:rPr>
                <w:noProof/>
                <w:lang w:eastAsia="en-AU"/>
              </w:rPr>
              <w:lastRenderedPageBreak/>
              <w:drawing>
                <wp:inline distT="0" distB="0" distL="0" distR="0" wp14:anchorId="2148E195" wp14:editId="0402CEB9">
                  <wp:extent cx="366395" cy="384810"/>
                  <wp:effectExtent l="0" t="0" r="0" b="0"/>
                  <wp:docPr id="6" name="Picture 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0F203905"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785F2510" w14:textId="77777777" w:rsidR="00D62ECA" w:rsidRPr="00B2780C" w:rsidRDefault="00D62ECA" w:rsidP="00563DF9">
      <w:pPr>
        <w:pStyle w:val="Heading4"/>
      </w:pPr>
      <w:r w:rsidRPr="00B2780C">
        <w:t xml:space="preserve">Activity </w:t>
      </w:r>
      <w:r>
        <w:t>3.6</w:t>
      </w:r>
      <w:r w:rsidRPr="00B2780C">
        <w:t xml:space="preserve">: </w:t>
      </w:r>
      <w:r>
        <w:t>Risk management</w:t>
      </w:r>
    </w:p>
    <w:p w14:paraId="751DC57B" w14:textId="77777777" w:rsidR="00D62ECA" w:rsidRDefault="00D62ECA" w:rsidP="007401E9">
      <w:pPr>
        <w:pStyle w:val="Body"/>
      </w:pPr>
      <w:r>
        <w:t xml:space="preserve">Will </w:t>
      </w:r>
      <w:r w:rsidRPr="001D7453">
        <w:t>provide you with an opportunity to identify how to undertake risk management as required to ensure project outcomes are met</w:t>
      </w:r>
      <w:r>
        <w:t>.</w:t>
      </w:r>
    </w:p>
    <w:p w14:paraId="122DE477" w14:textId="77777777" w:rsidR="00D62ECA" w:rsidRPr="00B2780C" w:rsidRDefault="00D62ECA" w:rsidP="00434678">
      <w:pPr>
        <w:pStyle w:val="ListNoActivity"/>
        <w:numPr>
          <w:ilvl w:val="0"/>
          <w:numId w:val="129"/>
        </w:numPr>
        <w:ind w:left="357" w:hanging="357"/>
      </w:pPr>
      <w:r w:rsidRPr="001D7453">
        <w:t>To manage risks, you will need to review risks regularly to maintain the currency of the risk plan and ensure project outcomes are met. Give three examples of risk review processes</w:t>
      </w:r>
      <w:r>
        <w:t>.</w:t>
      </w:r>
    </w:p>
    <w:p w14:paraId="05A2688C" w14:textId="77777777" w:rsidR="00D62ECA" w:rsidRPr="00B2780C" w:rsidRDefault="00D62ECA" w:rsidP="00434678">
      <w:pPr>
        <w:pStyle w:val="ListNoActivity"/>
        <w:numPr>
          <w:ilvl w:val="0"/>
          <w:numId w:val="129"/>
        </w:numPr>
        <w:ind w:left="357" w:hanging="357"/>
      </w:pPr>
      <w:r w:rsidRPr="001D7453">
        <w:t>Monitoring and controlling project risks should be a cyclical process and should continuously occur. What stages/elements are involved?</w:t>
      </w:r>
    </w:p>
    <w:p w14:paraId="429188FE" w14:textId="77777777" w:rsidR="00D62ECA" w:rsidRPr="00B2780C" w:rsidRDefault="00D62ECA" w:rsidP="00D62ECA">
      <w:pPr>
        <w:pStyle w:val="InputBoxMed"/>
        <w:framePr w:h="3510" w:wrap="around" w:y="-1028"/>
        <w:pBdr>
          <w:top w:val="single" w:sz="8" w:space="6" w:color="6260B8"/>
          <w:left w:val="single" w:sz="8" w:space="4" w:color="6260B8"/>
          <w:bottom w:val="single" w:sz="8" w:space="6" w:color="6260B8"/>
          <w:right w:val="single" w:sz="8" w:space="4" w:color="6260B8"/>
        </w:pBdr>
      </w:pPr>
    </w:p>
    <w:p w14:paraId="644152B6" w14:textId="77777777" w:rsidR="00D62ECA" w:rsidRPr="00B2780C" w:rsidRDefault="00D62ECA" w:rsidP="00D62ECA">
      <w:pPr>
        <w:pStyle w:val="InputBoxMed"/>
        <w:framePr w:h="4098" w:wrap="around" w:y="4"/>
        <w:pBdr>
          <w:top w:val="single" w:sz="8" w:space="6" w:color="6260B8"/>
          <w:left w:val="single" w:sz="8" w:space="4" w:color="6260B8"/>
          <w:bottom w:val="single" w:sz="8" w:space="6" w:color="6260B8"/>
          <w:right w:val="single" w:sz="8" w:space="4" w:color="6260B8"/>
        </w:pBdr>
      </w:pPr>
    </w:p>
    <w:p w14:paraId="390EF32C" w14:textId="77777777" w:rsidR="00D62ECA" w:rsidRDefault="00D62ECA" w:rsidP="00D62ECA">
      <w:pPr>
        <w:pStyle w:val="Body"/>
        <w:rPr>
          <w:lang w:eastAsia="en-AU"/>
        </w:rPr>
      </w:pPr>
      <w:r>
        <w:br w:type="page"/>
      </w:r>
    </w:p>
    <w:p w14:paraId="31DB9AC9" w14:textId="77777777" w:rsidR="00D62ECA" w:rsidRDefault="00D62ECA" w:rsidP="00D62ECA">
      <w:pPr>
        <w:pStyle w:val="Heading2"/>
      </w:pPr>
      <w:bookmarkStart w:id="162" w:name="_Toc26193661"/>
      <w:r>
        <w:lastRenderedPageBreak/>
        <w:t>Achieve project deliverables</w:t>
      </w:r>
      <w:bookmarkEnd w:id="162"/>
      <w:r>
        <w:t xml:space="preserve"> </w:t>
      </w:r>
    </w:p>
    <w:p w14:paraId="50CDDA60" w14:textId="77777777" w:rsidR="00D62ECA" w:rsidRDefault="00D62ECA" w:rsidP="00D62ECA">
      <w:pPr>
        <w:pStyle w:val="Body"/>
      </w:pPr>
      <w:r>
        <w:t>By the end of this chapter the learner should be able to:</w:t>
      </w:r>
    </w:p>
    <w:p w14:paraId="043F680D" w14:textId="77777777" w:rsidR="00D62ECA" w:rsidRDefault="00D62ECA" w:rsidP="00434678">
      <w:pPr>
        <w:pStyle w:val="Body"/>
        <w:numPr>
          <w:ilvl w:val="0"/>
          <w:numId w:val="130"/>
        </w:numPr>
      </w:pPr>
      <w:r>
        <w:t>Provide a definition of a project deliverable.</w:t>
      </w:r>
    </w:p>
    <w:p w14:paraId="0F875FAA" w14:textId="77777777" w:rsidR="00D62ECA" w:rsidRPr="002B256D" w:rsidRDefault="00D62ECA" w:rsidP="00434678">
      <w:pPr>
        <w:pStyle w:val="Body"/>
        <w:numPr>
          <w:ilvl w:val="0"/>
          <w:numId w:val="130"/>
        </w:numPr>
      </w:pPr>
      <w:r>
        <w:t>Identify how to check deliverables have been achieved.</w:t>
      </w:r>
    </w:p>
    <w:p w14:paraId="576DC54A" w14:textId="77777777" w:rsidR="00D62ECA" w:rsidRDefault="00D62ECA" w:rsidP="00D62ECA">
      <w:pPr>
        <w:pStyle w:val="Heading3"/>
      </w:pPr>
      <w:bookmarkStart w:id="163" w:name="_Toc20742520"/>
      <w:r>
        <w:t>Achieving project deliverables</w:t>
      </w:r>
      <w:bookmarkEnd w:id="163"/>
    </w:p>
    <w:p w14:paraId="29367B21" w14:textId="77777777" w:rsidR="00D62ECA" w:rsidRDefault="00D62ECA" w:rsidP="00D62ECA">
      <w:pPr>
        <w:pStyle w:val="Body"/>
      </w:pPr>
      <w:r w:rsidRPr="007C6E25">
        <w:t xml:space="preserve">Before you can </w:t>
      </w:r>
      <w:r>
        <w:t>finalise the project, including obtaining sign-</w:t>
      </w:r>
      <w:r w:rsidRPr="007C6E25">
        <w:t>off</w:t>
      </w:r>
      <w:r>
        <w:t>s for the concluding of the project, you will need to demonstrate you have achieved the project deliverables. Project deliverables will obviously vary depending on the industry you work in and the specific project.</w:t>
      </w:r>
    </w:p>
    <w:p w14:paraId="2A1E7343" w14:textId="77777777" w:rsidR="00D62ECA" w:rsidRDefault="00D62ECA" w:rsidP="00D62ECA">
      <w:pPr>
        <w:pStyle w:val="Body"/>
      </w:pPr>
      <w:r>
        <w:t xml:space="preserve">They are the building blocks of your overall project and are the tangible, measurable and specific results of the process of your project. Deliverables </w:t>
      </w:r>
      <w:r w:rsidRPr="001D2C8A">
        <w:rPr>
          <w:noProof/>
        </w:rPr>
        <w:t>are the reason projects are</w:t>
      </w:r>
      <w:r>
        <w:t xml:space="preserve"> </w:t>
      </w:r>
      <w:r w:rsidRPr="001D2C8A">
        <w:rPr>
          <w:noProof/>
        </w:rPr>
        <w:t>created</w:t>
      </w:r>
      <w:r>
        <w:rPr>
          <w:noProof/>
        </w:rPr>
        <w:t>,</w:t>
      </w:r>
      <w:r>
        <w:t xml:space="preserve"> and they may contain </w:t>
      </w:r>
      <w:r>
        <w:rPr>
          <w:noProof/>
        </w:rPr>
        <w:t>some</w:t>
      </w:r>
      <w:r>
        <w:t xml:space="preserve"> smaller deliverables. They are the products </w:t>
      </w:r>
      <w:r w:rsidRPr="001D2C8A">
        <w:rPr>
          <w:noProof/>
        </w:rPr>
        <w:t>and/or</w:t>
      </w:r>
      <w:r>
        <w:t xml:space="preserve"> services you give to customers, clients and employees and they normally have a date for when they are due.</w:t>
      </w:r>
      <w:r w:rsidRPr="007C6E25">
        <w:t xml:space="preserve"> </w:t>
      </w:r>
    </w:p>
    <w:p w14:paraId="6D3895BF" w14:textId="77777777" w:rsidR="00D62ECA" w:rsidRDefault="00D62ECA" w:rsidP="00D62ECA">
      <w:pPr>
        <w:pStyle w:val="Body"/>
      </w:pPr>
      <w:r>
        <w:t xml:space="preserve">Deliverables can sometimes be called outputs. </w:t>
      </w:r>
      <w:r>
        <w:rPr>
          <w:noProof/>
        </w:rPr>
        <w:t>The o</w:t>
      </w:r>
      <w:r w:rsidRPr="001D2C8A">
        <w:rPr>
          <w:noProof/>
        </w:rPr>
        <w:t>utput</w:t>
      </w:r>
      <w:r>
        <w:t xml:space="preserve"> is something that a project has delivered and should be easily measurable, for </w:t>
      </w:r>
      <w:r w:rsidRPr="001D2C8A">
        <w:rPr>
          <w:noProof/>
        </w:rPr>
        <w:t>example</w:t>
      </w:r>
      <w:r>
        <w:rPr>
          <w:noProof/>
        </w:rPr>
        <w:t>,</w:t>
      </w:r>
      <w:r>
        <w:t xml:space="preserve"> a content management system, a redesigned website, </w:t>
      </w:r>
      <w:r w:rsidRPr="001D2C8A">
        <w:rPr>
          <w:noProof/>
        </w:rPr>
        <w:t>a product,</w:t>
      </w:r>
      <w:r>
        <w:t xml:space="preserve"> etc.</w:t>
      </w:r>
    </w:p>
    <w:p w14:paraId="2ED5BA5F" w14:textId="77777777" w:rsidR="00D62ECA" w:rsidRPr="00FF73C5" w:rsidRDefault="00D62ECA" w:rsidP="00D62ECA">
      <w:pPr>
        <w:pStyle w:val="Body"/>
      </w:pPr>
      <w:r w:rsidRPr="00800E19">
        <w:rPr>
          <w:rStyle w:val="BoldandItalics"/>
        </w:rPr>
        <w:t>Project deliverables</w:t>
      </w:r>
      <w:r w:rsidRPr="00FF73C5">
        <w:t xml:space="preserve"> may include:</w:t>
      </w:r>
    </w:p>
    <w:p w14:paraId="585B9D43" w14:textId="77777777" w:rsidR="00D62ECA" w:rsidRPr="00A42372" w:rsidRDefault="00D62ECA" w:rsidP="00434678">
      <w:pPr>
        <w:pStyle w:val="Body"/>
        <w:numPr>
          <w:ilvl w:val="0"/>
          <w:numId w:val="131"/>
        </w:numPr>
      </w:pPr>
      <w:r w:rsidRPr="00A42372">
        <w:t>definable product, service or document</w:t>
      </w:r>
    </w:p>
    <w:p w14:paraId="4DACE982" w14:textId="77777777" w:rsidR="00D62ECA" w:rsidRPr="00A42372" w:rsidRDefault="00D62ECA" w:rsidP="00434678">
      <w:pPr>
        <w:pStyle w:val="Body"/>
        <w:numPr>
          <w:ilvl w:val="0"/>
          <w:numId w:val="131"/>
        </w:numPr>
      </w:pPr>
      <w:r w:rsidRPr="00A42372">
        <w:t>discrete components of the overall project outputs</w:t>
      </w:r>
    </w:p>
    <w:p w14:paraId="7D86F5B7" w14:textId="77777777" w:rsidR="00D62ECA" w:rsidRPr="00A42372" w:rsidRDefault="00D62ECA" w:rsidP="00434678">
      <w:pPr>
        <w:pStyle w:val="Body"/>
        <w:numPr>
          <w:ilvl w:val="0"/>
          <w:numId w:val="131"/>
        </w:numPr>
      </w:pPr>
      <w:r w:rsidRPr="00A42372">
        <w:t>specified products of the project</w:t>
      </w:r>
    </w:p>
    <w:p w14:paraId="3D8D7759" w14:textId="77777777" w:rsidR="00D62ECA" w:rsidRPr="00A42372" w:rsidRDefault="00D62ECA" w:rsidP="00434678">
      <w:pPr>
        <w:pStyle w:val="Body"/>
        <w:numPr>
          <w:ilvl w:val="0"/>
          <w:numId w:val="131"/>
        </w:numPr>
      </w:pPr>
      <w:r w:rsidRPr="00A42372">
        <w:t>time, quality and cost.</w:t>
      </w:r>
    </w:p>
    <w:p w14:paraId="7728738F" w14:textId="2A87D7DA" w:rsidR="00D62ECA" w:rsidRDefault="00D62ECA" w:rsidP="00D62ECA">
      <w:pPr>
        <w:pStyle w:val="Body"/>
      </w:pPr>
      <w:r>
        <w:t xml:space="preserve">You may have a checklist </w:t>
      </w:r>
      <w:r>
        <w:rPr>
          <w:noProof/>
        </w:rPr>
        <w:t>of</w:t>
      </w:r>
      <w:r>
        <w:t xml:space="preserve"> deliverables that makes it easy for you to see if you have provided them. You </w:t>
      </w:r>
      <w:r w:rsidR="007401E9">
        <w:t>c</w:t>
      </w:r>
      <w:r>
        <w:t xml:space="preserve">an now look down the list and check that you have achieved each deliverable. You may also consult with different people in the project team and stakeholders to determine whether the deliverables have </w:t>
      </w:r>
      <w:r w:rsidRPr="001D2C8A">
        <w:rPr>
          <w:noProof/>
        </w:rPr>
        <w:t>been met</w:t>
      </w:r>
      <w:r>
        <w:t>.</w:t>
      </w:r>
    </w:p>
    <w:p w14:paraId="65E63A2B" w14:textId="77777777" w:rsidR="00D62ECA" w:rsidRDefault="00D62ECA" w:rsidP="00D62ECA">
      <w:pPr>
        <w:pStyle w:val="Body"/>
        <w:rPr>
          <w:lang w:eastAsia="en-AU"/>
        </w:rPr>
      </w:pPr>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52A99E88" w14:textId="77777777" w:rsidTr="00D62ECA">
        <w:trPr>
          <w:trHeight w:val="659"/>
        </w:trPr>
        <w:tc>
          <w:tcPr>
            <w:tcW w:w="992" w:type="dxa"/>
            <w:shd w:val="clear" w:color="auto" w:fill="F2F2F2" w:themeFill="background1" w:themeFillShade="F2"/>
            <w:vAlign w:val="center"/>
            <w:hideMark/>
          </w:tcPr>
          <w:p w14:paraId="5FD1FD2A" w14:textId="77777777" w:rsidR="00D62ECA" w:rsidRDefault="00D62ECA" w:rsidP="00D62ECA">
            <w:pPr>
              <w:spacing w:after="0" w:line="240" w:lineRule="auto"/>
              <w:jc w:val="center"/>
            </w:pPr>
            <w:r>
              <w:rPr>
                <w:noProof/>
                <w:lang w:eastAsia="en-AU"/>
              </w:rPr>
              <w:lastRenderedPageBreak/>
              <w:drawing>
                <wp:inline distT="0" distB="0" distL="0" distR="0" wp14:anchorId="5033B780" wp14:editId="6B137925">
                  <wp:extent cx="366395" cy="384810"/>
                  <wp:effectExtent l="0" t="0" r="0" b="0"/>
                  <wp:docPr id="7" name="Picture 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15EA2567"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318AA275" w14:textId="77777777" w:rsidR="00D62ECA" w:rsidRPr="00B2780C" w:rsidRDefault="00D62ECA" w:rsidP="00563DF9">
      <w:pPr>
        <w:pStyle w:val="Heading4"/>
      </w:pPr>
      <w:bookmarkStart w:id="164" w:name="_Toc877353"/>
      <w:bookmarkStart w:id="165" w:name="_Toc11228380"/>
      <w:r w:rsidRPr="00B2780C">
        <w:t xml:space="preserve">Activity </w:t>
      </w:r>
      <w:r>
        <w:t>3.7</w:t>
      </w:r>
      <w:r w:rsidRPr="00B2780C">
        <w:t xml:space="preserve">: </w:t>
      </w:r>
      <w:bookmarkEnd w:id="164"/>
      <w:r>
        <w:t>P</w:t>
      </w:r>
      <w:bookmarkEnd w:id="165"/>
      <w:r>
        <w:t>roject deliverables</w:t>
      </w:r>
    </w:p>
    <w:p w14:paraId="2E871E26" w14:textId="77777777" w:rsidR="00D62ECA" w:rsidRPr="00B2780C" w:rsidRDefault="00D62ECA" w:rsidP="007401E9">
      <w:pPr>
        <w:pStyle w:val="Body"/>
      </w:pPr>
      <w:r>
        <w:t>This activity will provide you with an opportunity to identify how to achieve project deliverables.</w:t>
      </w:r>
    </w:p>
    <w:p w14:paraId="109C61C3" w14:textId="77777777" w:rsidR="00D62ECA" w:rsidRPr="00B2780C" w:rsidRDefault="00D62ECA" w:rsidP="00434678">
      <w:pPr>
        <w:pStyle w:val="ListNoActivity"/>
        <w:numPr>
          <w:ilvl w:val="0"/>
          <w:numId w:val="132"/>
        </w:numPr>
        <w:ind w:left="357" w:hanging="357"/>
      </w:pPr>
      <w:r w:rsidRPr="00800E19">
        <w:t>Provide a definition, around one or two paragraphs long, of a project deliverable, and include two different examples.</w:t>
      </w:r>
    </w:p>
    <w:p w14:paraId="5A5F3407" w14:textId="77777777" w:rsidR="00D62ECA" w:rsidRPr="00B2780C" w:rsidRDefault="00D62ECA" w:rsidP="00D62ECA">
      <w:pPr>
        <w:pStyle w:val="InputBoxMed"/>
        <w:framePr w:h="5265" w:wrap="around" w:y="2"/>
        <w:pBdr>
          <w:top w:val="single" w:sz="8" w:space="6" w:color="6260B8"/>
          <w:left w:val="single" w:sz="8" w:space="4" w:color="6260B8"/>
          <w:bottom w:val="single" w:sz="8" w:space="6" w:color="6260B8"/>
          <w:right w:val="single" w:sz="8" w:space="4" w:color="6260B8"/>
        </w:pBdr>
      </w:pPr>
    </w:p>
    <w:p w14:paraId="115BE79B" w14:textId="77777777" w:rsidR="00D62ECA" w:rsidRPr="00B2780C" w:rsidRDefault="00D62ECA" w:rsidP="00434678">
      <w:pPr>
        <w:pStyle w:val="ListNoActivity"/>
        <w:numPr>
          <w:ilvl w:val="0"/>
          <w:numId w:val="132"/>
        </w:numPr>
        <w:ind w:left="357" w:hanging="357"/>
      </w:pPr>
      <w:r w:rsidRPr="00800E19">
        <w:t>How can you check you have achieved deliverables? Explain in no more than 50 words</w:t>
      </w:r>
      <w:r>
        <w:t>.</w:t>
      </w:r>
    </w:p>
    <w:p w14:paraId="0DD0F0D7" w14:textId="77777777" w:rsidR="00D62ECA" w:rsidRPr="00B2780C" w:rsidRDefault="00D62ECA" w:rsidP="00D62ECA">
      <w:pPr>
        <w:pStyle w:val="InputBoxMed"/>
        <w:framePr w:h="3583" w:wrap="around" w:y="-1"/>
        <w:pBdr>
          <w:top w:val="single" w:sz="8" w:space="6" w:color="6260B8"/>
          <w:left w:val="single" w:sz="8" w:space="4" w:color="6260B8"/>
          <w:bottom w:val="single" w:sz="8" w:space="6" w:color="6260B8"/>
          <w:right w:val="single" w:sz="8" w:space="4" w:color="6260B8"/>
        </w:pBdr>
      </w:pPr>
    </w:p>
    <w:p w14:paraId="655D68E5" w14:textId="50CE7720" w:rsidR="00927B30" w:rsidRDefault="00927B30">
      <w:r>
        <w:br w:type="page"/>
      </w:r>
    </w:p>
    <w:p w14:paraId="4D57FC93" w14:textId="77777777" w:rsidR="00927B30" w:rsidRDefault="00927B30"/>
    <w:p w14:paraId="60141110" w14:textId="77777777" w:rsidR="00364B18" w:rsidRDefault="00364B18"/>
    <w:p w14:paraId="57C4A822" w14:textId="77777777" w:rsidR="001F38D2" w:rsidRDefault="001F38D2" w:rsidP="001F38D2">
      <w:pPr>
        <w:autoSpaceDE w:val="0"/>
        <w:autoSpaceDN w:val="0"/>
        <w:spacing w:after="0" w:line="240" w:lineRule="auto"/>
      </w:pPr>
    </w:p>
    <w:bookmarkEnd w:id="59"/>
    <w:p w14:paraId="4F972F13" w14:textId="6A054355" w:rsidR="00B92813" w:rsidRDefault="00B92813" w:rsidP="00B92813">
      <w:pPr>
        <w:pStyle w:val="Sectionnumber"/>
      </w:pPr>
      <w:r>
        <w:rPr>
          <w:noProof/>
          <w:lang w:eastAsia="en-AU"/>
        </w:rPr>
        <mc:AlternateContent>
          <mc:Choice Requires="wpg">
            <w:drawing>
              <wp:anchor distT="0" distB="0" distL="114300" distR="114300" simplePos="0" relativeHeight="251658247" behindDoc="1" locked="0" layoutInCell="1" allowOverlap="1" wp14:anchorId="6B3628FB" wp14:editId="67F203BE">
                <wp:simplePos x="0" y="0"/>
                <wp:positionH relativeFrom="margin">
                  <wp:posOffset>1883410</wp:posOffset>
                </wp:positionH>
                <wp:positionV relativeFrom="paragraph">
                  <wp:posOffset>1650365</wp:posOffset>
                </wp:positionV>
                <wp:extent cx="3876676" cy="3305175"/>
                <wp:effectExtent l="0" t="0" r="9525" b="9525"/>
                <wp:wrapNone/>
                <wp:docPr id="81" name="Group 81"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82" name="Rectangle 8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942A84" id="Group 81" o:spid="_x0000_s1026" alt="Title: Shape - Description:  " style="position:absolute;margin-left:148.3pt;margin-top:129.95pt;width:305.25pt;height:260.25pt;z-index:-25165823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">
                <v:rect id="Rectangle 8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" filled="f" stroked="f"/>
                <v:rect id="Rectangle 83"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km7wQAAANsAAAAPAAAAZHJzL2Rvd25yZXYueG1sRI/BasMw&#10;EETvhfyD2EBvjewW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EBaSbvBAAAA2wAAAA8AAAAA&#10;AAAAAAAAAAAABwIAAGRycy9kb3ducmV2LnhtbFBLBQYAAAAAAwADALcAAAD1AgAAAAA=&#10;" filled="f" stroked="f"/>
                <v:rect id="Rectangle 84"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9HPwQAAANsAAAAPAAAAZHJzL2Rvd25yZXYueG1sRI/BasMw&#10;EETvhfyD2EBvjexS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M+z0c/BAAAA2wAAAA8AAAAA&#10;AAAAAAAAAAAABwIAAGRycy9kb3ducmV2LnhtbFBLBQYAAAAAAwADALcAAAD1AgAAAAA=&#10;" filled="f" stroked="f"/>
                <v:rect id="Rectangle 8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RUwQAAANsAAAAPAAAAZHJzL2Rvd25yZXYueG1sRI/BasMw&#10;EETvhfyD2EBvjexCS3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KD/dFTBAAAA2wAAAA8AAAAA&#10;AAAAAAAAAAAABwIAAGRycy9kb3ducmV2LnhtbFBLBQYAAAAAAwADALcAAAD1AgAAAAA=&#10;" filled="f" stroked="f"/>
                <w10:wrap anchorx="margin"/>
              </v:group>
            </w:pict>
          </mc:Fallback>
        </mc:AlternateContent>
      </w:r>
      <w:r w:rsidR="00AD729B">
        <w:t>Topic</w:t>
      </w:r>
      <w:r w:rsidR="00364B18">
        <w:t xml:space="preserve"> </w:t>
      </w:r>
      <w:r w:rsidR="00980E7D">
        <w:t>4</w:t>
      </w:r>
    </w:p>
    <w:p w14:paraId="75F5D639" w14:textId="7E1B639C" w:rsidR="00C20F2D" w:rsidRDefault="00D62ECA" w:rsidP="00AD0D3E">
      <w:pPr>
        <w:ind w:right="3402"/>
        <w:rPr>
          <w:rFonts w:eastAsiaTheme="minorEastAsia"/>
          <w:b/>
          <w:color w:val="000000" w:themeColor="text1"/>
          <w:spacing w:val="20"/>
          <w:sz w:val="66"/>
          <w:lang w:val="en-US" w:bidi="en-US"/>
        </w:rPr>
      </w:pPr>
      <w:r w:rsidRPr="00D62ECA">
        <w:rPr>
          <w:rFonts w:eastAsiaTheme="minorEastAsia"/>
          <w:b/>
          <w:color w:val="000000" w:themeColor="text1"/>
          <w:spacing w:val="20"/>
          <w:sz w:val="66"/>
          <w:lang w:bidi="en-US"/>
        </w:rPr>
        <w:t>Finalise project</w:t>
      </w:r>
    </w:p>
    <w:p w14:paraId="73283F3E" w14:textId="2AC203F1" w:rsidR="00B92813" w:rsidRDefault="00B92813" w:rsidP="00B92813">
      <w:pPr>
        <w:rPr>
          <w:rFonts w:eastAsiaTheme="minorEastAsia"/>
          <w:b/>
          <w:color w:val="000000" w:themeColor="text1"/>
          <w:spacing w:val="20"/>
          <w:sz w:val="66"/>
          <w:lang w:val="en-US" w:bidi="en-US"/>
        </w:rPr>
      </w:pPr>
      <w:r>
        <w:rPr>
          <w:rFonts w:eastAsiaTheme="minorEastAsia"/>
          <w:b/>
          <w:color w:val="000000" w:themeColor="text1"/>
          <w:spacing w:val="20"/>
          <w:sz w:val="66"/>
          <w:lang w:val="en-US" w:bidi="en-US"/>
        </w:rPr>
        <w:br w:type="page"/>
      </w:r>
    </w:p>
    <w:p w14:paraId="768BBF79" w14:textId="6E12349A" w:rsidR="00D05DC2" w:rsidRDefault="00D05DC2" w:rsidP="00D62ECA">
      <w:pPr>
        <w:pStyle w:val="Heading1"/>
      </w:pPr>
      <w:bookmarkStart w:id="166" w:name="_Toc26193662"/>
      <w:r>
        <w:lastRenderedPageBreak/>
        <w:t xml:space="preserve">Topic </w:t>
      </w:r>
      <w:r w:rsidR="00980E7D">
        <w:t>4</w:t>
      </w:r>
      <w:r>
        <w:t xml:space="preserve">: </w:t>
      </w:r>
      <w:r w:rsidR="006F07CC">
        <w:t>Finalise</w:t>
      </w:r>
      <w:r>
        <w:t xml:space="preserve"> project</w:t>
      </w:r>
      <w:bookmarkEnd w:id="166"/>
    </w:p>
    <w:p w14:paraId="567A92B0" w14:textId="566B89A1" w:rsidR="00D62ECA" w:rsidRPr="00B2780C" w:rsidRDefault="00D62ECA" w:rsidP="00D05DC2">
      <w:pPr>
        <w:pStyle w:val="Heading2"/>
      </w:pPr>
      <w:bookmarkStart w:id="167" w:name="_Toc26193663"/>
      <w:r w:rsidRPr="00B2780C">
        <w:t>Overview</w:t>
      </w:r>
      <w:bookmarkEnd w:id="167"/>
    </w:p>
    <w:p w14:paraId="375A5C47" w14:textId="77777777" w:rsidR="00D62ECA" w:rsidRPr="00B2780C" w:rsidRDefault="00D62ECA" w:rsidP="007401E9">
      <w:pPr>
        <w:pStyle w:val="Body"/>
      </w:pPr>
      <w:r w:rsidRPr="00B2780C">
        <w:t>In this topic you will learn about:</w:t>
      </w:r>
    </w:p>
    <w:p w14:paraId="2092F0AD" w14:textId="11A6E201" w:rsidR="00D62ECA" w:rsidRDefault="00D62ECA" w:rsidP="00D62ECA">
      <w:pPr>
        <w:pStyle w:val="Body"/>
        <w:ind w:left="851" w:hanging="425"/>
      </w:pPr>
      <w:r>
        <w:t xml:space="preserve">4.1. </w:t>
      </w:r>
      <w:r>
        <w:tab/>
        <w:t>Complete financial record</w:t>
      </w:r>
      <w:r w:rsidR="005F46A0">
        <w:t xml:space="preserve"> </w:t>
      </w:r>
      <w:r>
        <w:t>keeping associated with project and check for accuracy</w:t>
      </w:r>
    </w:p>
    <w:p w14:paraId="4027F15E" w14:textId="77777777" w:rsidR="00D62ECA" w:rsidRDefault="00D62ECA" w:rsidP="00D62ECA">
      <w:pPr>
        <w:pStyle w:val="Body"/>
        <w:ind w:left="851" w:hanging="425"/>
      </w:pPr>
      <w:r>
        <w:t xml:space="preserve">4.2. </w:t>
      </w:r>
      <w:r>
        <w:tab/>
        <w:t>Ensure transition of staff involved in project to new roles or reassignment to previous roles</w:t>
      </w:r>
    </w:p>
    <w:p w14:paraId="576378CA" w14:textId="77777777" w:rsidR="00D62ECA" w:rsidRPr="00B2780C" w:rsidRDefault="00D62ECA" w:rsidP="00D62ECA">
      <w:pPr>
        <w:pStyle w:val="Body"/>
        <w:ind w:left="851" w:hanging="425"/>
      </w:pPr>
      <w:r>
        <w:t>4.3.</w:t>
      </w:r>
      <w:r>
        <w:tab/>
        <w:t>Complete project documentation and obtain necessary sign-offs for concluding project</w:t>
      </w:r>
    </w:p>
    <w:p w14:paraId="1E1DCED4" w14:textId="77777777" w:rsidR="00D62ECA" w:rsidRPr="00B2780C" w:rsidRDefault="00D62ECA" w:rsidP="007401E9">
      <w:pPr>
        <w:pStyle w:val="Body"/>
      </w:pPr>
      <w:r w:rsidRPr="00B2780C">
        <w:t>The activities throughout this resource will assist you in your learning. These activities do not form a part of your final assessment however they will contribute to your understanding of the topic area.</w:t>
      </w:r>
    </w:p>
    <w:p w14:paraId="6C99C92F" w14:textId="1F13C689" w:rsidR="00D62ECA" w:rsidRPr="00B2780C" w:rsidRDefault="00D62ECA" w:rsidP="00D62ECA">
      <w:pPr>
        <w:pStyle w:val="Heading2"/>
      </w:pPr>
      <w:bookmarkStart w:id="168" w:name="_Toc26193664"/>
      <w:r w:rsidRPr="00331AAF">
        <w:t>Complete financial record</w:t>
      </w:r>
      <w:r w:rsidR="005F46A0">
        <w:t xml:space="preserve"> </w:t>
      </w:r>
      <w:r w:rsidRPr="00331AAF">
        <w:t>keeping associated with project and check for accuracy</w:t>
      </w:r>
      <w:bookmarkEnd w:id="168"/>
    </w:p>
    <w:p w14:paraId="62C80795" w14:textId="77777777" w:rsidR="00D62ECA" w:rsidRDefault="00D62ECA" w:rsidP="00D62ECA">
      <w:pPr>
        <w:pStyle w:val="Body"/>
      </w:pPr>
      <w:r>
        <w:t>By the end of this chapter the learner should be able to:</w:t>
      </w:r>
    </w:p>
    <w:p w14:paraId="2ED7D48B" w14:textId="77777777" w:rsidR="00D62ECA" w:rsidRPr="006B2DA8" w:rsidRDefault="00D62ECA" w:rsidP="00434678">
      <w:pPr>
        <w:pStyle w:val="Body"/>
        <w:numPr>
          <w:ilvl w:val="0"/>
          <w:numId w:val="133"/>
        </w:numPr>
      </w:pPr>
      <w:r>
        <w:t>Identify examples of specific records they need to keep relating to the financial aspects of a project.</w:t>
      </w:r>
    </w:p>
    <w:p w14:paraId="2901A42D" w14:textId="77777777" w:rsidR="00D62ECA" w:rsidRDefault="00D62ECA" w:rsidP="00D62ECA">
      <w:pPr>
        <w:pStyle w:val="Heading3"/>
      </w:pPr>
      <w:bookmarkStart w:id="169" w:name="_Toc20742524"/>
      <w:r>
        <w:t>Project finalisation activities</w:t>
      </w:r>
      <w:bookmarkEnd w:id="169"/>
    </w:p>
    <w:p w14:paraId="3F04175B" w14:textId="77777777" w:rsidR="00D62ECA" w:rsidRDefault="00D62ECA" w:rsidP="00D62ECA">
      <w:pPr>
        <w:pStyle w:val="Body"/>
      </w:pPr>
      <w:r>
        <w:t xml:space="preserve">You are reaching the completion of your </w:t>
      </w:r>
      <w:r w:rsidRPr="001D2C8A">
        <w:rPr>
          <w:noProof/>
        </w:rPr>
        <w:t>project</w:t>
      </w:r>
      <w:r>
        <w:rPr>
          <w:noProof/>
        </w:rPr>
        <w:t>,</w:t>
      </w:r>
      <w:r>
        <w:t xml:space="preserve"> </w:t>
      </w:r>
      <w:r w:rsidRPr="003D4041">
        <w:rPr>
          <w:noProof/>
        </w:rPr>
        <w:t>and</w:t>
      </w:r>
      <w:r>
        <w:t xml:space="preserve"> you now need to complete the final activities in preparation for the handover to the client.</w:t>
      </w:r>
    </w:p>
    <w:p w14:paraId="1B00E311" w14:textId="77777777" w:rsidR="00D62ECA" w:rsidRDefault="00D62ECA" w:rsidP="00D62ECA">
      <w:pPr>
        <w:pStyle w:val="Body"/>
      </w:pPr>
      <w:r>
        <w:t>Project finalisation activities may include:</w:t>
      </w:r>
    </w:p>
    <w:p w14:paraId="0C13B0F6" w14:textId="77777777" w:rsidR="00D62ECA" w:rsidRDefault="00D62ECA" w:rsidP="00434678">
      <w:pPr>
        <w:pStyle w:val="Body"/>
        <w:numPr>
          <w:ilvl w:val="0"/>
          <w:numId w:val="133"/>
        </w:numPr>
      </w:pPr>
      <w:r>
        <w:t>completing financial transactions</w:t>
      </w:r>
    </w:p>
    <w:p w14:paraId="6A78802B" w14:textId="77777777" w:rsidR="00D62ECA" w:rsidRDefault="00D62ECA" w:rsidP="00434678">
      <w:pPr>
        <w:pStyle w:val="Body"/>
        <w:numPr>
          <w:ilvl w:val="0"/>
          <w:numId w:val="133"/>
        </w:numPr>
      </w:pPr>
      <w:r>
        <w:t>consolidating and storing project data</w:t>
      </w:r>
    </w:p>
    <w:p w14:paraId="2BD9D14E" w14:textId="77777777" w:rsidR="00D62ECA" w:rsidRDefault="00D62ECA" w:rsidP="00434678">
      <w:pPr>
        <w:pStyle w:val="Body"/>
        <w:numPr>
          <w:ilvl w:val="0"/>
          <w:numId w:val="133"/>
        </w:numPr>
      </w:pPr>
      <w:r>
        <w:t>documenting outstanding project issues</w:t>
      </w:r>
    </w:p>
    <w:p w14:paraId="5E3F7573" w14:textId="77777777" w:rsidR="00D62ECA" w:rsidRDefault="00D62ECA" w:rsidP="00434678">
      <w:pPr>
        <w:pStyle w:val="Body"/>
        <w:numPr>
          <w:ilvl w:val="0"/>
          <w:numId w:val="133"/>
        </w:numPr>
      </w:pPr>
      <w:r>
        <w:t>obtaining or providing certifications</w:t>
      </w:r>
    </w:p>
    <w:p w14:paraId="4389ADFE" w14:textId="77777777" w:rsidR="00D62ECA" w:rsidRDefault="00D62ECA" w:rsidP="00434678">
      <w:pPr>
        <w:pStyle w:val="Body"/>
        <w:numPr>
          <w:ilvl w:val="0"/>
          <w:numId w:val="133"/>
        </w:numPr>
      </w:pPr>
      <w:r>
        <w:t>preparing final project reports</w:t>
      </w:r>
    </w:p>
    <w:p w14:paraId="13E4D4B9" w14:textId="77777777" w:rsidR="00D62ECA" w:rsidRDefault="00D62ECA" w:rsidP="00434678">
      <w:pPr>
        <w:pStyle w:val="Body"/>
        <w:numPr>
          <w:ilvl w:val="0"/>
          <w:numId w:val="133"/>
        </w:numPr>
      </w:pPr>
      <w:r>
        <w:t>updating organisation knowledge management.</w:t>
      </w:r>
    </w:p>
    <w:p w14:paraId="4CC182D1" w14:textId="77777777" w:rsidR="00D62ECA" w:rsidRPr="007C6E25" w:rsidRDefault="00D62ECA" w:rsidP="00D62ECA">
      <w:pPr>
        <w:pStyle w:val="Body"/>
      </w:pPr>
      <w:r w:rsidRPr="007C6E25">
        <w:t xml:space="preserve">All financial transactions need to be completed and recorded appropriately and in compliance with legal and accounting requirements and also for auditing purposes. The project cannot be handed over to the client with any outstanding monies owed. Financial transactions may </w:t>
      </w:r>
      <w:r w:rsidRPr="007C6E25">
        <w:lastRenderedPageBreak/>
        <w:t xml:space="preserve">include payments to suppliers, wages for the project team; rent for premises, utility bills and </w:t>
      </w:r>
      <w:r w:rsidRPr="001D2C8A">
        <w:rPr>
          <w:noProof/>
        </w:rPr>
        <w:t>many</w:t>
      </w:r>
      <w:r w:rsidRPr="007C6E25">
        <w:t xml:space="preserve"> </w:t>
      </w:r>
      <w:r>
        <w:t>others</w:t>
      </w:r>
      <w:r w:rsidRPr="007C6E25">
        <w:t xml:space="preserve"> specific to your project.</w:t>
      </w:r>
    </w:p>
    <w:p w14:paraId="36C45BF3" w14:textId="77777777" w:rsidR="00D62ECA" w:rsidRDefault="00D62ECA" w:rsidP="00D62ECA">
      <w:pPr>
        <w:pStyle w:val="Heading3"/>
      </w:pPr>
      <w:bookmarkStart w:id="170" w:name="_Toc20742525"/>
      <w:r>
        <w:t>Legal requirements</w:t>
      </w:r>
      <w:bookmarkEnd w:id="170"/>
    </w:p>
    <w:p w14:paraId="740C6A37" w14:textId="792CCCE4" w:rsidR="002D3639" w:rsidRDefault="002D3639" w:rsidP="007401E9">
      <w:pPr>
        <w:pStyle w:val="Body"/>
      </w:pPr>
      <w:r w:rsidRPr="002D3639">
        <w:t>According to</w:t>
      </w:r>
      <w:r>
        <w:t xml:space="preserve"> </w:t>
      </w:r>
      <w:r w:rsidR="005F46A0">
        <w:t xml:space="preserve">the </w:t>
      </w:r>
      <w:hyperlink r:id="rId51" w:tgtFrame="_blank" w:history="1">
        <w:r w:rsidRPr="002D3639">
          <w:rPr>
            <w:rStyle w:val="Hyperlink"/>
          </w:rPr>
          <w:t>Australian Taxation Office</w:t>
        </w:r>
      </w:hyperlink>
      <w:r>
        <w:t xml:space="preserve"> </w:t>
      </w:r>
      <w:r w:rsidRPr="002D3639">
        <w:rPr>
          <w:i/>
          <w:sz w:val="22"/>
        </w:rPr>
        <w:t>(https://www.ato.gov.au/Business/)</w:t>
      </w:r>
      <w:r>
        <w:t xml:space="preserve"> </w:t>
      </w:r>
      <w:r w:rsidRPr="002D3639">
        <w:t>record keeping requirements, personal and business financial records must be kept for five years.</w:t>
      </w:r>
    </w:p>
    <w:p w14:paraId="77817EC0" w14:textId="24C34E88" w:rsidR="002D3639" w:rsidRDefault="00355FA9" w:rsidP="007401E9">
      <w:pPr>
        <w:pStyle w:val="Body"/>
      </w:pPr>
      <w:hyperlink r:id="rId52" w:tgtFrame="_blank" w:history="1">
        <w:r w:rsidR="002D3639" w:rsidRPr="002D3639">
          <w:rPr>
            <w:rStyle w:val="Hyperlink"/>
          </w:rPr>
          <w:t>The Australian Securities &amp; Investments Commission (ASIC)</w:t>
        </w:r>
      </w:hyperlink>
      <w:r w:rsidR="002D3639">
        <w:t xml:space="preserve"> </w:t>
      </w:r>
      <w:r w:rsidR="002D3639" w:rsidRPr="002D3639">
        <w:rPr>
          <w:i/>
          <w:sz w:val="22"/>
        </w:rPr>
        <w:t>(https://asic.gov.au/for-business/running-a-company/company-officeholder-duties/your-company-and-the-law/)</w:t>
      </w:r>
      <w:r w:rsidR="002D3639" w:rsidRPr="002D3639">
        <w:rPr>
          <w:sz w:val="22"/>
        </w:rPr>
        <w:t xml:space="preserve"> </w:t>
      </w:r>
      <w:r w:rsidR="002D3639" w:rsidRPr="002D3639">
        <w:t xml:space="preserve">requires companies to hold a copy of any relevant financial records for at least seven years after they were created. </w:t>
      </w:r>
    </w:p>
    <w:p w14:paraId="2AE5E43B" w14:textId="77777777" w:rsidR="00D62ECA" w:rsidRDefault="00D62ECA" w:rsidP="007401E9">
      <w:pPr>
        <w:pStyle w:val="Body"/>
      </w:pPr>
      <w:r>
        <w:t>You should look into details of your specific industry and state requirements but should at least meet basic legal requirements such as:</w:t>
      </w:r>
    </w:p>
    <w:p w14:paraId="5071656D" w14:textId="35D31EEE" w:rsidR="00D62ECA" w:rsidRPr="00B26ECD" w:rsidRDefault="002D3639" w:rsidP="00434678">
      <w:pPr>
        <w:pStyle w:val="Body"/>
        <w:numPr>
          <w:ilvl w:val="0"/>
          <w:numId w:val="134"/>
        </w:numPr>
      </w:pPr>
      <w:r>
        <w:rPr>
          <w:b/>
        </w:rPr>
        <w:t>C</w:t>
      </w:r>
      <w:r w:rsidRPr="002D3639">
        <w:rPr>
          <w:b/>
        </w:rPr>
        <w:t xml:space="preserve">ash book or financial accounting program </w:t>
      </w:r>
      <w:r w:rsidRPr="002D3639">
        <w:t>that records cash receipts and cash payments.</w:t>
      </w:r>
    </w:p>
    <w:p w14:paraId="294CF711" w14:textId="338DD75E" w:rsidR="00D62ECA" w:rsidRPr="00B26ECD" w:rsidRDefault="00D62ECA" w:rsidP="00434678">
      <w:pPr>
        <w:pStyle w:val="Body"/>
        <w:numPr>
          <w:ilvl w:val="0"/>
          <w:numId w:val="134"/>
        </w:numPr>
      </w:pPr>
      <w:r w:rsidRPr="00D077B1">
        <w:rPr>
          <w:b/>
        </w:rPr>
        <w:t>Bank accounts</w:t>
      </w:r>
      <w:r w:rsidR="002D3639">
        <w:rPr>
          <w:b/>
        </w:rPr>
        <w:t xml:space="preserve"> </w:t>
      </w:r>
      <w:r w:rsidR="002D3639" w:rsidRPr="002D3639">
        <w:t>including cheque books, deposit books, and bank statements</w:t>
      </w:r>
      <w:r w:rsidR="002D3639">
        <w:t>.</w:t>
      </w:r>
    </w:p>
    <w:p w14:paraId="08AF134E" w14:textId="3F4A5E3E" w:rsidR="00D62ECA" w:rsidRPr="00B26ECD" w:rsidRDefault="00D62ECA" w:rsidP="00434678">
      <w:pPr>
        <w:pStyle w:val="Body"/>
        <w:numPr>
          <w:ilvl w:val="0"/>
          <w:numId w:val="134"/>
        </w:numPr>
      </w:pPr>
      <w:r w:rsidRPr="00D077B1">
        <w:rPr>
          <w:b/>
        </w:rPr>
        <w:t>Employment records</w:t>
      </w:r>
      <w:r w:rsidR="002D3639">
        <w:rPr>
          <w:b/>
        </w:rPr>
        <w:t xml:space="preserve"> </w:t>
      </w:r>
      <w:r w:rsidR="002D3639" w:rsidRPr="002D3639">
        <w:t>detailing hours of work, overtime, remuneration or other benefits, leave, superannuation benefits, termination of employment, type of employment, personal details of workers, employee personal contact and employment details.</w:t>
      </w:r>
    </w:p>
    <w:p w14:paraId="3F845FCB" w14:textId="2B5E2E98" w:rsidR="00D62ECA" w:rsidRPr="00B26ECD" w:rsidRDefault="00D62ECA" w:rsidP="00434678">
      <w:pPr>
        <w:pStyle w:val="Body"/>
        <w:numPr>
          <w:ilvl w:val="0"/>
          <w:numId w:val="134"/>
        </w:numPr>
      </w:pPr>
      <w:r w:rsidRPr="00191986">
        <w:rPr>
          <w:b/>
        </w:rPr>
        <w:t>Occupational training records</w:t>
      </w:r>
      <w:r w:rsidR="002D3639">
        <w:rPr>
          <w:b/>
        </w:rPr>
        <w:t xml:space="preserve"> </w:t>
      </w:r>
      <w:r w:rsidR="002D3639" w:rsidRPr="002D3639">
        <w:t>for both you and employees to comply with work, health and safety laws, including evacuation and emergency training attendance.</w:t>
      </w:r>
    </w:p>
    <w:p w14:paraId="545BBB06" w14:textId="5E7767E7" w:rsidR="00D62ECA" w:rsidRPr="00B26ECD" w:rsidRDefault="00D62ECA" w:rsidP="00434678">
      <w:pPr>
        <w:pStyle w:val="Body"/>
        <w:numPr>
          <w:ilvl w:val="0"/>
          <w:numId w:val="134"/>
        </w:numPr>
      </w:pPr>
      <w:r w:rsidRPr="00191986">
        <w:rPr>
          <w:b/>
        </w:rPr>
        <w:t>Sales records</w:t>
      </w:r>
      <w:r w:rsidR="002D3639">
        <w:rPr>
          <w:b/>
        </w:rPr>
        <w:t xml:space="preserve"> </w:t>
      </w:r>
      <w:r w:rsidR="002D3639" w:rsidRPr="002D3639">
        <w:t>invoice books, receipt books, cash register tapes, credit card documentation, credit notes for goods returned and a record of goods used by the business owner personally.</w:t>
      </w:r>
    </w:p>
    <w:p w14:paraId="5E22AB92" w14:textId="3E2C54E1" w:rsidR="00D62ECA" w:rsidRPr="00B26ECD" w:rsidRDefault="00D62ECA" w:rsidP="00434678">
      <w:pPr>
        <w:pStyle w:val="Body"/>
        <w:numPr>
          <w:ilvl w:val="0"/>
          <w:numId w:val="134"/>
        </w:numPr>
      </w:pPr>
      <w:r w:rsidRPr="00191986">
        <w:rPr>
          <w:b/>
        </w:rPr>
        <w:t>Proof of purchases</w:t>
      </w:r>
      <w:r w:rsidR="002D3639">
        <w:rPr>
          <w:b/>
        </w:rPr>
        <w:t xml:space="preserve"> </w:t>
      </w:r>
      <w:r w:rsidR="002D3639" w:rsidRPr="002D3639">
        <w:t>such as cheque butts (larger purchases), petty cash system (smaller cash purchases), receipts, credit card statements, invoices and any other documents relating to purchases, including copies of agreements or leases.</w:t>
      </w:r>
    </w:p>
    <w:p w14:paraId="731CEA6F" w14:textId="63D283AD" w:rsidR="00D62ECA" w:rsidRPr="00B26ECD" w:rsidRDefault="00D62ECA" w:rsidP="00434678">
      <w:pPr>
        <w:pStyle w:val="Body"/>
        <w:numPr>
          <w:ilvl w:val="0"/>
          <w:numId w:val="134"/>
        </w:numPr>
      </w:pPr>
      <w:r w:rsidRPr="00191986">
        <w:rPr>
          <w:b/>
          <w:noProof/>
        </w:rPr>
        <w:t>Work, health and safety (WHS) records</w:t>
      </w:r>
      <w:r w:rsidR="002D3639">
        <w:rPr>
          <w:noProof/>
        </w:rPr>
        <w:t xml:space="preserve">, </w:t>
      </w:r>
      <w:r w:rsidR="002D3639" w:rsidRPr="002D3639">
        <w:rPr>
          <w:noProof/>
        </w:rPr>
        <w:t>including workplace incidents, risk registers and management plans, names of key WHS people such as WHS representatives, Trained Safety Advisors (TSA) and first aid attendants, chemical storage records, first aid incident registers, workplace assessments and Material Safety Data Sheets (MSDS).</w:t>
      </w:r>
    </w:p>
    <w:p w14:paraId="1E8CF791" w14:textId="327C4CBD" w:rsidR="00D62ECA" w:rsidRPr="005466AE" w:rsidRDefault="00D62ECA" w:rsidP="005466AE">
      <w:pPr>
        <w:pStyle w:val="Body"/>
      </w:pPr>
      <w:bookmarkStart w:id="171" w:name="_Toc20742526"/>
      <w:r w:rsidRPr="005466AE">
        <w:br w:type="page"/>
      </w:r>
    </w:p>
    <w:p w14:paraId="2AFF2572" w14:textId="353071DD" w:rsidR="00D62ECA" w:rsidRDefault="00D62ECA" w:rsidP="00D62ECA">
      <w:pPr>
        <w:pStyle w:val="Heading3"/>
      </w:pPr>
      <w:r>
        <w:lastRenderedPageBreak/>
        <w:t>Financial obligations</w:t>
      </w:r>
      <w:bookmarkEnd w:id="171"/>
    </w:p>
    <w:p w14:paraId="194C61AE" w14:textId="77777777" w:rsidR="00D62ECA" w:rsidRDefault="00D62ECA" w:rsidP="007401E9">
      <w:pPr>
        <w:pStyle w:val="Body"/>
      </w:pPr>
      <w:r>
        <w:t>Dependent on the scale of your project you may have financial obligations to finalise both internally and externally.</w:t>
      </w:r>
    </w:p>
    <w:p w14:paraId="5A94F8D5" w14:textId="77777777" w:rsidR="00D62ECA" w:rsidRDefault="00D62ECA" w:rsidP="00D62ECA">
      <w:pPr>
        <w:pStyle w:val="Body"/>
      </w:pPr>
      <w:r w:rsidRPr="005A6AEB">
        <w:rPr>
          <w:rStyle w:val="Heading4Char"/>
          <w:rFonts w:eastAsiaTheme="minorHAnsi"/>
        </w:rPr>
        <w:t>Internal financial obligations</w:t>
      </w:r>
      <w:r>
        <w:t>—may include the final accounting for the overall spend of the project, broken down into the following project areas:</w:t>
      </w:r>
    </w:p>
    <w:p w14:paraId="201AD8B9" w14:textId="77777777" w:rsidR="00D62ECA" w:rsidRPr="008B4DEB" w:rsidRDefault="00D62ECA" w:rsidP="00434678">
      <w:pPr>
        <w:pStyle w:val="Body"/>
        <w:numPr>
          <w:ilvl w:val="0"/>
          <w:numId w:val="135"/>
        </w:numPr>
      </w:pPr>
      <w:r w:rsidRPr="005466AE">
        <w:rPr>
          <w:b/>
        </w:rPr>
        <w:t>Cost management plan</w:t>
      </w:r>
      <w:r>
        <w:t>—</w:t>
      </w:r>
      <w:r w:rsidRPr="008B4DEB">
        <w:t>reconciliation of planned expenditure and actual expenditure</w:t>
      </w:r>
      <w:r>
        <w:t>.</w:t>
      </w:r>
    </w:p>
    <w:p w14:paraId="40F906C7" w14:textId="77777777" w:rsidR="00D62ECA" w:rsidRPr="008B4DEB" w:rsidRDefault="00D62ECA" w:rsidP="00434678">
      <w:pPr>
        <w:pStyle w:val="Body"/>
        <w:numPr>
          <w:ilvl w:val="0"/>
          <w:numId w:val="135"/>
        </w:numPr>
      </w:pPr>
      <w:r w:rsidRPr="005466AE">
        <w:rPr>
          <w:b/>
        </w:rPr>
        <w:t>Work breakdown structure</w:t>
      </w:r>
      <w:r>
        <w:t>—</w:t>
      </w:r>
      <w:r w:rsidRPr="008B4DEB">
        <w:t>how did the actual spend compare to the budgets allocated to each component of the WBS?</w:t>
      </w:r>
    </w:p>
    <w:p w14:paraId="2C85C468" w14:textId="77777777" w:rsidR="00D62ECA" w:rsidRPr="008B4DEB" w:rsidRDefault="00D62ECA" w:rsidP="00434678">
      <w:pPr>
        <w:pStyle w:val="Body"/>
        <w:numPr>
          <w:ilvl w:val="0"/>
          <w:numId w:val="135"/>
        </w:numPr>
      </w:pPr>
      <w:r w:rsidRPr="005466AE">
        <w:rPr>
          <w:b/>
        </w:rPr>
        <w:t>Change and risk management</w:t>
      </w:r>
      <w:r>
        <w:t>—</w:t>
      </w:r>
      <w:r w:rsidRPr="008B4DEB">
        <w:t>how did changes to the project affect budgets?</w:t>
      </w:r>
    </w:p>
    <w:p w14:paraId="22CC8188" w14:textId="77777777" w:rsidR="00D62ECA" w:rsidRPr="008B4DEB" w:rsidRDefault="00D62ECA" w:rsidP="00434678">
      <w:pPr>
        <w:pStyle w:val="Body"/>
        <w:numPr>
          <w:ilvl w:val="0"/>
          <w:numId w:val="135"/>
        </w:numPr>
      </w:pPr>
      <w:r w:rsidRPr="005466AE">
        <w:rPr>
          <w:b/>
        </w:rPr>
        <w:t>Procurement records and accounts</w:t>
      </w:r>
      <w:r w:rsidRPr="008B4DEB">
        <w:t xml:space="preserve"> need to be finalised and recorded appropriately</w:t>
      </w:r>
      <w:r>
        <w:t>.</w:t>
      </w:r>
    </w:p>
    <w:p w14:paraId="1A91F748" w14:textId="77777777" w:rsidR="00D62ECA" w:rsidRPr="008B4DEB" w:rsidRDefault="00D62ECA" w:rsidP="00434678">
      <w:pPr>
        <w:pStyle w:val="Body"/>
        <w:numPr>
          <w:ilvl w:val="0"/>
          <w:numId w:val="135"/>
        </w:numPr>
      </w:pPr>
      <w:r w:rsidRPr="005466AE">
        <w:rPr>
          <w:b/>
        </w:rPr>
        <w:t>Payroll</w:t>
      </w:r>
      <w:r w:rsidRPr="008B4DEB">
        <w:t xml:space="preserve"> needs to be finalised and records stored/handed over appropriately</w:t>
      </w:r>
      <w:r>
        <w:t>.</w:t>
      </w:r>
    </w:p>
    <w:p w14:paraId="6CC83376" w14:textId="77777777" w:rsidR="00D62ECA" w:rsidRPr="008B4DEB" w:rsidRDefault="00D62ECA" w:rsidP="00434678">
      <w:pPr>
        <w:pStyle w:val="Body"/>
        <w:numPr>
          <w:ilvl w:val="0"/>
          <w:numId w:val="135"/>
        </w:numPr>
      </w:pPr>
      <w:r w:rsidRPr="005466AE">
        <w:rPr>
          <w:b/>
        </w:rPr>
        <w:t>Vendors</w:t>
      </w:r>
      <w:r w:rsidRPr="008B4DEB">
        <w:t xml:space="preserve"> should be given their final payments and accounts update accordingly; there should be no outstanding invoices.</w:t>
      </w:r>
    </w:p>
    <w:p w14:paraId="576B1972" w14:textId="77777777" w:rsidR="00D62ECA" w:rsidRPr="007401E9" w:rsidRDefault="00D62ECA" w:rsidP="007401E9">
      <w:pPr>
        <w:pStyle w:val="Body"/>
      </w:pPr>
      <w:r w:rsidRPr="007401E9">
        <w:t>External financial obligations relate to outside borrowing; funds that have been lent by sources other than the stakeholders and investors, such as bank loans or contracts for services (utilities for example). It is important to finalise these external financial obligations as, if the obligation is not honoured or paid in full, it could result in court action and the seizure of assets of the project and/or the organisation.</w:t>
      </w:r>
    </w:p>
    <w:p w14:paraId="444C28A5" w14:textId="77777777" w:rsidR="00D62ECA" w:rsidRDefault="00D62ECA" w:rsidP="00D62ECA">
      <w:pPr>
        <w:pStyle w:val="Body"/>
        <w:rPr>
          <w:lang w:eastAsia="en-AU"/>
        </w:rPr>
      </w:pPr>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2E27F08C" w14:textId="77777777" w:rsidTr="00D62ECA">
        <w:trPr>
          <w:trHeight w:val="659"/>
        </w:trPr>
        <w:tc>
          <w:tcPr>
            <w:tcW w:w="992" w:type="dxa"/>
            <w:shd w:val="clear" w:color="auto" w:fill="F2F2F2" w:themeFill="background1" w:themeFillShade="F2"/>
            <w:vAlign w:val="center"/>
            <w:hideMark/>
          </w:tcPr>
          <w:p w14:paraId="02F021FC" w14:textId="77777777" w:rsidR="00D62ECA" w:rsidRDefault="00D62ECA" w:rsidP="00D62ECA">
            <w:pPr>
              <w:spacing w:after="0" w:line="240" w:lineRule="auto"/>
              <w:jc w:val="center"/>
            </w:pPr>
            <w:r>
              <w:rPr>
                <w:noProof/>
                <w:lang w:eastAsia="en-AU"/>
              </w:rPr>
              <w:lastRenderedPageBreak/>
              <w:drawing>
                <wp:inline distT="0" distB="0" distL="0" distR="0" wp14:anchorId="4D43FC15" wp14:editId="442A8792">
                  <wp:extent cx="366395" cy="384810"/>
                  <wp:effectExtent l="0" t="0" r="0" b="0"/>
                  <wp:docPr id="17" name="Picture 1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51546809"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3C27A2A4" w14:textId="77777777" w:rsidR="00D62ECA" w:rsidRPr="00B2780C" w:rsidRDefault="00D62ECA" w:rsidP="00563DF9">
      <w:pPr>
        <w:pStyle w:val="Heading4"/>
      </w:pPr>
      <w:r w:rsidRPr="00B2780C">
        <w:t xml:space="preserve">Activity </w:t>
      </w:r>
      <w:r>
        <w:t>4.1</w:t>
      </w:r>
      <w:r w:rsidRPr="00B2780C">
        <w:t xml:space="preserve">: </w:t>
      </w:r>
      <w:r>
        <w:t>Financial recordkeeping</w:t>
      </w:r>
    </w:p>
    <w:p w14:paraId="57973CC7" w14:textId="682CA696" w:rsidR="00D62ECA" w:rsidRPr="00B2780C" w:rsidRDefault="00D62ECA" w:rsidP="007401E9">
      <w:pPr>
        <w:pStyle w:val="Body"/>
      </w:pPr>
      <w:r>
        <w:t xml:space="preserve">This activity will </w:t>
      </w:r>
      <w:r w:rsidRPr="008B0570">
        <w:t xml:space="preserve">provide you with an opportunity to identify how to complete financial recordkeeping associated with </w:t>
      </w:r>
      <w:r w:rsidR="005F46A0">
        <w:t xml:space="preserve">a </w:t>
      </w:r>
      <w:r w:rsidRPr="008B0570">
        <w:t>project and check for accuracy</w:t>
      </w:r>
      <w:r>
        <w:t>.</w:t>
      </w:r>
    </w:p>
    <w:p w14:paraId="600377E8" w14:textId="77777777" w:rsidR="00D62ECA" w:rsidRPr="00B2780C" w:rsidRDefault="00D62ECA" w:rsidP="00434678">
      <w:pPr>
        <w:pStyle w:val="ListNoActivity"/>
        <w:numPr>
          <w:ilvl w:val="0"/>
          <w:numId w:val="141"/>
        </w:numPr>
        <w:ind w:left="357" w:hanging="357"/>
      </w:pPr>
      <w:r w:rsidRPr="008B0570">
        <w:t>What specific records do you need to keep relating to the financial aspects of a project? Identify three examples</w:t>
      </w:r>
      <w:r>
        <w:t>.</w:t>
      </w:r>
    </w:p>
    <w:p w14:paraId="001BE26A" w14:textId="77777777" w:rsidR="00D62ECA" w:rsidRPr="00B2780C" w:rsidRDefault="00D62ECA" w:rsidP="0007248C">
      <w:pPr>
        <w:pStyle w:val="InputBoxLarge"/>
        <w:framePr w:h="7928" w:wrap="around" w:yAlign="top"/>
        <w:pBdr>
          <w:top w:val="single" w:sz="8" w:space="6" w:color="6260B8"/>
          <w:left w:val="single" w:sz="8" w:space="4" w:color="6260B8"/>
          <w:bottom w:val="single" w:sz="8" w:space="6" w:color="6260B8"/>
          <w:right w:val="single" w:sz="8" w:space="4" w:color="6260B8"/>
        </w:pBdr>
      </w:pPr>
    </w:p>
    <w:p w14:paraId="7E3A33A7" w14:textId="77777777" w:rsidR="00D62ECA" w:rsidRDefault="00D62ECA" w:rsidP="00D62ECA">
      <w:pPr>
        <w:pStyle w:val="Body"/>
        <w:rPr>
          <w:lang w:eastAsia="en-AU"/>
        </w:rPr>
      </w:pPr>
      <w:r>
        <w:br w:type="page"/>
      </w:r>
    </w:p>
    <w:p w14:paraId="19DC98BD" w14:textId="77777777" w:rsidR="00D62ECA" w:rsidRDefault="00D62ECA" w:rsidP="00D62ECA">
      <w:pPr>
        <w:pStyle w:val="Heading2"/>
      </w:pPr>
      <w:bookmarkStart w:id="172" w:name="_Toc26193665"/>
      <w:r>
        <w:lastRenderedPageBreak/>
        <w:t xml:space="preserve">Ensure transition of staff involved in </w:t>
      </w:r>
      <w:r w:rsidRPr="00A451FC">
        <w:t>project</w:t>
      </w:r>
      <w:r>
        <w:t xml:space="preserve"> to new roles or reassignment to previous roles</w:t>
      </w:r>
      <w:bookmarkEnd w:id="172"/>
      <w:r>
        <w:t xml:space="preserve"> </w:t>
      </w:r>
    </w:p>
    <w:p w14:paraId="3EDC42EF" w14:textId="77777777" w:rsidR="00D62ECA" w:rsidRDefault="00D62ECA" w:rsidP="00D62ECA">
      <w:pPr>
        <w:pStyle w:val="Body"/>
      </w:pPr>
      <w:r>
        <w:t>By the end of this chapter the learner should be able to:</w:t>
      </w:r>
    </w:p>
    <w:p w14:paraId="23008E1D" w14:textId="77777777" w:rsidR="00D62ECA" w:rsidRDefault="00D62ECA" w:rsidP="00434678">
      <w:pPr>
        <w:pStyle w:val="Body"/>
        <w:numPr>
          <w:ilvl w:val="0"/>
          <w:numId w:val="136"/>
        </w:numPr>
      </w:pPr>
      <w:r>
        <w:t>Explain how they can help to ease the transition of staff involved in a project to new roles or reassignment to previous roles.</w:t>
      </w:r>
    </w:p>
    <w:p w14:paraId="6758A65B" w14:textId="77777777" w:rsidR="00D62ECA" w:rsidRDefault="00D62ECA" w:rsidP="00D62ECA">
      <w:pPr>
        <w:pStyle w:val="Heading3"/>
      </w:pPr>
      <w:r>
        <w:t>Change management</w:t>
      </w:r>
    </w:p>
    <w:p w14:paraId="4EF2D743" w14:textId="77777777" w:rsidR="00D62ECA" w:rsidRDefault="00D62ECA" w:rsidP="00D62ECA">
      <w:pPr>
        <w:pStyle w:val="Body"/>
      </w:pPr>
      <w:r>
        <w:t xml:space="preserve">If not handled appropriately, change can be met with resistance from staff. To manage the transition, you will have to plan a tactical approach to encourage a positive experience and reaction to change. </w:t>
      </w:r>
    </w:p>
    <w:p w14:paraId="5538F5E3" w14:textId="77777777" w:rsidR="00D62ECA" w:rsidRDefault="00D62ECA" w:rsidP="00D62ECA">
      <w:pPr>
        <w:pStyle w:val="Body"/>
      </w:pPr>
      <w:r>
        <w:t xml:space="preserve">Consulting with staff/stakeholders can help to assess the impact of making changes. There may be advantages and disadvantages to the changes. These should be discussed with the relevant stakeholders. </w:t>
      </w:r>
    </w:p>
    <w:p w14:paraId="053DE96C" w14:textId="77777777" w:rsidR="00D62ECA" w:rsidRDefault="00D62ECA" w:rsidP="00D62ECA">
      <w:pPr>
        <w:pStyle w:val="Body"/>
      </w:pPr>
      <w:r>
        <w:t xml:space="preserve">It is important to keep all stakeholders informed of changes and how it will affect them and the everyday operations of the business. </w:t>
      </w:r>
    </w:p>
    <w:p w14:paraId="3330938D" w14:textId="77777777" w:rsidR="00D62ECA" w:rsidRDefault="00D62ECA" w:rsidP="00D62ECA">
      <w:pPr>
        <w:pStyle w:val="Body"/>
      </w:pPr>
      <w:r>
        <w:t>You may need to reassure staff and provide them with additional training. Refresher courses can be provided for those that need a boost, but additional training will be needed for any changes to operations.</w:t>
      </w:r>
    </w:p>
    <w:p w14:paraId="69994E5A" w14:textId="77777777" w:rsidR="00D62ECA" w:rsidRDefault="00D62ECA" w:rsidP="00D62ECA">
      <w:pPr>
        <w:pStyle w:val="Body"/>
      </w:pPr>
      <w:r>
        <w:t xml:space="preserve">You should identify, plan and implement ongoing development and training of team members so that you can support personnel and organisational performance. Identifying areas that personnel need additional help with and having ongoing support in place will help improve performance. </w:t>
      </w:r>
    </w:p>
    <w:p w14:paraId="395FD37F" w14:textId="77777777" w:rsidR="00D62ECA" w:rsidRDefault="00D62ECA" w:rsidP="00D62ECA">
      <w:pPr>
        <w:pStyle w:val="Body"/>
      </w:pPr>
      <w:r>
        <w:t>Think about making changes gradually; once employees have become accustomed to one or two changes, you can introduce more. This ensures a smoother transition into the whole process and allows time to tackle any early day problems.</w:t>
      </w:r>
    </w:p>
    <w:p w14:paraId="2C419232" w14:textId="77777777" w:rsidR="00D62ECA" w:rsidRDefault="00D62ECA" w:rsidP="00D62ECA">
      <w:pPr>
        <w:pStyle w:val="Heading3"/>
      </w:pPr>
      <w:bookmarkStart w:id="173" w:name="_Toc20742530"/>
      <w:r>
        <w:t>Staff transitioning</w:t>
      </w:r>
      <w:bookmarkEnd w:id="173"/>
    </w:p>
    <w:p w14:paraId="6A924095" w14:textId="77777777" w:rsidR="00D62ECA" w:rsidRDefault="00D62ECA" w:rsidP="00D62ECA">
      <w:pPr>
        <w:pStyle w:val="Body"/>
      </w:pPr>
      <w:r>
        <w:t xml:space="preserve">The end of a project </w:t>
      </w:r>
      <w:r w:rsidRPr="001D2C8A">
        <w:rPr>
          <w:noProof/>
        </w:rPr>
        <w:t>is signified</w:t>
      </w:r>
      <w:r>
        <w:t xml:space="preserve"> by having completed all stages of the </w:t>
      </w:r>
      <w:r w:rsidRPr="001D2C8A">
        <w:rPr>
          <w:noProof/>
        </w:rPr>
        <w:t>project</w:t>
      </w:r>
      <w:r>
        <w:rPr>
          <w:noProof/>
        </w:rPr>
        <w:t>,</w:t>
      </w:r>
      <w:r>
        <w:t xml:space="preserve"> and the outputs have </w:t>
      </w:r>
      <w:r w:rsidRPr="001D2C8A">
        <w:rPr>
          <w:noProof/>
        </w:rPr>
        <w:t>been acknowledged</w:t>
      </w:r>
      <w:r>
        <w:t xml:space="preserve"> by the project director or sponsor. Disbanding a team occurs at the end of a project and is similar to de-briefing. It is sometimes overlooked but needs consideration because it can help you to learn from the project. </w:t>
      </w:r>
    </w:p>
    <w:p w14:paraId="07C48BB8" w14:textId="77777777" w:rsidR="00D62ECA" w:rsidRDefault="00D62ECA" w:rsidP="00D62ECA">
      <w:r>
        <w:br w:type="page"/>
      </w:r>
    </w:p>
    <w:p w14:paraId="1A30C16D" w14:textId="77777777" w:rsidR="00D62ECA" w:rsidRPr="00D75ECB" w:rsidRDefault="00D62ECA" w:rsidP="00D62ECA">
      <w:pPr>
        <w:pStyle w:val="Body"/>
      </w:pPr>
      <w:r w:rsidRPr="00D75ECB">
        <w:lastRenderedPageBreak/>
        <w:t>Disbanding helps you to:</w:t>
      </w:r>
    </w:p>
    <w:p w14:paraId="5B79332F" w14:textId="77777777" w:rsidR="00D62ECA" w:rsidRPr="00D75ECB" w:rsidRDefault="00D62ECA" w:rsidP="00434678">
      <w:pPr>
        <w:pStyle w:val="Body"/>
        <w:numPr>
          <w:ilvl w:val="0"/>
          <w:numId w:val="136"/>
        </w:numPr>
      </w:pPr>
      <w:r w:rsidRPr="00D75ECB">
        <w:t>recognise the effort and success of team members</w:t>
      </w:r>
    </w:p>
    <w:p w14:paraId="53AD81F1" w14:textId="77777777" w:rsidR="00D62ECA" w:rsidRPr="00D75ECB" w:rsidRDefault="00D62ECA" w:rsidP="00434678">
      <w:pPr>
        <w:pStyle w:val="Body"/>
        <w:numPr>
          <w:ilvl w:val="0"/>
          <w:numId w:val="136"/>
        </w:numPr>
      </w:pPr>
      <w:r w:rsidRPr="00D75ECB">
        <w:t>learn from what you have achieved</w:t>
      </w:r>
    </w:p>
    <w:p w14:paraId="425EDBA8" w14:textId="77777777" w:rsidR="00D62ECA" w:rsidRPr="00D75ECB" w:rsidRDefault="00D62ECA" w:rsidP="00434678">
      <w:pPr>
        <w:pStyle w:val="Body"/>
        <w:numPr>
          <w:ilvl w:val="0"/>
          <w:numId w:val="136"/>
        </w:numPr>
      </w:pPr>
      <w:r w:rsidRPr="00D75ECB">
        <w:t>become a better team and better at working in teams</w:t>
      </w:r>
    </w:p>
    <w:p w14:paraId="4C1DA574" w14:textId="77777777" w:rsidR="00D62ECA" w:rsidRPr="00D75ECB" w:rsidRDefault="00D62ECA" w:rsidP="00434678">
      <w:pPr>
        <w:pStyle w:val="Body"/>
        <w:numPr>
          <w:ilvl w:val="0"/>
          <w:numId w:val="136"/>
        </w:numPr>
      </w:pPr>
      <w:r w:rsidRPr="00D75ECB">
        <w:t>look towards the future and other projects.</w:t>
      </w:r>
    </w:p>
    <w:p w14:paraId="286142C9" w14:textId="77777777" w:rsidR="00D62ECA" w:rsidRDefault="00D62ECA" w:rsidP="00D62ECA">
      <w:pPr>
        <w:pStyle w:val="Heading4"/>
      </w:pPr>
      <w:r>
        <w:t>Procedures for disbanding teams</w:t>
      </w:r>
    </w:p>
    <w:p w14:paraId="364BE539" w14:textId="77777777" w:rsidR="00D62ECA" w:rsidRDefault="00D62ECA" w:rsidP="00775003">
      <w:pPr>
        <w:pStyle w:val="Body"/>
      </w:pPr>
      <w:r>
        <w:t xml:space="preserve">You may have organisational policies and procedures to </w:t>
      </w:r>
      <w:r w:rsidRPr="001D2C8A">
        <w:rPr>
          <w:noProof/>
        </w:rPr>
        <w:t>follow</w:t>
      </w:r>
      <w:r>
        <w:rPr>
          <w:noProof/>
        </w:rPr>
        <w:t>,</w:t>
      </w:r>
      <w:r>
        <w:t xml:space="preserve"> and you should refer to these guidelines as organisational procedures will vary. The project manager, sponsor or steering committee may have a </w:t>
      </w:r>
      <w:r w:rsidRPr="001D2C8A">
        <w:rPr>
          <w:noProof/>
        </w:rPr>
        <w:t>responsibility</w:t>
      </w:r>
      <w:r>
        <w:t xml:space="preserve"> to disband the team; you should check whose role this is.</w:t>
      </w:r>
    </w:p>
    <w:p w14:paraId="18A58B22" w14:textId="77777777" w:rsidR="00D62ECA" w:rsidRDefault="00D62ECA" w:rsidP="00775003">
      <w:pPr>
        <w:pStyle w:val="Body"/>
      </w:pPr>
      <w:r>
        <w:t>Procedures may include:</w:t>
      </w:r>
    </w:p>
    <w:p w14:paraId="21D75F82" w14:textId="77777777" w:rsidR="00D62ECA" w:rsidRDefault="00D62ECA" w:rsidP="00434678">
      <w:pPr>
        <w:pStyle w:val="Body"/>
        <w:numPr>
          <w:ilvl w:val="0"/>
          <w:numId w:val="137"/>
        </w:numPr>
      </w:pPr>
      <w:r>
        <w:t>how to decide who to retain</w:t>
      </w:r>
    </w:p>
    <w:p w14:paraId="5E77D4FE" w14:textId="77777777" w:rsidR="00D62ECA" w:rsidRDefault="00D62ECA" w:rsidP="00434678">
      <w:pPr>
        <w:pStyle w:val="Body"/>
        <w:numPr>
          <w:ilvl w:val="0"/>
          <w:numId w:val="137"/>
        </w:numPr>
      </w:pPr>
      <w:r>
        <w:t xml:space="preserve">the process for retaining workers </w:t>
      </w:r>
    </w:p>
    <w:p w14:paraId="3632FB27" w14:textId="77777777" w:rsidR="00D62ECA" w:rsidRDefault="00D62ECA" w:rsidP="00434678">
      <w:pPr>
        <w:pStyle w:val="Body"/>
        <w:numPr>
          <w:ilvl w:val="0"/>
          <w:numId w:val="137"/>
        </w:numPr>
      </w:pPr>
      <w:r>
        <w:t>reassigning staff</w:t>
      </w:r>
    </w:p>
    <w:p w14:paraId="5CD9C9B4" w14:textId="77777777" w:rsidR="00D62ECA" w:rsidRDefault="00D62ECA" w:rsidP="00434678">
      <w:pPr>
        <w:pStyle w:val="Body"/>
        <w:numPr>
          <w:ilvl w:val="0"/>
          <w:numId w:val="137"/>
        </w:numPr>
      </w:pPr>
      <w:r>
        <w:t>how to tackle the financial ends of a project</w:t>
      </w:r>
    </w:p>
    <w:p w14:paraId="2A1BE39F" w14:textId="77777777" w:rsidR="00D62ECA" w:rsidRDefault="00D62ECA" w:rsidP="00434678">
      <w:pPr>
        <w:pStyle w:val="Body"/>
        <w:numPr>
          <w:ilvl w:val="0"/>
          <w:numId w:val="137"/>
        </w:numPr>
      </w:pPr>
      <w:r>
        <w:t xml:space="preserve">the structure of the formal conclusion. </w:t>
      </w:r>
    </w:p>
    <w:p w14:paraId="0AF80D74" w14:textId="77777777" w:rsidR="00D62ECA" w:rsidRDefault="00D62ECA" w:rsidP="00775003">
      <w:pPr>
        <w:pStyle w:val="Body"/>
      </w:pPr>
      <w:r>
        <w:t xml:space="preserve">It can be difficult to disband teams, especially if some workers are retained and not others. </w:t>
      </w:r>
    </w:p>
    <w:p w14:paraId="6928C194" w14:textId="77777777" w:rsidR="00D62ECA" w:rsidRDefault="00D62ECA" w:rsidP="00D62ECA">
      <w:pPr>
        <w:pStyle w:val="Heading4"/>
      </w:pPr>
      <w:r>
        <w:t>Retaining people for future work</w:t>
      </w:r>
    </w:p>
    <w:p w14:paraId="5B972B92" w14:textId="77777777" w:rsidR="00D62ECA" w:rsidRPr="00775003" w:rsidRDefault="00D62ECA" w:rsidP="00775003">
      <w:pPr>
        <w:pStyle w:val="Body"/>
      </w:pPr>
      <w:r w:rsidRPr="00775003">
        <w:t xml:space="preserve">Teams who are productive and work well together should be retained where possible and used for other projects. These types of teams that reflect the culture of the organisation can also help to set an example for others and can help teach the qualities that are most valued at the organisation. </w:t>
      </w:r>
    </w:p>
    <w:p w14:paraId="516F73F4" w14:textId="0A32C4CD" w:rsidR="00D62ECA" w:rsidRPr="00775003" w:rsidRDefault="00D62ECA" w:rsidP="00775003">
      <w:pPr>
        <w:pStyle w:val="Body"/>
      </w:pPr>
      <w:r w:rsidRPr="00775003">
        <w:t xml:space="preserve">You can also learn from the teams that work well and analyse why that might be. You should look at how teams communicate and collaborate on projects. What attitudes </w:t>
      </w:r>
      <w:r w:rsidR="005F46A0">
        <w:t>d</w:t>
      </w:r>
      <w:r w:rsidRPr="00775003">
        <w:t>o team members have? They may be results</w:t>
      </w:r>
      <w:r w:rsidR="005F46A0">
        <w:t>-</w:t>
      </w:r>
      <w:r w:rsidRPr="00775003">
        <w:t>driven, for example, empathetic, can handle conflict particularly well, etc.</w:t>
      </w:r>
    </w:p>
    <w:p w14:paraId="3BC03168" w14:textId="77777777" w:rsidR="00D62ECA" w:rsidRDefault="00D62ECA" w:rsidP="00D62ECA">
      <w:pPr>
        <w:pStyle w:val="Body"/>
        <w:rPr>
          <w:lang w:eastAsia="en-AU"/>
        </w:rPr>
      </w:pPr>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3DE593A6" w14:textId="77777777" w:rsidTr="00D62ECA">
        <w:trPr>
          <w:trHeight w:val="659"/>
        </w:trPr>
        <w:tc>
          <w:tcPr>
            <w:tcW w:w="992" w:type="dxa"/>
            <w:shd w:val="clear" w:color="auto" w:fill="F2F2F2" w:themeFill="background1" w:themeFillShade="F2"/>
            <w:vAlign w:val="center"/>
            <w:hideMark/>
          </w:tcPr>
          <w:p w14:paraId="3510B8E4" w14:textId="77777777" w:rsidR="00D62ECA" w:rsidRDefault="00D62ECA" w:rsidP="00D62ECA">
            <w:pPr>
              <w:spacing w:after="0" w:line="240" w:lineRule="auto"/>
              <w:jc w:val="center"/>
            </w:pPr>
            <w:r>
              <w:rPr>
                <w:noProof/>
                <w:lang w:eastAsia="en-AU"/>
              </w:rPr>
              <w:lastRenderedPageBreak/>
              <w:drawing>
                <wp:inline distT="0" distB="0" distL="0" distR="0" wp14:anchorId="2B5E269D" wp14:editId="55FC30AC">
                  <wp:extent cx="366395" cy="384810"/>
                  <wp:effectExtent l="0" t="0" r="0" b="0"/>
                  <wp:docPr id="26" name="Picture 26"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5D91D001"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07C1CB90" w14:textId="77777777" w:rsidR="00D62ECA" w:rsidRPr="00B2780C" w:rsidRDefault="00D62ECA" w:rsidP="00563DF9">
      <w:pPr>
        <w:pStyle w:val="Heading4"/>
      </w:pPr>
      <w:r w:rsidRPr="00B2780C">
        <w:t xml:space="preserve">Activity </w:t>
      </w:r>
      <w:r>
        <w:t>4.2</w:t>
      </w:r>
      <w:r w:rsidRPr="00B2780C">
        <w:t xml:space="preserve">: </w:t>
      </w:r>
      <w:r>
        <w:t>Staff transition</w:t>
      </w:r>
    </w:p>
    <w:p w14:paraId="30AAFACD" w14:textId="3AE0A72D" w:rsidR="00D62ECA" w:rsidRPr="00B2780C" w:rsidRDefault="005F46A0" w:rsidP="00775003">
      <w:pPr>
        <w:pStyle w:val="Body"/>
      </w:pPr>
      <w:r>
        <w:t>We w</w:t>
      </w:r>
      <w:r w:rsidR="00D62ECA">
        <w:t xml:space="preserve">ill </w:t>
      </w:r>
      <w:r w:rsidR="00D62ECA" w:rsidRPr="00D36CE5">
        <w:t>provide you with an opportunity</w:t>
      </w:r>
      <w:r>
        <w:t xml:space="preserve"> to</w:t>
      </w:r>
      <w:r w:rsidR="00D62ECA" w:rsidRPr="00D36CE5">
        <w:t xml:space="preserve"> identify how to ease the transition of staff involved in </w:t>
      </w:r>
      <w:r>
        <w:t xml:space="preserve">a </w:t>
      </w:r>
      <w:r w:rsidR="00D62ECA" w:rsidRPr="00D36CE5">
        <w:t>project to new roles or reassignment to previous roles.</w:t>
      </w:r>
    </w:p>
    <w:p w14:paraId="2A6459C0" w14:textId="77777777" w:rsidR="00D62ECA" w:rsidRDefault="00D62ECA" w:rsidP="00434678">
      <w:pPr>
        <w:pStyle w:val="ListNoActivity"/>
        <w:numPr>
          <w:ilvl w:val="0"/>
          <w:numId w:val="159"/>
        </w:numPr>
        <w:ind w:left="357" w:hanging="357"/>
      </w:pPr>
      <w:r>
        <w:t>How can you help to ease the transition of staff involved in a project to new roles or reassignment to previous roles?</w:t>
      </w:r>
    </w:p>
    <w:p w14:paraId="66D3D4F8" w14:textId="77777777" w:rsidR="00D62ECA" w:rsidRPr="00B2780C" w:rsidRDefault="00D62ECA" w:rsidP="00D05DC2">
      <w:pPr>
        <w:pStyle w:val="ListNoActivity"/>
        <w:numPr>
          <w:ilvl w:val="0"/>
          <w:numId w:val="0"/>
        </w:numPr>
        <w:ind w:left="357"/>
      </w:pPr>
      <w:r>
        <w:t>Present your answer in 100 words, and identify at least two different methods.</w:t>
      </w:r>
    </w:p>
    <w:p w14:paraId="679E0D1A" w14:textId="77777777" w:rsidR="00D62ECA" w:rsidRPr="00B2780C" w:rsidRDefault="00D62ECA" w:rsidP="0007248C">
      <w:pPr>
        <w:pStyle w:val="InputBoxLarge"/>
        <w:framePr w:h="8205" w:wrap="around" w:y="-1"/>
        <w:pBdr>
          <w:top w:val="single" w:sz="8" w:space="6" w:color="6260B8"/>
          <w:left w:val="single" w:sz="8" w:space="4" w:color="6260B8"/>
          <w:bottom w:val="single" w:sz="8" w:space="6" w:color="6260B8"/>
          <w:right w:val="single" w:sz="8" w:space="4" w:color="6260B8"/>
        </w:pBdr>
      </w:pPr>
    </w:p>
    <w:p w14:paraId="2C0FC4FC" w14:textId="77777777" w:rsidR="00D62ECA" w:rsidRDefault="00D62ECA" w:rsidP="00D62ECA">
      <w:pPr>
        <w:pStyle w:val="Body"/>
        <w:rPr>
          <w:lang w:eastAsia="en-AU"/>
        </w:rPr>
      </w:pPr>
      <w:r>
        <w:br w:type="page"/>
      </w:r>
    </w:p>
    <w:p w14:paraId="7404B942" w14:textId="77777777" w:rsidR="00D62ECA" w:rsidRDefault="00D62ECA" w:rsidP="00D62ECA">
      <w:pPr>
        <w:pStyle w:val="Heading2"/>
      </w:pPr>
      <w:bookmarkStart w:id="174" w:name="_Toc26193666"/>
      <w:r>
        <w:lastRenderedPageBreak/>
        <w:t xml:space="preserve">Complete project documentation and obtain necessary sign-offs for concluding </w:t>
      </w:r>
      <w:r w:rsidRPr="00A451FC">
        <w:t>project</w:t>
      </w:r>
      <w:bookmarkEnd w:id="174"/>
      <w:r w:rsidRPr="00B2780C">
        <w:t xml:space="preserve"> </w:t>
      </w:r>
    </w:p>
    <w:p w14:paraId="7443FE47" w14:textId="77777777" w:rsidR="00D62ECA" w:rsidRDefault="00D62ECA" w:rsidP="00D62ECA">
      <w:pPr>
        <w:pStyle w:val="Body"/>
      </w:pPr>
      <w:r>
        <w:t>By the end of this chapter the learner should be able to:</w:t>
      </w:r>
    </w:p>
    <w:p w14:paraId="6F7ED9CF" w14:textId="77777777" w:rsidR="00D62ECA" w:rsidRDefault="00D62ECA" w:rsidP="00434678">
      <w:pPr>
        <w:pStyle w:val="Body"/>
        <w:numPr>
          <w:ilvl w:val="0"/>
          <w:numId w:val="138"/>
        </w:numPr>
      </w:pPr>
      <w:r>
        <w:t>Complete a piece of documentation for a project.</w:t>
      </w:r>
    </w:p>
    <w:p w14:paraId="7076C951" w14:textId="77777777" w:rsidR="00D62ECA" w:rsidRDefault="00D62ECA" w:rsidP="00D62ECA">
      <w:pPr>
        <w:pStyle w:val="Heading3"/>
      </w:pPr>
      <w:bookmarkStart w:id="175" w:name="_Toc20742533"/>
      <w:r>
        <w:t>Completing documentation</w:t>
      </w:r>
      <w:bookmarkEnd w:id="175"/>
    </w:p>
    <w:p w14:paraId="181610A7" w14:textId="77777777" w:rsidR="00D62ECA" w:rsidRDefault="00D62ECA" w:rsidP="00D62ECA">
      <w:pPr>
        <w:pStyle w:val="Body"/>
      </w:pPr>
      <w:r>
        <w:t xml:space="preserve">All aspects and requirements in each stage must </w:t>
      </w:r>
      <w:r w:rsidRPr="001D2C8A">
        <w:rPr>
          <w:noProof/>
        </w:rPr>
        <w:t>be completed</w:t>
      </w:r>
      <w:r>
        <w:t>, and usually signed off by a delegated authority before the project can progress to the next stage.</w:t>
      </w:r>
    </w:p>
    <w:p w14:paraId="2189A39F" w14:textId="77777777" w:rsidR="00D62ECA" w:rsidRDefault="00D62ECA" w:rsidP="00D62ECA">
      <w:pPr>
        <w:pStyle w:val="Body"/>
      </w:pPr>
      <w:r>
        <w:t xml:space="preserve">What documentation needs to </w:t>
      </w:r>
      <w:r w:rsidRPr="001D2C8A">
        <w:rPr>
          <w:noProof/>
        </w:rPr>
        <w:t>be completed</w:t>
      </w:r>
      <w:r>
        <w:t xml:space="preserve"> by the conclusion </w:t>
      </w:r>
      <w:r>
        <w:rPr>
          <w:noProof/>
        </w:rPr>
        <w:t>of</w:t>
      </w:r>
      <w:r>
        <w:t xml:space="preserve"> the project will depend on the size </w:t>
      </w:r>
      <w:r>
        <w:rPr>
          <w:noProof/>
        </w:rPr>
        <w:t>o</w:t>
      </w:r>
      <w:r w:rsidRPr="00A451FC">
        <w:rPr>
          <w:noProof/>
        </w:rPr>
        <w:t>f</w:t>
      </w:r>
      <w:r>
        <w:t xml:space="preserve"> your project. You may not need to include everything from the following list if you are conducting a small project.</w:t>
      </w:r>
    </w:p>
    <w:p w14:paraId="3856D325" w14:textId="77777777" w:rsidR="00D62ECA" w:rsidRDefault="00D62ECA" w:rsidP="00D62ECA">
      <w:pPr>
        <w:pStyle w:val="Body"/>
      </w:pPr>
      <w:r>
        <w:t>Documentation which needs to be completed may include:</w:t>
      </w:r>
    </w:p>
    <w:p w14:paraId="75EEF7BF" w14:textId="77777777" w:rsidR="00D62ECA" w:rsidRDefault="00D62ECA" w:rsidP="00434678">
      <w:pPr>
        <w:pStyle w:val="Body"/>
        <w:numPr>
          <w:ilvl w:val="0"/>
          <w:numId w:val="138"/>
        </w:numPr>
      </w:pPr>
      <w:r>
        <w:t>project brief</w:t>
      </w:r>
    </w:p>
    <w:p w14:paraId="6BA35B43" w14:textId="77777777" w:rsidR="00D62ECA" w:rsidRDefault="00D62ECA" w:rsidP="00434678">
      <w:pPr>
        <w:pStyle w:val="Body"/>
        <w:numPr>
          <w:ilvl w:val="0"/>
          <w:numId w:val="138"/>
        </w:numPr>
      </w:pPr>
      <w:r>
        <w:t>issue list</w:t>
      </w:r>
    </w:p>
    <w:p w14:paraId="74F1035C" w14:textId="77777777" w:rsidR="00D62ECA" w:rsidRDefault="00D62ECA" w:rsidP="00434678">
      <w:pPr>
        <w:pStyle w:val="Body"/>
        <w:numPr>
          <w:ilvl w:val="0"/>
          <w:numId w:val="138"/>
        </w:numPr>
      </w:pPr>
      <w:r>
        <w:t>project schedule</w:t>
      </w:r>
    </w:p>
    <w:p w14:paraId="5D1AE186" w14:textId="77777777" w:rsidR="00D62ECA" w:rsidRDefault="00D62ECA" w:rsidP="00434678">
      <w:pPr>
        <w:pStyle w:val="Body"/>
        <w:numPr>
          <w:ilvl w:val="0"/>
          <w:numId w:val="138"/>
        </w:numPr>
      </w:pPr>
      <w:r>
        <w:t>project plan</w:t>
      </w:r>
    </w:p>
    <w:p w14:paraId="6B4AAA51" w14:textId="77777777" w:rsidR="00D62ECA" w:rsidRDefault="00D62ECA" w:rsidP="00434678">
      <w:pPr>
        <w:pStyle w:val="Body"/>
        <w:numPr>
          <w:ilvl w:val="0"/>
          <w:numId w:val="138"/>
        </w:numPr>
      </w:pPr>
      <w:r>
        <w:t>deployment plan</w:t>
      </w:r>
    </w:p>
    <w:p w14:paraId="2A74E10F" w14:textId="77777777" w:rsidR="00D62ECA" w:rsidRDefault="00D62ECA" w:rsidP="00434678">
      <w:pPr>
        <w:pStyle w:val="Body"/>
        <w:numPr>
          <w:ilvl w:val="0"/>
          <w:numId w:val="138"/>
        </w:numPr>
      </w:pPr>
      <w:r>
        <w:t>technical specification</w:t>
      </w:r>
    </w:p>
    <w:p w14:paraId="60EACB32" w14:textId="77777777" w:rsidR="00D62ECA" w:rsidRDefault="00D62ECA" w:rsidP="00434678">
      <w:pPr>
        <w:pStyle w:val="Body"/>
        <w:numPr>
          <w:ilvl w:val="0"/>
          <w:numId w:val="138"/>
        </w:numPr>
      </w:pPr>
      <w:r>
        <w:t>quality assessment plan</w:t>
      </w:r>
    </w:p>
    <w:p w14:paraId="2A8239B2" w14:textId="77777777" w:rsidR="00D62ECA" w:rsidRDefault="00D62ECA" w:rsidP="00434678">
      <w:pPr>
        <w:pStyle w:val="Body"/>
        <w:numPr>
          <w:ilvl w:val="0"/>
          <w:numId w:val="138"/>
        </w:numPr>
      </w:pPr>
      <w:r w:rsidRPr="003D4041">
        <w:rPr>
          <w:noProof/>
        </w:rPr>
        <w:t>change log</w:t>
      </w:r>
    </w:p>
    <w:p w14:paraId="60EC3728" w14:textId="77777777" w:rsidR="00D62ECA" w:rsidRDefault="00D62ECA" w:rsidP="00434678">
      <w:pPr>
        <w:pStyle w:val="Body"/>
        <w:numPr>
          <w:ilvl w:val="0"/>
          <w:numId w:val="138"/>
        </w:numPr>
      </w:pPr>
      <w:r>
        <w:t>communications plan.</w:t>
      </w:r>
    </w:p>
    <w:p w14:paraId="610CDD09" w14:textId="77777777" w:rsidR="00D62ECA" w:rsidRDefault="00D62ECA" w:rsidP="00D62ECA">
      <w:pPr>
        <w:pStyle w:val="Body"/>
      </w:pPr>
      <w:r>
        <w:t xml:space="preserve">The specific key requirements for stage completion </w:t>
      </w:r>
      <w:r w:rsidRPr="00A451FC">
        <w:rPr>
          <w:noProof/>
        </w:rPr>
        <w:t>within</w:t>
      </w:r>
      <w:r>
        <w:t xml:space="preserve"> your project will </w:t>
      </w:r>
      <w:r w:rsidRPr="001D2C8A">
        <w:rPr>
          <w:noProof/>
        </w:rPr>
        <w:t>be determined</w:t>
      </w:r>
      <w:r>
        <w:t xml:space="preserve"> by client expectations and the project objectives. These will vary the most </w:t>
      </w:r>
      <w:r>
        <w:rPr>
          <w:noProof/>
        </w:rPr>
        <w:t>from</w:t>
      </w:r>
      <w:r>
        <w:t xml:space="preserve"> one project to another in the execution and </w:t>
      </w:r>
      <w:r w:rsidRPr="00A451FC">
        <w:rPr>
          <w:noProof/>
        </w:rPr>
        <w:t>controlling</w:t>
      </w:r>
      <w:r>
        <w:t xml:space="preserve"> stages as project activity is unique to each project.</w:t>
      </w:r>
    </w:p>
    <w:p w14:paraId="45888480" w14:textId="77777777" w:rsidR="00D62ECA" w:rsidRDefault="00D62ECA" w:rsidP="00D62ECA">
      <w:r>
        <w:br w:type="page"/>
      </w:r>
    </w:p>
    <w:p w14:paraId="2150015D" w14:textId="77777777" w:rsidR="00D62ECA" w:rsidRDefault="00D62ECA" w:rsidP="00D62ECA">
      <w:pPr>
        <w:pStyle w:val="Body"/>
      </w:pPr>
      <w:r>
        <w:lastRenderedPageBreak/>
        <w:t xml:space="preserve">Generic key requirements </w:t>
      </w:r>
      <w:r>
        <w:rPr>
          <w:noProof/>
        </w:rPr>
        <w:t>for</w:t>
      </w:r>
      <w:r>
        <w:t xml:space="preserve"> the completion of the closing stage are:</w:t>
      </w:r>
    </w:p>
    <w:p w14:paraId="1550FE9E" w14:textId="77777777" w:rsidR="00D62ECA" w:rsidRDefault="00D62ECA" w:rsidP="00434678">
      <w:pPr>
        <w:pStyle w:val="Body"/>
        <w:numPr>
          <w:ilvl w:val="0"/>
          <w:numId w:val="139"/>
        </w:numPr>
      </w:pPr>
      <w:r>
        <w:t>Producing a closing report that includes:</w:t>
      </w:r>
    </w:p>
    <w:p w14:paraId="5F449EDB" w14:textId="77777777" w:rsidR="00D62ECA" w:rsidRPr="00D05DC2" w:rsidRDefault="00D62ECA" w:rsidP="00D62ECA">
      <w:pPr>
        <w:pStyle w:val="Bullets2"/>
        <w:rPr>
          <w:sz w:val="24"/>
        </w:rPr>
      </w:pPr>
      <w:r w:rsidRPr="00D05DC2">
        <w:rPr>
          <w:sz w:val="24"/>
        </w:rPr>
        <w:t>sign off</w:t>
      </w:r>
    </w:p>
    <w:p w14:paraId="668F1EE2" w14:textId="77777777" w:rsidR="00D62ECA" w:rsidRPr="00D05DC2" w:rsidRDefault="00D62ECA" w:rsidP="00D62ECA">
      <w:pPr>
        <w:pStyle w:val="Bullets2"/>
        <w:rPr>
          <w:sz w:val="24"/>
        </w:rPr>
      </w:pPr>
      <w:r w:rsidRPr="00D05DC2">
        <w:rPr>
          <w:sz w:val="24"/>
        </w:rPr>
        <w:t>budget analysis</w:t>
      </w:r>
    </w:p>
    <w:p w14:paraId="1BA0B073" w14:textId="77777777" w:rsidR="00D62ECA" w:rsidRPr="00D05DC2" w:rsidRDefault="00D62ECA" w:rsidP="00D62ECA">
      <w:pPr>
        <w:pStyle w:val="Bullets2"/>
        <w:rPr>
          <w:sz w:val="24"/>
        </w:rPr>
      </w:pPr>
      <w:r w:rsidRPr="00D05DC2">
        <w:rPr>
          <w:sz w:val="24"/>
        </w:rPr>
        <w:t>schedule analysis</w:t>
      </w:r>
    </w:p>
    <w:p w14:paraId="7E9DF847" w14:textId="77777777" w:rsidR="00D62ECA" w:rsidRPr="00D05DC2" w:rsidRDefault="00D62ECA" w:rsidP="00D62ECA">
      <w:pPr>
        <w:pStyle w:val="Bullets2"/>
        <w:rPr>
          <w:sz w:val="24"/>
        </w:rPr>
      </w:pPr>
      <w:r w:rsidRPr="00D05DC2">
        <w:rPr>
          <w:sz w:val="24"/>
        </w:rPr>
        <w:t>releasing project staff</w:t>
      </w:r>
    </w:p>
    <w:p w14:paraId="0D4AA718" w14:textId="77777777" w:rsidR="00D62ECA" w:rsidRPr="00D05DC2" w:rsidRDefault="00D62ECA" w:rsidP="00D62ECA">
      <w:pPr>
        <w:pStyle w:val="Bullets2"/>
        <w:rPr>
          <w:sz w:val="24"/>
        </w:rPr>
      </w:pPr>
      <w:r w:rsidRPr="00D05DC2">
        <w:rPr>
          <w:sz w:val="24"/>
        </w:rPr>
        <w:t>lessons learned from the project</w:t>
      </w:r>
    </w:p>
    <w:p w14:paraId="03F8FB65" w14:textId="77777777" w:rsidR="00D62ECA" w:rsidRPr="00D05DC2" w:rsidRDefault="00D62ECA" w:rsidP="00D62ECA">
      <w:pPr>
        <w:pStyle w:val="Bullets2"/>
        <w:rPr>
          <w:sz w:val="24"/>
        </w:rPr>
      </w:pPr>
      <w:r w:rsidRPr="00D05DC2">
        <w:rPr>
          <w:noProof/>
          <w:sz w:val="24"/>
        </w:rPr>
        <w:t>overall</w:t>
      </w:r>
      <w:r w:rsidRPr="00D05DC2">
        <w:rPr>
          <w:sz w:val="24"/>
        </w:rPr>
        <w:t xml:space="preserve"> outcome of the project</w:t>
      </w:r>
    </w:p>
    <w:p w14:paraId="01D10399" w14:textId="77777777" w:rsidR="00D62ECA" w:rsidRDefault="00D62ECA" w:rsidP="00434678">
      <w:pPr>
        <w:pStyle w:val="Body"/>
        <w:numPr>
          <w:ilvl w:val="0"/>
          <w:numId w:val="139"/>
        </w:numPr>
      </w:pPr>
      <w:r>
        <w:t xml:space="preserve">Redistribution of resources </w:t>
      </w:r>
      <w:r w:rsidRPr="001D2C8A">
        <w:rPr>
          <w:noProof/>
        </w:rPr>
        <w:t>and/or</w:t>
      </w:r>
      <w:r>
        <w:t xml:space="preserve"> equipment used in or leftover from the project.</w:t>
      </w:r>
    </w:p>
    <w:p w14:paraId="4A83B702" w14:textId="77777777" w:rsidR="00D62ECA" w:rsidRDefault="00D62ECA" w:rsidP="00434678">
      <w:pPr>
        <w:pStyle w:val="Body"/>
        <w:numPr>
          <w:ilvl w:val="0"/>
          <w:numId w:val="139"/>
        </w:numPr>
      </w:pPr>
      <w:r>
        <w:t>Completing any relevant administrative work for the project.</w:t>
      </w:r>
    </w:p>
    <w:p w14:paraId="3A10AAEF" w14:textId="77777777" w:rsidR="00D62ECA" w:rsidRDefault="00D62ECA" w:rsidP="00434678">
      <w:pPr>
        <w:pStyle w:val="Body"/>
        <w:numPr>
          <w:ilvl w:val="0"/>
          <w:numId w:val="139"/>
        </w:numPr>
      </w:pPr>
      <w:r>
        <w:t>Recording any next steps for the next or future projects.</w:t>
      </w:r>
    </w:p>
    <w:p w14:paraId="2C7A7030" w14:textId="77777777" w:rsidR="00D62ECA" w:rsidRDefault="00D62ECA" w:rsidP="00D62ECA">
      <w:pPr>
        <w:pStyle w:val="Body"/>
      </w:pPr>
      <w:r>
        <w:t xml:space="preserve">Logs and registers act as tools to record elements of a project. They may be necessary as part of an auditing process and make it easy for both internal and external audits to </w:t>
      </w:r>
      <w:r w:rsidRPr="001D2C8A">
        <w:rPr>
          <w:noProof/>
        </w:rPr>
        <w:t>be taken</w:t>
      </w:r>
      <w:r>
        <w:t xml:space="preserve">. There are many different logs and registers used </w:t>
      </w:r>
      <w:r>
        <w:rPr>
          <w:noProof/>
        </w:rPr>
        <w:t>i</w:t>
      </w:r>
      <w:r w:rsidRPr="00A451FC">
        <w:rPr>
          <w:noProof/>
        </w:rPr>
        <w:t>n</w:t>
      </w:r>
      <w:r>
        <w:t xml:space="preserve"> projects. </w:t>
      </w:r>
    </w:p>
    <w:p w14:paraId="702EA159" w14:textId="77777777" w:rsidR="00D62ECA" w:rsidRPr="00247283" w:rsidRDefault="00D62ECA" w:rsidP="00D62ECA">
      <w:pPr>
        <w:pStyle w:val="Body"/>
      </w:pPr>
      <w:r w:rsidRPr="00247283">
        <w:t xml:space="preserve">Project logs and registers may include: </w:t>
      </w:r>
    </w:p>
    <w:p w14:paraId="47F0D136" w14:textId="77777777" w:rsidR="00D62ECA" w:rsidRDefault="00D62ECA" w:rsidP="00434678">
      <w:pPr>
        <w:pStyle w:val="Body"/>
        <w:numPr>
          <w:ilvl w:val="0"/>
          <w:numId w:val="140"/>
        </w:numPr>
      </w:pPr>
      <w:r w:rsidRPr="003D4041">
        <w:rPr>
          <w:noProof/>
        </w:rPr>
        <w:t>change log</w:t>
      </w:r>
    </w:p>
    <w:p w14:paraId="7C96E472" w14:textId="77777777" w:rsidR="00D62ECA" w:rsidRDefault="00D62ECA" w:rsidP="00434678">
      <w:pPr>
        <w:pStyle w:val="Body"/>
        <w:numPr>
          <w:ilvl w:val="0"/>
          <w:numId w:val="140"/>
        </w:numPr>
      </w:pPr>
      <w:r>
        <w:t>correspondence log</w:t>
      </w:r>
    </w:p>
    <w:p w14:paraId="43C6F5D4" w14:textId="77777777" w:rsidR="00D62ECA" w:rsidRDefault="00D62ECA" w:rsidP="00434678">
      <w:pPr>
        <w:pStyle w:val="Body"/>
        <w:numPr>
          <w:ilvl w:val="0"/>
          <w:numId w:val="140"/>
        </w:numPr>
      </w:pPr>
      <w:r>
        <w:t>daily log</w:t>
      </w:r>
    </w:p>
    <w:p w14:paraId="42D1AF24" w14:textId="77777777" w:rsidR="00D62ECA" w:rsidRDefault="00D62ECA" w:rsidP="00434678">
      <w:pPr>
        <w:pStyle w:val="Body"/>
        <w:numPr>
          <w:ilvl w:val="0"/>
          <w:numId w:val="140"/>
        </w:numPr>
      </w:pPr>
      <w:r>
        <w:t>issues log</w:t>
      </w:r>
    </w:p>
    <w:p w14:paraId="0138CBDA" w14:textId="77777777" w:rsidR="00D62ECA" w:rsidRDefault="00D62ECA" w:rsidP="00434678">
      <w:pPr>
        <w:pStyle w:val="Body"/>
        <w:numPr>
          <w:ilvl w:val="0"/>
          <w:numId w:val="140"/>
        </w:numPr>
      </w:pPr>
      <w:r>
        <w:t>non-conformance log</w:t>
      </w:r>
    </w:p>
    <w:p w14:paraId="7AF12084" w14:textId="77777777" w:rsidR="00D62ECA" w:rsidRDefault="00D62ECA" w:rsidP="00434678">
      <w:pPr>
        <w:pStyle w:val="Body"/>
        <w:numPr>
          <w:ilvl w:val="0"/>
          <w:numId w:val="140"/>
        </w:numPr>
      </w:pPr>
      <w:r>
        <w:t>quality log</w:t>
      </w:r>
    </w:p>
    <w:p w14:paraId="0F795C3F" w14:textId="77777777" w:rsidR="00D62ECA" w:rsidRDefault="00D62ECA" w:rsidP="00434678">
      <w:pPr>
        <w:pStyle w:val="Body"/>
        <w:numPr>
          <w:ilvl w:val="0"/>
          <w:numId w:val="140"/>
        </w:numPr>
      </w:pPr>
      <w:r>
        <w:t>risk register</w:t>
      </w:r>
    </w:p>
    <w:p w14:paraId="3DD4984E" w14:textId="77777777" w:rsidR="00D62ECA" w:rsidRDefault="00D62ECA" w:rsidP="00434678">
      <w:pPr>
        <w:pStyle w:val="Body"/>
        <w:numPr>
          <w:ilvl w:val="0"/>
          <w:numId w:val="140"/>
        </w:numPr>
      </w:pPr>
      <w:r>
        <w:t>task completion log</w:t>
      </w:r>
    </w:p>
    <w:p w14:paraId="1FE3C3C0" w14:textId="77777777" w:rsidR="00D62ECA" w:rsidRDefault="00D62ECA" w:rsidP="00434678">
      <w:pPr>
        <w:pStyle w:val="Body"/>
        <w:numPr>
          <w:ilvl w:val="0"/>
          <w:numId w:val="140"/>
        </w:numPr>
      </w:pPr>
      <w:r>
        <w:t>version control log.</w:t>
      </w:r>
    </w:p>
    <w:p w14:paraId="7FD9674D" w14:textId="77777777" w:rsidR="00D62ECA" w:rsidRDefault="00D62ECA" w:rsidP="00D62ECA">
      <w:r>
        <w:br w:type="page"/>
      </w:r>
    </w:p>
    <w:p w14:paraId="525CEAE9" w14:textId="64ABFFFF" w:rsidR="00D62ECA" w:rsidRDefault="00D62ECA" w:rsidP="00D62ECA">
      <w:pPr>
        <w:pStyle w:val="Body"/>
      </w:pPr>
      <w:r w:rsidRPr="00247283">
        <w:lastRenderedPageBreak/>
        <w:t xml:space="preserve">These allow easy access to specific information about the project, for example, if you need to check the quality of something you can access the quality log. These logs will be accessible to everyone involved in the project and are therefore a great communication tool. Your organisation will have templates for the logs and registers which make them easy to use and understand. </w:t>
      </w:r>
    </w:p>
    <w:p w14:paraId="3588C5AF" w14:textId="77777777" w:rsidR="00775003" w:rsidRPr="00247283" w:rsidRDefault="00775003" w:rsidP="00D62ECA">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D62ECA" w14:paraId="18F4D7FB" w14:textId="77777777" w:rsidTr="00D62ECA">
        <w:trPr>
          <w:trHeight w:val="659"/>
        </w:trPr>
        <w:tc>
          <w:tcPr>
            <w:tcW w:w="992" w:type="dxa"/>
            <w:shd w:val="clear" w:color="auto" w:fill="F2F2F2" w:themeFill="background1" w:themeFillShade="F2"/>
            <w:vAlign w:val="center"/>
            <w:hideMark/>
          </w:tcPr>
          <w:p w14:paraId="13DC1117" w14:textId="77777777" w:rsidR="00D62ECA" w:rsidRDefault="00D62ECA" w:rsidP="00D62ECA">
            <w:pPr>
              <w:spacing w:after="0" w:line="240" w:lineRule="auto"/>
              <w:jc w:val="center"/>
            </w:pPr>
            <w:r>
              <w:rPr>
                <w:noProof/>
                <w:lang w:eastAsia="en-AU"/>
              </w:rPr>
              <w:drawing>
                <wp:inline distT="0" distB="0" distL="0" distR="0" wp14:anchorId="040E6778" wp14:editId="37A40B4F">
                  <wp:extent cx="366395" cy="384810"/>
                  <wp:effectExtent l="0" t="0" r="0" b="0"/>
                  <wp:docPr id="31" name="Picture 31"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7C886E1A" w14:textId="77777777" w:rsidR="00D62ECA" w:rsidRPr="00D303F6" w:rsidRDefault="00D62ECA" w:rsidP="00D62ECA">
            <w:pPr>
              <w:spacing w:after="0" w:line="240" w:lineRule="auto"/>
              <w:rPr>
                <w:color w:val="6260B8"/>
                <w:sz w:val="44"/>
                <w:szCs w:val="44"/>
              </w:rPr>
            </w:pPr>
            <w:r w:rsidRPr="00D303F6">
              <w:rPr>
                <w:color w:val="6260B8"/>
                <w:sz w:val="44"/>
                <w:szCs w:val="44"/>
              </w:rPr>
              <w:t>Practice activity</w:t>
            </w:r>
          </w:p>
        </w:tc>
      </w:tr>
    </w:tbl>
    <w:p w14:paraId="6BBD5AED" w14:textId="77777777" w:rsidR="00D62ECA" w:rsidRPr="00B2780C" w:rsidRDefault="00D62ECA" w:rsidP="00563DF9">
      <w:pPr>
        <w:pStyle w:val="Heading4"/>
      </w:pPr>
      <w:r w:rsidRPr="00B2780C">
        <w:t xml:space="preserve">Activity </w:t>
      </w:r>
      <w:r>
        <w:t>4.3</w:t>
      </w:r>
      <w:r w:rsidRPr="00B2780C">
        <w:t xml:space="preserve">: </w:t>
      </w:r>
      <w:r>
        <w:t>Project documentation</w:t>
      </w:r>
    </w:p>
    <w:p w14:paraId="5A56157B" w14:textId="3976E3DE" w:rsidR="00D62ECA" w:rsidRPr="00B2780C" w:rsidRDefault="00D62ECA" w:rsidP="00775003">
      <w:pPr>
        <w:pStyle w:val="Body"/>
      </w:pPr>
      <w:r>
        <w:t>This activity will</w:t>
      </w:r>
      <w:r w:rsidRPr="00834DFE">
        <w:t xml:space="preserve"> provide you with an opportunity</w:t>
      </w:r>
      <w:bookmarkStart w:id="176" w:name="_GoBack"/>
      <w:bookmarkEnd w:id="176"/>
      <w:r w:rsidRPr="00834DFE">
        <w:t xml:space="preserve"> to complete project documentation and obtain necessary sign-offs for concluding </w:t>
      </w:r>
      <w:r w:rsidR="005F46A0">
        <w:t xml:space="preserve">the </w:t>
      </w:r>
      <w:r w:rsidRPr="00834DFE">
        <w:t>project</w:t>
      </w:r>
      <w:r>
        <w:t>.</w:t>
      </w:r>
    </w:p>
    <w:p w14:paraId="3382F25E" w14:textId="77777777" w:rsidR="00D62ECA" w:rsidRPr="00B2780C" w:rsidRDefault="00D62ECA" w:rsidP="00434678">
      <w:pPr>
        <w:pStyle w:val="ListNoActivity"/>
        <w:numPr>
          <w:ilvl w:val="0"/>
          <w:numId w:val="143"/>
        </w:numPr>
        <w:ind w:left="357" w:hanging="357"/>
      </w:pPr>
      <w:r w:rsidRPr="00834DFE">
        <w:t>Complete a piece of documentation for a project. You can use a template provided by your instructor, or evidence from your workplace documentation. This activity can take place in a workplace environment or simulated setting. It will need to be observed by the trainer/assessor or third party</w:t>
      </w:r>
      <w:r>
        <w:t xml:space="preserve">. </w:t>
      </w:r>
    </w:p>
    <w:p w14:paraId="4198BC17" w14:textId="77777777" w:rsidR="00D62ECA" w:rsidRPr="00B2780C" w:rsidRDefault="00D62ECA" w:rsidP="0007248C">
      <w:pPr>
        <w:pStyle w:val="InputBoxLarge"/>
        <w:framePr w:h="6237" w:wrap="around" w:y="7"/>
        <w:pBdr>
          <w:top w:val="single" w:sz="8" w:space="6" w:color="6260B8"/>
          <w:left w:val="single" w:sz="8" w:space="4" w:color="6260B8"/>
          <w:bottom w:val="single" w:sz="8" w:space="6" w:color="6260B8"/>
          <w:right w:val="single" w:sz="8" w:space="4" w:color="6260B8"/>
        </w:pBdr>
      </w:pPr>
    </w:p>
    <w:p w14:paraId="729535AA" w14:textId="11184B62" w:rsidR="00AC3845" w:rsidRPr="004F5944" w:rsidRDefault="00AC3845" w:rsidP="00F37608">
      <w:pPr>
        <w:pStyle w:val="Body"/>
      </w:pPr>
      <w:r>
        <w:br w:type="page"/>
      </w:r>
    </w:p>
    <w:p w14:paraId="31C885D0" w14:textId="24A1F94C" w:rsidR="00B92813" w:rsidRDefault="00B92813"/>
    <w:p w14:paraId="74C258DF" w14:textId="77777777" w:rsidR="00B92813" w:rsidRDefault="00B92813" w:rsidP="00B92813">
      <w:pPr>
        <w:pStyle w:val="Body"/>
      </w:pPr>
    </w:p>
    <w:p w14:paraId="5ED85AD2" w14:textId="25BE8F24" w:rsidR="00B92813" w:rsidRDefault="00B92813" w:rsidP="00B92813">
      <w:pPr>
        <w:pStyle w:val="Sectionnumber"/>
      </w:pPr>
      <w:r>
        <w:rPr>
          <w:noProof/>
          <w:lang w:eastAsia="en-AU"/>
        </w:rPr>
        <mc:AlternateContent>
          <mc:Choice Requires="wpg">
            <w:drawing>
              <wp:anchor distT="0" distB="0" distL="114300" distR="114300" simplePos="0" relativeHeight="251658248" behindDoc="1" locked="0" layoutInCell="1" allowOverlap="1" wp14:anchorId="7325F5A7" wp14:editId="2666C9F2">
                <wp:simplePos x="0" y="0"/>
                <wp:positionH relativeFrom="margin">
                  <wp:posOffset>1883410</wp:posOffset>
                </wp:positionH>
                <wp:positionV relativeFrom="paragraph">
                  <wp:posOffset>1650365</wp:posOffset>
                </wp:positionV>
                <wp:extent cx="3876676" cy="3305175"/>
                <wp:effectExtent l="0" t="0" r="9525" b="9525"/>
                <wp:wrapNone/>
                <wp:docPr id="86" name="Group 86"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87" name="Rectangle 8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ectangle 8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ectangle 8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Rectangle 9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FE3F56" id="Group 86" o:spid="_x0000_s1026" alt="Title: Shape - Description:  " style="position:absolute;margin-left:148.3pt;margin-top:129.95pt;width:305.25pt;height:260.25pt;z-index:-2516582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">
                <v:rect id="Rectangle 8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" filled="f" stroked="f"/>
                <v:rect id="Rectangle 8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" filled="f" stroked="f"/>
                <v:rect id="Rectangle 8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" filled="f" stroked="f"/>
                <v:rect id="Rectangle 9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" filled="f" stroked="f"/>
                <w10:wrap anchorx="margin"/>
              </v:group>
            </w:pict>
          </mc:Fallback>
        </mc:AlternateContent>
      </w:r>
      <w:r w:rsidR="00AD729B">
        <w:t>Topic</w:t>
      </w:r>
      <w:r w:rsidR="00F547DF">
        <w:t xml:space="preserve"> </w:t>
      </w:r>
      <w:r w:rsidR="00980E7D">
        <w:t>5</w:t>
      </w:r>
    </w:p>
    <w:p w14:paraId="69379A2C" w14:textId="45B1A01A" w:rsidR="00B92813" w:rsidRDefault="0007248C" w:rsidP="00D05DC2">
      <w:pPr>
        <w:pStyle w:val="Body"/>
        <w:ind w:right="3402"/>
        <w:rPr>
          <w:rFonts w:eastAsiaTheme="minorEastAsia"/>
          <w:b/>
          <w:color w:val="000000" w:themeColor="text1"/>
          <w:spacing w:val="20"/>
          <w:sz w:val="66"/>
          <w:lang w:val="en-US" w:bidi="en-US"/>
        </w:rPr>
      </w:pPr>
      <w:r w:rsidRPr="0007248C">
        <w:rPr>
          <w:rFonts w:eastAsiaTheme="minorEastAsia"/>
          <w:b/>
          <w:color w:val="000000" w:themeColor="text1"/>
          <w:spacing w:val="20"/>
          <w:sz w:val="66"/>
          <w:lang w:bidi="en-US"/>
        </w:rPr>
        <w:t>Review project</w:t>
      </w:r>
      <w:r w:rsidR="00B92813">
        <w:rPr>
          <w:rFonts w:eastAsiaTheme="minorEastAsia"/>
          <w:b/>
          <w:color w:val="000000" w:themeColor="text1"/>
          <w:spacing w:val="20"/>
          <w:sz w:val="66"/>
          <w:lang w:val="en-US" w:bidi="en-US"/>
        </w:rPr>
        <w:br w:type="page"/>
      </w:r>
    </w:p>
    <w:p w14:paraId="70F922AB" w14:textId="53FDF2D8" w:rsidR="00D05DC2" w:rsidRDefault="00D05DC2" w:rsidP="0007248C">
      <w:pPr>
        <w:pStyle w:val="Heading1"/>
      </w:pPr>
      <w:bookmarkStart w:id="177" w:name="_Toc26193667"/>
      <w:bookmarkStart w:id="178" w:name="_Toc11228373"/>
      <w:r>
        <w:lastRenderedPageBreak/>
        <w:t xml:space="preserve">Topic </w:t>
      </w:r>
      <w:r w:rsidR="00980E7D">
        <w:t>5</w:t>
      </w:r>
      <w:r>
        <w:t>: Review project</w:t>
      </w:r>
      <w:bookmarkEnd w:id="177"/>
    </w:p>
    <w:p w14:paraId="490A4F9B" w14:textId="20E44A0A" w:rsidR="0007248C" w:rsidRPr="00B2780C" w:rsidRDefault="0007248C" w:rsidP="00D05DC2">
      <w:pPr>
        <w:pStyle w:val="Heading2"/>
      </w:pPr>
      <w:bookmarkStart w:id="179" w:name="_Toc26193668"/>
      <w:r w:rsidRPr="00B2780C">
        <w:t>Overview</w:t>
      </w:r>
      <w:bookmarkEnd w:id="178"/>
      <w:bookmarkEnd w:id="179"/>
    </w:p>
    <w:p w14:paraId="2B9CB923" w14:textId="77777777" w:rsidR="0007248C" w:rsidRPr="00B2780C" w:rsidRDefault="0007248C" w:rsidP="0007248C">
      <w:pPr>
        <w:pStyle w:val="Body"/>
      </w:pPr>
      <w:r w:rsidRPr="00B2780C">
        <w:t xml:space="preserve">In this topic you will learn </w:t>
      </w:r>
      <w:r>
        <w:t>how to</w:t>
      </w:r>
      <w:r w:rsidRPr="00B2780C">
        <w:t>:</w:t>
      </w:r>
    </w:p>
    <w:p w14:paraId="367746A9" w14:textId="77777777" w:rsidR="0007248C" w:rsidRDefault="0007248C" w:rsidP="0007248C">
      <w:pPr>
        <w:pStyle w:val="Body"/>
        <w:rPr>
          <w:lang w:eastAsia="en-AU"/>
        </w:rPr>
      </w:pPr>
      <w:r>
        <w:rPr>
          <w:lang w:eastAsia="en-AU"/>
        </w:rPr>
        <w:t xml:space="preserve">5.1. </w:t>
      </w:r>
      <w:r>
        <w:rPr>
          <w:lang w:eastAsia="en-AU"/>
        </w:rPr>
        <w:tab/>
        <w:t>Review project outcomes and processes against the project scope and plan</w:t>
      </w:r>
    </w:p>
    <w:p w14:paraId="18DE9E29" w14:textId="77777777" w:rsidR="0007248C" w:rsidRDefault="0007248C" w:rsidP="0007248C">
      <w:pPr>
        <w:pStyle w:val="Body"/>
        <w:rPr>
          <w:lang w:eastAsia="en-AU"/>
        </w:rPr>
      </w:pPr>
      <w:r>
        <w:rPr>
          <w:lang w:eastAsia="en-AU"/>
        </w:rPr>
        <w:t xml:space="preserve">5.2. </w:t>
      </w:r>
      <w:r>
        <w:rPr>
          <w:lang w:eastAsia="en-AU"/>
        </w:rPr>
        <w:tab/>
        <w:t>Involve team members in the project review</w:t>
      </w:r>
    </w:p>
    <w:p w14:paraId="2F66396D" w14:textId="77777777" w:rsidR="0007248C" w:rsidRDefault="0007248C" w:rsidP="0007248C">
      <w:pPr>
        <w:pStyle w:val="Body"/>
        <w:rPr>
          <w:lang w:eastAsia="en-AU"/>
        </w:rPr>
      </w:pPr>
      <w:r>
        <w:rPr>
          <w:lang w:eastAsia="en-AU"/>
        </w:rPr>
        <w:t>5.3.</w:t>
      </w:r>
      <w:r>
        <w:rPr>
          <w:lang w:eastAsia="en-AU"/>
        </w:rPr>
        <w:tab/>
        <w:t>Document lessons learned from the project and report within the organisation</w:t>
      </w:r>
    </w:p>
    <w:p w14:paraId="7EE15BAD" w14:textId="77777777" w:rsidR="0007248C" w:rsidRPr="00B2780C" w:rsidRDefault="0007248C" w:rsidP="0007248C">
      <w:pPr>
        <w:pStyle w:val="Body"/>
      </w:pPr>
      <w:r w:rsidRPr="00B2780C">
        <w:t>The activities throughout this resource will assist you in your learning. These activities do not form a part of your final assessment however they will contribute to your understanding of the topic area.</w:t>
      </w:r>
    </w:p>
    <w:p w14:paraId="23D0CCDA" w14:textId="77777777" w:rsidR="0007248C" w:rsidRPr="00B2780C" w:rsidRDefault="0007248C" w:rsidP="0007248C">
      <w:pPr>
        <w:pStyle w:val="Heading2"/>
      </w:pPr>
      <w:bookmarkStart w:id="180" w:name="_Toc26193669"/>
      <w:r>
        <w:t>Review project outcomes and processes against the project scope and plan</w:t>
      </w:r>
      <w:bookmarkEnd w:id="180"/>
    </w:p>
    <w:p w14:paraId="1C4F80E5" w14:textId="77777777" w:rsidR="0007248C" w:rsidRDefault="0007248C" w:rsidP="0007248C">
      <w:pPr>
        <w:pStyle w:val="Body"/>
      </w:pPr>
      <w:r>
        <w:t>By the end of this chapter the learner should be able to:</w:t>
      </w:r>
    </w:p>
    <w:p w14:paraId="31107F6C" w14:textId="77777777" w:rsidR="0007248C" w:rsidRPr="009E3D98" w:rsidRDefault="0007248C" w:rsidP="00434678">
      <w:pPr>
        <w:pStyle w:val="Body"/>
        <w:numPr>
          <w:ilvl w:val="0"/>
          <w:numId w:val="144"/>
        </w:numPr>
      </w:pPr>
      <w:r w:rsidRPr="009E3D98">
        <w:t>Identify what an outcomes evaluation should state.</w:t>
      </w:r>
    </w:p>
    <w:p w14:paraId="60F52ED8" w14:textId="77777777" w:rsidR="0007248C" w:rsidRDefault="0007248C" w:rsidP="0007248C">
      <w:pPr>
        <w:pStyle w:val="Heading3"/>
      </w:pPr>
      <w:bookmarkStart w:id="181" w:name="_Toc20742537"/>
      <w:r>
        <w:t>Reviewing project outcomes</w:t>
      </w:r>
      <w:bookmarkEnd w:id="181"/>
    </w:p>
    <w:p w14:paraId="391301CA" w14:textId="77777777" w:rsidR="0007248C" w:rsidRDefault="0007248C" w:rsidP="0007248C">
      <w:pPr>
        <w:pStyle w:val="Body"/>
      </w:pPr>
      <w:r>
        <w:t xml:space="preserve">At the end of every </w:t>
      </w:r>
      <w:r w:rsidRPr="001D2C8A">
        <w:rPr>
          <w:noProof/>
        </w:rPr>
        <w:t>project</w:t>
      </w:r>
      <w:r>
        <w:rPr>
          <w:noProof/>
        </w:rPr>
        <w:t>,</w:t>
      </w:r>
      <w:r>
        <w:t xml:space="preserve"> it is important to spend time reviewing, evaluating and assessing how successful and effective each aspect of the project has been </w:t>
      </w:r>
      <w:r w:rsidRPr="001D2C8A">
        <w:rPr>
          <w:noProof/>
        </w:rPr>
        <w:t>in order to</w:t>
      </w:r>
      <w:r>
        <w:t xml:space="preserve"> identify areas of improvement for future projects. </w:t>
      </w:r>
    </w:p>
    <w:p w14:paraId="29387CC0" w14:textId="77777777" w:rsidR="0007248C" w:rsidRDefault="0007248C" w:rsidP="0007248C">
      <w:pPr>
        <w:pStyle w:val="Body"/>
      </w:pPr>
      <w:r>
        <w:t>Project review assessments may include:</w:t>
      </w:r>
    </w:p>
    <w:p w14:paraId="77168778" w14:textId="77777777" w:rsidR="0007248C" w:rsidRDefault="0007248C" w:rsidP="00434678">
      <w:pPr>
        <w:pStyle w:val="Body"/>
        <w:numPr>
          <w:ilvl w:val="0"/>
          <w:numId w:val="144"/>
        </w:numPr>
      </w:pPr>
      <w:r>
        <w:t>Benefits realisation review</w:t>
      </w:r>
    </w:p>
    <w:p w14:paraId="36580FDD" w14:textId="77777777" w:rsidR="0007248C" w:rsidRDefault="0007248C" w:rsidP="00434678">
      <w:pPr>
        <w:pStyle w:val="Body"/>
        <w:numPr>
          <w:ilvl w:val="0"/>
          <w:numId w:val="144"/>
        </w:numPr>
      </w:pPr>
      <w:r>
        <w:t>Outcomes evaluation</w:t>
      </w:r>
    </w:p>
    <w:p w14:paraId="6B656221" w14:textId="77777777" w:rsidR="0007248C" w:rsidRDefault="0007248C" w:rsidP="00434678">
      <w:pPr>
        <w:pStyle w:val="Body"/>
        <w:numPr>
          <w:ilvl w:val="0"/>
          <w:numId w:val="144"/>
        </w:numPr>
      </w:pPr>
      <w:r>
        <w:t>Post-implementation review</w:t>
      </w:r>
    </w:p>
    <w:p w14:paraId="2B728BD1" w14:textId="77777777" w:rsidR="0007248C" w:rsidRDefault="0007248C" w:rsidP="00434678">
      <w:pPr>
        <w:pStyle w:val="Body"/>
        <w:numPr>
          <w:ilvl w:val="0"/>
          <w:numId w:val="144"/>
        </w:numPr>
      </w:pPr>
      <w:r>
        <w:t>Project lessons learned.</w:t>
      </w:r>
    </w:p>
    <w:p w14:paraId="041A9AE7" w14:textId="3BA87AA0" w:rsidR="00DC67BB" w:rsidRDefault="0007248C" w:rsidP="00D05DC2">
      <w:pPr>
        <w:pStyle w:val="Body"/>
      </w:pPr>
      <w:r>
        <w:t xml:space="preserve">Benefits do not just happen as soon as the project </w:t>
      </w:r>
      <w:r w:rsidRPr="001D2C8A">
        <w:rPr>
          <w:noProof/>
        </w:rPr>
        <w:t>is finished</w:t>
      </w:r>
      <w:r>
        <w:t xml:space="preserve">. Time should </w:t>
      </w:r>
      <w:r w:rsidRPr="001D2C8A">
        <w:rPr>
          <w:noProof/>
        </w:rPr>
        <w:t>be invested</w:t>
      </w:r>
      <w:r>
        <w:t xml:space="preserve"> in embedding the procedures and practices that will lead to </w:t>
      </w:r>
      <w:r w:rsidR="005F46A0">
        <w:t xml:space="preserve">a </w:t>
      </w:r>
      <w:r w:rsidRPr="00A451FC">
        <w:rPr>
          <w:noProof/>
        </w:rPr>
        <w:t>full</w:t>
      </w:r>
      <w:r>
        <w:t xml:space="preserve"> realisation of benefits. The true benefits may not </w:t>
      </w:r>
      <w:r w:rsidRPr="001D2C8A">
        <w:rPr>
          <w:noProof/>
        </w:rPr>
        <w:t>be seen</w:t>
      </w:r>
      <w:r>
        <w:t xml:space="preserve"> for five years after completion of the project. For example, in a landscape gardening project, you would not expect the gardener to </w:t>
      </w:r>
      <w:r w:rsidR="00AD7B9B">
        <w:t>renovate</w:t>
      </w:r>
      <w:r>
        <w:t xml:space="preserve"> and prepare the land, plant seeds, bulbs and saplings and then leave them to bloom alone without any </w:t>
      </w:r>
      <w:r w:rsidRPr="001D2C8A">
        <w:rPr>
          <w:noProof/>
        </w:rPr>
        <w:t>aftercare</w:t>
      </w:r>
      <w:r>
        <w:t xml:space="preserve"> and cultivation. The same </w:t>
      </w:r>
      <w:r w:rsidRPr="001D2C8A">
        <w:rPr>
          <w:noProof/>
        </w:rPr>
        <w:t>principle</w:t>
      </w:r>
      <w:r>
        <w:t xml:space="preserve"> applies to all projects.</w:t>
      </w:r>
      <w:r w:rsidR="00DC67BB">
        <w:br w:type="page"/>
      </w:r>
    </w:p>
    <w:p w14:paraId="6A797AA2" w14:textId="3F503C00" w:rsidR="0007248C" w:rsidRDefault="0007248C" w:rsidP="0007248C">
      <w:pPr>
        <w:pStyle w:val="Body"/>
      </w:pPr>
      <w:r>
        <w:lastRenderedPageBreak/>
        <w:t>Benefits realisation includes:</w:t>
      </w:r>
    </w:p>
    <w:p w14:paraId="51628353" w14:textId="77777777" w:rsidR="0007248C" w:rsidRDefault="0007248C" w:rsidP="00434678">
      <w:pPr>
        <w:pStyle w:val="Body"/>
        <w:numPr>
          <w:ilvl w:val="0"/>
          <w:numId w:val="145"/>
        </w:numPr>
      </w:pPr>
      <w:r>
        <w:t>Delivering training</w:t>
      </w:r>
    </w:p>
    <w:p w14:paraId="4B54E543" w14:textId="77777777" w:rsidR="0007248C" w:rsidRDefault="0007248C" w:rsidP="00434678">
      <w:pPr>
        <w:pStyle w:val="Body"/>
        <w:numPr>
          <w:ilvl w:val="0"/>
          <w:numId w:val="145"/>
        </w:numPr>
      </w:pPr>
      <w:r>
        <w:t>Carrying out demonstrations</w:t>
      </w:r>
    </w:p>
    <w:p w14:paraId="12EC1A94" w14:textId="77777777" w:rsidR="0007248C" w:rsidRDefault="0007248C" w:rsidP="00434678">
      <w:pPr>
        <w:pStyle w:val="Body"/>
        <w:numPr>
          <w:ilvl w:val="0"/>
          <w:numId w:val="145"/>
        </w:numPr>
      </w:pPr>
      <w:r>
        <w:t>Preparing training manuals</w:t>
      </w:r>
    </w:p>
    <w:p w14:paraId="06C44E13" w14:textId="77777777" w:rsidR="0007248C" w:rsidRDefault="0007248C" w:rsidP="00434678">
      <w:pPr>
        <w:pStyle w:val="Body"/>
        <w:numPr>
          <w:ilvl w:val="0"/>
          <w:numId w:val="145"/>
        </w:numPr>
      </w:pPr>
      <w:r>
        <w:t xml:space="preserve">Providing help desks and </w:t>
      </w:r>
      <w:r w:rsidRPr="001D2C8A">
        <w:rPr>
          <w:noProof/>
        </w:rPr>
        <w:t>troubleshooting</w:t>
      </w:r>
    </w:p>
    <w:p w14:paraId="33F3EC1F" w14:textId="77777777" w:rsidR="0007248C" w:rsidRDefault="0007248C" w:rsidP="00434678">
      <w:pPr>
        <w:pStyle w:val="Body"/>
        <w:numPr>
          <w:ilvl w:val="0"/>
          <w:numId w:val="145"/>
        </w:numPr>
      </w:pPr>
      <w:r>
        <w:t>Soliciting feedback from employees and the client</w:t>
      </w:r>
    </w:p>
    <w:p w14:paraId="2FB62419" w14:textId="77777777" w:rsidR="0007248C" w:rsidRDefault="0007248C" w:rsidP="00434678">
      <w:pPr>
        <w:pStyle w:val="Body"/>
        <w:numPr>
          <w:ilvl w:val="0"/>
          <w:numId w:val="145"/>
        </w:numPr>
      </w:pPr>
      <w:r>
        <w:t xml:space="preserve">Making changes to the project after it has </w:t>
      </w:r>
      <w:r w:rsidRPr="001D2C8A">
        <w:rPr>
          <w:noProof/>
        </w:rPr>
        <w:t>been completed</w:t>
      </w:r>
      <w:r>
        <w:t>.</w:t>
      </w:r>
    </w:p>
    <w:p w14:paraId="7993ADD1" w14:textId="77777777" w:rsidR="0007248C" w:rsidRPr="00B2780C" w:rsidRDefault="0007248C" w:rsidP="0007248C">
      <w:pPr>
        <w:pStyle w:val="Body"/>
      </w:pPr>
      <w:r>
        <w:t>Benefits realisation may not take place immediately after the completion of the project. It might not occur until six months after the project implementation review to allow the project time to establish itself.</w:t>
      </w:r>
    </w:p>
    <w:p w14:paraId="318029DB" w14:textId="77777777" w:rsidR="0007248C" w:rsidRDefault="0007248C" w:rsidP="0007248C">
      <w:pPr>
        <w:pStyle w:val="Body"/>
      </w:pPr>
      <w:r>
        <w:t>The benefits realisation review may include the following:</w:t>
      </w:r>
    </w:p>
    <w:p w14:paraId="1CD28503" w14:textId="77777777" w:rsidR="0007248C" w:rsidRPr="008B4DEB" w:rsidRDefault="0007248C" w:rsidP="00434678">
      <w:pPr>
        <w:pStyle w:val="Body"/>
        <w:numPr>
          <w:ilvl w:val="0"/>
          <w:numId w:val="146"/>
        </w:numPr>
      </w:pPr>
      <w:r w:rsidRPr="008B4DEB">
        <w:t>Purpose of the review – to determine whether the expected benefits of the project have been realised and whether any issues or problems have occurred</w:t>
      </w:r>
      <w:r>
        <w:t>.</w:t>
      </w:r>
    </w:p>
    <w:p w14:paraId="53457E62" w14:textId="77777777" w:rsidR="0007248C" w:rsidRPr="008B4DEB" w:rsidRDefault="0007248C" w:rsidP="00434678">
      <w:pPr>
        <w:pStyle w:val="Body"/>
        <w:numPr>
          <w:ilvl w:val="0"/>
          <w:numId w:val="146"/>
        </w:numPr>
      </w:pPr>
      <w:r w:rsidRPr="008B4DEB">
        <w:t>Expected benefits that were documented in the original business case and project initiation document</w:t>
      </w:r>
      <w:r>
        <w:t>.</w:t>
      </w:r>
    </w:p>
    <w:p w14:paraId="2C0E5B95" w14:textId="77777777" w:rsidR="0007248C" w:rsidRPr="008B4DEB" w:rsidRDefault="0007248C" w:rsidP="00434678">
      <w:pPr>
        <w:pStyle w:val="Body"/>
        <w:numPr>
          <w:ilvl w:val="0"/>
          <w:numId w:val="146"/>
        </w:numPr>
      </w:pPr>
      <w:r w:rsidRPr="008B4DEB">
        <w:t>How the benefits have been measured</w:t>
      </w:r>
      <w:r>
        <w:t>?</w:t>
      </w:r>
    </w:p>
    <w:p w14:paraId="3DDC1EC6" w14:textId="77777777" w:rsidR="0007248C" w:rsidRPr="008B4DEB" w:rsidRDefault="0007248C" w:rsidP="00434678">
      <w:pPr>
        <w:pStyle w:val="Body"/>
        <w:numPr>
          <w:ilvl w:val="0"/>
          <w:numId w:val="146"/>
        </w:numPr>
      </w:pPr>
      <w:r w:rsidRPr="008B4DEB">
        <w:t>Resources used in benefit realisation – what support has been implemented since the completion of the project?</w:t>
      </w:r>
    </w:p>
    <w:p w14:paraId="40955BE2" w14:textId="77777777" w:rsidR="0007248C" w:rsidRPr="008B4DEB" w:rsidRDefault="0007248C" w:rsidP="00434678">
      <w:pPr>
        <w:pStyle w:val="Body"/>
        <w:numPr>
          <w:ilvl w:val="0"/>
          <w:numId w:val="146"/>
        </w:numPr>
      </w:pPr>
      <w:r w:rsidRPr="008B4DEB">
        <w:t>Resources required to complete the review</w:t>
      </w:r>
      <w:r>
        <w:t>.</w:t>
      </w:r>
    </w:p>
    <w:p w14:paraId="3CF2D1A8" w14:textId="77777777" w:rsidR="0007248C" w:rsidRPr="008B4DEB" w:rsidRDefault="0007248C" w:rsidP="00434678">
      <w:pPr>
        <w:pStyle w:val="Body"/>
        <w:numPr>
          <w:ilvl w:val="0"/>
          <w:numId w:val="146"/>
        </w:numPr>
      </w:pPr>
      <w:r w:rsidRPr="008B4DEB">
        <w:t>Actual benefits realised after project handover:</w:t>
      </w:r>
    </w:p>
    <w:p w14:paraId="4A61EABB" w14:textId="77777777" w:rsidR="0007248C" w:rsidRPr="00775003" w:rsidRDefault="0007248C" w:rsidP="0007248C">
      <w:pPr>
        <w:pStyle w:val="Bullets2"/>
        <w:rPr>
          <w:sz w:val="24"/>
        </w:rPr>
      </w:pPr>
      <w:r w:rsidRPr="00775003">
        <w:rPr>
          <w:sz w:val="24"/>
        </w:rPr>
        <w:t>do they meet the expected benefits, if not, how far off are they?</w:t>
      </w:r>
    </w:p>
    <w:p w14:paraId="2976D377" w14:textId="5E1CA875" w:rsidR="0007248C" w:rsidRPr="00775003" w:rsidRDefault="0007248C" w:rsidP="0007248C">
      <w:pPr>
        <w:pStyle w:val="Bullets2"/>
        <w:rPr>
          <w:sz w:val="24"/>
        </w:rPr>
      </w:pPr>
      <w:r w:rsidRPr="00775003">
        <w:rPr>
          <w:sz w:val="24"/>
        </w:rPr>
        <w:t xml:space="preserve">are they different </w:t>
      </w:r>
      <w:r w:rsidR="005F46A0">
        <w:rPr>
          <w:sz w:val="24"/>
        </w:rPr>
        <w:t>from</w:t>
      </w:r>
      <w:r w:rsidRPr="00775003">
        <w:rPr>
          <w:sz w:val="24"/>
        </w:rPr>
        <w:t xml:space="preserve"> the expected benefits?</w:t>
      </w:r>
    </w:p>
    <w:p w14:paraId="4E9B334D" w14:textId="77777777" w:rsidR="0007248C" w:rsidRPr="00775003" w:rsidRDefault="0007248C" w:rsidP="0007248C">
      <w:pPr>
        <w:pStyle w:val="Bullets2"/>
        <w:rPr>
          <w:sz w:val="24"/>
        </w:rPr>
      </w:pPr>
      <w:r w:rsidRPr="00775003">
        <w:rPr>
          <w:sz w:val="24"/>
        </w:rPr>
        <w:t>are there more benefits than expected?</w:t>
      </w:r>
    </w:p>
    <w:p w14:paraId="330BFE38" w14:textId="77777777" w:rsidR="0007248C" w:rsidRPr="00775003" w:rsidRDefault="0007248C" w:rsidP="0007248C">
      <w:pPr>
        <w:pStyle w:val="Bullets2"/>
        <w:rPr>
          <w:sz w:val="24"/>
        </w:rPr>
      </w:pPr>
      <w:r w:rsidRPr="00775003">
        <w:rPr>
          <w:sz w:val="24"/>
        </w:rPr>
        <w:t>were the benefits realised faster than expected?</w:t>
      </w:r>
    </w:p>
    <w:p w14:paraId="6E247DBD" w14:textId="77777777" w:rsidR="0007248C" w:rsidRPr="00775003" w:rsidRDefault="0007248C" w:rsidP="0007248C">
      <w:pPr>
        <w:pStyle w:val="Bullets2"/>
        <w:rPr>
          <w:sz w:val="24"/>
        </w:rPr>
      </w:pPr>
      <w:r w:rsidRPr="00775003">
        <w:rPr>
          <w:sz w:val="24"/>
        </w:rPr>
        <w:t>are there further benefits to be made?</w:t>
      </w:r>
    </w:p>
    <w:p w14:paraId="08F89BDF" w14:textId="77777777" w:rsidR="0007248C" w:rsidRPr="00775003" w:rsidRDefault="0007248C" w:rsidP="0007248C">
      <w:pPr>
        <w:pStyle w:val="Bullets2"/>
        <w:rPr>
          <w:sz w:val="24"/>
        </w:rPr>
      </w:pPr>
      <w:r w:rsidRPr="00775003">
        <w:rPr>
          <w:sz w:val="24"/>
        </w:rPr>
        <w:t>do changes need to be made to the support structure in order to realise benefits and if so, is this cost-effective?</w:t>
      </w:r>
    </w:p>
    <w:p w14:paraId="4480762E" w14:textId="77777777" w:rsidR="0007248C" w:rsidRPr="00775003" w:rsidRDefault="0007248C" w:rsidP="00434678">
      <w:pPr>
        <w:pStyle w:val="Bullets"/>
        <w:numPr>
          <w:ilvl w:val="0"/>
          <w:numId w:val="147"/>
        </w:numPr>
        <w:rPr>
          <w:sz w:val="24"/>
        </w:rPr>
      </w:pPr>
      <w:r w:rsidRPr="00775003">
        <w:rPr>
          <w:sz w:val="24"/>
        </w:rPr>
        <w:t>What non-benefits have been realised and what problems have they caused?</w:t>
      </w:r>
    </w:p>
    <w:p w14:paraId="0F429715" w14:textId="77777777" w:rsidR="0007248C" w:rsidRPr="008B4DEB" w:rsidRDefault="0007248C" w:rsidP="0007248C">
      <w:pPr>
        <w:pStyle w:val="Heading3"/>
      </w:pPr>
      <w:bookmarkStart w:id="182" w:name="_Toc418505293"/>
      <w:bookmarkStart w:id="183" w:name="_Toc20742538"/>
      <w:r>
        <w:lastRenderedPageBreak/>
        <w:t>Outcomes evaluation</w:t>
      </w:r>
      <w:bookmarkEnd w:id="182"/>
      <w:bookmarkEnd w:id="183"/>
    </w:p>
    <w:p w14:paraId="08AAC857" w14:textId="77777777" w:rsidR="0007248C" w:rsidRDefault="0007248C" w:rsidP="00775003">
      <w:pPr>
        <w:pStyle w:val="Body"/>
      </w:pPr>
      <w:r>
        <w:t>The outcomes evaluation will be very similar to the benefits realisation review as outcomes are very similar to benefits. Outcomes and benefits are the result of your work within the project and directly related to the project objectives.</w:t>
      </w:r>
    </w:p>
    <w:p w14:paraId="603C938D" w14:textId="77777777" w:rsidR="0007248C" w:rsidRDefault="0007248C" w:rsidP="00775003">
      <w:pPr>
        <w:pStyle w:val="Body"/>
      </w:pPr>
      <w:r>
        <w:t>The outcomes evaluation may state:</w:t>
      </w:r>
    </w:p>
    <w:p w14:paraId="0EF56EE1" w14:textId="77777777" w:rsidR="0007248C" w:rsidRPr="008B4DEB" w:rsidRDefault="0007248C" w:rsidP="00434678">
      <w:pPr>
        <w:pStyle w:val="Body"/>
        <w:numPr>
          <w:ilvl w:val="0"/>
          <w:numId w:val="148"/>
        </w:numPr>
      </w:pPr>
      <w:r w:rsidRPr="008B4DEB">
        <w:t>Expected and agreed project outcomes set out at the beginning of the project, short and long-term</w:t>
      </w:r>
    </w:p>
    <w:p w14:paraId="78AB5B5E" w14:textId="77777777" w:rsidR="0007248C" w:rsidRPr="008B4DEB" w:rsidRDefault="0007248C" w:rsidP="00434678">
      <w:pPr>
        <w:pStyle w:val="Body"/>
        <w:numPr>
          <w:ilvl w:val="0"/>
          <w:numId w:val="148"/>
        </w:numPr>
      </w:pPr>
      <w:r w:rsidRPr="008B4DEB">
        <w:t>Key performance indicators to measure the outcomes</w:t>
      </w:r>
    </w:p>
    <w:p w14:paraId="60DD16BD" w14:textId="600B72C2" w:rsidR="0007248C" w:rsidRPr="008B4DEB" w:rsidRDefault="0007248C" w:rsidP="00434678">
      <w:pPr>
        <w:pStyle w:val="Body"/>
        <w:numPr>
          <w:ilvl w:val="0"/>
          <w:numId w:val="148"/>
        </w:numPr>
      </w:pPr>
      <w:r w:rsidRPr="008B4DEB">
        <w:t>Actual outcomes and whether they meet the initial</w:t>
      </w:r>
      <w:r w:rsidR="005F46A0">
        <w:t>ly</w:t>
      </w:r>
      <w:r w:rsidRPr="008B4DEB">
        <w:t xml:space="preserve"> expected outcomes, including:</w:t>
      </w:r>
    </w:p>
    <w:p w14:paraId="1CBE3897" w14:textId="77777777" w:rsidR="0007248C" w:rsidRPr="00305123" w:rsidRDefault="0007248C" w:rsidP="0007248C">
      <w:pPr>
        <w:pStyle w:val="Bullets2"/>
        <w:rPr>
          <w:sz w:val="24"/>
        </w:rPr>
      </w:pPr>
      <w:r w:rsidRPr="00305123">
        <w:rPr>
          <w:sz w:val="24"/>
        </w:rPr>
        <w:t>changes to knowledge within the organisation</w:t>
      </w:r>
    </w:p>
    <w:p w14:paraId="488DA9DC" w14:textId="77777777" w:rsidR="0007248C" w:rsidRPr="00305123" w:rsidRDefault="0007248C" w:rsidP="0007248C">
      <w:pPr>
        <w:pStyle w:val="Bullets2"/>
        <w:rPr>
          <w:sz w:val="24"/>
        </w:rPr>
      </w:pPr>
      <w:r w:rsidRPr="00305123">
        <w:rPr>
          <w:sz w:val="24"/>
        </w:rPr>
        <w:t>changes to actions and behaviour of the organisation itself and its employees</w:t>
      </w:r>
    </w:p>
    <w:p w14:paraId="7DBA2ED1" w14:textId="77777777" w:rsidR="0007248C" w:rsidRPr="00305123" w:rsidRDefault="0007248C" w:rsidP="0007248C">
      <w:pPr>
        <w:pStyle w:val="Bullets2"/>
        <w:rPr>
          <w:sz w:val="24"/>
        </w:rPr>
      </w:pPr>
      <w:r w:rsidRPr="00305123">
        <w:rPr>
          <w:sz w:val="24"/>
        </w:rPr>
        <w:t>changes to conditions</w:t>
      </w:r>
    </w:p>
    <w:p w14:paraId="6AA2F638" w14:textId="77777777" w:rsidR="0007248C" w:rsidRPr="008B4DEB" w:rsidRDefault="0007248C" w:rsidP="00434678">
      <w:pPr>
        <w:pStyle w:val="Body"/>
        <w:numPr>
          <w:ilvl w:val="0"/>
          <w:numId w:val="148"/>
        </w:numPr>
      </w:pPr>
      <w:r w:rsidRPr="008B4DEB">
        <w:t>Any unexpected and unwanted outcomes that are detrimental as opposed to beneficial</w:t>
      </w:r>
    </w:p>
    <w:p w14:paraId="08CCAA93" w14:textId="77777777" w:rsidR="0007248C" w:rsidRPr="008B4DEB" w:rsidRDefault="0007248C" w:rsidP="00434678">
      <w:pPr>
        <w:pStyle w:val="Body"/>
        <w:numPr>
          <w:ilvl w:val="0"/>
          <w:numId w:val="148"/>
        </w:numPr>
      </w:pPr>
      <w:r w:rsidRPr="008B4DEB">
        <w:t>Any unexpected but welcome outcomes that have improved the organisation</w:t>
      </w:r>
    </w:p>
    <w:p w14:paraId="2EB86FEB" w14:textId="77777777" w:rsidR="0007248C" w:rsidRPr="008B4DEB" w:rsidRDefault="0007248C" w:rsidP="00434678">
      <w:pPr>
        <w:pStyle w:val="Body"/>
        <w:numPr>
          <w:ilvl w:val="0"/>
          <w:numId w:val="148"/>
        </w:numPr>
      </w:pPr>
      <w:r w:rsidRPr="008B4DEB">
        <w:t>No change at all.</w:t>
      </w:r>
    </w:p>
    <w:p w14:paraId="74AA4BC8" w14:textId="77777777" w:rsidR="0007248C" w:rsidRDefault="0007248C" w:rsidP="0007248C">
      <w:pPr>
        <w:pStyle w:val="Heading3"/>
      </w:pPr>
      <w:bookmarkStart w:id="184" w:name="_Toc418505294"/>
      <w:bookmarkStart w:id="185" w:name="_Toc20742539"/>
      <w:r>
        <w:t>Post-implementation review</w:t>
      </w:r>
      <w:bookmarkEnd w:id="184"/>
      <w:bookmarkEnd w:id="185"/>
    </w:p>
    <w:p w14:paraId="442A2773" w14:textId="77777777" w:rsidR="0007248C" w:rsidRDefault="0007248C" w:rsidP="00775003">
      <w:pPr>
        <w:pStyle w:val="Body"/>
      </w:pPr>
      <w:r w:rsidRPr="008B4DEB">
        <w:t xml:space="preserve">A post-implementation review (PIR) is the final step in the life-cycle of the project. It is a critical evaluation of the entire project that determines whether or not the project was a success and the reasons for this. </w:t>
      </w:r>
    </w:p>
    <w:p w14:paraId="203840EB" w14:textId="77777777" w:rsidR="0007248C" w:rsidRPr="008B4DEB" w:rsidRDefault="0007248C" w:rsidP="00775003">
      <w:pPr>
        <w:pStyle w:val="Body"/>
      </w:pPr>
      <w:r w:rsidRPr="008B4DEB">
        <w:t>It is usually conducted by somebody impartial and usually between three and six months after the completion of the project. This allows the project work time to settle into the organisation and enables the benefits substantial time to be realised. It assesses each aspect of the project to determine whether or not the project has met its objectives.</w:t>
      </w:r>
    </w:p>
    <w:p w14:paraId="2EAF967E" w14:textId="77777777" w:rsidR="0007248C" w:rsidRDefault="0007248C" w:rsidP="00775003">
      <w:pPr>
        <w:pStyle w:val="Body"/>
      </w:pPr>
      <w:r>
        <w:t>A PIR performs the following functions:</w:t>
      </w:r>
    </w:p>
    <w:p w14:paraId="212D2F80" w14:textId="77777777" w:rsidR="0007248C" w:rsidRDefault="0007248C" w:rsidP="00434678">
      <w:pPr>
        <w:pStyle w:val="Body"/>
        <w:numPr>
          <w:ilvl w:val="0"/>
          <w:numId w:val="149"/>
        </w:numPr>
      </w:pPr>
      <w:r>
        <w:t xml:space="preserve">Measures the objectives, </w:t>
      </w:r>
      <w:r w:rsidRPr="001D2C8A">
        <w:rPr>
          <w:noProof/>
        </w:rPr>
        <w:t>benefits</w:t>
      </w:r>
      <w:r>
        <w:rPr>
          <w:noProof/>
        </w:rPr>
        <w:t>,</w:t>
      </w:r>
      <w:r>
        <w:t xml:space="preserve"> and outcomes</w:t>
      </w:r>
    </w:p>
    <w:p w14:paraId="5D83FF2A" w14:textId="77777777" w:rsidR="0007248C" w:rsidRDefault="0007248C" w:rsidP="00434678">
      <w:pPr>
        <w:pStyle w:val="Body"/>
        <w:numPr>
          <w:ilvl w:val="0"/>
          <w:numId w:val="149"/>
        </w:numPr>
      </w:pPr>
      <w:r>
        <w:t>Determines whether or not the project was within its scope</w:t>
      </w:r>
    </w:p>
    <w:p w14:paraId="2BE0DAE8" w14:textId="77777777" w:rsidR="0007248C" w:rsidRDefault="0007248C" w:rsidP="00434678">
      <w:pPr>
        <w:pStyle w:val="Body"/>
        <w:numPr>
          <w:ilvl w:val="0"/>
          <w:numId w:val="149"/>
        </w:numPr>
      </w:pPr>
      <w:r>
        <w:t>Assesses the quality and accuracy of the final deliverables</w:t>
      </w:r>
    </w:p>
    <w:p w14:paraId="6C3AB84A" w14:textId="77777777" w:rsidR="0007248C" w:rsidRDefault="0007248C" w:rsidP="00434678">
      <w:pPr>
        <w:pStyle w:val="Body"/>
        <w:numPr>
          <w:ilvl w:val="0"/>
          <w:numId w:val="149"/>
        </w:numPr>
      </w:pPr>
      <w:r>
        <w:t>Reviews the project against the schedule</w:t>
      </w:r>
    </w:p>
    <w:p w14:paraId="23BCF010" w14:textId="77777777" w:rsidR="0007248C" w:rsidRDefault="0007248C" w:rsidP="00434678">
      <w:pPr>
        <w:pStyle w:val="Body"/>
        <w:numPr>
          <w:ilvl w:val="0"/>
          <w:numId w:val="149"/>
        </w:numPr>
      </w:pPr>
      <w:r>
        <w:t>Compares the actual expenditure against the budget</w:t>
      </w:r>
    </w:p>
    <w:p w14:paraId="22524EFC" w14:textId="77777777" w:rsidR="0007248C" w:rsidRDefault="0007248C" w:rsidP="00434678">
      <w:pPr>
        <w:pStyle w:val="Body"/>
        <w:numPr>
          <w:ilvl w:val="0"/>
          <w:numId w:val="149"/>
        </w:numPr>
      </w:pPr>
      <w:r>
        <w:lastRenderedPageBreak/>
        <w:t>Identifies the key achievements of the project and milestones</w:t>
      </w:r>
    </w:p>
    <w:p w14:paraId="4AACE3BA" w14:textId="77777777" w:rsidR="0007248C" w:rsidRDefault="0007248C" w:rsidP="00434678">
      <w:pPr>
        <w:pStyle w:val="Body"/>
        <w:numPr>
          <w:ilvl w:val="0"/>
          <w:numId w:val="149"/>
        </w:numPr>
      </w:pPr>
      <w:r>
        <w:t>Provides information and evaluation for lessons learned</w:t>
      </w:r>
    </w:p>
    <w:p w14:paraId="65A929AA" w14:textId="77777777" w:rsidR="0007248C" w:rsidRDefault="0007248C" w:rsidP="00434678">
      <w:pPr>
        <w:pStyle w:val="Body"/>
        <w:numPr>
          <w:ilvl w:val="0"/>
          <w:numId w:val="149"/>
        </w:numPr>
      </w:pPr>
      <w:r>
        <w:t>Is a method of reporting the findings to the stakeholders</w:t>
      </w:r>
    </w:p>
    <w:p w14:paraId="25B04975" w14:textId="77777777" w:rsidR="0007248C" w:rsidRDefault="0007248C" w:rsidP="00434678">
      <w:pPr>
        <w:pStyle w:val="Body"/>
        <w:numPr>
          <w:ilvl w:val="0"/>
          <w:numId w:val="149"/>
        </w:numPr>
      </w:pPr>
      <w:r>
        <w:t xml:space="preserve">Evaluates the </w:t>
      </w:r>
      <w:r w:rsidRPr="001D2C8A">
        <w:rPr>
          <w:noProof/>
        </w:rPr>
        <w:t>outcome</w:t>
      </w:r>
      <w:r>
        <w:t xml:space="preserve"> of the project.</w:t>
      </w:r>
    </w:p>
    <w:p w14:paraId="76FEDA27" w14:textId="77777777" w:rsidR="0007248C" w:rsidRDefault="0007248C" w:rsidP="00775003">
      <w:pPr>
        <w:pStyle w:val="Body"/>
      </w:pPr>
      <w:r w:rsidRPr="00C111E9">
        <w:t>A report of lessons learned is</w:t>
      </w:r>
      <w:r w:rsidRPr="001D2C8A">
        <w:rPr>
          <w:noProof/>
        </w:rPr>
        <w:t xml:space="preserve"> vital</w:t>
      </w:r>
      <w:r w:rsidRPr="00C111E9">
        <w:t xml:space="preserve"> to help to improve project management in future projects</w:t>
      </w:r>
      <w:r>
        <w:t xml:space="preserve">. </w:t>
      </w:r>
      <w:r w:rsidRPr="001D2C8A">
        <w:rPr>
          <w:noProof/>
        </w:rPr>
        <w:t>This is covered</w:t>
      </w:r>
      <w:r>
        <w:t xml:space="preserve"> in </w:t>
      </w:r>
      <w:r w:rsidRPr="001D2C8A">
        <w:rPr>
          <w:noProof/>
        </w:rPr>
        <w:t>section</w:t>
      </w:r>
      <w:r>
        <w:t xml:space="preserve"> 5:3.</w:t>
      </w:r>
    </w:p>
    <w:p w14:paraId="2A040367" w14:textId="79643E8B" w:rsidR="0007248C" w:rsidRDefault="0007248C" w:rsidP="0007248C">
      <w:pPr>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07248C" w14:paraId="49A6C08D" w14:textId="77777777" w:rsidTr="00B9688B">
        <w:trPr>
          <w:trHeight w:val="659"/>
        </w:trPr>
        <w:tc>
          <w:tcPr>
            <w:tcW w:w="992" w:type="dxa"/>
            <w:shd w:val="clear" w:color="auto" w:fill="F2F2F2" w:themeFill="background1" w:themeFillShade="F2"/>
            <w:vAlign w:val="center"/>
            <w:hideMark/>
          </w:tcPr>
          <w:p w14:paraId="3C011C5F" w14:textId="77777777" w:rsidR="0007248C" w:rsidRDefault="0007248C" w:rsidP="00B9688B">
            <w:pPr>
              <w:spacing w:after="0" w:line="240" w:lineRule="auto"/>
              <w:jc w:val="center"/>
            </w:pPr>
            <w:r>
              <w:rPr>
                <w:noProof/>
                <w:lang w:eastAsia="en-AU"/>
              </w:rPr>
              <w:drawing>
                <wp:inline distT="0" distB="0" distL="0" distR="0" wp14:anchorId="1D35BDFD" wp14:editId="31C64171">
                  <wp:extent cx="366395" cy="384810"/>
                  <wp:effectExtent l="0" t="0" r="0" b="0"/>
                  <wp:docPr id="227" name="Picture 22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11AA3458" w14:textId="77777777" w:rsidR="0007248C" w:rsidRPr="00D303F6" w:rsidRDefault="0007248C" w:rsidP="00B9688B">
            <w:pPr>
              <w:spacing w:after="0" w:line="240" w:lineRule="auto"/>
              <w:rPr>
                <w:color w:val="6260B8"/>
                <w:sz w:val="44"/>
                <w:szCs w:val="44"/>
              </w:rPr>
            </w:pPr>
            <w:r w:rsidRPr="00D303F6">
              <w:rPr>
                <w:color w:val="6260B8"/>
                <w:sz w:val="44"/>
                <w:szCs w:val="44"/>
              </w:rPr>
              <w:t>Practice activity</w:t>
            </w:r>
          </w:p>
        </w:tc>
      </w:tr>
    </w:tbl>
    <w:p w14:paraId="56FB1C5F" w14:textId="77777777" w:rsidR="0007248C" w:rsidRPr="00B2780C" w:rsidRDefault="0007248C" w:rsidP="00563DF9">
      <w:pPr>
        <w:pStyle w:val="Heading4"/>
      </w:pPr>
      <w:r w:rsidRPr="00B2780C">
        <w:t xml:space="preserve">Activity </w:t>
      </w:r>
      <w:r>
        <w:t>5.1</w:t>
      </w:r>
      <w:r w:rsidRPr="00B2780C">
        <w:t xml:space="preserve">: </w:t>
      </w:r>
      <w:r>
        <w:t>Review project outcomes</w:t>
      </w:r>
    </w:p>
    <w:p w14:paraId="7A7C5887" w14:textId="77777777" w:rsidR="0007248C" w:rsidRPr="00B2780C" w:rsidRDefault="0007248C" w:rsidP="00775003">
      <w:pPr>
        <w:pStyle w:val="Body"/>
      </w:pPr>
      <w:r>
        <w:t>The activity will</w:t>
      </w:r>
      <w:r w:rsidRPr="00FD2999">
        <w:t xml:space="preserve"> provide you with an opportunity to identify how to review project outcomes and processes against the project scope and plan</w:t>
      </w:r>
    </w:p>
    <w:p w14:paraId="0F5D2217" w14:textId="77777777" w:rsidR="0007248C" w:rsidRPr="00B2780C" w:rsidRDefault="0007248C" w:rsidP="00434678">
      <w:pPr>
        <w:pStyle w:val="ListNoActivity"/>
        <w:numPr>
          <w:ilvl w:val="0"/>
          <w:numId w:val="156"/>
        </w:numPr>
        <w:ind w:left="357" w:hanging="357"/>
      </w:pPr>
      <w:r w:rsidRPr="00FD2999">
        <w:t>What should your outcomes evaluation state? Identify three answers.</w:t>
      </w:r>
    </w:p>
    <w:p w14:paraId="02F18754" w14:textId="77777777" w:rsidR="0007248C" w:rsidRPr="00B2780C" w:rsidRDefault="0007248C" w:rsidP="00DC67BB">
      <w:pPr>
        <w:pStyle w:val="InputBoxLarge"/>
        <w:framePr w:h="4996" w:wrap="around" w:y="7"/>
        <w:pBdr>
          <w:top w:val="single" w:sz="8" w:space="6" w:color="6260B8"/>
          <w:left w:val="single" w:sz="8" w:space="4" w:color="6260B8"/>
          <w:bottom w:val="single" w:sz="8" w:space="6" w:color="6260B8"/>
          <w:right w:val="single" w:sz="8" w:space="4" w:color="6260B8"/>
        </w:pBdr>
      </w:pPr>
    </w:p>
    <w:p w14:paraId="0D3E892F" w14:textId="77777777" w:rsidR="0007248C" w:rsidRDefault="0007248C" w:rsidP="0007248C">
      <w:pPr>
        <w:rPr>
          <w:lang w:eastAsia="en-AU"/>
        </w:rPr>
      </w:pPr>
      <w:r>
        <w:rPr>
          <w:lang w:eastAsia="en-AU"/>
        </w:rPr>
        <w:br w:type="page"/>
      </w:r>
    </w:p>
    <w:p w14:paraId="33218E08" w14:textId="77777777" w:rsidR="0007248C" w:rsidRDefault="0007248C" w:rsidP="0007248C">
      <w:pPr>
        <w:pStyle w:val="Heading2"/>
      </w:pPr>
      <w:bookmarkStart w:id="186" w:name="_Toc26193670"/>
      <w:r>
        <w:lastRenderedPageBreak/>
        <w:t>Involve team members in the project review</w:t>
      </w:r>
      <w:bookmarkEnd w:id="186"/>
    </w:p>
    <w:p w14:paraId="29529BCF" w14:textId="77777777" w:rsidR="0007248C" w:rsidRPr="00775003" w:rsidRDefault="0007248C" w:rsidP="00775003">
      <w:pPr>
        <w:pStyle w:val="Body"/>
      </w:pPr>
      <w:r w:rsidRPr="00775003">
        <w:t>By the end of this chapter the learner should be able to:</w:t>
      </w:r>
    </w:p>
    <w:p w14:paraId="61300B0C" w14:textId="77777777" w:rsidR="0007248C" w:rsidRDefault="0007248C" w:rsidP="00434678">
      <w:pPr>
        <w:pStyle w:val="Body"/>
        <w:numPr>
          <w:ilvl w:val="0"/>
          <w:numId w:val="150"/>
        </w:numPr>
      </w:pPr>
      <w:r>
        <w:t>Identify two methods to involve team members in a project review.</w:t>
      </w:r>
    </w:p>
    <w:p w14:paraId="0B24A3B4" w14:textId="77777777" w:rsidR="0007248C" w:rsidRDefault="0007248C" w:rsidP="0007248C">
      <w:pPr>
        <w:pStyle w:val="Heading3"/>
      </w:pPr>
      <w:bookmarkStart w:id="187" w:name="_Toc20742542"/>
      <w:r>
        <w:t>Involving team members</w:t>
      </w:r>
      <w:bookmarkEnd w:id="187"/>
    </w:p>
    <w:p w14:paraId="17A8E9CA" w14:textId="77777777" w:rsidR="0007248C" w:rsidRDefault="0007248C" w:rsidP="00775003">
      <w:pPr>
        <w:pStyle w:val="Body"/>
      </w:pPr>
      <w:r>
        <w:t xml:space="preserve">Involving team members in the project review can be helpful because they may have seen things from a different angle, or have particular experience in an area of the project. You should also think about the performance of the team and individuals. You will need to </w:t>
      </w:r>
      <w:r w:rsidRPr="007E327B">
        <w:rPr>
          <w:noProof/>
        </w:rPr>
        <w:t>al</w:t>
      </w:r>
      <w:r>
        <w:rPr>
          <w:noProof/>
        </w:rPr>
        <w:t>locate</w:t>
      </w:r>
      <w:r>
        <w:t xml:space="preserve"> adequate time for reviewing the </w:t>
      </w:r>
      <w:r w:rsidRPr="007E327B">
        <w:rPr>
          <w:noProof/>
        </w:rPr>
        <w:t>performance</w:t>
      </w:r>
      <w:r>
        <w:t xml:space="preserve"> of your team to ensure that everyone is working together as effectively as possible. You may need to organise regular opportunities for feedback for everybody involved, </w:t>
      </w:r>
      <w:r w:rsidRPr="003D4041">
        <w:rPr>
          <w:noProof/>
        </w:rPr>
        <w:t>e.g.</w:t>
      </w:r>
      <w:r>
        <w:t xml:space="preserve"> all internal and external stakeholders).</w:t>
      </w:r>
    </w:p>
    <w:p w14:paraId="461DA31A" w14:textId="77777777" w:rsidR="0007248C" w:rsidRDefault="0007248C" w:rsidP="00775003">
      <w:pPr>
        <w:pStyle w:val="Body"/>
      </w:pPr>
      <w:r>
        <w:t>Methods to elicit feedback include:</w:t>
      </w:r>
    </w:p>
    <w:p w14:paraId="7A07098A" w14:textId="77777777" w:rsidR="0007248C" w:rsidRDefault="0007248C" w:rsidP="00434678">
      <w:pPr>
        <w:pStyle w:val="Body"/>
        <w:numPr>
          <w:ilvl w:val="0"/>
          <w:numId w:val="150"/>
        </w:numPr>
      </w:pPr>
      <w:r>
        <w:t>team meetings</w:t>
      </w:r>
    </w:p>
    <w:p w14:paraId="7B05DEF4" w14:textId="77777777" w:rsidR="0007248C" w:rsidRDefault="0007248C" w:rsidP="00434678">
      <w:pPr>
        <w:pStyle w:val="Body"/>
        <w:numPr>
          <w:ilvl w:val="0"/>
          <w:numId w:val="150"/>
        </w:numPr>
      </w:pPr>
      <w:r>
        <w:t>one-to-one sessions</w:t>
      </w:r>
    </w:p>
    <w:p w14:paraId="2B471F2B" w14:textId="77777777" w:rsidR="0007248C" w:rsidRDefault="0007248C" w:rsidP="00434678">
      <w:pPr>
        <w:pStyle w:val="Body"/>
        <w:numPr>
          <w:ilvl w:val="0"/>
          <w:numId w:val="150"/>
        </w:numPr>
      </w:pPr>
      <w:r>
        <w:t>workshops</w:t>
      </w:r>
    </w:p>
    <w:p w14:paraId="62837715" w14:textId="77777777" w:rsidR="0007248C" w:rsidRDefault="0007248C" w:rsidP="00434678">
      <w:pPr>
        <w:pStyle w:val="Body"/>
        <w:numPr>
          <w:ilvl w:val="0"/>
          <w:numId w:val="150"/>
        </w:numPr>
      </w:pPr>
      <w:r>
        <w:t>group sessions</w:t>
      </w:r>
    </w:p>
    <w:p w14:paraId="687C3EE3" w14:textId="77777777" w:rsidR="0007248C" w:rsidRDefault="0007248C" w:rsidP="00434678">
      <w:pPr>
        <w:pStyle w:val="Body"/>
        <w:numPr>
          <w:ilvl w:val="0"/>
          <w:numId w:val="150"/>
        </w:numPr>
      </w:pPr>
      <w:r>
        <w:t>surveys.</w:t>
      </w:r>
    </w:p>
    <w:p w14:paraId="018577A4" w14:textId="77777777" w:rsidR="0007248C" w:rsidRPr="00F600BF" w:rsidRDefault="0007248C" w:rsidP="00F600BF">
      <w:pPr>
        <w:pStyle w:val="Body"/>
      </w:pPr>
      <w:r w:rsidRPr="00F600BF">
        <w:t xml:space="preserve">It is important to record team member’s ideas and make minutes in any meetings you have so that you have a document to refer to when planning improvements. </w:t>
      </w:r>
    </w:p>
    <w:p w14:paraId="784B74A3" w14:textId="77777777" w:rsidR="0007248C" w:rsidRPr="00F600BF" w:rsidRDefault="0007248C" w:rsidP="00F600BF">
      <w:pPr>
        <w:pStyle w:val="Body"/>
      </w:pPr>
      <w:r w:rsidRPr="00F600BF">
        <w:t xml:space="preserve">Sometimes it can be difficult for people to come forward with ideas. Staff need to have the confidence to do this. Therefore, supervisors and other members of the team need to be accommodating of mistakes and encourage people to try new things within the limits of their responsibilities. Supervisors need to be approachable so that staff will share their ideas with them and trial them out. Stakeholder satisfaction should be measured and analysed to gauge the success of the project. This information can be used to improve the quality of future projects. </w:t>
      </w:r>
    </w:p>
    <w:p w14:paraId="01C69BEA" w14:textId="77777777" w:rsidR="0007248C" w:rsidRDefault="0007248C" w:rsidP="0007248C">
      <w:pPr>
        <w:pStyle w:val="Heading3"/>
      </w:pPr>
      <w:bookmarkStart w:id="188" w:name="_Toc20742543"/>
      <w:r>
        <w:t>Measuring outcomes</w:t>
      </w:r>
      <w:bookmarkEnd w:id="188"/>
    </w:p>
    <w:p w14:paraId="3B58010D" w14:textId="77777777" w:rsidR="0007248C" w:rsidRDefault="0007248C" w:rsidP="00AD7B9B">
      <w:pPr>
        <w:pStyle w:val="Body"/>
      </w:pPr>
      <w:r>
        <w:t xml:space="preserve">Project outcomes and deliverables </w:t>
      </w:r>
      <w:r w:rsidRPr="007E327B">
        <w:rPr>
          <w:noProof/>
        </w:rPr>
        <w:t>are usually based</w:t>
      </w:r>
      <w:r>
        <w:t xml:space="preserve"> </w:t>
      </w:r>
      <w:r w:rsidRPr="007E327B">
        <w:rPr>
          <w:noProof/>
        </w:rPr>
        <w:t>on</w:t>
      </w:r>
      <w:r>
        <w:t xml:space="preserve"> the goals and desires of stakeholders; the achievement of these goals and desires is the whole point of a project. </w:t>
      </w:r>
      <w:r>
        <w:rPr>
          <w:noProof/>
        </w:rPr>
        <w:t>T</w:t>
      </w:r>
      <w:r w:rsidRPr="007E327B">
        <w:rPr>
          <w:noProof/>
        </w:rPr>
        <w:t>o</w:t>
      </w:r>
      <w:r>
        <w:t xml:space="preserve"> achieve stakeholder satisfaction, these goals will need to </w:t>
      </w:r>
      <w:r w:rsidRPr="007E327B">
        <w:rPr>
          <w:noProof/>
        </w:rPr>
        <w:t>be attained</w:t>
      </w:r>
      <w:r>
        <w:t xml:space="preserve"> to an extent; the success of the project and its outcomes, as well as its quality, will be a major contributing aspect to stakeholder satisfaction. </w:t>
      </w:r>
    </w:p>
    <w:p w14:paraId="0D5DAFEB" w14:textId="77777777" w:rsidR="00DC67BB" w:rsidRDefault="00DC67BB">
      <w:r>
        <w:br w:type="page"/>
      </w:r>
    </w:p>
    <w:p w14:paraId="3A2D2D89" w14:textId="1A2B6210" w:rsidR="0007248C" w:rsidRDefault="0007248C" w:rsidP="0007248C">
      <w:pPr>
        <w:pStyle w:val="Body"/>
      </w:pPr>
      <w:r>
        <w:lastRenderedPageBreak/>
        <w:t xml:space="preserve">Quality </w:t>
      </w:r>
      <w:r w:rsidRPr="007E327B">
        <w:rPr>
          <w:noProof/>
        </w:rPr>
        <w:t>management</w:t>
      </w:r>
      <w:r>
        <w:t xml:space="preserve"> tools may include:</w:t>
      </w:r>
    </w:p>
    <w:p w14:paraId="7238BB21" w14:textId="77777777" w:rsidR="0007248C" w:rsidRDefault="0007248C" w:rsidP="00434678">
      <w:pPr>
        <w:pStyle w:val="Body"/>
        <w:numPr>
          <w:ilvl w:val="0"/>
          <w:numId w:val="151"/>
        </w:numPr>
      </w:pPr>
      <w:r>
        <w:t>cause and effect diagram:</w:t>
      </w:r>
    </w:p>
    <w:p w14:paraId="056FE371" w14:textId="77777777" w:rsidR="0007248C" w:rsidRPr="00305123" w:rsidRDefault="0007248C" w:rsidP="0007248C">
      <w:pPr>
        <w:pStyle w:val="Bullets2"/>
        <w:rPr>
          <w:sz w:val="24"/>
        </w:rPr>
      </w:pPr>
      <w:r w:rsidRPr="00305123">
        <w:rPr>
          <w:sz w:val="24"/>
        </w:rPr>
        <w:t>fishbone</w:t>
      </w:r>
    </w:p>
    <w:p w14:paraId="307522AB" w14:textId="05D7D699" w:rsidR="0007248C" w:rsidRPr="00305123" w:rsidRDefault="005F46A0" w:rsidP="0007248C">
      <w:pPr>
        <w:pStyle w:val="Bullets2"/>
        <w:rPr>
          <w:sz w:val="24"/>
        </w:rPr>
      </w:pPr>
      <w:r>
        <w:rPr>
          <w:sz w:val="24"/>
        </w:rPr>
        <w:t>I</w:t>
      </w:r>
      <w:r w:rsidR="0007248C" w:rsidRPr="00305123">
        <w:rPr>
          <w:sz w:val="24"/>
        </w:rPr>
        <w:t xml:space="preserve">shikawa </w:t>
      </w:r>
    </w:p>
    <w:p w14:paraId="18BFD1F1" w14:textId="77777777" w:rsidR="0007248C" w:rsidRDefault="0007248C" w:rsidP="00434678">
      <w:pPr>
        <w:pStyle w:val="Body"/>
        <w:numPr>
          <w:ilvl w:val="0"/>
          <w:numId w:val="151"/>
        </w:numPr>
      </w:pPr>
      <w:r>
        <w:t>control charts</w:t>
      </w:r>
    </w:p>
    <w:p w14:paraId="11E5B989" w14:textId="77777777" w:rsidR="0007248C" w:rsidRDefault="0007248C" w:rsidP="00434678">
      <w:pPr>
        <w:pStyle w:val="Body"/>
        <w:numPr>
          <w:ilvl w:val="0"/>
          <w:numId w:val="151"/>
        </w:numPr>
      </w:pPr>
      <w:r>
        <w:t xml:space="preserve">flowcharting </w:t>
      </w:r>
    </w:p>
    <w:p w14:paraId="350B6BFA" w14:textId="77777777" w:rsidR="0007248C" w:rsidRDefault="0007248C" w:rsidP="00434678">
      <w:pPr>
        <w:pStyle w:val="Body"/>
        <w:numPr>
          <w:ilvl w:val="0"/>
          <w:numId w:val="151"/>
        </w:numPr>
      </w:pPr>
      <w:r>
        <w:t>histogram</w:t>
      </w:r>
    </w:p>
    <w:p w14:paraId="123A19EF" w14:textId="76446DE3" w:rsidR="0007248C" w:rsidRDefault="005F46A0" w:rsidP="00434678">
      <w:pPr>
        <w:pStyle w:val="Body"/>
        <w:numPr>
          <w:ilvl w:val="0"/>
          <w:numId w:val="151"/>
        </w:numPr>
      </w:pPr>
      <w:r>
        <w:t>P</w:t>
      </w:r>
      <w:r w:rsidR="0007248C">
        <w:t>areto chart</w:t>
      </w:r>
    </w:p>
    <w:p w14:paraId="5A019D92" w14:textId="77777777" w:rsidR="0007248C" w:rsidRDefault="0007248C" w:rsidP="00434678">
      <w:pPr>
        <w:pStyle w:val="Body"/>
        <w:numPr>
          <w:ilvl w:val="0"/>
          <w:numId w:val="151"/>
        </w:numPr>
      </w:pPr>
      <w:r w:rsidRPr="007E327B">
        <w:rPr>
          <w:noProof/>
        </w:rPr>
        <w:t>root cause</w:t>
      </w:r>
      <w:r>
        <w:t xml:space="preserve"> analysis</w:t>
      </w:r>
    </w:p>
    <w:p w14:paraId="0B06C947" w14:textId="77777777" w:rsidR="0007248C" w:rsidRDefault="0007248C" w:rsidP="00434678">
      <w:pPr>
        <w:pStyle w:val="Body"/>
        <w:numPr>
          <w:ilvl w:val="0"/>
          <w:numId w:val="151"/>
        </w:numPr>
      </w:pPr>
      <w:r>
        <w:t>run chart</w:t>
      </w:r>
    </w:p>
    <w:p w14:paraId="1E64571A" w14:textId="77777777" w:rsidR="0007248C" w:rsidRDefault="0007248C" w:rsidP="00434678">
      <w:pPr>
        <w:pStyle w:val="Body"/>
        <w:numPr>
          <w:ilvl w:val="0"/>
          <w:numId w:val="151"/>
        </w:numPr>
        <w:rPr>
          <w:lang w:val="en-NZ"/>
        </w:rPr>
      </w:pPr>
      <w:r>
        <w:t>scatter diagram.</w:t>
      </w:r>
    </w:p>
    <w:p w14:paraId="0A6E3DAA" w14:textId="77777777" w:rsidR="0007248C" w:rsidRDefault="0007248C" w:rsidP="0007248C">
      <w:pPr>
        <w:pStyle w:val="Body"/>
      </w:pPr>
      <w:r>
        <w:t>Quality management methodologies may include:</w:t>
      </w:r>
    </w:p>
    <w:p w14:paraId="42406598" w14:textId="77777777" w:rsidR="0007248C" w:rsidRPr="008B4DEB" w:rsidRDefault="0007248C" w:rsidP="00434678">
      <w:pPr>
        <w:pStyle w:val="Body"/>
        <w:numPr>
          <w:ilvl w:val="0"/>
          <w:numId w:val="152"/>
        </w:numPr>
      </w:pPr>
      <w:r w:rsidRPr="008B4DEB">
        <w:t>Continuous improvement process</w:t>
      </w:r>
    </w:p>
    <w:p w14:paraId="3B8652F5" w14:textId="77777777" w:rsidR="0007248C" w:rsidRPr="008B4DEB" w:rsidRDefault="0007248C" w:rsidP="00434678">
      <w:pPr>
        <w:pStyle w:val="Body"/>
        <w:numPr>
          <w:ilvl w:val="0"/>
          <w:numId w:val="152"/>
        </w:numPr>
      </w:pPr>
      <w:r w:rsidRPr="008B4DEB">
        <w:t>Lean management</w:t>
      </w:r>
    </w:p>
    <w:p w14:paraId="2B295992" w14:textId="77777777" w:rsidR="0007248C" w:rsidRPr="008B4DEB" w:rsidRDefault="0007248C" w:rsidP="00434678">
      <w:pPr>
        <w:pStyle w:val="Body"/>
        <w:numPr>
          <w:ilvl w:val="0"/>
          <w:numId w:val="152"/>
        </w:numPr>
      </w:pPr>
      <w:r w:rsidRPr="008B4DEB">
        <w:t>Six Sigma</w:t>
      </w:r>
    </w:p>
    <w:p w14:paraId="6C5E0456" w14:textId="77777777" w:rsidR="0007248C" w:rsidRPr="008B4DEB" w:rsidRDefault="0007248C" w:rsidP="00434678">
      <w:pPr>
        <w:pStyle w:val="Body"/>
        <w:numPr>
          <w:ilvl w:val="0"/>
          <w:numId w:val="152"/>
        </w:numPr>
      </w:pPr>
      <w:r w:rsidRPr="008B4DEB">
        <w:t>Total Quality Management.</w:t>
      </w:r>
    </w:p>
    <w:p w14:paraId="6DD95053" w14:textId="77777777" w:rsidR="0007248C" w:rsidRDefault="0007248C" w:rsidP="0007248C">
      <w:pPr>
        <w:pStyle w:val="Body"/>
      </w:pPr>
      <w:r w:rsidRPr="00F26B1A">
        <w:t xml:space="preserve">Assessing the effectiveness of quality management in an ongoing manner contributes to continuous improvement; where issues are identified and resolved, an improvement has </w:t>
      </w:r>
      <w:r w:rsidRPr="007E327B">
        <w:rPr>
          <w:noProof/>
        </w:rPr>
        <w:t>been made</w:t>
      </w:r>
      <w:r w:rsidRPr="00F26B1A">
        <w:t>. Identifying poor performance and implementing a resolution prevents standards slipping and project qua</w:t>
      </w:r>
      <w:r>
        <w:t xml:space="preserve">lity becoming habitually poor. </w:t>
      </w:r>
      <w:r w:rsidRPr="00F26B1A">
        <w:t xml:space="preserve">Each project should </w:t>
      </w:r>
      <w:r w:rsidRPr="007E327B">
        <w:rPr>
          <w:noProof/>
        </w:rPr>
        <w:t>be examined</w:t>
      </w:r>
      <w:r w:rsidRPr="00F26B1A">
        <w:t xml:space="preserve"> </w:t>
      </w:r>
      <w:r>
        <w:rPr>
          <w:noProof/>
        </w:rPr>
        <w:t>regarding</w:t>
      </w:r>
      <w:r w:rsidRPr="00F26B1A">
        <w:t xml:space="preserve"> quality </w:t>
      </w:r>
      <w:r w:rsidRPr="007E327B">
        <w:rPr>
          <w:noProof/>
        </w:rPr>
        <w:t>to</w:t>
      </w:r>
      <w:r w:rsidRPr="00F26B1A">
        <w:t xml:space="preserve"> gain the maximum benefit of continuous improvement.</w:t>
      </w:r>
      <w:r>
        <w:t xml:space="preserve"> </w:t>
      </w:r>
    </w:p>
    <w:p w14:paraId="44EB6E5F" w14:textId="77777777" w:rsidR="0007248C" w:rsidRDefault="0007248C" w:rsidP="0007248C">
      <w:r>
        <w:br w:type="page"/>
      </w:r>
    </w:p>
    <w:p w14:paraId="16F613D9" w14:textId="77777777" w:rsidR="0007248C" w:rsidRDefault="0007248C" w:rsidP="0007248C">
      <w:pPr>
        <w:pStyle w:val="Heading3"/>
      </w:pPr>
      <w:bookmarkStart w:id="189" w:name="_Toc20742544"/>
      <w:r>
        <w:lastRenderedPageBreak/>
        <w:t>Continuous improvement</w:t>
      </w:r>
      <w:bookmarkEnd w:id="189"/>
    </w:p>
    <w:p w14:paraId="79641D6E" w14:textId="77777777" w:rsidR="0007248C" w:rsidRDefault="0007248C" w:rsidP="0007248C">
      <w:pPr>
        <w:pStyle w:val="Body"/>
      </w:pPr>
      <w:r>
        <w:t xml:space="preserve">Continuous improvement is the constant determination to improve products, services or processes. </w:t>
      </w:r>
      <w:r w:rsidRPr="007E327B">
        <w:rPr>
          <w:noProof/>
        </w:rPr>
        <w:t>This can</w:t>
      </w:r>
      <w:r>
        <w:t xml:space="preserve"> be a result of an idea and happen </w:t>
      </w:r>
      <w:r w:rsidRPr="007E327B">
        <w:rPr>
          <w:noProof/>
        </w:rPr>
        <w:t>instantly</w:t>
      </w:r>
      <w:r>
        <w:rPr>
          <w:noProof/>
        </w:rPr>
        <w:t>,</w:t>
      </w:r>
      <w:r>
        <w:t xml:space="preserve"> or it can be a gradual progression over time. It is important to document what you learned from the process to support continuous improvement. </w:t>
      </w:r>
    </w:p>
    <w:p w14:paraId="10CA0E9B" w14:textId="77777777" w:rsidR="0007248C" w:rsidRDefault="0007248C" w:rsidP="0007248C">
      <w:pPr>
        <w:pStyle w:val="Body"/>
      </w:pPr>
      <w:r>
        <w:t>Continuous improvement can be tracked using a variety of methods:</w:t>
      </w:r>
    </w:p>
    <w:p w14:paraId="329F1DB6" w14:textId="77777777" w:rsidR="0007248C" w:rsidRDefault="0007248C" w:rsidP="00434678">
      <w:pPr>
        <w:pStyle w:val="Body"/>
        <w:numPr>
          <w:ilvl w:val="0"/>
          <w:numId w:val="153"/>
        </w:numPr>
      </w:pPr>
      <w:r>
        <w:t xml:space="preserve">regular audits and spot checks </w:t>
      </w:r>
    </w:p>
    <w:p w14:paraId="1D439AF2" w14:textId="77777777" w:rsidR="0007248C" w:rsidRDefault="0007248C" w:rsidP="00434678">
      <w:pPr>
        <w:pStyle w:val="Body"/>
        <w:numPr>
          <w:ilvl w:val="0"/>
          <w:numId w:val="153"/>
        </w:numPr>
      </w:pPr>
      <w:r>
        <w:t>notes or minutes from meetings with staff</w:t>
      </w:r>
    </w:p>
    <w:p w14:paraId="459C08DC" w14:textId="77777777" w:rsidR="0007248C" w:rsidRDefault="0007248C" w:rsidP="00434678">
      <w:pPr>
        <w:pStyle w:val="Body"/>
        <w:numPr>
          <w:ilvl w:val="0"/>
          <w:numId w:val="153"/>
        </w:numPr>
      </w:pPr>
      <w:r>
        <w:t>ask staff regularly for ways to improve</w:t>
      </w:r>
    </w:p>
    <w:p w14:paraId="0E0CBCB0" w14:textId="77777777" w:rsidR="0007248C" w:rsidRDefault="0007248C" w:rsidP="00434678">
      <w:pPr>
        <w:pStyle w:val="Body"/>
        <w:numPr>
          <w:ilvl w:val="0"/>
          <w:numId w:val="153"/>
        </w:numPr>
      </w:pPr>
      <w:r>
        <w:t>complaints forms</w:t>
      </w:r>
    </w:p>
    <w:p w14:paraId="19AF5A78" w14:textId="77777777" w:rsidR="0007248C" w:rsidRDefault="0007248C" w:rsidP="00434678">
      <w:pPr>
        <w:pStyle w:val="Body"/>
        <w:numPr>
          <w:ilvl w:val="0"/>
          <w:numId w:val="153"/>
        </w:numPr>
      </w:pPr>
      <w:r>
        <w:t>feedback and suggestion forms</w:t>
      </w:r>
    </w:p>
    <w:p w14:paraId="772E7FB6" w14:textId="77777777" w:rsidR="0007248C" w:rsidRDefault="0007248C" w:rsidP="00434678">
      <w:pPr>
        <w:pStyle w:val="Body"/>
        <w:numPr>
          <w:ilvl w:val="0"/>
          <w:numId w:val="153"/>
        </w:numPr>
      </w:pPr>
      <w:r>
        <w:t>staff incentives/rewards documentation</w:t>
      </w:r>
    </w:p>
    <w:p w14:paraId="4DE66C51" w14:textId="77777777" w:rsidR="0007248C" w:rsidRDefault="0007248C" w:rsidP="00434678">
      <w:pPr>
        <w:pStyle w:val="Body"/>
        <w:numPr>
          <w:ilvl w:val="0"/>
          <w:numId w:val="153"/>
        </w:numPr>
      </w:pPr>
      <w:r>
        <w:t>disciplinary documentation</w:t>
      </w:r>
    </w:p>
    <w:p w14:paraId="1BD63B5E" w14:textId="77777777" w:rsidR="0007248C" w:rsidRDefault="0007248C" w:rsidP="00434678">
      <w:pPr>
        <w:pStyle w:val="Body"/>
        <w:numPr>
          <w:ilvl w:val="0"/>
          <w:numId w:val="153"/>
        </w:numPr>
      </w:pPr>
      <w:r>
        <w:t>by listening to the opinions of your team and analysing these documents, you can decide on the important lessons to learn from the project.</w:t>
      </w:r>
    </w:p>
    <w:p w14:paraId="04B033C2" w14:textId="1A3B8388" w:rsidR="0007248C" w:rsidRDefault="0007248C" w:rsidP="0007248C">
      <w:pPr>
        <w:pStyle w:val="Body"/>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07248C" w14:paraId="3A4604ED" w14:textId="77777777" w:rsidTr="00B9688B">
        <w:trPr>
          <w:trHeight w:val="659"/>
        </w:trPr>
        <w:tc>
          <w:tcPr>
            <w:tcW w:w="992" w:type="dxa"/>
            <w:shd w:val="clear" w:color="auto" w:fill="F2F2F2" w:themeFill="background1" w:themeFillShade="F2"/>
            <w:vAlign w:val="center"/>
            <w:hideMark/>
          </w:tcPr>
          <w:p w14:paraId="6CE80E8A" w14:textId="77777777" w:rsidR="0007248C" w:rsidRDefault="0007248C" w:rsidP="00B9688B">
            <w:pPr>
              <w:spacing w:after="0" w:line="240" w:lineRule="auto"/>
              <w:jc w:val="center"/>
            </w:pPr>
            <w:r>
              <w:rPr>
                <w:noProof/>
                <w:lang w:eastAsia="en-AU"/>
              </w:rPr>
              <w:drawing>
                <wp:inline distT="0" distB="0" distL="0" distR="0" wp14:anchorId="2B37B9E3" wp14:editId="13E2FF60">
                  <wp:extent cx="366395" cy="384810"/>
                  <wp:effectExtent l="0" t="0" r="0" b="0"/>
                  <wp:docPr id="228" name="Picture 228"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1D82B427" w14:textId="77777777" w:rsidR="0007248C" w:rsidRPr="00D303F6" w:rsidRDefault="0007248C" w:rsidP="00B9688B">
            <w:pPr>
              <w:spacing w:after="0" w:line="240" w:lineRule="auto"/>
              <w:rPr>
                <w:color w:val="6260B8"/>
                <w:sz w:val="44"/>
                <w:szCs w:val="44"/>
              </w:rPr>
            </w:pPr>
            <w:r w:rsidRPr="00D303F6">
              <w:rPr>
                <w:color w:val="6260B8"/>
                <w:sz w:val="44"/>
                <w:szCs w:val="44"/>
              </w:rPr>
              <w:t>Practice activity</w:t>
            </w:r>
          </w:p>
        </w:tc>
      </w:tr>
    </w:tbl>
    <w:p w14:paraId="7D7E3F9A" w14:textId="77777777" w:rsidR="0007248C" w:rsidRPr="00B2780C" w:rsidRDefault="0007248C" w:rsidP="00563DF9">
      <w:pPr>
        <w:pStyle w:val="Heading4"/>
      </w:pPr>
      <w:r w:rsidRPr="00B2780C">
        <w:t xml:space="preserve">Activity </w:t>
      </w:r>
      <w:r>
        <w:t>5.2</w:t>
      </w:r>
      <w:r w:rsidRPr="00B2780C">
        <w:t>:</w:t>
      </w:r>
      <w:r>
        <w:t xml:space="preserve"> Involve team members</w:t>
      </w:r>
    </w:p>
    <w:p w14:paraId="6F5AF98B" w14:textId="77777777" w:rsidR="0007248C" w:rsidRPr="00B2780C" w:rsidRDefault="0007248C" w:rsidP="00F600BF">
      <w:pPr>
        <w:pStyle w:val="Body"/>
      </w:pPr>
      <w:r>
        <w:t>This activity will</w:t>
      </w:r>
      <w:r w:rsidRPr="008536E2">
        <w:t xml:space="preserve"> provide you with an opportunity to identify how to involve team members in the project review</w:t>
      </w:r>
    </w:p>
    <w:p w14:paraId="10243A6B" w14:textId="77777777" w:rsidR="0007248C" w:rsidRPr="00B2780C" w:rsidRDefault="0007248C" w:rsidP="00434678">
      <w:pPr>
        <w:pStyle w:val="ListNoActivity"/>
        <w:numPr>
          <w:ilvl w:val="0"/>
          <w:numId w:val="157"/>
        </w:numPr>
        <w:ind w:left="357" w:hanging="357"/>
      </w:pPr>
      <w:r w:rsidRPr="008536E2">
        <w:t>How can you involve team members in the project review? Present your answer in no more than 50 words, and identify two different methods</w:t>
      </w:r>
      <w:r>
        <w:t xml:space="preserve"> </w:t>
      </w:r>
    </w:p>
    <w:p w14:paraId="58E1C428" w14:textId="77777777" w:rsidR="0007248C" w:rsidRPr="00B2780C" w:rsidRDefault="0007248C" w:rsidP="00DC67BB">
      <w:pPr>
        <w:pStyle w:val="InputBoxLarge"/>
        <w:framePr w:h="2407" w:wrap="around" w:y="-5"/>
        <w:pBdr>
          <w:top w:val="single" w:sz="8" w:space="6" w:color="6260B8"/>
          <w:left w:val="single" w:sz="8" w:space="4" w:color="6260B8"/>
          <w:bottom w:val="single" w:sz="8" w:space="6" w:color="6260B8"/>
          <w:right w:val="single" w:sz="8" w:space="4" w:color="6260B8"/>
        </w:pBdr>
      </w:pPr>
    </w:p>
    <w:p w14:paraId="7076049F" w14:textId="77777777" w:rsidR="0007248C" w:rsidRDefault="0007248C" w:rsidP="0007248C">
      <w:pPr>
        <w:pStyle w:val="Heading2"/>
      </w:pPr>
      <w:bookmarkStart w:id="190" w:name="_Toc26193671"/>
      <w:r>
        <w:lastRenderedPageBreak/>
        <w:t>Document lessons learned from the project and report within the organisation</w:t>
      </w:r>
      <w:bookmarkEnd w:id="190"/>
    </w:p>
    <w:p w14:paraId="7A9C2FC2" w14:textId="77777777" w:rsidR="0007248C" w:rsidRPr="00F600BF" w:rsidRDefault="0007248C" w:rsidP="00F600BF">
      <w:pPr>
        <w:pStyle w:val="Body"/>
      </w:pPr>
      <w:r w:rsidRPr="00F600BF">
        <w:t>By the end of this chapter the learner should be able to:</w:t>
      </w:r>
    </w:p>
    <w:p w14:paraId="54E12A2C" w14:textId="77777777" w:rsidR="0007248C" w:rsidRDefault="0007248C" w:rsidP="00434678">
      <w:pPr>
        <w:pStyle w:val="Body"/>
        <w:numPr>
          <w:ilvl w:val="0"/>
          <w:numId w:val="154"/>
        </w:numPr>
      </w:pPr>
      <w:r>
        <w:t xml:space="preserve">Explain how to document lessons learned and identify particular areas which might be focused on </w:t>
      </w:r>
      <w:r w:rsidRPr="003D4041">
        <w:rPr>
          <w:noProof/>
        </w:rPr>
        <w:t>and</w:t>
      </w:r>
      <w:r>
        <w:t xml:space="preserve"> questions they might ask themselves.</w:t>
      </w:r>
    </w:p>
    <w:p w14:paraId="5D1BCE32" w14:textId="77777777" w:rsidR="0007248C" w:rsidRDefault="0007248C" w:rsidP="0007248C">
      <w:pPr>
        <w:pStyle w:val="Heading3"/>
      </w:pPr>
      <w:bookmarkStart w:id="191" w:name="_Toc20742547"/>
      <w:r>
        <w:t>Lessons learned</w:t>
      </w:r>
      <w:bookmarkEnd w:id="191"/>
    </w:p>
    <w:p w14:paraId="0EC249CE" w14:textId="77777777" w:rsidR="0007248C" w:rsidRPr="00F600BF" w:rsidRDefault="0007248C" w:rsidP="00F600BF">
      <w:pPr>
        <w:pStyle w:val="Body"/>
      </w:pPr>
      <w:r w:rsidRPr="00F600BF">
        <w:t xml:space="preserve">A report of lessons learned is vital to help to improve project management in future projects. Every strategy employed by the project team throughout the project should be evaluated, reported on and fed back to project authorities or senior management within your organisation at the end of the project. </w:t>
      </w:r>
    </w:p>
    <w:p w14:paraId="4E961E0E" w14:textId="77777777" w:rsidR="0007248C" w:rsidRDefault="0007248C" w:rsidP="0007248C">
      <w:pPr>
        <w:pStyle w:val="Heading4"/>
      </w:pPr>
      <w:r>
        <w:t>Record essential information</w:t>
      </w:r>
    </w:p>
    <w:p w14:paraId="700BDE18" w14:textId="6D6D7048" w:rsidR="0007248C" w:rsidRDefault="0007248C" w:rsidP="00F600BF">
      <w:pPr>
        <w:pStyle w:val="Body"/>
      </w:pPr>
      <w:r>
        <w:rPr>
          <w:noProof/>
        </w:rPr>
        <w:t>T</w:t>
      </w:r>
      <w:r w:rsidRPr="007E327B">
        <w:rPr>
          <w:noProof/>
        </w:rPr>
        <w:t>o</w:t>
      </w:r>
      <w:r>
        <w:t xml:space="preserve"> put all the strategies into </w:t>
      </w:r>
      <w:r w:rsidRPr="007E327B">
        <w:rPr>
          <w:noProof/>
        </w:rPr>
        <w:t>context</w:t>
      </w:r>
      <w:r>
        <w:rPr>
          <w:noProof/>
        </w:rPr>
        <w:t>,</w:t>
      </w:r>
      <w:r>
        <w:t xml:space="preserve"> it is important to record </w:t>
      </w:r>
      <w:r w:rsidR="005F46A0">
        <w:t xml:space="preserve">the </w:t>
      </w:r>
      <w:r>
        <w:t>details of the project.</w:t>
      </w:r>
    </w:p>
    <w:p w14:paraId="125424D9" w14:textId="77777777" w:rsidR="0007248C" w:rsidRPr="00F600BF" w:rsidRDefault="0007248C" w:rsidP="00F600BF">
      <w:pPr>
        <w:pStyle w:val="Body"/>
      </w:pPr>
      <w:r w:rsidRPr="00F600BF">
        <w:t>Essential information includes:</w:t>
      </w:r>
    </w:p>
    <w:p w14:paraId="4116627D" w14:textId="77777777" w:rsidR="0007248C" w:rsidRDefault="0007248C" w:rsidP="00434678">
      <w:pPr>
        <w:pStyle w:val="Body"/>
        <w:numPr>
          <w:ilvl w:val="0"/>
          <w:numId w:val="154"/>
        </w:numPr>
      </w:pPr>
      <w:r>
        <w:t xml:space="preserve">Project objectives, </w:t>
      </w:r>
      <w:r w:rsidRPr="007E327B">
        <w:rPr>
          <w:noProof/>
        </w:rPr>
        <w:t>benefits</w:t>
      </w:r>
      <w:r>
        <w:rPr>
          <w:noProof/>
        </w:rPr>
        <w:t>,</w:t>
      </w:r>
      <w:r>
        <w:t xml:space="preserve"> and outcomes</w:t>
      </w:r>
    </w:p>
    <w:p w14:paraId="12CD1E18" w14:textId="77777777" w:rsidR="0007248C" w:rsidRDefault="0007248C" w:rsidP="00434678">
      <w:pPr>
        <w:pStyle w:val="Body"/>
        <w:numPr>
          <w:ilvl w:val="0"/>
          <w:numId w:val="154"/>
        </w:numPr>
      </w:pPr>
      <w:r>
        <w:t>Project manager and leaders</w:t>
      </w:r>
    </w:p>
    <w:p w14:paraId="62083989" w14:textId="77777777" w:rsidR="0007248C" w:rsidRDefault="0007248C" w:rsidP="00434678">
      <w:pPr>
        <w:pStyle w:val="Body"/>
        <w:numPr>
          <w:ilvl w:val="0"/>
          <w:numId w:val="154"/>
        </w:numPr>
      </w:pPr>
      <w:r>
        <w:t xml:space="preserve">Description of the client/customer/sponsor/investors – understanding their needs and expectations </w:t>
      </w:r>
      <w:r>
        <w:rPr>
          <w:noProof/>
        </w:rPr>
        <w:t>regarding</w:t>
      </w:r>
      <w:r>
        <w:t xml:space="preserve"> governance will have a bearing on the review</w:t>
      </w:r>
    </w:p>
    <w:p w14:paraId="70942D29" w14:textId="77777777" w:rsidR="0007248C" w:rsidRDefault="0007248C" w:rsidP="00434678">
      <w:pPr>
        <w:pStyle w:val="Body"/>
        <w:numPr>
          <w:ilvl w:val="0"/>
          <w:numId w:val="154"/>
        </w:numPr>
      </w:pPr>
      <w:r>
        <w:t>Dates of the project</w:t>
      </w:r>
    </w:p>
    <w:p w14:paraId="7F95696A" w14:textId="77777777" w:rsidR="0007248C" w:rsidRDefault="0007248C" w:rsidP="00434678">
      <w:pPr>
        <w:pStyle w:val="Body"/>
        <w:numPr>
          <w:ilvl w:val="0"/>
          <w:numId w:val="154"/>
        </w:numPr>
      </w:pPr>
      <w:r>
        <w:t xml:space="preserve">Deliverables. </w:t>
      </w:r>
    </w:p>
    <w:p w14:paraId="21F9FA86" w14:textId="77777777" w:rsidR="0007248C" w:rsidRDefault="0007248C" w:rsidP="0007248C">
      <w:pPr>
        <w:pStyle w:val="Heading4"/>
      </w:pPr>
      <w:r>
        <w:t>Document a complete picture</w:t>
      </w:r>
    </w:p>
    <w:p w14:paraId="0E0CB9A1" w14:textId="0A8957FC" w:rsidR="0007248C" w:rsidRPr="00F600BF" w:rsidRDefault="0007248C" w:rsidP="00F600BF">
      <w:pPr>
        <w:pStyle w:val="Body"/>
      </w:pPr>
      <w:r w:rsidRPr="00F600BF">
        <w:t>If lessons are going to be learned, the mistakes need to be included as much, if not more, than the successes to prevent them</w:t>
      </w:r>
      <w:r w:rsidR="005F46A0">
        <w:t xml:space="preserve"> from</w:t>
      </w:r>
      <w:r w:rsidRPr="00F600BF">
        <w:t xml:space="preserve"> happening again. Include what worked, what didn’t work, and why. It is as important to document the reasons for strategies not working because they may work well in alternative projects but just were not suited to this particular one. </w:t>
      </w:r>
    </w:p>
    <w:p w14:paraId="193A0BE4" w14:textId="77777777" w:rsidR="0007248C" w:rsidRPr="00F600BF" w:rsidRDefault="0007248C" w:rsidP="00F600BF">
      <w:pPr>
        <w:pStyle w:val="Body"/>
      </w:pPr>
      <w:r w:rsidRPr="00F600BF">
        <w:t>Suggest more efficient methods of management in the scenarios you have experienced within the project and what you would do differently in hindsight.</w:t>
      </w:r>
    </w:p>
    <w:p w14:paraId="4D07138B" w14:textId="77777777" w:rsidR="0007248C" w:rsidRPr="00F600BF" w:rsidRDefault="0007248C" w:rsidP="00F600BF">
      <w:pPr>
        <w:pStyle w:val="Body"/>
      </w:pPr>
      <w:r w:rsidRPr="00F600BF">
        <w:t xml:space="preserve">You should have a plethora of documents and reports that have been generated throughout the life of the project from which to compile your lessons learned report. Capturing and recording information as you go through the project allows you to analyse successes and failures at different points within the project and enables a more balanced and accurate review </w:t>
      </w:r>
      <w:r w:rsidRPr="00F600BF">
        <w:lastRenderedPageBreak/>
        <w:t>of governance effectiveness. If you haven’t kept records throughout the project, this in itself could be a valuable lesson learned for the next project.</w:t>
      </w:r>
    </w:p>
    <w:p w14:paraId="23859856" w14:textId="77777777" w:rsidR="0007248C" w:rsidRPr="00F600BF" w:rsidRDefault="0007248C" w:rsidP="00F600BF">
      <w:pPr>
        <w:pStyle w:val="Body"/>
      </w:pPr>
      <w:r w:rsidRPr="00F600BF">
        <w:t>Think about the following questions:</w:t>
      </w:r>
    </w:p>
    <w:p w14:paraId="5731D0BD" w14:textId="77777777" w:rsidR="0007248C" w:rsidRDefault="0007248C" w:rsidP="00434678">
      <w:pPr>
        <w:pStyle w:val="Body"/>
        <w:numPr>
          <w:ilvl w:val="0"/>
          <w:numId w:val="155"/>
        </w:numPr>
      </w:pPr>
      <w:r>
        <w:t>What did you learn?</w:t>
      </w:r>
    </w:p>
    <w:p w14:paraId="2D21D706" w14:textId="77777777" w:rsidR="0007248C" w:rsidRDefault="0007248C" w:rsidP="00434678">
      <w:pPr>
        <w:pStyle w:val="Body"/>
        <w:numPr>
          <w:ilvl w:val="0"/>
          <w:numId w:val="155"/>
        </w:numPr>
      </w:pPr>
      <w:r>
        <w:t>Did you identify best practices?</w:t>
      </w:r>
    </w:p>
    <w:p w14:paraId="0642DE65" w14:textId="77777777" w:rsidR="0007248C" w:rsidRDefault="0007248C" w:rsidP="00434678">
      <w:pPr>
        <w:pStyle w:val="Body"/>
        <w:numPr>
          <w:ilvl w:val="0"/>
          <w:numId w:val="155"/>
        </w:numPr>
      </w:pPr>
      <w:r>
        <w:t xml:space="preserve">Could you use what you learned </w:t>
      </w:r>
      <w:r w:rsidRPr="00A451FC">
        <w:rPr>
          <w:noProof/>
        </w:rPr>
        <w:t>for</w:t>
      </w:r>
      <w:r>
        <w:t xml:space="preserve"> other projects?</w:t>
      </w:r>
    </w:p>
    <w:p w14:paraId="4E5A7AAB" w14:textId="77777777" w:rsidR="0007248C" w:rsidRDefault="0007248C" w:rsidP="00434678">
      <w:pPr>
        <w:pStyle w:val="Body"/>
        <w:numPr>
          <w:ilvl w:val="0"/>
          <w:numId w:val="155"/>
        </w:numPr>
      </w:pPr>
      <w:r>
        <w:t>What recommendations would you make for the future?</w:t>
      </w:r>
    </w:p>
    <w:p w14:paraId="0020D1E2" w14:textId="77777777" w:rsidR="0007248C" w:rsidRDefault="0007248C" w:rsidP="00434678">
      <w:pPr>
        <w:pStyle w:val="Body"/>
        <w:numPr>
          <w:ilvl w:val="0"/>
          <w:numId w:val="155"/>
        </w:numPr>
      </w:pPr>
      <w:r>
        <w:t xml:space="preserve">What are the main elements contributing to this </w:t>
      </w:r>
      <w:r w:rsidRPr="007E327B">
        <w:rPr>
          <w:noProof/>
        </w:rPr>
        <w:t>project</w:t>
      </w:r>
      <w:r>
        <w:rPr>
          <w:noProof/>
        </w:rPr>
        <w:t>'</w:t>
      </w:r>
      <w:r w:rsidRPr="007E327B">
        <w:rPr>
          <w:noProof/>
        </w:rPr>
        <w:t>s</w:t>
      </w:r>
      <w:r>
        <w:t xml:space="preserve"> success or failure?</w:t>
      </w:r>
    </w:p>
    <w:p w14:paraId="062083D3" w14:textId="77777777" w:rsidR="0007248C" w:rsidRDefault="0007248C" w:rsidP="0007248C">
      <w:pPr>
        <w:pStyle w:val="Heading4"/>
      </w:pPr>
      <w:r>
        <w:t>Be honest</w:t>
      </w:r>
    </w:p>
    <w:p w14:paraId="286DFC63" w14:textId="77777777" w:rsidR="0007248C" w:rsidRDefault="0007248C" w:rsidP="00F600BF">
      <w:pPr>
        <w:pStyle w:val="Body"/>
      </w:pPr>
      <w:r>
        <w:rPr>
          <w:noProof/>
        </w:rPr>
        <w:t>T</w:t>
      </w:r>
      <w:r w:rsidRPr="007E327B">
        <w:rPr>
          <w:noProof/>
        </w:rPr>
        <w:t>o</w:t>
      </w:r>
      <w:r>
        <w:t xml:space="preserve"> get a full picture of how effective project management was, ascertain honest and open feedback from all involved. Feedback should </w:t>
      </w:r>
      <w:r w:rsidRPr="007E327B">
        <w:rPr>
          <w:noProof/>
        </w:rPr>
        <w:t>be sought</w:t>
      </w:r>
      <w:r>
        <w:t xml:space="preserve"> from all team members </w:t>
      </w:r>
      <w:r w:rsidRPr="007E327B">
        <w:rPr>
          <w:noProof/>
        </w:rPr>
        <w:t>from t</w:t>
      </w:r>
      <w:r>
        <w:rPr>
          <w:noProof/>
        </w:rPr>
        <w:t>op to</w:t>
      </w:r>
      <w:r w:rsidRPr="007E327B">
        <w:rPr>
          <w:noProof/>
        </w:rPr>
        <w:t xml:space="preserve"> bottom</w:t>
      </w:r>
      <w:r>
        <w:t xml:space="preserve"> </w:t>
      </w:r>
      <w:r w:rsidRPr="007E327B">
        <w:rPr>
          <w:noProof/>
        </w:rPr>
        <w:t>in</w:t>
      </w:r>
      <w:r>
        <w:t xml:space="preserve"> the chain of command and all information, however small, should be noted and reported </w:t>
      </w:r>
      <w:r w:rsidRPr="007E327B">
        <w:rPr>
          <w:noProof/>
        </w:rPr>
        <w:t>to</w:t>
      </w:r>
      <w:r>
        <w:t xml:space="preserve"> make the best improvements to future processes. Seek feedback from all other internal and external stakeholders in the same manner. Asking for the opinions of your stakeholders makes them feel valued and more motivated.</w:t>
      </w:r>
    </w:p>
    <w:p w14:paraId="1E7835CC" w14:textId="77777777" w:rsidR="0007248C" w:rsidRDefault="0007248C" w:rsidP="00F600BF">
      <w:pPr>
        <w:pStyle w:val="Body"/>
      </w:pPr>
      <w:r>
        <w:t xml:space="preserve">Embrace the </w:t>
      </w:r>
      <w:r w:rsidRPr="007E327B">
        <w:rPr>
          <w:noProof/>
        </w:rPr>
        <w:t>negati</w:t>
      </w:r>
      <w:r>
        <w:rPr>
          <w:noProof/>
        </w:rPr>
        <w:t>ve</w:t>
      </w:r>
      <w:r>
        <w:t xml:space="preserve"> comments and treat them with respect. These are the most critical aspects of the report that, if used </w:t>
      </w:r>
      <w:r w:rsidRPr="007E327B">
        <w:rPr>
          <w:noProof/>
        </w:rPr>
        <w:t>appropriately</w:t>
      </w:r>
      <w:r>
        <w:t>, could transform the efficiency of project management processes. Always searching for continuous improvement keeps an organisation dynamic and at the forefront of improving efficiency; this mentality makes an organisation attractive to work with and keeps employees motivated and committed.</w:t>
      </w:r>
    </w:p>
    <w:p w14:paraId="04B49FE1" w14:textId="77777777" w:rsidR="0007248C" w:rsidRDefault="0007248C" w:rsidP="0007248C">
      <w:pPr>
        <w:pStyle w:val="Heading3"/>
      </w:pPr>
      <w:bookmarkStart w:id="192" w:name="_Toc418505296"/>
      <w:bookmarkStart w:id="193" w:name="_Toc20742548"/>
      <w:r>
        <w:t>Input into future projects</w:t>
      </w:r>
      <w:bookmarkEnd w:id="192"/>
      <w:bookmarkEnd w:id="193"/>
    </w:p>
    <w:p w14:paraId="20661E85" w14:textId="77777777" w:rsidR="0007248C" w:rsidRDefault="0007248C" w:rsidP="00F600BF">
      <w:pPr>
        <w:pStyle w:val="Body"/>
      </w:pPr>
      <w:r>
        <w:t xml:space="preserve">All of the project review assessments should be used to compile one report that highlights areas of project management and project activities that worked well and should </w:t>
      </w:r>
      <w:r w:rsidRPr="007E327B">
        <w:rPr>
          <w:noProof/>
        </w:rPr>
        <w:t>be employed</w:t>
      </w:r>
      <w:r>
        <w:t xml:space="preserve"> in future projects. It also highlights room for improvement and serious errors that could have </w:t>
      </w:r>
      <w:r w:rsidRPr="007E327B">
        <w:rPr>
          <w:noProof/>
        </w:rPr>
        <w:t>been avoided</w:t>
      </w:r>
      <w:r>
        <w:t xml:space="preserve">, and as such what should not </w:t>
      </w:r>
      <w:r w:rsidRPr="007E327B">
        <w:rPr>
          <w:noProof/>
        </w:rPr>
        <w:t>be employed</w:t>
      </w:r>
      <w:r>
        <w:t xml:space="preserve"> in future projects. </w:t>
      </w:r>
    </w:p>
    <w:p w14:paraId="08AD90C0" w14:textId="77777777" w:rsidR="0007248C" w:rsidRDefault="0007248C" w:rsidP="00F600BF">
      <w:pPr>
        <w:pStyle w:val="Body"/>
      </w:pPr>
      <w:r>
        <w:t xml:space="preserve">Keeping accurate records, </w:t>
      </w:r>
      <w:r w:rsidRPr="007E327B">
        <w:rPr>
          <w:noProof/>
        </w:rPr>
        <w:t>logs</w:t>
      </w:r>
      <w:r>
        <w:rPr>
          <w:noProof/>
        </w:rPr>
        <w:t>,</w:t>
      </w:r>
      <w:r>
        <w:t xml:space="preserve"> and registers from the initiation stage through to the completion of the project will enable a much more accurate evaluation and review of the success of the project. </w:t>
      </w:r>
    </w:p>
    <w:p w14:paraId="0596C8F8" w14:textId="55F6ACCE" w:rsidR="0007248C" w:rsidRDefault="0007248C" w:rsidP="00F600BF">
      <w:pPr>
        <w:pStyle w:val="Body"/>
      </w:pPr>
      <w:r>
        <w:t xml:space="preserve">Record keeping may be a lesson learned in itself; there are numerous logs, </w:t>
      </w:r>
      <w:r w:rsidRPr="007E327B">
        <w:rPr>
          <w:noProof/>
        </w:rPr>
        <w:t>registers</w:t>
      </w:r>
      <w:r>
        <w:rPr>
          <w:noProof/>
        </w:rPr>
        <w:t>,</w:t>
      </w:r>
      <w:r>
        <w:t xml:space="preserve"> and databases to keep updated, but ultimately they are telling the story of how successful or unsuccessful your project was. If there are gaps or inaccuracies in the records, the evaluation of your project will not be complete. </w:t>
      </w:r>
      <w:r w:rsidRPr="007E327B">
        <w:rPr>
          <w:noProof/>
        </w:rPr>
        <w:t>This not</w:t>
      </w:r>
      <w:r>
        <w:t xml:space="preserve"> only has an impact on the project itself, but could </w:t>
      </w:r>
      <w:r>
        <w:lastRenderedPageBreak/>
        <w:t>tarnish the reputation of the project management team, particularly the project manager, and that of the client and stakeholders involved.</w:t>
      </w:r>
    </w:p>
    <w:p w14:paraId="73504CE0" w14:textId="77777777" w:rsidR="00F600BF" w:rsidRPr="008536E2" w:rsidRDefault="00F600BF" w:rsidP="00F600BF">
      <w:pPr>
        <w:pStyle w:val="Body"/>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07248C" w14:paraId="19A38761" w14:textId="77777777" w:rsidTr="00B9688B">
        <w:trPr>
          <w:trHeight w:val="659"/>
        </w:trPr>
        <w:tc>
          <w:tcPr>
            <w:tcW w:w="992" w:type="dxa"/>
            <w:shd w:val="clear" w:color="auto" w:fill="F2F2F2" w:themeFill="background1" w:themeFillShade="F2"/>
            <w:vAlign w:val="center"/>
            <w:hideMark/>
          </w:tcPr>
          <w:p w14:paraId="2AEC0AD8" w14:textId="77777777" w:rsidR="0007248C" w:rsidRDefault="0007248C" w:rsidP="00B9688B">
            <w:pPr>
              <w:spacing w:after="0" w:line="240" w:lineRule="auto"/>
              <w:jc w:val="center"/>
            </w:pPr>
            <w:bookmarkStart w:id="194" w:name="_Toc11228388"/>
            <w:r>
              <w:rPr>
                <w:noProof/>
                <w:lang w:eastAsia="en-AU"/>
              </w:rPr>
              <w:drawing>
                <wp:inline distT="0" distB="0" distL="0" distR="0" wp14:anchorId="318D55F4" wp14:editId="16273095">
                  <wp:extent cx="366395" cy="384810"/>
                  <wp:effectExtent l="0" t="0" r="0" b="0"/>
                  <wp:docPr id="230" name="Picture 23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lf-check questions icon"/>
                          <pic:cNvPicPr>
                            <a:picLocks noChangeAspect="1" noChangeArrowheads="1"/>
                          </pic:cNvPicPr>
                        </pic:nvPicPr>
                        <pic:blipFill>
                          <a:blip r:embed="rId22">
                            <a:extLst>
                              <a:ext uri="{28A0092B-C50C-407E-A947-70E740481C1C}">
                                <a14:useLocalDpi xmlns:a14="http://schemas.microsoft.com/office/drawing/2010/main" val="0"/>
                              </a:ext>
                            </a:extLst>
                          </a:blip>
                          <a:srcRect l="25429" t="21729" r="27586" b="24818"/>
                          <a:stretch>
                            <a:fillRect/>
                          </a:stretch>
                        </pic:blipFill>
                        <pic:spPr bwMode="auto">
                          <a:xfrm>
                            <a:off x="0" y="0"/>
                            <a:ext cx="366395" cy="384810"/>
                          </a:xfrm>
                          <a:prstGeom prst="rect">
                            <a:avLst/>
                          </a:prstGeom>
                          <a:noFill/>
                          <a:ln>
                            <a:noFill/>
                          </a:ln>
                        </pic:spPr>
                      </pic:pic>
                    </a:graphicData>
                  </a:graphic>
                </wp:inline>
              </w:drawing>
            </w:r>
          </w:p>
        </w:tc>
        <w:tc>
          <w:tcPr>
            <w:tcW w:w="8080" w:type="dxa"/>
            <w:shd w:val="clear" w:color="auto" w:fill="F2F2F2" w:themeFill="background1" w:themeFillShade="F2"/>
            <w:hideMark/>
          </w:tcPr>
          <w:p w14:paraId="3C68C03C" w14:textId="77777777" w:rsidR="0007248C" w:rsidRPr="00D303F6" w:rsidRDefault="0007248C" w:rsidP="00B9688B">
            <w:pPr>
              <w:spacing w:after="0" w:line="240" w:lineRule="auto"/>
              <w:rPr>
                <w:color w:val="6260B8"/>
                <w:sz w:val="44"/>
                <w:szCs w:val="44"/>
              </w:rPr>
            </w:pPr>
            <w:r w:rsidRPr="00D303F6">
              <w:rPr>
                <w:color w:val="6260B8"/>
                <w:sz w:val="44"/>
                <w:szCs w:val="44"/>
              </w:rPr>
              <w:t>Practice activity</w:t>
            </w:r>
          </w:p>
        </w:tc>
      </w:tr>
    </w:tbl>
    <w:p w14:paraId="4E17EACC" w14:textId="77777777" w:rsidR="0007248C" w:rsidRPr="00B2780C" w:rsidRDefault="0007248C" w:rsidP="00563DF9">
      <w:pPr>
        <w:pStyle w:val="Heading4"/>
      </w:pPr>
      <w:r w:rsidRPr="00B2780C">
        <w:t xml:space="preserve">Activity </w:t>
      </w:r>
      <w:r>
        <w:t>5.3</w:t>
      </w:r>
      <w:r w:rsidRPr="00B2780C">
        <w:t xml:space="preserve">: </w:t>
      </w:r>
      <w:bookmarkEnd w:id="194"/>
      <w:r>
        <w:t>Lessons learned</w:t>
      </w:r>
    </w:p>
    <w:p w14:paraId="06976107" w14:textId="77777777" w:rsidR="0007248C" w:rsidRPr="00B2780C" w:rsidRDefault="0007248C" w:rsidP="0007248C">
      <w:r>
        <w:t xml:space="preserve">This activity will </w:t>
      </w:r>
      <w:r w:rsidRPr="00C85A98">
        <w:t>provide you with an opportunity to identify how to document lessons learned from the project and report within the organisation</w:t>
      </w:r>
      <w:r>
        <w:t>.</w:t>
      </w:r>
    </w:p>
    <w:p w14:paraId="7871FB4B" w14:textId="77777777" w:rsidR="0007248C" w:rsidRPr="00B2780C" w:rsidRDefault="0007248C" w:rsidP="00434678">
      <w:pPr>
        <w:pStyle w:val="ListNoActivity"/>
        <w:numPr>
          <w:ilvl w:val="0"/>
          <w:numId w:val="158"/>
        </w:numPr>
        <w:ind w:left="357" w:hanging="357"/>
      </w:pPr>
      <w:r w:rsidRPr="00C85A98">
        <w:t>How can you document lessons learned and what particular areas might you focus on? Within your answer, think about questions you can ask yourself</w:t>
      </w:r>
      <w:r>
        <w:t>.</w:t>
      </w:r>
    </w:p>
    <w:p w14:paraId="47C25D76" w14:textId="77777777" w:rsidR="0007248C" w:rsidRPr="00B2780C" w:rsidRDefault="0007248C" w:rsidP="00DC67BB">
      <w:pPr>
        <w:pStyle w:val="InputBoxLarge"/>
        <w:framePr w:h="6382" w:wrap="around" w:y="4"/>
        <w:pBdr>
          <w:top w:val="single" w:sz="8" w:space="6" w:color="6260B8"/>
          <w:left w:val="single" w:sz="8" w:space="4" w:color="6260B8"/>
          <w:bottom w:val="single" w:sz="8" w:space="6" w:color="6260B8"/>
          <w:right w:val="single" w:sz="8" w:space="4" w:color="6260B8"/>
        </w:pBdr>
      </w:pPr>
    </w:p>
    <w:p w14:paraId="3CE8DCF1" w14:textId="77777777" w:rsidR="00DC67BB" w:rsidRPr="00DC67BB" w:rsidRDefault="00DC67BB" w:rsidP="00DC67BB">
      <w:pPr>
        <w:pStyle w:val="Body"/>
      </w:pPr>
      <w:r w:rsidRPr="00DC67BB">
        <w:br w:type="page"/>
      </w:r>
    </w:p>
    <w:p w14:paraId="3520D916" w14:textId="57E32812" w:rsidR="008949E4" w:rsidRDefault="008949E4" w:rsidP="00EF4692">
      <w:pPr>
        <w:pStyle w:val="Heading1"/>
      </w:pPr>
      <w:bookmarkStart w:id="195" w:name="_Toc26193672"/>
      <w:r w:rsidRPr="00EF4692">
        <w:lastRenderedPageBreak/>
        <w:t>References</w:t>
      </w:r>
      <w:bookmarkEnd w:id="195"/>
    </w:p>
    <w:p w14:paraId="1557A734" w14:textId="1B4BE530" w:rsidR="00DC67BB" w:rsidRPr="005C32EF" w:rsidRDefault="00DC67BB" w:rsidP="00DC67BB">
      <w:pPr>
        <w:rPr>
          <w:sz w:val="22"/>
        </w:rPr>
      </w:pPr>
      <w:r w:rsidRPr="005C32EF">
        <w:rPr>
          <w:sz w:val="22"/>
        </w:rPr>
        <w:t>Microsoft Office</w:t>
      </w:r>
      <w:r w:rsidR="00766D96" w:rsidRPr="005C32EF">
        <w:rPr>
          <w:sz w:val="22"/>
        </w:rPr>
        <w:t xml:space="preserve"> (2019). Link projects to create a master project. [online] Available at</w:t>
      </w:r>
      <w:r w:rsidRPr="005C32EF">
        <w:rPr>
          <w:sz w:val="22"/>
        </w:rPr>
        <w:t xml:space="preserve">: </w:t>
      </w:r>
      <w:r w:rsidRPr="00AD7B9B">
        <w:rPr>
          <w:sz w:val="22"/>
        </w:rPr>
        <w:t>https://support.office.com/en-us/article/link-projects-to-create-a-master-project-36bcd34d-db5c-403a-9eca-90e878920f2a?redirectSourcePath=%252fen-gb%252farticle%252fGoal-Create-relationships-between-projects-d1c54e93-7a35-41b4-bad2-d71ecefc7991&amp;ui=en-US&amp;rs=en-001&amp;ad=US</w:t>
      </w:r>
      <w:r w:rsidR="00766D96" w:rsidRPr="005C32EF">
        <w:rPr>
          <w:sz w:val="22"/>
        </w:rPr>
        <w:t xml:space="preserve"> [Accessed 21 Nov. 2019].</w:t>
      </w:r>
    </w:p>
    <w:p w14:paraId="0F0FD94C" w14:textId="3FF35BC9" w:rsidR="00DC67BB" w:rsidRPr="005C32EF" w:rsidRDefault="00DC67BB" w:rsidP="00DC67BB">
      <w:pPr>
        <w:rPr>
          <w:rStyle w:val="Hyperlink"/>
          <w:sz w:val="22"/>
        </w:rPr>
      </w:pPr>
      <w:r w:rsidRPr="005C32EF">
        <w:rPr>
          <w:sz w:val="22"/>
        </w:rPr>
        <w:t>Microsoft Office</w:t>
      </w:r>
      <w:r w:rsidR="00766D96" w:rsidRPr="005C32EF">
        <w:rPr>
          <w:sz w:val="22"/>
        </w:rPr>
        <w:t xml:space="preserve"> (2019). View and update task dependencies (links) across projects. [online] Available at</w:t>
      </w:r>
      <w:r w:rsidRPr="005C32EF">
        <w:rPr>
          <w:sz w:val="22"/>
        </w:rPr>
        <w:t xml:space="preserve">: </w:t>
      </w:r>
      <w:r w:rsidR="0008708A" w:rsidRPr="00AD7B9B">
        <w:rPr>
          <w:sz w:val="22"/>
        </w:rPr>
        <w:t>https://support.office.com/en-us/article/View-and-update-task-dependencies-links-across-projects-A69DFDD8-EFAA-4157-B53A-A294CF466298</w:t>
      </w:r>
      <w:r w:rsidR="0008708A" w:rsidRPr="005C32EF">
        <w:rPr>
          <w:sz w:val="22"/>
        </w:rPr>
        <w:t xml:space="preserve"> </w:t>
      </w:r>
      <w:r w:rsidR="00766D96" w:rsidRPr="005C32EF">
        <w:rPr>
          <w:sz w:val="22"/>
        </w:rPr>
        <w:t>[Accessed 21 Nov. 2019].</w:t>
      </w:r>
    </w:p>
    <w:p w14:paraId="728AC90D" w14:textId="3A538266" w:rsidR="00DC67BB" w:rsidRPr="005C32EF" w:rsidRDefault="00766D96" w:rsidP="00DC67BB">
      <w:pPr>
        <w:rPr>
          <w:rStyle w:val="Hyperlink"/>
          <w:sz w:val="22"/>
        </w:rPr>
      </w:pPr>
      <w:r w:rsidRPr="005C32EF">
        <w:rPr>
          <w:sz w:val="22"/>
        </w:rPr>
        <w:t>Team Gant (2019). Writing and selling a masterful project. [online] Available at:</w:t>
      </w:r>
      <w:r w:rsidR="00DC67BB" w:rsidRPr="005C32EF">
        <w:rPr>
          <w:sz w:val="22"/>
        </w:rPr>
        <w:t xml:space="preserve"> </w:t>
      </w:r>
      <w:r w:rsidR="00DC67BB" w:rsidRPr="00AD7B9B">
        <w:rPr>
          <w:sz w:val="22"/>
        </w:rPr>
        <w:t>https://www.teamgantt.com/guide-to-project-management/how-to-plan-a-project/</w:t>
      </w:r>
      <w:r w:rsidR="0008708A" w:rsidRPr="005C32EF">
        <w:rPr>
          <w:sz w:val="22"/>
        </w:rPr>
        <w:t xml:space="preserve"> </w:t>
      </w:r>
      <w:r w:rsidRPr="005C32EF">
        <w:rPr>
          <w:sz w:val="22"/>
        </w:rPr>
        <w:t>[Accessed 21 Nov. 2019].</w:t>
      </w:r>
    </w:p>
    <w:p w14:paraId="5A961382" w14:textId="2BEABB3E" w:rsidR="00DC67BB" w:rsidRPr="005C32EF" w:rsidRDefault="00DC67BB" w:rsidP="00DC67BB">
      <w:pPr>
        <w:rPr>
          <w:b/>
          <w:color w:val="0000C0"/>
          <w:sz w:val="22"/>
          <w:u w:val="single"/>
        </w:rPr>
      </w:pPr>
      <w:r w:rsidRPr="005C32EF">
        <w:rPr>
          <w:sz w:val="22"/>
        </w:rPr>
        <w:t>Australian Consumer Law</w:t>
      </w:r>
      <w:r w:rsidR="0008708A" w:rsidRPr="005C32EF">
        <w:rPr>
          <w:sz w:val="22"/>
        </w:rPr>
        <w:t xml:space="preserve"> (2019). Consumers and the ACL. [online] Available at</w:t>
      </w:r>
      <w:r w:rsidRPr="005C32EF">
        <w:rPr>
          <w:sz w:val="22"/>
        </w:rPr>
        <w:t xml:space="preserve">: </w:t>
      </w:r>
      <w:r w:rsidRPr="00AD7B9B">
        <w:rPr>
          <w:sz w:val="22"/>
        </w:rPr>
        <w:t>https://consumerlaw.gov.au/consumers-and-acl</w:t>
      </w:r>
      <w:r w:rsidR="0008708A" w:rsidRPr="005C32EF">
        <w:rPr>
          <w:sz w:val="22"/>
        </w:rPr>
        <w:t xml:space="preserve"> [Accessed 21 Nov. 2019].</w:t>
      </w:r>
    </w:p>
    <w:p w14:paraId="5DE8E296" w14:textId="7783141B" w:rsidR="00DC67BB" w:rsidRPr="005C32EF" w:rsidRDefault="0008708A" w:rsidP="00DC67BB">
      <w:pPr>
        <w:rPr>
          <w:sz w:val="22"/>
          <w:u w:val="single"/>
        </w:rPr>
      </w:pPr>
      <w:r w:rsidRPr="005C32EF">
        <w:rPr>
          <w:sz w:val="22"/>
        </w:rPr>
        <w:t xml:space="preserve">OECD (2016). </w:t>
      </w:r>
      <w:r w:rsidR="00DC67BB" w:rsidRPr="005C32EF">
        <w:rPr>
          <w:sz w:val="22"/>
        </w:rPr>
        <w:t>International Guidelines for Consumer Protection in E-Commerce</w:t>
      </w:r>
      <w:r w:rsidRPr="005C32EF">
        <w:rPr>
          <w:sz w:val="22"/>
        </w:rPr>
        <w:t xml:space="preserve">. Available at: </w:t>
      </w:r>
      <w:r w:rsidR="00DC67BB" w:rsidRPr="00AD7B9B">
        <w:rPr>
          <w:sz w:val="22"/>
        </w:rPr>
        <w:t>https://www.oecd.org/sti/consumer/ECommerce-Recommendation-2016.pdf</w:t>
      </w:r>
      <w:r w:rsidRPr="005C32EF">
        <w:rPr>
          <w:sz w:val="22"/>
        </w:rPr>
        <w:t xml:space="preserve"> [Accessed 21 Nov. 2019].</w:t>
      </w:r>
    </w:p>
    <w:p w14:paraId="4A4985EF" w14:textId="5F59B8A8" w:rsidR="00DC67BB" w:rsidRPr="005C32EF" w:rsidRDefault="00DC67BB" w:rsidP="00DC67BB">
      <w:pPr>
        <w:rPr>
          <w:rStyle w:val="Hyperlink"/>
          <w:b/>
          <w:sz w:val="22"/>
        </w:rPr>
      </w:pPr>
      <w:r w:rsidRPr="005C32EF">
        <w:rPr>
          <w:sz w:val="22"/>
          <w:lang w:val="en-GB"/>
        </w:rPr>
        <w:t>College of Pharmacy</w:t>
      </w:r>
      <w:r w:rsidR="005C32EF" w:rsidRPr="005C32EF">
        <w:rPr>
          <w:sz w:val="22"/>
          <w:lang w:val="en-GB"/>
        </w:rPr>
        <w:t xml:space="preserve"> (2016). Strategic Plan 2016. [online] Available at</w:t>
      </w:r>
      <w:r w:rsidRPr="005C32EF">
        <w:rPr>
          <w:sz w:val="22"/>
          <w:lang w:val="en-GB"/>
        </w:rPr>
        <w:t xml:space="preserve">: </w:t>
      </w:r>
      <w:r w:rsidRPr="00AD7B9B">
        <w:rPr>
          <w:sz w:val="22"/>
        </w:rPr>
        <w:t>https://pharmacy.ksu.edu.sa/sites/pharmacy.ksu.edu.sa/files/imce_images/final-approved-stratigic-plan_2016.pdf</w:t>
      </w:r>
      <w:r w:rsidR="005C32EF" w:rsidRPr="00AD7B9B">
        <w:rPr>
          <w:sz w:val="20"/>
        </w:rPr>
        <w:t xml:space="preserve"> </w:t>
      </w:r>
      <w:r w:rsidR="005C32EF" w:rsidRPr="005C32EF">
        <w:rPr>
          <w:sz w:val="22"/>
        </w:rPr>
        <w:t>[Accessed 21 Nov. 2019].</w:t>
      </w:r>
    </w:p>
    <w:p w14:paraId="491716A8" w14:textId="4DF4B14D" w:rsidR="005D57A4" w:rsidRDefault="00DC67BB" w:rsidP="005D57A4">
      <w:pPr>
        <w:rPr>
          <w:i/>
        </w:rPr>
      </w:pPr>
      <w:r w:rsidRPr="005C32EF">
        <w:rPr>
          <w:sz w:val="22"/>
        </w:rPr>
        <w:t>Queensland Government, Business Queensland</w:t>
      </w:r>
      <w:r w:rsidR="005C32EF" w:rsidRPr="005C32EF">
        <w:rPr>
          <w:sz w:val="22"/>
        </w:rPr>
        <w:t xml:space="preserve"> (2019). Basic record keeping requirements. [online] Available at: </w:t>
      </w:r>
      <w:r w:rsidRPr="00AD7B9B">
        <w:rPr>
          <w:sz w:val="22"/>
        </w:rPr>
        <w:t>https://www.business.qld.gov.au/running-business/finances-cash-flow/records/requirements</w:t>
      </w:r>
      <w:r w:rsidR="005C32EF" w:rsidRPr="005C32EF">
        <w:rPr>
          <w:sz w:val="22"/>
        </w:rPr>
        <w:t xml:space="preserve"> [Accessed 21 Nov. 2019].</w:t>
      </w:r>
      <w:r w:rsidR="005D57A4" w:rsidRPr="005D57A4">
        <w:rPr>
          <w:i/>
        </w:rPr>
        <w:t xml:space="preserve"> </w:t>
      </w:r>
      <w:r w:rsidR="005D57A4">
        <w:rPr>
          <w:i/>
        </w:rPr>
        <w:br w:type="page"/>
      </w:r>
    </w:p>
    <w:p w14:paraId="2A80962D" w14:textId="77777777" w:rsidR="005F46A0" w:rsidRPr="003F69B8" w:rsidRDefault="005F46A0" w:rsidP="005F46A0">
      <w:pPr>
        <w:pStyle w:val="Heading1"/>
      </w:pPr>
      <w:bookmarkStart w:id="196" w:name="_Toc25307697"/>
      <w:bookmarkStart w:id="197" w:name="_Toc26193673"/>
      <w:r w:rsidRPr="003F69B8">
        <w:lastRenderedPageBreak/>
        <w:t>Image attributions</w:t>
      </w:r>
      <w:bookmarkEnd w:id="196"/>
      <w:bookmarkEnd w:id="197"/>
    </w:p>
    <w:tbl>
      <w:tblPr>
        <w:tblStyle w:val="TableGrid"/>
        <w:tblW w:w="5000" w:type="pct"/>
        <w:tblLook w:val="04A0" w:firstRow="1" w:lastRow="0" w:firstColumn="1" w:lastColumn="0" w:noHBand="0" w:noVBand="1"/>
        <w:tblDescription w:val="An image attribution table"/>
      </w:tblPr>
      <w:tblGrid>
        <w:gridCol w:w="1758"/>
        <w:gridCol w:w="1029"/>
        <w:gridCol w:w="6559"/>
      </w:tblGrid>
      <w:tr w:rsidR="005F46A0" w:rsidRPr="003F69B8" w14:paraId="08634BAA" w14:textId="77777777" w:rsidTr="005F46A0">
        <w:trPr>
          <w:cnfStyle w:val="100000000000" w:firstRow="1" w:lastRow="0" w:firstColumn="0" w:lastColumn="0" w:oddVBand="0" w:evenVBand="0" w:oddHBand="0" w:evenHBand="0" w:firstRowFirstColumn="0" w:firstRowLastColumn="0" w:lastRowFirstColumn="0" w:lastRowLastColumn="0"/>
          <w:tblHeader/>
        </w:trPr>
        <w:tc>
          <w:tcPr>
            <w:tcW w:w="1758" w:type="dxa"/>
          </w:tcPr>
          <w:p w14:paraId="220DF90B" w14:textId="77777777" w:rsidR="005F46A0" w:rsidRPr="003F69B8" w:rsidRDefault="005F46A0" w:rsidP="006755D0">
            <w:pPr>
              <w:keepLines/>
              <w:spacing w:before="200"/>
              <w:rPr>
                <w:rFonts w:eastAsia="Calibri" w:cs="Microsoft Himalaya"/>
              </w:rPr>
            </w:pPr>
            <w:r w:rsidRPr="003F69B8">
              <w:rPr>
                <w:rFonts w:eastAsia="Calibri" w:cs="Microsoft Himalaya"/>
              </w:rPr>
              <w:t>Image</w:t>
            </w:r>
          </w:p>
        </w:tc>
        <w:tc>
          <w:tcPr>
            <w:tcW w:w="1029" w:type="dxa"/>
          </w:tcPr>
          <w:p w14:paraId="0D17D36C" w14:textId="77777777" w:rsidR="005F46A0" w:rsidRPr="003F69B8" w:rsidRDefault="005F46A0" w:rsidP="006755D0">
            <w:pPr>
              <w:keepLines/>
              <w:spacing w:before="200"/>
              <w:jc w:val="center"/>
              <w:rPr>
                <w:rFonts w:eastAsia="Calibri" w:cs="Microsoft Himalaya"/>
              </w:rPr>
            </w:pPr>
            <w:r w:rsidRPr="003F69B8">
              <w:rPr>
                <w:rFonts w:eastAsia="Calibri" w:cs="Microsoft Himalaya"/>
              </w:rPr>
              <w:t>Page #</w:t>
            </w:r>
          </w:p>
        </w:tc>
        <w:tc>
          <w:tcPr>
            <w:tcW w:w="6559" w:type="dxa"/>
          </w:tcPr>
          <w:p w14:paraId="66168117" w14:textId="77777777" w:rsidR="005F46A0" w:rsidRPr="003F69B8" w:rsidRDefault="005F46A0" w:rsidP="006755D0">
            <w:pPr>
              <w:keepLines/>
              <w:spacing w:before="200"/>
              <w:rPr>
                <w:rFonts w:eastAsia="Calibri" w:cs="Microsoft Himalaya"/>
              </w:rPr>
            </w:pPr>
            <w:r w:rsidRPr="003F69B8">
              <w:rPr>
                <w:rFonts w:eastAsia="Calibri" w:cs="Microsoft Himalaya"/>
              </w:rPr>
              <w:t>Attribution</w:t>
            </w:r>
          </w:p>
        </w:tc>
      </w:tr>
      <w:tr w:rsidR="005F46A0" w:rsidRPr="003F69B8" w14:paraId="371F0C42" w14:textId="77777777" w:rsidTr="005F46A0">
        <w:trPr>
          <w:trHeight w:val="414"/>
        </w:trPr>
        <w:tc>
          <w:tcPr>
            <w:tcW w:w="1758" w:type="dxa"/>
          </w:tcPr>
          <w:p w14:paraId="645A7958" w14:textId="77777777" w:rsidR="005F46A0" w:rsidRPr="003F69B8" w:rsidRDefault="005F46A0" w:rsidP="006755D0">
            <w:pPr>
              <w:keepLines/>
              <w:rPr>
                <w:rFonts w:eastAsia="Calibri" w:cs="Microsoft Himalaya"/>
              </w:rPr>
            </w:pPr>
            <w:r w:rsidRPr="003F69B8">
              <w:rPr>
                <w:rFonts w:eastAsia="Calibri" w:cs="Microsoft Himalaya"/>
              </w:rPr>
              <w:t>Cover</w:t>
            </w:r>
          </w:p>
        </w:tc>
        <w:tc>
          <w:tcPr>
            <w:tcW w:w="1029" w:type="dxa"/>
          </w:tcPr>
          <w:p w14:paraId="7DEE14D5" w14:textId="77777777" w:rsidR="005F46A0" w:rsidRPr="003F69B8" w:rsidRDefault="005F46A0" w:rsidP="006755D0">
            <w:pPr>
              <w:keepLines/>
              <w:jc w:val="center"/>
              <w:rPr>
                <w:rFonts w:eastAsia="Calibri" w:cs="Microsoft Himalaya"/>
              </w:rPr>
            </w:pPr>
            <w:r w:rsidRPr="003F69B8">
              <w:rPr>
                <w:rFonts w:eastAsia="Calibri" w:cs="Microsoft Himalaya"/>
              </w:rPr>
              <w:t>1</w:t>
            </w:r>
          </w:p>
        </w:tc>
        <w:tc>
          <w:tcPr>
            <w:tcW w:w="6559" w:type="dxa"/>
          </w:tcPr>
          <w:p w14:paraId="31A236DA" w14:textId="77777777" w:rsidR="005F46A0" w:rsidRPr="003F69B8" w:rsidRDefault="005F46A0" w:rsidP="006755D0">
            <w:pPr>
              <w:keepLines/>
              <w:rPr>
                <w:rFonts w:eastAsia="Calibri" w:cs="Microsoft Himalaya"/>
              </w:rPr>
            </w:pPr>
            <w:r w:rsidRPr="003F69B8">
              <w:rPr>
                <w:rFonts w:eastAsia="Calibri" w:cs="Microsoft Himalaya"/>
                <w:color w:val="000000"/>
              </w:rPr>
              <w:t>© Getty Images copied under licence</w:t>
            </w:r>
          </w:p>
        </w:tc>
      </w:tr>
      <w:tr w:rsidR="005F46A0" w:rsidRPr="003F69B8" w14:paraId="0678C7E0" w14:textId="77777777" w:rsidTr="005F46A0">
        <w:trPr>
          <w:trHeight w:val="414"/>
        </w:trPr>
        <w:tc>
          <w:tcPr>
            <w:tcW w:w="1758" w:type="dxa"/>
          </w:tcPr>
          <w:p w14:paraId="3D260942" w14:textId="77777777" w:rsidR="005F46A0" w:rsidRPr="003F69B8" w:rsidRDefault="005F46A0" w:rsidP="006755D0">
            <w:pPr>
              <w:keepLines/>
              <w:rPr>
                <w:rFonts w:eastAsia="Calibri" w:cs="Microsoft Himalaya"/>
              </w:rPr>
            </w:pPr>
            <w:r w:rsidRPr="003F69B8">
              <w:rPr>
                <w:rFonts w:eastAsia="Calibri" w:cs="Microsoft Himalaya"/>
              </w:rPr>
              <w:t xml:space="preserve">Topic 1 </w:t>
            </w:r>
          </w:p>
        </w:tc>
        <w:tc>
          <w:tcPr>
            <w:tcW w:w="1029" w:type="dxa"/>
          </w:tcPr>
          <w:p w14:paraId="773DF52D" w14:textId="77777777" w:rsidR="005F46A0" w:rsidRPr="003F69B8" w:rsidRDefault="005F46A0" w:rsidP="006755D0">
            <w:pPr>
              <w:keepLines/>
              <w:jc w:val="center"/>
              <w:rPr>
                <w:rFonts w:eastAsia="Calibri" w:cs="Microsoft Himalaya"/>
                <w:color w:val="000000"/>
              </w:rPr>
            </w:pPr>
            <w:r>
              <w:rPr>
                <w:rFonts w:eastAsia="Calibri" w:cs="Microsoft Himalaya"/>
                <w:color w:val="000000"/>
              </w:rPr>
              <w:t>9</w:t>
            </w:r>
          </w:p>
        </w:tc>
        <w:tc>
          <w:tcPr>
            <w:tcW w:w="6559" w:type="dxa"/>
          </w:tcPr>
          <w:p w14:paraId="1EF3B523" w14:textId="77777777" w:rsidR="005F46A0" w:rsidRPr="003F69B8" w:rsidRDefault="005F46A0" w:rsidP="006755D0">
            <w:pPr>
              <w:keepLines/>
              <w:rPr>
                <w:rFonts w:eastAsia="Calibri" w:cs="Microsoft Himalaya"/>
              </w:rPr>
            </w:pPr>
            <w:r>
              <w:rPr>
                <w:rFonts w:eastAsia="Calibri" w:cs="Microsoft Himalaya"/>
              </w:rPr>
              <w:t xml:space="preserve">© TAFE NSW 2019 </w:t>
            </w:r>
            <w:r w:rsidRPr="00A64320">
              <w:rPr>
                <w:rFonts w:eastAsia="Calibri" w:cs="Microsoft Himalaya"/>
              </w:rPr>
              <w:t>Project life cycle</w:t>
            </w:r>
          </w:p>
        </w:tc>
      </w:tr>
      <w:tr w:rsidR="005F46A0" w:rsidRPr="003F69B8" w14:paraId="34FF828C" w14:textId="77777777" w:rsidTr="005F46A0">
        <w:trPr>
          <w:trHeight w:val="414"/>
        </w:trPr>
        <w:tc>
          <w:tcPr>
            <w:tcW w:w="1758" w:type="dxa"/>
          </w:tcPr>
          <w:p w14:paraId="62988CC7" w14:textId="77777777" w:rsidR="005F46A0" w:rsidRPr="003F69B8" w:rsidRDefault="005F46A0" w:rsidP="006755D0">
            <w:pPr>
              <w:keepLines/>
              <w:rPr>
                <w:rFonts w:eastAsia="Calibri" w:cs="Microsoft Himalaya"/>
              </w:rPr>
            </w:pPr>
            <w:r>
              <w:rPr>
                <w:rFonts w:eastAsia="Calibri" w:cs="Microsoft Himalaya"/>
              </w:rPr>
              <w:t>Topic 2</w:t>
            </w:r>
          </w:p>
        </w:tc>
        <w:tc>
          <w:tcPr>
            <w:tcW w:w="1029" w:type="dxa"/>
          </w:tcPr>
          <w:p w14:paraId="115D952C" w14:textId="77777777" w:rsidR="005F46A0" w:rsidRPr="003F69B8" w:rsidRDefault="005F46A0" w:rsidP="006755D0">
            <w:pPr>
              <w:keepLines/>
              <w:jc w:val="center"/>
              <w:rPr>
                <w:rFonts w:eastAsia="Calibri" w:cs="Microsoft Himalaya"/>
                <w:color w:val="000000"/>
              </w:rPr>
            </w:pPr>
            <w:r>
              <w:rPr>
                <w:rFonts w:eastAsia="Calibri" w:cs="Microsoft Himalaya"/>
                <w:color w:val="000000"/>
              </w:rPr>
              <w:t>37</w:t>
            </w:r>
          </w:p>
        </w:tc>
        <w:tc>
          <w:tcPr>
            <w:tcW w:w="6559" w:type="dxa"/>
          </w:tcPr>
          <w:p w14:paraId="4E307B85" w14:textId="77777777" w:rsidR="005F46A0" w:rsidRPr="003F69B8" w:rsidRDefault="005F46A0" w:rsidP="006755D0">
            <w:pPr>
              <w:keepLines/>
              <w:rPr>
                <w:rFonts w:eastAsia="Calibri" w:cs="Microsoft Himalaya"/>
                <w:color w:val="000000"/>
              </w:rPr>
            </w:pPr>
            <w:r w:rsidRPr="00A64320">
              <w:rPr>
                <w:rFonts w:eastAsia="Calibri" w:cs="Microsoft Himalaya"/>
              </w:rPr>
              <w:t>© TAFE NSW</w:t>
            </w:r>
            <w:r>
              <w:rPr>
                <w:rFonts w:eastAsia="Calibri" w:cs="Microsoft Himalaya"/>
              </w:rPr>
              <w:t xml:space="preserve"> 2019 Examples of Gantt Charts</w:t>
            </w:r>
          </w:p>
        </w:tc>
      </w:tr>
      <w:tr w:rsidR="005F46A0" w:rsidRPr="003F69B8" w14:paraId="56558E71" w14:textId="77777777" w:rsidTr="005F46A0">
        <w:trPr>
          <w:trHeight w:val="414"/>
        </w:trPr>
        <w:tc>
          <w:tcPr>
            <w:tcW w:w="1758" w:type="dxa"/>
          </w:tcPr>
          <w:p w14:paraId="493FF78C" w14:textId="77777777" w:rsidR="005F46A0" w:rsidRPr="003F69B8" w:rsidRDefault="005F46A0" w:rsidP="006755D0">
            <w:pPr>
              <w:keepLines/>
              <w:rPr>
                <w:rFonts w:eastAsia="Calibri" w:cs="Microsoft Himalaya"/>
              </w:rPr>
            </w:pPr>
            <w:r>
              <w:rPr>
                <w:rFonts w:eastAsia="Calibri" w:cs="Microsoft Himalaya"/>
              </w:rPr>
              <w:t>Topic 2</w:t>
            </w:r>
          </w:p>
        </w:tc>
        <w:tc>
          <w:tcPr>
            <w:tcW w:w="1029" w:type="dxa"/>
          </w:tcPr>
          <w:p w14:paraId="360882A9" w14:textId="77777777" w:rsidR="005F46A0" w:rsidRPr="003F69B8" w:rsidRDefault="005F46A0" w:rsidP="006755D0">
            <w:pPr>
              <w:keepLines/>
              <w:jc w:val="center"/>
              <w:rPr>
                <w:rFonts w:eastAsia="Calibri" w:cs="Microsoft Himalaya"/>
                <w:color w:val="000000"/>
              </w:rPr>
            </w:pPr>
            <w:r>
              <w:rPr>
                <w:rFonts w:eastAsia="Calibri" w:cs="Microsoft Himalaya"/>
                <w:color w:val="000000"/>
              </w:rPr>
              <w:t>40</w:t>
            </w:r>
          </w:p>
        </w:tc>
        <w:tc>
          <w:tcPr>
            <w:tcW w:w="6559" w:type="dxa"/>
          </w:tcPr>
          <w:p w14:paraId="7F896E33" w14:textId="77777777" w:rsidR="005F46A0" w:rsidRPr="003F69B8" w:rsidRDefault="005F46A0" w:rsidP="006755D0">
            <w:pPr>
              <w:keepLines/>
              <w:rPr>
                <w:rFonts w:eastAsia="Calibri" w:cs="Microsoft Himalaya"/>
                <w:color w:val="000000"/>
              </w:rPr>
            </w:pPr>
            <w:r>
              <w:rPr>
                <w:rFonts w:eastAsia="Calibri" w:cs="Microsoft Himalaya"/>
              </w:rPr>
              <w:t xml:space="preserve">© TAFE NSW 2019 </w:t>
            </w:r>
            <w:r w:rsidRPr="00A64320">
              <w:rPr>
                <w:rFonts w:eastAsia="Calibri" w:cs="Microsoft Himalaya"/>
              </w:rPr>
              <w:t>PMIS visual graphic</w:t>
            </w:r>
          </w:p>
        </w:tc>
      </w:tr>
      <w:tr w:rsidR="005F46A0" w:rsidRPr="003F69B8" w14:paraId="0E9B360E" w14:textId="77777777" w:rsidTr="005F46A0">
        <w:trPr>
          <w:trHeight w:val="414"/>
        </w:trPr>
        <w:tc>
          <w:tcPr>
            <w:tcW w:w="1758" w:type="dxa"/>
          </w:tcPr>
          <w:p w14:paraId="2B465EE4" w14:textId="77777777" w:rsidR="005F46A0" w:rsidRPr="003F69B8" w:rsidRDefault="005F46A0" w:rsidP="006755D0">
            <w:pPr>
              <w:keepLines/>
              <w:rPr>
                <w:rFonts w:eastAsia="Calibri" w:cs="Microsoft Himalaya"/>
              </w:rPr>
            </w:pPr>
            <w:r>
              <w:rPr>
                <w:rFonts w:eastAsia="Calibri" w:cs="Microsoft Himalaya"/>
              </w:rPr>
              <w:t>Topic 2</w:t>
            </w:r>
          </w:p>
        </w:tc>
        <w:tc>
          <w:tcPr>
            <w:tcW w:w="1029" w:type="dxa"/>
          </w:tcPr>
          <w:p w14:paraId="45B32280" w14:textId="77777777" w:rsidR="005F46A0" w:rsidRPr="003F69B8" w:rsidRDefault="005F46A0" w:rsidP="006755D0">
            <w:pPr>
              <w:keepLines/>
              <w:jc w:val="center"/>
              <w:rPr>
                <w:rFonts w:eastAsia="Calibri" w:cs="Microsoft Himalaya"/>
                <w:color w:val="000000"/>
              </w:rPr>
            </w:pPr>
            <w:r>
              <w:rPr>
                <w:rFonts w:eastAsia="Calibri" w:cs="Microsoft Himalaya"/>
                <w:color w:val="000000"/>
              </w:rPr>
              <w:t>44</w:t>
            </w:r>
          </w:p>
        </w:tc>
        <w:tc>
          <w:tcPr>
            <w:tcW w:w="6559" w:type="dxa"/>
          </w:tcPr>
          <w:p w14:paraId="043F61E5" w14:textId="77777777" w:rsidR="005F46A0" w:rsidRPr="003F69B8" w:rsidRDefault="005F46A0" w:rsidP="006755D0">
            <w:pPr>
              <w:keepLines/>
              <w:rPr>
                <w:rFonts w:eastAsia="Calibri" w:cs="Microsoft Himalaya"/>
                <w:color w:val="000000"/>
              </w:rPr>
            </w:pPr>
            <w:r>
              <w:rPr>
                <w:rFonts w:eastAsia="Calibri" w:cs="Microsoft Himalaya"/>
              </w:rPr>
              <w:t>© TAFE NSW 2019 Risk matrix</w:t>
            </w:r>
          </w:p>
        </w:tc>
      </w:tr>
      <w:tr w:rsidR="005F46A0" w:rsidRPr="003F69B8" w14:paraId="140411EE" w14:textId="77777777" w:rsidTr="005F46A0">
        <w:trPr>
          <w:trHeight w:val="414"/>
        </w:trPr>
        <w:tc>
          <w:tcPr>
            <w:tcW w:w="1758" w:type="dxa"/>
          </w:tcPr>
          <w:p w14:paraId="737582D6" w14:textId="77777777" w:rsidR="005F46A0" w:rsidRPr="003F69B8" w:rsidRDefault="005F46A0" w:rsidP="006755D0">
            <w:pPr>
              <w:keepLines/>
              <w:rPr>
                <w:rFonts w:eastAsia="Calibri" w:cs="Microsoft Himalaya"/>
              </w:rPr>
            </w:pPr>
            <w:r>
              <w:rPr>
                <w:rFonts w:eastAsia="Calibri" w:cs="Microsoft Himalaya"/>
              </w:rPr>
              <w:t>Topic 3</w:t>
            </w:r>
          </w:p>
        </w:tc>
        <w:tc>
          <w:tcPr>
            <w:tcW w:w="1029" w:type="dxa"/>
          </w:tcPr>
          <w:p w14:paraId="7E293E14" w14:textId="77777777" w:rsidR="005F46A0" w:rsidRPr="003F69B8" w:rsidRDefault="005F46A0" w:rsidP="006755D0">
            <w:pPr>
              <w:keepLines/>
              <w:jc w:val="center"/>
              <w:rPr>
                <w:rFonts w:eastAsia="Calibri" w:cs="Microsoft Himalaya"/>
                <w:color w:val="000000"/>
              </w:rPr>
            </w:pPr>
            <w:r>
              <w:rPr>
                <w:rFonts w:eastAsia="Calibri" w:cs="Microsoft Himalaya"/>
                <w:color w:val="000000"/>
              </w:rPr>
              <w:t>65</w:t>
            </w:r>
          </w:p>
        </w:tc>
        <w:tc>
          <w:tcPr>
            <w:tcW w:w="6559" w:type="dxa"/>
          </w:tcPr>
          <w:p w14:paraId="0F3F8CAA" w14:textId="77777777" w:rsidR="005F46A0" w:rsidRPr="003F69B8" w:rsidRDefault="005F46A0" w:rsidP="006755D0">
            <w:pPr>
              <w:keepLines/>
              <w:rPr>
                <w:rFonts w:eastAsia="Calibri" w:cs="Microsoft Himalaya"/>
                <w:color w:val="000000"/>
              </w:rPr>
            </w:pPr>
            <w:r>
              <w:rPr>
                <w:rFonts w:eastAsia="Calibri" w:cs="Microsoft Himalaya"/>
              </w:rPr>
              <w:t>© TAFE NSW 2019 Organisational chart</w:t>
            </w:r>
          </w:p>
        </w:tc>
      </w:tr>
      <w:tr w:rsidR="005F46A0" w:rsidRPr="003F69B8" w14:paraId="7DBB735A" w14:textId="77777777" w:rsidTr="005F46A0">
        <w:trPr>
          <w:trHeight w:val="414"/>
        </w:trPr>
        <w:tc>
          <w:tcPr>
            <w:tcW w:w="1758" w:type="dxa"/>
          </w:tcPr>
          <w:p w14:paraId="7B308577" w14:textId="77777777" w:rsidR="005F46A0" w:rsidRPr="003F69B8" w:rsidRDefault="005F46A0" w:rsidP="006755D0">
            <w:pPr>
              <w:keepLines/>
              <w:rPr>
                <w:rFonts w:eastAsia="Calibri" w:cs="Microsoft Himalaya"/>
              </w:rPr>
            </w:pPr>
            <w:r>
              <w:rPr>
                <w:rFonts w:eastAsia="Calibri" w:cs="Microsoft Himalaya"/>
              </w:rPr>
              <w:t>Topic 3</w:t>
            </w:r>
          </w:p>
        </w:tc>
        <w:tc>
          <w:tcPr>
            <w:tcW w:w="1029" w:type="dxa"/>
          </w:tcPr>
          <w:p w14:paraId="0F7D144E" w14:textId="77777777" w:rsidR="005F46A0" w:rsidRPr="003F69B8" w:rsidRDefault="005F46A0" w:rsidP="006755D0">
            <w:pPr>
              <w:keepLines/>
              <w:jc w:val="center"/>
              <w:rPr>
                <w:rFonts w:eastAsia="Calibri" w:cs="Microsoft Himalaya"/>
                <w:color w:val="000000"/>
              </w:rPr>
            </w:pPr>
            <w:r>
              <w:rPr>
                <w:rFonts w:eastAsia="Calibri" w:cs="Microsoft Himalaya"/>
                <w:color w:val="000000"/>
              </w:rPr>
              <w:t>77</w:t>
            </w:r>
          </w:p>
        </w:tc>
        <w:tc>
          <w:tcPr>
            <w:tcW w:w="6559" w:type="dxa"/>
          </w:tcPr>
          <w:p w14:paraId="4C80A15E" w14:textId="77777777" w:rsidR="005F46A0" w:rsidRPr="003F69B8" w:rsidRDefault="005F46A0" w:rsidP="006755D0">
            <w:pPr>
              <w:keepLines/>
              <w:rPr>
                <w:rFonts w:eastAsia="Calibri" w:cs="Microsoft Himalaya"/>
                <w:color w:val="000000"/>
              </w:rPr>
            </w:pPr>
            <w:r>
              <w:rPr>
                <w:rFonts w:eastAsia="Calibri" w:cs="Microsoft Himalaya"/>
              </w:rPr>
              <w:t>© TAFE NSW 2019 Status report process small projects</w:t>
            </w:r>
          </w:p>
        </w:tc>
      </w:tr>
      <w:tr w:rsidR="005F46A0" w:rsidRPr="003F69B8" w14:paraId="27000081" w14:textId="77777777" w:rsidTr="005F46A0">
        <w:trPr>
          <w:trHeight w:val="414"/>
        </w:trPr>
        <w:tc>
          <w:tcPr>
            <w:tcW w:w="1758" w:type="dxa"/>
          </w:tcPr>
          <w:p w14:paraId="1B454C98" w14:textId="77777777" w:rsidR="005F46A0" w:rsidRPr="003F69B8" w:rsidRDefault="005F46A0" w:rsidP="006755D0">
            <w:pPr>
              <w:keepLines/>
              <w:rPr>
                <w:rFonts w:eastAsia="Calibri" w:cs="Microsoft Himalaya"/>
              </w:rPr>
            </w:pPr>
            <w:r>
              <w:rPr>
                <w:rFonts w:eastAsia="Calibri" w:cs="Microsoft Himalaya"/>
              </w:rPr>
              <w:t>Topic 3</w:t>
            </w:r>
          </w:p>
        </w:tc>
        <w:tc>
          <w:tcPr>
            <w:tcW w:w="1029" w:type="dxa"/>
          </w:tcPr>
          <w:p w14:paraId="4C98114D" w14:textId="77777777" w:rsidR="005F46A0" w:rsidRPr="003F69B8" w:rsidRDefault="005F46A0" w:rsidP="006755D0">
            <w:pPr>
              <w:keepLines/>
              <w:jc w:val="center"/>
              <w:rPr>
                <w:rFonts w:eastAsia="Calibri" w:cs="Microsoft Himalaya"/>
                <w:color w:val="000000"/>
              </w:rPr>
            </w:pPr>
            <w:r>
              <w:rPr>
                <w:rFonts w:eastAsia="Calibri" w:cs="Microsoft Himalaya"/>
                <w:color w:val="000000"/>
              </w:rPr>
              <w:t>78</w:t>
            </w:r>
          </w:p>
        </w:tc>
        <w:tc>
          <w:tcPr>
            <w:tcW w:w="6559" w:type="dxa"/>
          </w:tcPr>
          <w:p w14:paraId="00DC85A7" w14:textId="77777777" w:rsidR="005F46A0" w:rsidRPr="003F69B8" w:rsidRDefault="005F46A0" w:rsidP="006755D0">
            <w:pPr>
              <w:keepLines/>
              <w:rPr>
                <w:rFonts w:eastAsia="Calibri" w:cs="Microsoft Himalaya"/>
                <w:color w:val="000000"/>
              </w:rPr>
            </w:pPr>
            <w:r>
              <w:rPr>
                <w:rFonts w:eastAsia="Calibri" w:cs="Microsoft Himalaya"/>
              </w:rPr>
              <w:t xml:space="preserve">© TAFE NSW 2019 </w:t>
            </w:r>
            <w:r w:rsidRPr="00A64320">
              <w:rPr>
                <w:rFonts w:eastAsia="Calibri" w:cs="Microsoft Himalaya"/>
              </w:rPr>
              <w:t>Status report process large projects</w:t>
            </w:r>
          </w:p>
        </w:tc>
      </w:tr>
      <w:tr w:rsidR="005F46A0" w:rsidRPr="003F69B8" w14:paraId="5CFBC2A8" w14:textId="77777777" w:rsidTr="005F46A0">
        <w:trPr>
          <w:trHeight w:val="414"/>
        </w:trPr>
        <w:tc>
          <w:tcPr>
            <w:tcW w:w="1758" w:type="dxa"/>
          </w:tcPr>
          <w:p w14:paraId="46202E7B" w14:textId="77777777" w:rsidR="005F46A0" w:rsidRPr="003F69B8" w:rsidRDefault="005F46A0" w:rsidP="006755D0">
            <w:pPr>
              <w:keepLines/>
              <w:rPr>
                <w:rFonts w:eastAsia="Calibri" w:cs="Microsoft Himalaya"/>
              </w:rPr>
            </w:pPr>
            <w:r>
              <w:rPr>
                <w:rFonts w:eastAsia="Calibri" w:cs="Microsoft Himalaya"/>
              </w:rPr>
              <w:t>Topic 3</w:t>
            </w:r>
          </w:p>
        </w:tc>
        <w:tc>
          <w:tcPr>
            <w:tcW w:w="1029" w:type="dxa"/>
          </w:tcPr>
          <w:p w14:paraId="5BA3ECF3" w14:textId="77777777" w:rsidR="005F46A0" w:rsidRPr="003F69B8" w:rsidRDefault="005F46A0" w:rsidP="006755D0">
            <w:pPr>
              <w:keepLines/>
              <w:jc w:val="center"/>
              <w:rPr>
                <w:rFonts w:eastAsia="Calibri" w:cs="Microsoft Himalaya"/>
                <w:color w:val="000000"/>
              </w:rPr>
            </w:pPr>
            <w:r>
              <w:rPr>
                <w:rFonts w:eastAsia="Calibri" w:cs="Microsoft Himalaya"/>
                <w:color w:val="000000"/>
              </w:rPr>
              <w:t>82</w:t>
            </w:r>
          </w:p>
        </w:tc>
        <w:tc>
          <w:tcPr>
            <w:tcW w:w="6559" w:type="dxa"/>
          </w:tcPr>
          <w:p w14:paraId="3AC61AB7" w14:textId="77777777" w:rsidR="005F46A0" w:rsidRPr="003F69B8" w:rsidRDefault="005F46A0" w:rsidP="006755D0">
            <w:pPr>
              <w:keepLines/>
              <w:rPr>
                <w:rFonts w:eastAsia="Calibri" w:cs="Microsoft Himalaya"/>
                <w:color w:val="000000"/>
              </w:rPr>
            </w:pPr>
            <w:r>
              <w:rPr>
                <w:rFonts w:eastAsia="Calibri" w:cs="Microsoft Himalaya"/>
              </w:rPr>
              <w:t>© TAFE NSW 2019 Maintainance of records</w:t>
            </w:r>
          </w:p>
        </w:tc>
      </w:tr>
      <w:tr w:rsidR="005F46A0" w:rsidRPr="003F69B8" w14:paraId="46F2E090" w14:textId="77777777" w:rsidTr="005F46A0">
        <w:trPr>
          <w:trHeight w:val="414"/>
        </w:trPr>
        <w:tc>
          <w:tcPr>
            <w:tcW w:w="1758" w:type="dxa"/>
          </w:tcPr>
          <w:p w14:paraId="4167A19D" w14:textId="77777777" w:rsidR="005F46A0" w:rsidRPr="003F69B8" w:rsidRDefault="005F46A0" w:rsidP="006755D0">
            <w:pPr>
              <w:keepLines/>
              <w:rPr>
                <w:rFonts w:eastAsia="Calibri" w:cs="Microsoft Himalaya"/>
              </w:rPr>
            </w:pPr>
            <w:r>
              <w:rPr>
                <w:rFonts w:eastAsia="Calibri" w:cs="Microsoft Himalaya"/>
              </w:rPr>
              <w:t>Topic 3</w:t>
            </w:r>
          </w:p>
        </w:tc>
        <w:tc>
          <w:tcPr>
            <w:tcW w:w="1029" w:type="dxa"/>
          </w:tcPr>
          <w:p w14:paraId="3FAFE42B" w14:textId="77777777" w:rsidR="005F46A0" w:rsidRPr="003F69B8" w:rsidRDefault="005F46A0" w:rsidP="006755D0">
            <w:pPr>
              <w:keepLines/>
              <w:jc w:val="center"/>
              <w:rPr>
                <w:rFonts w:eastAsia="Calibri" w:cs="Microsoft Himalaya"/>
                <w:color w:val="000000"/>
              </w:rPr>
            </w:pPr>
            <w:r>
              <w:rPr>
                <w:rFonts w:eastAsia="Calibri" w:cs="Microsoft Himalaya"/>
                <w:color w:val="000000"/>
              </w:rPr>
              <w:t>96</w:t>
            </w:r>
          </w:p>
        </w:tc>
        <w:tc>
          <w:tcPr>
            <w:tcW w:w="6559" w:type="dxa"/>
          </w:tcPr>
          <w:p w14:paraId="59D1212F" w14:textId="77777777" w:rsidR="005F46A0" w:rsidRPr="003F69B8" w:rsidRDefault="005F46A0" w:rsidP="006755D0">
            <w:pPr>
              <w:keepLines/>
              <w:rPr>
                <w:rFonts w:eastAsia="Calibri" w:cs="Microsoft Himalaya"/>
                <w:color w:val="000000"/>
              </w:rPr>
            </w:pPr>
            <w:r>
              <w:rPr>
                <w:rFonts w:eastAsia="Calibri" w:cs="Microsoft Himalaya"/>
              </w:rPr>
              <w:t xml:space="preserve">© TAFE NSW 2019 </w:t>
            </w:r>
            <w:r w:rsidRPr="00A64320">
              <w:rPr>
                <w:rFonts w:eastAsia="Calibri" w:cs="Microsoft Himalaya"/>
              </w:rPr>
              <w:t>Monitoring and controlling project risks</w:t>
            </w:r>
          </w:p>
        </w:tc>
      </w:tr>
    </w:tbl>
    <w:p w14:paraId="6E9DE201" w14:textId="77777777" w:rsidR="005F46A0" w:rsidRDefault="005F46A0" w:rsidP="005F46A0"/>
    <w:sectPr w:rsidR="005F46A0" w:rsidSect="00AF3539">
      <w:headerReference w:type="even" r:id="rId53"/>
      <w:headerReference w:type="default" r:id="rId54"/>
      <w:footerReference w:type="even" r:id="rId55"/>
      <w:footerReference w:type="default" r:id="rId56"/>
      <w:headerReference w:type="first" r:id="rId57"/>
      <w:footerReference w:type="first" r:id="rId58"/>
      <w:pgSz w:w="11906" w:h="16838" w:code="9"/>
      <w:pgMar w:top="1531" w:right="1274" w:bottom="1440" w:left="1276"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158121" w14:textId="77777777" w:rsidR="005100C1" w:rsidRDefault="005100C1" w:rsidP="00EE3A11">
      <w:r>
        <w:separator/>
      </w:r>
    </w:p>
    <w:p w14:paraId="6007D94E" w14:textId="77777777" w:rsidR="005100C1" w:rsidRDefault="005100C1" w:rsidP="00EE3A11"/>
  </w:endnote>
  <w:endnote w:type="continuationSeparator" w:id="0">
    <w:p w14:paraId="31A3FE54" w14:textId="77777777" w:rsidR="005100C1" w:rsidRDefault="005100C1" w:rsidP="00EE3A11">
      <w:r>
        <w:continuationSeparator/>
      </w:r>
    </w:p>
    <w:p w14:paraId="7B60AEB5" w14:textId="77777777" w:rsidR="005100C1" w:rsidRDefault="005100C1" w:rsidP="00EE3A11"/>
  </w:endnote>
  <w:endnote w:type="continuationNotice" w:id="1">
    <w:p w14:paraId="003BB87B" w14:textId="77777777" w:rsidR="005100C1" w:rsidRDefault="005100C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F8C4C" w14:textId="77777777" w:rsidR="005100C1" w:rsidRDefault="005100C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Description w:val=" "/>
    </w:tblPr>
    <w:tblGrid>
      <w:gridCol w:w="3828"/>
      <w:gridCol w:w="5810"/>
    </w:tblGrid>
    <w:tr w:rsidR="005100C1" w:rsidRPr="00D325DD" w14:paraId="7A9ED602" w14:textId="77777777" w:rsidTr="00AE53F4">
      <w:trPr>
        <w:cnfStyle w:val="100000000000" w:firstRow="1" w:lastRow="0" w:firstColumn="0" w:lastColumn="0" w:oddVBand="0" w:evenVBand="0" w:oddHBand="0" w:evenHBand="0" w:firstRowFirstColumn="0" w:firstRowLastColumn="0" w:lastRowFirstColumn="0" w:lastRowLastColumn="0"/>
        <w:trHeight w:val="415"/>
        <w:tblHeader/>
      </w:trPr>
      <w:tc>
        <w:tcPr>
          <w:tcW w:w="5000" w:type="pct"/>
          <w:gridSpan w:val="2"/>
          <w:noWrap/>
        </w:tcPr>
        <w:p w14:paraId="4DC84BF8" w14:textId="1815DA72" w:rsidR="005100C1" w:rsidRPr="00D92C68" w:rsidRDefault="005100C1" w:rsidP="00564B2D">
          <w:pPr>
            <w:pStyle w:val="Footer"/>
            <w:rPr>
              <w:sz w:val="2"/>
              <w:szCs w:val="2"/>
            </w:rPr>
          </w:pPr>
        </w:p>
        <w:p w14:paraId="1D7A5F18" w14:textId="618A3704" w:rsidR="005100C1" w:rsidRPr="00D325DD" w:rsidRDefault="005100C1" w:rsidP="00564B2D">
          <w:pPr>
            <w:pStyle w:val="Footer"/>
          </w:pPr>
        </w:p>
      </w:tc>
    </w:tr>
    <w:tr w:rsidR="005100C1" w:rsidRPr="00D325DD" w14:paraId="7CE0556A"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A851711" w14:textId="77777777" w:rsidR="005100C1" w:rsidRPr="00D325DD" w:rsidRDefault="005100C1"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ED2C942" w14:textId="7A9F5594" w:rsidR="005100C1" w:rsidRPr="00D325DD" w:rsidRDefault="005100C1"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19/11/2019</w:t>
          </w:r>
          <w:r>
            <w:rPr>
              <w:rFonts w:ascii="Arial" w:hAnsi="Arial" w:cs="Arial"/>
              <w:color w:val="808080"/>
              <w:sz w:val="18"/>
              <w:szCs w:val="18"/>
            </w:rPr>
            <w:fldChar w:fldCharType="end"/>
          </w:r>
        </w:p>
        <w:p w14:paraId="177FB9E7" w14:textId="77777777" w:rsidR="005100C1" w:rsidRPr="00D325DD" w:rsidRDefault="005100C1"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A0B8CFD" w14:textId="00F58F20" w:rsidR="005100C1" w:rsidRDefault="005100C1"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BSBPMG522_SW_1of1</w:t>
          </w:r>
          <w:r>
            <w:rPr>
              <w:rFonts w:ascii="Arial" w:hAnsi="Arial" w:cs="Arial"/>
              <w:color w:val="808080"/>
              <w:sz w:val="18"/>
              <w:szCs w:val="18"/>
            </w:rPr>
            <w:fldChar w:fldCharType="end"/>
          </w:r>
        </w:p>
        <w:p w14:paraId="482C96FB" w14:textId="74EA2837" w:rsidR="005100C1" w:rsidRPr="00D325DD" w:rsidRDefault="005100C1"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355FA9">
            <w:rPr>
              <w:rFonts w:ascii="Arial" w:hAnsi="Arial" w:cs="Arial"/>
              <w:noProof/>
              <w:color w:val="808080"/>
              <w:sz w:val="18"/>
              <w:szCs w:val="18"/>
            </w:rPr>
            <w:t>2/12/2019</w:t>
          </w:r>
          <w:r>
            <w:rPr>
              <w:rFonts w:ascii="Arial" w:hAnsi="Arial" w:cs="Arial"/>
              <w:color w:val="808080"/>
              <w:sz w:val="18"/>
              <w:szCs w:val="18"/>
            </w:rPr>
            <w:fldChar w:fldCharType="end"/>
          </w:r>
        </w:p>
        <w:p w14:paraId="71A9098D" w14:textId="65C5FA6D" w:rsidR="005100C1" w:rsidRPr="00D325DD" w:rsidRDefault="005100C1"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110</w:t>
          </w:r>
          <w:r w:rsidRPr="00D325DD">
            <w:rPr>
              <w:rFonts w:ascii="Arial" w:hAnsi="Arial" w:cs="Arial"/>
              <w:color w:val="808080"/>
              <w:sz w:val="18"/>
              <w:szCs w:val="18"/>
            </w:rPr>
            <w:fldChar w:fldCharType="end"/>
          </w:r>
        </w:p>
      </w:tc>
    </w:tr>
  </w:tbl>
  <w:p w14:paraId="4539B2A0" w14:textId="77777777" w:rsidR="005100C1" w:rsidRPr="00D92C68" w:rsidRDefault="005100C1" w:rsidP="00564B2D">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8922B" w14:textId="77777777" w:rsidR="005100C1" w:rsidRDefault="005100C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02F44B" w14:textId="77777777" w:rsidR="005100C1" w:rsidRPr="00A65500" w:rsidRDefault="005100C1" w:rsidP="00A65500">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BF6F" w14:textId="0C0A9EC6" w:rsidR="005100C1" w:rsidRDefault="005100C1" w:rsidP="00AF3539">
    <w:pPr>
      <w:pStyle w:val="Bodyfooter"/>
      <w:rPr>
        <w:noProof/>
      </w:rPr>
    </w:pPr>
    <w:r>
      <w:t>Resource ID: TBS_18_005_BSBPMG522_SW_1of1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355FA9">
      <w:rPr>
        <w:noProof/>
      </w:rPr>
      <w:t>109</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355FA9">
      <w:rPr>
        <w:noProof/>
      </w:rPr>
      <w:t>123</w:t>
    </w:r>
    <w:r>
      <w:rPr>
        <w:noProof/>
      </w:rPr>
      <w:fldChar w:fldCharType="end"/>
    </w:r>
  </w:p>
  <w:p w14:paraId="3C1E0C30" w14:textId="59372CC6" w:rsidR="005100C1" w:rsidRPr="00AF3539" w:rsidRDefault="005100C1" w:rsidP="00AF3539">
    <w:pPr>
      <w:pStyle w:val="Bodyfooter"/>
    </w:pPr>
    <w:r>
      <w:rPr>
        <w:rFonts w:cs="Calibri"/>
      </w:rPr>
      <w:t>©</w:t>
    </w:r>
    <w:r>
      <w:t xml:space="preserve"> NSW TAFE 2019</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7DFED6" w14:textId="4B02D086" w:rsidR="005100C1" w:rsidRPr="008D467A" w:rsidRDefault="005100C1"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110</w:t>
    </w:r>
    <w:r>
      <w:rPr>
        <w:noProof/>
      </w:rPr>
      <w:fldChar w:fldCharType="end"/>
    </w:r>
  </w:p>
  <w:p w14:paraId="04A62F30" w14:textId="0C71DD91" w:rsidR="005100C1" w:rsidRPr="008948B1" w:rsidRDefault="005100C1" w:rsidP="00026B24">
    <w:pPr>
      <w:pStyle w:val="Bodyfooter"/>
    </w:pPr>
    <w:r w:rsidRPr="008D467A">
      <w:t>Disclaimer:  Printed copies of this document are regarded as uncontrolled.</w:t>
    </w:r>
    <w:r>
      <w:t xml:space="preserve"> </w:t>
    </w:r>
    <w:r w:rsidRPr="008D467A">
      <w:t xml:space="preserve">Please check </w:t>
    </w:r>
    <w:hyperlink r:id="rId1" w:history="1"/>
    <w:r>
      <w:t xml:space="preserve"> </w:t>
    </w:r>
    <w:r w:rsidRPr="008D467A">
      <w:t xml:space="preserve"> to ensure this is the latest version.</w:t>
    </w:r>
  </w:p>
  <w:p w14:paraId="766CF6F0" w14:textId="77777777" w:rsidR="005100C1" w:rsidRPr="00AA3155" w:rsidRDefault="005100C1" w:rsidP="00EE3A11">
    <w:pPr>
      <w:pStyle w:val="Footer"/>
    </w:pPr>
  </w:p>
  <w:p w14:paraId="4D4A3F5C" w14:textId="77777777" w:rsidR="005100C1" w:rsidRDefault="005100C1"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9AC49E" w14:textId="77777777" w:rsidR="005100C1" w:rsidRDefault="005100C1" w:rsidP="00EE3A11">
      <w:r>
        <w:separator/>
      </w:r>
    </w:p>
    <w:p w14:paraId="6C7596BF" w14:textId="77777777" w:rsidR="005100C1" w:rsidRDefault="005100C1" w:rsidP="00EE3A11"/>
  </w:footnote>
  <w:footnote w:type="continuationSeparator" w:id="0">
    <w:p w14:paraId="05102818" w14:textId="77777777" w:rsidR="005100C1" w:rsidRDefault="005100C1" w:rsidP="00EE3A11">
      <w:r>
        <w:continuationSeparator/>
      </w:r>
    </w:p>
    <w:p w14:paraId="57DED8FD" w14:textId="77777777" w:rsidR="005100C1" w:rsidRDefault="005100C1" w:rsidP="00EE3A11"/>
  </w:footnote>
  <w:footnote w:type="continuationNotice" w:id="1">
    <w:p w14:paraId="335A8B23" w14:textId="77777777" w:rsidR="005100C1" w:rsidRDefault="005100C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8B99C" w14:textId="77777777" w:rsidR="005100C1" w:rsidRDefault="00355FA9">
    <w:pPr>
      <w:pStyle w:val="Header"/>
    </w:pPr>
    <w:r>
      <w:rPr>
        <w:noProof/>
        <w:lang w:eastAsia="en-AU"/>
      </w:rPr>
      <w:pict w14:anchorId="216554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4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4FB14" w14:textId="77777777" w:rsidR="005100C1" w:rsidRDefault="00355FA9">
    <w:pPr>
      <w:pStyle w:val="Header"/>
    </w:pPr>
    <w:r>
      <w:rPr>
        <w:noProof/>
        <w:lang w:eastAsia="en-AU"/>
      </w:rPr>
      <w:pict w14:anchorId="47743B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9;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C8D2E" w14:textId="77777777" w:rsidR="005100C1" w:rsidRDefault="005100C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AAE0A" w14:textId="77777777" w:rsidR="005100C1" w:rsidRPr="00A65500" w:rsidRDefault="005100C1" w:rsidP="00A6550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926717" w14:textId="77777777" w:rsidR="005100C1" w:rsidRDefault="005100C1" w:rsidP="00071AF5">
    <w:pPr>
      <w:pStyle w:val="Header-SectionTitle"/>
    </w:pPr>
    <w:r>
      <w:rPr>
        <w:noProof/>
        <w:lang w:eastAsia="en-AU"/>
      </w:rPr>
      <w:drawing>
        <wp:inline distT="0" distB="0" distL="0" distR="0" wp14:anchorId="703B5C84" wp14:editId="5F6DAB60">
          <wp:extent cx="1591359" cy="397840"/>
          <wp:effectExtent l="0" t="0" r="0" b="2540"/>
          <wp:docPr id="4" name="Picture 4" descr=" Taf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46012" w14:textId="77777777" w:rsidR="005100C1" w:rsidRDefault="005100C1" w:rsidP="00EE3A11">
    <w:pPr>
      <w:pStyle w:val="Header"/>
    </w:pPr>
  </w:p>
  <w:p w14:paraId="4BF69D15" w14:textId="77777777" w:rsidR="005100C1" w:rsidRDefault="005100C1"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D21BF"/>
    <w:multiLevelType w:val="hybridMultilevel"/>
    <w:tmpl w:val="AF3292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4264B42"/>
    <w:multiLevelType w:val="hybridMultilevel"/>
    <w:tmpl w:val="BA90C6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4FD03D4"/>
    <w:multiLevelType w:val="hybridMultilevel"/>
    <w:tmpl w:val="3370D9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6192094"/>
    <w:multiLevelType w:val="hybridMultilevel"/>
    <w:tmpl w:val="05340F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7865B1B"/>
    <w:multiLevelType w:val="hybridMultilevel"/>
    <w:tmpl w:val="BD505828"/>
    <w:lvl w:ilvl="0" w:tplc="5A2E1EA2">
      <w:start w:val="1"/>
      <w:numFmt w:val="decimal"/>
      <w:lvlText w:val="3.%1"/>
      <w:lvlJc w:val="left"/>
      <w:pPr>
        <w:ind w:left="720" w:hanging="360"/>
      </w:pPr>
      <w:rPr>
        <w:rFonts w:ascii="Calibri" w:hAnsi="Calibri" w:cs="Calibri" w:hint="default"/>
        <w:b w:val="0"/>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8235480"/>
    <w:multiLevelType w:val="hybridMultilevel"/>
    <w:tmpl w:val="DDCC79D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83916A5"/>
    <w:multiLevelType w:val="hybridMultilevel"/>
    <w:tmpl w:val="F10602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83C15DE"/>
    <w:multiLevelType w:val="hybridMultilevel"/>
    <w:tmpl w:val="452C19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0C472897"/>
    <w:multiLevelType w:val="hybridMultilevel"/>
    <w:tmpl w:val="BA166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0F83584D"/>
    <w:multiLevelType w:val="hybridMultilevel"/>
    <w:tmpl w:val="7318E7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03D27F2"/>
    <w:multiLevelType w:val="hybridMultilevel"/>
    <w:tmpl w:val="3872D674"/>
    <w:lvl w:ilvl="0" w:tplc="0C090001">
      <w:start w:val="1"/>
      <w:numFmt w:val="bullet"/>
      <w:lvlText w:val=""/>
      <w:lvlJc w:val="left"/>
      <w:pPr>
        <w:ind w:left="1775" w:hanging="360"/>
      </w:pPr>
      <w:rPr>
        <w:rFonts w:ascii="Symbol" w:hAnsi="Symbol"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0D60CE6"/>
    <w:multiLevelType w:val="hybridMultilevel"/>
    <w:tmpl w:val="147070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2E0535A"/>
    <w:multiLevelType w:val="hybridMultilevel"/>
    <w:tmpl w:val="EC1694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4B21DF8"/>
    <w:multiLevelType w:val="hybridMultilevel"/>
    <w:tmpl w:val="CAD03F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15225BAC"/>
    <w:multiLevelType w:val="hybridMultilevel"/>
    <w:tmpl w:val="1EF27E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54768DA"/>
    <w:multiLevelType w:val="hybridMultilevel"/>
    <w:tmpl w:val="604A6B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7A07789"/>
    <w:multiLevelType w:val="hybridMultilevel"/>
    <w:tmpl w:val="14B609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8691AFD"/>
    <w:multiLevelType w:val="hybridMultilevel"/>
    <w:tmpl w:val="189C9B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91738BA"/>
    <w:multiLevelType w:val="hybridMultilevel"/>
    <w:tmpl w:val="F56E2D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AF84327"/>
    <w:multiLevelType w:val="hybridMultilevel"/>
    <w:tmpl w:val="D62A99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B03023B"/>
    <w:multiLevelType w:val="hybridMultilevel"/>
    <w:tmpl w:val="93DA92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1D4E6AB7"/>
    <w:multiLevelType w:val="hybridMultilevel"/>
    <w:tmpl w:val="AD2625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1DE812D3"/>
    <w:multiLevelType w:val="hybridMultilevel"/>
    <w:tmpl w:val="DD86DA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1F373C2B"/>
    <w:multiLevelType w:val="hybridMultilevel"/>
    <w:tmpl w:val="F5FA08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1FF067AB"/>
    <w:multiLevelType w:val="hybridMultilevel"/>
    <w:tmpl w:val="CC1866F4"/>
    <w:lvl w:ilvl="0" w:tplc="0C090003">
      <w:start w:val="1"/>
      <w:numFmt w:val="bullet"/>
      <w:lvlText w:val="o"/>
      <w:lvlJc w:val="left"/>
      <w:pPr>
        <w:ind w:left="1080" w:hanging="360"/>
      </w:pPr>
      <w:rPr>
        <w:rFonts w:ascii="Courier New" w:hAnsi="Courier New" w:cs="Courier New"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6" w15:restartNumberingAfterBreak="0">
    <w:nsid w:val="20307CAA"/>
    <w:multiLevelType w:val="hybridMultilevel"/>
    <w:tmpl w:val="CFC09D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216551C8"/>
    <w:multiLevelType w:val="hybridMultilevel"/>
    <w:tmpl w:val="79AE9D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23D4286E"/>
    <w:multiLevelType w:val="hybridMultilevel"/>
    <w:tmpl w:val="BF3047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24CF4D81"/>
    <w:multiLevelType w:val="hybridMultilevel"/>
    <w:tmpl w:val="7C6CDC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25950F7B"/>
    <w:multiLevelType w:val="hybridMultilevel"/>
    <w:tmpl w:val="2200BF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5AA344E"/>
    <w:multiLevelType w:val="hybridMultilevel"/>
    <w:tmpl w:val="2836F8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269729E2"/>
    <w:multiLevelType w:val="hybridMultilevel"/>
    <w:tmpl w:val="320ED2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27867F12"/>
    <w:multiLevelType w:val="hybridMultilevel"/>
    <w:tmpl w:val="4A88CA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28DA6869"/>
    <w:multiLevelType w:val="hybridMultilevel"/>
    <w:tmpl w:val="7AA44630"/>
    <w:lvl w:ilvl="0" w:tplc="93968B24">
      <w:start w:val="1"/>
      <w:numFmt w:val="bullet"/>
      <w:pStyle w:val="Bullets2"/>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28F1724F"/>
    <w:multiLevelType w:val="hybridMultilevel"/>
    <w:tmpl w:val="38104E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293B0788"/>
    <w:multiLevelType w:val="hybridMultilevel"/>
    <w:tmpl w:val="2382B7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29AE237E"/>
    <w:multiLevelType w:val="hybridMultilevel"/>
    <w:tmpl w:val="F864CD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2A0406E4"/>
    <w:multiLevelType w:val="hybridMultilevel"/>
    <w:tmpl w:val="25B850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2B02286A"/>
    <w:multiLevelType w:val="hybridMultilevel"/>
    <w:tmpl w:val="4D40F2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2D19420C"/>
    <w:multiLevelType w:val="hybridMultilevel"/>
    <w:tmpl w:val="FB5234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2E0375C5"/>
    <w:multiLevelType w:val="hybridMultilevel"/>
    <w:tmpl w:val="AFA831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2EC44100"/>
    <w:multiLevelType w:val="hybridMultilevel"/>
    <w:tmpl w:val="9D1E1E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2F197E44"/>
    <w:multiLevelType w:val="hybridMultilevel"/>
    <w:tmpl w:val="B43E3D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46" w15:restartNumberingAfterBreak="0">
    <w:nsid w:val="30BC69BD"/>
    <w:multiLevelType w:val="hybridMultilevel"/>
    <w:tmpl w:val="913072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318B6F40"/>
    <w:multiLevelType w:val="hybridMultilevel"/>
    <w:tmpl w:val="6046C4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31F246D9"/>
    <w:multiLevelType w:val="hybridMultilevel"/>
    <w:tmpl w:val="8A1CF9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31F37A28"/>
    <w:multiLevelType w:val="hybridMultilevel"/>
    <w:tmpl w:val="321A5E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340B43FD"/>
    <w:multiLevelType w:val="hybridMultilevel"/>
    <w:tmpl w:val="E7E289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34991714"/>
    <w:multiLevelType w:val="hybridMultilevel"/>
    <w:tmpl w:val="FD5664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358D1276"/>
    <w:multiLevelType w:val="hybridMultilevel"/>
    <w:tmpl w:val="EFAC48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35BA703D"/>
    <w:multiLevelType w:val="hybridMultilevel"/>
    <w:tmpl w:val="5FA819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15:restartNumberingAfterBreak="0">
    <w:nsid w:val="35C20941"/>
    <w:multiLevelType w:val="hybridMultilevel"/>
    <w:tmpl w:val="879609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369D6B8D"/>
    <w:multiLevelType w:val="hybridMultilevel"/>
    <w:tmpl w:val="1A0C989E"/>
    <w:lvl w:ilvl="0" w:tplc="52D0853E">
      <w:start w:val="1"/>
      <w:numFmt w:val="decimal"/>
      <w:lvlText w:val="%1."/>
      <w:lvlJc w:val="left"/>
      <w:pPr>
        <w:ind w:left="862" w:hanging="360"/>
      </w:pPr>
      <w:rPr>
        <w:rFonts w:hint="default"/>
      </w:rPr>
    </w:lvl>
    <w:lvl w:ilvl="1" w:tplc="0C090019" w:tentative="1">
      <w:start w:val="1"/>
      <w:numFmt w:val="lowerLetter"/>
      <w:lvlText w:val="%2."/>
      <w:lvlJc w:val="left"/>
      <w:pPr>
        <w:ind w:left="1582" w:hanging="360"/>
      </w:pPr>
    </w:lvl>
    <w:lvl w:ilvl="2" w:tplc="0C09001B" w:tentative="1">
      <w:start w:val="1"/>
      <w:numFmt w:val="lowerRoman"/>
      <w:lvlText w:val="%3."/>
      <w:lvlJc w:val="right"/>
      <w:pPr>
        <w:ind w:left="2302" w:hanging="180"/>
      </w:pPr>
    </w:lvl>
    <w:lvl w:ilvl="3" w:tplc="0C09000F" w:tentative="1">
      <w:start w:val="1"/>
      <w:numFmt w:val="decimal"/>
      <w:lvlText w:val="%4."/>
      <w:lvlJc w:val="left"/>
      <w:pPr>
        <w:ind w:left="3022" w:hanging="360"/>
      </w:pPr>
    </w:lvl>
    <w:lvl w:ilvl="4" w:tplc="0C090019" w:tentative="1">
      <w:start w:val="1"/>
      <w:numFmt w:val="lowerLetter"/>
      <w:lvlText w:val="%5."/>
      <w:lvlJc w:val="left"/>
      <w:pPr>
        <w:ind w:left="3742" w:hanging="360"/>
      </w:pPr>
    </w:lvl>
    <w:lvl w:ilvl="5" w:tplc="0C09001B" w:tentative="1">
      <w:start w:val="1"/>
      <w:numFmt w:val="lowerRoman"/>
      <w:lvlText w:val="%6."/>
      <w:lvlJc w:val="right"/>
      <w:pPr>
        <w:ind w:left="4462" w:hanging="180"/>
      </w:pPr>
    </w:lvl>
    <w:lvl w:ilvl="6" w:tplc="0C09000F" w:tentative="1">
      <w:start w:val="1"/>
      <w:numFmt w:val="decimal"/>
      <w:lvlText w:val="%7."/>
      <w:lvlJc w:val="left"/>
      <w:pPr>
        <w:ind w:left="5182" w:hanging="360"/>
      </w:pPr>
    </w:lvl>
    <w:lvl w:ilvl="7" w:tplc="0C090019" w:tentative="1">
      <w:start w:val="1"/>
      <w:numFmt w:val="lowerLetter"/>
      <w:lvlText w:val="%8."/>
      <w:lvlJc w:val="left"/>
      <w:pPr>
        <w:ind w:left="5902" w:hanging="360"/>
      </w:pPr>
    </w:lvl>
    <w:lvl w:ilvl="8" w:tplc="0C09001B" w:tentative="1">
      <w:start w:val="1"/>
      <w:numFmt w:val="lowerRoman"/>
      <w:lvlText w:val="%9."/>
      <w:lvlJc w:val="right"/>
      <w:pPr>
        <w:ind w:left="6622" w:hanging="180"/>
      </w:pPr>
    </w:lvl>
  </w:abstractNum>
  <w:abstractNum w:abstractNumId="57" w15:restartNumberingAfterBreak="0">
    <w:nsid w:val="38683203"/>
    <w:multiLevelType w:val="hybridMultilevel"/>
    <w:tmpl w:val="A27874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38B230FE"/>
    <w:multiLevelType w:val="hybridMultilevel"/>
    <w:tmpl w:val="71486A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15:restartNumberingAfterBreak="0">
    <w:nsid w:val="390B21CD"/>
    <w:multiLevelType w:val="hybridMultilevel"/>
    <w:tmpl w:val="C80C1C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392927CB"/>
    <w:multiLevelType w:val="hybridMultilevel"/>
    <w:tmpl w:val="A8C065B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1" w15:restartNumberingAfterBreak="0">
    <w:nsid w:val="3A616369"/>
    <w:multiLevelType w:val="multilevel"/>
    <w:tmpl w:val="323CAF9E"/>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3B846456"/>
    <w:multiLevelType w:val="hybridMultilevel"/>
    <w:tmpl w:val="00C027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15:restartNumberingAfterBreak="0">
    <w:nsid w:val="3C902BF5"/>
    <w:multiLevelType w:val="hybridMultilevel"/>
    <w:tmpl w:val="1FAA3D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3CF2474C"/>
    <w:multiLevelType w:val="hybridMultilevel"/>
    <w:tmpl w:val="7D22F9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15:restartNumberingAfterBreak="0">
    <w:nsid w:val="3D122E44"/>
    <w:multiLevelType w:val="hybridMultilevel"/>
    <w:tmpl w:val="4E5A2A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3DFE75B8"/>
    <w:multiLevelType w:val="hybridMultilevel"/>
    <w:tmpl w:val="7D8E48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15:restartNumberingAfterBreak="0">
    <w:nsid w:val="3E172780"/>
    <w:multiLevelType w:val="hybridMultilevel"/>
    <w:tmpl w:val="BE4CEE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15:restartNumberingAfterBreak="0">
    <w:nsid w:val="3E81151D"/>
    <w:multiLevelType w:val="hybridMultilevel"/>
    <w:tmpl w:val="36468E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15:restartNumberingAfterBreak="0">
    <w:nsid w:val="3F096D3E"/>
    <w:multiLevelType w:val="hybridMultilevel"/>
    <w:tmpl w:val="49884B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0" w15:restartNumberingAfterBreak="0">
    <w:nsid w:val="3FC5248A"/>
    <w:multiLevelType w:val="hybridMultilevel"/>
    <w:tmpl w:val="87288D92"/>
    <w:lvl w:ilvl="0" w:tplc="C1043316">
      <w:start w:val="1"/>
      <w:numFmt w:val="bullet"/>
      <w:pStyle w:val="TNBullet"/>
      <w:lvlText w:val="&gt;"/>
      <w:lvlJc w:val="left"/>
      <w:pPr>
        <w:ind w:left="1287" w:hanging="360"/>
      </w:pPr>
      <w:rPr>
        <w:rFonts w:ascii="Myriad Pro" w:hAnsi="Myriad Pro" w:hint="default"/>
        <w:color w:val="31596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71" w15:restartNumberingAfterBreak="0">
    <w:nsid w:val="41D5558A"/>
    <w:multiLevelType w:val="hybridMultilevel"/>
    <w:tmpl w:val="CB7AAF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43E161B4"/>
    <w:multiLevelType w:val="hybridMultilevel"/>
    <w:tmpl w:val="FDE013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3" w15:restartNumberingAfterBreak="0">
    <w:nsid w:val="44582246"/>
    <w:multiLevelType w:val="hybridMultilevel"/>
    <w:tmpl w:val="94FAA5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15:restartNumberingAfterBreak="0">
    <w:nsid w:val="44802DEB"/>
    <w:multiLevelType w:val="hybridMultilevel"/>
    <w:tmpl w:val="87F41D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5" w15:restartNumberingAfterBreak="0">
    <w:nsid w:val="451D1D3F"/>
    <w:multiLevelType w:val="hybridMultilevel"/>
    <w:tmpl w:val="514C5C82"/>
    <w:lvl w:ilvl="0" w:tplc="08090005">
      <w:start w:val="1"/>
      <w:numFmt w:val="bullet"/>
      <w:lvlText w:val=""/>
      <w:lvlJc w:val="left"/>
      <w:pPr>
        <w:ind w:left="720" w:hanging="360"/>
      </w:pPr>
      <w:rPr>
        <w:rFonts w:ascii="Wingdings" w:hAnsi="Wingdings" w:hint="default"/>
      </w:rPr>
    </w:lvl>
    <w:lvl w:ilvl="1" w:tplc="1436CB5A">
      <w:start w:val="1"/>
      <w:numFmt w:val="bullet"/>
      <w:lvlText w:val="o"/>
      <w:lvlJc w:val="left"/>
      <w:pPr>
        <w:ind w:left="1440" w:hanging="360"/>
      </w:pPr>
      <w:rPr>
        <w:rFonts w:ascii="Courier New" w:hAnsi="Courier New" w:cs="Courier New" w:hint="default"/>
      </w:rPr>
    </w:lvl>
    <w:lvl w:ilvl="2" w:tplc="3E7EB3AA">
      <w:start w:val="1"/>
      <w:numFmt w:val="bullet"/>
      <w:lvlText w:val=""/>
      <w:lvlJc w:val="left"/>
      <w:pPr>
        <w:ind w:left="2912"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45AE5D88"/>
    <w:multiLevelType w:val="hybridMultilevel"/>
    <w:tmpl w:val="DBF623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7" w15:restartNumberingAfterBreak="0">
    <w:nsid w:val="45D42269"/>
    <w:multiLevelType w:val="hybridMultilevel"/>
    <w:tmpl w:val="A6463F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8" w15:restartNumberingAfterBreak="0">
    <w:nsid w:val="47E309DF"/>
    <w:multiLevelType w:val="hybridMultilevel"/>
    <w:tmpl w:val="04A8EC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9" w15:restartNumberingAfterBreak="0">
    <w:nsid w:val="48B212FD"/>
    <w:multiLevelType w:val="hybridMultilevel"/>
    <w:tmpl w:val="627CCB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15:restartNumberingAfterBreak="0">
    <w:nsid w:val="491B4CEA"/>
    <w:multiLevelType w:val="hybridMultilevel"/>
    <w:tmpl w:val="FC840AB4"/>
    <w:lvl w:ilvl="0" w:tplc="0C090003">
      <w:start w:val="1"/>
      <w:numFmt w:val="bullet"/>
      <w:lvlText w:val="o"/>
      <w:lvlJc w:val="left"/>
      <w:pPr>
        <w:ind w:left="1080" w:hanging="360"/>
      </w:pPr>
      <w:rPr>
        <w:rFonts w:ascii="Courier New" w:hAnsi="Courier New" w:cs="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1" w15:restartNumberingAfterBreak="0">
    <w:nsid w:val="49D0754E"/>
    <w:multiLevelType w:val="hybridMultilevel"/>
    <w:tmpl w:val="B6F45600"/>
    <w:lvl w:ilvl="0" w:tplc="6800673A">
      <w:start w:val="1"/>
      <w:numFmt w:val="bullet"/>
      <w:pStyle w:val="BulletListLevel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15:restartNumberingAfterBreak="0">
    <w:nsid w:val="49EC2F9D"/>
    <w:multiLevelType w:val="hybridMultilevel"/>
    <w:tmpl w:val="8CE6C5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15:restartNumberingAfterBreak="0">
    <w:nsid w:val="4AD633F9"/>
    <w:multiLevelType w:val="hybridMultilevel"/>
    <w:tmpl w:val="4C527C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15:restartNumberingAfterBreak="0">
    <w:nsid w:val="4B6D66BC"/>
    <w:multiLevelType w:val="hybridMultilevel"/>
    <w:tmpl w:val="0D9A48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5" w15:restartNumberingAfterBreak="0">
    <w:nsid w:val="4C1D3202"/>
    <w:multiLevelType w:val="hybridMultilevel"/>
    <w:tmpl w:val="6F98AA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6" w15:restartNumberingAfterBreak="0">
    <w:nsid w:val="4C872CFB"/>
    <w:multiLevelType w:val="hybridMultilevel"/>
    <w:tmpl w:val="0A7ED1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7" w15:restartNumberingAfterBreak="0">
    <w:nsid w:val="4CE41900"/>
    <w:multiLevelType w:val="hybridMultilevel"/>
    <w:tmpl w:val="1D7682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8" w15:restartNumberingAfterBreak="0">
    <w:nsid w:val="4E3C1460"/>
    <w:multiLevelType w:val="hybridMultilevel"/>
    <w:tmpl w:val="AA32DF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15:restartNumberingAfterBreak="0">
    <w:nsid w:val="4E886B56"/>
    <w:multiLevelType w:val="hybridMultilevel"/>
    <w:tmpl w:val="1B4C73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0" w15:restartNumberingAfterBreak="0">
    <w:nsid w:val="4F2F00DD"/>
    <w:multiLevelType w:val="hybridMultilevel"/>
    <w:tmpl w:val="B600C18E"/>
    <w:lvl w:ilvl="0" w:tplc="582E7580">
      <w:start w:val="1"/>
      <w:numFmt w:val="bullet"/>
      <w:pStyle w:val="Bullets"/>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4F774891"/>
    <w:multiLevelType w:val="hybridMultilevel"/>
    <w:tmpl w:val="380C77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2" w15:restartNumberingAfterBreak="0">
    <w:nsid w:val="51573C0F"/>
    <w:multiLevelType w:val="hybridMultilevel"/>
    <w:tmpl w:val="B2B2EE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3" w15:restartNumberingAfterBreak="0">
    <w:nsid w:val="51777BF8"/>
    <w:multiLevelType w:val="hybridMultilevel"/>
    <w:tmpl w:val="577468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4" w15:restartNumberingAfterBreak="0">
    <w:nsid w:val="51F67F4E"/>
    <w:multiLevelType w:val="hybridMultilevel"/>
    <w:tmpl w:val="72B278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5" w15:restartNumberingAfterBreak="0">
    <w:nsid w:val="5244452A"/>
    <w:multiLevelType w:val="hybridMultilevel"/>
    <w:tmpl w:val="5A361F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7" w15:restartNumberingAfterBreak="0">
    <w:nsid w:val="576F760E"/>
    <w:multiLevelType w:val="hybridMultilevel"/>
    <w:tmpl w:val="4814914E"/>
    <w:lvl w:ilvl="0" w:tplc="8CFC4638">
      <w:start w:val="1"/>
      <w:numFmt w:val="bullet"/>
      <w:lvlText w:val="o"/>
      <w:lvlJc w:val="left"/>
      <w:pPr>
        <w:ind w:left="1080" w:hanging="360"/>
      </w:pPr>
      <w:rPr>
        <w:rFonts w:ascii="Courier New" w:hAnsi="Courier New" w:cs="Courier New"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98" w15:restartNumberingAfterBreak="0">
    <w:nsid w:val="58AF011C"/>
    <w:multiLevelType w:val="multilevel"/>
    <w:tmpl w:val="323CAF9E"/>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5ADE4DC2"/>
    <w:multiLevelType w:val="hybridMultilevel"/>
    <w:tmpl w:val="654A308E"/>
    <w:lvl w:ilvl="0" w:tplc="0C090001">
      <w:start w:val="1"/>
      <w:numFmt w:val="bullet"/>
      <w:lvlText w:val=""/>
      <w:lvlJc w:val="left"/>
      <w:pPr>
        <w:ind w:left="1080" w:hanging="360"/>
      </w:pPr>
      <w:rPr>
        <w:rFonts w:ascii="Symbol" w:hAnsi="Symbol"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00" w15:restartNumberingAfterBreak="0">
    <w:nsid w:val="5BCE2674"/>
    <w:multiLevelType w:val="hybridMultilevel"/>
    <w:tmpl w:val="B44C7A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1" w15:restartNumberingAfterBreak="0">
    <w:nsid w:val="5BE953AC"/>
    <w:multiLevelType w:val="hybridMultilevel"/>
    <w:tmpl w:val="80FCCDF0"/>
    <w:lvl w:ilvl="0" w:tplc="0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5E4702CA"/>
    <w:multiLevelType w:val="hybridMultilevel"/>
    <w:tmpl w:val="7AF0A9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3" w15:restartNumberingAfterBreak="0">
    <w:nsid w:val="5ECF63DA"/>
    <w:multiLevelType w:val="hybridMultilevel"/>
    <w:tmpl w:val="D5EEBB68"/>
    <w:lvl w:ilvl="0" w:tplc="0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60916810"/>
    <w:multiLevelType w:val="hybridMultilevel"/>
    <w:tmpl w:val="4C1C55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5" w15:restartNumberingAfterBreak="0">
    <w:nsid w:val="60A84F0F"/>
    <w:multiLevelType w:val="hybridMultilevel"/>
    <w:tmpl w:val="8BC8EE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6" w15:restartNumberingAfterBreak="0">
    <w:nsid w:val="611C4336"/>
    <w:multiLevelType w:val="hybridMultilevel"/>
    <w:tmpl w:val="479ECC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15:restartNumberingAfterBreak="0">
    <w:nsid w:val="61413D1B"/>
    <w:multiLevelType w:val="hybridMultilevel"/>
    <w:tmpl w:val="C736ED14"/>
    <w:lvl w:ilvl="0" w:tplc="0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61BA74DD"/>
    <w:multiLevelType w:val="hybridMultilevel"/>
    <w:tmpl w:val="422E5A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15:restartNumberingAfterBreak="0">
    <w:nsid w:val="62017CEE"/>
    <w:multiLevelType w:val="hybridMultilevel"/>
    <w:tmpl w:val="1FF0B4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0" w15:restartNumberingAfterBreak="0">
    <w:nsid w:val="623E3844"/>
    <w:multiLevelType w:val="hybridMultilevel"/>
    <w:tmpl w:val="799A64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1" w15:restartNumberingAfterBreak="0">
    <w:nsid w:val="64154C6D"/>
    <w:multiLevelType w:val="hybridMultilevel"/>
    <w:tmpl w:val="3E4C69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2" w15:restartNumberingAfterBreak="0">
    <w:nsid w:val="642A6C45"/>
    <w:multiLevelType w:val="hybridMultilevel"/>
    <w:tmpl w:val="C6FE7F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3" w15:restartNumberingAfterBreak="0">
    <w:nsid w:val="646A7E82"/>
    <w:multiLevelType w:val="multilevel"/>
    <w:tmpl w:val="F1EED5A4"/>
    <w:lvl w:ilvl="0">
      <w:start w:val="1"/>
      <w:numFmt w:val="decimal"/>
      <w:pStyle w:val="ListNoActivity"/>
      <w:lvlText w:val="%1."/>
      <w:lvlJc w:val="left"/>
      <w:pPr>
        <w:ind w:left="502" w:hanging="360"/>
      </w:pPr>
      <w:rPr>
        <w:rFonts w:hint="default"/>
      </w:rPr>
    </w:lvl>
    <w:lvl w:ilvl="1">
      <w:start w:val="4"/>
      <w:numFmt w:val="decimal"/>
      <w:isLgl/>
      <w:lvlText w:val="%1.%2"/>
      <w:lvlJc w:val="left"/>
      <w:pPr>
        <w:ind w:left="682" w:hanging="54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114" w15:restartNumberingAfterBreak="0">
    <w:nsid w:val="651D6120"/>
    <w:multiLevelType w:val="hybridMultilevel"/>
    <w:tmpl w:val="A75279D2"/>
    <w:lvl w:ilvl="0" w:tplc="07EE7F4A">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66E77AFD"/>
    <w:multiLevelType w:val="hybridMultilevel"/>
    <w:tmpl w:val="F9E2D5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6" w15:restartNumberingAfterBreak="0">
    <w:nsid w:val="67091EE3"/>
    <w:multiLevelType w:val="hybridMultilevel"/>
    <w:tmpl w:val="61A0A0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7" w15:restartNumberingAfterBreak="0">
    <w:nsid w:val="676B30E0"/>
    <w:multiLevelType w:val="hybridMultilevel"/>
    <w:tmpl w:val="86B0AD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8" w15:restartNumberingAfterBreak="0">
    <w:nsid w:val="689566CF"/>
    <w:multiLevelType w:val="hybridMultilevel"/>
    <w:tmpl w:val="CB167F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9" w15:restartNumberingAfterBreak="0">
    <w:nsid w:val="68A30C8A"/>
    <w:multiLevelType w:val="hybridMultilevel"/>
    <w:tmpl w:val="92EC07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0" w15:restartNumberingAfterBreak="0">
    <w:nsid w:val="69CD1B6A"/>
    <w:multiLevelType w:val="hybridMultilevel"/>
    <w:tmpl w:val="DA5A52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1" w15:restartNumberingAfterBreak="0">
    <w:nsid w:val="6B6560B4"/>
    <w:multiLevelType w:val="hybridMultilevel"/>
    <w:tmpl w:val="2D30F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2" w15:restartNumberingAfterBreak="0">
    <w:nsid w:val="6BA67CAB"/>
    <w:multiLevelType w:val="hybridMultilevel"/>
    <w:tmpl w:val="1B1A31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3" w15:restartNumberingAfterBreak="0">
    <w:nsid w:val="6DA2398A"/>
    <w:multiLevelType w:val="hybridMultilevel"/>
    <w:tmpl w:val="42BEF1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4" w15:restartNumberingAfterBreak="0">
    <w:nsid w:val="6FCF28C2"/>
    <w:multiLevelType w:val="hybridMultilevel"/>
    <w:tmpl w:val="BA46C1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5" w15:restartNumberingAfterBreak="0">
    <w:nsid w:val="70831A83"/>
    <w:multiLevelType w:val="hybridMultilevel"/>
    <w:tmpl w:val="81ECCD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6" w15:restartNumberingAfterBreak="0">
    <w:nsid w:val="711B60A7"/>
    <w:multiLevelType w:val="hybridMultilevel"/>
    <w:tmpl w:val="86AE3E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7" w15:restartNumberingAfterBreak="0">
    <w:nsid w:val="73E868DF"/>
    <w:multiLevelType w:val="hybridMultilevel"/>
    <w:tmpl w:val="E05E26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8" w15:restartNumberingAfterBreak="0">
    <w:nsid w:val="7420509F"/>
    <w:multiLevelType w:val="hybridMultilevel"/>
    <w:tmpl w:val="4AC24D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9" w15:restartNumberingAfterBreak="0">
    <w:nsid w:val="742D3D31"/>
    <w:multiLevelType w:val="hybridMultilevel"/>
    <w:tmpl w:val="6226C9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0" w15:restartNumberingAfterBreak="0">
    <w:nsid w:val="749A1391"/>
    <w:multiLevelType w:val="hybridMultilevel"/>
    <w:tmpl w:val="A816DF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1" w15:restartNumberingAfterBreak="0">
    <w:nsid w:val="7545312B"/>
    <w:multiLevelType w:val="hybridMultilevel"/>
    <w:tmpl w:val="D944AB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2" w15:restartNumberingAfterBreak="0">
    <w:nsid w:val="75CD7A55"/>
    <w:multiLevelType w:val="hybridMultilevel"/>
    <w:tmpl w:val="E59E65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3" w15:restartNumberingAfterBreak="0">
    <w:nsid w:val="76D639A5"/>
    <w:multiLevelType w:val="multilevel"/>
    <w:tmpl w:val="323CAF9E"/>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7754150E"/>
    <w:multiLevelType w:val="hybridMultilevel"/>
    <w:tmpl w:val="ECC858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5" w15:restartNumberingAfterBreak="0">
    <w:nsid w:val="775C59CA"/>
    <w:multiLevelType w:val="hybridMultilevel"/>
    <w:tmpl w:val="EC6453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6" w15:restartNumberingAfterBreak="0">
    <w:nsid w:val="7CDE128A"/>
    <w:multiLevelType w:val="hybridMultilevel"/>
    <w:tmpl w:val="FA38E1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7" w15:restartNumberingAfterBreak="0">
    <w:nsid w:val="7CEC5059"/>
    <w:multiLevelType w:val="hybridMultilevel"/>
    <w:tmpl w:val="52003D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8" w15:restartNumberingAfterBreak="0">
    <w:nsid w:val="7DBF6D36"/>
    <w:multiLevelType w:val="hybridMultilevel"/>
    <w:tmpl w:val="540266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0"/>
  </w:num>
  <w:num w:numId="2">
    <w:abstractNumId w:val="45"/>
  </w:num>
  <w:num w:numId="3">
    <w:abstractNumId w:val="40"/>
  </w:num>
  <w:num w:numId="4">
    <w:abstractNumId w:val="50"/>
  </w:num>
  <w:num w:numId="5">
    <w:abstractNumId w:val="81"/>
  </w:num>
  <w:num w:numId="6">
    <w:abstractNumId w:val="96"/>
  </w:num>
  <w:num w:numId="7">
    <w:abstractNumId w:val="70"/>
  </w:num>
  <w:num w:numId="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0"/>
  </w:num>
  <w:num w:numId="10">
    <w:abstractNumId w:val="71"/>
  </w:num>
  <w:num w:numId="11">
    <w:abstractNumId w:val="77"/>
  </w:num>
  <w:num w:numId="12">
    <w:abstractNumId w:val="65"/>
  </w:num>
  <w:num w:numId="13">
    <w:abstractNumId w:val="113"/>
    <w:lvlOverride w:ilvl="0">
      <w:startOverride w:val="1"/>
    </w:lvlOverride>
  </w:num>
  <w:num w:numId="14">
    <w:abstractNumId w:val="36"/>
  </w:num>
  <w:num w:numId="15">
    <w:abstractNumId w:val="134"/>
  </w:num>
  <w:num w:numId="16">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0"/>
  </w:num>
  <w:num w:numId="18">
    <w:abstractNumId w:val="34"/>
  </w:num>
  <w:num w:numId="19">
    <w:abstractNumId w:val="126"/>
  </w:num>
  <w:num w:numId="20">
    <w:abstractNumId w:val="44"/>
  </w:num>
  <w:num w:numId="21">
    <w:abstractNumId w:val="119"/>
  </w:num>
  <w:num w:numId="22">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6"/>
  </w:num>
  <w:num w:numId="24">
    <w:abstractNumId w:val="74"/>
  </w:num>
  <w:num w:numId="25">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111"/>
  </w:num>
  <w:num w:numId="28">
    <w:abstractNumId w:val="95"/>
  </w:num>
  <w:num w:numId="29">
    <w:abstractNumId w:val="116"/>
  </w:num>
  <w:num w:numId="30">
    <w:abstractNumId w:val="83"/>
  </w:num>
  <w:num w:numId="31">
    <w:abstractNumId w:val="117"/>
  </w:num>
  <w:num w:numId="32">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105"/>
  </w:num>
  <w:num w:numId="35">
    <w:abstractNumId w:val="35"/>
  </w:num>
  <w:num w:numId="36">
    <w:abstractNumId w:val="130"/>
  </w:num>
  <w:num w:numId="37">
    <w:abstractNumId w:val="16"/>
  </w:num>
  <w:num w:numId="38">
    <w:abstractNumId w:val="48"/>
  </w:num>
  <w:num w:numId="39">
    <w:abstractNumId w:val="76"/>
  </w:num>
  <w:num w:numId="40">
    <w:abstractNumId w:val="2"/>
  </w:num>
  <w:num w:numId="41">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6"/>
  </w:num>
  <w:num w:numId="43">
    <w:abstractNumId w:val="67"/>
  </w:num>
  <w:num w:numId="44">
    <w:abstractNumId w:val="88"/>
  </w:num>
  <w:num w:numId="45">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07"/>
  </w:num>
  <w:num w:numId="47">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04"/>
  </w:num>
  <w:num w:numId="49">
    <w:abstractNumId w:val="20"/>
  </w:num>
  <w:num w:numId="50">
    <w:abstractNumId w:val="47"/>
  </w:num>
  <w:num w:numId="51">
    <w:abstractNumId w:val="131"/>
  </w:num>
  <w:num w:numId="52">
    <w:abstractNumId w:val="102"/>
  </w:num>
  <w:num w:numId="53">
    <w:abstractNumId w:val="39"/>
  </w:num>
  <w:num w:numId="54">
    <w:abstractNumId w:val="1"/>
  </w:num>
  <w:num w:numId="55">
    <w:abstractNumId w:val="109"/>
  </w:num>
  <w:num w:numId="56">
    <w:abstractNumId w:val="93"/>
  </w:num>
  <w:num w:numId="57">
    <w:abstractNumId w:val="79"/>
  </w:num>
  <w:num w:numId="58">
    <w:abstractNumId w:val="122"/>
  </w:num>
  <w:num w:numId="59">
    <w:abstractNumId w:val="127"/>
  </w:num>
  <w:num w:numId="60">
    <w:abstractNumId w:val="94"/>
  </w:num>
  <w:num w:numId="61">
    <w:abstractNumId w:val="55"/>
  </w:num>
  <w:num w:numId="62">
    <w:abstractNumId w:val="69"/>
  </w:num>
  <w:num w:numId="63">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14"/>
  </w:num>
  <w:num w:numId="65">
    <w:abstractNumId w:val="12"/>
  </w:num>
  <w:num w:numId="66">
    <w:abstractNumId w:val="112"/>
  </w:num>
  <w:num w:numId="67">
    <w:abstractNumId w:val="101"/>
  </w:num>
  <w:num w:numId="68">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68"/>
  </w:num>
  <w:num w:numId="70">
    <w:abstractNumId w:val="73"/>
  </w:num>
  <w:num w:numId="71">
    <w:abstractNumId w:val="91"/>
  </w:num>
  <w:num w:numId="72">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4"/>
  </w:num>
  <w:num w:numId="74">
    <w:abstractNumId w:val="78"/>
  </w:num>
  <w:num w:numId="75">
    <w:abstractNumId w:val="80"/>
  </w:num>
  <w:num w:numId="76">
    <w:abstractNumId w:val="25"/>
  </w:num>
  <w:num w:numId="77">
    <w:abstractNumId w:val="5"/>
  </w:num>
  <w:num w:numId="78">
    <w:abstractNumId w:val="30"/>
  </w:num>
  <w:num w:numId="79">
    <w:abstractNumId w:val="123"/>
  </w:num>
  <w:num w:numId="80">
    <w:abstractNumId w:val="14"/>
  </w:num>
  <w:num w:numId="81">
    <w:abstractNumId w:val="56"/>
  </w:num>
  <w:num w:numId="82">
    <w:abstractNumId w:val="24"/>
  </w:num>
  <w:num w:numId="83">
    <w:abstractNumId w:val="82"/>
  </w:num>
  <w:num w:numId="84">
    <w:abstractNumId w:val="118"/>
  </w:num>
  <w:num w:numId="85">
    <w:abstractNumId w:val="15"/>
  </w:num>
  <w:num w:numId="86">
    <w:abstractNumId w:val="3"/>
  </w:num>
  <w:num w:numId="87">
    <w:abstractNumId w:val="38"/>
  </w:num>
  <w:num w:numId="88">
    <w:abstractNumId w:val="137"/>
  </w:num>
  <w:num w:numId="89">
    <w:abstractNumId w:val="85"/>
  </w:num>
  <w:num w:numId="90">
    <w:abstractNumId w:val="8"/>
  </w:num>
  <w:num w:numId="91">
    <w:abstractNumId w:val="128"/>
  </w:num>
  <w:num w:numId="92">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75"/>
  </w:num>
  <w:num w:numId="94">
    <w:abstractNumId w:val="97"/>
  </w:num>
  <w:num w:numId="95">
    <w:abstractNumId w:val="135"/>
  </w:num>
  <w:num w:numId="96">
    <w:abstractNumId w:val="136"/>
  </w:num>
  <w:num w:numId="97">
    <w:abstractNumId w:val="59"/>
  </w:num>
  <w:num w:numId="98">
    <w:abstractNumId w:val="110"/>
  </w:num>
  <w:num w:numId="99">
    <w:abstractNumId w:val="92"/>
  </w:num>
  <w:num w:numId="100">
    <w:abstractNumId w:val="42"/>
  </w:num>
  <w:num w:numId="101">
    <w:abstractNumId w:val="0"/>
  </w:num>
  <w:num w:numId="102">
    <w:abstractNumId w:val="19"/>
  </w:num>
  <w:num w:numId="103">
    <w:abstractNumId w:val="99"/>
  </w:num>
  <w:num w:numId="104">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32"/>
  </w:num>
  <w:num w:numId="106">
    <w:abstractNumId w:val="62"/>
  </w:num>
  <w:num w:numId="107">
    <w:abstractNumId w:val="46"/>
  </w:num>
  <w:num w:numId="108">
    <w:abstractNumId w:val="11"/>
  </w:num>
  <w:num w:numId="109">
    <w:abstractNumId w:val="26"/>
  </w:num>
  <w:num w:numId="110">
    <w:abstractNumId w:val="129"/>
  </w:num>
  <w:num w:numId="111">
    <w:abstractNumId w:val="125"/>
  </w:num>
  <w:num w:numId="112">
    <w:abstractNumId w:val="89"/>
  </w:num>
  <w:num w:numId="113">
    <w:abstractNumId w:val="120"/>
  </w:num>
  <w:num w:numId="114">
    <w:abstractNumId w:val="84"/>
  </w:num>
  <w:num w:numId="115">
    <w:abstractNumId w:val="51"/>
  </w:num>
  <w:num w:numId="116">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64"/>
  </w:num>
  <w:num w:numId="118">
    <w:abstractNumId w:val="72"/>
  </w:num>
  <w:num w:numId="119">
    <w:abstractNumId w:val="100"/>
  </w:num>
  <w:num w:numId="120">
    <w:abstractNumId w:val="52"/>
  </w:num>
  <w:num w:numId="121">
    <w:abstractNumId w:val="9"/>
  </w:num>
  <w:num w:numId="122">
    <w:abstractNumId w:val="87"/>
  </w:num>
  <w:num w:numId="123">
    <w:abstractNumId w:val="41"/>
  </w:num>
  <w:num w:numId="124">
    <w:abstractNumId w:val="37"/>
  </w:num>
  <w:num w:numId="125">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3"/>
  </w:num>
  <w:num w:numId="127">
    <w:abstractNumId w:val="49"/>
  </w:num>
  <w:num w:numId="128">
    <w:abstractNumId w:val="124"/>
  </w:num>
  <w:num w:numId="129">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7"/>
  </w:num>
  <w:num w:numId="131">
    <w:abstractNumId w:val="58"/>
  </w:num>
  <w:num w:numId="132">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1"/>
  </w:num>
  <w:num w:numId="134">
    <w:abstractNumId w:val="27"/>
  </w:num>
  <w:num w:numId="135">
    <w:abstractNumId w:val="43"/>
  </w:num>
  <w:num w:numId="136">
    <w:abstractNumId w:val="32"/>
  </w:num>
  <w:num w:numId="137">
    <w:abstractNumId w:val="21"/>
  </w:num>
  <w:num w:numId="138">
    <w:abstractNumId w:val="22"/>
  </w:num>
  <w:num w:numId="139">
    <w:abstractNumId w:val="108"/>
  </w:num>
  <w:num w:numId="140">
    <w:abstractNumId w:val="121"/>
  </w:num>
  <w:num w:numId="141">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3"/>
  </w:num>
  <w:num w:numId="143">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57"/>
  </w:num>
  <w:num w:numId="145">
    <w:abstractNumId w:val="53"/>
  </w:num>
  <w:num w:numId="146">
    <w:abstractNumId w:val="63"/>
  </w:num>
  <w:num w:numId="147">
    <w:abstractNumId w:val="103"/>
  </w:num>
  <w:num w:numId="148">
    <w:abstractNumId w:val="54"/>
  </w:num>
  <w:num w:numId="149">
    <w:abstractNumId w:val="17"/>
  </w:num>
  <w:num w:numId="150">
    <w:abstractNumId w:val="138"/>
  </w:num>
  <w:num w:numId="151">
    <w:abstractNumId w:val="115"/>
  </w:num>
  <w:num w:numId="152">
    <w:abstractNumId w:val="106"/>
  </w:num>
  <w:num w:numId="153">
    <w:abstractNumId w:val="18"/>
  </w:num>
  <w:num w:numId="154">
    <w:abstractNumId w:val="28"/>
  </w:num>
  <w:num w:numId="155">
    <w:abstractNumId w:val="33"/>
  </w:num>
  <w:num w:numId="156">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13"/>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98"/>
  </w:num>
  <w:num w:numId="161">
    <w:abstractNumId w:val="61"/>
  </w:num>
  <w:num w:numId="162">
    <w:abstractNumId w:val="133"/>
  </w:num>
  <w:num w:numId="163">
    <w:abstractNumId w:val="23"/>
  </w:num>
  <w:numIdMacAtCleanup w:val="1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hideGrammaticalErrors/>
  <w:activeWritingStyle w:appName="MSWord" w:lang="fr-FR" w:vendorID="64" w:dllVersion="6" w:nlCheck="1" w:checkStyle="0"/>
  <w:activeWritingStyle w:appName="MSWord" w:lang="en-AU" w:vendorID="64" w:dllVersion="6" w:nlCheck="1" w:checkStyle="1"/>
  <w:activeWritingStyle w:appName="MSWord" w:lang="en-US" w:vendorID="64" w:dllVersion="6" w:nlCheck="1" w:checkStyle="1"/>
  <w:activeWritingStyle w:appName="MSWord" w:lang="en-AU"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6" w:nlCheck="1" w:checkStyle="1"/>
  <w:activeWritingStyle w:appName="MSWord" w:lang="en-US" w:vendorID="64" w:dllVersion="131078" w:nlCheck="1" w:checkStyle="1"/>
  <w:activeWritingStyle w:appName="MSWord" w:lang="en-AU" w:vendorID="64" w:dllVersion="131078" w:nlCheck="1" w:checkStyle="1"/>
  <w:activeWritingStyle w:appName="MSWord" w:lang="en-GB" w:vendorID="64" w:dllVersion="131078" w:nlCheck="1" w:checkStyle="1"/>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UxtzA1MTI3NDMxs7BU0lEKTi0uzszPAykwNq0FAC8RC0EtAAAA"/>
  </w:docVars>
  <w:rsids>
    <w:rsidRoot w:val="004A10C0"/>
    <w:rsid w:val="00001772"/>
    <w:rsid w:val="00001859"/>
    <w:rsid w:val="00002925"/>
    <w:rsid w:val="00003F7E"/>
    <w:rsid w:val="000049AD"/>
    <w:rsid w:val="0000649C"/>
    <w:rsid w:val="00012554"/>
    <w:rsid w:val="00012A0F"/>
    <w:rsid w:val="00013B69"/>
    <w:rsid w:val="00013C5F"/>
    <w:rsid w:val="0001459B"/>
    <w:rsid w:val="0001488B"/>
    <w:rsid w:val="00014E70"/>
    <w:rsid w:val="0001532B"/>
    <w:rsid w:val="00016232"/>
    <w:rsid w:val="00016F2C"/>
    <w:rsid w:val="000202A0"/>
    <w:rsid w:val="0002037E"/>
    <w:rsid w:val="000231D1"/>
    <w:rsid w:val="0002323C"/>
    <w:rsid w:val="000248E8"/>
    <w:rsid w:val="00024A06"/>
    <w:rsid w:val="00026A1F"/>
    <w:rsid w:val="00026B24"/>
    <w:rsid w:val="00030A30"/>
    <w:rsid w:val="00031C67"/>
    <w:rsid w:val="00033654"/>
    <w:rsid w:val="000345D7"/>
    <w:rsid w:val="00036C44"/>
    <w:rsid w:val="00043280"/>
    <w:rsid w:val="00044769"/>
    <w:rsid w:val="0004543F"/>
    <w:rsid w:val="00045E96"/>
    <w:rsid w:val="00047CF2"/>
    <w:rsid w:val="000511D5"/>
    <w:rsid w:val="00051957"/>
    <w:rsid w:val="000533A7"/>
    <w:rsid w:val="00054CE8"/>
    <w:rsid w:val="000605B8"/>
    <w:rsid w:val="00060CC5"/>
    <w:rsid w:val="00063232"/>
    <w:rsid w:val="00063680"/>
    <w:rsid w:val="00064BF3"/>
    <w:rsid w:val="0006515A"/>
    <w:rsid w:val="00065A2E"/>
    <w:rsid w:val="00071AF5"/>
    <w:rsid w:val="0007248C"/>
    <w:rsid w:val="000742EA"/>
    <w:rsid w:val="00074B39"/>
    <w:rsid w:val="00074DD9"/>
    <w:rsid w:val="00075811"/>
    <w:rsid w:val="000763DF"/>
    <w:rsid w:val="00077DF8"/>
    <w:rsid w:val="00080B80"/>
    <w:rsid w:val="00081D0F"/>
    <w:rsid w:val="00083062"/>
    <w:rsid w:val="00083141"/>
    <w:rsid w:val="00083A47"/>
    <w:rsid w:val="00083C01"/>
    <w:rsid w:val="00083FC6"/>
    <w:rsid w:val="00084567"/>
    <w:rsid w:val="00085571"/>
    <w:rsid w:val="00085C24"/>
    <w:rsid w:val="00085D4A"/>
    <w:rsid w:val="0008708A"/>
    <w:rsid w:val="0009055A"/>
    <w:rsid w:val="00091275"/>
    <w:rsid w:val="0009191F"/>
    <w:rsid w:val="0009234F"/>
    <w:rsid w:val="00093C37"/>
    <w:rsid w:val="00093D2E"/>
    <w:rsid w:val="00094325"/>
    <w:rsid w:val="0009535C"/>
    <w:rsid w:val="000953D5"/>
    <w:rsid w:val="00096836"/>
    <w:rsid w:val="000976EE"/>
    <w:rsid w:val="00097CA1"/>
    <w:rsid w:val="000A11A3"/>
    <w:rsid w:val="000A340D"/>
    <w:rsid w:val="000A4694"/>
    <w:rsid w:val="000A46D3"/>
    <w:rsid w:val="000A4F32"/>
    <w:rsid w:val="000A54DD"/>
    <w:rsid w:val="000A5B64"/>
    <w:rsid w:val="000B14FD"/>
    <w:rsid w:val="000B15A9"/>
    <w:rsid w:val="000B1C84"/>
    <w:rsid w:val="000B2755"/>
    <w:rsid w:val="000B551C"/>
    <w:rsid w:val="000B6012"/>
    <w:rsid w:val="000B7155"/>
    <w:rsid w:val="000C24D0"/>
    <w:rsid w:val="000C2985"/>
    <w:rsid w:val="000C592F"/>
    <w:rsid w:val="000C70A9"/>
    <w:rsid w:val="000C725D"/>
    <w:rsid w:val="000D074B"/>
    <w:rsid w:val="000D1A0B"/>
    <w:rsid w:val="000D28D1"/>
    <w:rsid w:val="000D3917"/>
    <w:rsid w:val="000D4F25"/>
    <w:rsid w:val="000D6B63"/>
    <w:rsid w:val="000E1B11"/>
    <w:rsid w:val="000E22FF"/>
    <w:rsid w:val="000E245E"/>
    <w:rsid w:val="000E2C6D"/>
    <w:rsid w:val="000E4609"/>
    <w:rsid w:val="000E5A04"/>
    <w:rsid w:val="000E73A4"/>
    <w:rsid w:val="000F15A1"/>
    <w:rsid w:val="000F2B2A"/>
    <w:rsid w:val="000F4DDB"/>
    <w:rsid w:val="00102004"/>
    <w:rsid w:val="0010268F"/>
    <w:rsid w:val="001055D0"/>
    <w:rsid w:val="001056F5"/>
    <w:rsid w:val="00106923"/>
    <w:rsid w:val="00106C4E"/>
    <w:rsid w:val="00106CEE"/>
    <w:rsid w:val="001104DE"/>
    <w:rsid w:val="00111461"/>
    <w:rsid w:val="001143A7"/>
    <w:rsid w:val="00114A24"/>
    <w:rsid w:val="00114B7E"/>
    <w:rsid w:val="001161D6"/>
    <w:rsid w:val="00116FA2"/>
    <w:rsid w:val="0011700D"/>
    <w:rsid w:val="001255A6"/>
    <w:rsid w:val="0012592E"/>
    <w:rsid w:val="00125ABE"/>
    <w:rsid w:val="001264EE"/>
    <w:rsid w:val="001301DF"/>
    <w:rsid w:val="001309E9"/>
    <w:rsid w:val="001332C2"/>
    <w:rsid w:val="0013572C"/>
    <w:rsid w:val="001411B0"/>
    <w:rsid w:val="0014314C"/>
    <w:rsid w:val="00143752"/>
    <w:rsid w:val="00143DEB"/>
    <w:rsid w:val="0014527D"/>
    <w:rsid w:val="001452C6"/>
    <w:rsid w:val="00145352"/>
    <w:rsid w:val="0014752A"/>
    <w:rsid w:val="00152F10"/>
    <w:rsid w:val="00153570"/>
    <w:rsid w:val="00154559"/>
    <w:rsid w:val="001558DD"/>
    <w:rsid w:val="001563F3"/>
    <w:rsid w:val="0015747C"/>
    <w:rsid w:val="0015779E"/>
    <w:rsid w:val="0016422F"/>
    <w:rsid w:val="001647F4"/>
    <w:rsid w:val="00164F5E"/>
    <w:rsid w:val="00165494"/>
    <w:rsid w:val="00165D62"/>
    <w:rsid w:val="00166091"/>
    <w:rsid w:val="0016666D"/>
    <w:rsid w:val="00166AB7"/>
    <w:rsid w:val="00167276"/>
    <w:rsid w:val="00170B31"/>
    <w:rsid w:val="00171312"/>
    <w:rsid w:val="00171399"/>
    <w:rsid w:val="00176402"/>
    <w:rsid w:val="001802D9"/>
    <w:rsid w:val="00180BE8"/>
    <w:rsid w:val="00181AA9"/>
    <w:rsid w:val="00181DF1"/>
    <w:rsid w:val="00182D13"/>
    <w:rsid w:val="001843BC"/>
    <w:rsid w:val="00185F1B"/>
    <w:rsid w:val="00190738"/>
    <w:rsid w:val="0019205E"/>
    <w:rsid w:val="0019299C"/>
    <w:rsid w:val="00194786"/>
    <w:rsid w:val="00196F60"/>
    <w:rsid w:val="001A1F11"/>
    <w:rsid w:val="001A257A"/>
    <w:rsid w:val="001A3E42"/>
    <w:rsid w:val="001A58D8"/>
    <w:rsid w:val="001A5B8E"/>
    <w:rsid w:val="001A6C55"/>
    <w:rsid w:val="001B0C35"/>
    <w:rsid w:val="001B1275"/>
    <w:rsid w:val="001B6509"/>
    <w:rsid w:val="001B6A50"/>
    <w:rsid w:val="001C20A2"/>
    <w:rsid w:val="001C3671"/>
    <w:rsid w:val="001C3A24"/>
    <w:rsid w:val="001C6AD8"/>
    <w:rsid w:val="001D1708"/>
    <w:rsid w:val="001D3D67"/>
    <w:rsid w:val="001D3F79"/>
    <w:rsid w:val="001D405E"/>
    <w:rsid w:val="001D653F"/>
    <w:rsid w:val="001D675C"/>
    <w:rsid w:val="001D7CA7"/>
    <w:rsid w:val="001E03C1"/>
    <w:rsid w:val="001E1F91"/>
    <w:rsid w:val="001E2580"/>
    <w:rsid w:val="001E25C8"/>
    <w:rsid w:val="001E2F6C"/>
    <w:rsid w:val="001E5C14"/>
    <w:rsid w:val="001F057E"/>
    <w:rsid w:val="001F38D2"/>
    <w:rsid w:val="001F3FEF"/>
    <w:rsid w:val="001F40CE"/>
    <w:rsid w:val="001F6E05"/>
    <w:rsid w:val="00200E96"/>
    <w:rsid w:val="002031D5"/>
    <w:rsid w:val="00203A90"/>
    <w:rsid w:val="002047A4"/>
    <w:rsid w:val="00204B65"/>
    <w:rsid w:val="00204F82"/>
    <w:rsid w:val="002065A4"/>
    <w:rsid w:val="002067A7"/>
    <w:rsid w:val="00207704"/>
    <w:rsid w:val="00207A3D"/>
    <w:rsid w:val="00207BEB"/>
    <w:rsid w:val="00207FDA"/>
    <w:rsid w:val="00210935"/>
    <w:rsid w:val="00214187"/>
    <w:rsid w:val="00214286"/>
    <w:rsid w:val="002145D8"/>
    <w:rsid w:val="0021673B"/>
    <w:rsid w:val="0021759B"/>
    <w:rsid w:val="00217FC3"/>
    <w:rsid w:val="002210D7"/>
    <w:rsid w:val="00221D54"/>
    <w:rsid w:val="00222B0D"/>
    <w:rsid w:val="00223807"/>
    <w:rsid w:val="00225286"/>
    <w:rsid w:val="00225312"/>
    <w:rsid w:val="002268D8"/>
    <w:rsid w:val="0023031D"/>
    <w:rsid w:val="002303B8"/>
    <w:rsid w:val="00230450"/>
    <w:rsid w:val="00230485"/>
    <w:rsid w:val="00231E53"/>
    <w:rsid w:val="002331AA"/>
    <w:rsid w:val="00235F24"/>
    <w:rsid w:val="002379E0"/>
    <w:rsid w:val="0024137B"/>
    <w:rsid w:val="002413F5"/>
    <w:rsid w:val="002419E0"/>
    <w:rsid w:val="002429FF"/>
    <w:rsid w:val="002438F1"/>
    <w:rsid w:val="00243E8B"/>
    <w:rsid w:val="0024426A"/>
    <w:rsid w:val="00247DB9"/>
    <w:rsid w:val="00247E7D"/>
    <w:rsid w:val="00247F4B"/>
    <w:rsid w:val="0025221B"/>
    <w:rsid w:val="0025470C"/>
    <w:rsid w:val="00254FC7"/>
    <w:rsid w:val="002558A4"/>
    <w:rsid w:val="0026009E"/>
    <w:rsid w:val="00262BB3"/>
    <w:rsid w:val="00263F16"/>
    <w:rsid w:val="002644DD"/>
    <w:rsid w:val="00264755"/>
    <w:rsid w:val="002652A2"/>
    <w:rsid w:val="00266490"/>
    <w:rsid w:val="0026687F"/>
    <w:rsid w:val="00266C34"/>
    <w:rsid w:val="002713CB"/>
    <w:rsid w:val="002735AA"/>
    <w:rsid w:val="002747AA"/>
    <w:rsid w:val="00274EFE"/>
    <w:rsid w:val="002754E8"/>
    <w:rsid w:val="0027689F"/>
    <w:rsid w:val="002770ED"/>
    <w:rsid w:val="00281252"/>
    <w:rsid w:val="00283411"/>
    <w:rsid w:val="00283EFF"/>
    <w:rsid w:val="00284E59"/>
    <w:rsid w:val="0028559A"/>
    <w:rsid w:val="0028619B"/>
    <w:rsid w:val="0028684C"/>
    <w:rsid w:val="00286B58"/>
    <w:rsid w:val="00287388"/>
    <w:rsid w:val="002909D3"/>
    <w:rsid w:val="00291A31"/>
    <w:rsid w:val="0029236B"/>
    <w:rsid w:val="00293D3F"/>
    <w:rsid w:val="00293E79"/>
    <w:rsid w:val="0029595B"/>
    <w:rsid w:val="00297C57"/>
    <w:rsid w:val="002A1021"/>
    <w:rsid w:val="002A31EE"/>
    <w:rsid w:val="002A388E"/>
    <w:rsid w:val="002A5D07"/>
    <w:rsid w:val="002A6286"/>
    <w:rsid w:val="002A6839"/>
    <w:rsid w:val="002A6C47"/>
    <w:rsid w:val="002B0F8E"/>
    <w:rsid w:val="002B4971"/>
    <w:rsid w:val="002C24EA"/>
    <w:rsid w:val="002C28DA"/>
    <w:rsid w:val="002C501C"/>
    <w:rsid w:val="002C6012"/>
    <w:rsid w:val="002C644B"/>
    <w:rsid w:val="002C71B2"/>
    <w:rsid w:val="002C7926"/>
    <w:rsid w:val="002C7CD5"/>
    <w:rsid w:val="002D0BF0"/>
    <w:rsid w:val="002D155A"/>
    <w:rsid w:val="002D15F0"/>
    <w:rsid w:val="002D1CAF"/>
    <w:rsid w:val="002D2547"/>
    <w:rsid w:val="002D3639"/>
    <w:rsid w:val="002E0179"/>
    <w:rsid w:val="002E2A39"/>
    <w:rsid w:val="002E582A"/>
    <w:rsid w:val="002E6467"/>
    <w:rsid w:val="002E6925"/>
    <w:rsid w:val="002E7660"/>
    <w:rsid w:val="002E7F90"/>
    <w:rsid w:val="002F1285"/>
    <w:rsid w:val="002F1F92"/>
    <w:rsid w:val="002F4559"/>
    <w:rsid w:val="002F45CD"/>
    <w:rsid w:val="002F52AC"/>
    <w:rsid w:val="002F77AB"/>
    <w:rsid w:val="002F7F93"/>
    <w:rsid w:val="00302018"/>
    <w:rsid w:val="00305123"/>
    <w:rsid w:val="00306511"/>
    <w:rsid w:val="003077C4"/>
    <w:rsid w:val="003113A8"/>
    <w:rsid w:val="00312586"/>
    <w:rsid w:val="003127E4"/>
    <w:rsid w:val="00313FC2"/>
    <w:rsid w:val="0031405E"/>
    <w:rsid w:val="00314CAA"/>
    <w:rsid w:val="0031722B"/>
    <w:rsid w:val="003220F8"/>
    <w:rsid w:val="003224A8"/>
    <w:rsid w:val="00322650"/>
    <w:rsid w:val="003239DB"/>
    <w:rsid w:val="003251E4"/>
    <w:rsid w:val="003264A5"/>
    <w:rsid w:val="00326D08"/>
    <w:rsid w:val="0033153C"/>
    <w:rsid w:val="00331C16"/>
    <w:rsid w:val="00331CE1"/>
    <w:rsid w:val="003329BD"/>
    <w:rsid w:val="00333854"/>
    <w:rsid w:val="00334B2B"/>
    <w:rsid w:val="00341644"/>
    <w:rsid w:val="00341691"/>
    <w:rsid w:val="003417AF"/>
    <w:rsid w:val="003441EE"/>
    <w:rsid w:val="003473EB"/>
    <w:rsid w:val="003508B7"/>
    <w:rsid w:val="00350B2E"/>
    <w:rsid w:val="00351D1C"/>
    <w:rsid w:val="00352BB3"/>
    <w:rsid w:val="0035332A"/>
    <w:rsid w:val="00355CB8"/>
    <w:rsid w:val="00355FA9"/>
    <w:rsid w:val="00361A93"/>
    <w:rsid w:val="00361E84"/>
    <w:rsid w:val="00362B07"/>
    <w:rsid w:val="00362D54"/>
    <w:rsid w:val="00364B18"/>
    <w:rsid w:val="00367748"/>
    <w:rsid w:val="00375427"/>
    <w:rsid w:val="003767C8"/>
    <w:rsid w:val="00377C8C"/>
    <w:rsid w:val="00380E52"/>
    <w:rsid w:val="00382559"/>
    <w:rsid w:val="003831BF"/>
    <w:rsid w:val="00384913"/>
    <w:rsid w:val="00384EC0"/>
    <w:rsid w:val="00384FFF"/>
    <w:rsid w:val="00386479"/>
    <w:rsid w:val="00391D5A"/>
    <w:rsid w:val="00392625"/>
    <w:rsid w:val="00392A71"/>
    <w:rsid w:val="00392CCE"/>
    <w:rsid w:val="00392EB2"/>
    <w:rsid w:val="00393D00"/>
    <w:rsid w:val="00394D2B"/>
    <w:rsid w:val="00395AAA"/>
    <w:rsid w:val="00395EFA"/>
    <w:rsid w:val="0039797F"/>
    <w:rsid w:val="003A0E97"/>
    <w:rsid w:val="003A2615"/>
    <w:rsid w:val="003A7270"/>
    <w:rsid w:val="003B0F75"/>
    <w:rsid w:val="003B1BB4"/>
    <w:rsid w:val="003B5D45"/>
    <w:rsid w:val="003B63FF"/>
    <w:rsid w:val="003B75F3"/>
    <w:rsid w:val="003C02AF"/>
    <w:rsid w:val="003C0972"/>
    <w:rsid w:val="003C1767"/>
    <w:rsid w:val="003C19C0"/>
    <w:rsid w:val="003C1CB2"/>
    <w:rsid w:val="003C1E6A"/>
    <w:rsid w:val="003C2563"/>
    <w:rsid w:val="003C30F7"/>
    <w:rsid w:val="003C49C2"/>
    <w:rsid w:val="003C6D85"/>
    <w:rsid w:val="003C7096"/>
    <w:rsid w:val="003C7843"/>
    <w:rsid w:val="003C78E9"/>
    <w:rsid w:val="003D065E"/>
    <w:rsid w:val="003D29E1"/>
    <w:rsid w:val="003D37A2"/>
    <w:rsid w:val="003D3CA3"/>
    <w:rsid w:val="003D5701"/>
    <w:rsid w:val="003D769C"/>
    <w:rsid w:val="003E30F5"/>
    <w:rsid w:val="003E31C6"/>
    <w:rsid w:val="003E3D88"/>
    <w:rsid w:val="003E4E77"/>
    <w:rsid w:val="003E55C2"/>
    <w:rsid w:val="003E6B88"/>
    <w:rsid w:val="003E72D4"/>
    <w:rsid w:val="003E798C"/>
    <w:rsid w:val="003E7E6B"/>
    <w:rsid w:val="003F1407"/>
    <w:rsid w:val="003F14D5"/>
    <w:rsid w:val="003F228D"/>
    <w:rsid w:val="003F312F"/>
    <w:rsid w:val="003F3BA6"/>
    <w:rsid w:val="003F736A"/>
    <w:rsid w:val="00401E2B"/>
    <w:rsid w:val="00402F5D"/>
    <w:rsid w:val="0040353A"/>
    <w:rsid w:val="004063DF"/>
    <w:rsid w:val="0041074C"/>
    <w:rsid w:val="00411551"/>
    <w:rsid w:val="0041195F"/>
    <w:rsid w:val="00412F20"/>
    <w:rsid w:val="00413C95"/>
    <w:rsid w:val="004164D2"/>
    <w:rsid w:val="0041650F"/>
    <w:rsid w:val="00416628"/>
    <w:rsid w:val="00416A8C"/>
    <w:rsid w:val="00420B5D"/>
    <w:rsid w:val="00420E28"/>
    <w:rsid w:val="004238CB"/>
    <w:rsid w:val="00423D70"/>
    <w:rsid w:val="00424B97"/>
    <w:rsid w:val="00424FBA"/>
    <w:rsid w:val="00425542"/>
    <w:rsid w:val="00426757"/>
    <w:rsid w:val="00427BA1"/>
    <w:rsid w:val="00427D81"/>
    <w:rsid w:val="00430206"/>
    <w:rsid w:val="00430C5B"/>
    <w:rsid w:val="00430DAF"/>
    <w:rsid w:val="00431553"/>
    <w:rsid w:val="004316F5"/>
    <w:rsid w:val="004323E8"/>
    <w:rsid w:val="00433117"/>
    <w:rsid w:val="004334C4"/>
    <w:rsid w:val="00434678"/>
    <w:rsid w:val="00435506"/>
    <w:rsid w:val="004357C4"/>
    <w:rsid w:val="00435F90"/>
    <w:rsid w:val="00435FEA"/>
    <w:rsid w:val="00440267"/>
    <w:rsid w:val="0044137F"/>
    <w:rsid w:val="00442E3E"/>
    <w:rsid w:val="00446646"/>
    <w:rsid w:val="00447101"/>
    <w:rsid w:val="00447158"/>
    <w:rsid w:val="00447467"/>
    <w:rsid w:val="00451A60"/>
    <w:rsid w:val="00451B7F"/>
    <w:rsid w:val="00452C97"/>
    <w:rsid w:val="00452F46"/>
    <w:rsid w:val="00454D53"/>
    <w:rsid w:val="0045777E"/>
    <w:rsid w:val="0046039E"/>
    <w:rsid w:val="004606A6"/>
    <w:rsid w:val="004620BE"/>
    <w:rsid w:val="004628D6"/>
    <w:rsid w:val="0046569A"/>
    <w:rsid w:val="004727DE"/>
    <w:rsid w:val="00472E82"/>
    <w:rsid w:val="00474946"/>
    <w:rsid w:val="004753CB"/>
    <w:rsid w:val="004754DF"/>
    <w:rsid w:val="00475789"/>
    <w:rsid w:val="00475FDD"/>
    <w:rsid w:val="004764F2"/>
    <w:rsid w:val="00477518"/>
    <w:rsid w:val="004835D2"/>
    <w:rsid w:val="00483837"/>
    <w:rsid w:val="004842E1"/>
    <w:rsid w:val="00486F2A"/>
    <w:rsid w:val="00487DE8"/>
    <w:rsid w:val="00492216"/>
    <w:rsid w:val="00494A2B"/>
    <w:rsid w:val="00494D52"/>
    <w:rsid w:val="00495094"/>
    <w:rsid w:val="004956E8"/>
    <w:rsid w:val="004A0054"/>
    <w:rsid w:val="004A0221"/>
    <w:rsid w:val="004A077E"/>
    <w:rsid w:val="004A0946"/>
    <w:rsid w:val="004A10C0"/>
    <w:rsid w:val="004A1261"/>
    <w:rsid w:val="004A2599"/>
    <w:rsid w:val="004A2763"/>
    <w:rsid w:val="004A3544"/>
    <w:rsid w:val="004A4854"/>
    <w:rsid w:val="004A4E8D"/>
    <w:rsid w:val="004A502E"/>
    <w:rsid w:val="004A57E5"/>
    <w:rsid w:val="004A5A4B"/>
    <w:rsid w:val="004A5F00"/>
    <w:rsid w:val="004B23D1"/>
    <w:rsid w:val="004B3698"/>
    <w:rsid w:val="004B64B7"/>
    <w:rsid w:val="004B759A"/>
    <w:rsid w:val="004B77F0"/>
    <w:rsid w:val="004C0DC5"/>
    <w:rsid w:val="004C0DE3"/>
    <w:rsid w:val="004C2052"/>
    <w:rsid w:val="004C30D1"/>
    <w:rsid w:val="004D08B4"/>
    <w:rsid w:val="004D0A28"/>
    <w:rsid w:val="004D158F"/>
    <w:rsid w:val="004D1E3C"/>
    <w:rsid w:val="004D2CA6"/>
    <w:rsid w:val="004E15F1"/>
    <w:rsid w:val="004E1A94"/>
    <w:rsid w:val="004E2AC1"/>
    <w:rsid w:val="004E5659"/>
    <w:rsid w:val="004F0644"/>
    <w:rsid w:val="004F10B9"/>
    <w:rsid w:val="004F1663"/>
    <w:rsid w:val="004F1BB3"/>
    <w:rsid w:val="004F2A70"/>
    <w:rsid w:val="004F5944"/>
    <w:rsid w:val="004F685F"/>
    <w:rsid w:val="004F6959"/>
    <w:rsid w:val="0050188D"/>
    <w:rsid w:val="00501B0F"/>
    <w:rsid w:val="00503595"/>
    <w:rsid w:val="00503A90"/>
    <w:rsid w:val="0050408C"/>
    <w:rsid w:val="00504BC5"/>
    <w:rsid w:val="0050552A"/>
    <w:rsid w:val="00506619"/>
    <w:rsid w:val="00506E68"/>
    <w:rsid w:val="00507A1D"/>
    <w:rsid w:val="005100C1"/>
    <w:rsid w:val="0051262A"/>
    <w:rsid w:val="00513706"/>
    <w:rsid w:val="005144C0"/>
    <w:rsid w:val="0051667F"/>
    <w:rsid w:val="00517079"/>
    <w:rsid w:val="0051759C"/>
    <w:rsid w:val="005218E1"/>
    <w:rsid w:val="005229AE"/>
    <w:rsid w:val="00522AD8"/>
    <w:rsid w:val="005238E9"/>
    <w:rsid w:val="00524AC8"/>
    <w:rsid w:val="00524C76"/>
    <w:rsid w:val="0052771D"/>
    <w:rsid w:val="00527AA1"/>
    <w:rsid w:val="00530092"/>
    <w:rsid w:val="005319C2"/>
    <w:rsid w:val="0054040D"/>
    <w:rsid w:val="005404E5"/>
    <w:rsid w:val="00543DDE"/>
    <w:rsid w:val="0054535A"/>
    <w:rsid w:val="005466AE"/>
    <w:rsid w:val="00546736"/>
    <w:rsid w:val="005471AF"/>
    <w:rsid w:val="00553AB8"/>
    <w:rsid w:val="00554B2B"/>
    <w:rsid w:val="0055501C"/>
    <w:rsid w:val="00555135"/>
    <w:rsid w:val="0055779C"/>
    <w:rsid w:val="00557C87"/>
    <w:rsid w:val="00560AB2"/>
    <w:rsid w:val="005610BA"/>
    <w:rsid w:val="00562168"/>
    <w:rsid w:val="00562923"/>
    <w:rsid w:val="00562B33"/>
    <w:rsid w:val="00562F17"/>
    <w:rsid w:val="00563171"/>
    <w:rsid w:val="00563272"/>
    <w:rsid w:val="00563DF9"/>
    <w:rsid w:val="00563F2B"/>
    <w:rsid w:val="00564B2D"/>
    <w:rsid w:val="00565227"/>
    <w:rsid w:val="0056573A"/>
    <w:rsid w:val="005659AA"/>
    <w:rsid w:val="00565A11"/>
    <w:rsid w:val="00571182"/>
    <w:rsid w:val="005722C8"/>
    <w:rsid w:val="00573469"/>
    <w:rsid w:val="0057536A"/>
    <w:rsid w:val="00580772"/>
    <w:rsid w:val="00581144"/>
    <w:rsid w:val="00582800"/>
    <w:rsid w:val="00583EA5"/>
    <w:rsid w:val="0058565C"/>
    <w:rsid w:val="00586854"/>
    <w:rsid w:val="00592231"/>
    <w:rsid w:val="0059299A"/>
    <w:rsid w:val="005932C7"/>
    <w:rsid w:val="005948A0"/>
    <w:rsid w:val="00594AF6"/>
    <w:rsid w:val="005964F6"/>
    <w:rsid w:val="0059669B"/>
    <w:rsid w:val="00596BB8"/>
    <w:rsid w:val="005975C2"/>
    <w:rsid w:val="005A04C4"/>
    <w:rsid w:val="005A0A7D"/>
    <w:rsid w:val="005A0FBF"/>
    <w:rsid w:val="005A1980"/>
    <w:rsid w:val="005A22AC"/>
    <w:rsid w:val="005A2FFA"/>
    <w:rsid w:val="005A33C4"/>
    <w:rsid w:val="005A43E2"/>
    <w:rsid w:val="005A5422"/>
    <w:rsid w:val="005A600A"/>
    <w:rsid w:val="005B1A12"/>
    <w:rsid w:val="005B4246"/>
    <w:rsid w:val="005B42CA"/>
    <w:rsid w:val="005B514C"/>
    <w:rsid w:val="005B51AF"/>
    <w:rsid w:val="005C32EF"/>
    <w:rsid w:val="005C3394"/>
    <w:rsid w:val="005C3C17"/>
    <w:rsid w:val="005C5DA1"/>
    <w:rsid w:val="005C6FE1"/>
    <w:rsid w:val="005C7668"/>
    <w:rsid w:val="005C7CB2"/>
    <w:rsid w:val="005D0E80"/>
    <w:rsid w:val="005D1215"/>
    <w:rsid w:val="005D1584"/>
    <w:rsid w:val="005D268B"/>
    <w:rsid w:val="005D3BDD"/>
    <w:rsid w:val="005D43E9"/>
    <w:rsid w:val="005D49A2"/>
    <w:rsid w:val="005D57A4"/>
    <w:rsid w:val="005D5D37"/>
    <w:rsid w:val="005D7485"/>
    <w:rsid w:val="005D775F"/>
    <w:rsid w:val="005E27F6"/>
    <w:rsid w:val="005E3AE0"/>
    <w:rsid w:val="005E3B64"/>
    <w:rsid w:val="005E563A"/>
    <w:rsid w:val="005E5FD7"/>
    <w:rsid w:val="005E6397"/>
    <w:rsid w:val="005E7291"/>
    <w:rsid w:val="005F0730"/>
    <w:rsid w:val="005F179F"/>
    <w:rsid w:val="005F3EF0"/>
    <w:rsid w:val="005F46A0"/>
    <w:rsid w:val="005F652F"/>
    <w:rsid w:val="005F6EB4"/>
    <w:rsid w:val="005F6FA8"/>
    <w:rsid w:val="00601CB8"/>
    <w:rsid w:val="00601DBD"/>
    <w:rsid w:val="0060253E"/>
    <w:rsid w:val="00602B99"/>
    <w:rsid w:val="00604B87"/>
    <w:rsid w:val="006100A4"/>
    <w:rsid w:val="00610785"/>
    <w:rsid w:val="00610D21"/>
    <w:rsid w:val="0061121C"/>
    <w:rsid w:val="006123B9"/>
    <w:rsid w:val="00614FBA"/>
    <w:rsid w:val="00615038"/>
    <w:rsid w:val="00616F54"/>
    <w:rsid w:val="00617141"/>
    <w:rsid w:val="00617B49"/>
    <w:rsid w:val="00617C38"/>
    <w:rsid w:val="00621F11"/>
    <w:rsid w:val="00623781"/>
    <w:rsid w:val="00634077"/>
    <w:rsid w:val="00641850"/>
    <w:rsid w:val="00643D31"/>
    <w:rsid w:val="00644E84"/>
    <w:rsid w:val="00645E36"/>
    <w:rsid w:val="006466CB"/>
    <w:rsid w:val="00647688"/>
    <w:rsid w:val="006523E1"/>
    <w:rsid w:val="0065289A"/>
    <w:rsid w:val="00653A44"/>
    <w:rsid w:val="006541F3"/>
    <w:rsid w:val="00654C46"/>
    <w:rsid w:val="0065672E"/>
    <w:rsid w:val="00656F49"/>
    <w:rsid w:val="00660D69"/>
    <w:rsid w:val="0066112B"/>
    <w:rsid w:val="00662576"/>
    <w:rsid w:val="00662996"/>
    <w:rsid w:val="0066396F"/>
    <w:rsid w:val="00664079"/>
    <w:rsid w:val="00664DFC"/>
    <w:rsid w:val="006676DE"/>
    <w:rsid w:val="00672267"/>
    <w:rsid w:val="0067264E"/>
    <w:rsid w:val="006748DA"/>
    <w:rsid w:val="006800B0"/>
    <w:rsid w:val="006808DA"/>
    <w:rsid w:val="00682A05"/>
    <w:rsid w:val="0068386F"/>
    <w:rsid w:val="00684D12"/>
    <w:rsid w:val="006862CE"/>
    <w:rsid w:val="006868CE"/>
    <w:rsid w:val="006917B8"/>
    <w:rsid w:val="00691E4B"/>
    <w:rsid w:val="006921D6"/>
    <w:rsid w:val="00692926"/>
    <w:rsid w:val="00693015"/>
    <w:rsid w:val="0069504B"/>
    <w:rsid w:val="0069514F"/>
    <w:rsid w:val="0069523B"/>
    <w:rsid w:val="00695838"/>
    <w:rsid w:val="00696847"/>
    <w:rsid w:val="00696C47"/>
    <w:rsid w:val="00697077"/>
    <w:rsid w:val="006A0DC9"/>
    <w:rsid w:val="006A155B"/>
    <w:rsid w:val="006A3650"/>
    <w:rsid w:val="006A3851"/>
    <w:rsid w:val="006A4C07"/>
    <w:rsid w:val="006A768C"/>
    <w:rsid w:val="006B06FE"/>
    <w:rsid w:val="006B36F7"/>
    <w:rsid w:val="006B3D15"/>
    <w:rsid w:val="006B43E4"/>
    <w:rsid w:val="006B4EAA"/>
    <w:rsid w:val="006B6681"/>
    <w:rsid w:val="006C0028"/>
    <w:rsid w:val="006C1955"/>
    <w:rsid w:val="006C5598"/>
    <w:rsid w:val="006D2767"/>
    <w:rsid w:val="006D4983"/>
    <w:rsid w:val="006D4F2D"/>
    <w:rsid w:val="006D63BB"/>
    <w:rsid w:val="006D653D"/>
    <w:rsid w:val="006D7059"/>
    <w:rsid w:val="006E0C67"/>
    <w:rsid w:val="006E1653"/>
    <w:rsid w:val="006E21D4"/>
    <w:rsid w:val="006E25B8"/>
    <w:rsid w:val="006E3A21"/>
    <w:rsid w:val="006E455D"/>
    <w:rsid w:val="006E48F0"/>
    <w:rsid w:val="006E4C39"/>
    <w:rsid w:val="006E6428"/>
    <w:rsid w:val="006E68C8"/>
    <w:rsid w:val="006E70F9"/>
    <w:rsid w:val="006F02DF"/>
    <w:rsid w:val="006F07CC"/>
    <w:rsid w:val="006F5C7E"/>
    <w:rsid w:val="006F6163"/>
    <w:rsid w:val="006F7A0E"/>
    <w:rsid w:val="006F7B40"/>
    <w:rsid w:val="007003F6"/>
    <w:rsid w:val="00700947"/>
    <w:rsid w:val="00700ACE"/>
    <w:rsid w:val="00700E1F"/>
    <w:rsid w:val="007011D1"/>
    <w:rsid w:val="00702180"/>
    <w:rsid w:val="00703BF8"/>
    <w:rsid w:val="00704070"/>
    <w:rsid w:val="00704BAA"/>
    <w:rsid w:val="00705283"/>
    <w:rsid w:val="007100BB"/>
    <w:rsid w:val="007101DE"/>
    <w:rsid w:val="007103F5"/>
    <w:rsid w:val="00713C9A"/>
    <w:rsid w:val="0071408C"/>
    <w:rsid w:val="0071569A"/>
    <w:rsid w:val="00717A07"/>
    <w:rsid w:val="00720660"/>
    <w:rsid w:val="00721772"/>
    <w:rsid w:val="00722307"/>
    <w:rsid w:val="007230A8"/>
    <w:rsid w:val="007232A5"/>
    <w:rsid w:val="00724F2A"/>
    <w:rsid w:val="0072625C"/>
    <w:rsid w:val="00731F2E"/>
    <w:rsid w:val="00734DF2"/>
    <w:rsid w:val="00735668"/>
    <w:rsid w:val="00736885"/>
    <w:rsid w:val="007401E9"/>
    <w:rsid w:val="00740515"/>
    <w:rsid w:val="007427F5"/>
    <w:rsid w:val="007444C2"/>
    <w:rsid w:val="00745CB4"/>
    <w:rsid w:val="00746575"/>
    <w:rsid w:val="0074701B"/>
    <w:rsid w:val="007503B9"/>
    <w:rsid w:val="00750712"/>
    <w:rsid w:val="00750733"/>
    <w:rsid w:val="0075092D"/>
    <w:rsid w:val="00752420"/>
    <w:rsid w:val="00752DDC"/>
    <w:rsid w:val="00752FF9"/>
    <w:rsid w:val="00753F60"/>
    <w:rsid w:val="00757021"/>
    <w:rsid w:val="00757252"/>
    <w:rsid w:val="00760220"/>
    <w:rsid w:val="007605FA"/>
    <w:rsid w:val="00760CEF"/>
    <w:rsid w:val="00760EF2"/>
    <w:rsid w:val="00761175"/>
    <w:rsid w:val="00761BD8"/>
    <w:rsid w:val="00764665"/>
    <w:rsid w:val="00765A60"/>
    <w:rsid w:val="00766060"/>
    <w:rsid w:val="00766D96"/>
    <w:rsid w:val="007679EF"/>
    <w:rsid w:val="00767C20"/>
    <w:rsid w:val="0077114F"/>
    <w:rsid w:val="00771AEF"/>
    <w:rsid w:val="00771B49"/>
    <w:rsid w:val="00773EA3"/>
    <w:rsid w:val="00774B93"/>
    <w:rsid w:val="00775003"/>
    <w:rsid w:val="0077599D"/>
    <w:rsid w:val="0077759A"/>
    <w:rsid w:val="00777CAB"/>
    <w:rsid w:val="00780CCC"/>
    <w:rsid w:val="00782389"/>
    <w:rsid w:val="00782C8D"/>
    <w:rsid w:val="007851E0"/>
    <w:rsid w:val="0078631F"/>
    <w:rsid w:val="00786D53"/>
    <w:rsid w:val="00787EB9"/>
    <w:rsid w:val="007903C3"/>
    <w:rsid w:val="00790A72"/>
    <w:rsid w:val="007917A3"/>
    <w:rsid w:val="007923E9"/>
    <w:rsid w:val="00792B59"/>
    <w:rsid w:val="00792BB9"/>
    <w:rsid w:val="00793052"/>
    <w:rsid w:val="00793E3A"/>
    <w:rsid w:val="00794B3C"/>
    <w:rsid w:val="007961C7"/>
    <w:rsid w:val="00796DB7"/>
    <w:rsid w:val="00797A5D"/>
    <w:rsid w:val="007A1161"/>
    <w:rsid w:val="007A3CCD"/>
    <w:rsid w:val="007A6F11"/>
    <w:rsid w:val="007A7615"/>
    <w:rsid w:val="007B10F4"/>
    <w:rsid w:val="007B2397"/>
    <w:rsid w:val="007B2D36"/>
    <w:rsid w:val="007B2FFE"/>
    <w:rsid w:val="007B420B"/>
    <w:rsid w:val="007B4255"/>
    <w:rsid w:val="007B4BC3"/>
    <w:rsid w:val="007B5197"/>
    <w:rsid w:val="007B6526"/>
    <w:rsid w:val="007B67D4"/>
    <w:rsid w:val="007B6EB2"/>
    <w:rsid w:val="007C00E3"/>
    <w:rsid w:val="007C0502"/>
    <w:rsid w:val="007C1C0A"/>
    <w:rsid w:val="007C45A5"/>
    <w:rsid w:val="007C5718"/>
    <w:rsid w:val="007C6195"/>
    <w:rsid w:val="007C6635"/>
    <w:rsid w:val="007D0956"/>
    <w:rsid w:val="007D17FB"/>
    <w:rsid w:val="007D1CD5"/>
    <w:rsid w:val="007D22B4"/>
    <w:rsid w:val="007D281F"/>
    <w:rsid w:val="007D2F75"/>
    <w:rsid w:val="007D40AA"/>
    <w:rsid w:val="007D5E2B"/>
    <w:rsid w:val="007D67F3"/>
    <w:rsid w:val="007E018E"/>
    <w:rsid w:val="007E0246"/>
    <w:rsid w:val="007E1045"/>
    <w:rsid w:val="007E19A1"/>
    <w:rsid w:val="007E302E"/>
    <w:rsid w:val="007E754A"/>
    <w:rsid w:val="007F59EE"/>
    <w:rsid w:val="007F5EB6"/>
    <w:rsid w:val="007F62F9"/>
    <w:rsid w:val="007F7AF0"/>
    <w:rsid w:val="0080468D"/>
    <w:rsid w:val="00805233"/>
    <w:rsid w:val="00805AFB"/>
    <w:rsid w:val="00806C7A"/>
    <w:rsid w:val="00806E3C"/>
    <w:rsid w:val="008072BD"/>
    <w:rsid w:val="008101F9"/>
    <w:rsid w:val="008107C3"/>
    <w:rsid w:val="00812144"/>
    <w:rsid w:val="008140BE"/>
    <w:rsid w:val="0081496E"/>
    <w:rsid w:val="00814D97"/>
    <w:rsid w:val="00820D95"/>
    <w:rsid w:val="0082238D"/>
    <w:rsid w:val="00824258"/>
    <w:rsid w:val="00825DDC"/>
    <w:rsid w:val="00825FF2"/>
    <w:rsid w:val="008268E0"/>
    <w:rsid w:val="00827436"/>
    <w:rsid w:val="0082790D"/>
    <w:rsid w:val="00830897"/>
    <w:rsid w:val="00830B31"/>
    <w:rsid w:val="00831E2A"/>
    <w:rsid w:val="0083230E"/>
    <w:rsid w:val="008339E8"/>
    <w:rsid w:val="00836EF2"/>
    <w:rsid w:val="0083708E"/>
    <w:rsid w:val="00837858"/>
    <w:rsid w:val="00837ADA"/>
    <w:rsid w:val="00840418"/>
    <w:rsid w:val="00841239"/>
    <w:rsid w:val="0084447A"/>
    <w:rsid w:val="00846153"/>
    <w:rsid w:val="00846534"/>
    <w:rsid w:val="00846A90"/>
    <w:rsid w:val="008501D2"/>
    <w:rsid w:val="0085189D"/>
    <w:rsid w:val="00851DEA"/>
    <w:rsid w:val="00852CA5"/>
    <w:rsid w:val="00853B81"/>
    <w:rsid w:val="00855141"/>
    <w:rsid w:val="008551F9"/>
    <w:rsid w:val="00860309"/>
    <w:rsid w:val="00863CEE"/>
    <w:rsid w:val="00864021"/>
    <w:rsid w:val="008642C8"/>
    <w:rsid w:val="00864789"/>
    <w:rsid w:val="00867768"/>
    <w:rsid w:val="0087158A"/>
    <w:rsid w:val="00873021"/>
    <w:rsid w:val="0087311D"/>
    <w:rsid w:val="008776A2"/>
    <w:rsid w:val="00880591"/>
    <w:rsid w:val="008837AA"/>
    <w:rsid w:val="00883813"/>
    <w:rsid w:val="0088576D"/>
    <w:rsid w:val="00886864"/>
    <w:rsid w:val="00886916"/>
    <w:rsid w:val="00887761"/>
    <w:rsid w:val="00887F29"/>
    <w:rsid w:val="00891253"/>
    <w:rsid w:val="00891721"/>
    <w:rsid w:val="008930F3"/>
    <w:rsid w:val="0089381D"/>
    <w:rsid w:val="008948B1"/>
    <w:rsid w:val="008949E4"/>
    <w:rsid w:val="008952F6"/>
    <w:rsid w:val="008A1917"/>
    <w:rsid w:val="008A1BF8"/>
    <w:rsid w:val="008A257E"/>
    <w:rsid w:val="008A2922"/>
    <w:rsid w:val="008A3E2B"/>
    <w:rsid w:val="008A43AD"/>
    <w:rsid w:val="008A4500"/>
    <w:rsid w:val="008A511C"/>
    <w:rsid w:val="008A535F"/>
    <w:rsid w:val="008A5B08"/>
    <w:rsid w:val="008A679F"/>
    <w:rsid w:val="008A6997"/>
    <w:rsid w:val="008A75D1"/>
    <w:rsid w:val="008A769F"/>
    <w:rsid w:val="008B0EA9"/>
    <w:rsid w:val="008B1D8D"/>
    <w:rsid w:val="008B2AAA"/>
    <w:rsid w:val="008B429E"/>
    <w:rsid w:val="008B440B"/>
    <w:rsid w:val="008C20F4"/>
    <w:rsid w:val="008C218C"/>
    <w:rsid w:val="008C31C2"/>
    <w:rsid w:val="008C674F"/>
    <w:rsid w:val="008C7755"/>
    <w:rsid w:val="008C7A4B"/>
    <w:rsid w:val="008D05A1"/>
    <w:rsid w:val="008D08E6"/>
    <w:rsid w:val="008D0C2C"/>
    <w:rsid w:val="008D4203"/>
    <w:rsid w:val="008D4517"/>
    <w:rsid w:val="008D499B"/>
    <w:rsid w:val="008D4AB9"/>
    <w:rsid w:val="008D722F"/>
    <w:rsid w:val="008D79A5"/>
    <w:rsid w:val="008E15CB"/>
    <w:rsid w:val="008E161B"/>
    <w:rsid w:val="008F0349"/>
    <w:rsid w:val="008F1D69"/>
    <w:rsid w:val="008F35D4"/>
    <w:rsid w:val="008F372A"/>
    <w:rsid w:val="008F4237"/>
    <w:rsid w:val="008F53A7"/>
    <w:rsid w:val="008F5AA9"/>
    <w:rsid w:val="008F5E46"/>
    <w:rsid w:val="008F6145"/>
    <w:rsid w:val="008F7681"/>
    <w:rsid w:val="00901984"/>
    <w:rsid w:val="00902B18"/>
    <w:rsid w:val="00903223"/>
    <w:rsid w:val="009037AC"/>
    <w:rsid w:val="0090704D"/>
    <w:rsid w:val="009070D9"/>
    <w:rsid w:val="00907709"/>
    <w:rsid w:val="00910B8A"/>
    <w:rsid w:val="00911124"/>
    <w:rsid w:val="0091186D"/>
    <w:rsid w:val="009119AA"/>
    <w:rsid w:val="009120D6"/>
    <w:rsid w:val="009133DF"/>
    <w:rsid w:val="00913913"/>
    <w:rsid w:val="00914032"/>
    <w:rsid w:val="0091444B"/>
    <w:rsid w:val="00914C64"/>
    <w:rsid w:val="00916B1B"/>
    <w:rsid w:val="009172E4"/>
    <w:rsid w:val="00917D96"/>
    <w:rsid w:val="009201B4"/>
    <w:rsid w:val="00920658"/>
    <w:rsid w:val="00922952"/>
    <w:rsid w:val="009234A3"/>
    <w:rsid w:val="009235A5"/>
    <w:rsid w:val="009238B3"/>
    <w:rsid w:val="0092433D"/>
    <w:rsid w:val="00924E70"/>
    <w:rsid w:val="00925D9E"/>
    <w:rsid w:val="00925DA3"/>
    <w:rsid w:val="00925F1A"/>
    <w:rsid w:val="00926168"/>
    <w:rsid w:val="00927086"/>
    <w:rsid w:val="009275D3"/>
    <w:rsid w:val="009275F3"/>
    <w:rsid w:val="00927B30"/>
    <w:rsid w:val="00933CC8"/>
    <w:rsid w:val="009348F4"/>
    <w:rsid w:val="00935307"/>
    <w:rsid w:val="0093551B"/>
    <w:rsid w:val="00935767"/>
    <w:rsid w:val="00935B39"/>
    <w:rsid w:val="0093654B"/>
    <w:rsid w:val="00936E96"/>
    <w:rsid w:val="00937574"/>
    <w:rsid w:val="00943001"/>
    <w:rsid w:val="00943948"/>
    <w:rsid w:val="0095011A"/>
    <w:rsid w:val="00953687"/>
    <w:rsid w:val="00953D4F"/>
    <w:rsid w:val="009540E1"/>
    <w:rsid w:val="00954C78"/>
    <w:rsid w:val="009551E9"/>
    <w:rsid w:val="00955A62"/>
    <w:rsid w:val="00957DA0"/>
    <w:rsid w:val="00961022"/>
    <w:rsid w:val="00967E22"/>
    <w:rsid w:val="00970DFA"/>
    <w:rsid w:val="00971223"/>
    <w:rsid w:val="009733C0"/>
    <w:rsid w:val="00974E6D"/>
    <w:rsid w:val="00977953"/>
    <w:rsid w:val="009800A8"/>
    <w:rsid w:val="00980727"/>
    <w:rsid w:val="00980E7D"/>
    <w:rsid w:val="009812FD"/>
    <w:rsid w:val="00981A6D"/>
    <w:rsid w:val="00982580"/>
    <w:rsid w:val="009825E1"/>
    <w:rsid w:val="0098341C"/>
    <w:rsid w:val="00983D0B"/>
    <w:rsid w:val="00983E69"/>
    <w:rsid w:val="00985D01"/>
    <w:rsid w:val="00987378"/>
    <w:rsid w:val="00987909"/>
    <w:rsid w:val="00987D2F"/>
    <w:rsid w:val="0099231F"/>
    <w:rsid w:val="00992EED"/>
    <w:rsid w:val="00993A2B"/>
    <w:rsid w:val="0099621B"/>
    <w:rsid w:val="00996C34"/>
    <w:rsid w:val="009A010A"/>
    <w:rsid w:val="009A2961"/>
    <w:rsid w:val="009A4A68"/>
    <w:rsid w:val="009A55AA"/>
    <w:rsid w:val="009A61FF"/>
    <w:rsid w:val="009A7983"/>
    <w:rsid w:val="009B013B"/>
    <w:rsid w:val="009B0ACF"/>
    <w:rsid w:val="009B25DC"/>
    <w:rsid w:val="009B39DC"/>
    <w:rsid w:val="009B4002"/>
    <w:rsid w:val="009B4DC4"/>
    <w:rsid w:val="009B53E1"/>
    <w:rsid w:val="009B5A3D"/>
    <w:rsid w:val="009B707F"/>
    <w:rsid w:val="009C004E"/>
    <w:rsid w:val="009C09DD"/>
    <w:rsid w:val="009C1CE6"/>
    <w:rsid w:val="009C2F97"/>
    <w:rsid w:val="009C324C"/>
    <w:rsid w:val="009C393E"/>
    <w:rsid w:val="009C3DED"/>
    <w:rsid w:val="009C69DE"/>
    <w:rsid w:val="009C70C0"/>
    <w:rsid w:val="009C71A1"/>
    <w:rsid w:val="009D292B"/>
    <w:rsid w:val="009D42EA"/>
    <w:rsid w:val="009D43CE"/>
    <w:rsid w:val="009D4522"/>
    <w:rsid w:val="009D489D"/>
    <w:rsid w:val="009D4F41"/>
    <w:rsid w:val="009D5502"/>
    <w:rsid w:val="009D5A57"/>
    <w:rsid w:val="009D5D25"/>
    <w:rsid w:val="009D650E"/>
    <w:rsid w:val="009D6B6B"/>
    <w:rsid w:val="009D725A"/>
    <w:rsid w:val="009D757C"/>
    <w:rsid w:val="009E1CE5"/>
    <w:rsid w:val="009E3080"/>
    <w:rsid w:val="009E5108"/>
    <w:rsid w:val="009E64CD"/>
    <w:rsid w:val="009E6AAC"/>
    <w:rsid w:val="009E75DD"/>
    <w:rsid w:val="009F3A1A"/>
    <w:rsid w:val="009F4D9F"/>
    <w:rsid w:val="009F4FB6"/>
    <w:rsid w:val="009F5DDE"/>
    <w:rsid w:val="009F76D0"/>
    <w:rsid w:val="00A0092C"/>
    <w:rsid w:val="00A00F65"/>
    <w:rsid w:val="00A01890"/>
    <w:rsid w:val="00A02F8F"/>
    <w:rsid w:val="00A05861"/>
    <w:rsid w:val="00A073B2"/>
    <w:rsid w:val="00A07671"/>
    <w:rsid w:val="00A10601"/>
    <w:rsid w:val="00A1105F"/>
    <w:rsid w:val="00A16D40"/>
    <w:rsid w:val="00A21ABE"/>
    <w:rsid w:val="00A26359"/>
    <w:rsid w:val="00A26F02"/>
    <w:rsid w:val="00A305EB"/>
    <w:rsid w:val="00A3260A"/>
    <w:rsid w:val="00A32E85"/>
    <w:rsid w:val="00A34C1C"/>
    <w:rsid w:val="00A3522D"/>
    <w:rsid w:val="00A35C06"/>
    <w:rsid w:val="00A4079F"/>
    <w:rsid w:val="00A416AD"/>
    <w:rsid w:val="00A42A11"/>
    <w:rsid w:val="00A433D8"/>
    <w:rsid w:val="00A4365D"/>
    <w:rsid w:val="00A45A4A"/>
    <w:rsid w:val="00A46E69"/>
    <w:rsid w:val="00A46EB7"/>
    <w:rsid w:val="00A502BE"/>
    <w:rsid w:val="00A50545"/>
    <w:rsid w:val="00A5184F"/>
    <w:rsid w:val="00A52260"/>
    <w:rsid w:val="00A52A37"/>
    <w:rsid w:val="00A54EE7"/>
    <w:rsid w:val="00A55BC0"/>
    <w:rsid w:val="00A577D5"/>
    <w:rsid w:val="00A630CE"/>
    <w:rsid w:val="00A63AEF"/>
    <w:rsid w:val="00A63E53"/>
    <w:rsid w:val="00A644B1"/>
    <w:rsid w:val="00A654DC"/>
    <w:rsid w:val="00A65500"/>
    <w:rsid w:val="00A6672C"/>
    <w:rsid w:val="00A66AC2"/>
    <w:rsid w:val="00A678B4"/>
    <w:rsid w:val="00A67DFE"/>
    <w:rsid w:val="00A74475"/>
    <w:rsid w:val="00A74C93"/>
    <w:rsid w:val="00A751D2"/>
    <w:rsid w:val="00A75224"/>
    <w:rsid w:val="00A75F20"/>
    <w:rsid w:val="00A76AB5"/>
    <w:rsid w:val="00A80B72"/>
    <w:rsid w:val="00A8258D"/>
    <w:rsid w:val="00A832D1"/>
    <w:rsid w:val="00A83DD3"/>
    <w:rsid w:val="00A848C5"/>
    <w:rsid w:val="00A86F85"/>
    <w:rsid w:val="00A906B3"/>
    <w:rsid w:val="00A91D3A"/>
    <w:rsid w:val="00A94BC6"/>
    <w:rsid w:val="00A961BC"/>
    <w:rsid w:val="00A969D7"/>
    <w:rsid w:val="00A97631"/>
    <w:rsid w:val="00AA15C2"/>
    <w:rsid w:val="00AA3155"/>
    <w:rsid w:val="00AA3AD4"/>
    <w:rsid w:val="00AA6867"/>
    <w:rsid w:val="00AA6EC5"/>
    <w:rsid w:val="00AA7559"/>
    <w:rsid w:val="00AA7DD9"/>
    <w:rsid w:val="00AB14E9"/>
    <w:rsid w:val="00AB21FF"/>
    <w:rsid w:val="00AB3BBA"/>
    <w:rsid w:val="00AB54E0"/>
    <w:rsid w:val="00AB5937"/>
    <w:rsid w:val="00AB5AF6"/>
    <w:rsid w:val="00AB62D5"/>
    <w:rsid w:val="00AB6A10"/>
    <w:rsid w:val="00AB7E61"/>
    <w:rsid w:val="00AC0C5D"/>
    <w:rsid w:val="00AC0C84"/>
    <w:rsid w:val="00AC2893"/>
    <w:rsid w:val="00AC35CD"/>
    <w:rsid w:val="00AC3845"/>
    <w:rsid w:val="00AC56E5"/>
    <w:rsid w:val="00AC6A49"/>
    <w:rsid w:val="00AC6C1B"/>
    <w:rsid w:val="00AD0D3E"/>
    <w:rsid w:val="00AD4014"/>
    <w:rsid w:val="00AD48AE"/>
    <w:rsid w:val="00AD4A88"/>
    <w:rsid w:val="00AD6C67"/>
    <w:rsid w:val="00AD729B"/>
    <w:rsid w:val="00AD7B9B"/>
    <w:rsid w:val="00AD7CB1"/>
    <w:rsid w:val="00AE3489"/>
    <w:rsid w:val="00AE53F4"/>
    <w:rsid w:val="00AE6676"/>
    <w:rsid w:val="00AF0AA2"/>
    <w:rsid w:val="00AF1525"/>
    <w:rsid w:val="00AF2228"/>
    <w:rsid w:val="00AF3082"/>
    <w:rsid w:val="00AF3539"/>
    <w:rsid w:val="00AF3F94"/>
    <w:rsid w:val="00AF5A2D"/>
    <w:rsid w:val="00AF653A"/>
    <w:rsid w:val="00AF7F7F"/>
    <w:rsid w:val="00B04F37"/>
    <w:rsid w:val="00B053EE"/>
    <w:rsid w:val="00B062B1"/>
    <w:rsid w:val="00B07F4D"/>
    <w:rsid w:val="00B11D73"/>
    <w:rsid w:val="00B124ED"/>
    <w:rsid w:val="00B12D71"/>
    <w:rsid w:val="00B148D5"/>
    <w:rsid w:val="00B166E8"/>
    <w:rsid w:val="00B16DCF"/>
    <w:rsid w:val="00B1735C"/>
    <w:rsid w:val="00B1779D"/>
    <w:rsid w:val="00B20950"/>
    <w:rsid w:val="00B22119"/>
    <w:rsid w:val="00B22504"/>
    <w:rsid w:val="00B24250"/>
    <w:rsid w:val="00B25225"/>
    <w:rsid w:val="00B32A37"/>
    <w:rsid w:val="00B3340C"/>
    <w:rsid w:val="00B36260"/>
    <w:rsid w:val="00B37DBF"/>
    <w:rsid w:val="00B37E12"/>
    <w:rsid w:val="00B37E9D"/>
    <w:rsid w:val="00B40473"/>
    <w:rsid w:val="00B41301"/>
    <w:rsid w:val="00B433FD"/>
    <w:rsid w:val="00B4378A"/>
    <w:rsid w:val="00B443CF"/>
    <w:rsid w:val="00B450B8"/>
    <w:rsid w:val="00B46014"/>
    <w:rsid w:val="00B46784"/>
    <w:rsid w:val="00B47584"/>
    <w:rsid w:val="00B47F60"/>
    <w:rsid w:val="00B503C4"/>
    <w:rsid w:val="00B538AD"/>
    <w:rsid w:val="00B54FFE"/>
    <w:rsid w:val="00B55B66"/>
    <w:rsid w:val="00B60C99"/>
    <w:rsid w:val="00B63BB3"/>
    <w:rsid w:val="00B65D0C"/>
    <w:rsid w:val="00B67DB8"/>
    <w:rsid w:val="00B67EAF"/>
    <w:rsid w:val="00B71315"/>
    <w:rsid w:val="00B71A2C"/>
    <w:rsid w:val="00B73DA5"/>
    <w:rsid w:val="00B7784F"/>
    <w:rsid w:val="00B779C9"/>
    <w:rsid w:val="00B8051C"/>
    <w:rsid w:val="00B809F4"/>
    <w:rsid w:val="00B81A8F"/>
    <w:rsid w:val="00B9079C"/>
    <w:rsid w:val="00B90E5B"/>
    <w:rsid w:val="00B92813"/>
    <w:rsid w:val="00B9442B"/>
    <w:rsid w:val="00B947EC"/>
    <w:rsid w:val="00B95C31"/>
    <w:rsid w:val="00B96528"/>
    <w:rsid w:val="00B9688B"/>
    <w:rsid w:val="00B97940"/>
    <w:rsid w:val="00BA0812"/>
    <w:rsid w:val="00BA1D72"/>
    <w:rsid w:val="00BA74D9"/>
    <w:rsid w:val="00BA765F"/>
    <w:rsid w:val="00BB0B92"/>
    <w:rsid w:val="00BB281C"/>
    <w:rsid w:val="00BB452E"/>
    <w:rsid w:val="00BB4EAE"/>
    <w:rsid w:val="00BB77DD"/>
    <w:rsid w:val="00BC03F2"/>
    <w:rsid w:val="00BC0541"/>
    <w:rsid w:val="00BC0FFD"/>
    <w:rsid w:val="00BC1A72"/>
    <w:rsid w:val="00BD408A"/>
    <w:rsid w:val="00BD5050"/>
    <w:rsid w:val="00BD60E4"/>
    <w:rsid w:val="00BD6F4D"/>
    <w:rsid w:val="00BE0E05"/>
    <w:rsid w:val="00BE1458"/>
    <w:rsid w:val="00BE17E8"/>
    <w:rsid w:val="00BE2153"/>
    <w:rsid w:val="00BE3E39"/>
    <w:rsid w:val="00BE4C2F"/>
    <w:rsid w:val="00BE592F"/>
    <w:rsid w:val="00BE6EDB"/>
    <w:rsid w:val="00BE7436"/>
    <w:rsid w:val="00BF0D7F"/>
    <w:rsid w:val="00BF280E"/>
    <w:rsid w:val="00BF2E64"/>
    <w:rsid w:val="00BF3524"/>
    <w:rsid w:val="00BF3606"/>
    <w:rsid w:val="00BF52B6"/>
    <w:rsid w:val="00BF7BA3"/>
    <w:rsid w:val="00BF7D14"/>
    <w:rsid w:val="00C00FCC"/>
    <w:rsid w:val="00C01000"/>
    <w:rsid w:val="00C0158B"/>
    <w:rsid w:val="00C020CE"/>
    <w:rsid w:val="00C02D12"/>
    <w:rsid w:val="00C03429"/>
    <w:rsid w:val="00C03F55"/>
    <w:rsid w:val="00C05D9D"/>
    <w:rsid w:val="00C10DA1"/>
    <w:rsid w:val="00C11ADC"/>
    <w:rsid w:val="00C1249F"/>
    <w:rsid w:val="00C12579"/>
    <w:rsid w:val="00C12AFB"/>
    <w:rsid w:val="00C13316"/>
    <w:rsid w:val="00C13C0E"/>
    <w:rsid w:val="00C1425B"/>
    <w:rsid w:val="00C1567D"/>
    <w:rsid w:val="00C157CF"/>
    <w:rsid w:val="00C15D22"/>
    <w:rsid w:val="00C20023"/>
    <w:rsid w:val="00C20684"/>
    <w:rsid w:val="00C20F2D"/>
    <w:rsid w:val="00C218CB"/>
    <w:rsid w:val="00C2210D"/>
    <w:rsid w:val="00C22DEA"/>
    <w:rsid w:val="00C23C4B"/>
    <w:rsid w:val="00C245AF"/>
    <w:rsid w:val="00C251BE"/>
    <w:rsid w:val="00C2531A"/>
    <w:rsid w:val="00C26E0F"/>
    <w:rsid w:val="00C26EDB"/>
    <w:rsid w:val="00C328A3"/>
    <w:rsid w:val="00C32C5B"/>
    <w:rsid w:val="00C343EE"/>
    <w:rsid w:val="00C345E3"/>
    <w:rsid w:val="00C35D05"/>
    <w:rsid w:val="00C36B36"/>
    <w:rsid w:val="00C37CA1"/>
    <w:rsid w:val="00C409FD"/>
    <w:rsid w:val="00C40A46"/>
    <w:rsid w:val="00C41853"/>
    <w:rsid w:val="00C436EF"/>
    <w:rsid w:val="00C43C25"/>
    <w:rsid w:val="00C47EDE"/>
    <w:rsid w:val="00C5057F"/>
    <w:rsid w:val="00C50E88"/>
    <w:rsid w:val="00C51D03"/>
    <w:rsid w:val="00C528FD"/>
    <w:rsid w:val="00C541DF"/>
    <w:rsid w:val="00C54B15"/>
    <w:rsid w:val="00C5675F"/>
    <w:rsid w:val="00C60118"/>
    <w:rsid w:val="00C64082"/>
    <w:rsid w:val="00C644FF"/>
    <w:rsid w:val="00C654D7"/>
    <w:rsid w:val="00C66762"/>
    <w:rsid w:val="00C67019"/>
    <w:rsid w:val="00C671D2"/>
    <w:rsid w:val="00C7068D"/>
    <w:rsid w:val="00C7365B"/>
    <w:rsid w:val="00C74DE5"/>
    <w:rsid w:val="00C74F39"/>
    <w:rsid w:val="00C75816"/>
    <w:rsid w:val="00C76BE8"/>
    <w:rsid w:val="00C7740F"/>
    <w:rsid w:val="00C802C8"/>
    <w:rsid w:val="00C80989"/>
    <w:rsid w:val="00C80EC4"/>
    <w:rsid w:val="00C8256A"/>
    <w:rsid w:val="00C82935"/>
    <w:rsid w:val="00C829B1"/>
    <w:rsid w:val="00C849DC"/>
    <w:rsid w:val="00C85096"/>
    <w:rsid w:val="00C860FD"/>
    <w:rsid w:val="00C878C9"/>
    <w:rsid w:val="00C92500"/>
    <w:rsid w:val="00C93EF0"/>
    <w:rsid w:val="00C9487F"/>
    <w:rsid w:val="00C952B1"/>
    <w:rsid w:val="00C97063"/>
    <w:rsid w:val="00C97B46"/>
    <w:rsid w:val="00C97F98"/>
    <w:rsid w:val="00CA1623"/>
    <w:rsid w:val="00CA1F79"/>
    <w:rsid w:val="00CA27B0"/>
    <w:rsid w:val="00CA4CAA"/>
    <w:rsid w:val="00CB0363"/>
    <w:rsid w:val="00CB2F32"/>
    <w:rsid w:val="00CB3185"/>
    <w:rsid w:val="00CB3DFF"/>
    <w:rsid w:val="00CB5854"/>
    <w:rsid w:val="00CB5A0D"/>
    <w:rsid w:val="00CB7981"/>
    <w:rsid w:val="00CC0C96"/>
    <w:rsid w:val="00CC18E2"/>
    <w:rsid w:val="00CC284A"/>
    <w:rsid w:val="00CC3155"/>
    <w:rsid w:val="00CC4317"/>
    <w:rsid w:val="00CC4548"/>
    <w:rsid w:val="00CC4677"/>
    <w:rsid w:val="00CC472E"/>
    <w:rsid w:val="00CC5867"/>
    <w:rsid w:val="00CC65E1"/>
    <w:rsid w:val="00CC746A"/>
    <w:rsid w:val="00CD2841"/>
    <w:rsid w:val="00CD30F1"/>
    <w:rsid w:val="00CD3D05"/>
    <w:rsid w:val="00CD50C9"/>
    <w:rsid w:val="00CD567D"/>
    <w:rsid w:val="00CD5ECD"/>
    <w:rsid w:val="00CD608C"/>
    <w:rsid w:val="00CD671D"/>
    <w:rsid w:val="00CE06C2"/>
    <w:rsid w:val="00CE1CF2"/>
    <w:rsid w:val="00CE249A"/>
    <w:rsid w:val="00CE48BF"/>
    <w:rsid w:val="00CE58B4"/>
    <w:rsid w:val="00CE7603"/>
    <w:rsid w:val="00CE7670"/>
    <w:rsid w:val="00CF1697"/>
    <w:rsid w:val="00CF1A0F"/>
    <w:rsid w:val="00CF1BEF"/>
    <w:rsid w:val="00CF4273"/>
    <w:rsid w:val="00CF6AA5"/>
    <w:rsid w:val="00D0032D"/>
    <w:rsid w:val="00D02648"/>
    <w:rsid w:val="00D02F56"/>
    <w:rsid w:val="00D04512"/>
    <w:rsid w:val="00D04A32"/>
    <w:rsid w:val="00D05DC2"/>
    <w:rsid w:val="00D05E63"/>
    <w:rsid w:val="00D06FD1"/>
    <w:rsid w:val="00D07572"/>
    <w:rsid w:val="00D14C3C"/>
    <w:rsid w:val="00D150B5"/>
    <w:rsid w:val="00D15F28"/>
    <w:rsid w:val="00D16305"/>
    <w:rsid w:val="00D1785A"/>
    <w:rsid w:val="00D20A25"/>
    <w:rsid w:val="00D2178F"/>
    <w:rsid w:val="00D22430"/>
    <w:rsid w:val="00D230E6"/>
    <w:rsid w:val="00D23E1E"/>
    <w:rsid w:val="00D303F6"/>
    <w:rsid w:val="00D30DC4"/>
    <w:rsid w:val="00D32214"/>
    <w:rsid w:val="00D3235B"/>
    <w:rsid w:val="00D32B0B"/>
    <w:rsid w:val="00D3329A"/>
    <w:rsid w:val="00D33504"/>
    <w:rsid w:val="00D366F8"/>
    <w:rsid w:val="00D40BDB"/>
    <w:rsid w:val="00D4109A"/>
    <w:rsid w:val="00D432C8"/>
    <w:rsid w:val="00D43F3F"/>
    <w:rsid w:val="00D4549A"/>
    <w:rsid w:val="00D50ED7"/>
    <w:rsid w:val="00D52097"/>
    <w:rsid w:val="00D52C9D"/>
    <w:rsid w:val="00D53082"/>
    <w:rsid w:val="00D5415B"/>
    <w:rsid w:val="00D57BD3"/>
    <w:rsid w:val="00D601B3"/>
    <w:rsid w:val="00D61C8F"/>
    <w:rsid w:val="00D62ECA"/>
    <w:rsid w:val="00D63D05"/>
    <w:rsid w:val="00D64787"/>
    <w:rsid w:val="00D677D6"/>
    <w:rsid w:val="00D701C8"/>
    <w:rsid w:val="00D703CD"/>
    <w:rsid w:val="00D70745"/>
    <w:rsid w:val="00D70D98"/>
    <w:rsid w:val="00D71C85"/>
    <w:rsid w:val="00D71EA7"/>
    <w:rsid w:val="00D73391"/>
    <w:rsid w:val="00D73906"/>
    <w:rsid w:val="00D73C7D"/>
    <w:rsid w:val="00D748D3"/>
    <w:rsid w:val="00D75A80"/>
    <w:rsid w:val="00D7688F"/>
    <w:rsid w:val="00D8232C"/>
    <w:rsid w:val="00D82DC4"/>
    <w:rsid w:val="00D847B4"/>
    <w:rsid w:val="00D85073"/>
    <w:rsid w:val="00D867C5"/>
    <w:rsid w:val="00D86E90"/>
    <w:rsid w:val="00D87E55"/>
    <w:rsid w:val="00D90F30"/>
    <w:rsid w:val="00D915CB"/>
    <w:rsid w:val="00D91FD7"/>
    <w:rsid w:val="00D9210D"/>
    <w:rsid w:val="00D92235"/>
    <w:rsid w:val="00D92D2E"/>
    <w:rsid w:val="00D92FA7"/>
    <w:rsid w:val="00D94F80"/>
    <w:rsid w:val="00D959F5"/>
    <w:rsid w:val="00D95F7E"/>
    <w:rsid w:val="00D97580"/>
    <w:rsid w:val="00D97AC3"/>
    <w:rsid w:val="00DA02CB"/>
    <w:rsid w:val="00DA108F"/>
    <w:rsid w:val="00DA15E9"/>
    <w:rsid w:val="00DA2486"/>
    <w:rsid w:val="00DA35FB"/>
    <w:rsid w:val="00DA48EA"/>
    <w:rsid w:val="00DA65A7"/>
    <w:rsid w:val="00DA77AE"/>
    <w:rsid w:val="00DB26E3"/>
    <w:rsid w:val="00DB2760"/>
    <w:rsid w:val="00DB3B22"/>
    <w:rsid w:val="00DB4628"/>
    <w:rsid w:val="00DB4BB0"/>
    <w:rsid w:val="00DB7726"/>
    <w:rsid w:val="00DB78EF"/>
    <w:rsid w:val="00DC31CE"/>
    <w:rsid w:val="00DC42CC"/>
    <w:rsid w:val="00DC4854"/>
    <w:rsid w:val="00DC67BB"/>
    <w:rsid w:val="00DC6912"/>
    <w:rsid w:val="00DC7DC4"/>
    <w:rsid w:val="00DD0BBE"/>
    <w:rsid w:val="00DD2676"/>
    <w:rsid w:val="00DD2BAF"/>
    <w:rsid w:val="00DD3194"/>
    <w:rsid w:val="00DD5D6C"/>
    <w:rsid w:val="00DD6A3D"/>
    <w:rsid w:val="00DE0A37"/>
    <w:rsid w:val="00DE1B04"/>
    <w:rsid w:val="00DE3FD4"/>
    <w:rsid w:val="00DE4056"/>
    <w:rsid w:val="00DE5C5D"/>
    <w:rsid w:val="00DE692B"/>
    <w:rsid w:val="00DE6BE1"/>
    <w:rsid w:val="00DE70D9"/>
    <w:rsid w:val="00DE7C48"/>
    <w:rsid w:val="00DF0036"/>
    <w:rsid w:val="00DF22A4"/>
    <w:rsid w:val="00DF2AB9"/>
    <w:rsid w:val="00DF3B83"/>
    <w:rsid w:val="00DF6355"/>
    <w:rsid w:val="00E01E20"/>
    <w:rsid w:val="00E02EA9"/>
    <w:rsid w:val="00E0315F"/>
    <w:rsid w:val="00E03A65"/>
    <w:rsid w:val="00E0424A"/>
    <w:rsid w:val="00E058B0"/>
    <w:rsid w:val="00E06901"/>
    <w:rsid w:val="00E07EFC"/>
    <w:rsid w:val="00E10AFF"/>
    <w:rsid w:val="00E12AA6"/>
    <w:rsid w:val="00E14EFC"/>
    <w:rsid w:val="00E14FD9"/>
    <w:rsid w:val="00E15CB7"/>
    <w:rsid w:val="00E200AD"/>
    <w:rsid w:val="00E22E1A"/>
    <w:rsid w:val="00E234B8"/>
    <w:rsid w:val="00E23A6F"/>
    <w:rsid w:val="00E256E4"/>
    <w:rsid w:val="00E2609B"/>
    <w:rsid w:val="00E27DFD"/>
    <w:rsid w:val="00E327AF"/>
    <w:rsid w:val="00E328B6"/>
    <w:rsid w:val="00E32C9F"/>
    <w:rsid w:val="00E34AFE"/>
    <w:rsid w:val="00E34D1E"/>
    <w:rsid w:val="00E35764"/>
    <w:rsid w:val="00E37399"/>
    <w:rsid w:val="00E406C2"/>
    <w:rsid w:val="00E40FE1"/>
    <w:rsid w:val="00E428A6"/>
    <w:rsid w:val="00E4516D"/>
    <w:rsid w:val="00E45188"/>
    <w:rsid w:val="00E46AD2"/>
    <w:rsid w:val="00E500EB"/>
    <w:rsid w:val="00E50600"/>
    <w:rsid w:val="00E50A9C"/>
    <w:rsid w:val="00E510D0"/>
    <w:rsid w:val="00E51638"/>
    <w:rsid w:val="00E52F13"/>
    <w:rsid w:val="00E52F91"/>
    <w:rsid w:val="00E548EC"/>
    <w:rsid w:val="00E54F6E"/>
    <w:rsid w:val="00E55871"/>
    <w:rsid w:val="00E55C2E"/>
    <w:rsid w:val="00E57578"/>
    <w:rsid w:val="00E60CB0"/>
    <w:rsid w:val="00E60EFB"/>
    <w:rsid w:val="00E623D1"/>
    <w:rsid w:val="00E638AA"/>
    <w:rsid w:val="00E63C66"/>
    <w:rsid w:val="00E64F71"/>
    <w:rsid w:val="00E64FCA"/>
    <w:rsid w:val="00E66E91"/>
    <w:rsid w:val="00E67739"/>
    <w:rsid w:val="00E70BEF"/>
    <w:rsid w:val="00E70FE3"/>
    <w:rsid w:val="00E710BD"/>
    <w:rsid w:val="00E71E6F"/>
    <w:rsid w:val="00E7224D"/>
    <w:rsid w:val="00E72CFD"/>
    <w:rsid w:val="00E72FAE"/>
    <w:rsid w:val="00E73172"/>
    <w:rsid w:val="00E74A12"/>
    <w:rsid w:val="00E75392"/>
    <w:rsid w:val="00E774D5"/>
    <w:rsid w:val="00E804F3"/>
    <w:rsid w:val="00E810EF"/>
    <w:rsid w:val="00E81811"/>
    <w:rsid w:val="00E81B52"/>
    <w:rsid w:val="00E82002"/>
    <w:rsid w:val="00E8225E"/>
    <w:rsid w:val="00E82B30"/>
    <w:rsid w:val="00E850D4"/>
    <w:rsid w:val="00E85811"/>
    <w:rsid w:val="00E865EB"/>
    <w:rsid w:val="00E86CF3"/>
    <w:rsid w:val="00E90D91"/>
    <w:rsid w:val="00E96CC2"/>
    <w:rsid w:val="00EA0E00"/>
    <w:rsid w:val="00EA3B90"/>
    <w:rsid w:val="00EA55E5"/>
    <w:rsid w:val="00EA57A1"/>
    <w:rsid w:val="00EB00F1"/>
    <w:rsid w:val="00EB0A17"/>
    <w:rsid w:val="00EB4F13"/>
    <w:rsid w:val="00EB6D5D"/>
    <w:rsid w:val="00EB6F1C"/>
    <w:rsid w:val="00EB7055"/>
    <w:rsid w:val="00EC06F4"/>
    <w:rsid w:val="00EC0B91"/>
    <w:rsid w:val="00EC5433"/>
    <w:rsid w:val="00EC624B"/>
    <w:rsid w:val="00EC6ED2"/>
    <w:rsid w:val="00EC7CC5"/>
    <w:rsid w:val="00ED1386"/>
    <w:rsid w:val="00ED21E2"/>
    <w:rsid w:val="00ED3157"/>
    <w:rsid w:val="00ED522B"/>
    <w:rsid w:val="00ED5521"/>
    <w:rsid w:val="00ED6BE9"/>
    <w:rsid w:val="00ED7279"/>
    <w:rsid w:val="00ED7E1B"/>
    <w:rsid w:val="00EE1D7F"/>
    <w:rsid w:val="00EE2256"/>
    <w:rsid w:val="00EE2C9E"/>
    <w:rsid w:val="00EE3A11"/>
    <w:rsid w:val="00EE4379"/>
    <w:rsid w:val="00EE4B45"/>
    <w:rsid w:val="00EE5938"/>
    <w:rsid w:val="00EE5C94"/>
    <w:rsid w:val="00EE63C1"/>
    <w:rsid w:val="00EF0787"/>
    <w:rsid w:val="00EF4015"/>
    <w:rsid w:val="00EF4692"/>
    <w:rsid w:val="00EF521C"/>
    <w:rsid w:val="00EF6701"/>
    <w:rsid w:val="00EF7398"/>
    <w:rsid w:val="00F01B11"/>
    <w:rsid w:val="00F025ED"/>
    <w:rsid w:val="00F029E0"/>
    <w:rsid w:val="00F0486D"/>
    <w:rsid w:val="00F04D99"/>
    <w:rsid w:val="00F061F3"/>
    <w:rsid w:val="00F06316"/>
    <w:rsid w:val="00F06B25"/>
    <w:rsid w:val="00F06E3F"/>
    <w:rsid w:val="00F07058"/>
    <w:rsid w:val="00F07639"/>
    <w:rsid w:val="00F10908"/>
    <w:rsid w:val="00F1118E"/>
    <w:rsid w:val="00F12B6C"/>
    <w:rsid w:val="00F14728"/>
    <w:rsid w:val="00F148BA"/>
    <w:rsid w:val="00F14ED7"/>
    <w:rsid w:val="00F16BF8"/>
    <w:rsid w:val="00F2128A"/>
    <w:rsid w:val="00F23C17"/>
    <w:rsid w:val="00F24C08"/>
    <w:rsid w:val="00F251BB"/>
    <w:rsid w:val="00F2713F"/>
    <w:rsid w:val="00F30048"/>
    <w:rsid w:val="00F31331"/>
    <w:rsid w:val="00F334EC"/>
    <w:rsid w:val="00F3394C"/>
    <w:rsid w:val="00F37608"/>
    <w:rsid w:val="00F37D27"/>
    <w:rsid w:val="00F40339"/>
    <w:rsid w:val="00F42098"/>
    <w:rsid w:val="00F42404"/>
    <w:rsid w:val="00F42754"/>
    <w:rsid w:val="00F44553"/>
    <w:rsid w:val="00F449D0"/>
    <w:rsid w:val="00F452BE"/>
    <w:rsid w:val="00F45D0B"/>
    <w:rsid w:val="00F47804"/>
    <w:rsid w:val="00F52A06"/>
    <w:rsid w:val="00F52B98"/>
    <w:rsid w:val="00F534C0"/>
    <w:rsid w:val="00F54767"/>
    <w:rsid w:val="00F547DF"/>
    <w:rsid w:val="00F54BFA"/>
    <w:rsid w:val="00F54E2D"/>
    <w:rsid w:val="00F552EB"/>
    <w:rsid w:val="00F5598B"/>
    <w:rsid w:val="00F577E0"/>
    <w:rsid w:val="00F600BF"/>
    <w:rsid w:val="00F61FC9"/>
    <w:rsid w:val="00F62E25"/>
    <w:rsid w:val="00F6531A"/>
    <w:rsid w:val="00F6786A"/>
    <w:rsid w:val="00F706F0"/>
    <w:rsid w:val="00F716E6"/>
    <w:rsid w:val="00F71EC9"/>
    <w:rsid w:val="00F72F56"/>
    <w:rsid w:val="00F731D6"/>
    <w:rsid w:val="00F73F10"/>
    <w:rsid w:val="00F74119"/>
    <w:rsid w:val="00F74454"/>
    <w:rsid w:val="00F80B24"/>
    <w:rsid w:val="00F82691"/>
    <w:rsid w:val="00F83CFA"/>
    <w:rsid w:val="00F8467E"/>
    <w:rsid w:val="00F8497F"/>
    <w:rsid w:val="00F87F6B"/>
    <w:rsid w:val="00F87FCE"/>
    <w:rsid w:val="00F91C2D"/>
    <w:rsid w:val="00F91CF5"/>
    <w:rsid w:val="00F91F89"/>
    <w:rsid w:val="00F92764"/>
    <w:rsid w:val="00F937EE"/>
    <w:rsid w:val="00F941F3"/>
    <w:rsid w:val="00F94FE8"/>
    <w:rsid w:val="00F95F20"/>
    <w:rsid w:val="00F9701C"/>
    <w:rsid w:val="00FA06C0"/>
    <w:rsid w:val="00FA126D"/>
    <w:rsid w:val="00FA1495"/>
    <w:rsid w:val="00FA1B00"/>
    <w:rsid w:val="00FA3677"/>
    <w:rsid w:val="00FA4832"/>
    <w:rsid w:val="00FA511A"/>
    <w:rsid w:val="00FA5D0F"/>
    <w:rsid w:val="00FA61DA"/>
    <w:rsid w:val="00FA6331"/>
    <w:rsid w:val="00FA6477"/>
    <w:rsid w:val="00FB0799"/>
    <w:rsid w:val="00FB0FE4"/>
    <w:rsid w:val="00FB1605"/>
    <w:rsid w:val="00FB2BCD"/>
    <w:rsid w:val="00FB4495"/>
    <w:rsid w:val="00FB467F"/>
    <w:rsid w:val="00FC0EAA"/>
    <w:rsid w:val="00FC4B52"/>
    <w:rsid w:val="00FC5245"/>
    <w:rsid w:val="00FC5CD7"/>
    <w:rsid w:val="00FC5DF5"/>
    <w:rsid w:val="00FC65C0"/>
    <w:rsid w:val="00FC68FE"/>
    <w:rsid w:val="00FD0396"/>
    <w:rsid w:val="00FD1AEF"/>
    <w:rsid w:val="00FD242B"/>
    <w:rsid w:val="00FD33EB"/>
    <w:rsid w:val="00FD416F"/>
    <w:rsid w:val="00FD51AD"/>
    <w:rsid w:val="00FD5727"/>
    <w:rsid w:val="00FD588F"/>
    <w:rsid w:val="00FD6657"/>
    <w:rsid w:val="00FD665C"/>
    <w:rsid w:val="00FD7428"/>
    <w:rsid w:val="00FE1F09"/>
    <w:rsid w:val="00FE33F1"/>
    <w:rsid w:val="00FE3B07"/>
    <w:rsid w:val="00FE6872"/>
    <w:rsid w:val="00FE6CA1"/>
    <w:rsid w:val="00FF0228"/>
    <w:rsid w:val="00FF0601"/>
    <w:rsid w:val="00FF1B97"/>
    <w:rsid w:val="00FF5014"/>
    <w:rsid w:val="00FF5701"/>
    <w:rsid w:val="00FF6334"/>
    <w:rsid w:val="00FF65F8"/>
    <w:rsid w:val="00FF75E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1D356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C0C96"/>
    <w:pPr>
      <w:tabs>
        <w:tab w:val="left" w:pos="-567"/>
      </w:tabs>
      <w:spacing w:before="720" w:after="440"/>
      <w:ind w:left="3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F547DF"/>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autoRedefine/>
    <w:uiPriority w:val="29"/>
    <w:qFormat/>
    <w:rsid w:val="003239DB"/>
    <w:pPr>
      <w:ind w:left="357" w:right="567"/>
    </w:pPr>
    <w:rPr>
      <w:i/>
      <w:color w:val="auto"/>
      <w:sz w:val="22"/>
      <w:lang w:eastAsia="en-AU"/>
    </w:rPr>
  </w:style>
  <w:style w:type="character" w:customStyle="1" w:styleId="QuoteChar">
    <w:name w:val="Quote Char"/>
    <w:basedOn w:val="DefaultParagraphFont"/>
    <w:link w:val="Quote"/>
    <w:uiPriority w:val="29"/>
    <w:rsid w:val="003239DB"/>
    <w:rPr>
      <w:i/>
      <w:sz w:val="22"/>
      <w:lang w:eastAsia="en-AU"/>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AB6A10"/>
    <w:pPr>
      <w:tabs>
        <w:tab w:val="right" w:leader="dot" w:pos="10206"/>
      </w:tabs>
      <w:spacing w:before="8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aliases w:val="Numbers bullet"/>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unhideWhenUsed/>
    <w:rsid w:val="000E4609"/>
    <w:pPr>
      <w:spacing w:line="240" w:lineRule="auto"/>
    </w:pPr>
    <w:rPr>
      <w:sz w:val="20"/>
    </w:rPr>
  </w:style>
  <w:style w:type="character" w:customStyle="1" w:styleId="CommentTextChar">
    <w:name w:val="Comment Text Char"/>
    <w:basedOn w:val="DefaultParagraphFont"/>
    <w:link w:val="CommentText"/>
    <w:uiPriority w:val="99"/>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aliases w:val="Numbers bullet Char"/>
    <w:basedOn w:val="DefaultParagraphFont"/>
    <w:link w:val="ListParagraph"/>
    <w:uiPriority w:val="34"/>
    <w:rsid w:val="00C20023"/>
  </w:style>
  <w:style w:type="character" w:styleId="Strong">
    <w:name w:val="Strong"/>
    <w:basedOn w:val="DefaultParagraphFont"/>
    <w:uiPriority w:val="22"/>
    <w:qFormat/>
    <w:rsid w:val="0083230E"/>
    <w:rPr>
      <w:b/>
      <w:bCs/>
    </w:rPr>
  </w:style>
  <w:style w:type="paragraph" w:customStyle="1" w:styleId="Bullet1">
    <w:name w:val="Bullet 1"/>
    <w:basedOn w:val="ListParagraph"/>
    <w:autoRedefine/>
    <w:rsid w:val="0083230E"/>
    <w:pPr>
      <w:framePr w:hSpace="180" w:wrap="around" w:vAnchor="text" w:hAnchor="text" w:y="1"/>
      <w:spacing w:after="160" w:line="259" w:lineRule="auto"/>
      <w:ind w:left="1440" w:hanging="360"/>
      <w:suppressOverlap/>
    </w:pPr>
    <w:rPr>
      <w:rFonts w:asciiTheme="minorHAnsi" w:hAnsiTheme="minorHAnsi" w:cstheme="minorHAnsi"/>
      <w:sz w:val="22"/>
      <w:szCs w:val="22"/>
      <w:lang w:eastAsia="en-AU"/>
    </w:rPr>
  </w:style>
  <w:style w:type="paragraph" w:customStyle="1" w:styleId="equation">
    <w:name w:val="equation"/>
    <w:basedOn w:val="Body"/>
    <w:link w:val="equationChar"/>
    <w:rsid w:val="00F534C0"/>
    <w:pPr>
      <w:jc w:val="center"/>
    </w:pPr>
    <w:rPr>
      <w:b/>
      <w:i/>
    </w:rPr>
  </w:style>
  <w:style w:type="paragraph" w:customStyle="1" w:styleId="Equation0">
    <w:name w:val="Equation"/>
    <w:basedOn w:val="equation"/>
    <w:link w:val="EquationChar0"/>
    <w:qFormat/>
    <w:rsid w:val="00F534C0"/>
  </w:style>
  <w:style w:type="paragraph" w:customStyle="1" w:styleId="Heading5scentencecase">
    <w:name w:val="Heading5 scentence case"/>
    <w:basedOn w:val="Heading5"/>
    <w:link w:val="Heading5scentencecaseChar"/>
    <w:rsid w:val="00F449D0"/>
  </w:style>
  <w:style w:type="character" w:customStyle="1" w:styleId="equationChar">
    <w:name w:val="equation Char"/>
    <w:basedOn w:val="BodyChar"/>
    <w:link w:val="equation"/>
    <w:rsid w:val="00F534C0"/>
    <w:rPr>
      <w:b/>
      <w:i/>
    </w:rPr>
  </w:style>
  <w:style w:type="character" w:customStyle="1" w:styleId="EquationChar0">
    <w:name w:val="Equation Char"/>
    <w:basedOn w:val="equationChar"/>
    <w:link w:val="Equation0"/>
    <w:rsid w:val="00F534C0"/>
    <w:rPr>
      <w:b/>
      <w:i/>
    </w:rPr>
  </w:style>
  <w:style w:type="character" w:customStyle="1" w:styleId="Heading5scentencecaseChar">
    <w:name w:val="Heading5 scentence case Char"/>
    <w:basedOn w:val="Heading5Char"/>
    <w:link w:val="Heading5scentencecase"/>
    <w:rsid w:val="00F449D0"/>
    <w:rPr>
      <w:rFonts w:eastAsia="Times New Roman" w:cstheme="minorHAnsi"/>
      <w:b/>
      <w:noProof/>
      <w:color w:val="464748"/>
      <w:kern w:val="22"/>
      <w:lang w:eastAsia="en-AU"/>
    </w:rPr>
  </w:style>
  <w:style w:type="paragraph" w:styleId="TOC4">
    <w:name w:val="toc 4"/>
    <w:basedOn w:val="Normal"/>
    <w:next w:val="Normal"/>
    <w:autoRedefine/>
    <w:uiPriority w:val="39"/>
    <w:unhideWhenUsed/>
    <w:rsid w:val="00B54FFE"/>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B54FFE"/>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B54FFE"/>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B54FFE"/>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B54FFE"/>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B54FFE"/>
    <w:pPr>
      <w:spacing w:after="100" w:line="259" w:lineRule="auto"/>
      <w:ind w:left="1760"/>
    </w:pPr>
    <w:rPr>
      <w:rFonts w:asciiTheme="minorHAnsi" w:eastAsiaTheme="minorEastAsia" w:hAnsiTheme="minorHAnsi"/>
      <w:sz w:val="22"/>
      <w:szCs w:val="22"/>
      <w:lang w:eastAsia="en-AU"/>
    </w:rPr>
  </w:style>
  <w:style w:type="paragraph" w:customStyle="1" w:styleId="TNBullet">
    <w:name w:val="TN Bullet"/>
    <w:basedOn w:val="Normal"/>
    <w:qFormat/>
    <w:rsid w:val="006748DA"/>
    <w:pPr>
      <w:keepLines/>
      <w:numPr>
        <w:numId w:val="7"/>
      </w:numPr>
      <w:spacing w:before="60" w:after="60" w:line="360" w:lineRule="auto"/>
      <w:ind w:left="425" w:hanging="425"/>
    </w:pPr>
    <w:rPr>
      <w:rFonts w:ascii="Myriad Pro" w:eastAsia="Calibri" w:hAnsi="Myriad Pro" w:cs="Times New Roman"/>
      <w:sz w:val="21"/>
      <w:szCs w:val="22"/>
    </w:rPr>
  </w:style>
  <w:style w:type="paragraph" w:customStyle="1" w:styleId="TNBody">
    <w:name w:val="TN Body"/>
    <w:basedOn w:val="Normal"/>
    <w:link w:val="TNBodyChar"/>
    <w:qFormat/>
    <w:rsid w:val="00384913"/>
    <w:pPr>
      <w:keepLines/>
      <w:widowControl w:val="0"/>
      <w:spacing w:before="240" w:after="120" w:line="360" w:lineRule="auto"/>
    </w:pPr>
    <w:rPr>
      <w:rFonts w:ascii="Myriad Pro" w:eastAsia="Calibri" w:hAnsi="Myriad Pro" w:cs="Times New Roman"/>
      <w:sz w:val="21"/>
      <w:szCs w:val="22"/>
    </w:rPr>
  </w:style>
  <w:style w:type="character" w:customStyle="1" w:styleId="UnresolvedMention1">
    <w:name w:val="Unresolved Mention1"/>
    <w:basedOn w:val="DefaultParagraphFont"/>
    <w:uiPriority w:val="99"/>
    <w:semiHidden/>
    <w:unhideWhenUsed/>
    <w:rsid w:val="007D2F75"/>
    <w:rPr>
      <w:color w:val="605E5C"/>
      <w:shd w:val="clear" w:color="auto" w:fill="E1DFDD"/>
    </w:rPr>
  </w:style>
  <w:style w:type="paragraph" w:styleId="NormalWeb">
    <w:name w:val="Normal (Web)"/>
    <w:basedOn w:val="Normal"/>
    <w:uiPriority w:val="99"/>
    <w:unhideWhenUsed/>
    <w:rsid w:val="007D2F75"/>
    <w:pPr>
      <w:spacing w:before="100" w:beforeAutospacing="1" w:after="100" w:afterAutospacing="1" w:line="240" w:lineRule="auto"/>
    </w:pPr>
    <w:rPr>
      <w:rFonts w:ascii="Times New Roman" w:eastAsia="Times New Roman" w:hAnsi="Times New Roman" w:cs="Times New Roman"/>
      <w:lang w:eastAsia="en-AU"/>
    </w:rPr>
  </w:style>
  <w:style w:type="table" w:customStyle="1" w:styleId="TableGridLight1">
    <w:name w:val="Table Grid Light1"/>
    <w:basedOn w:val="TableNormal"/>
    <w:uiPriority w:val="40"/>
    <w:rsid w:val="00C7068D"/>
    <w:pPr>
      <w:spacing w:after="0" w:line="240" w:lineRule="auto"/>
    </w:pPr>
    <w:rPr>
      <w:rFonts w:asciiTheme="minorHAnsi" w:hAnsiTheme="minorHAns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760CE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10">
    <w:name w:val="Table Grid1"/>
    <w:basedOn w:val="TableNormal"/>
    <w:next w:val="TableGrid"/>
    <w:rsid w:val="00FD0396"/>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character" w:customStyle="1" w:styleId="TNBodyChar">
    <w:name w:val="TN Body Char"/>
    <w:basedOn w:val="DefaultParagraphFont"/>
    <w:link w:val="TNBody"/>
    <w:locked/>
    <w:rsid w:val="006800B0"/>
    <w:rPr>
      <w:rFonts w:ascii="Myriad Pro" w:eastAsia="Calibri" w:hAnsi="Myriad Pro" w:cs="Times New Roman"/>
      <w:sz w:val="21"/>
      <w:szCs w:val="22"/>
    </w:rPr>
  </w:style>
  <w:style w:type="paragraph" w:styleId="Bibliography">
    <w:name w:val="Bibliography"/>
    <w:basedOn w:val="Normal"/>
    <w:next w:val="Normal"/>
    <w:uiPriority w:val="37"/>
    <w:unhideWhenUsed/>
    <w:rsid w:val="006800B0"/>
    <w:pPr>
      <w:keepLines/>
      <w:spacing w:before="60" w:after="60" w:line="360" w:lineRule="auto"/>
    </w:pPr>
    <w:rPr>
      <w:rFonts w:ascii="Myriad Pro" w:eastAsia="Calibri" w:hAnsi="Myriad Pro" w:cs="Times New Roman"/>
      <w:sz w:val="21"/>
      <w:szCs w:val="22"/>
    </w:rPr>
  </w:style>
  <w:style w:type="paragraph" w:styleId="BodyText">
    <w:name w:val="Body Text"/>
    <w:basedOn w:val="Normal"/>
    <w:link w:val="BodyTextChar"/>
    <w:rsid w:val="00C74F39"/>
    <w:pPr>
      <w:keepLines/>
      <w:spacing w:before="120" w:after="120"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rsid w:val="00C74F39"/>
    <w:rPr>
      <w:rFonts w:ascii="Times New Roman" w:eastAsia="Times New Roman" w:hAnsi="Times New Roman" w:cs="Times New Roman"/>
      <w:szCs w:val="22"/>
    </w:rPr>
  </w:style>
  <w:style w:type="character" w:customStyle="1" w:styleId="UnresolvedMention2">
    <w:name w:val="Unresolved Mention2"/>
    <w:basedOn w:val="DefaultParagraphFont"/>
    <w:uiPriority w:val="99"/>
    <w:semiHidden/>
    <w:unhideWhenUsed/>
    <w:rsid w:val="00A63AEF"/>
    <w:rPr>
      <w:color w:val="605E5C"/>
      <w:shd w:val="clear" w:color="auto" w:fill="E1DFDD"/>
    </w:rPr>
  </w:style>
  <w:style w:type="paragraph" w:customStyle="1" w:styleId="FinePrint">
    <w:name w:val="Fine Print"/>
    <w:basedOn w:val="Normal"/>
    <w:link w:val="FinePrintChar"/>
    <w:qFormat/>
    <w:rsid w:val="00AF3539"/>
    <w:pPr>
      <w:keepLines/>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AF3539"/>
    <w:rPr>
      <w:rFonts w:eastAsiaTheme="minorEastAsia"/>
      <w:sz w:val="20"/>
      <w:lang w:eastAsia="en-AU" w:bidi="en-US"/>
    </w:rPr>
  </w:style>
  <w:style w:type="paragraph" w:styleId="ListBullet">
    <w:name w:val="List Bullet"/>
    <w:basedOn w:val="Normal"/>
    <w:uiPriority w:val="99"/>
    <w:unhideWhenUsed/>
    <w:rsid w:val="00AF3539"/>
    <w:pPr>
      <w:keepLines/>
      <w:spacing w:before="120" w:after="120"/>
      <w:ind w:left="714" w:hanging="357"/>
    </w:pPr>
    <w:rPr>
      <w:lang w:eastAsia="en-AU"/>
    </w:rPr>
  </w:style>
  <w:style w:type="table" w:styleId="GridTable2-Accent4">
    <w:name w:val="Grid Table 2 Accent 4"/>
    <w:basedOn w:val="TableNormal"/>
    <w:uiPriority w:val="47"/>
    <w:rsid w:val="00A66AC2"/>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812144"/>
    <w:rPr>
      <w:color w:val="808080"/>
    </w:rPr>
  </w:style>
  <w:style w:type="paragraph" w:customStyle="1" w:styleId="INSTRUCTIONS">
    <w:name w:val="INSTRUCTIONS"/>
    <w:rsid w:val="00AD48AE"/>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 w:type="paragraph" w:customStyle="1" w:styleId="TNHeading3">
    <w:name w:val="TN Heading 3"/>
    <w:basedOn w:val="Normal"/>
    <w:next w:val="TNBody"/>
    <w:qFormat/>
    <w:rsid w:val="00EF6701"/>
    <w:pPr>
      <w:keepLines/>
      <w:spacing w:before="300" w:after="300" w:line="240" w:lineRule="auto"/>
    </w:pPr>
    <w:rPr>
      <w:rFonts w:ascii="Myriad Pro" w:eastAsia="Calibri" w:hAnsi="Myriad Pro" w:cs="Times New Roman"/>
      <w:b/>
      <w:color w:val="006F96"/>
      <w:sz w:val="28"/>
      <w:szCs w:val="22"/>
    </w:rPr>
  </w:style>
  <w:style w:type="paragraph" w:customStyle="1" w:styleId="InputBoxSml">
    <w:name w:val="Input Box Sml"/>
    <w:basedOn w:val="Normal"/>
    <w:rsid w:val="008D05A1"/>
    <w:pPr>
      <w:keepLines/>
      <w:framePr w:w="8789" w:h="1134" w:vSpace="113" w:wrap="around" w:vAnchor="text" w:hAnchor="margin" w:xAlign="center" w:y="1"/>
      <w:pBdr>
        <w:top w:val="single" w:sz="8" w:space="6" w:color="4F81BD" w:themeColor="accent1"/>
        <w:left w:val="single" w:sz="8" w:space="4" w:color="4F81BD" w:themeColor="accent1"/>
        <w:bottom w:val="single" w:sz="8" w:space="6" w:color="4F81BD" w:themeColor="accent1"/>
        <w:right w:val="single" w:sz="8" w:space="4" w:color="4F81BD" w:themeColor="accent1"/>
      </w:pBdr>
      <w:spacing w:after="120"/>
    </w:pPr>
    <w:rPr>
      <w:rFonts w:asciiTheme="minorHAnsi" w:hAnsiTheme="minorHAnsi" w:cstheme="minorHAnsi"/>
    </w:rPr>
  </w:style>
  <w:style w:type="paragraph" w:customStyle="1" w:styleId="InputBoxLarge">
    <w:name w:val="Input Box Large"/>
    <w:basedOn w:val="InputBoxSml"/>
    <w:rsid w:val="008D05A1"/>
    <w:pPr>
      <w:framePr w:h="5670" w:wrap="around"/>
    </w:pPr>
  </w:style>
  <w:style w:type="paragraph" w:customStyle="1" w:styleId="ListNoActivity">
    <w:name w:val="List No. Activity"/>
    <w:rsid w:val="008D05A1"/>
    <w:pPr>
      <w:keepNext/>
      <w:keepLines/>
      <w:numPr>
        <w:numId w:val="142"/>
      </w:numPr>
      <w:spacing w:before="360" w:after="120"/>
    </w:pPr>
    <w:rPr>
      <w:lang w:eastAsia="en-AU"/>
    </w:rPr>
  </w:style>
  <w:style w:type="paragraph" w:customStyle="1" w:styleId="Bullets">
    <w:name w:val="Bullets"/>
    <w:basedOn w:val="ListParagraph"/>
    <w:link w:val="BulletsChar"/>
    <w:uiPriority w:val="99"/>
    <w:qFormat/>
    <w:rsid w:val="008D05A1"/>
    <w:pPr>
      <w:numPr>
        <w:numId w:val="17"/>
      </w:numPr>
      <w:contextualSpacing w:val="0"/>
    </w:pPr>
    <w:rPr>
      <w:rFonts w:eastAsia="Calibri" w:cs="Times New Roman"/>
      <w:sz w:val="22"/>
      <w:szCs w:val="22"/>
      <w:lang w:val="en-GB" w:eastAsia="en-GB"/>
    </w:rPr>
  </w:style>
  <w:style w:type="character" w:customStyle="1" w:styleId="BulletsChar">
    <w:name w:val="Bullets Char"/>
    <w:basedOn w:val="DefaultParagraphFont"/>
    <w:link w:val="Bullets"/>
    <w:uiPriority w:val="99"/>
    <w:rsid w:val="008D05A1"/>
    <w:rPr>
      <w:rFonts w:eastAsia="Calibri" w:cs="Times New Roman"/>
      <w:sz w:val="22"/>
      <w:szCs w:val="22"/>
      <w:lang w:val="en-GB" w:eastAsia="en-GB"/>
    </w:rPr>
  </w:style>
  <w:style w:type="paragraph" w:customStyle="1" w:styleId="Bullets2">
    <w:name w:val="Bullets2"/>
    <w:basedOn w:val="ListParagraph"/>
    <w:link w:val="Bullets2Char"/>
    <w:qFormat/>
    <w:rsid w:val="008D05A1"/>
    <w:pPr>
      <w:numPr>
        <w:numId w:val="18"/>
      </w:numPr>
      <w:contextualSpacing w:val="0"/>
    </w:pPr>
    <w:rPr>
      <w:rFonts w:eastAsia="Calibri" w:cs="Times New Roman"/>
      <w:sz w:val="22"/>
      <w:szCs w:val="22"/>
      <w:lang w:val="en-GB" w:eastAsia="en-GB"/>
    </w:rPr>
  </w:style>
  <w:style w:type="character" w:customStyle="1" w:styleId="Bullets2Char">
    <w:name w:val="Bullets2 Char"/>
    <w:basedOn w:val="BulletsChar"/>
    <w:link w:val="Bullets2"/>
    <w:rsid w:val="008D05A1"/>
    <w:rPr>
      <w:rFonts w:eastAsia="Calibri" w:cs="Times New Roman"/>
      <w:sz w:val="22"/>
      <w:szCs w:val="22"/>
      <w:lang w:val="en-GB" w:eastAsia="en-GB"/>
    </w:rPr>
  </w:style>
  <w:style w:type="paragraph" w:customStyle="1" w:styleId="BoldBulTight">
    <w:name w:val="BoldBulTight"/>
    <w:basedOn w:val="Bullets"/>
    <w:link w:val="BoldBulTightChar"/>
    <w:uiPriority w:val="9"/>
    <w:qFormat/>
    <w:rsid w:val="007B4255"/>
    <w:pPr>
      <w:numPr>
        <w:numId w:val="0"/>
      </w:numPr>
      <w:spacing w:after="100" w:line="240" w:lineRule="auto"/>
    </w:pPr>
    <w:rPr>
      <w:b/>
    </w:rPr>
  </w:style>
  <w:style w:type="character" w:customStyle="1" w:styleId="BoldBulTightChar">
    <w:name w:val="BoldBulTight Char"/>
    <w:basedOn w:val="BulletsChar"/>
    <w:link w:val="BoldBulTight"/>
    <w:uiPriority w:val="9"/>
    <w:rsid w:val="007B4255"/>
    <w:rPr>
      <w:rFonts w:eastAsia="Calibri" w:cs="Times New Roman"/>
      <w:b/>
      <w:sz w:val="22"/>
      <w:szCs w:val="22"/>
      <w:lang w:val="en-GB" w:eastAsia="en-GB"/>
    </w:rPr>
  </w:style>
  <w:style w:type="paragraph" w:customStyle="1" w:styleId="HeadingDecorative">
    <w:name w:val="Heading Decorative"/>
    <w:rsid w:val="005E6397"/>
    <w:pPr>
      <w:keepNext/>
      <w:keepLines/>
      <w:pBdr>
        <w:top w:val="single" w:sz="8" w:space="8" w:color="4F81BD" w:themeColor="accent1"/>
        <w:left w:val="single" w:sz="8" w:space="4" w:color="4F81BD" w:themeColor="accent1"/>
        <w:bottom w:val="single" w:sz="8" w:space="8" w:color="4F81BD" w:themeColor="accent1"/>
        <w:right w:val="single" w:sz="8" w:space="4" w:color="4F81BD" w:themeColor="accent1"/>
      </w:pBdr>
      <w:tabs>
        <w:tab w:val="left" w:pos="284"/>
        <w:tab w:val="left" w:pos="1134"/>
      </w:tabs>
      <w:spacing w:before="480" w:after="240" w:line="240" w:lineRule="auto"/>
      <w:ind w:left="113" w:right="113"/>
    </w:pPr>
    <w:rPr>
      <w:rFonts w:eastAsia="Times New Roman" w:cstheme="minorHAnsi"/>
      <w:color w:val="4F81BD" w:themeColor="accent1"/>
      <w:kern w:val="22"/>
      <w:sz w:val="36"/>
      <w:szCs w:val="48"/>
      <w:lang w:eastAsia="en-AU"/>
    </w:rPr>
  </w:style>
  <w:style w:type="paragraph" w:customStyle="1" w:styleId="Bullet3">
    <w:name w:val="Bullet3"/>
    <w:basedOn w:val="ListParagraph"/>
    <w:link w:val="Bullet3Char1"/>
    <w:uiPriority w:val="8"/>
    <w:qFormat/>
    <w:rsid w:val="00ED1386"/>
    <w:pPr>
      <w:numPr>
        <w:numId w:val="64"/>
      </w:numPr>
      <w:contextualSpacing w:val="0"/>
    </w:pPr>
    <w:rPr>
      <w:rFonts w:eastAsia="Calibri" w:cs="Times New Roman"/>
      <w:sz w:val="22"/>
      <w:szCs w:val="22"/>
      <w:lang w:val="en-GB" w:eastAsia="en-GB"/>
    </w:rPr>
  </w:style>
  <w:style w:type="character" w:customStyle="1" w:styleId="Bullet3Char1">
    <w:name w:val="Bullet3 Char1"/>
    <w:basedOn w:val="DefaultParagraphFont"/>
    <w:link w:val="Bullet3"/>
    <w:uiPriority w:val="8"/>
    <w:rsid w:val="00ED1386"/>
    <w:rPr>
      <w:rFonts w:eastAsia="Calibri" w:cs="Times New Roman"/>
      <w:sz w:val="22"/>
      <w:szCs w:val="22"/>
      <w:lang w:val="en-GB" w:eastAsia="en-GB"/>
    </w:rPr>
  </w:style>
  <w:style w:type="character" w:customStyle="1" w:styleId="BoldandItalics">
    <w:name w:val="Bold and Italics"/>
    <w:qFormat/>
    <w:rsid w:val="00ED1386"/>
    <w:rPr>
      <w:b/>
      <w:i/>
      <w:u w:val="none"/>
    </w:rPr>
  </w:style>
  <w:style w:type="paragraph" w:customStyle="1" w:styleId="InputBoxMed">
    <w:name w:val="Input Box Med"/>
    <w:basedOn w:val="InputBoxSml"/>
    <w:rsid w:val="005D7485"/>
    <w:pPr>
      <w:framePr w:h="2835" w:wrap="around"/>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920289">
      <w:bodyDiv w:val="1"/>
      <w:marLeft w:val="0"/>
      <w:marRight w:val="0"/>
      <w:marTop w:val="0"/>
      <w:marBottom w:val="0"/>
      <w:divBdr>
        <w:top w:val="none" w:sz="0" w:space="0" w:color="auto"/>
        <w:left w:val="none" w:sz="0" w:space="0" w:color="auto"/>
        <w:bottom w:val="none" w:sz="0" w:space="0" w:color="auto"/>
        <w:right w:val="none" w:sz="0" w:space="0" w:color="auto"/>
      </w:divBdr>
    </w:div>
    <w:div w:id="88891426">
      <w:bodyDiv w:val="1"/>
      <w:marLeft w:val="0"/>
      <w:marRight w:val="0"/>
      <w:marTop w:val="0"/>
      <w:marBottom w:val="0"/>
      <w:divBdr>
        <w:top w:val="none" w:sz="0" w:space="0" w:color="auto"/>
        <w:left w:val="none" w:sz="0" w:space="0" w:color="auto"/>
        <w:bottom w:val="none" w:sz="0" w:space="0" w:color="auto"/>
        <w:right w:val="none" w:sz="0" w:space="0" w:color="auto"/>
      </w:divBdr>
    </w:div>
    <w:div w:id="119425078">
      <w:bodyDiv w:val="1"/>
      <w:marLeft w:val="0"/>
      <w:marRight w:val="0"/>
      <w:marTop w:val="0"/>
      <w:marBottom w:val="0"/>
      <w:divBdr>
        <w:top w:val="none" w:sz="0" w:space="0" w:color="auto"/>
        <w:left w:val="none" w:sz="0" w:space="0" w:color="auto"/>
        <w:bottom w:val="none" w:sz="0" w:space="0" w:color="auto"/>
        <w:right w:val="none" w:sz="0" w:space="0" w:color="auto"/>
      </w:divBdr>
    </w:div>
    <w:div w:id="121386417">
      <w:bodyDiv w:val="1"/>
      <w:marLeft w:val="0"/>
      <w:marRight w:val="0"/>
      <w:marTop w:val="0"/>
      <w:marBottom w:val="0"/>
      <w:divBdr>
        <w:top w:val="none" w:sz="0" w:space="0" w:color="auto"/>
        <w:left w:val="none" w:sz="0" w:space="0" w:color="auto"/>
        <w:bottom w:val="none" w:sz="0" w:space="0" w:color="auto"/>
        <w:right w:val="none" w:sz="0" w:space="0" w:color="auto"/>
      </w:divBdr>
    </w:div>
    <w:div w:id="178354946">
      <w:bodyDiv w:val="1"/>
      <w:marLeft w:val="0"/>
      <w:marRight w:val="0"/>
      <w:marTop w:val="0"/>
      <w:marBottom w:val="0"/>
      <w:divBdr>
        <w:top w:val="none" w:sz="0" w:space="0" w:color="auto"/>
        <w:left w:val="none" w:sz="0" w:space="0" w:color="auto"/>
        <w:bottom w:val="none" w:sz="0" w:space="0" w:color="auto"/>
        <w:right w:val="none" w:sz="0" w:space="0" w:color="auto"/>
      </w:divBdr>
    </w:div>
    <w:div w:id="186454052">
      <w:bodyDiv w:val="1"/>
      <w:marLeft w:val="0"/>
      <w:marRight w:val="0"/>
      <w:marTop w:val="0"/>
      <w:marBottom w:val="0"/>
      <w:divBdr>
        <w:top w:val="none" w:sz="0" w:space="0" w:color="auto"/>
        <w:left w:val="none" w:sz="0" w:space="0" w:color="auto"/>
        <w:bottom w:val="none" w:sz="0" w:space="0" w:color="auto"/>
        <w:right w:val="none" w:sz="0" w:space="0" w:color="auto"/>
      </w:divBdr>
    </w:div>
    <w:div w:id="217203731">
      <w:bodyDiv w:val="1"/>
      <w:marLeft w:val="0"/>
      <w:marRight w:val="0"/>
      <w:marTop w:val="0"/>
      <w:marBottom w:val="0"/>
      <w:divBdr>
        <w:top w:val="none" w:sz="0" w:space="0" w:color="auto"/>
        <w:left w:val="none" w:sz="0" w:space="0" w:color="auto"/>
        <w:bottom w:val="none" w:sz="0" w:space="0" w:color="auto"/>
        <w:right w:val="none" w:sz="0" w:space="0" w:color="auto"/>
      </w:divBdr>
    </w:div>
    <w:div w:id="259801103">
      <w:bodyDiv w:val="1"/>
      <w:marLeft w:val="0"/>
      <w:marRight w:val="0"/>
      <w:marTop w:val="0"/>
      <w:marBottom w:val="0"/>
      <w:divBdr>
        <w:top w:val="none" w:sz="0" w:space="0" w:color="auto"/>
        <w:left w:val="none" w:sz="0" w:space="0" w:color="auto"/>
        <w:bottom w:val="none" w:sz="0" w:space="0" w:color="auto"/>
        <w:right w:val="none" w:sz="0" w:space="0" w:color="auto"/>
      </w:divBdr>
    </w:div>
    <w:div w:id="282615813">
      <w:bodyDiv w:val="1"/>
      <w:marLeft w:val="0"/>
      <w:marRight w:val="0"/>
      <w:marTop w:val="0"/>
      <w:marBottom w:val="0"/>
      <w:divBdr>
        <w:top w:val="none" w:sz="0" w:space="0" w:color="auto"/>
        <w:left w:val="none" w:sz="0" w:space="0" w:color="auto"/>
        <w:bottom w:val="none" w:sz="0" w:space="0" w:color="auto"/>
        <w:right w:val="none" w:sz="0" w:space="0" w:color="auto"/>
      </w:divBdr>
    </w:div>
    <w:div w:id="284047830">
      <w:bodyDiv w:val="1"/>
      <w:marLeft w:val="0"/>
      <w:marRight w:val="0"/>
      <w:marTop w:val="0"/>
      <w:marBottom w:val="0"/>
      <w:divBdr>
        <w:top w:val="none" w:sz="0" w:space="0" w:color="auto"/>
        <w:left w:val="none" w:sz="0" w:space="0" w:color="auto"/>
        <w:bottom w:val="none" w:sz="0" w:space="0" w:color="auto"/>
        <w:right w:val="none" w:sz="0" w:space="0" w:color="auto"/>
      </w:divBdr>
    </w:div>
    <w:div w:id="316542752">
      <w:bodyDiv w:val="1"/>
      <w:marLeft w:val="0"/>
      <w:marRight w:val="0"/>
      <w:marTop w:val="0"/>
      <w:marBottom w:val="0"/>
      <w:divBdr>
        <w:top w:val="none" w:sz="0" w:space="0" w:color="auto"/>
        <w:left w:val="none" w:sz="0" w:space="0" w:color="auto"/>
        <w:bottom w:val="none" w:sz="0" w:space="0" w:color="auto"/>
        <w:right w:val="none" w:sz="0" w:space="0" w:color="auto"/>
      </w:divBdr>
      <w:divsChild>
        <w:div w:id="1547720287">
          <w:marLeft w:val="0"/>
          <w:marRight w:val="0"/>
          <w:marTop w:val="0"/>
          <w:marBottom w:val="0"/>
          <w:divBdr>
            <w:top w:val="none" w:sz="0" w:space="0" w:color="auto"/>
            <w:left w:val="none" w:sz="0" w:space="0" w:color="auto"/>
            <w:bottom w:val="none" w:sz="0" w:space="0" w:color="auto"/>
            <w:right w:val="none" w:sz="0" w:space="0" w:color="auto"/>
          </w:divBdr>
          <w:divsChild>
            <w:div w:id="655228947">
              <w:marLeft w:val="0"/>
              <w:marRight w:val="0"/>
              <w:marTop w:val="0"/>
              <w:marBottom w:val="0"/>
              <w:divBdr>
                <w:top w:val="none" w:sz="0" w:space="0" w:color="auto"/>
                <w:left w:val="none" w:sz="0" w:space="0" w:color="auto"/>
                <w:bottom w:val="none" w:sz="0" w:space="0" w:color="auto"/>
                <w:right w:val="none" w:sz="0" w:space="0" w:color="auto"/>
              </w:divBdr>
              <w:divsChild>
                <w:div w:id="1058355735">
                  <w:marLeft w:val="0"/>
                  <w:marRight w:val="0"/>
                  <w:marTop w:val="0"/>
                  <w:marBottom w:val="0"/>
                  <w:divBdr>
                    <w:top w:val="none" w:sz="0" w:space="0" w:color="auto"/>
                    <w:left w:val="none" w:sz="0" w:space="0" w:color="auto"/>
                    <w:bottom w:val="none" w:sz="0" w:space="0" w:color="auto"/>
                    <w:right w:val="none" w:sz="0" w:space="0" w:color="auto"/>
                  </w:divBdr>
                  <w:divsChild>
                    <w:div w:id="334964613">
                      <w:marLeft w:val="0"/>
                      <w:marRight w:val="0"/>
                      <w:marTop w:val="0"/>
                      <w:marBottom w:val="0"/>
                      <w:divBdr>
                        <w:top w:val="none" w:sz="0" w:space="0" w:color="auto"/>
                        <w:left w:val="none" w:sz="0" w:space="0" w:color="auto"/>
                        <w:bottom w:val="none" w:sz="0" w:space="0" w:color="auto"/>
                        <w:right w:val="none" w:sz="0" w:space="0" w:color="auto"/>
                      </w:divBdr>
                      <w:divsChild>
                        <w:div w:id="1072697619">
                          <w:marLeft w:val="0"/>
                          <w:marRight w:val="0"/>
                          <w:marTop w:val="0"/>
                          <w:marBottom w:val="0"/>
                          <w:divBdr>
                            <w:top w:val="none" w:sz="0" w:space="0" w:color="auto"/>
                            <w:left w:val="none" w:sz="0" w:space="0" w:color="auto"/>
                            <w:bottom w:val="none" w:sz="0" w:space="0" w:color="auto"/>
                            <w:right w:val="none" w:sz="0" w:space="0" w:color="auto"/>
                          </w:divBdr>
                          <w:divsChild>
                            <w:div w:id="2015958142">
                              <w:marLeft w:val="0"/>
                              <w:marRight w:val="0"/>
                              <w:marTop w:val="0"/>
                              <w:marBottom w:val="0"/>
                              <w:divBdr>
                                <w:top w:val="none" w:sz="0" w:space="0" w:color="auto"/>
                                <w:left w:val="none" w:sz="0" w:space="0" w:color="auto"/>
                                <w:bottom w:val="none" w:sz="0" w:space="0" w:color="auto"/>
                                <w:right w:val="none" w:sz="0" w:space="0" w:color="auto"/>
                              </w:divBdr>
                              <w:divsChild>
                                <w:div w:id="2058581857">
                                  <w:marLeft w:val="0"/>
                                  <w:marRight w:val="0"/>
                                  <w:marTop w:val="0"/>
                                  <w:marBottom w:val="0"/>
                                  <w:divBdr>
                                    <w:top w:val="none" w:sz="0" w:space="0" w:color="auto"/>
                                    <w:left w:val="none" w:sz="0" w:space="0" w:color="auto"/>
                                    <w:bottom w:val="none" w:sz="0" w:space="0" w:color="auto"/>
                                    <w:right w:val="none" w:sz="0" w:space="0" w:color="auto"/>
                                  </w:divBdr>
                                  <w:divsChild>
                                    <w:div w:id="880286088">
                                      <w:marLeft w:val="0"/>
                                      <w:marRight w:val="0"/>
                                      <w:marTop w:val="0"/>
                                      <w:marBottom w:val="0"/>
                                      <w:divBdr>
                                        <w:top w:val="none" w:sz="0" w:space="0" w:color="auto"/>
                                        <w:left w:val="none" w:sz="0" w:space="0" w:color="auto"/>
                                        <w:bottom w:val="none" w:sz="0" w:space="0" w:color="auto"/>
                                        <w:right w:val="none" w:sz="0" w:space="0" w:color="auto"/>
                                      </w:divBdr>
                                      <w:divsChild>
                                        <w:div w:id="1205024333">
                                          <w:marLeft w:val="0"/>
                                          <w:marRight w:val="0"/>
                                          <w:marTop w:val="0"/>
                                          <w:marBottom w:val="0"/>
                                          <w:divBdr>
                                            <w:top w:val="none" w:sz="0" w:space="0" w:color="auto"/>
                                            <w:left w:val="none" w:sz="0" w:space="0" w:color="auto"/>
                                            <w:bottom w:val="none" w:sz="0" w:space="0" w:color="auto"/>
                                            <w:right w:val="none" w:sz="0" w:space="0" w:color="auto"/>
                                          </w:divBdr>
                                          <w:divsChild>
                                            <w:div w:id="254634517">
                                              <w:marLeft w:val="0"/>
                                              <w:marRight w:val="0"/>
                                              <w:marTop w:val="0"/>
                                              <w:marBottom w:val="0"/>
                                              <w:divBdr>
                                                <w:top w:val="none" w:sz="0" w:space="0" w:color="auto"/>
                                                <w:left w:val="none" w:sz="0" w:space="0" w:color="auto"/>
                                                <w:bottom w:val="none" w:sz="0" w:space="0" w:color="auto"/>
                                                <w:right w:val="none" w:sz="0" w:space="0" w:color="auto"/>
                                              </w:divBdr>
                                              <w:divsChild>
                                                <w:div w:id="1696349816">
                                                  <w:marLeft w:val="0"/>
                                                  <w:marRight w:val="0"/>
                                                  <w:marTop w:val="0"/>
                                                  <w:marBottom w:val="0"/>
                                                  <w:divBdr>
                                                    <w:top w:val="none" w:sz="0" w:space="0" w:color="auto"/>
                                                    <w:left w:val="none" w:sz="0" w:space="0" w:color="auto"/>
                                                    <w:bottom w:val="none" w:sz="0" w:space="0" w:color="auto"/>
                                                    <w:right w:val="none" w:sz="0" w:space="0" w:color="auto"/>
                                                  </w:divBdr>
                                                  <w:divsChild>
                                                    <w:div w:id="421493633">
                                                      <w:marLeft w:val="0"/>
                                                      <w:marRight w:val="0"/>
                                                      <w:marTop w:val="0"/>
                                                      <w:marBottom w:val="0"/>
                                                      <w:divBdr>
                                                        <w:top w:val="none" w:sz="0" w:space="0" w:color="auto"/>
                                                        <w:left w:val="none" w:sz="0" w:space="0" w:color="auto"/>
                                                        <w:bottom w:val="none" w:sz="0" w:space="0" w:color="auto"/>
                                                        <w:right w:val="none" w:sz="0" w:space="0" w:color="auto"/>
                                                      </w:divBdr>
                                                      <w:divsChild>
                                                        <w:div w:id="15431569">
                                                          <w:marLeft w:val="0"/>
                                                          <w:marRight w:val="0"/>
                                                          <w:marTop w:val="0"/>
                                                          <w:marBottom w:val="0"/>
                                                          <w:divBdr>
                                                            <w:top w:val="none" w:sz="0" w:space="0" w:color="auto"/>
                                                            <w:left w:val="none" w:sz="0" w:space="0" w:color="auto"/>
                                                            <w:bottom w:val="none" w:sz="0" w:space="0" w:color="auto"/>
                                                            <w:right w:val="none" w:sz="0" w:space="0" w:color="auto"/>
                                                          </w:divBdr>
                                                          <w:divsChild>
                                                            <w:div w:id="723874574">
                                                              <w:marLeft w:val="0"/>
                                                              <w:marRight w:val="0"/>
                                                              <w:marTop w:val="0"/>
                                                              <w:marBottom w:val="0"/>
                                                              <w:divBdr>
                                                                <w:top w:val="none" w:sz="0" w:space="0" w:color="auto"/>
                                                                <w:left w:val="none" w:sz="0" w:space="0" w:color="auto"/>
                                                                <w:bottom w:val="none" w:sz="0" w:space="0" w:color="auto"/>
                                                                <w:right w:val="none" w:sz="0" w:space="0" w:color="auto"/>
                                                              </w:divBdr>
                                                              <w:divsChild>
                                                                <w:div w:id="2112506109">
                                                                  <w:marLeft w:val="0"/>
                                                                  <w:marRight w:val="0"/>
                                                                  <w:marTop w:val="0"/>
                                                                  <w:marBottom w:val="0"/>
                                                                  <w:divBdr>
                                                                    <w:top w:val="none" w:sz="0" w:space="0" w:color="auto"/>
                                                                    <w:left w:val="none" w:sz="0" w:space="0" w:color="auto"/>
                                                                    <w:bottom w:val="none" w:sz="0" w:space="0" w:color="auto"/>
                                                                    <w:right w:val="none" w:sz="0" w:space="0" w:color="auto"/>
                                                                  </w:divBdr>
                                                                  <w:divsChild>
                                                                    <w:div w:id="844129547">
                                                                      <w:marLeft w:val="0"/>
                                                                      <w:marRight w:val="0"/>
                                                                      <w:marTop w:val="0"/>
                                                                      <w:marBottom w:val="0"/>
                                                                      <w:divBdr>
                                                                        <w:top w:val="none" w:sz="0" w:space="0" w:color="auto"/>
                                                                        <w:left w:val="none" w:sz="0" w:space="0" w:color="auto"/>
                                                                        <w:bottom w:val="none" w:sz="0" w:space="0" w:color="auto"/>
                                                                        <w:right w:val="none" w:sz="0" w:space="0" w:color="auto"/>
                                                                      </w:divBdr>
                                                                      <w:divsChild>
                                                                        <w:div w:id="1320159237">
                                                                          <w:marLeft w:val="0"/>
                                                                          <w:marRight w:val="0"/>
                                                                          <w:marTop w:val="0"/>
                                                                          <w:marBottom w:val="0"/>
                                                                          <w:divBdr>
                                                                            <w:top w:val="none" w:sz="0" w:space="0" w:color="auto"/>
                                                                            <w:left w:val="none" w:sz="0" w:space="0" w:color="auto"/>
                                                                            <w:bottom w:val="none" w:sz="0" w:space="0" w:color="auto"/>
                                                                            <w:right w:val="none" w:sz="0" w:space="0" w:color="auto"/>
                                                                          </w:divBdr>
                                                                          <w:divsChild>
                                                                            <w:div w:id="1681352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087972">
                                                      <w:marLeft w:val="0"/>
                                                      <w:marRight w:val="0"/>
                                                      <w:marTop w:val="0"/>
                                                      <w:marBottom w:val="0"/>
                                                      <w:divBdr>
                                                        <w:top w:val="none" w:sz="0" w:space="0" w:color="auto"/>
                                                        <w:left w:val="none" w:sz="0" w:space="0" w:color="auto"/>
                                                        <w:bottom w:val="none" w:sz="0" w:space="0" w:color="auto"/>
                                                        <w:right w:val="none" w:sz="0" w:space="0" w:color="auto"/>
                                                      </w:divBdr>
                                                      <w:divsChild>
                                                        <w:div w:id="1235437338">
                                                          <w:marLeft w:val="0"/>
                                                          <w:marRight w:val="0"/>
                                                          <w:marTop w:val="0"/>
                                                          <w:marBottom w:val="0"/>
                                                          <w:divBdr>
                                                            <w:top w:val="none" w:sz="0" w:space="0" w:color="auto"/>
                                                            <w:left w:val="none" w:sz="0" w:space="0" w:color="auto"/>
                                                            <w:bottom w:val="none" w:sz="0" w:space="0" w:color="auto"/>
                                                            <w:right w:val="none" w:sz="0" w:space="0" w:color="auto"/>
                                                          </w:divBdr>
                                                          <w:divsChild>
                                                            <w:div w:id="1180587306">
                                                              <w:marLeft w:val="0"/>
                                                              <w:marRight w:val="0"/>
                                                              <w:marTop w:val="0"/>
                                                              <w:marBottom w:val="0"/>
                                                              <w:divBdr>
                                                                <w:top w:val="none" w:sz="0" w:space="0" w:color="auto"/>
                                                                <w:left w:val="none" w:sz="0" w:space="0" w:color="auto"/>
                                                                <w:bottom w:val="none" w:sz="0" w:space="0" w:color="auto"/>
                                                                <w:right w:val="none" w:sz="0" w:space="0" w:color="auto"/>
                                                              </w:divBdr>
                                                              <w:divsChild>
                                                                <w:div w:id="2048413843">
                                                                  <w:marLeft w:val="0"/>
                                                                  <w:marRight w:val="0"/>
                                                                  <w:marTop w:val="0"/>
                                                                  <w:marBottom w:val="0"/>
                                                                  <w:divBdr>
                                                                    <w:top w:val="none" w:sz="0" w:space="0" w:color="auto"/>
                                                                    <w:left w:val="none" w:sz="0" w:space="0" w:color="auto"/>
                                                                    <w:bottom w:val="none" w:sz="0" w:space="0" w:color="auto"/>
                                                                    <w:right w:val="none" w:sz="0" w:space="0" w:color="auto"/>
                                                                  </w:divBdr>
                                                                  <w:divsChild>
                                                                    <w:div w:id="1583758400">
                                                                      <w:marLeft w:val="0"/>
                                                                      <w:marRight w:val="0"/>
                                                                      <w:marTop w:val="0"/>
                                                                      <w:marBottom w:val="0"/>
                                                                      <w:divBdr>
                                                                        <w:top w:val="none" w:sz="0" w:space="0" w:color="auto"/>
                                                                        <w:left w:val="none" w:sz="0" w:space="0" w:color="auto"/>
                                                                        <w:bottom w:val="none" w:sz="0" w:space="0" w:color="auto"/>
                                                                        <w:right w:val="none" w:sz="0" w:space="0" w:color="auto"/>
                                                                      </w:divBdr>
                                                                      <w:divsChild>
                                                                        <w:div w:id="243927523">
                                                                          <w:marLeft w:val="0"/>
                                                                          <w:marRight w:val="0"/>
                                                                          <w:marTop w:val="0"/>
                                                                          <w:marBottom w:val="0"/>
                                                                          <w:divBdr>
                                                                            <w:top w:val="none" w:sz="0" w:space="0" w:color="auto"/>
                                                                            <w:left w:val="none" w:sz="0" w:space="0" w:color="auto"/>
                                                                            <w:bottom w:val="none" w:sz="0" w:space="0" w:color="auto"/>
                                                                            <w:right w:val="none" w:sz="0" w:space="0" w:color="auto"/>
                                                                          </w:divBdr>
                                                                          <w:divsChild>
                                                                            <w:div w:id="1089695362">
                                                                              <w:marLeft w:val="0"/>
                                                                              <w:marRight w:val="0"/>
                                                                              <w:marTop w:val="0"/>
                                                                              <w:marBottom w:val="0"/>
                                                                              <w:divBdr>
                                                                                <w:top w:val="none" w:sz="0" w:space="0" w:color="auto"/>
                                                                                <w:left w:val="none" w:sz="0" w:space="0" w:color="auto"/>
                                                                                <w:bottom w:val="none" w:sz="0" w:space="0" w:color="auto"/>
                                                                                <w:right w:val="none" w:sz="0" w:space="0" w:color="auto"/>
                                                                              </w:divBdr>
                                                                              <w:divsChild>
                                                                                <w:div w:id="1599826744">
                                                                                  <w:marLeft w:val="0"/>
                                                                                  <w:marRight w:val="0"/>
                                                                                  <w:marTop w:val="0"/>
                                                                                  <w:marBottom w:val="0"/>
                                                                                  <w:divBdr>
                                                                                    <w:top w:val="none" w:sz="0" w:space="0" w:color="auto"/>
                                                                                    <w:left w:val="none" w:sz="0" w:space="0" w:color="auto"/>
                                                                                    <w:bottom w:val="none" w:sz="0" w:space="0" w:color="auto"/>
                                                                                    <w:right w:val="none" w:sz="0" w:space="0" w:color="auto"/>
                                                                                  </w:divBdr>
                                                                                  <w:divsChild>
                                                                                    <w:div w:id="1225869753">
                                                                                      <w:marLeft w:val="0"/>
                                                                                      <w:marRight w:val="0"/>
                                                                                      <w:marTop w:val="0"/>
                                                                                      <w:marBottom w:val="0"/>
                                                                                      <w:divBdr>
                                                                                        <w:top w:val="none" w:sz="0" w:space="0" w:color="auto"/>
                                                                                        <w:left w:val="none" w:sz="0" w:space="0" w:color="auto"/>
                                                                                        <w:bottom w:val="none" w:sz="0" w:space="0" w:color="auto"/>
                                                                                        <w:right w:val="none" w:sz="0" w:space="0" w:color="auto"/>
                                                                                      </w:divBdr>
                                                                                      <w:divsChild>
                                                                                        <w:div w:id="876166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431980">
                                                                                  <w:marLeft w:val="0"/>
                                                                                  <w:marRight w:val="0"/>
                                                                                  <w:marTop w:val="0"/>
                                                                                  <w:marBottom w:val="0"/>
                                                                                  <w:divBdr>
                                                                                    <w:top w:val="none" w:sz="0" w:space="0" w:color="auto"/>
                                                                                    <w:left w:val="none" w:sz="0" w:space="0" w:color="auto"/>
                                                                                    <w:bottom w:val="none" w:sz="0" w:space="0" w:color="auto"/>
                                                                                    <w:right w:val="none" w:sz="0" w:space="0" w:color="auto"/>
                                                                                  </w:divBdr>
                                                                                  <w:divsChild>
                                                                                    <w:div w:id="2107845107">
                                                                                      <w:marLeft w:val="0"/>
                                                                                      <w:marRight w:val="0"/>
                                                                                      <w:marTop w:val="0"/>
                                                                                      <w:marBottom w:val="0"/>
                                                                                      <w:divBdr>
                                                                                        <w:top w:val="none" w:sz="0" w:space="0" w:color="auto"/>
                                                                                        <w:left w:val="none" w:sz="0" w:space="0" w:color="auto"/>
                                                                                        <w:bottom w:val="none" w:sz="0" w:space="0" w:color="auto"/>
                                                                                        <w:right w:val="none" w:sz="0" w:space="0" w:color="auto"/>
                                                                                      </w:divBdr>
                                                                                    </w:div>
                                                                                  </w:divsChild>
                                                                                </w:div>
                                                                                <w:div w:id="2085300611">
                                                                                  <w:marLeft w:val="0"/>
                                                                                  <w:marRight w:val="0"/>
                                                                                  <w:marTop w:val="0"/>
                                                                                  <w:marBottom w:val="0"/>
                                                                                  <w:divBdr>
                                                                                    <w:top w:val="none" w:sz="0" w:space="0" w:color="auto"/>
                                                                                    <w:left w:val="none" w:sz="0" w:space="0" w:color="auto"/>
                                                                                    <w:bottom w:val="none" w:sz="0" w:space="0" w:color="auto"/>
                                                                                    <w:right w:val="none" w:sz="0" w:space="0" w:color="auto"/>
                                                                                  </w:divBdr>
                                                                                  <w:divsChild>
                                                                                    <w:div w:id="2123919698">
                                                                                      <w:marLeft w:val="0"/>
                                                                                      <w:marRight w:val="0"/>
                                                                                      <w:marTop w:val="0"/>
                                                                                      <w:marBottom w:val="0"/>
                                                                                      <w:divBdr>
                                                                                        <w:top w:val="none" w:sz="0" w:space="0" w:color="auto"/>
                                                                                        <w:left w:val="none" w:sz="0" w:space="0" w:color="auto"/>
                                                                                        <w:bottom w:val="none" w:sz="0" w:space="0" w:color="auto"/>
                                                                                        <w:right w:val="none" w:sz="0" w:space="0" w:color="auto"/>
                                                                                      </w:divBdr>
                                                                                      <w:divsChild>
                                                                                        <w:div w:id="175670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600432">
                                                                                  <w:marLeft w:val="0"/>
                                                                                  <w:marRight w:val="0"/>
                                                                                  <w:marTop w:val="0"/>
                                                                                  <w:marBottom w:val="0"/>
                                                                                  <w:divBdr>
                                                                                    <w:top w:val="none" w:sz="0" w:space="0" w:color="auto"/>
                                                                                    <w:left w:val="none" w:sz="0" w:space="0" w:color="auto"/>
                                                                                    <w:bottom w:val="none" w:sz="0" w:space="0" w:color="auto"/>
                                                                                    <w:right w:val="none" w:sz="0" w:space="0" w:color="auto"/>
                                                                                  </w:divBdr>
                                                                                  <w:divsChild>
                                                                                    <w:div w:id="394280398">
                                                                                      <w:marLeft w:val="0"/>
                                                                                      <w:marRight w:val="0"/>
                                                                                      <w:marTop w:val="0"/>
                                                                                      <w:marBottom w:val="0"/>
                                                                                      <w:divBdr>
                                                                                        <w:top w:val="none" w:sz="0" w:space="0" w:color="auto"/>
                                                                                        <w:left w:val="none" w:sz="0" w:space="0" w:color="auto"/>
                                                                                        <w:bottom w:val="none" w:sz="0" w:space="0" w:color="auto"/>
                                                                                        <w:right w:val="none" w:sz="0" w:space="0" w:color="auto"/>
                                                                                      </w:divBdr>
                                                                                    </w:div>
                                                                                  </w:divsChild>
                                                                                </w:div>
                                                                                <w:div w:id="1958678281">
                                                                                  <w:marLeft w:val="0"/>
                                                                                  <w:marRight w:val="0"/>
                                                                                  <w:marTop w:val="0"/>
                                                                                  <w:marBottom w:val="0"/>
                                                                                  <w:divBdr>
                                                                                    <w:top w:val="none" w:sz="0" w:space="0" w:color="auto"/>
                                                                                    <w:left w:val="none" w:sz="0" w:space="0" w:color="auto"/>
                                                                                    <w:bottom w:val="none" w:sz="0" w:space="0" w:color="auto"/>
                                                                                    <w:right w:val="none" w:sz="0" w:space="0" w:color="auto"/>
                                                                                  </w:divBdr>
                                                                                  <w:divsChild>
                                                                                    <w:div w:id="253436940">
                                                                                      <w:marLeft w:val="0"/>
                                                                                      <w:marRight w:val="0"/>
                                                                                      <w:marTop w:val="0"/>
                                                                                      <w:marBottom w:val="0"/>
                                                                                      <w:divBdr>
                                                                                        <w:top w:val="none" w:sz="0" w:space="0" w:color="auto"/>
                                                                                        <w:left w:val="none" w:sz="0" w:space="0" w:color="auto"/>
                                                                                        <w:bottom w:val="none" w:sz="0" w:space="0" w:color="auto"/>
                                                                                        <w:right w:val="none" w:sz="0" w:space="0" w:color="auto"/>
                                                                                      </w:divBdr>
                                                                                      <w:divsChild>
                                                                                        <w:div w:id="29579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290057">
                                                                                  <w:marLeft w:val="0"/>
                                                                                  <w:marRight w:val="0"/>
                                                                                  <w:marTop w:val="0"/>
                                                                                  <w:marBottom w:val="0"/>
                                                                                  <w:divBdr>
                                                                                    <w:top w:val="none" w:sz="0" w:space="0" w:color="auto"/>
                                                                                    <w:left w:val="none" w:sz="0" w:space="0" w:color="auto"/>
                                                                                    <w:bottom w:val="none" w:sz="0" w:space="0" w:color="auto"/>
                                                                                    <w:right w:val="none" w:sz="0" w:space="0" w:color="auto"/>
                                                                                  </w:divBdr>
                                                                                  <w:divsChild>
                                                                                    <w:div w:id="1314720797">
                                                                                      <w:marLeft w:val="0"/>
                                                                                      <w:marRight w:val="0"/>
                                                                                      <w:marTop w:val="0"/>
                                                                                      <w:marBottom w:val="0"/>
                                                                                      <w:divBdr>
                                                                                        <w:top w:val="none" w:sz="0" w:space="0" w:color="auto"/>
                                                                                        <w:left w:val="none" w:sz="0" w:space="0" w:color="auto"/>
                                                                                        <w:bottom w:val="none" w:sz="0" w:space="0" w:color="auto"/>
                                                                                        <w:right w:val="none" w:sz="0" w:space="0" w:color="auto"/>
                                                                                      </w:divBdr>
                                                                                    </w:div>
                                                                                  </w:divsChild>
                                                                                </w:div>
                                                                                <w:div w:id="1831677661">
                                                                                  <w:marLeft w:val="0"/>
                                                                                  <w:marRight w:val="0"/>
                                                                                  <w:marTop w:val="0"/>
                                                                                  <w:marBottom w:val="0"/>
                                                                                  <w:divBdr>
                                                                                    <w:top w:val="none" w:sz="0" w:space="0" w:color="auto"/>
                                                                                    <w:left w:val="none" w:sz="0" w:space="0" w:color="auto"/>
                                                                                    <w:bottom w:val="none" w:sz="0" w:space="0" w:color="auto"/>
                                                                                    <w:right w:val="none" w:sz="0" w:space="0" w:color="auto"/>
                                                                                  </w:divBdr>
                                                                                  <w:divsChild>
                                                                                    <w:div w:id="1469323138">
                                                                                      <w:marLeft w:val="0"/>
                                                                                      <w:marRight w:val="0"/>
                                                                                      <w:marTop w:val="0"/>
                                                                                      <w:marBottom w:val="0"/>
                                                                                      <w:divBdr>
                                                                                        <w:top w:val="none" w:sz="0" w:space="0" w:color="auto"/>
                                                                                        <w:left w:val="none" w:sz="0" w:space="0" w:color="auto"/>
                                                                                        <w:bottom w:val="none" w:sz="0" w:space="0" w:color="auto"/>
                                                                                        <w:right w:val="none" w:sz="0" w:space="0" w:color="auto"/>
                                                                                      </w:divBdr>
                                                                                      <w:divsChild>
                                                                                        <w:div w:id="631520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9458303">
                                                                                  <w:marLeft w:val="0"/>
                                                                                  <w:marRight w:val="0"/>
                                                                                  <w:marTop w:val="0"/>
                                                                                  <w:marBottom w:val="0"/>
                                                                                  <w:divBdr>
                                                                                    <w:top w:val="none" w:sz="0" w:space="0" w:color="auto"/>
                                                                                    <w:left w:val="none" w:sz="0" w:space="0" w:color="auto"/>
                                                                                    <w:bottom w:val="none" w:sz="0" w:space="0" w:color="auto"/>
                                                                                    <w:right w:val="none" w:sz="0" w:space="0" w:color="auto"/>
                                                                                  </w:divBdr>
                                                                                  <w:divsChild>
                                                                                    <w:div w:id="1988584295">
                                                                                      <w:marLeft w:val="0"/>
                                                                                      <w:marRight w:val="0"/>
                                                                                      <w:marTop w:val="0"/>
                                                                                      <w:marBottom w:val="0"/>
                                                                                      <w:divBdr>
                                                                                        <w:top w:val="none" w:sz="0" w:space="0" w:color="auto"/>
                                                                                        <w:left w:val="none" w:sz="0" w:space="0" w:color="auto"/>
                                                                                        <w:bottom w:val="none" w:sz="0" w:space="0" w:color="auto"/>
                                                                                        <w:right w:val="none" w:sz="0" w:space="0" w:color="auto"/>
                                                                                      </w:divBdr>
                                                                                    </w:div>
                                                                                  </w:divsChild>
                                                                                </w:div>
                                                                                <w:div w:id="2109082664">
                                                                                  <w:marLeft w:val="0"/>
                                                                                  <w:marRight w:val="0"/>
                                                                                  <w:marTop w:val="0"/>
                                                                                  <w:marBottom w:val="0"/>
                                                                                  <w:divBdr>
                                                                                    <w:top w:val="none" w:sz="0" w:space="0" w:color="auto"/>
                                                                                    <w:left w:val="none" w:sz="0" w:space="0" w:color="auto"/>
                                                                                    <w:bottom w:val="none" w:sz="0" w:space="0" w:color="auto"/>
                                                                                    <w:right w:val="none" w:sz="0" w:space="0" w:color="auto"/>
                                                                                  </w:divBdr>
                                                                                  <w:divsChild>
                                                                                    <w:div w:id="1654798280">
                                                                                      <w:marLeft w:val="0"/>
                                                                                      <w:marRight w:val="0"/>
                                                                                      <w:marTop w:val="0"/>
                                                                                      <w:marBottom w:val="0"/>
                                                                                      <w:divBdr>
                                                                                        <w:top w:val="none" w:sz="0" w:space="0" w:color="auto"/>
                                                                                        <w:left w:val="none" w:sz="0" w:space="0" w:color="auto"/>
                                                                                        <w:bottom w:val="none" w:sz="0" w:space="0" w:color="auto"/>
                                                                                        <w:right w:val="none" w:sz="0" w:space="0" w:color="auto"/>
                                                                                      </w:divBdr>
                                                                                      <w:divsChild>
                                                                                        <w:div w:id="31071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19922">
                                                                                  <w:marLeft w:val="0"/>
                                                                                  <w:marRight w:val="0"/>
                                                                                  <w:marTop w:val="0"/>
                                                                                  <w:marBottom w:val="0"/>
                                                                                  <w:divBdr>
                                                                                    <w:top w:val="none" w:sz="0" w:space="0" w:color="auto"/>
                                                                                    <w:left w:val="none" w:sz="0" w:space="0" w:color="auto"/>
                                                                                    <w:bottom w:val="none" w:sz="0" w:space="0" w:color="auto"/>
                                                                                    <w:right w:val="none" w:sz="0" w:space="0" w:color="auto"/>
                                                                                  </w:divBdr>
                                                                                  <w:divsChild>
                                                                                    <w:div w:id="177933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1005427">
                                                      <w:marLeft w:val="0"/>
                                                      <w:marRight w:val="0"/>
                                                      <w:marTop w:val="0"/>
                                                      <w:marBottom w:val="0"/>
                                                      <w:divBdr>
                                                        <w:top w:val="none" w:sz="0" w:space="0" w:color="auto"/>
                                                        <w:left w:val="none" w:sz="0" w:space="0" w:color="auto"/>
                                                        <w:bottom w:val="none" w:sz="0" w:space="0" w:color="auto"/>
                                                        <w:right w:val="none" w:sz="0" w:space="0" w:color="auto"/>
                                                      </w:divBdr>
                                                      <w:divsChild>
                                                        <w:div w:id="846478021">
                                                          <w:marLeft w:val="0"/>
                                                          <w:marRight w:val="0"/>
                                                          <w:marTop w:val="0"/>
                                                          <w:marBottom w:val="0"/>
                                                          <w:divBdr>
                                                            <w:top w:val="none" w:sz="0" w:space="0" w:color="auto"/>
                                                            <w:left w:val="none" w:sz="0" w:space="0" w:color="auto"/>
                                                            <w:bottom w:val="none" w:sz="0" w:space="0" w:color="auto"/>
                                                            <w:right w:val="none" w:sz="0" w:space="0" w:color="auto"/>
                                                          </w:divBdr>
                                                          <w:divsChild>
                                                            <w:div w:id="1129474297">
                                                              <w:marLeft w:val="0"/>
                                                              <w:marRight w:val="0"/>
                                                              <w:marTop w:val="0"/>
                                                              <w:marBottom w:val="0"/>
                                                              <w:divBdr>
                                                                <w:top w:val="none" w:sz="0" w:space="0" w:color="auto"/>
                                                                <w:left w:val="none" w:sz="0" w:space="0" w:color="auto"/>
                                                                <w:bottom w:val="none" w:sz="0" w:space="0" w:color="auto"/>
                                                                <w:right w:val="none" w:sz="0" w:space="0" w:color="auto"/>
                                                              </w:divBdr>
                                                              <w:divsChild>
                                                                <w:div w:id="1277830075">
                                                                  <w:marLeft w:val="0"/>
                                                                  <w:marRight w:val="0"/>
                                                                  <w:marTop w:val="0"/>
                                                                  <w:marBottom w:val="0"/>
                                                                  <w:divBdr>
                                                                    <w:top w:val="none" w:sz="0" w:space="0" w:color="auto"/>
                                                                    <w:left w:val="none" w:sz="0" w:space="0" w:color="auto"/>
                                                                    <w:bottom w:val="none" w:sz="0" w:space="0" w:color="auto"/>
                                                                    <w:right w:val="none" w:sz="0" w:space="0" w:color="auto"/>
                                                                  </w:divBdr>
                                                                  <w:divsChild>
                                                                    <w:div w:id="1046561351">
                                                                      <w:marLeft w:val="0"/>
                                                                      <w:marRight w:val="0"/>
                                                                      <w:marTop w:val="0"/>
                                                                      <w:marBottom w:val="0"/>
                                                                      <w:divBdr>
                                                                        <w:top w:val="none" w:sz="0" w:space="0" w:color="auto"/>
                                                                        <w:left w:val="none" w:sz="0" w:space="0" w:color="auto"/>
                                                                        <w:bottom w:val="none" w:sz="0" w:space="0" w:color="auto"/>
                                                                        <w:right w:val="none" w:sz="0" w:space="0" w:color="auto"/>
                                                                      </w:divBdr>
                                                                      <w:divsChild>
                                                                        <w:div w:id="1425539781">
                                                                          <w:marLeft w:val="0"/>
                                                                          <w:marRight w:val="0"/>
                                                                          <w:marTop w:val="0"/>
                                                                          <w:marBottom w:val="0"/>
                                                                          <w:divBdr>
                                                                            <w:top w:val="none" w:sz="0" w:space="0" w:color="auto"/>
                                                                            <w:left w:val="none" w:sz="0" w:space="0" w:color="auto"/>
                                                                            <w:bottom w:val="none" w:sz="0" w:space="0" w:color="auto"/>
                                                                            <w:right w:val="none" w:sz="0" w:space="0" w:color="auto"/>
                                                                          </w:divBdr>
                                                                          <w:divsChild>
                                                                            <w:div w:id="526531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35036808">
      <w:bodyDiv w:val="1"/>
      <w:marLeft w:val="0"/>
      <w:marRight w:val="0"/>
      <w:marTop w:val="0"/>
      <w:marBottom w:val="0"/>
      <w:divBdr>
        <w:top w:val="none" w:sz="0" w:space="0" w:color="auto"/>
        <w:left w:val="none" w:sz="0" w:space="0" w:color="auto"/>
        <w:bottom w:val="none" w:sz="0" w:space="0" w:color="auto"/>
        <w:right w:val="none" w:sz="0" w:space="0" w:color="auto"/>
      </w:divBdr>
      <w:divsChild>
        <w:div w:id="499538173">
          <w:marLeft w:val="0"/>
          <w:marRight w:val="0"/>
          <w:marTop w:val="0"/>
          <w:marBottom w:val="0"/>
          <w:divBdr>
            <w:top w:val="none" w:sz="0" w:space="0" w:color="auto"/>
            <w:left w:val="none" w:sz="0" w:space="0" w:color="auto"/>
            <w:bottom w:val="none" w:sz="0" w:space="0" w:color="auto"/>
            <w:right w:val="none" w:sz="0" w:space="0" w:color="auto"/>
          </w:divBdr>
        </w:div>
      </w:divsChild>
    </w:div>
    <w:div w:id="340935350">
      <w:bodyDiv w:val="1"/>
      <w:marLeft w:val="0"/>
      <w:marRight w:val="0"/>
      <w:marTop w:val="0"/>
      <w:marBottom w:val="0"/>
      <w:divBdr>
        <w:top w:val="none" w:sz="0" w:space="0" w:color="auto"/>
        <w:left w:val="none" w:sz="0" w:space="0" w:color="auto"/>
        <w:bottom w:val="none" w:sz="0" w:space="0" w:color="auto"/>
        <w:right w:val="none" w:sz="0" w:space="0" w:color="auto"/>
      </w:divBdr>
    </w:div>
    <w:div w:id="374356760">
      <w:bodyDiv w:val="1"/>
      <w:marLeft w:val="0"/>
      <w:marRight w:val="0"/>
      <w:marTop w:val="0"/>
      <w:marBottom w:val="0"/>
      <w:divBdr>
        <w:top w:val="none" w:sz="0" w:space="0" w:color="auto"/>
        <w:left w:val="none" w:sz="0" w:space="0" w:color="auto"/>
        <w:bottom w:val="none" w:sz="0" w:space="0" w:color="auto"/>
        <w:right w:val="none" w:sz="0" w:space="0" w:color="auto"/>
      </w:divBdr>
    </w:div>
    <w:div w:id="380640711">
      <w:bodyDiv w:val="1"/>
      <w:marLeft w:val="0"/>
      <w:marRight w:val="0"/>
      <w:marTop w:val="0"/>
      <w:marBottom w:val="0"/>
      <w:divBdr>
        <w:top w:val="none" w:sz="0" w:space="0" w:color="auto"/>
        <w:left w:val="none" w:sz="0" w:space="0" w:color="auto"/>
        <w:bottom w:val="none" w:sz="0" w:space="0" w:color="auto"/>
        <w:right w:val="none" w:sz="0" w:space="0" w:color="auto"/>
      </w:divBdr>
    </w:div>
    <w:div w:id="410589401">
      <w:bodyDiv w:val="1"/>
      <w:marLeft w:val="0"/>
      <w:marRight w:val="0"/>
      <w:marTop w:val="0"/>
      <w:marBottom w:val="0"/>
      <w:divBdr>
        <w:top w:val="none" w:sz="0" w:space="0" w:color="auto"/>
        <w:left w:val="none" w:sz="0" w:space="0" w:color="auto"/>
        <w:bottom w:val="none" w:sz="0" w:space="0" w:color="auto"/>
        <w:right w:val="none" w:sz="0" w:space="0" w:color="auto"/>
      </w:divBdr>
    </w:div>
    <w:div w:id="457186162">
      <w:bodyDiv w:val="1"/>
      <w:marLeft w:val="0"/>
      <w:marRight w:val="0"/>
      <w:marTop w:val="0"/>
      <w:marBottom w:val="0"/>
      <w:divBdr>
        <w:top w:val="none" w:sz="0" w:space="0" w:color="auto"/>
        <w:left w:val="none" w:sz="0" w:space="0" w:color="auto"/>
        <w:bottom w:val="none" w:sz="0" w:space="0" w:color="auto"/>
        <w:right w:val="none" w:sz="0" w:space="0" w:color="auto"/>
      </w:divBdr>
    </w:div>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482939911">
      <w:bodyDiv w:val="1"/>
      <w:marLeft w:val="0"/>
      <w:marRight w:val="0"/>
      <w:marTop w:val="0"/>
      <w:marBottom w:val="0"/>
      <w:divBdr>
        <w:top w:val="none" w:sz="0" w:space="0" w:color="auto"/>
        <w:left w:val="none" w:sz="0" w:space="0" w:color="auto"/>
        <w:bottom w:val="none" w:sz="0" w:space="0" w:color="auto"/>
        <w:right w:val="none" w:sz="0" w:space="0" w:color="auto"/>
      </w:divBdr>
    </w:div>
    <w:div w:id="484392131">
      <w:bodyDiv w:val="1"/>
      <w:marLeft w:val="0"/>
      <w:marRight w:val="0"/>
      <w:marTop w:val="0"/>
      <w:marBottom w:val="0"/>
      <w:divBdr>
        <w:top w:val="none" w:sz="0" w:space="0" w:color="auto"/>
        <w:left w:val="none" w:sz="0" w:space="0" w:color="auto"/>
        <w:bottom w:val="none" w:sz="0" w:space="0" w:color="auto"/>
        <w:right w:val="none" w:sz="0" w:space="0" w:color="auto"/>
      </w:divBdr>
    </w:div>
    <w:div w:id="492717373">
      <w:bodyDiv w:val="1"/>
      <w:marLeft w:val="0"/>
      <w:marRight w:val="0"/>
      <w:marTop w:val="0"/>
      <w:marBottom w:val="0"/>
      <w:divBdr>
        <w:top w:val="none" w:sz="0" w:space="0" w:color="auto"/>
        <w:left w:val="none" w:sz="0" w:space="0" w:color="auto"/>
        <w:bottom w:val="none" w:sz="0" w:space="0" w:color="auto"/>
        <w:right w:val="none" w:sz="0" w:space="0" w:color="auto"/>
      </w:divBdr>
      <w:divsChild>
        <w:div w:id="871380502">
          <w:marLeft w:val="0"/>
          <w:marRight w:val="0"/>
          <w:marTop w:val="0"/>
          <w:marBottom w:val="0"/>
          <w:divBdr>
            <w:top w:val="none" w:sz="0" w:space="0" w:color="auto"/>
            <w:left w:val="none" w:sz="0" w:space="0" w:color="auto"/>
            <w:bottom w:val="none" w:sz="0" w:space="0" w:color="auto"/>
            <w:right w:val="none" w:sz="0" w:space="0" w:color="auto"/>
          </w:divBdr>
          <w:divsChild>
            <w:div w:id="35468440">
              <w:marLeft w:val="0"/>
              <w:marRight w:val="0"/>
              <w:marTop w:val="0"/>
              <w:marBottom w:val="0"/>
              <w:divBdr>
                <w:top w:val="none" w:sz="0" w:space="0" w:color="auto"/>
                <w:left w:val="none" w:sz="0" w:space="0" w:color="auto"/>
                <w:bottom w:val="none" w:sz="0" w:space="0" w:color="auto"/>
                <w:right w:val="none" w:sz="0" w:space="0" w:color="auto"/>
              </w:divBdr>
              <w:divsChild>
                <w:div w:id="1239051415">
                  <w:marLeft w:val="0"/>
                  <w:marRight w:val="0"/>
                  <w:marTop w:val="0"/>
                  <w:marBottom w:val="0"/>
                  <w:divBdr>
                    <w:top w:val="none" w:sz="0" w:space="0" w:color="auto"/>
                    <w:left w:val="none" w:sz="0" w:space="0" w:color="auto"/>
                    <w:bottom w:val="none" w:sz="0" w:space="0" w:color="auto"/>
                    <w:right w:val="none" w:sz="0" w:space="0" w:color="auto"/>
                  </w:divBdr>
                  <w:divsChild>
                    <w:div w:id="1895503382">
                      <w:marLeft w:val="0"/>
                      <w:marRight w:val="0"/>
                      <w:marTop w:val="0"/>
                      <w:marBottom w:val="0"/>
                      <w:divBdr>
                        <w:top w:val="none" w:sz="0" w:space="0" w:color="auto"/>
                        <w:left w:val="none" w:sz="0" w:space="0" w:color="auto"/>
                        <w:bottom w:val="none" w:sz="0" w:space="0" w:color="auto"/>
                        <w:right w:val="none" w:sz="0" w:space="0" w:color="auto"/>
                      </w:divBdr>
                      <w:divsChild>
                        <w:div w:id="33622516">
                          <w:marLeft w:val="0"/>
                          <w:marRight w:val="0"/>
                          <w:marTop w:val="0"/>
                          <w:marBottom w:val="0"/>
                          <w:divBdr>
                            <w:top w:val="none" w:sz="0" w:space="0" w:color="auto"/>
                            <w:left w:val="none" w:sz="0" w:space="0" w:color="auto"/>
                            <w:bottom w:val="none" w:sz="0" w:space="0" w:color="auto"/>
                            <w:right w:val="none" w:sz="0" w:space="0" w:color="auto"/>
                          </w:divBdr>
                          <w:divsChild>
                            <w:div w:id="1485780916">
                              <w:marLeft w:val="1187"/>
                              <w:marRight w:val="0"/>
                              <w:marTop w:val="0"/>
                              <w:marBottom w:val="0"/>
                              <w:divBdr>
                                <w:top w:val="none" w:sz="0" w:space="0" w:color="auto"/>
                                <w:left w:val="none" w:sz="0" w:space="0" w:color="auto"/>
                                <w:bottom w:val="none" w:sz="0" w:space="0" w:color="auto"/>
                                <w:right w:val="none" w:sz="0" w:space="0" w:color="auto"/>
                              </w:divBdr>
                              <w:divsChild>
                                <w:div w:id="1625573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4180182">
          <w:marLeft w:val="0"/>
          <w:marRight w:val="0"/>
          <w:marTop w:val="0"/>
          <w:marBottom w:val="0"/>
          <w:divBdr>
            <w:top w:val="none" w:sz="0" w:space="0" w:color="auto"/>
            <w:left w:val="none" w:sz="0" w:space="0" w:color="auto"/>
            <w:bottom w:val="none" w:sz="0" w:space="0" w:color="auto"/>
            <w:right w:val="none" w:sz="0" w:space="0" w:color="auto"/>
          </w:divBdr>
          <w:divsChild>
            <w:div w:id="1465927878">
              <w:marLeft w:val="0"/>
              <w:marRight w:val="0"/>
              <w:marTop w:val="0"/>
              <w:marBottom w:val="0"/>
              <w:divBdr>
                <w:top w:val="none" w:sz="0" w:space="0" w:color="auto"/>
                <w:left w:val="none" w:sz="0" w:space="0" w:color="auto"/>
                <w:bottom w:val="none" w:sz="0" w:space="0" w:color="auto"/>
                <w:right w:val="none" w:sz="0" w:space="0" w:color="auto"/>
              </w:divBdr>
              <w:divsChild>
                <w:div w:id="95289606">
                  <w:marLeft w:val="0"/>
                  <w:marRight w:val="0"/>
                  <w:marTop w:val="0"/>
                  <w:marBottom w:val="0"/>
                  <w:divBdr>
                    <w:top w:val="none" w:sz="0" w:space="0" w:color="auto"/>
                    <w:left w:val="none" w:sz="0" w:space="0" w:color="auto"/>
                    <w:bottom w:val="none" w:sz="0" w:space="0" w:color="auto"/>
                    <w:right w:val="none" w:sz="0" w:space="0" w:color="auto"/>
                  </w:divBdr>
                  <w:divsChild>
                    <w:div w:id="572349707">
                      <w:marLeft w:val="0"/>
                      <w:marRight w:val="0"/>
                      <w:marTop w:val="0"/>
                      <w:marBottom w:val="0"/>
                      <w:divBdr>
                        <w:top w:val="none" w:sz="0" w:space="0" w:color="auto"/>
                        <w:left w:val="none" w:sz="0" w:space="0" w:color="auto"/>
                        <w:bottom w:val="none" w:sz="0" w:space="0" w:color="auto"/>
                        <w:right w:val="none" w:sz="0" w:space="0" w:color="auto"/>
                      </w:divBdr>
                      <w:divsChild>
                        <w:div w:id="1784615391">
                          <w:marLeft w:val="0"/>
                          <w:marRight w:val="0"/>
                          <w:marTop w:val="0"/>
                          <w:marBottom w:val="0"/>
                          <w:divBdr>
                            <w:top w:val="none" w:sz="0" w:space="0" w:color="auto"/>
                            <w:left w:val="none" w:sz="0" w:space="0" w:color="auto"/>
                            <w:bottom w:val="none" w:sz="0" w:space="0" w:color="auto"/>
                            <w:right w:val="none" w:sz="0" w:space="0" w:color="auto"/>
                          </w:divBdr>
                          <w:divsChild>
                            <w:div w:id="954870916">
                              <w:marLeft w:val="1187"/>
                              <w:marRight w:val="0"/>
                              <w:marTop w:val="0"/>
                              <w:marBottom w:val="0"/>
                              <w:divBdr>
                                <w:top w:val="none" w:sz="0" w:space="0" w:color="auto"/>
                                <w:left w:val="none" w:sz="0" w:space="0" w:color="auto"/>
                                <w:bottom w:val="none" w:sz="0" w:space="0" w:color="auto"/>
                                <w:right w:val="none" w:sz="0" w:space="0" w:color="auto"/>
                              </w:divBdr>
                              <w:divsChild>
                                <w:div w:id="474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3544495">
      <w:bodyDiv w:val="1"/>
      <w:marLeft w:val="0"/>
      <w:marRight w:val="0"/>
      <w:marTop w:val="0"/>
      <w:marBottom w:val="0"/>
      <w:divBdr>
        <w:top w:val="none" w:sz="0" w:space="0" w:color="auto"/>
        <w:left w:val="none" w:sz="0" w:space="0" w:color="auto"/>
        <w:bottom w:val="none" w:sz="0" w:space="0" w:color="auto"/>
        <w:right w:val="none" w:sz="0" w:space="0" w:color="auto"/>
      </w:divBdr>
    </w:div>
    <w:div w:id="540704612">
      <w:bodyDiv w:val="1"/>
      <w:marLeft w:val="0"/>
      <w:marRight w:val="0"/>
      <w:marTop w:val="0"/>
      <w:marBottom w:val="0"/>
      <w:divBdr>
        <w:top w:val="none" w:sz="0" w:space="0" w:color="auto"/>
        <w:left w:val="none" w:sz="0" w:space="0" w:color="auto"/>
        <w:bottom w:val="none" w:sz="0" w:space="0" w:color="auto"/>
        <w:right w:val="none" w:sz="0" w:space="0" w:color="auto"/>
      </w:divBdr>
    </w:div>
    <w:div w:id="553547616">
      <w:bodyDiv w:val="1"/>
      <w:marLeft w:val="0"/>
      <w:marRight w:val="0"/>
      <w:marTop w:val="0"/>
      <w:marBottom w:val="0"/>
      <w:divBdr>
        <w:top w:val="none" w:sz="0" w:space="0" w:color="auto"/>
        <w:left w:val="none" w:sz="0" w:space="0" w:color="auto"/>
        <w:bottom w:val="none" w:sz="0" w:space="0" w:color="auto"/>
        <w:right w:val="none" w:sz="0" w:space="0" w:color="auto"/>
      </w:divBdr>
    </w:div>
    <w:div w:id="607858837">
      <w:bodyDiv w:val="1"/>
      <w:marLeft w:val="0"/>
      <w:marRight w:val="0"/>
      <w:marTop w:val="0"/>
      <w:marBottom w:val="0"/>
      <w:divBdr>
        <w:top w:val="none" w:sz="0" w:space="0" w:color="auto"/>
        <w:left w:val="none" w:sz="0" w:space="0" w:color="auto"/>
        <w:bottom w:val="none" w:sz="0" w:space="0" w:color="auto"/>
        <w:right w:val="none" w:sz="0" w:space="0" w:color="auto"/>
      </w:divBdr>
    </w:div>
    <w:div w:id="652684455">
      <w:bodyDiv w:val="1"/>
      <w:marLeft w:val="0"/>
      <w:marRight w:val="0"/>
      <w:marTop w:val="0"/>
      <w:marBottom w:val="0"/>
      <w:divBdr>
        <w:top w:val="none" w:sz="0" w:space="0" w:color="auto"/>
        <w:left w:val="none" w:sz="0" w:space="0" w:color="auto"/>
        <w:bottom w:val="none" w:sz="0" w:space="0" w:color="auto"/>
        <w:right w:val="none" w:sz="0" w:space="0" w:color="auto"/>
      </w:divBdr>
      <w:divsChild>
        <w:div w:id="769201358">
          <w:marLeft w:val="0"/>
          <w:marRight w:val="0"/>
          <w:marTop w:val="0"/>
          <w:marBottom w:val="0"/>
          <w:divBdr>
            <w:top w:val="none" w:sz="0" w:space="0" w:color="auto"/>
            <w:left w:val="none" w:sz="0" w:space="0" w:color="auto"/>
            <w:bottom w:val="none" w:sz="0" w:space="0" w:color="auto"/>
            <w:right w:val="none" w:sz="0" w:space="0" w:color="auto"/>
          </w:divBdr>
          <w:divsChild>
            <w:div w:id="1690057510">
              <w:marLeft w:val="0"/>
              <w:marRight w:val="0"/>
              <w:marTop w:val="0"/>
              <w:marBottom w:val="0"/>
              <w:divBdr>
                <w:top w:val="none" w:sz="0" w:space="0" w:color="auto"/>
                <w:left w:val="none" w:sz="0" w:space="0" w:color="auto"/>
                <w:bottom w:val="none" w:sz="0" w:space="0" w:color="auto"/>
                <w:right w:val="none" w:sz="0" w:space="0" w:color="auto"/>
              </w:divBdr>
              <w:divsChild>
                <w:div w:id="9646459">
                  <w:marLeft w:val="0"/>
                  <w:marRight w:val="0"/>
                  <w:marTop w:val="100"/>
                  <w:marBottom w:val="100"/>
                  <w:divBdr>
                    <w:top w:val="none" w:sz="0" w:space="0" w:color="auto"/>
                    <w:left w:val="none" w:sz="0" w:space="0" w:color="auto"/>
                    <w:bottom w:val="none" w:sz="0" w:space="0" w:color="auto"/>
                    <w:right w:val="none" w:sz="0" w:space="0" w:color="auto"/>
                  </w:divBdr>
                  <w:divsChild>
                    <w:div w:id="96760093">
                      <w:marLeft w:val="1"/>
                      <w:marRight w:val="1"/>
                      <w:marTop w:val="240"/>
                      <w:marBottom w:val="0"/>
                      <w:divBdr>
                        <w:top w:val="none" w:sz="0" w:space="0" w:color="auto"/>
                        <w:left w:val="none" w:sz="0" w:space="0" w:color="auto"/>
                        <w:bottom w:val="none" w:sz="0" w:space="0" w:color="auto"/>
                        <w:right w:val="none" w:sz="0" w:space="0" w:color="auto"/>
                      </w:divBdr>
                      <w:divsChild>
                        <w:div w:id="330371470">
                          <w:marLeft w:val="-1"/>
                          <w:marRight w:val="-1"/>
                          <w:marTop w:val="0"/>
                          <w:marBottom w:val="0"/>
                          <w:divBdr>
                            <w:top w:val="none" w:sz="0" w:space="0" w:color="auto"/>
                            <w:left w:val="none" w:sz="0" w:space="0" w:color="auto"/>
                            <w:bottom w:val="none" w:sz="0" w:space="0" w:color="auto"/>
                            <w:right w:val="none" w:sz="0" w:space="0" w:color="auto"/>
                          </w:divBdr>
                          <w:divsChild>
                            <w:div w:id="142541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6445061">
      <w:bodyDiv w:val="1"/>
      <w:marLeft w:val="0"/>
      <w:marRight w:val="0"/>
      <w:marTop w:val="0"/>
      <w:marBottom w:val="0"/>
      <w:divBdr>
        <w:top w:val="none" w:sz="0" w:space="0" w:color="auto"/>
        <w:left w:val="none" w:sz="0" w:space="0" w:color="auto"/>
        <w:bottom w:val="none" w:sz="0" w:space="0" w:color="auto"/>
        <w:right w:val="none" w:sz="0" w:space="0" w:color="auto"/>
      </w:divBdr>
    </w:div>
    <w:div w:id="672802813">
      <w:bodyDiv w:val="1"/>
      <w:marLeft w:val="0"/>
      <w:marRight w:val="0"/>
      <w:marTop w:val="0"/>
      <w:marBottom w:val="0"/>
      <w:divBdr>
        <w:top w:val="none" w:sz="0" w:space="0" w:color="auto"/>
        <w:left w:val="none" w:sz="0" w:space="0" w:color="auto"/>
        <w:bottom w:val="none" w:sz="0" w:space="0" w:color="auto"/>
        <w:right w:val="none" w:sz="0" w:space="0" w:color="auto"/>
      </w:divBdr>
    </w:div>
    <w:div w:id="682393318">
      <w:bodyDiv w:val="1"/>
      <w:marLeft w:val="0"/>
      <w:marRight w:val="0"/>
      <w:marTop w:val="0"/>
      <w:marBottom w:val="0"/>
      <w:divBdr>
        <w:top w:val="none" w:sz="0" w:space="0" w:color="auto"/>
        <w:left w:val="none" w:sz="0" w:space="0" w:color="auto"/>
        <w:bottom w:val="none" w:sz="0" w:space="0" w:color="auto"/>
        <w:right w:val="none" w:sz="0" w:space="0" w:color="auto"/>
      </w:divBdr>
    </w:div>
    <w:div w:id="701051615">
      <w:bodyDiv w:val="1"/>
      <w:marLeft w:val="0"/>
      <w:marRight w:val="0"/>
      <w:marTop w:val="0"/>
      <w:marBottom w:val="0"/>
      <w:divBdr>
        <w:top w:val="none" w:sz="0" w:space="0" w:color="auto"/>
        <w:left w:val="none" w:sz="0" w:space="0" w:color="auto"/>
        <w:bottom w:val="none" w:sz="0" w:space="0" w:color="auto"/>
        <w:right w:val="none" w:sz="0" w:space="0" w:color="auto"/>
      </w:divBdr>
    </w:div>
    <w:div w:id="709843813">
      <w:bodyDiv w:val="1"/>
      <w:marLeft w:val="0"/>
      <w:marRight w:val="0"/>
      <w:marTop w:val="0"/>
      <w:marBottom w:val="0"/>
      <w:divBdr>
        <w:top w:val="none" w:sz="0" w:space="0" w:color="auto"/>
        <w:left w:val="none" w:sz="0" w:space="0" w:color="auto"/>
        <w:bottom w:val="none" w:sz="0" w:space="0" w:color="auto"/>
        <w:right w:val="none" w:sz="0" w:space="0" w:color="auto"/>
      </w:divBdr>
    </w:div>
    <w:div w:id="713622851">
      <w:bodyDiv w:val="1"/>
      <w:marLeft w:val="0"/>
      <w:marRight w:val="0"/>
      <w:marTop w:val="0"/>
      <w:marBottom w:val="0"/>
      <w:divBdr>
        <w:top w:val="none" w:sz="0" w:space="0" w:color="auto"/>
        <w:left w:val="none" w:sz="0" w:space="0" w:color="auto"/>
        <w:bottom w:val="none" w:sz="0" w:space="0" w:color="auto"/>
        <w:right w:val="none" w:sz="0" w:space="0" w:color="auto"/>
      </w:divBdr>
      <w:divsChild>
        <w:div w:id="353070479">
          <w:marLeft w:val="0"/>
          <w:marRight w:val="0"/>
          <w:marTop w:val="0"/>
          <w:marBottom w:val="0"/>
          <w:divBdr>
            <w:top w:val="none" w:sz="0" w:space="0" w:color="auto"/>
            <w:left w:val="none" w:sz="0" w:space="0" w:color="auto"/>
            <w:bottom w:val="none" w:sz="0" w:space="0" w:color="auto"/>
            <w:right w:val="none" w:sz="0" w:space="0" w:color="auto"/>
          </w:divBdr>
          <w:divsChild>
            <w:div w:id="1730808553">
              <w:marLeft w:val="0"/>
              <w:marRight w:val="0"/>
              <w:marTop w:val="0"/>
              <w:marBottom w:val="0"/>
              <w:divBdr>
                <w:top w:val="none" w:sz="0" w:space="0" w:color="auto"/>
                <w:left w:val="none" w:sz="0" w:space="0" w:color="auto"/>
                <w:bottom w:val="none" w:sz="0" w:space="0" w:color="auto"/>
                <w:right w:val="none" w:sz="0" w:space="0" w:color="auto"/>
              </w:divBdr>
              <w:divsChild>
                <w:div w:id="690111325">
                  <w:marLeft w:val="0"/>
                  <w:marRight w:val="0"/>
                  <w:marTop w:val="0"/>
                  <w:marBottom w:val="0"/>
                  <w:divBdr>
                    <w:top w:val="none" w:sz="0" w:space="0" w:color="auto"/>
                    <w:left w:val="none" w:sz="0" w:space="0" w:color="auto"/>
                    <w:bottom w:val="none" w:sz="0" w:space="0" w:color="auto"/>
                    <w:right w:val="none" w:sz="0" w:space="0" w:color="auto"/>
                  </w:divBdr>
                  <w:divsChild>
                    <w:div w:id="1841892527">
                      <w:marLeft w:val="0"/>
                      <w:marRight w:val="0"/>
                      <w:marTop w:val="0"/>
                      <w:marBottom w:val="0"/>
                      <w:divBdr>
                        <w:top w:val="none" w:sz="0" w:space="0" w:color="auto"/>
                        <w:left w:val="none" w:sz="0" w:space="0" w:color="auto"/>
                        <w:bottom w:val="none" w:sz="0" w:space="0" w:color="auto"/>
                        <w:right w:val="none" w:sz="0" w:space="0" w:color="auto"/>
                      </w:divBdr>
                      <w:divsChild>
                        <w:div w:id="1805079210">
                          <w:marLeft w:val="0"/>
                          <w:marRight w:val="0"/>
                          <w:marTop w:val="0"/>
                          <w:marBottom w:val="0"/>
                          <w:divBdr>
                            <w:top w:val="none" w:sz="0" w:space="0" w:color="auto"/>
                            <w:left w:val="none" w:sz="0" w:space="0" w:color="auto"/>
                            <w:bottom w:val="none" w:sz="0" w:space="0" w:color="auto"/>
                            <w:right w:val="none" w:sz="0" w:space="0" w:color="auto"/>
                          </w:divBdr>
                          <w:divsChild>
                            <w:div w:id="1547108652">
                              <w:marLeft w:val="0"/>
                              <w:marRight w:val="0"/>
                              <w:marTop w:val="0"/>
                              <w:marBottom w:val="0"/>
                              <w:divBdr>
                                <w:top w:val="none" w:sz="0" w:space="0" w:color="auto"/>
                                <w:left w:val="none" w:sz="0" w:space="0" w:color="auto"/>
                                <w:bottom w:val="none" w:sz="0" w:space="0" w:color="auto"/>
                                <w:right w:val="none" w:sz="0" w:space="0" w:color="auto"/>
                              </w:divBdr>
                              <w:divsChild>
                                <w:div w:id="2079084058">
                                  <w:marLeft w:val="0"/>
                                  <w:marRight w:val="0"/>
                                  <w:marTop w:val="0"/>
                                  <w:marBottom w:val="0"/>
                                  <w:divBdr>
                                    <w:top w:val="none" w:sz="0" w:space="0" w:color="auto"/>
                                    <w:left w:val="none" w:sz="0" w:space="0" w:color="auto"/>
                                    <w:bottom w:val="none" w:sz="0" w:space="0" w:color="auto"/>
                                    <w:right w:val="none" w:sz="0" w:space="0" w:color="auto"/>
                                  </w:divBdr>
                                  <w:divsChild>
                                    <w:div w:id="98986835">
                                      <w:marLeft w:val="0"/>
                                      <w:marRight w:val="0"/>
                                      <w:marTop w:val="0"/>
                                      <w:marBottom w:val="0"/>
                                      <w:divBdr>
                                        <w:top w:val="none" w:sz="0" w:space="0" w:color="auto"/>
                                        <w:left w:val="none" w:sz="0" w:space="0" w:color="auto"/>
                                        <w:bottom w:val="none" w:sz="0" w:space="0" w:color="auto"/>
                                        <w:right w:val="none" w:sz="0" w:space="0" w:color="auto"/>
                                      </w:divBdr>
                                      <w:divsChild>
                                        <w:div w:id="754863293">
                                          <w:marLeft w:val="0"/>
                                          <w:marRight w:val="0"/>
                                          <w:marTop w:val="0"/>
                                          <w:marBottom w:val="0"/>
                                          <w:divBdr>
                                            <w:top w:val="none" w:sz="0" w:space="0" w:color="auto"/>
                                            <w:left w:val="none" w:sz="0" w:space="0" w:color="auto"/>
                                            <w:bottom w:val="none" w:sz="0" w:space="0" w:color="auto"/>
                                            <w:right w:val="none" w:sz="0" w:space="0" w:color="auto"/>
                                          </w:divBdr>
                                          <w:divsChild>
                                            <w:div w:id="38556349">
                                              <w:marLeft w:val="0"/>
                                              <w:marRight w:val="0"/>
                                              <w:marTop w:val="0"/>
                                              <w:marBottom w:val="0"/>
                                              <w:divBdr>
                                                <w:top w:val="none" w:sz="0" w:space="0" w:color="auto"/>
                                                <w:left w:val="none" w:sz="0" w:space="0" w:color="auto"/>
                                                <w:bottom w:val="none" w:sz="0" w:space="0" w:color="auto"/>
                                                <w:right w:val="none" w:sz="0" w:space="0" w:color="auto"/>
                                              </w:divBdr>
                                              <w:divsChild>
                                                <w:div w:id="1910462443">
                                                  <w:marLeft w:val="0"/>
                                                  <w:marRight w:val="0"/>
                                                  <w:marTop w:val="0"/>
                                                  <w:marBottom w:val="0"/>
                                                  <w:divBdr>
                                                    <w:top w:val="none" w:sz="0" w:space="0" w:color="auto"/>
                                                    <w:left w:val="none" w:sz="0" w:space="0" w:color="auto"/>
                                                    <w:bottom w:val="none" w:sz="0" w:space="0" w:color="auto"/>
                                                    <w:right w:val="none" w:sz="0" w:space="0" w:color="auto"/>
                                                  </w:divBdr>
                                                  <w:divsChild>
                                                    <w:div w:id="1139304106">
                                                      <w:marLeft w:val="0"/>
                                                      <w:marRight w:val="0"/>
                                                      <w:marTop w:val="0"/>
                                                      <w:marBottom w:val="0"/>
                                                      <w:divBdr>
                                                        <w:top w:val="none" w:sz="0" w:space="0" w:color="auto"/>
                                                        <w:left w:val="none" w:sz="0" w:space="0" w:color="auto"/>
                                                        <w:bottom w:val="none" w:sz="0" w:space="0" w:color="auto"/>
                                                        <w:right w:val="none" w:sz="0" w:space="0" w:color="auto"/>
                                                      </w:divBdr>
                                                      <w:divsChild>
                                                        <w:div w:id="1508641688">
                                                          <w:marLeft w:val="0"/>
                                                          <w:marRight w:val="0"/>
                                                          <w:marTop w:val="0"/>
                                                          <w:marBottom w:val="0"/>
                                                          <w:divBdr>
                                                            <w:top w:val="none" w:sz="0" w:space="0" w:color="auto"/>
                                                            <w:left w:val="none" w:sz="0" w:space="0" w:color="auto"/>
                                                            <w:bottom w:val="none" w:sz="0" w:space="0" w:color="auto"/>
                                                            <w:right w:val="none" w:sz="0" w:space="0" w:color="auto"/>
                                                          </w:divBdr>
                                                          <w:divsChild>
                                                            <w:div w:id="1668089632">
                                                              <w:marLeft w:val="0"/>
                                                              <w:marRight w:val="0"/>
                                                              <w:marTop w:val="0"/>
                                                              <w:marBottom w:val="0"/>
                                                              <w:divBdr>
                                                                <w:top w:val="none" w:sz="0" w:space="0" w:color="auto"/>
                                                                <w:left w:val="none" w:sz="0" w:space="0" w:color="auto"/>
                                                                <w:bottom w:val="none" w:sz="0" w:space="0" w:color="auto"/>
                                                                <w:right w:val="none" w:sz="0" w:space="0" w:color="auto"/>
                                                              </w:divBdr>
                                                              <w:divsChild>
                                                                <w:div w:id="1401438612">
                                                                  <w:marLeft w:val="0"/>
                                                                  <w:marRight w:val="0"/>
                                                                  <w:marTop w:val="0"/>
                                                                  <w:marBottom w:val="0"/>
                                                                  <w:divBdr>
                                                                    <w:top w:val="none" w:sz="0" w:space="0" w:color="auto"/>
                                                                    <w:left w:val="none" w:sz="0" w:space="0" w:color="auto"/>
                                                                    <w:bottom w:val="none" w:sz="0" w:space="0" w:color="auto"/>
                                                                    <w:right w:val="none" w:sz="0" w:space="0" w:color="auto"/>
                                                                  </w:divBdr>
                                                                  <w:divsChild>
                                                                    <w:div w:id="982850214">
                                                                      <w:marLeft w:val="0"/>
                                                                      <w:marRight w:val="0"/>
                                                                      <w:marTop w:val="0"/>
                                                                      <w:marBottom w:val="0"/>
                                                                      <w:divBdr>
                                                                        <w:top w:val="none" w:sz="0" w:space="0" w:color="auto"/>
                                                                        <w:left w:val="none" w:sz="0" w:space="0" w:color="auto"/>
                                                                        <w:bottom w:val="none" w:sz="0" w:space="0" w:color="auto"/>
                                                                        <w:right w:val="none" w:sz="0" w:space="0" w:color="auto"/>
                                                                      </w:divBdr>
                                                                      <w:divsChild>
                                                                        <w:div w:id="133572682">
                                                                          <w:marLeft w:val="0"/>
                                                                          <w:marRight w:val="0"/>
                                                                          <w:marTop w:val="0"/>
                                                                          <w:marBottom w:val="0"/>
                                                                          <w:divBdr>
                                                                            <w:top w:val="none" w:sz="0" w:space="0" w:color="auto"/>
                                                                            <w:left w:val="none" w:sz="0" w:space="0" w:color="auto"/>
                                                                            <w:bottom w:val="none" w:sz="0" w:space="0" w:color="auto"/>
                                                                            <w:right w:val="none" w:sz="0" w:space="0" w:color="auto"/>
                                                                          </w:divBdr>
                                                                          <w:divsChild>
                                                                            <w:div w:id="111968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3296602">
                                                      <w:marLeft w:val="0"/>
                                                      <w:marRight w:val="0"/>
                                                      <w:marTop w:val="0"/>
                                                      <w:marBottom w:val="0"/>
                                                      <w:divBdr>
                                                        <w:top w:val="none" w:sz="0" w:space="0" w:color="auto"/>
                                                        <w:left w:val="none" w:sz="0" w:space="0" w:color="auto"/>
                                                        <w:bottom w:val="none" w:sz="0" w:space="0" w:color="auto"/>
                                                        <w:right w:val="none" w:sz="0" w:space="0" w:color="auto"/>
                                                      </w:divBdr>
                                                      <w:divsChild>
                                                        <w:div w:id="1733234133">
                                                          <w:marLeft w:val="0"/>
                                                          <w:marRight w:val="0"/>
                                                          <w:marTop w:val="0"/>
                                                          <w:marBottom w:val="0"/>
                                                          <w:divBdr>
                                                            <w:top w:val="none" w:sz="0" w:space="0" w:color="auto"/>
                                                            <w:left w:val="none" w:sz="0" w:space="0" w:color="auto"/>
                                                            <w:bottom w:val="none" w:sz="0" w:space="0" w:color="auto"/>
                                                            <w:right w:val="none" w:sz="0" w:space="0" w:color="auto"/>
                                                          </w:divBdr>
                                                          <w:divsChild>
                                                            <w:div w:id="546799034">
                                                              <w:marLeft w:val="0"/>
                                                              <w:marRight w:val="0"/>
                                                              <w:marTop w:val="0"/>
                                                              <w:marBottom w:val="0"/>
                                                              <w:divBdr>
                                                                <w:top w:val="none" w:sz="0" w:space="0" w:color="auto"/>
                                                                <w:left w:val="none" w:sz="0" w:space="0" w:color="auto"/>
                                                                <w:bottom w:val="none" w:sz="0" w:space="0" w:color="auto"/>
                                                                <w:right w:val="none" w:sz="0" w:space="0" w:color="auto"/>
                                                              </w:divBdr>
                                                              <w:divsChild>
                                                                <w:div w:id="162472823">
                                                                  <w:marLeft w:val="0"/>
                                                                  <w:marRight w:val="0"/>
                                                                  <w:marTop w:val="0"/>
                                                                  <w:marBottom w:val="0"/>
                                                                  <w:divBdr>
                                                                    <w:top w:val="none" w:sz="0" w:space="0" w:color="auto"/>
                                                                    <w:left w:val="none" w:sz="0" w:space="0" w:color="auto"/>
                                                                    <w:bottom w:val="none" w:sz="0" w:space="0" w:color="auto"/>
                                                                    <w:right w:val="none" w:sz="0" w:space="0" w:color="auto"/>
                                                                  </w:divBdr>
                                                                  <w:divsChild>
                                                                    <w:div w:id="539633016">
                                                                      <w:marLeft w:val="0"/>
                                                                      <w:marRight w:val="0"/>
                                                                      <w:marTop w:val="0"/>
                                                                      <w:marBottom w:val="0"/>
                                                                      <w:divBdr>
                                                                        <w:top w:val="none" w:sz="0" w:space="0" w:color="auto"/>
                                                                        <w:left w:val="none" w:sz="0" w:space="0" w:color="auto"/>
                                                                        <w:bottom w:val="none" w:sz="0" w:space="0" w:color="auto"/>
                                                                        <w:right w:val="none" w:sz="0" w:space="0" w:color="auto"/>
                                                                      </w:divBdr>
                                                                      <w:divsChild>
                                                                        <w:div w:id="209072909">
                                                                          <w:marLeft w:val="0"/>
                                                                          <w:marRight w:val="0"/>
                                                                          <w:marTop w:val="0"/>
                                                                          <w:marBottom w:val="0"/>
                                                                          <w:divBdr>
                                                                            <w:top w:val="none" w:sz="0" w:space="0" w:color="auto"/>
                                                                            <w:left w:val="none" w:sz="0" w:space="0" w:color="auto"/>
                                                                            <w:bottom w:val="none" w:sz="0" w:space="0" w:color="auto"/>
                                                                            <w:right w:val="none" w:sz="0" w:space="0" w:color="auto"/>
                                                                          </w:divBdr>
                                                                          <w:divsChild>
                                                                            <w:div w:id="1074011935">
                                                                              <w:marLeft w:val="0"/>
                                                                              <w:marRight w:val="0"/>
                                                                              <w:marTop w:val="0"/>
                                                                              <w:marBottom w:val="0"/>
                                                                              <w:divBdr>
                                                                                <w:top w:val="none" w:sz="0" w:space="0" w:color="auto"/>
                                                                                <w:left w:val="none" w:sz="0" w:space="0" w:color="auto"/>
                                                                                <w:bottom w:val="none" w:sz="0" w:space="0" w:color="auto"/>
                                                                                <w:right w:val="none" w:sz="0" w:space="0" w:color="auto"/>
                                                                              </w:divBdr>
                                                                            </w:div>
                                                                          </w:divsChild>
                                                                        </w:div>
                                                                        <w:div w:id="763261337">
                                                                          <w:marLeft w:val="0"/>
                                                                          <w:marRight w:val="0"/>
                                                                          <w:marTop w:val="0"/>
                                                                          <w:marBottom w:val="0"/>
                                                                          <w:divBdr>
                                                                            <w:top w:val="none" w:sz="0" w:space="0" w:color="auto"/>
                                                                            <w:left w:val="none" w:sz="0" w:space="0" w:color="auto"/>
                                                                            <w:bottom w:val="none" w:sz="0" w:space="0" w:color="auto"/>
                                                                            <w:right w:val="none" w:sz="0" w:space="0" w:color="auto"/>
                                                                          </w:divBdr>
                                                                          <w:divsChild>
                                                                            <w:div w:id="1741057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3460255">
                                                      <w:marLeft w:val="0"/>
                                                      <w:marRight w:val="0"/>
                                                      <w:marTop w:val="0"/>
                                                      <w:marBottom w:val="0"/>
                                                      <w:divBdr>
                                                        <w:top w:val="none" w:sz="0" w:space="0" w:color="auto"/>
                                                        <w:left w:val="none" w:sz="0" w:space="0" w:color="auto"/>
                                                        <w:bottom w:val="none" w:sz="0" w:space="0" w:color="auto"/>
                                                        <w:right w:val="none" w:sz="0" w:space="0" w:color="auto"/>
                                                      </w:divBdr>
                                                      <w:divsChild>
                                                        <w:div w:id="1933319777">
                                                          <w:marLeft w:val="0"/>
                                                          <w:marRight w:val="0"/>
                                                          <w:marTop w:val="0"/>
                                                          <w:marBottom w:val="0"/>
                                                          <w:divBdr>
                                                            <w:top w:val="none" w:sz="0" w:space="0" w:color="auto"/>
                                                            <w:left w:val="none" w:sz="0" w:space="0" w:color="auto"/>
                                                            <w:bottom w:val="none" w:sz="0" w:space="0" w:color="auto"/>
                                                            <w:right w:val="none" w:sz="0" w:space="0" w:color="auto"/>
                                                          </w:divBdr>
                                                          <w:divsChild>
                                                            <w:div w:id="1246233390">
                                                              <w:marLeft w:val="0"/>
                                                              <w:marRight w:val="0"/>
                                                              <w:marTop w:val="0"/>
                                                              <w:marBottom w:val="0"/>
                                                              <w:divBdr>
                                                                <w:top w:val="none" w:sz="0" w:space="0" w:color="auto"/>
                                                                <w:left w:val="none" w:sz="0" w:space="0" w:color="auto"/>
                                                                <w:bottom w:val="none" w:sz="0" w:space="0" w:color="auto"/>
                                                                <w:right w:val="none" w:sz="0" w:space="0" w:color="auto"/>
                                                              </w:divBdr>
                                                              <w:divsChild>
                                                                <w:div w:id="2133404033">
                                                                  <w:marLeft w:val="0"/>
                                                                  <w:marRight w:val="0"/>
                                                                  <w:marTop w:val="0"/>
                                                                  <w:marBottom w:val="0"/>
                                                                  <w:divBdr>
                                                                    <w:top w:val="none" w:sz="0" w:space="0" w:color="auto"/>
                                                                    <w:left w:val="none" w:sz="0" w:space="0" w:color="auto"/>
                                                                    <w:bottom w:val="none" w:sz="0" w:space="0" w:color="auto"/>
                                                                    <w:right w:val="none" w:sz="0" w:space="0" w:color="auto"/>
                                                                  </w:divBdr>
                                                                  <w:divsChild>
                                                                    <w:div w:id="1337533696">
                                                                      <w:marLeft w:val="0"/>
                                                                      <w:marRight w:val="0"/>
                                                                      <w:marTop w:val="0"/>
                                                                      <w:marBottom w:val="0"/>
                                                                      <w:divBdr>
                                                                        <w:top w:val="none" w:sz="0" w:space="0" w:color="auto"/>
                                                                        <w:left w:val="none" w:sz="0" w:space="0" w:color="auto"/>
                                                                        <w:bottom w:val="none" w:sz="0" w:space="0" w:color="auto"/>
                                                                        <w:right w:val="none" w:sz="0" w:space="0" w:color="auto"/>
                                                                      </w:divBdr>
                                                                      <w:divsChild>
                                                                        <w:div w:id="1750156952">
                                                                          <w:marLeft w:val="0"/>
                                                                          <w:marRight w:val="0"/>
                                                                          <w:marTop w:val="0"/>
                                                                          <w:marBottom w:val="0"/>
                                                                          <w:divBdr>
                                                                            <w:top w:val="none" w:sz="0" w:space="0" w:color="auto"/>
                                                                            <w:left w:val="none" w:sz="0" w:space="0" w:color="auto"/>
                                                                            <w:bottom w:val="none" w:sz="0" w:space="0" w:color="auto"/>
                                                                            <w:right w:val="none" w:sz="0" w:space="0" w:color="auto"/>
                                                                          </w:divBdr>
                                                                          <w:divsChild>
                                                                            <w:div w:id="189839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4275502">
      <w:bodyDiv w:val="1"/>
      <w:marLeft w:val="0"/>
      <w:marRight w:val="0"/>
      <w:marTop w:val="0"/>
      <w:marBottom w:val="0"/>
      <w:divBdr>
        <w:top w:val="none" w:sz="0" w:space="0" w:color="auto"/>
        <w:left w:val="none" w:sz="0" w:space="0" w:color="auto"/>
        <w:bottom w:val="none" w:sz="0" w:space="0" w:color="auto"/>
        <w:right w:val="none" w:sz="0" w:space="0" w:color="auto"/>
      </w:divBdr>
      <w:divsChild>
        <w:div w:id="2143038985">
          <w:marLeft w:val="0"/>
          <w:marRight w:val="0"/>
          <w:marTop w:val="0"/>
          <w:marBottom w:val="0"/>
          <w:divBdr>
            <w:top w:val="none" w:sz="0" w:space="0" w:color="auto"/>
            <w:left w:val="none" w:sz="0" w:space="0" w:color="auto"/>
            <w:bottom w:val="none" w:sz="0" w:space="0" w:color="auto"/>
            <w:right w:val="none" w:sz="0" w:space="0" w:color="auto"/>
          </w:divBdr>
          <w:divsChild>
            <w:div w:id="1178035764">
              <w:marLeft w:val="0"/>
              <w:marRight w:val="0"/>
              <w:marTop w:val="0"/>
              <w:marBottom w:val="0"/>
              <w:divBdr>
                <w:top w:val="none" w:sz="0" w:space="0" w:color="auto"/>
                <w:left w:val="none" w:sz="0" w:space="0" w:color="auto"/>
                <w:bottom w:val="none" w:sz="0" w:space="0" w:color="auto"/>
                <w:right w:val="none" w:sz="0" w:space="0" w:color="auto"/>
              </w:divBdr>
              <w:divsChild>
                <w:div w:id="2133665286">
                  <w:marLeft w:val="0"/>
                  <w:marRight w:val="0"/>
                  <w:marTop w:val="0"/>
                  <w:marBottom w:val="0"/>
                  <w:divBdr>
                    <w:top w:val="none" w:sz="0" w:space="0" w:color="auto"/>
                    <w:left w:val="none" w:sz="0" w:space="0" w:color="auto"/>
                    <w:bottom w:val="none" w:sz="0" w:space="0" w:color="auto"/>
                    <w:right w:val="none" w:sz="0" w:space="0" w:color="auto"/>
                  </w:divBdr>
                  <w:divsChild>
                    <w:div w:id="1238783796">
                      <w:marLeft w:val="0"/>
                      <w:marRight w:val="0"/>
                      <w:marTop w:val="0"/>
                      <w:marBottom w:val="0"/>
                      <w:divBdr>
                        <w:top w:val="none" w:sz="0" w:space="0" w:color="auto"/>
                        <w:left w:val="none" w:sz="0" w:space="0" w:color="auto"/>
                        <w:bottom w:val="none" w:sz="0" w:space="0" w:color="auto"/>
                        <w:right w:val="none" w:sz="0" w:space="0" w:color="auto"/>
                      </w:divBdr>
                      <w:divsChild>
                        <w:div w:id="1780832491">
                          <w:marLeft w:val="0"/>
                          <w:marRight w:val="0"/>
                          <w:marTop w:val="0"/>
                          <w:marBottom w:val="0"/>
                          <w:divBdr>
                            <w:top w:val="none" w:sz="0" w:space="0" w:color="auto"/>
                            <w:left w:val="none" w:sz="0" w:space="0" w:color="auto"/>
                            <w:bottom w:val="none" w:sz="0" w:space="0" w:color="auto"/>
                            <w:right w:val="none" w:sz="0" w:space="0" w:color="auto"/>
                          </w:divBdr>
                          <w:divsChild>
                            <w:div w:id="71465785">
                              <w:marLeft w:val="0"/>
                              <w:marRight w:val="0"/>
                              <w:marTop w:val="0"/>
                              <w:marBottom w:val="0"/>
                              <w:divBdr>
                                <w:top w:val="none" w:sz="0" w:space="0" w:color="auto"/>
                                <w:left w:val="none" w:sz="0" w:space="0" w:color="auto"/>
                                <w:bottom w:val="none" w:sz="0" w:space="0" w:color="auto"/>
                                <w:right w:val="none" w:sz="0" w:space="0" w:color="auto"/>
                              </w:divBdr>
                              <w:divsChild>
                                <w:div w:id="1667898850">
                                  <w:marLeft w:val="0"/>
                                  <w:marRight w:val="0"/>
                                  <w:marTop w:val="0"/>
                                  <w:marBottom w:val="0"/>
                                  <w:divBdr>
                                    <w:top w:val="none" w:sz="0" w:space="0" w:color="auto"/>
                                    <w:left w:val="none" w:sz="0" w:space="0" w:color="auto"/>
                                    <w:bottom w:val="none" w:sz="0" w:space="0" w:color="auto"/>
                                    <w:right w:val="none" w:sz="0" w:space="0" w:color="auto"/>
                                  </w:divBdr>
                                  <w:divsChild>
                                    <w:div w:id="110713862">
                                      <w:marLeft w:val="0"/>
                                      <w:marRight w:val="0"/>
                                      <w:marTop w:val="0"/>
                                      <w:marBottom w:val="0"/>
                                      <w:divBdr>
                                        <w:top w:val="none" w:sz="0" w:space="0" w:color="auto"/>
                                        <w:left w:val="none" w:sz="0" w:space="0" w:color="auto"/>
                                        <w:bottom w:val="none" w:sz="0" w:space="0" w:color="auto"/>
                                        <w:right w:val="none" w:sz="0" w:space="0" w:color="auto"/>
                                      </w:divBdr>
                                      <w:divsChild>
                                        <w:div w:id="474831441">
                                          <w:marLeft w:val="0"/>
                                          <w:marRight w:val="0"/>
                                          <w:marTop w:val="0"/>
                                          <w:marBottom w:val="0"/>
                                          <w:divBdr>
                                            <w:top w:val="none" w:sz="0" w:space="0" w:color="auto"/>
                                            <w:left w:val="none" w:sz="0" w:space="0" w:color="auto"/>
                                            <w:bottom w:val="none" w:sz="0" w:space="0" w:color="auto"/>
                                            <w:right w:val="none" w:sz="0" w:space="0" w:color="auto"/>
                                          </w:divBdr>
                                          <w:divsChild>
                                            <w:div w:id="291330562">
                                              <w:marLeft w:val="0"/>
                                              <w:marRight w:val="0"/>
                                              <w:marTop w:val="0"/>
                                              <w:marBottom w:val="0"/>
                                              <w:divBdr>
                                                <w:top w:val="none" w:sz="0" w:space="0" w:color="auto"/>
                                                <w:left w:val="none" w:sz="0" w:space="0" w:color="auto"/>
                                                <w:bottom w:val="none" w:sz="0" w:space="0" w:color="auto"/>
                                                <w:right w:val="none" w:sz="0" w:space="0" w:color="auto"/>
                                              </w:divBdr>
                                              <w:divsChild>
                                                <w:div w:id="541208950">
                                                  <w:marLeft w:val="0"/>
                                                  <w:marRight w:val="0"/>
                                                  <w:marTop w:val="0"/>
                                                  <w:marBottom w:val="0"/>
                                                  <w:divBdr>
                                                    <w:top w:val="none" w:sz="0" w:space="0" w:color="auto"/>
                                                    <w:left w:val="none" w:sz="0" w:space="0" w:color="auto"/>
                                                    <w:bottom w:val="none" w:sz="0" w:space="0" w:color="auto"/>
                                                    <w:right w:val="none" w:sz="0" w:space="0" w:color="auto"/>
                                                  </w:divBdr>
                                                  <w:divsChild>
                                                    <w:div w:id="309360275">
                                                      <w:marLeft w:val="0"/>
                                                      <w:marRight w:val="0"/>
                                                      <w:marTop w:val="0"/>
                                                      <w:marBottom w:val="0"/>
                                                      <w:divBdr>
                                                        <w:top w:val="none" w:sz="0" w:space="0" w:color="auto"/>
                                                        <w:left w:val="none" w:sz="0" w:space="0" w:color="auto"/>
                                                        <w:bottom w:val="none" w:sz="0" w:space="0" w:color="auto"/>
                                                        <w:right w:val="none" w:sz="0" w:space="0" w:color="auto"/>
                                                      </w:divBdr>
                                                      <w:divsChild>
                                                        <w:div w:id="1082751732">
                                                          <w:marLeft w:val="0"/>
                                                          <w:marRight w:val="0"/>
                                                          <w:marTop w:val="0"/>
                                                          <w:marBottom w:val="0"/>
                                                          <w:divBdr>
                                                            <w:top w:val="none" w:sz="0" w:space="0" w:color="auto"/>
                                                            <w:left w:val="none" w:sz="0" w:space="0" w:color="auto"/>
                                                            <w:bottom w:val="none" w:sz="0" w:space="0" w:color="auto"/>
                                                            <w:right w:val="none" w:sz="0" w:space="0" w:color="auto"/>
                                                          </w:divBdr>
                                                          <w:divsChild>
                                                            <w:div w:id="1866365548">
                                                              <w:marLeft w:val="0"/>
                                                              <w:marRight w:val="0"/>
                                                              <w:marTop w:val="0"/>
                                                              <w:marBottom w:val="0"/>
                                                              <w:divBdr>
                                                                <w:top w:val="none" w:sz="0" w:space="0" w:color="auto"/>
                                                                <w:left w:val="none" w:sz="0" w:space="0" w:color="auto"/>
                                                                <w:bottom w:val="none" w:sz="0" w:space="0" w:color="auto"/>
                                                                <w:right w:val="none" w:sz="0" w:space="0" w:color="auto"/>
                                                              </w:divBdr>
                                                              <w:divsChild>
                                                                <w:div w:id="1668703222">
                                                                  <w:marLeft w:val="0"/>
                                                                  <w:marRight w:val="0"/>
                                                                  <w:marTop w:val="0"/>
                                                                  <w:marBottom w:val="0"/>
                                                                  <w:divBdr>
                                                                    <w:top w:val="none" w:sz="0" w:space="0" w:color="auto"/>
                                                                    <w:left w:val="none" w:sz="0" w:space="0" w:color="auto"/>
                                                                    <w:bottom w:val="none" w:sz="0" w:space="0" w:color="auto"/>
                                                                    <w:right w:val="none" w:sz="0" w:space="0" w:color="auto"/>
                                                                  </w:divBdr>
                                                                  <w:divsChild>
                                                                    <w:div w:id="442072352">
                                                                      <w:marLeft w:val="0"/>
                                                                      <w:marRight w:val="0"/>
                                                                      <w:marTop w:val="0"/>
                                                                      <w:marBottom w:val="0"/>
                                                                      <w:divBdr>
                                                                        <w:top w:val="none" w:sz="0" w:space="0" w:color="auto"/>
                                                                        <w:left w:val="none" w:sz="0" w:space="0" w:color="auto"/>
                                                                        <w:bottom w:val="none" w:sz="0" w:space="0" w:color="auto"/>
                                                                        <w:right w:val="none" w:sz="0" w:space="0" w:color="auto"/>
                                                                      </w:divBdr>
                                                                      <w:divsChild>
                                                                        <w:div w:id="870609635">
                                                                          <w:marLeft w:val="0"/>
                                                                          <w:marRight w:val="0"/>
                                                                          <w:marTop w:val="0"/>
                                                                          <w:marBottom w:val="0"/>
                                                                          <w:divBdr>
                                                                            <w:top w:val="none" w:sz="0" w:space="0" w:color="auto"/>
                                                                            <w:left w:val="none" w:sz="0" w:space="0" w:color="auto"/>
                                                                            <w:bottom w:val="none" w:sz="0" w:space="0" w:color="auto"/>
                                                                            <w:right w:val="none" w:sz="0" w:space="0" w:color="auto"/>
                                                                          </w:divBdr>
                                                                          <w:divsChild>
                                                                            <w:div w:id="67877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4282365">
      <w:bodyDiv w:val="1"/>
      <w:marLeft w:val="0"/>
      <w:marRight w:val="0"/>
      <w:marTop w:val="0"/>
      <w:marBottom w:val="0"/>
      <w:divBdr>
        <w:top w:val="none" w:sz="0" w:space="0" w:color="auto"/>
        <w:left w:val="none" w:sz="0" w:space="0" w:color="auto"/>
        <w:bottom w:val="none" w:sz="0" w:space="0" w:color="auto"/>
        <w:right w:val="none" w:sz="0" w:space="0" w:color="auto"/>
      </w:divBdr>
    </w:div>
    <w:div w:id="755445061">
      <w:bodyDiv w:val="1"/>
      <w:marLeft w:val="0"/>
      <w:marRight w:val="0"/>
      <w:marTop w:val="0"/>
      <w:marBottom w:val="0"/>
      <w:divBdr>
        <w:top w:val="none" w:sz="0" w:space="0" w:color="auto"/>
        <w:left w:val="none" w:sz="0" w:space="0" w:color="auto"/>
        <w:bottom w:val="none" w:sz="0" w:space="0" w:color="auto"/>
        <w:right w:val="none" w:sz="0" w:space="0" w:color="auto"/>
      </w:divBdr>
    </w:div>
    <w:div w:id="783697184">
      <w:bodyDiv w:val="1"/>
      <w:marLeft w:val="0"/>
      <w:marRight w:val="0"/>
      <w:marTop w:val="0"/>
      <w:marBottom w:val="0"/>
      <w:divBdr>
        <w:top w:val="none" w:sz="0" w:space="0" w:color="auto"/>
        <w:left w:val="none" w:sz="0" w:space="0" w:color="auto"/>
        <w:bottom w:val="none" w:sz="0" w:space="0" w:color="auto"/>
        <w:right w:val="none" w:sz="0" w:space="0" w:color="auto"/>
      </w:divBdr>
    </w:div>
    <w:div w:id="805780122">
      <w:bodyDiv w:val="1"/>
      <w:marLeft w:val="0"/>
      <w:marRight w:val="0"/>
      <w:marTop w:val="0"/>
      <w:marBottom w:val="0"/>
      <w:divBdr>
        <w:top w:val="none" w:sz="0" w:space="0" w:color="auto"/>
        <w:left w:val="none" w:sz="0" w:space="0" w:color="auto"/>
        <w:bottom w:val="none" w:sz="0" w:space="0" w:color="auto"/>
        <w:right w:val="none" w:sz="0" w:space="0" w:color="auto"/>
      </w:divBdr>
    </w:div>
    <w:div w:id="824055064">
      <w:bodyDiv w:val="1"/>
      <w:marLeft w:val="0"/>
      <w:marRight w:val="0"/>
      <w:marTop w:val="0"/>
      <w:marBottom w:val="0"/>
      <w:divBdr>
        <w:top w:val="none" w:sz="0" w:space="0" w:color="auto"/>
        <w:left w:val="none" w:sz="0" w:space="0" w:color="auto"/>
        <w:bottom w:val="none" w:sz="0" w:space="0" w:color="auto"/>
        <w:right w:val="none" w:sz="0" w:space="0" w:color="auto"/>
      </w:divBdr>
    </w:div>
    <w:div w:id="825825971">
      <w:bodyDiv w:val="1"/>
      <w:marLeft w:val="0"/>
      <w:marRight w:val="0"/>
      <w:marTop w:val="0"/>
      <w:marBottom w:val="0"/>
      <w:divBdr>
        <w:top w:val="none" w:sz="0" w:space="0" w:color="auto"/>
        <w:left w:val="none" w:sz="0" w:space="0" w:color="auto"/>
        <w:bottom w:val="none" w:sz="0" w:space="0" w:color="auto"/>
        <w:right w:val="none" w:sz="0" w:space="0" w:color="auto"/>
      </w:divBdr>
    </w:div>
    <w:div w:id="857429575">
      <w:bodyDiv w:val="1"/>
      <w:marLeft w:val="0"/>
      <w:marRight w:val="0"/>
      <w:marTop w:val="0"/>
      <w:marBottom w:val="0"/>
      <w:divBdr>
        <w:top w:val="none" w:sz="0" w:space="0" w:color="auto"/>
        <w:left w:val="none" w:sz="0" w:space="0" w:color="auto"/>
        <w:bottom w:val="none" w:sz="0" w:space="0" w:color="auto"/>
        <w:right w:val="none" w:sz="0" w:space="0" w:color="auto"/>
      </w:divBdr>
    </w:div>
    <w:div w:id="858935955">
      <w:bodyDiv w:val="1"/>
      <w:marLeft w:val="0"/>
      <w:marRight w:val="0"/>
      <w:marTop w:val="0"/>
      <w:marBottom w:val="0"/>
      <w:divBdr>
        <w:top w:val="none" w:sz="0" w:space="0" w:color="auto"/>
        <w:left w:val="none" w:sz="0" w:space="0" w:color="auto"/>
        <w:bottom w:val="none" w:sz="0" w:space="0" w:color="auto"/>
        <w:right w:val="none" w:sz="0" w:space="0" w:color="auto"/>
      </w:divBdr>
    </w:div>
    <w:div w:id="874544630">
      <w:bodyDiv w:val="1"/>
      <w:marLeft w:val="0"/>
      <w:marRight w:val="0"/>
      <w:marTop w:val="0"/>
      <w:marBottom w:val="0"/>
      <w:divBdr>
        <w:top w:val="none" w:sz="0" w:space="0" w:color="auto"/>
        <w:left w:val="none" w:sz="0" w:space="0" w:color="auto"/>
        <w:bottom w:val="none" w:sz="0" w:space="0" w:color="auto"/>
        <w:right w:val="none" w:sz="0" w:space="0" w:color="auto"/>
      </w:divBdr>
    </w:div>
    <w:div w:id="879129855">
      <w:bodyDiv w:val="1"/>
      <w:marLeft w:val="0"/>
      <w:marRight w:val="0"/>
      <w:marTop w:val="0"/>
      <w:marBottom w:val="0"/>
      <w:divBdr>
        <w:top w:val="none" w:sz="0" w:space="0" w:color="auto"/>
        <w:left w:val="none" w:sz="0" w:space="0" w:color="auto"/>
        <w:bottom w:val="none" w:sz="0" w:space="0" w:color="auto"/>
        <w:right w:val="none" w:sz="0" w:space="0" w:color="auto"/>
      </w:divBdr>
    </w:div>
    <w:div w:id="890069668">
      <w:bodyDiv w:val="1"/>
      <w:marLeft w:val="0"/>
      <w:marRight w:val="0"/>
      <w:marTop w:val="0"/>
      <w:marBottom w:val="0"/>
      <w:divBdr>
        <w:top w:val="none" w:sz="0" w:space="0" w:color="auto"/>
        <w:left w:val="none" w:sz="0" w:space="0" w:color="auto"/>
        <w:bottom w:val="none" w:sz="0" w:space="0" w:color="auto"/>
        <w:right w:val="none" w:sz="0" w:space="0" w:color="auto"/>
      </w:divBdr>
    </w:div>
    <w:div w:id="913012288">
      <w:bodyDiv w:val="1"/>
      <w:marLeft w:val="0"/>
      <w:marRight w:val="0"/>
      <w:marTop w:val="0"/>
      <w:marBottom w:val="0"/>
      <w:divBdr>
        <w:top w:val="none" w:sz="0" w:space="0" w:color="auto"/>
        <w:left w:val="none" w:sz="0" w:space="0" w:color="auto"/>
        <w:bottom w:val="none" w:sz="0" w:space="0" w:color="auto"/>
        <w:right w:val="none" w:sz="0" w:space="0" w:color="auto"/>
      </w:divBdr>
      <w:divsChild>
        <w:div w:id="305865775">
          <w:marLeft w:val="0"/>
          <w:marRight w:val="0"/>
          <w:marTop w:val="0"/>
          <w:marBottom w:val="0"/>
          <w:divBdr>
            <w:top w:val="none" w:sz="0" w:space="0" w:color="auto"/>
            <w:left w:val="none" w:sz="0" w:space="0" w:color="auto"/>
            <w:bottom w:val="none" w:sz="0" w:space="0" w:color="auto"/>
            <w:right w:val="none" w:sz="0" w:space="0" w:color="auto"/>
          </w:divBdr>
          <w:divsChild>
            <w:div w:id="414666004">
              <w:marLeft w:val="0"/>
              <w:marRight w:val="0"/>
              <w:marTop w:val="0"/>
              <w:marBottom w:val="0"/>
              <w:divBdr>
                <w:top w:val="none" w:sz="0" w:space="0" w:color="auto"/>
                <w:left w:val="none" w:sz="0" w:space="0" w:color="auto"/>
                <w:bottom w:val="none" w:sz="0" w:space="0" w:color="auto"/>
                <w:right w:val="none" w:sz="0" w:space="0" w:color="auto"/>
              </w:divBdr>
              <w:divsChild>
                <w:div w:id="584193069">
                  <w:marLeft w:val="0"/>
                  <w:marRight w:val="0"/>
                  <w:marTop w:val="0"/>
                  <w:marBottom w:val="0"/>
                  <w:divBdr>
                    <w:top w:val="none" w:sz="0" w:space="0" w:color="auto"/>
                    <w:left w:val="none" w:sz="0" w:space="0" w:color="auto"/>
                    <w:bottom w:val="none" w:sz="0" w:space="0" w:color="auto"/>
                    <w:right w:val="none" w:sz="0" w:space="0" w:color="auto"/>
                  </w:divBdr>
                  <w:divsChild>
                    <w:div w:id="621888874">
                      <w:marLeft w:val="0"/>
                      <w:marRight w:val="0"/>
                      <w:marTop w:val="0"/>
                      <w:marBottom w:val="0"/>
                      <w:divBdr>
                        <w:top w:val="none" w:sz="0" w:space="0" w:color="auto"/>
                        <w:left w:val="none" w:sz="0" w:space="0" w:color="auto"/>
                        <w:bottom w:val="none" w:sz="0" w:space="0" w:color="auto"/>
                        <w:right w:val="none" w:sz="0" w:space="0" w:color="auto"/>
                      </w:divBdr>
                      <w:divsChild>
                        <w:div w:id="1722945301">
                          <w:marLeft w:val="0"/>
                          <w:marRight w:val="0"/>
                          <w:marTop w:val="0"/>
                          <w:marBottom w:val="0"/>
                          <w:divBdr>
                            <w:top w:val="none" w:sz="0" w:space="0" w:color="auto"/>
                            <w:left w:val="none" w:sz="0" w:space="0" w:color="auto"/>
                            <w:bottom w:val="none" w:sz="0" w:space="0" w:color="auto"/>
                            <w:right w:val="none" w:sz="0" w:space="0" w:color="auto"/>
                          </w:divBdr>
                          <w:divsChild>
                            <w:div w:id="1444884089">
                              <w:marLeft w:val="0"/>
                              <w:marRight w:val="0"/>
                              <w:marTop w:val="0"/>
                              <w:marBottom w:val="0"/>
                              <w:divBdr>
                                <w:top w:val="none" w:sz="0" w:space="0" w:color="auto"/>
                                <w:left w:val="none" w:sz="0" w:space="0" w:color="auto"/>
                                <w:bottom w:val="none" w:sz="0" w:space="0" w:color="auto"/>
                                <w:right w:val="none" w:sz="0" w:space="0" w:color="auto"/>
                              </w:divBdr>
                              <w:divsChild>
                                <w:div w:id="1274434144">
                                  <w:marLeft w:val="0"/>
                                  <w:marRight w:val="0"/>
                                  <w:marTop w:val="0"/>
                                  <w:marBottom w:val="0"/>
                                  <w:divBdr>
                                    <w:top w:val="none" w:sz="0" w:space="0" w:color="auto"/>
                                    <w:left w:val="none" w:sz="0" w:space="0" w:color="auto"/>
                                    <w:bottom w:val="none" w:sz="0" w:space="0" w:color="auto"/>
                                    <w:right w:val="none" w:sz="0" w:space="0" w:color="auto"/>
                                  </w:divBdr>
                                  <w:divsChild>
                                    <w:div w:id="1343052548">
                                      <w:marLeft w:val="0"/>
                                      <w:marRight w:val="0"/>
                                      <w:marTop w:val="0"/>
                                      <w:marBottom w:val="0"/>
                                      <w:divBdr>
                                        <w:top w:val="none" w:sz="0" w:space="0" w:color="auto"/>
                                        <w:left w:val="none" w:sz="0" w:space="0" w:color="auto"/>
                                        <w:bottom w:val="none" w:sz="0" w:space="0" w:color="auto"/>
                                        <w:right w:val="none" w:sz="0" w:space="0" w:color="auto"/>
                                      </w:divBdr>
                                      <w:divsChild>
                                        <w:div w:id="238827693">
                                          <w:marLeft w:val="0"/>
                                          <w:marRight w:val="0"/>
                                          <w:marTop w:val="0"/>
                                          <w:marBottom w:val="0"/>
                                          <w:divBdr>
                                            <w:top w:val="none" w:sz="0" w:space="0" w:color="auto"/>
                                            <w:left w:val="none" w:sz="0" w:space="0" w:color="auto"/>
                                            <w:bottom w:val="none" w:sz="0" w:space="0" w:color="auto"/>
                                            <w:right w:val="none" w:sz="0" w:space="0" w:color="auto"/>
                                          </w:divBdr>
                                          <w:divsChild>
                                            <w:div w:id="467818906">
                                              <w:marLeft w:val="0"/>
                                              <w:marRight w:val="0"/>
                                              <w:marTop w:val="0"/>
                                              <w:marBottom w:val="0"/>
                                              <w:divBdr>
                                                <w:top w:val="none" w:sz="0" w:space="0" w:color="auto"/>
                                                <w:left w:val="none" w:sz="0" w:space="0" w:color="auto"/>
                                                <w:bottom w:val="none" w:sz="0" w:space="0" w:color="auto"/>
                                                <w:right w:val="none" w:sz="0" w:space="0" w:color="auto"/>
                                              </w:divBdr>
                                              <w:divsChild>
                                                <w:div w:id="467552075">
                                                  <w:marLeft w:val="0"/>
                                                  <w:marRight w:val="0"/>
                                                  <w:marTop w:val="0"/>
                                                  <w:marBottom w:val="0"/>
                                                  <w:divBdr>
                                                    <w:top w:val="none" w:sz="0" w:space="0" w:color="auto"/>
                                                    <w:left w:val="none" w:sz="0" w:space="0" w:color="auto"/>
                                                    <w:bottom w:val="none" w:sz="0" w:space="0" w:color="auto"/>
                                                    <w:right w:val="none" w:sz="0" w:space="0" w:color="auto"/>
                                                  </w:divBdr>
                                                  <w:divsChild>
                                                    <w:div w:id="1775245982">
                                                      <w:marLeft w:val="0"/>
                                                      <w:marRight w:val="0"/>
                                                      <w:marTop w:val="0"/>
                                                      <w:marBottom w:val="0"/>
                                                      <w:divBdr>
                                                        <w:top w:val="none" w:sz="0" w:space="0" w:color="auto"/>
                                                        <w:left w:val="none" w:sz="0" w:space="0" w:color="auto"/>
                                                        <w:bottom w:val="none" w:sz="0" w:space="0" w:color="auto"/>
                                                        <w:right w:val="none" w:sz="0" w:space="0" w:color="auto"/>
                                                      </w:divBdr>
                                                      <w:divsChild>
                                                        <w:div w:id="1847817881">
                                                          <w:marLeft w:val="0"/>
                                                          <w:marRight w:val="0"/>
                                                          <w:marTop w:val="0"/>
                                                          <w:marBottom w:val="0"/>
                                                          <w:divBdr>
                                                            <w:top w:val="none" w:sz="0" w:space="0" w:color="auto"/>
                                                            <w:left w:val="none" w:sz="0" w:space="0" w:color="auto"/>
                                                            <w:bottom w:val="none" w:sz="0" w:space="0" w:color="auto"/>
                                                            <w:right w:val="none" w:sz="0" w:space="0" w:color="auto"/>
                                                          </w:divBdr>
                                                          <w:divsChild>
                                                            <w:div w:id="707409399">
                                                              <w:marLeft w:val="0"/>
                                                              <w:marRight w:val="0"/>
                                                              <w:marTop w:val="0"/>
                                                              <w:marBottom w:val="0"/>
                                                              <w:divBdr>
                                                                <w:top w:val="none" w:sz="0" w:space="0" w:color="auto"/>
                                                                <w:left w:val="none" w:sz="0" w:space="0" w:color="auto"/>
                                                                <w:bottom w:val="none" w:sz="0" w:space="0" w:color="auto"/>
                                                                <w:right w:val="none" w:sz="0" w:space="0" w:color="auto"/>
                                                              </w:divBdr>
                                                              <w:divsChild>
                                                                <w:div w:id="1322539149">
                                                                  <w:marLeft w:val="0"/>
                                                                  <w:marRight w:val="0"/>
                                                                  <w:marTop w:val="0"/>
                                                                  <w:marBottom w:val="0"/>
                                                                  <w:divBdr>
                                                                    <w:top w:val="none" w:sz="0" w:space="0" w:color="auto"/>
                                                                    <w:left w:val="none" w:sz="0" w:space="0" w:color="auto"/>
                                                                    <w:bottom w:val="none" w:sz="0" w:space="0" w:color="auto"/>
                                                                    <w:right w:val="none" w:sz="0" w:space="0" w:color="auto"/>
                                                                  </w:divBdr>
                                                                  <w:divsChild>
                                                                    <w:div w:id="1729180691">
                                                                      <w:marLeft w:val="0"/>
                                                                      <w:marRight w:val="0"/>
                                                                      <w:marTop w:val="0"/>
                                                                      <w:marBottom w:val="0"/>
                                                                      <w:divBdr>
                                                                        <w:top w:val="none" w:sz="0" w:space="0" w:color="auto"/>
                                                                        <w:left w:val="none" w:sz="0" w:space="0" w:color="auto"/>
                                                                        <w:bottom w:val="none" w:sz="0" w:space="0" w:color="auto"/>
                                                                        <w:right w:val="none" w:sz="0" w:space="0" w:color="auto"/>
                                                                      </w:divBdr>
                                                                      <w:divsChild>
                                                                        <w:div w:id="1859928194">
                                                                          <w:marLeft w:val="0"/>
                                                                          <w:marRight w:val="0"/>
                                                                          <w:marTop w:val="0"/>
                                                                          <w:marBottom w:val="0"/>
                                                                          <w:divBdr>
                                                                            <w:top w:val="none" w:sz="0" w:space="0" w:color="auto"/>
                                                                            <w:left w:val="none" w:sz="0" w:space="0" w:color="auto"/>
                                                                            <w:bottom w:val="none" w:sz="0" w:space="0" w:color="auto"/>
                                                                            <w:right w:val="none" w:sz="0" w:space="0" w:color="auto"/>
                                                                          </w:divBdr>
                                                                          <w:divsChild>
                                                                            <w:div w:id="170062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3647394">
                                                      <w:marLeft w:val="0"/>
                                                      <w:marRight w:val="0"/>
                                                      <w:marTop w:val="0"/>
                                                      <w:marBottom w:val="0"/>
                                                      <w:divBdr>
                                                        <w:top w:val="none" w:sz="0" w:space="0" w:color="auto"/>
                                                        <w:left w:val="none" w:sz="0" w:space="0" w:color="auto"/>
                                                        <w:bottom w:val="none" w:sz="0" w:space="0" w:color="auto"/>
                                                        <w:right w:val="none" w:sz="0" w:space="0" w:color="auto"/>
                                                      </w:divBdr>
                                                      <w:divsChild>
                                                        <w:div w:id="1884445084">
                                                          <w:marLeft w:val="0"/>
                                                          <w:marRight w:val="0"/>
                                                          <w:marTop w:val="0"/>
                                                          <w:marBottom w:val="0"/>
                                                          <w:divBdr>
                                                            <w:top w:val="none" w:sz="0" w:space="0" w:color="auto"/>
                                                            <w:left w:val="none" w:sz="0" w:space="0" w:color="auto"/>
                                                            <w:bottom w:val="none" w:sz="0" w:space="0" w:color="auto"/>
                                                            <w:right w:val="none" w:sz="0" w:space="0" w:color="auto"/>
                                                          </w:divBdr>
                                                          <w:divsChild>
                                                            <w:div w:id="744107851">
                                                              <w:marLeft w:val="0"/>
                                                              <w:marRight w:val="0"/>
                                                              <w:marTop w:val="0"/>
                                                              <w:marBottom w:val="0"/>
                                                              <w:divBdr>
                                                                <w:top w:val="none" w:sz="0" w:space="0" w:color="auto"/>
                                                                <w:left w:val="none" w:sz="0" w:space="0" w:color="auto"/>
                                                                <w:bottom w:val="none" w:sz="0" w:space="0" w:color="auto"/>
                                                                <w:right w:val="none" w:sz="0" w:space="0" w:color="auto"/>
                                                              </w:divBdr>
                                                              <w:divsChild>
                                                                <w:div w:id="1808468290">
                                                                  <w:marLeft w:val="0"/>
                                                                  <w:marRight w:val="0"/>
                                                                  <w:marTop w:val="0"/>
                                                                  <w:marBottom w:val="0"/>
                                                                  <w:divBdr>
                                                                    <w:top w:val="none" w:sz="0" w:space="0" w:color="auto"/>
                                                                    <w:left w:val="none" w:sz="0" w:space="0" w:color="auto"/>
                                                                    <w:bottom w:val="none" w:sz="0" w:space="0" w:color="auto"/>
                                                                    <w:right w:val="none" w:sz="0" w:space="0" w:color="auto"/>
                                                                  </w:divBdr>
                                                                  <w:divsChild>
                                                                    <w:div w:id="1167404331">
                                                                      <w:marLeft w:val="0"/>
                                                                      <w:marRight w:val="0"/>
                                                                      <w:marTop w:val="0"/>
                                                                      <w:marBottom w:val="0"/>
                                                                      <w:divBdr>
                                                                        <w:top w:val="none" w:sz="0" w:space="0" w:color="auto"/>
                                                                        <w:left w:val="none" w:sz="0" w:space="0" w:color="auto"/>
                                                                        <w:bottom w:val="none" w:sz="0" w:space="0" w:color="auto"/>
                                                                        <w:right w:val="none" w:sz="0" w:space="0" w:color="auto"/>
                                                                      </w:divBdr>
                                                                      <w:divsChild>
                                                                        <w:div w:id="717969870">
                                                                          <w:marLeft w:val="0"/>
                                                                          <w:marRight w:val="0"/>
                                                                          <w:marTop w:val="0"/>
                                                                          <w:marBottom w:val="0"/>
                                                                          <w:divBdr>
                                                                            <w:top w:val="none" w:sz="0" w:space="0" w:color="auto"/>
                                                                            <w:left w:val="none" w:sz="0" w:space="0" w:color="auto"/>
                                                                            <w:bottom w:val="none" w:sz="0" w:space="0" w:color="auto"/>
                                                                            <w:right w:val="none" w:sz="0" w:space="0" w:color="auto"/>
                                                                          </w:divBdr>
                                                                          <w:divsChild>
                                                                            <w:div w:id="1946110048">
                                                                              <w:marLeft w:val="0"/>
                                                                              <w:marRight w:val="0"/>
                                                                              <w:marTop w:val="0"/>
                                                                              <w:marBottom w:val="0"/>
                                                                              <w:divBdr>
                                                                                <w:top w:val="none" w:sz="0" w:space="0" w:color="auto"/>
                                                                                <w:left w:val="none" w:sz="0" w:space="0" w:color="auto"/>
                                                                                <w:bottom w:val="none" w:sz="0" w:space="0" w:color="auto"/>
                                                                                <w:right w:val="none" w:sz="0" w:space="0" w:color="auto"/>
                                                                              </w:divBdr>
                                                                              <w:divsChild>
                                                                                <w:div w:id="1677339673">
                                                                                  <w:marLeft w:val="0"/>
                                                                                  <w:marRight w:val="0"/>
                                                                                  <w:marTop w:val="0"/>
                                                                                  <w:marBottom w:val="0"/>
                                                                                  <w:divBdr>
                                                                                    <w:top w:val="none" w:sz="0" w:space="0" w:color="auto"/>
                                                                                    <w:left w:val="none" w:sz="0" w:space="0" w:color="auto"/>
                                                                                    <w:bottom w:val="none" w:sz="0" w:space="0" w:color="auto"/>
                                                                                    <w:right w:val="none" w:sz="0" w:space="0" w:color="auto"/>
                                                                                  </w:divBdr>
                                                                                  <w:divsChild>
                                                                                    <w:div w:id="2138177762">
                                                                                      <w:marLeft w:val="0"/>
                                                                                      <w:marRight w:val="0"/>
                                                                                      <w:marTop w:val="0"/>
                                                                                      <w:marBottom w:val="0"/>
                                                                                      <w:divBdr>
                                                                                        <w:top w:val="none" w:sz="0" w:space="0" w:color="auto"/>
                                                                                        <w:left w:val="none" w:sz="0" w:space="0" w:color="auto"/>
                                                                                        <w:bottom w:val="none" w:sz="0" w:space="0" w:color="auto"/>
                                                                                        <w:right w:val="none" w:sz="0" w:space="0" w:color="auto"/>
                                                                                      </w:divBdr>
                                                                                      <w:divsChild>
                                                                                        <w:div w:id="102479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530418">
                                                                                  <w:marLeft w:val="0"/>
                                                                                  <w:marRight w:val="0"/>
                                                                                  <w:marTop w:val="0"/>
                                                                                  <w:marBottom w:val="0"/>
                                                                                  <w:divBdr>
                                                                                    <w:top w:val="none" w:sz="0" w:space="0" w:color="auto"/>
                                                                                    <w:left w:val="none" w:sz="0" w:space="0" w:color="auto"/>
                                                                                    <w:bottom w:val="none" w:sz="0" w:space="0" w:color="auto"/>
                                                                                    <w:right w:val="none" w:sz="0" w:space="0" w:color="auto"/>
                                                                                  </w:divBdr>
                                                                                  <w:divsChild>
                                                                                    <w:div w:id="1218931414">
                                                                                      <w:marLeft w:val="0"/>
                                                                                      <w:marRight w:val="0"/>
                                                                                      <w:marTop w:val="0"/>
                                                                                      <w:marBottom w:val="0"/>
                                                                                      <w:divBdr>
                                                                                        <w:top w:val="none" w:sz="0" w:space="0" w:color="auto"/>
                                                                                        <w:left w:val="none" w:sz="0" w:space="0" w:color="auto"/>
                                                                                        <w:bottom w:val="none" w:sz="0" w:space="0" w:color="auto"/>
                                                                                        <w:right w:val="none" w:sz="0" w:space="0" w:color="auto"/>
                                                                                      </w:divBdr>
                                                                                    </w:div>
                                                                                  </w:divsChild>
                                                                                </w:div>
                                                                                <w:div w:id="764346370">
                                                                                  <w:marLeft w:val="0"/>
                                                                                  <w:marRight w:val="0"/>
                                                                                  <w:marTop w:val="0"/>
                                                                                  <w:marBottom w:val="0"/>
                                                                                  <w:divBdr>
                                                                                    <w:top w:val="none" w:sz="0" w:space="0" w:color="auto"/>
                                                                                    <w:left w:val="none" w:sz="0" w:space="0" w:color="auto"/>
                                                                                    <w:bottom w:val="none" w:sz="0" w:space="0" w:color="auto"/>
                                                                                    <w:right w:val="none" w:sz="0" w:space="0" w:color="auto"/>
                                                                                  </w:divBdr>
                                                                                  <w:divsChild>
                                                                                    <w:div w:id="970987713">
                                                                                      <w:marLeft w:val="0"/>
                                                                                      <w:marRight w:val="0"/>
                                                                                      <w:marTop w:val="0"/>
                                                                                      <w:marBottom w:val="0"/>
                                                                                      <w:divBdr>
                                                                                        <w:top w:val="none" w:sz="0" w:space="0" w:color="auto"/>
                                                                                        <w:left w:val="none" w:sz="0" w:space="0" w:color="auto"/>
                                                                                        <w:bottom w:val="none" w:sz="0" w:space="0" w:color="auto"/>
                                                                                        <w:right w:val="none" w:sz="0" w:space="0" w:color="auto"/>
                                                                                      </w:divBdr>
                                                                                      <w:divsChild>
                                                                                        <w:div w:id="199382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472099">
                                                                                  <w:marLeft w:val="0"/>
                                                                                  <w:marRight w:val="0"/>
                                                                                  <w:marTop w:val="0"/>
                                                                                  <w:marBottom w:val="0"/>
                                                                                  <w:divBdr>
                                                                                    <w:top w:val="none" w:sz="0" w:space="0" w:color="auto"/>
                                                                                    <w:left w:val="none" w:sz="0" w:space="0" w:color="auto"/>
                                                                                    <w:bottom w:val="none" w:sz="0" w:space="0" w:color="auto"/>
                                                                                    <w:right w:val="none" w:sz="0" w:space="0" w:color="auto"/>
                                                                                  </w:divBdr>
                                                                                  <w:divsChild>
                                                                                    <w:div w:id="1627615087">
                                                                                      <w:marLeft w:val="0"/>
                                                                                      <w:marRight w:val="0"/>
                                                                                      <w:marTop w:val="0"/>
                                                                                      <w:marBottom w:val="0"/>
                                                                                      <w:divBdr>
                                                                                        <w:top w:val="none" w:sz="0" w:space="0" w:color="auto"/>
                                                                                        <w:left w:val="none" w:sz="0" w:space="0" w:color="auto"/>
                                                                                        <w:bottom w:val="none" w:sz="0" w:space="0" w:color="auto"/>
                                                                                        <w:right w:val="none" w:sz="0" w:space="0" w:color="auto"/>
                                                                                      </w:divBdr>
                                                                                    </w:div>
                                                                                  </w:divsChild>
                                                                                </w:div>
                                                                                <w:div w:id="645862550">
                                                                                  <w:marLeft w:val="0"/>
                                                                                  <w:marRight w:val="0"/>
                                                                                  <w:marTop w:val="0"/>
                                                                                  <w:marBottom w:val="0"/>
                                                                                  <w:divBdr>
                                                                                    <w:top w:val="none" w:sz="0" w:space="0" w:color="auto"/>
                                                                                    <w:left w:val="none" w:sz="0" w:space="0" w:color="auto"/>
                                                                                    <w:bottom w:val="none" w:sz="0" w:space="0" w:color="auto"/>
                                                                                    <w:right w:val="none" w:sz="0" w:space="0" w:color="auto"/>
                                                                                  </w:divBdr>
                                                                                  <w:divsChild>
                                                                                    <w:div w:id="1211456616">
                                                                                      <w:marLeft w:val="0"/>
                                                                                      <w:marRight w:val="0"/>
                                                                                      <w:marTop w:val="0"/>
                                                                                      <w:marBottom w:val="0"/>
                                                                                      <w:divBdr>
                                                                                        <w:top w:val="none" w:sz="0" w:space="0" w:color="auto"/>
                                                                                        <w:left w:val="none" w:sz="0" w:space="0" w:color="auto"/>
                                                                                        <w:bottom w:val="none" w:sz="0" w:space="0" w:color="auto"/>
                                                                                        <w:right w:val="none" w:sz="0" w:space="0" w:color="auto"/>
                                                                                      </w:divBdr>
                                                                                      <w:divsChild>
                                                                                        <w:div w:id="15933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419345">
                                                                                  <w:marLeft w:val="0"/>
                                                                                  <w:marRight w:val="0"/>
                                                                                  <w:marTop w:val="0"/>
                                                                                  <w:marBottom w:val="0"/>
                                                                                  <w:divBdr>
                                                                                    <w:top w:val="none" w:sz="0" w:space="0" w:color="auto"/>
                                                                                    <w:left w:val="none" w:sz="0" w:space="0" w:color="auto"/>
                                                                                    <w:bottom w:val="none" w:sz="0" w:space="0" w:color="auto"/>
                                                                                    <w:right w:val="none" w:sz="0" w:space="0" w:color="auto"/>
                                                                                  </w:divBdr>
                                                                                  <w:divsChild>
                                                                                    <w:div w:id="1201629139">
                                                                                      <w:marLeft w:val="0"/>
                                                                                      <w:marRight w:val="0"/>
                                                                                      <w:marTop w:val="0"/>
                                                                                      <w:marBottom w:val="0"/>
                                                                                      <w:divBdr>
                                                                                        <w:top w:val="none" w:sz="0" w:space="0" w:color="auto"/>
                                                                                        <w:left w:val="none" w:sz="0" w:space="0" w:color="auto"/>
                                                                                        <w:bottom w:val="none" w:sz="0" w:space="0" w:color="auto"/>
                                                                                        <w:right w:val="none" w:sz="0" w:space="0" w:color="auto"/>
                                                                                      </w:divBdr>
                                                                                    </w:div>
                                                                                  </w:divsChild>
                                                                                </w:div>
                                                                                <w:div w:id="13851920">
                                                                                  <w:marLeft w:val="0"/>
                                                                                  <w:marRight w:val="0"/>
                                                                                  <w:marTop w:val="0"/>
                                                                                  <w:marBottom w:val="0"/>
                                                                                  <w:divBdr>
                                                                                    <w:top w:val="none" w:sz="0" w:space="0" w:color="auto"/>
                                                                                    <w:left w:val="none" w:sz="0" w:space="0" w:color="auto"/>
                                                                                    <w:bottom w:val="none" w:sz="0" w:space="0" w:color="auto"/>
                                                                                    <w:right w:val="none" w:sz="0" w:space="0" w:color="auto"/>
                                                                                  </w:divBdr>
                                                                                  <w:divsChild>
                                                                                    <w:div w:id="1509826545">
                                                                                      <w:marLeft w:val="0"/>
                                                                                      <w:marRight w:val="0"/>
                                                                                      <w:marTop w:val="0"/>
                                                                                      <w:marBottom w:val="0"/>
                                                                                      <w:divBdr>
                                                                                        <w:top w:val="none" w:sz="0" w:space="0" w:color="auto"/>
                                                                                        <w:left w:val="none" w:sz="0" w:space="0" w:color="auto"/>
                                                                                        <w:bottom w:val="none" w:sz="0" w:space="0" w:color="auto"/>
                                                                                        <w:right w:val="none" w:sz="0" w:space="0" w:color="auto"/>
                                                                                      </w:divBdr>
                                                                                      <w:divsChild>
                                                                                        <w:div w:id="101496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256442">
                                                                                  <w:marLeft w:val="0"/>
                                                                                  <w:marRight w:val="0"/>
                                                                                  <w:marTop w:val="0"/>
                                                                                  <w:marBottom w:val="0"/>
                                                                                  <w:divBdr>
                                                                                    <w:top w:val="none" w:sz="0" w:space="0" w:color="auto"/>
                                                                                    <w:left w:val="none" w:sz="0" w:space="0" w:color="auto"/>
                                                                                    <w:bottom w:val="none" w:sz="0" w:space="0" w:color="auto"/>
                                                                                    <w:right w:val="none" w:sz="0" w:space="0" w:color="auto"/>
                                                                                  </w:divBdr>
                                                                                  <w:divsChild>
                                                                                    <w:div w:id="1072698838">
                                                                                      <w:marLeft w:val="0"/>
                                                                                      <w:marRight w:val="0"/>
                                                                                      <w:marTop w:val="0"/>
                                                                                      <w:marBottom w:val="0"/>
                                                                                      <w:divBdr>
                                                                                        <w:top w:val="none" w:sz="0" w:space="0" w:color="auto"/>
                                                                                        <w:left w:val="none" w:sz="0" w:space="0" w:color="auto"/>
                                                                                        <w:bottom w:val="none" w:sz="0" w:space="0" w:color="auto"/>
                                                                                        <w:right w:val="none" w:sz="0" w:space="0" w:color="auto"/>
                                                                                      </w:divBdr>
                                                                                    </w:div>
                                                                                  </w:divsChild>
                                                                                </w:div>
                                                                                <w:div w:id="678117024">
                                                                                  <w:marLeft w:val="0"/>
                                                                                  <w:marRight w:val="0"/>
                                                                                  <w:marTop w:val="0"/>
                                                                                  <w:marBottom w:val="0"/>
                                                                                  <w:divBdr>
                                                                                    <w:top w:val="none" w:sz="0" w:space="0" w:color="auto"/>
                                                                                    <w:left w:val="none" w:sz="0" w:space="0" w:color="auto"/>
                                                                                    <w:bottom w:val="none" w:sz="0" w:space="0" w:color="auto"/>
                                                                                    <w:right w:val="none" w:sz="0" w:space="0" w:color="auto"/>
                                                                                  </w:divBdr>
                                                                                  <w:divsChild>
                                                                                    <w:div w:id="1400401542">
                                                                                      <w:marLeft w:val="0"/>
                                                                                      <w:marRight w:val="0"/>
                                                                                      <w:marTop w:val="0"/>
                                                                                      <w:marBottom w:val="0"/>
                                                                                      <w:divBdr>
                                                                                        <w:top w:val="none" w:sz="0" w:space="0" w:color="auto"/>
                                                                                        <w:left w:val="none" w:sz="0" w:space="0" w:color="auto"/>
                                                                                        <w:bottom w:val="none" w:sz="0" w:space="0" w:color="auto"/>
                                                                                        <w:right w:val="none" w:sz="0" w:space="0" w:color="auto"/>
                                                                                      </w:divBdr>
                                                                                      <w:divsChild>
                                                                                        <w:div w:id="60111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695867">
                                                                                  <w:marLeft w:val="0"/>
                                                                                  <w:marRight w:val="0"/>
                                                                                  <w:marTop w:val="0"/>
                                                                                  <w:marBottom w:val="0"/>
                                                                                  <w:divBdr>
                                                                                    <w:top w:val="none" w:sz="0" w:space="0" w:color="auto"/>
                                                                                    <w:left w:val="none" w:sz="0" w:space="0" w:color="auto"/>
                                                                                    <w:bottom w:val="none" w:sz="0" w:space="0" w:color="auto"/>
                                                                                    <w:right w:val="none" w:sz="0" w:space="0" w:color="auto"/>
                                                                                  </w:divBdr>
                                                                                  <w:divsChild>
                                                                                    <w:div w:id="318776615">
                                                                                      <w:marLeft w:val="0"/>
                                                                                      <w:marRight w:val="0"/>
                                                                                      <w:marTop w:val="0"/>
                                                                                      <w:marBottom w:val="0"/>
                                                                                      <w:divBdr>
                                                                                        <w:top w:val="none" w:sz="0" w:space="0" w:color="auto"/>
                                                                                        <w:left w:val="none" w:sz="0" w:space="0" w:color="auto"/>
                                                                                        <w:bottom w:val="none" w:sz="0" w:space="0" w:color="auto"/>
                                                                                        <w:right w:val="none" w:sz="0" w:space="0" w:color="auto"/>
                                                                                      </w:divBdr>
                                                                                    </w:div>
                                                                                  </w:divsChild>
                                                                                </w:div>
                                                                                <w:div w:id="269120105">
                                                                                  <w:marLeft w:val="0"/>
                                                                                  <w:marRight w:val="0"/>
                                                                                  <w:marTop w:val="0"/>
                                                                                  <w:marBottom w:val="0"/>
                                                                                  <w:divBdr>
                                                                                    <w:top w:val="none" w:sz="0" w:space="0" w:color="auto"/>
                                                                                    <w:left w:val="none" w:sz="0" w:space="0" w:color="auto"/>
                                                                                    <w:bottom w:val="none" w:sz="0" w:space="0" w:color="auto"/>
                                                                                    <w:right w:val="none" w:sz="0" w:space="0" w:color="auto"/>
                                                                                  </w:divBdr>
                                                                                  <w:divsChild>
                                                                                    <w:div w:id="438765782">
                                                                                      <w:marLeft w:val="0"/>
                                                                                      <w:marRight w:val="0"/>
                                                                                      <w:marTop w:val="0"/>
                                                                                      <w:marBottom w:val="0"/>
                                                                                      <w:divBdr>
                                                                                        <w:top w:val="none" w:sz="0" w:space="0" w:color="auto"/>
                                                                                        <w:left w:val="none" w:sz="0" w:space="0" w:color="auto"/>
                                                                                        <w:bottom w:val="none" w:sz="0" w:space="0" w:color="auto"/>
                                                                                        <w:right w:val="none" w:sz="0" w:space="0" w:color="auto"/>
                                                                                      </w:divBdr>
                                                                                      <w:divsChild>
                                                                                        <w:div w:id="160814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197387">
                                                                                  <w:marLeft w:val="0"/>
                                                                                  <w:marRight w:val="0"/>
                                                                                  <w:marTop w:val="0"/>
                                                                                  <w:marBottom w:val="0"/>
                                                                                  <w:divBdr>
                                                                                    <w:top w:val="none" w:sz="0" w:space="0" w:color="auto"/>
                                                                                    <w:left w:val="none" w:sz="0" w:space="0" w:color="auto"/>
                                                                                    <w:bottom w:val="none" w:sz="0" w:space="0" w:color="auto"/>
                                                                                    <w:right w:val="none" w:sz="0" w:space="0" w:color="auto"/>
                                                                                  </w:divBdr>
                                                                                  <w:divsChild>
                                                                                    <w:div w:id="1368221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69361715">
      <w:bodyDiv w:val="1"/>
      <w:marLeft w:val="0"/>
      <w:marRight w:val="0"/>
      <w:marTop w:val="0"/>
      <w:marBottom w:val="0"/>
      <w:divBdr>
        <w:top w:val="none" w:sz="0" w:space="0" w:color="auto"/>
        <w:left w:val="none" w:sz="0" w:space="0" w:color="auto"/>
        <w:bottom w:val="none" w:sz="0" w:space="0" w:color="auto"/>
        <w:right w:val="none" w:sz="0" w:space="0" w:color="auto"/>
      </w:divBdr>
    </w:div>
    <w:div w:id="1014303938">
      <w:bodyDiv w:val="1"/>
      <w:marLeft w:val="0"/>
      <w:marRight w:val="0"/>
      <w:marTop w:val="0"/>
      <w:marBottom w:val="0"/>
      <w:divBdr>
        <w:top w:val="none" w:sz="0" w:space="0" w:color="auto"/>
        <w:left w:val="none" w:sz="0" w:space="0" w:color="auto"/>
        <w:bottom w:val="none" w:sz="0" w:space="0" w:color="auto"/>
        <w:right w:val="none" w:sz="0" w:space="0" w:color="auto"/>
      </w:divBdr>
      <w:divsChild>
        <w:div w:id="445347663">
          <w:marLeft w:val="0"/>
          <w:marRight w:val="0"/>
          <w:marTop w:val="0"/>
          <w:marBottom w:val="0"/>
          <w:divBdr>
            <w:top w:val="none" w:sz="0" w:space="0" w:color="auto"/>
            <w:left w:val="none" w:sz="0" w:space="0" w:color="auto"/>
            <w:bottom w:val="none" w:sz="0" w:space="0" w:color="auto"/>
            <w:right w:val="none" w:sz="0" w:space="0" w:color="auto"/>
          </w:divBdr>
          <w:divsChild>
            <w:div w:id="333339248">
              <w:marLeft w:val="0"/>
              <w:marRight w:val="0"/>
              <w:marTop w:val="0"/>
              <w:marBottom w:val="0"/>
              <w:divBdr>
                <w:top w:val="none" w:sz="0" w:space="0" w:color="auto"/>
                <w:left w:val="none" w:sz="0" w:space="0" w:color="auto"/>
                <w:bottom w:val="none" w:sz="0" w:space="0" w:color="auto"/>
                <w:right w:val="none" w:sz="0" w:space="0" w:color="auto"/>
              </w:divBdr>
              <w:divsChild>
                <w:div w:id="1541237251">
                  <w:marLeft w:val="0"/>
                  <w:marRight w:val="0"/>
                  <w:marTop w:val="0"/>
                  <w:marBottom w:val="0"/>
                  <w:divBdr>
                    <w:top w:val="none" w:sz="0" w:space="0" w:color="auto"/>
                    <w:left w:val="none" w:sz="0" w:space="0" w:color="auto"/>
                    <w:bottom w:val="none" w:sz="0" w:space="0" w:color="auto"/>
                    <w:right w:val="none" w:sz="0" w:space="0" w:color="auto"/>
                  </w:divBdr>
                  <w:divsChild>
                    <w:div w:id="124199991">
                      <w:marLeft w:val="0"/>
                      <w:marRight w:val="0"/>
                      <w:marTop w:val="0"/>
                      <w:marBottom w:val="0"/>
                      <w:divBdr>
                        <w:top w:val="none" w:sz="0" w:space="0" w:color="auto"/>
                        <w:left w:val="none" w:sz="0" w:space="0" w:color="auto"/>
                        <w:bottom w:val="none" w:sz="0" w:space="0" w:color="auto"/>
                        <w:right w:val="none" w:sz="0" w:space="0" w:color="auto"/>
                      </w:divBdr>
                      <w:divsChild>
                        <w:div w:id="2009940830">
                          <w:marLeft w:val="0"/>
                          <w:marRight w:val="0"/>
                          <w:marTop w:val="0"/>
                          <w:marBottom w:val="0"/>
                          <w:divBdr>
                            <w:top w:val="none" w:sz="0" w:space="0" w:color="auto"/>
                            <w:left w:val="none" w:sz="0" w:space="0" w:color="auto"/>
                            <w:bottom w:val="none" w:sz="0" w:space="0" w:color="auto"/>
                            <w:right w:val="none" w:sz="0" w:space="0" w:color="auto"/>
                          </w:divBdr>
                          <w:divsChild>
                            <w:div w:id="986085524">
                              <w:marLeft w:val="0"/>
                              <w:marRight w:val="0"/>
                              <w:marTop w:val="0"/>
                              <w:marBottom w:val="0"/>
                              <w:divBdr>
                                <w:top w:val="none" w:sz="0" w:space="0" w:color="auto"/>
                                <w:left w:val="none" w:sz="0" w:space="0" w:color="auto"/>
                                <w:bottom w:val="none" w:sz="0" w:space="0" w:color="auto"/>
                                <w:right w:val="none" w:sz="0" w:space="0" w:color="auto"/>
                              </w:divBdr>
                              <w:divsChild>
                                <w:div w:id="1944074229">
                                  <w:marLeft w:val="0"/>
                                  <w:marRight w:val="0"/>
                                  <w:marTop w:val="0"/>
                                  <w:marBottom w:val="0"/>
                                  <w:divBdr>
                                    <w:top w:val="none" w:sz="0" w:space="0" w:color="auto"/>
                                    <w:left w:val="none" w:sz="0" w:space="0" w:color="auto"/>
                                    <w:bottom w:val="none" w:sz="0" w:space="0" w:color="auto"/>
                                    <w:right w:val="none" w:sz="0" w:space="0" w:color="auto"/>
                                  </w:divBdr>
                                  <w:divsChild>
                                    <w:div w:id="429160142">
                                      <w:marLeft w:val="0"/>
                                      <w:marRight w:val="0"/>
                                      <w:marTop w:val="0"/>
                                      <w:marBottom w:val="0"/>
                                      <w:divBdr>
                                        <w:top w:val="none" w:sz="0" w:space="0" w:color="auto"/>
                                        <w:left w:val="none" w:sz="0" w:space="0" w:color="auto"/>
                                        <w:bottom w:val="none" w:sz="0" w:space="0" w:color="auto"/>
                                        <w:right w:val="none" w:sz="0" w:space="0" w:color="auto"/>
                                      </w:divBdr>
                                      <w:divsChild>
                                        <w:div w:id="1889872446">
                                          <w:marLeft w:val="0"/>
                                          <w:marRight w:val="0"/>
                                          <w:marTop w:val="0"/>
                                          <w:marBottom w:val="0"/>
                                          <w:divBdr>
                                            <w:top w:val="none" w:sz="0" w:space="0" w:color="auto"/>
                                            <w:left w:val="none" w:sz="0" w:space="0" w:color="auto"/>
                                            <w:bottom w:val="none" w:sz="0" w:space="0" w:color="auto"/>
                                            <w:right w:val="none" w:sz="0" w:space="0" w:color="auto"/>
                                          </w:divBdr>
                                          <w:divsChild>
                                            <w:div w:id="1130855282">
                                              <w:marLeft w:val="0"/>
                                              <w:marRight w:val="0"/>
                                              <w:marTop w:val="0"/>
                                              <w:marBottom w:val="0"/>
                                              <w:divBdr>
                                                <w:top w:val="none" w:sz="0" w:space="0" w:color="auto"/>
                                                <w:left w:val="none" w:sz="0" w:space="0" w:color="auto"/>
                                                <w:bottom w:val="none" w:sz="0" w:space="0" w:color="auto"/>
                                                <w:right w:val="none" w:sz="0" w:space="0" w:color="auto"/>
                                              </w:divBdr>
                                              <w:divsChild>
                                                <w:div w:id="798257742">
                                                  <w:marLeft w:val="0"/>
                                                  <w:marRight w:val="0"/>
                                                  <w:marTop w:val="0"/>
                                                  <w:marBottom w:val="0"/>
                                                  <w:divBdr>
                                                    <w:top w:val="none" w:sz="0" w:space="0" w:color="auto"/>
                                                    <w:left w:val="none" w:sz="0" w:space="0" w:color="auto"/>
                                                    <w:bottom w:val="none" w:sz="0" w:space="0" w:color="auto"/>
                                                    <w:right w:val="none" w:sz="0" w:space="0" w:color="auto"/>
                                                  </w:divBdr>
                                                  <w:divsChild>
                                                    <w:div w:id="1161778423">
                                                      <w:marLeft w:val="0"/>
                                                      <w:marRight w:val="0"/>
                                                      <w:marTop w:val="0"/>
                                                      <w:marBottom w:val="0"/>
                                                      <w:divBdr>
                                                        <w:top w:val="none" w:sz="0" w:space="0" w:color="auto"/>
                                                        <w:left w:val="none" w:sz="0" w:space="0" w:color="auto"/>
                                                        <w:bottom w:val="none" w:sz="0" w:space="0" w:color="auto"/>
                                                        <w:right w:val="none" w:sz="0" w:space="0" w:color="auto"/>
                                                      </w:divBdr>
                                                      <w:divsChild>
                                                        <w:div w:id="1427002082">
                                                          <w:marLeft w:val="0"/>
                                                          <w:marRight w:val="0"/>
                                                          <w:marTop w:val="0"/>
                                                          <w:marBottom w:val="0"/>
                                                          <w:divBdr>
                                                            <w:top w:val="none" w:sz="0" w:space="0" w:color="auto"/>
                                                            <w:left w:val="none" w:sz="0" w:space="0" w:color="auto"/>
                                                            <w:bottom w:val="none" w:sz="0" w:space="0" w:color="auto"/>
                                                            <w:right w:val="none" w:sz="0" w:space="0" w:color="auto"/>
                                                          </w:divBdr>
                                                          <w:divsChild>
                                                            <w:div w:id="1707294630">
                                                              <w:marLeft w:val="0"/>
                                                              <w:marRight w:val="0"/>
                                                              <w:marTop w:val="0"/>
                                                              <w:marBottom w:val="0"/>
                                                              <w:divBdr>
                                                                <w:top w:val="none" w:sz="0" w:space="0" w:color="auto"/>
                                                                <w:left w:val="none" w:sz="0" w:space="0" w:color="auto"/>
                                                                <w:bottom w:val="none" w:sz="0" w:space="0" w:color="auto"/>
                                                                <w:right w:val="none" w:sz="0" w:space="0" w:color="auto"/>
                                                              </w:divBdr>
                                                              <w:divsChild>
                                                                <w:div w:id="598176291">
                                                                  <w:marLeft w:val="0"/>
                                                                  <w:marRight w:val="0"/>
                                                                  <w:marTop w:val="0"/>
                                                                  <w:marBottom w:val="0"/>
                                                                  <w:divBdr>
                                                                    <w:top w:val="none" w:sz="0" w:space="0" w:color="auto"/>
                                                                    <w:left w:val="none" w:sz="0" w:space="0" w:color="auto"/>
                                                                    <w:bottom w:val="none" w:sz="0" w:space="0" w:color="auto"/>
                                                                    <w:right w:val="none" w:sz="0" w:space="0" w:color="auto"/>
                                                                  </w:divBdr>
                                                                  <w:divsChild>
                                                                    <w:div w:id="1719935496">
                                                                      <w:marLeft w:val="0"/>
                                                                      <w:marRight w:val="0"/>
                                                                      <w:marTop w:val="0"/>
                                                                      <w:marBottom w:val="0"/>
                                                                      <w:divBdr>
                                                                        <w:top w:val="none" w:sz="0" w:space="0" w:color="auto"/>
                                                                        <w:left w:val="none" w:sz="0" w:space="0" w:color="auto"/>
                                                                        <w:bottom w:val="none" w:sz="0" w:space="0" w:color="auto"/>
                                                                        <w:right w:val="none" w:sz="0" w:space="0" w:color="auto"/>
                                                                      </w:divBdr>
                                                                      <w:divsChild>
                                                                        <w:div w:id="1863323588">
                                                                          <w:marLeft w:val="0"/>
                                                                          <w:marRight w:val="0"/>
                                                                          <w:marTop w:val="0"/>
                                                                          <w:marBottom w:val="0"/>
                                                                          <w:divBdr>
                                                                            <w:top w:val="none" w:sz="0" w:space="0" w:color="auto"/>
                                                                            <w:left w:val="none" w:sz="0" w:space="0" w:color="auto"/>
                                                                            <w:bottom w:val="none" w:sz="0" w:space="0" w:color="auto"/>
                                                                            <w:right w:val="none" w:sz="0" w:space="0" w:color="auto"/>
                                                                          </w:divBdr>
                                                                          <w:divsChild>
                                                                            <w:div w:id="29653497">
                                                                              <w:marLeft w:val="0"/>
                                                                              <w:marRight w:val="0"/>
                                                                              <w:marTop w:val="0"/>
                                                                              <w:marBottom w:val="0"/>
                                                                              <w:divBdr>
                                                                                <w:top w:val="none" w:sz="0" w:space="0" w:color="auto"/>
                                                                                <w:left w:val="none" w:sz="0" w:space="0" w:color="auto"/>
                                                                                <w:bottom w:val="none" w:sz="0" w:space="0" w:color="auto"/>
                                                                                <w:right w:val="none" w:sz="0" w:space="0" w:color="auto"/>
                                                                              </w:divBdr>
                                                                              <w:divsChild>
                                                                                <w:div w:id="1328048058">
                                                                                  <w:marLeft w:val="0"/>
                                                                                  <w:marRight w:val="0"/>
                                                                                  <w:marTop w:val="0"/>
                                                                                  <w:marBottom w:val="0"/>
                                                                                  <w:divBdr>
                                                                                    <w:top w:val="none" w:sz="0" w:space="0" w:color="auto"/>
                                                                                    <w:left w:val="none" w:sz="0" w:space="0" w:color="auto"/>
                                                                                    <w:bottom w:val="none" w:sz="0" w:space="0" w:color="auto"/>
                                                                                    <w:right w:val="none" w:sz="0" w:space="0" w:color="auto"/>
                                                                                  </w:divBdr>
                                                                                  <w:divsChild>
                                                                                    <w:div w:id="34197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2143393">
                                                                      <w:marLeft w:val="0"/>
                                                                      <w:marRight w:val="0"/>
                                                                      <w:marTop w:val="0"/>
                                                                      <w:marBottom w:val="0"/>
                                                                      <w:divBdr>
                                                                        <w:top w:val="none" w:sz="0" w:space="0" w:color="auto"/>
                                                                        <w:left w:val="none" w:sz="0" w:space="0" w:color="auto"/>
                                                                        <w:bottom w:val="none" w:sz="0" w:space="0" w:color="auto"/>
                                                                        <w:right w:val="none" w:sz="0" w:space="0" w:color="auto"/>
                                                                      </w:divBdr>
                                                                      <w:divsChild>
                                                                        <w:div w:id="735707993">
                                                                          <w:marLeft w:val="0"/>
                                                                          <w:marRight w:val="0"/>
                                                                          <w:marTop w:val="0"/>
                                                                          <w:marBottom w:val="0"/>
                                                                          <w:divBdr>
                                                                            <w:top w:val="none" w:sz="0" w:space="0" w:color="auto"/>
                                                                            <w:left w:val="none" w:sz="0" w:space="0" w:color="auto"/>
                                                                            <w:bottom w:val="none" w:sz="0" w:space="0" w:color="auto"/>
                                                                            <w:right w:val="none" w:sz="0" w:space="0" w:color="auto"/>
                                                                          </w:divBdr>
                                                                          <w:divsChild>
                                                                            <w:div w:id="1664822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34573375">
      <w:bodyDiv w:val="1"/>
      <w:marLeft w:val="0"/>
      <w:marRight w:val="0"/>
      <w:marTop w:val="0"/>
      <w:marBottom w:val="0"/>
      <w:divBdr>
        <w:top w:val="none" w:sz="0" w:space="0" w:color="auto"/>
        <w:left w:val="none" w:sz="0" w:space="0" w:color="auto"/>
        <w:bottom w:val="none" w:sz="0" w:space="0" w:color="auto"/>
        <w:right w:val="none" w:sz="0" w:space="0" w:color="auto"/>
      </w:divBdr>
    </w:div>
    <w:div w:id="1050113921">
      <w:bodyDiv w:val="1"/>
      <w:marLeft w:val="0"/>
      <w:marRight w:val="0"/>
      <w:marTop w:val="0"/>
      <w:marBottom w:val="0"/>
      <w:divBdr>
        <w:top w:val="none" w:sz="0" w:space="0" w:color="auto"/>
        <w:left w:val="none" w:sz="0" w:space="0" w:color="auto"/>
        <w:bottom w:val="none" w:sz="0" w:space="0" w:color="auto"/>
        <w:right w:val="none" w:sz="0" w:space="0" w:color="auto"/>
      </w:divBdr>
    </w:div>
    <w:div w:id="1054691909">
      <w:bodyDiv w:val="1"/>
      <w:marLeft w:val="0"/>
      <w:marRight w:val="0"/>
      <w:marTop w:val="0"/>
      <w:marBottom w:val="0"/>
      <w:divBdr>
        <w:top w:val="none" w:sz="0" w:space="0" w:color="auto"/>
        <w:left w:val="none" w:sz="0" w:space="0" w:color="auto"/>
        <w:bottom w:val="none" w:sz="0" w:space="0" w:color="auto"/>
        <w:right w:val="none" w:sz="0" w:space="0" w:color="auto"/>
      </w:divBdr>
    </w:div>
    <w:div w:id="1057627892">
      <w:bodyDiv w:val="1"/>
      <w:marLeft w:val="0"/>
      <w:marRight w:val="0"/>
      <w:marTop w:val="0"/>
      <w:marBottom w:val="0"/>
      <w:divBdr>
        <w:top w:val="none" w:sz="0" w:space="0" w:color="auto"/>
        <w:left w:val="none" w:sz="0" w:space="0" w:color="auto"/>
        <w:bottom w:val="none" w:sz="0" w:space="0" w:color="auto"/>
        <w:right w:val="none" w:sz="0" w:space="0" w:color="auto"/>
      </w:divBdr>
    </w:div>
    <w:div w:id="1067413318">
      <w:bodyDiv w:val="1"/>
      <w:marLeft w:val="0"/>
      <w:marRight w:val="0"/>
      <w:marTop w:val="0"/>
      <w:marBottom w:val="0"/>
      <w:divBdr>
        <w:top w:val="none" w:sz="0" w:space="0" w:color="auto"/>
        <w:left w:val="none" w:sz="0" w:space="0" w:color="auto"/>
        <w:bottom w:val="none" w:sz="0" w:space="0" w:color="auto"/>
        <w:right w:val="none" w:sz="0" w:space="0" w:color="auto"/>
      </w:divBdr>
      <w:divsChild>
        <w:div w:id="1093084962">
          <w:marLeft w:val="0"/>
          <w:marRight w:val="0"/>
          <w:marTop w:val="0"/>
          <w:marBottom w:val="0"/>
          <w:divBdr>
            <w:top w:val="none" w:sz="0" w:space="0" w:color="auto"/>
            <w:left w:val="none" w:sz="0" w:space="0" w:color="auto"/>
            <w:bottom w:val="none" w:sz="0" w:space="0" w:color="auto"/>
            <w:right w:val="none" w:sz="0" w:space="0" w:color="auto"/>
          </w:divBdr>
          <w:divsChild>
            <w:div w:id="152376456">
              <w:marLeft w:val="0"/>
              <w:marRight w:val="0"/>
              <w:marTop w:val="0"/>
              <w:marBottom w:val="0"/>
              <w:divBdr>
                <w:top w:val="none" w:sz="0" w:space="0" w:color="auto"/>
                <w:left w:val="none" w:sz="0" w:space="0" w:color="auto"/>
                <w:bottom w:val="none" w:sz="0" w:space="0" w:color="auto"/>
                <w:right w:val="none" w:sz="0" w:space="0" w:color="auto"/>
              </w:divBdr>
            </w:div>
          </w:divsChild>
        </w:div>
        <w:div w:id="1116873739">
          <w:marLeft w:val="0"/>
          <w:marRight w:val="0"/>
          <w:marTop w:val="0"/>
          <w:marBottom w:val="0"/>
          <w:divBdr>
            <w:top w:val="none" w:sz="0" w:space="0" w:color="auto"/>
            <w:left w:val="none" w:sz="0" w:space="0" w:color="auto"/>
            <w:bottom w:val="none" w:sz="0" w:space="0" w:color="auto"/>
            <w:right w:val="none" w:sz="0" w:space="0" w:color="auto"/>
          </w:divBdr>
          <w:divsChild>
            <w:div w:id="429207677">
              <w:marLeft w:val="0"/>
              <w:marRight w:val="0"/>
              <w:marTop w:val="0"/>
              <w:marBottom w:val="0"/>
              <w:divBdr>
                <w:top w:val="none" w:sz="0" w:space="0" w:color="auto"/>
                <w:left w:val="none" w:sz="0" w:space="0" w:color="auto"/>
                <w:bottom w:val="none" w:sz="0" w:space="0" w:color="auto"/>
                <w:right w:val="none" w:sz="0" w:space="0" w:color="auto"/>
              </w:divBdr>
            </w:div>
          </w:divsChild>
        </w:div>
        <w:div w:id="1788431409">
          <w:marLeft w:val="0"/>
          <w:marRight w:val="0"/>
          <w:marTop w:val="0"/>
          <w:marBottom w:val="0"/>
          <w:divBdr>
            <w:top w:val="none" w:sz="0" w:space="0" w:color="auto"/>
            <w:left w:val="none" w:sz="0" w:space="0" w:color="auto"/>
            <w:bottom w:val="none" w:sz="0" w:space="0" w:color="auto"/>
            <w:right w:val="none" w:sz="0" w:space="0" w:color="auto"/>
          </w:divBdr>
          <w:divsChild>
            <w:div w:id="723217845">
              <w:marLeft w:val="0"/>
              <w:marRight w:val="0"/>
              <w:marTop w:val="0"/>
              <w:marBottom w:val="0"/>
              <w:divBdr>
                <w:top w:val="none" w:sz="0" w:space="0" w:color="auto"/>
                <w:left w:val="none" w:sz="0" w:space="0" w:color="auto"/>
                <w:bottom w:val="none" w:sz="0" w:space="0" w:color="auto"/>
                <w:right w:val="none" w:sz="0" w:space="0" w:color="auto"/>
              </w:divBdr>
            </w:div>
          </w:divsChild>
        </w:div>
        <w:div w:id="1905868208">
          <w:marLeft w:val="0"/>
          <w:marRight w:val="0"/>
          <w:marTop w:val="0"/>
          <w:marBottom w:val="0"/>
          <w:divBdr>
            <w:top w:val="none" w:sz="0" w:space="0" w:color="auto"/>
            <w:left w:val="none" w:sz="0" w:space="0" w:color="auto"/>
            <w:bottom w:val="none" w:sz="0" w:space="0" w:color="auto"/>
            <w:right w:val="none" w:sz="0" w:space="0" w:color="auto"/>
          </w:divBdr>
          <w:divsChild>
            <w:div w:id="660158501">
              <w:marLeft w:val="0"/>
              <w:marRight w:val="0"/>
              <w:marTop w:val="0"/>
              <w:marBottom w:val="0"/>
              <w:divBdr>
                <w:top w:val="none" w:sz="0" w:space="0" w:color="auto"/>
                <w:left w:val="none" w:sz="0" w:space="0" w:color="auto"/>
                <w:bottom w:val="none" w:sz="0" w:space="0" w:color="auto"/>
                <w:right w:val="none" w:sz="0" w:space="0" w:color="auto"/>
              </w:divBdr>
            </w:div>
          </w:divsChild>
        </w:div>
        <w:div w:id="639111358">
          <w:marLeft w:val="0"/>
          <w:marRight w:val="0"/>
          <w:marTop w:val="0"/>
          <w:marBottom w:val="0"/>
          <w:divBdr>
            <w:top w:val="none" w:sz="0" w:space="0" w:color="auto"/>
            <w:left w:val="none" w:sz="0" w:space="0" w:color="auto"/>
            <w:bottom w:val="none" w:sz="0" w:space="0" w:color="auto"/>
            <w:right w:val="none" w:sz="0" w:space="0" w:color="auto"/>
          </w:divBdr>
          <w:divsChild>
            <w:div w:id="1905753465">
              <w:marLeft w:val="0"/>
              <w:marRight w:val="0"/>
              <w:marTop w:val="0"/>
              <w:marBottom w:val="0"/>
              <w:divBdr>
                <w:top w:val="none" w:sz="0" w:space="0" w:color="auto"/>
                <w:left w:val="none" w:sz="0" w:space="0" w:color="auto"/>
                <w:bottom w:val="none" w:sz="0" w:space="0" w:color="auto"/>
                <w:right w:val="none" w:sz="0" w:space="0" w:color="auto"/>
              </w:divBdr>
            </w:div>
          </w:divsChild>
        </w:div>
        <w:div w:id="1442605467">
          <w:marLeft w:val="0"/>
          <w:marRight w:val="0"/>
          <w:marTop w:val="0"/>
          <w:marBottom w:val="0"/>
          <w:divBdr>
            <w:top w:val="none" w:sz="0" w:space="0" w:color="auto"/>
            <w:left w:val="none" w:sz="0" w:space="0" w:color="auto"/>
            <w:bottom w:val="none" w:sz="0" w:space="0" w:color="auto"/>
            <w:right w:val="none" w:sz="0" w:space="0" w:color="auto"/>
          </w:divBdr>
          <w:divsChild>
            <w:div w:id="496386415">
              <w:marLeft w:val="0"/>
              <w:marRight w:val="0"/>
              <w:marTop w:val="0"/>
              <w:marBottom w:val="0"/>
              <w:divBdr>
                <w:top w:val="none" w:sz="0" w:space="0" w:color="auto"/>
                <w:left w:val="none" w:sz="0" w:space="0" w:color="auto"/>
                <w:bottom w:val="none" w:sz="0" w:space="0" w:color="auto"/>
                <w:right w:val="none" w:sz="0" w:space="0" w:color="auto"/>
              </w:divBdr>
            </w:div>
          </w:divsChild>
        </w:div>
        <w:div w:id="333608131">
          <w:marLeft w:val="0"/>
          <w:marRight w:val="0"/>
          <w:marTop w:val="0"/>
          <w:marBottom w:val="0"/>
          <w:divBdr>
            <w:top w:val="none" w:sz="0" w:space="0" w:color="auto"/>
            <w:left w:val="none" w:sz="0" w:space="0" w:color="auto"/>
            <w:bottom w:val="none" w:sz="0" w:space="0" w:color="auto"/>
            <w:right w:val="none" w:sz="0" w:space="0" w:color="auto"/>
          </w:divBdr>
          <w:divsChild>
            <w:div w:id="41564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203766">
      <w:bodyDiv w:val="1"/>
      <w:marLeft w:val="0"/>
      <w:marRight w:val="0"/>
      <w:marTop w:val="0"/>
      <w:marBottom w:val="0"/>
      <w:divBdr>
        <w:top w:val="none" w:sz="0" w:space="0" w:color="auto"/>
        <w:left w:val="none" w:sz="0" w:space="0" w:color="auto"/>
        <w:bottom w:val="none" w:sz="0" w:space="0" w:color="auto"/>
        <w:right w:val="none" w:sz="0" w:space="0" w:color="auto"/>
      </w:divBdr>
    </w:div>
    <w:div w:id="1132552922">
      <w:bodyDiv w:val="1"/>
      <w:marLeft w:val="0"/>
      <w:marRight w:val="0"/>
      <w:marTop w:val="0"/>
      <w:marBottom w:val="0"/>
      <w:divBdr>
        <w:top w:val="none" w:sz="0" w:space="0" w:color="auto"/>
        <w:left w:val="none" w:sz="0" w:space="0" w:color="auto"/>
        <w:bottom w:val="none" w:sz="0" w:space="0" w:color="auto"/>
        <w:right w:val="none" w:sz="0" w:space="0" w:color="auto"/>
      </w:divBdr>
    </w:div>
    <w:div w:id="1156216496">
      <w:bodyDiv w:val="1"/>
      <w:marLeft w:val="0"/>
      <w:marRight w:val="0"/>
      <w:marTop w:val="0"/>
      <w:marBottom w:val="0"/>
      <w:divBdr>
        <w:top w:val="none" w:sz="0" w:space="0" w:color="auto"/>
        <w:left w:val="none" w:sz="0" w:space="0" w:color="auto"/>
        <w:bottom w:val="none" w:sz="0" w:space="0" w:color="auto"/>
        <w:right w:val="none" w:sz="0" w:space="0" w:color="auto"/>
      </w:divBdr>
    </w:div>
    <w:div w:id="1205679072">
      <w:bodyDiv w:val="1"/>
      <w:marLeft w:val="0"/>
      <w:marRight w:val="0"/>
      <w:marTop w:val="0"/>
      <w:marBottom w:val="0"/>
      <w:divBdr>
        <w:top w:val="none" w:sz="0" w:space="0" w:color="auto"/>
        <w:left w:val="none" w:sz="0" w:space="0" w:color="auto"/>
        <w:bottom w:val="none" w:sz="0" w:space="0" w:color="auto"/>
        <w:right w:val="none" w:sz="0" w:space="0" w:color="auto"/>
      </w:divBdr>
      <w:divsChild>
        <w:div w:id="1274243518">
          <w:marLeft w:val="0"/>
          <w:marRight w:val="0"/>
          <w:marTop w:val="0"/>
          <w:marBottom w:val="0"/>
          <w:divBdr>
            <w:top w:val="none" w:sz="0" w:space="0" w:color="auto"/>
            <w:left w:val="none" w:sz="0" w:space="0" w:color="auto"/>
            <w:bottom w:val="none" w:sz="0" w:space="0" w:color="auto"/>
            <w:right w:val="none" w:sz="0" w:space="0" w:color="auto"/>
          </w:divBdr>
          <w:divsChild>
            <w:div w:id="467286522">
              <w:marLeft w:val="0"/>
              <w:marRight w:val="0"/>
              <w:marTop w:val="0"/>
              <w:marBottom w:val="0"/>
              <w:divBdr>
                <w:top w:val="none" w:sz="0" w:space="0" w:color="auto"/>
                <w:left w:val="none" w:sz="0" w:space="0" w:color="auto"/>
                <w:bottom w:val="none" w:sz="0" w:space="0" w:color="auto"/>
                <w:right w:val="none" w:sz="0" w:space="0" w:color="auto"/>
              </w:divBdr>
              <w:divsChild>
                <w:div w:id="814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427940">
      <w:bodyDiv w:val="1"/>
      <w:marLeft w:val="0"/>
      <w:marRight w:val="0"/>
      <w:marTop w:val="0"/>
      <w:marBottom w:val="0"/>
      <w:divBdr>
        <w:top w:val="none" w:sz="0" w:space="0" w:color="auto"/>
        <w:left w:val="none" w:sz="0" w:space="0" w:color="auto"/>
        <w:bottom w:val="none" w:sz="0" w:space="0" w:color="auto"/>
        <w:right w:val="none" w:sz="0" w:space="0" w:color="auto"/>
      </w:divBdr>
    </w:div>
    <w:div w:id="1224759200">
      <w:bodyDiv w:val="1"/>
      <w:marLeft w:val="0"/>
      <w:marRight w:val="0"/>
      <w:marTop w:val="0"/>
      <w:marBottom w:val="0"/>
      <w:divBdr>
        <w:top w:val="none" w:sz="0" w:space="0" w:color="auto"/>
        <w:left w:val="none" w:sz="0" w:space="0" w:color="auto"/>
        <w:bottom w:val="none" w:sz="0" w:space="0" w:color="auto"/>
        <w:right w:val="none" w:sz="0" w:space="0" w:color="auto"/>
      </w:divBdr>
    </w:div>
    <w:div w:id="1265725908">
      <w:bodyDiv w:val="1"/>
      <w:marLeft w:val="0"/>
      <w:marRight w:val="0"/>
      <w:marTop w:val="0"/>
      <w:marBottom w:val="0"/>
      <w:divBdr>
        <w:top w:val="none" w:sz="0" w:space="0" w:color="auto"/>
        <w:left w:val="none" w:sz="0" w:space="0" w:color="auto"/>
        <w:bottom w:val="none" w:sz="0" w:space="0" w:color="auto"/>
        <w:right w:val="none" w:sz="0" w:space="0" w:color="auto"/>
      </w:divBdr>
    </w:div>
    <w:div w:id="1400981316">
      <w:bodyDiv w:val="1"/>
      <w:marLeft w:val="0"/>
      <w:marRight w:val="0"/>
      <w:marTop w:val="0"/>
      <w:marBottom w:val="0"/>
      <w:divBdr>
        <w:top w:val="none" w:sz="0" w:space="0" w:color="auto"/>
        <w:left w:val="none" w:sz="0" w:space="0" w:color="auto"/>
        <w:bottom w:val="none" w:sz="0" w:space="0" w:color="auto"/>
        <w:right w:val="none" w:sz="0" w:space="0" w:color="auto"/>
      </w:divBdr>
    </w:div>
    <w:div w:id="1431127143">
      <w:bodyDiv w:val="1"/>
      <w:marLeft w:val="0"/>
      <w:marRight w:val="0"/>
      <w:marTop w:val="0"/>
      <w:marBottom w:val="0"/>
      <w:divBdr>
        <w:top w:val="none" w:sz="0" w:space="0" w:color="auto"/>
        <w:left w:val="none" w:sz="0" w:space="0" w:color="auto"/>
        <w:bottom w:val="none" w:sz="0" w:space="0" w:color="auto"/>
        <w:right w:val="none" w:sz="0" w:space="0" w:color="auto"/>
      </w:divBdr>
    </w:div>
    <w:div w:id="1525702813">
      <w:bodyDiv w:val="1"/>
      <w:marLeft w:val="0"/>
      <w:marRight w:val="0"/>
      <w:marTop w:val="0"/>
      <w:marBottom w:val="0"/>
      <w:divBdr>
        <w:top w:val="none" w:sz="0" w:space="0" w:color="auto"/>
        <w:left w:val="none" w:sz="0" w:space="0" w:color="auto"/>
        <w:bottom w:val="none" w:sz="0" w:space="0" w:color="auto"/>
        <w:right w:val="none" w:sz="0" w:space="0" w:color="auto"/>
      </w:divBdr>
    </w:div>
    <w:div w:id="1543901679">
      <w:bodyDiv w:val="1"/>
      <w:marLeft w:val="0"/>
      <w:marRight w:val="0"/>
      <w:marTop w:val="0"/>
      <w:marBottom w:val="0"/>
      <w:divBdr>
        <w:top w:val="none" w:sz="0" w:space="0" w:color="auto"/>
        <w:left w:val="none" w:sz="0" w:space="0" w:color="auto"/>
        <w:bottom w:val="none" w:sz="0" w:space="0" w:color="auto"/>
        <w:right w:val="none" w:sz="0" w:space="0" w:color="auto"/>
      </w:divBdr>
      <w:divsChild>
        <w:div w:id="2134059890">
          <w:marLeft w:val="0"/>
          <w:marRight w:val="0"/>
          <w:marTop w:val="0"/>
          <w:marBottom w:val="0"/>
          <w:divBdr>
            <w:top w:val="none" w:sz="0" w:space="0" w:color="auto"/>
            <w:left w:val="none" w:sz="0" w:space="0" w:color="auto"/>
            <w:bottom w:val="none" w:sz="0" w:space="0" w:color="auto"/>
            <w:right w:val="none" w:sz="0" w:space="0" w:color="auto"/>
          </w:divBdr>
          <w:divsChild>
            <w:div w:id="415708027">
              <w:marLeft w:val="0"/>
              <w:marRight w:val="0"/>
              <w:marTop w:val="0"/>
              <w:marBottom w:val="0"/>
              <w:divBdr>
                <w:top w:val="none" w:sz="0" w:space="0" w:color="auto"/>
                <w:left w:val="none" w:sz="0" w:space="0" w:color="auto"/>
                <w:bottom w:val="none" w:sz="0" w:space="0" w:color="auto"/>
                <w:right w:val="none" w:sz="0" w:space="0" w:color="auto"/>
              </w:divBdr>
              <w:divsChild>
                <w:div w:id="136216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305044">
      <w:bodyDiv w:val="1"/>
      <w:marLeft w:val="0"/>
      <w:marRight w:val="0"/>
      <w:marTop w:val="0"/>
      <w:marBottom w:val="0"/>
      <w:divBdr>
        <w:top w:val="none" w:sz="0" w:space="0" w:color="auto"/>
        <w:left w:val="none" w:sz="0" w:space="0" w:color="auto"/>
        <w:bottom w:val="none" w:sz="0" w:space="0" w:color="auto"/>
        <w:right w:val="none" w:sz="0" w:space="0" w:color="auto"/>
      </w:divBdr>
    </w:div>
    <w:div w:id="1593199283">
      <w:bodyDiv w:val="1"/>
      <w:marLeft w:val="0"/>
      <w:marRight w:val="0"/>
      <w:marTop w:val="0"/>
      <w:marBottom w:val="0"/>
      <w:divBdr>
        <w:top w:val="none" w:sz="0" w:space="0" w:color="auto"/>
        <w:left w:val="none" w:sz="0" w:space="0" w:color="auto"/>
        <w:bottom w:val="none" w:sz="0" w:space="0" w:color="auto"/>
        <w:right w:val="none" w:sz="0" w:space="0" w:color="auto"/>
      </w:divBdr>
    </w:div>
    <w:div w:id="1616055959">
      <w:bodyDiv w:val="1"/>
      <w:marLeft w:val="0"/>
      <w:marRight w:val="0"/>
      <w:marTop w:val="0"/>
      <w:marBottom w:val="0"/>
      <w:divBdr>
        <w:top w:val="none" w:sz="0" w:space="0" w:color="auto"/>
        <w:left w:val="none" w:sz="0" w:space="0" w:color="auto"/>
        <w:bottom w:val="none" w:sz="0" w:space="0" w:color="auto"/>
        <w:right w:val="none" w:sz="0" w:space="0" w:color="auto"/>
      </w:divBdr>
    </w:div>
    <w:div w:id="1618680686">
      <w:bodyDiv w:val="1"/>
      <w:marLeft w:val="0"/>
      <w:marRight w:val="0"/>
      <w:marTop w:val="0"/>
      <w:marBottom w:val="0"/>
      <w:divBdr>
        <w:top w:val="none" w:sz="0" w:space="0" w:color="auto"/>
        <w:left w:val="none" w:sz="0" w:space="0" w:color="auto"/>
        <w:bottom w:val="none" w:sz="0" w:space="0" w:color="auto"/>
        <w:right w:val="none" w:sz="0" w:space="0" w:color="auto"/>
      </w:divBdr>
      <w:divsChild>
        <w:div w:id="1820807200">
          <w:marLeft w:val="0"/>
          <w:marRight w:val="0"/>
          <w:marTop w:val="0"/>
          <w:marBottom w:val="0"/>
          <w:divBdr>
            <w:top w:val="none" w:sz="0" w:space="0" w:color="auto"/>
            <w:left w:val="none" w:sz="0" w:space="0" w:color="auto"/>
            <w:bottom w:val="none" w:sz="0" w:space="0" w:color="auto"/>
            <w:right w:val="none" w:sz="0" w:space="0" w:color="auto"/>
          </w:divBdr>
          <w:divsChild>
            <w:div w:id="1631978749">
              <w:marLeft w:val="0"/>
              <w:marRight w:val="0"/>
              <w:marTop w:val="0"/>
              <w:marBottom w:val="0"/>
              <w:divBdr>
                <w:top w:val="none" w:sz="0" w:space="0" w:color="auto"/>
                <w:left w:val="none" w:sz="0" w:space="0" w:color="auto"/>
                <w:bottom w:val="none" w:sz="0" w:space="0" w:color="auto"/>
                <w:right w:val="none" w:sz="0" w:space="0" w:color="auto"/>
              </w:divBdr>
              <w:divsChild>
                <w:div w:id="513809562">
                  <w:marLeft w:val="0"/>
                  <w:marRight w:val="0"/>
                  <w:marTop w:val="0"/>
                  <w:marBottom w:val="0"/>
                  <w:divBdr>
                    <w:top w:val="none" w:sz="0" w:space="0" w:color="auto"/>
                    <w:left w:val="none" w:sz="0" w:space="0" w:color="auto"/>
                    <w:bottom w:val="none" w:sz="0" w:space="0" w:color="auto"/>
                    <w:right w:val="none" w:sz="0" w:space="0" w:color="auto"/>
                  </w:divBdr>
                  <w:divsChild>
                    <w:div w:id="29769923">
                      <w:marLeft w:val="0"/>
                      <w:marRight w:val="0"/>
                      <w:marTop w:val="0"/>
                      <w:marBottom w:val="0"/>
                      <w:divBdr>
                        <w:top w:val="none" w:sz="0" w:space="0" w:color="auto"/>
                        <w:left w:val="none" w:sz="0" w:space="0" w:color="auto"/>
                        <w:bottom w:val="none" w:sz="0" w:space="0" w:color="auto"/>
                        <w:right w:val="none" w:sz="0" w:space="0" w:color="auto"/>
                      </w:divBdr>
                      <w:divsChild>
                        <w:div w:id="1636177935">
                          <w:marLeft w:val="0"/>
                          <w:marRight w:val="0"/>
                          <w:marTop w:val="0"/>
                          <w:marBottom w:val="0"/>
                          <w:divBdr>
                            <w:top w:val="none" w:sz="0" w:space="0" w:color="auto"/>
                            <w:left w:val="none" w:sz="0" w:space="0" w:color="auto"/>
                            <w:bottom w:val="none" w:sz="0" w:space="0" w:color="auto"/>
                            <w:right w:val="none" w:sz="0" w:space="0" w:color="auto"/>
                          </w:divBdr>
                          <w:divsChild>
                            <w:div w:id="2127311641">
                              <w:marLeft w:val="1187"/>
                              <w:marRight w:val="0"/>
                              <w:marTop w:val="0"/>
                              <w:marBottom w:val="0"/>
                              <w:divBdr>
                                <w:top w:val="none" w:sz="0" w:space="0" w:color="auto"/>
                                <w:left w:val="none" w:sz="0" w:space="0" w:color="auto"/>
                                <w:bottom w:val="none" w:sz="0" w:space="0" w:color="auto"/>
                                <w:right w:val="none" w:sz="0" w:space="0" w:color="auto"/>
                              </w:divBdr>
                              <w:divsChild>
                                <w:div w:id="1967658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0065184">
          <w:marLeft w:val="0"/>
          <w:marRight w:val="0"/>
          <w:marTop w:val="0"/>
          <w:marBottom w:val="0"/>
          <w:divBdr>
            <w:top w:val="none" w:sz="0" w:space="0" w:color="auto"/>
            <w:left w:val="none" w:sz="0" w:space="0" w:color="auto"/>
            <w:bottom w:val="none" w:sz="0" w:space="0" w:color="auto"/>
            <w:right w:val="none" w:sz="0" w:space="0" w:color="auto"/>
          </w:divBdr>
          <w:divsChild>
            <w:div w:id="1889369154">
              <w:marLeft w:val="0"/>
              <w:marRight w:val="0"/>
              <w:marTop w:val="0"/>
              <w:marBottom w:val="0"/>
              <w:divBdr>
                <w:top w:val="none" w:sz="0" w:space="0" w:color="auto"/>
                <w:left w:val="none" w:sz="0" w:space="0" w:color="auto"/>
                <w:bottom w:val="none" w:sz="0" w:space="0" w:color="auto"/>
                <w:right w:val="none" w:sz="0" w:space="0" w:color="auto"/>
              </w:divBdr>
              <w:divsChild>
                <w:div w:id="1759209362">
                  <w:marLeft w:val="0"/>
                  <w:marRight w:val="0"/>
                  <w:marTop w:val="0"/>
                  <w:marBottom w:val="0"/>
                  <w:divBdr>
                    <w:top w:val="none" w:sz="0" w:space="0" w:color="auto"/>
                    <w:left w:val="none" w:sz="0" w:space="0" w:color="auto"/>
                    <w:bottom w:val="none" w:sz="0" w:space="0" w:color="auto"/>
                    <w:right w:val="none" w:sz="0" w:space="0" w:color="auto"/>
                  </w:divBdr>
                  <w:divsChild>
                    <w:div w:id="212280579">
                      <w:marLeft w:val="0"/>
                      <w:marRight w:val="0"/>
                      <w:marTop w:val="0"/>
                      <w:marBottom w:val="0"/>
                      <w:divBdr>
                        <w:top w:val="none" w:sz="0" w:space="0" w:color="auto"/>
                        <w:left w:val="none" w:sz="0" w:space="0" w:color="auto"/>
                        <w:bottom w:val="none" w:sz="0" w:space="0" w:color="auto"/>
                        <w:right w:val="none" w:sz="0" w:space="0" w:color="auto"/>
                      </w:divBdr>
                      <w:divsChild>
                        <w:div w:id="388921339">
                          <w:marLeft w:val="0"/>
                          <w:marRight w:val="0"/>
                          <w:marTop w:val="0"/>
                          <w:marBottom w:val="0"/>
                          <w:divBdr>
                            <w:top w:val="none" w:sz="0" w:space="0" w:color="auto"/>
                            <w:left w:val="none" w:sz="0" w:space="0" w:color="auto"/>
                            <w:bottom w:val="none" w:sz="0" w:space="0" w:color="auto"/>
                            <w:right w:val="none" w:sz="0" w:space="0" w:color="auto"/>
                          </w:divBdr>
                          <w:divsChild>
                            <w:div w:id="196744167">
                              <w:marLeft w:val="1187"/>
                              <w:marRight w:val="0"/>
                              <w:marTop w:val="0"/>
                              <w:marBottom w:val="0"/>
                              <w:divBdr>
                                <w:top w:val="none" w:sz="0" w:space="0" w:color="auto"/>
                                <w:left w:val="none" w:sz="0" w:space="0" w:color="auto"/>
                                <w:bottom w:val="none" w:sz="0" w:space="0" w:color="auto"/>
                                <w:right w:val="none" w:sz="0" w:space="0" w:color="auto"/>
                              </w:divBdr>
                              <w:divsChild>
                                <w:div w:id="303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42076490">
      <w:bodyDiv w:val="1"/>
      <w:marLeft w:val="0"/>
      <w:marRight w:val="0"/>
      <w:marTop w:val="0"/>
      <w:marBottom w:val="0"/>
      <w:divBdr>
        <w:top w:val="none" w:sz="0" w:space="0" w:color="auto"/>
        <w:left w:val="none" w:sz="0" w:space="0" w:color="auto"/>
        <w:bottom w:val="none" w:sz="0" w:space="0" w:color="auto"/>
        <w:right w:val="none" w:sz="0" w:space="0" w:color="auto"/>
      </w:divBdr>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 w:id="1723601500">
      <w:bodyDiv w:val="1"/>
      <w:marLeft w:val="0"/>
      <w:marRight w:val="0"/>
      <w:marTop w:val="0"/>
      <w:marBottom w:val="0"/>
      <w:divBdr>
        <w:top w:val="none" w:sz="0" w:space="0" w:color="auto"/>
        <w:left w:val="none" w:sz="0" w:space="0" w:color="auto"/>
        <w:bottom w:val="none" w:sz="0" w:space="0" w:color="auto"/>
        <w:right w:val="none" w:sz="0" w:space="0" w:color="auto"/>
      </w:divBdr>
    </w:div>
    <w:div w:id="1738747155">
      <w:bodyDiv w:val="1"/>
      <w:marLeft w:val="0"/>
      <w:marRight w:val="0"/>
      <w:marTop w:val="0"/>
      <w:marBottom w:val="0"/>
      <w:divBdr>
        <w:top w:val="none" w:sz="0" w:space="0" w:color="auto"/>
        <w:left w:val="none" w:sz="0" w:space="0" w:color="auto"/>
        <w:bottom w:val="none" w:sz="0" w:space="0" w:color="auto"/>
        <w:right w:val="none" w:sz="0" w:space="0" w:color="auto"/>
      </w:divBdr>
    </w:div>
    <w:div w:id="1739739731">
      <w:bodyDiv w:val="1"/>
      <w:marLeft w:val="0"/>
      <w:marRight w:val="0"/>
      <w:marTop w:val="0"/>
      <w:marBottom w:val="0"/>
      <w:divBdr>
        <w:top w:val="none" w:sz="0" w:space="0" w:color="auto"/>
        <w:left w:val="none" w:sz="0" w:space="0" w:color="auto"/>
        <w:bottom w:val="none" w:sz="0" w:space="0" w:color="auto"/>
        <w:right w:val="none" w:sz="0" w:space="0" w:color="auto"/>
      </w:divBdr>
    </w:div>
    <w:div w:id="1765371701">
      <w:bodyDiv w:val="1"/>
      <w:marLeft w:val="0"/>
      <w:marRight w:val="0"/>
      <w:marTop w:val="0"/>
      <w:marBottom w:val="0"/>
      <w:divBdr>
        <w:top w:val="none" w:sz="0" w:space="0" w:color="auto"/>
        <w:left w:val="none" w:sz="0" w:space="0" w:color="auto"/>
        <w:bottom w:val="none" w:sz="0" w:space="0" w:color="auto"/>
        <w:right w:val="none" w:sz="0" w:space="0" w:color="auto"/>
      </w:divBdr>
    </w:div>
    <w:div w:id="1819034915">
      <w:bodyDiv w:val="1"/>
      <w:marLeft w:val="0"/>
      <w:marRight w:val="0"/>
      <w:marTop w:val="0"/>
      <w:marBottom w:val="0"/>
      <w:divBdr>
        <w:top w:val="none" w:sz="0" w:space="0" w:color="auto"/>
        <w:left w:val="none" w:sz="0" w:space="0" w:color="auto"/>
        <w:bottom w:val="none" w:sz="0" w:space="0" w:color="auto"/>
        <w:right w:val="none" w:sz="0" w:space="0" w:color="auto"/>
      </w:divBdr>
    </w:div>
    <w:div w:id="1862551918">
      <w:bodyDiv w:val="1"/>
      <w:marLeft w:val="0"/>
      <w:marRight w:val="0"/>
      <w:marTop w:val="0"/>
      <w:marBottom w:val="0"/>
      <w:divBdr>
        <w:top w:val="none" w:sz="0" w:space="0" w:color="auto"/>
        <w:left w:val="none" w:sz="0" w:space="0" w:color="auto"/>
        <w:bottom w:val="none" w:sz="0" w:space="0" w:color="auto"/>
        <w:right w:val="none" w:sz="0" w:space="0" w:color="auto"/>
      </w:divBdr>
    </w:div>
    <w:div w:id="1877499476">
      <w:bodyDiv w:val="1"/>
      <w:marLeft w:val="0"/>
      <w:marRight w:val="0"/>
      <w:marTop w:val="0"/>
      <w:marBottom w:val="0"/>
      <w:divBdr>
        <w:top w:val="none" w:sz="0" w:space="0" w:color="auto"/>
        <w:left w:val="none" w:sz="0" w:space="0" w:color="auto"/>
        <w:bottom w:val="none" w:sz="0" w:space="0" w:color="auto"/>
        <w:right w:val="none" w:sz="0" w:space="0" w:color="auto"/>
      </w:divBdr>
    </w:div>
    <w:div w:id="1887448445">
      <w:bodyDiv w:val="1"/>
      <w:marLeft w:val="0"/>
      <w:marRight w:val="0"/>
      <w:marTop w:val="0"/>
      <w:marBottom w:val="0"/>
      <w:divBdr>
        <w:top w:val="none" w:sz="0" w:space="0" w:color="auto"/>
        <w:left w:val="none" w:sz="0" w:space="0" w:color="auto"/>
        <w:bottom w:val="none" w:sz="0" w:space="0" w:color="auto"/>
        <w:right w:val="none" w:sz="0" w:space="0" w:color="auto"/>
      </w:divBdr>
    </w:div>
    <w:div w:id="1911573399">
      <w:bodyDiv w:val="1"/>
      <w:marLeft w:val="0"/>
      <w:marRight w:val="0"/>
      <w:marTop w:val="0"/>
      <w:marBottom w:val="0"/>
      <w:divBdr>
        <w:top w:val="none" w:sz="0" w:space="0" w:color="auto"/>
        <w:left w:val="none" w:sz="0" w:space="0" w:color="auto"/>
        <w:bottom w:val="none" w:sz="0" w:space="0" w:color="auto"/>
        <w:right w:val="none" w:sz="0" w:space="0" w:color="auto"/>
      </w:divBdr>
    </w:div>
    <w:div w:id="1926257538">
      <w:bodyDiv w:val="1"/>
      <w:marLeft w:val="0"/>
      <w:marRight w:val="0"/>
      <w:marTop w:val="0"/>
      <w:marBottom w:val="0"/>
      <w:divBdr>
        <w:top w:val="none" w:sz="0" w:space="0" w:color="auto"/>
        <w:left w:val="none" w:sz="0" w:space="0" w:color="auto"/>
        <w:bottom w:val="none" w:sz="0" w:space="0" w:color="auto"/>
        <w:right w:val="none" w:sz="0" w:space="0" w:color="auto"/>
      </w:divBdr>
    </w:div>
    <w:div w:id="1926725078">
      <w:bodyDiv w:val="1"/>
      <w:marLeft w:val="0"/>
      <w:marRight w:val="0"/>
      <w:marTop w:val="0"/>
      <w:marBottom w:val="0"/>
      <w:divBdr>
        <w:top w:val="none" w:sz="0" w:space="0" w:color="auto"/>
        <w:left w:val="none" w:sz="0" w:space="0" w:color="auto"/>
        <w:bottom w:val="none" w:sz="0" w:space="0" w:color="auto"/>
        <w:right w:val="none" w:sz="0" w:space="0" w:color="auto"/>
      </w:divBdr>
    </w:div>
    <w:div w:id="1928684910">
      <w:bodyDiv w:val="1"/>
      <w:marLeft w:val="0"/>
      <w:marRight w:val="0"/>
      <w:marTop w:val="0"/>
      <w:marBottom w:val="0"/>
      <w:divBdr>
        <w:top w:val="none" w:sz="0" w:space="0" w:color="auto"/>
        <w:left w:val="none" w:sz="0" w:space="0" w:color="auto"/>
        <w:bottom w:val="none" w:sz="0" w:space="0" w:color="auto"/>
        <w:right w:val="none" w:sz="0" w:space="0" w:color="auto"/>
      </w:divBdr>
    </w:div>
    <w:div w:id="1937132286">
      <w:bodyDiv w:val="1"/>
      <w:marLeft w:val="0"/>
      <w:marRight w:val="0"/>
      <w:marTop w:val="0"/>
      <w:marBottom w:val="0"/>
      <w:divBdr>
        <w:top w:val="none" w:sz="0" w:space="0" w:color="auto"/>
        <w:left w:val="none" w:sz="0" w:space="0" w:color="auto"/>
        <w:bottom w:val="none" w:sz="0" w:space="0" w:color="auto"/>
        <w:right w:val="none" w:sz="0" w:space="0" w:color="auto"/>
      </w:divBdr>
    </w:div>
    <w:div w:id="1943878705">
      <w:bodyDiv w:val="1"/>
      <w:marLeft w:val="0"/>
      <w:marRight w:val="0"/>
      <w:marTop w:val="0"/>
      <w:marBottom w:val="0"/>
      <w:divBdr>
        <w:top w:val="none" w:sz="0" w:space="0" w:color="auto"/>
        <w:left w:val="none" w:sz="0" w:space="0" w:color="auto"/>
        <w:bottom w:val="none" w:sz="0" w:space="0" w:color="auto"/>
        <w:right w:val="none" w:sz="0" w:space="0" w:color="auto"/>
      </w:divBdr>
      <w:divsChild>
        <w:div w:id="263459667">
          <w:marLeft w:val="0"/>
          <w:marRight w:val="0"/>
          <w:marTop w:val="0"/>
          <w:marBottom w:val="0"/>
          <w:divBdr>
            <w:top w:val="none" w:sz="0" w:space="0" w:color="auto"/>
            <w:left w:val="none" w:sz="0" w:space="0" w:color="auto"/>
            <w:bottom w:val="none" w:sz="0" w:space="0" w:color="auto"/>
            <w:right w:val="none" w:sz="0" w:space="0" w:color="auto"/>
          </w:divBdr>
          <w:divsChild>
            <w:div w:id="1390835801">
              <w:marLeft w:val="0"/>
              <w:marRight w:val="0"/>
              <w:marTop w:val="0"/>
              <w:marBottom w:val="0"/>
              <w:divBdr>
                <w:top w:val="none" w:sz="0" w:space="0" w:color="auto"/>
                <w:left w:val="none" w:sz="0" w:space="0" w:color="auto"/>
                <w:bottom w:val="none" w:sz="0" w:space="0" w:color="auto"/>
                <w:right w:val="none" w:sz="0" w:space="0" w:color="auto"/>
              </w:divBdr>
              <w:divsChild>
                <w:div w:id="646475632">
                  <w:marLeft w:val="0"/>
                  <w:marRight w:val="0"/>
                  <w:marTop w:val="0"/>
                  <w:marBottom w:val="0"/>
                  <w:divBdr>
                    <w:top w:val="none" w:sz="0" w:space="0" w:color="auto"/>
                    <w:left w:val="none" w:sz="0" w:space="0" w:color="auto"/>
                    <w:bottom w:val="none" w:sz="0" w:space="0" w:color="auto"/>
                    <w:right w:val="none" w:sz="0" w:space="0" w:color="auto"/>
                  </w:divBdr>
                  <w:divsChild>
                    <w:div w:id="544296533">
                      <w:marLeft w:val="0"/>
                      <w:marRight w:val="0"/>
                      <w:marTop w:val="0"/>
                      <w:marBottom w:val="0"/>
                      <w:divBdr>
                        <w:top w:val="none" w:sz="0" w:space="0" w:color="auto"/>
                        <w:left w:val="none" w:sz="0" w:space="0" w:color="auto"/>
                        <w:bottom w:val="none" w:sz="0" w:space="0" w:color="auto"/>
                        <w:right w:val="none" w:sz="0" w:space="0" w:color="auto"/>
                      </w:divBdr>
                      <w:divsChild>
                        <w:div w:id="1851986536">
                          <w:marLeft w:val="0"/>
                          <w:marRight w:val="0"/>
                          <w:marTop w:val="0"/>
                          <w:marBottom w:val="0"/>
                          <w:divBdr>
                            <w:top w:val="none" w:sz="0" w:space="0" w:color="auto"/>
                            <w:left w:val="none" w:sz="0" w:space="0" w:color="auto"/>
                            <w:bottom w:val="none" w:sz="0" w:space="0" w:color="auto"/>
                            <w:right w:val="none" w:sz="0" w:space="0" w:color="auto"/>
                          </w:divBdr>
                          <w:divsChild>
                            <w:div w:id="1574199709">
                              <w:marLeft w:val="0"/>
                              <w:marRight w:val="0"/>
                              <w:marTop w:val="0"/>
                              <w:marBottom w:val="0"/>
                              <w:divBdr>
                                <w:top w:val="none" w:sz="0" w:space="0" w:color="auto"/>
                                <w:left w:val="none" w:sz="0" w:space="0" w:color="auto"/>
                                <w:bottom w:val="none" w:sz="0" w:space="0" w:color="auto"/>
                                <w:right w:val="none" w:sz="0" w:space="0" w:color="auto"/>
                              </w:divBdr>
                              <w:divsChild>
                                <w:div w:id="1878852317">
                                  <w:marLeft w:val="0"/>
                                  <w:marRight w:val="0"/>
                                  <w:marTop w:val="0"/>
                                  <w:marBottom w:val="0"/>
                                  <w:divBdr>
                                    <w:top w:val="none" w:sz="0" w:space="0" w:color="auto"/>
                                    <w:left w:val="none" w:sz="0" w:space="0" w:color="auto"/>
                                    <w:bottom w:val="none" w:sz="0" w:space="0" w:color="auto"/>
                                    <w:right w:val="none" w:sz="0" w:space="0" w:color="auto"/>
                                  </w:divBdr>
                                  <w:divsChild>
                                    <w:div w:id="1891729226">
                                      <w:marLeft w:val="0"/>
                                      <w:marRight w:val="0"/>
                                      <w:marTop w:val="0"/>
                                      <w:marBottom w:val="0"/>
                                      <w:divBdr>
                                        <w:top w:val="none" w:sz="0" w:space="0" w:color="auto"/>
                                        <w:left w:val="none" w:sz="0" w:space="0" w:color="auto"/>
                                        <w:bottom w:val="none" w:sz="0" w:space="0" w:color="auto"/>
                                        <w:right w:val="none" w:sz="0" w:space="0" w:color="auto"/>
                                      </w:divBdr>
                                      <w:divsChild>
                                        <w:div w:id="1638880331">
                                          <w:marLeft w:val="0"/>
                                          <w:marRight w:val="0"/>
                                          <w:marTop w:val="0"/>
                                          <w:marBottom w:val="0"/>
                                          <w:divBdr>
                                            <w:top w:val="none" w:sz="0" w:space="0" w:color="auto"/>
                                            <w:left w:val="none" w:sz="0" w:space="0" w:color="auto"/>
                                            <w:bottom w:val="none" w:sz="0" w:space="0" w:color="auto"/>
                                            <w:right w:val="none" w:sz="0" w:space="0" w:color="auto"/>
                                          </w:divBdr>
                                          <w:divsChild>
                                            <w:div w:id="1780370523">
                                              <w:marLeft w:val="0"/>
                                              <w:marRight w:val="0"/>
                                              <w:marTop w:val="0"/>
                                              <w:marBottom w:val="0"/>
                                              <w:divBdr>
                                                <w:top w:val="none" w:sz="0" w:space="0" w:color="auto"/>
                                                <w:left w:val="none" w:sz="0" w:space="0" w:color="auto"/>
                                                <w:bottom w:val="none" w:sz="0" w:space="0" w:color="auto"/>
                                                <w:right w:val="none" w:sz="0" w:space="0" w:color="auto"/>
                                              </w:divBdr>
                                              <w:divsChild>
                                                <w:div w:id="598835085">
                                                  <w:marLeft w:val="0"/>
                                                  <w:marRight w:val="0"/>
                                                  <w:marTop w:val="0"/>
                                                  <w:marBottom w:val="0"/>
                                                  <w:divBdr>
                                                    <w:top w:val="none" w:sz="0" w:space="0" w:color="auto"/>
                                                    <w:left w:val="none" w:sz="0" w:space="0" w:color="auto"/>
                                                    <w:bottom w:val="none" w:sz="0" w:space="0" w:color="auto"/>
                                                    <w:right w:val="none" w:sz="0" w:space="0" w:color="auto"/>
                                                  </w:divBdr>
                                                  <w:divsChild>
                                                    <w:div w:id="2126270720">
                                                      <w:marLeft w:val="0"/>
                                                      <w:marRight w:val="0"/>
                                                      <w:marTop w:val="0"/>
                                                      <w:marBottom w:val="0"/>
                                                      <w:divBdr>
                                                        <w:top w:val="none" w:sz="0" w:space="0" w:color="auto"/>
                                                        <w:left w:val="none" w:sz="0" w:space="0" w:color="auto"/>
                                                        <w:bottom w:val="none" w:sz="0" w:space="0" w:color="auto"/>
                                                        <w:right w:val="none" w:sz="0" w:space="0" w:color="auto"/>
                                                      </w:divBdr>
                                                      <w:divsChild>
                                                        <w:div w:id="463425198">
                                                          <w:marLeft w:val="0"/>
                                                          <w:marRight w:val="0"/>
                                                          <w:marTop w:val="0"/>
                                                          <w:marBottom w:val="0"/>
                                                          <w:divBdr>
                                                            <w:top w:val="none" w:sz="0" w:space="0" w:color="auto"/>
                                                            <w:left w:val="none" w:sz="0" w:space="0" w:color="auto"/>
                                                            <w:bottom w:val="none" w:sz="0" w:space="0" w:color="auto"/>
                                                            <w:right w:val="none" w:sz="0" w:space="0" w:color="auto"/>
                                                          </w:divBdr>
                                                          <w:divsChild>
                                                            <w:div w:id="256522341">
                                                              <w:marLeft w:val="0"/>
                                                              <w:marRight w:val="0"/>
                                                              <w:marTop w:val="0"/>
                                                              <w:marBottom w:val="0"/>
                                                              <w:divBdr>
                                                                <w:top w:val="none" w:sz="0" w:space="0" w:color="auto"/>
                                                                <w:left w:val="none" w:sz="0" w:space="0" w:color="auto"/>
                                                                <w:bottom w:val="none" w:sz="0" w:space="0" w:color="auto"/>
                                                                <w:right w:val="none" w:sz="0" w:space="0" w:color="auto"/>
                                                              </w:divBdr>
                                                              <w:divsChild>
                                                                <w:div w:id="157579670">
                                                                  <w:marLeft w:val="0"/>
                                                                  <w:marRight w:val="0"/>
                                                                  <w:marTop w:val="0"/>
                                                                  <w:marBottom w:val="0"/>
                                                                  <w:divBdr>
                                                                    <w:top w:val="none" w:sz="0" w:space="0" w:color="auto"/>
                                                                    <w:left w:val="none" w:sz="0" w:space="0" w:color="auto"/>
                                                                    <w:bottom w:val="none" w:sz="0" w:space="0" w:color="auto"/>
                                                                    <w:right w:val="none" w:sz="0" w:space="0" w:color="auto"/>
                                                                  </w:divBdr>
                                                                  <w:divsChild>
                                                                    <w:div w:id="1767190958">
                                                                      <w:marLeft w:val="0"/>
                                                                      <w:marRight w:val="0"/>
                                                                      <w:marTop w:val="0"/>
                                                                      <w:marBottom w:val="0"/>
                                                                      <w:divBdr>
                                                                        <w:top w:val="none" w:sz="0" w:space="0" w:color="auto"/>
                                                                        <w:left w:val="none" w:sz="0" w:space="0" w:color="auto"/>
                                                                        <w:bottom w:val="none" w:sz="0" w:space="0" w:color="auto"/>
                                                                        <w:right w:val="none" w:sz="0" w:space="0" w:color="auto"/>
                                                                      </w:divBdr>
                                                                      <w:divsChild>
                                                                        <w:div w:id="1995379633">
                                                                          <w:marLeft w:val="0"/>
                                                                          <w:marRight w:val="0"/>
                                                                          <w:marTop w:val="0"/>
                                                                          <w:marBottom w:val="0"/>
                                                                          <w:divBdr>
                                                                            <w:top w:val="none" w:sz="0" w:space="0" w:color="auto"/>
                                                                            <w:left w:val="none" w:sz="0" w:space="0" w:color="auto"/>
                                                                            <w:bottom w:val="none" w:sz="0" w:space="0" w:color="auto"/>
                                                                            <w:right w:val="none" w:sz="0" w:space="0" w:color="auto"/>
                                                                          </w:divBdr>
                                                                          <w:divsChild>
                                                                            <w:div w:id="1586258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4980599">
                                                      <w:marLeft w:val="0"/>
                                                      <w:marRight w:val="0"/>
                                                      <w:marTop w:val="0"/>
                                                      <w:marBottom w:val="0"/>
                                                      <w:divBdr>
                                                        <w:top w:val="none" w:sz="0" w:space="0" w:color="auto"/>
                                                        <w:left w:val="none" w:sz="0" w:space="0" w:color="auto"/>
                                                        <w:bottom w:val="none" w:sz="0" w:space="0" w:color="auto"/>
                                                        <w:right w:val="none" w:sz="0" w:space="0" w:color="auto"/>
                                                      </w:divBdr>
                                                      <w:divsChild>
                                                        <w:div w:id="1700548809">
                                                          <w:marLeft w:val="0"/>
                                                          <w:marRight w:val="0"/>
                                                          <w:marTop w:val="0"/>
                                                          <w:marBottom w:val="0"/>
                                                          <w:divBdr>
                                                            <w:top w:val="none" w:sz="0" w:space="0" w:color="auto"/>
                                                            <w:left w:val="none" w:sz="0" w:space="0" w:color="auto"/>
                                                            <w:bottom w:val="none" w:sz="0" w:space="0" w:color="auto"/>
                                                            <w:right w:val="none" w:sz="0" w:space="0" w:color="auto"/>
                                                          </w:divBdr>
                                                          <w:divsChild>
                                                            <w:div w:id="1564944883">
                                                              <w:marLeft w:val="0"/>
                                                              <w:marRight w:val="0"/>
                                                              <w:marTop w:val="0"/>
                                                              <w:marBottom w:val="0"/>
                                                              <w:divBdr>
                                                                <w:top w:val="none" w:sz="0" w:space="0" w:color="auto"/>
                                                                <w:left w:val="none" w:sz="0" w:space="0" w:color="auto"/>
                                                                <w:bottom w:val="none" w:sz="0" w:space="0" w:color="auto"/>
                                                                <w:right w:val="none" w:sz="0" w:space="0" w:color="auto"/>
                                                              </w:divBdr>
                                                              <w:divsChild>
                                                                <w:div w:id="1135946344">
                                                                  <w:marLeft w:val="0"/>
                                                                  <w:marRight w:val="0"/>
                                                                  <w:marTop w:val="0"/>
                                                                  <w:marBottom w:val="0"/>
                                                                  <w:divBdr>
                                                                    <w:top w:val="none" w:sz="0" w:space="0" w:color="auto"/>
                                                                    <w:left w:val="none" w:sz="0" w:space="0" w:color="auto"/>
                                                                    <w:bottom w:val="none" w:sz="0" w:space="0" w:color="auto"/>
                                                                    <w:right w:val="none" w:sz="0" w:space="0" w:color="auto"/>
                                                                  </w:divBdr>
                                                                  <w:divsChild>
                                                                    <w:div w:id="1715809945">
                                                                      <w:marLeft w:val="0"/>
                                                                      <w:marRight w:val="0"/>
                                                                      <w:marTop w:val="0"/>
                                                                      <w:marBottom w:val="0"/>
                                                                      <w:divBdr>
                                                                        <w:top w:val="none" w:sz="0" w:space="0" w:color="auto"/>
                                                                        <w:left w:val="none" w:sz="0" w:space="0" w:color="auto"/>
                                                                        <w:bottom w:val="none" w:sz="0" w:space="0" w:color="auto"/>
                                                                        <w:right w:val="none" w:sz="0" w:space="0" w:color="auto"/>
                                                                      </w:divBdr>
                                                                      <w:divsChild>
                                                                        <w:div w:id="226577319">
                                                                          <w:marLeft w:val="0"/>
                                                                          <w:marRight w:val="0"/>
                                                                          <w:marTop w:val="0"/>
                                                                          <w:marBottom w:val="0"/>
                                                                          <w:divBdr>
                                                                            <w:top w:val="none" w:sz="0" w:space="0" w:color="auto"/>
                                                                            <w:left w:val="none" w:sz="0" w:space="0" w:color="auto"/>
                                                                            <w:bottom w:val="none" w:sz="0" w:space="0" w:color="auto"/>
                                                                            <w:right w:val="none" w:sz="0" w:space="0" w:color="auto"/>
                                                                          </w:divBdr>
                                                                          <w:divsChild>
                                                                            <w:div w:id="718086904">
                                                                              <w:marLeft w:val="0"/>
                                                                              <w:marRight w:val="0"/>
                                                                              <w:marTop w:val="0"/>
                                                                              <w:marBottom w:val="0"/>
                                                                              <w:divBdr>
                                                                                <w:top w:val="none" w:sz="0" w:space="0" w:color="auto"/>
                                                                                <w:left w:val="none" w:sz="0" w:space="0" w:color="auto"/>
                                                                                <w:bottom w:val="none" w:sz="0" w:space="0" w:color="auto"/>
                                                                                <w:right w:val="none" w:sz="0" w:space="0" w:color="auto"/>
                                                                              </w:divBdr>
                                                                              <w:divsChild>
                                                                                <w:div w:id="636833466">
                                                                                  <w:marLeft w:val="0"/>
                                                                                  <w:marRight w:val="0"/>
                                                                                  <w:marTop w:val="0"/>
                                                                                  <w:marBottom w:val="0"/>
                                                                                  <w:divBdr>
                                                                                    <w:top w:val="none" w:sz="0" w:space="0" w:color="auto"/>
                                                                                    <w:left w:val="none" w:sz="0" w:space="0" w:color="auto"/>
                                                                                    <w:bottom w:val="none" w:sz="0" w:space="0" w:color="auto"/>
                                                                                    <w:right w:val="none" w:sz="0" w:space="0" w:color="auto"/>
                                                                                  </w:divBdr>
                                                                                  <w:divsChild>
                                                                                    <w:div w:id="1105804167">
                                                                                      <w:marLeft w:val="0"/>
                                                                                      <w:marRight w:val="0"/>
                                                                                      <w:marTop w:val="0"/>
                                                                                      <w:marBottom w:val="0"/>
                                                                                      <w:divBdr>
                                                                                        <w:top w:val="none" w:sz="0" w:space="0" w:color="auto"/>
                                                                                        <w:left w:val="none" w:sz="0" w:space="0" w:color="auto"/>
                                                                                        <w:bottom w:val="none" w:sz="0" w:space="0" w:color="auto"/>
                                                                                        <w:right w:val="none" w:sz="0" w:space="0" w:color="auto"/>
                                                                                      </w:divBdr>
                                                                                    </w:div>
                                                                                    <w:div w:id="884488877">
                                                                                      <w:marLeft w:val="0"/>
                                                                                      <w:marRight w:val="0"/>
                                                                                      <w:marTop w:val="0"/>
                                                                                      <w:marBottom w:val="0"/>
                                                                                      <w:divBdr>
                                                                                        <w:top w:val="none" w:sz="0" w:space="0" w:color="auto"/>
                                                                                        <w:left w:val="none" w:sz="0" w:space="0" w:color="auto"/>
                                                                                        <w:bottom w:val="none" w:sz="0" w:space="0" w:color="auto"/>
                                                                                        <w:right w:val="none" w:sz="0" w:space="0" w:color="auto"/>
                                                                                      </w:divBdr>
                                                                                      <w:divsChild>
                                                                                        <w:div w:id="1417090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7868">
                                                                                  <w:marLeft w:val="0"/>
                                                                                  <w:marRight w:val="0"/>
                                                                                  <w:marTop w:val="0"/>
                                                                                  <w:marBottom w:val="0"/>
                                                                                  <w:divBdr>
                                                                                    <w:top w:val="none" w:sz="0" w:space="0" w:color="auto"/>
                                                                                    <w:left w:val="none" w:sz="0" w:space="0" w:color="auto"/>
                                                                                    <w:bottom w:val="none" w:sz="0" w:space="0" w:color="auto"/>
                                                                                    <w:right w:val="none" w:sz="0" w:space="0" w:color="auto"/>
                                                                                  </w:divBdr>
                                                                                  <w:divsChild>
                                                                                    <w:div w:id="1153182526">
                                                                                      <w:marLeft w:val="0"/>
                                                                                      <w:marRight w:val="0"/>
                                                                                      <w:marTop w:val="0"/>
                                                                                      <w:marBottom w:val="0"/>
                                                                                      <w:divBdr>
                                                                                        <w:top w:val="none" w:sz="0" w:space="0" w:color="auto"/>
                                                                                        <w:left w:val="none" w:sz="0" w:space="0" w:color="auto"/>
                                                                                        <w:bottom w:val="none" w:sz="0" w:space="0" w:color="auto"/>
                                                                                        <w:right w:val="none" w:sz="0" w:space="0" w:color="auto"/>
                                                                                      </w:divBdr>
                                                                                    </w:div>
                                                                                  </w:divsChild>
                                                                                </w:div>
                                                                                <w:div w:id="73208531">
                                                                                  <w:marLeft w:val="0"/>
                                                                                  <w:marRight w:val="0"/>
                                                                                  <w:marTop w:val="0"/>
                                                                                  <w:marBottom w:val="0"/>
                                                                                  <w:divBdr>
                                                                                    <w:top w:val="none" w:sz="0" w:space="0" w:color="auto"/>
                                                                                    <w:left w:val="none" w:sz="0" w:space="0" w:color="auto"/>
                                                                                    <w:bottom w:val="none" w:sz="0" w:space="0" w:color="auto"/>
                                                                                    <w:right w:val="none" w:sz="0" w:space="0" w:color="auto"/>
                                                                                  </w:divBdr>
                                                                                  <w:divsChild>
                                                                                    <w:div w:id="953172912">
                                                                                      <w:marLeft w:val="0"/>
                                                                                      <w:marRight w:val="0"/>
                                                                                      <w:marTop w:val="0"/>
                                                                                      <w:marBottom w:val="0"/>
                                                                                      <w:divBdr>
                                                                                        <w:top w:val="none" w:sz="0" w:space="0" w:color="auto"/>
                                                                                        <w:left w:val="none" w:sz="0" w:space="0" w:color="auto"/>
                                                                                        <w:bottom w:val="none" w:sz="0" w:space="0" w:color="auto"/>
                                                                                        <w:right w:val="none" w:sz="0" w:space="0" w:color="auto"/>
                                                                                      </w:divBdr>
                                                                                    </w:div>
                                                                                    <w:div w:id="1818184256">
                                                                                      <w:marLeft w:val="0"/>
                                                                                      <w:marRight w:val="0"/>
                                                                                      <w:marTop w:val="0"/>
                                                                                      <w:marBottom w:val="0"/>
                                                                                      <w:divBdr>
                                                                                        <w:top w:val="none" w:sz="0" w:space="0" w:color="auto"/>
                                                                                        <w:left w:val="none" w:sz="0" w:space="0" w:color="auto"/>
                                                                                        <w:bottom w:val="none" w:sz="0" w:space="0" w:color="auto"/>
                                                                                        <w:right w:val="none" w:sz="0" w:space="0" w:color="auto"/>
                                                                                      </w:divBdr>
                                                                                      <w:divsChild>
                                                                                        <w:div w:id="129328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662329">
                                                                                  <w:marLeft w:val="0"/>
                                                                                  <w:marRight w:val="0"/>
                                                                                  <w:marTop w:val="0"/>
                                                                                  <w:marBottom w:val="0"/>
                                                                                  <w:divBdr>
                                                                                    <w:top w:val="none" w:sz="0" w:space="0" w:color="auto"/>
                                                                                    <w:left w:val="none" w:sz="0" w:space="0" w:color="auto"/>
                                                                                    <w:bottom w:val="none" w:sz="0" w:space="0" w:color="auto"/>
                                                                                    <w:right w:val="none" w:sz="0" w:space="0" w:color="auto"/>
                                                                                  </w:divBdr>
                                                                                  <w:divsChild>
                                                                                    <w:div w:id="990713850">
                                                                                      <w:marLeft w:val="0"/>
                                                                                      <w:marRight w:val="0"/>
                                                                                      <w:marTop w:val="0"/>
                                                                                      <w:marBottom w:val="0"/>
                                                                                      <w:divBdr>
                                                                                        <w:top w:val="none" w:sz="0" w:space="0" w:color="auto"/>
                                                                                        <w:left w:val="none" w:sz="0" w:space="0" w:color="auto"/>
                                                                                        <w:bottom w:val="none" w:sz="0" w:space="0" w:color="auto"/>
                                                                                        <w:right w:val="none" w:sz="0" w:space="0" w:color="auto"/>
                                                                                      </w:divBdr>
                                                                                    </w:div>
                                                                                  </w:divsChild>
                                                                                </w:div>
                                                                                <w:div w:id="1286159305">
                                                                                  <w:marLeft w:val="0"/>
                                                                                  <w:marRight w:val="0"/>
                                                                                  <w:marTop w:val="0"/>
                                                                                  <w:marBottom w:val="0"/>
                                                                                  <w:divBdr>
                                                                                    <w:top w:val="none" w:sz="0" w:space="0" w:color="auto"/>
                                                                                    <w:left w:val="none" w:sz="0" w:space="0" w:color="auto"/>
                                                                                    <w:bottom w:val="none" w:sz="0" w:space="0" w:color="auto"/>
                                                                                    <w:right w:val="none" w:sz="0" w:space="0" w:color="auto"/>
                                                                                  </w:divBdr>
                                                                                  <w:divsChild>
                                                                                    <w:div w:id="961808334">
                                                                                      <w:marLeft w:val="0"/>
                                                                                      <w:marRight w:val="0"/>
                                                                                      <w:marTop w:val="0"/>
                                                                                      <w:marBottom w:val="0"/>
                                                                                      <w:divBdr>
                                                                                        <w:top w:val="none" w:sz="0" w:space="0" w:color="auto"/>
                                                                                        <w:left w:val="none" w:sz="0" w:space="0" w:color="auto"/>
                                                                                        <w:bottom w:val="none" w:sz="0" w:space="0" w:color="auto"/>
                                                                                        <w:right w:val="none" w:sz="0" w:space="0" w:color="auto"/>
                                                                                      </w:divBdr>
                                                                                    </w:div>
                                                                                    <w:div w:id="1186335293">
                                                                                      <w:marLeft w:val="0"/>
                                                                                      <w:marRight w:val="0"/>
                                                                                      <w:marTop w:val="0"/>
                                                                                      <w:marBottom w:val="0"/>
                                                                                      <w:divBdr>
                                                                                        <w:top w:val="none" w:sz="0" w:space="0" w:color="auto"/>
                                                                                        <w:left w:val="none" w:sz="0" w:space="0" w:color="auto"/>
                                                                                        <w:bottom w:val="none" w:sz="0" w:space="0" w:color="auto"/>
                                                                                        <w:right w:val="none" w:sz="0" w:space="0" w:color="auto"/>
                                                                                      </w:divBdr>
                                                                                      <w:divsChild>
                                                                                        <w:div w:id="1756242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655854">
                                                                                  <w:marLeft w:val="0"/>
                                                                                  <w:marRight w:val="0"/>
                                                                                  <w:marTop w:val="0"/>
                                                                                  <w:marBottom w:val="0"/>
                                                                                  <w:divBdr>
                                                                                    <w:top w:val="none" w:sz="0" w:space="0" w:color="auto"/>
                                                                                    <w:left w:val="none" w:sz="0" w:space="0" w:color="auto"/>
                                                                                    <w:bottom w:val="none" w:sz="0" w:space="0" w:color="auto"/>
                                                                                    <w:right w:val="none" w:sz="0" w:space="0" w:color="auto"/>
                                                                                  </w:divBdr>
                                                                                  <w:divsChild>
                                                                                    <w:div w:id="514853023">
                                                                                      <w:marLeft w:val="0"/>
                                                                                      <w:marRight w:val="0"/>
                                                                                      <w:marTop w:val="0"/>
                                                                                      <w:marBottom w:val="0"/>
                                                                                      <w:divBdr>
                                                                                        <w:top w:val="none" w:sz="0" w:space="0" w:color="auto"/>
                                                                                        <w:left w:val="none" w:sz="0" w:space="0" w:color="auto"/>
                                                                                        <w:bottom w:val="none" w:sz="0" w:space="0" w:color="auto"/>
                                                                                        <w:right w:val="none" w:sz="0" w:space="0" w:color="auto"/>
                                                                                      </w:divBdr>
                                                                                    </w:div>
                                                                                  </w:divsChild>
                                                                                </w:div>
                                                                                <w:div w:id="1995178114">
                                                                                  <w:marLeft w:val="0"/>
                                                                                  <w:marRight w:val="0"/>
                                                                                  <w:marTop w:val="0"/>
                                                                                  <w:marBottom w:val="0"/>
                                                                                  <w:divBdr>
                                                                                    <w:top w:val="none" w:sz="0" w:space="0" w:color="auto"/>
                                                                                    <w:left w:val="none" w:sz="0" w:space="0" w:color="auto"/>
                                                                                    <w:bottom w:val="none" w:sz="0" w:space="0" w:color="auto"/>
                                                                                    <w:right w:val="none" w:sz="0" w:space="0" w:color="auto"/>
                                                                                  </w:divBdr>
                                                                                  <w:divsChild>
                                                                                    <w:div w:id="1768042534">
                                                                                      <w:marLeft w:val="0"/>
                                                                                      <w:marRight w:val="0"/>
                                                                                      <w:marTop w:val="0"/>
                                                                                      <w:marBottom w:val="0"/>
                                                                                      <w:divBdr>
                                                                                        <w:top w:val="none" w:sz="0" w:space="0" w:color="auto"/>
                                                                                        <w:left w:val="none" w:sz="0" w:space="0" w:color="auto"/>
                                                                                        <w:bottom w:val="none" w:sz="0" w:space="0" w:color="auto"/>
                                                                                        <w:right w:val="none" w:sz="0" w:space="0" w:color="auto"/>
                                                                                      </w:divBdr>
                                                                                    </w:div>
                                                                                    <w:div w:id="77097844">
                                                                                      <w:marLeft w:val="0"/>
                                                                                      <w:marRight w:val="0"/>
                                                                                      <w:marTop w:val="0"/>
                                                                                      <w:marBottom w:val="0"/>
                                                                                      <w:divBdr>
                                                                                        <w:top w:val="none" w:sz="0" w:space="0" w:color="auto"/>
                                                                                        <w:left w:val="none" w:sz="0" w:space="0" w:color="auto"/>
                                                                                        <w:bottom w:val="none" w:sz="0" w:space="0" w:color="auto"/>
                                                                                        <w:right w:val="none" w:sz="0" w:space="0" w:color="auto"/>
                                                                                      </w:divBdr>
                                                                                      <w:divsChild>
                                                                                        <w:div w:id="1197280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211929">
                                                                                  <w:marLeft w:val="0"/>
                                                                                  <w:marRight w:val="0"/>
                                                                                  <w:marTop w:val="0"/>
                                                                                  <w:marBottom w:val="0"/>
                                                                                  <w:divBdr>
                                                                                    <w:top w:val="none" w:sz="0" w:space="0" w:color="auto"/>
                                                                                    <w:left w:val="none" w:sz="0" w:space="0" w:color="auto"/>
                                                                                    <w:bottom w:val="none" w:sz="0" w:space="0" w:color="auto"/>
                                                                                    <w:right w:val="none" w:sz="0" w:space="0" w:color="auto"/>
                                                                                  </w:divBdr>
                                                                                  <w:divsChild>
                                                                                    <w:div w:id="1957980433">
                                                                                      <w:marLeft w:val="0"/>
                                                                                      <w:marRight w:val="0"/>
                                                                                      <w:marTop w:val="0"/>
                                                                                      <w:marBottom w:val="0"/>
                                                                                      <w:divBdr>
                                                                                        <w:top w:val="none" w:sz="0" w:space="0" w:color="auto"/>
                                                                                        <w:left w:val="none" w:sz="0" w:space="0" w:color="auto"/>
                                                                                        <w:bottom w:val="none" w:sz="0" w:space="0" w:color="auto"/>
                                                                                        <w:right w:val="none" w:sz="0" w:space="0" w:color="auto"/>
                                                                                      </w:divBdr>
                                                                                    </w:div>
                                                                                  </w:divsChild>
                                                                                </w:div>
                                                                                <w:div w:id="661858718">
                                                                                  <w:marLeft w:val="0"/>
                                                                                  <w:marRight w:val="0"/>
                                                                                  <w:marTop w:val="0"/>
                                                                                  <w:marBottom w:val="0"/>
                                                                                  <w:divBdr>
                                                                                    <w:top w:val="none" w:sz="0" w:space="0" w:color="auto"/>
                                                                                    <w:left w:val="none" w:sz="0" w:space="0" w:color="auto"/>
                                                                                    <w:bottom w:val="none" w:sz="0" w:space="0" w:color="auto"/>
                                                                                    <w:right w:val="none" w:sz="0" w:space="0" w:color="auto"/>
                                                                                  </w:divBdr>
                                                                                  <w:divsChild>
                                                                                    <w:div w:id="568735096">
                                                                                      <w:marLeft w:val="0"/>
                                                                                      <w:marRight w:val="0"/>
                                                                                      <w:marTop w:val="0"/>
                                                                                      <w:marBottom w:val="0"/>
                                                                                      <w:divBdr>
                                                                                        <w:top w:val="none" w:sz="0" w:space="0" w:color="auto"/>
                                                                                        <w:left w:val="none" w:sz="0" w:space="0" w:color="auto"/>
                                                                                        <w:bottom w:val="none" w:sz="0" w:space="0" w:color="auto"/>
                                                                                        <w:right w:val="none" w:sz="0" w:space="0" w:color="auto"/>
                                                                                      </w:divBdr>
                                                                                    </w:div>
                                                                                    <w:div w:id="534074285">
                                                                                      <w:marLeft w:val="0"/>
                                                                                      <w:marRight w:val="0"/>
                                                                                      <w:marTop w:val="0"/>
                                                                                      <w:marBottom w:val="0"/>
                                                                                      <w:divBdr>
                                                                                        <w:top w:val="none" w:sz="0" w:space="0" w:color="auto"/>
                                                                                        <w:left w:val="none" w:sz="0" w:space="0" w:color="auto"/>
                                                                                        <w:bottom w:val="none" w:sz="0" w:space="0" w:color="auto"/>
                                                                                        <w:right w:val="none" w:sz="0" w:space="0" w:color="auto"/>
                                                                                      </w:divBdr>
                                                                                      <w:divsChild>
                                                                                        <w:div w:id="134690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956522">
                                                                                  <w:marLeft w:val="0"/>
                                                                                  <w:marRight w:val="0"/>
                                                                                  <w:marTop w:val="0"/>
                                                                                  <w:marBottom w:val="0"/>
                                                                                  <w:divBdr>
                                                                                    <w:top w:val="none" w:sz="0" w:space="0" w:color="auto"/>
                                                                                    <w:left w:val="none" w:sz="0" w:space="0" w:color="auto"/>
                                                                                    <w:bottom w:val="none" w:sz="0" w:space="0" w:color="auto"/>
                                                                                    <w:right w:val="none" w:sz="0" w:space="0" w:color="auto"/>
                                                                                  </w:divBdr>
                                                                                  <w:divsChild>
                                                                                    <w:div w:id="63106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3618109">
                                                      <w:marLeft w:val="0"/>
                                                      <w:marRight w:val="0"/>
                                                      <w:marTop w:val="0"/>
                                                      <w:marBottom w:val="0"/>
                                                      <w:divBdr>
                                                        <w:top w:val="none" w:sz="0" w:space="0" w:color="auto"/>
                                                        <w:left w:val="none" w:sz="0" w:space="0" w:color="auto"/>
                                                        <w:bottom w:val="none" w:sz="0" w:space="0" w:color="auto"/>
                                                        <w:right w:val="none" w:sz="0" w:space="0" w:color="auto"/>
                                                      </w:divBdr>
                                                      <w:divsChild>
                                                        <w:div w:id="390154539">
                                                          <w:marLeft w:val="0"/>
                                                          <w:marRight w:val="0"/>
                                                          <w:marTop w:val="0"/>
                                                          <w:marBottom w:val="0"/>
                                                          <w:divBdr>
                                                            <w:top w:val="none" w:sz="0" w:space="0" w:color="auto"/>
                                                            <w:left w:val="none" w:sz="0" w:space="0" w:color="auto"/>
                                                            <w:bottom w:val="none" w:sz="0" w:space="0" w:color="auto"/>
                                                            <w:right w:val="none" w:sz="0" w:space="0" w:color="auto"/>
                                                          </w:divBdr>
                                                          <w:divsChild>
                                                            <w:div w:id="669674064">
                                                              <w:marLeft w:val="0"/>
                                                              <w:marRight w:val="0"/>
                                                              <w:marTop w:val="0"/>
                                                              <w:marBottom w:val="0"/>
                                                              <w:divBdr>
                                                                <w:top w:val="none" w:sz="0" w:space="0" w:color="auto"/>
                                                                <w:left w:val="none" w:sz="0" w:space="0" w:color="auto"/>
                                                                <w:bottom w:val="none" w:sz="0" w:space="0" w:color="auto"/>
                                                                <w:right w:val="none" w:sz="0" w:space="0" w:color="auto"/>
                                                              </w:divBdr>
                                                              <w:divsChild>
                                                                <w:div w:id="1425343899">
                                                                  <w:marLeft w:val="0"/>
                                                                  <w:marRight w:val="0"/>
                                                                  <w:marTop w:val="0"/>
                                                                  <w:marBottom w:val="0"/>
                                                                  <w:divBdr>
                                                                    <w:top w:val="none" w:sz="0" w:space="0" w:color="auto"/>
                                                                    <w:left w:val="none" w:sz="0" w:space="0" w:color="auto"/>
                                                                    <w:bottom w:val="none" w:sz="0" w:space="0" w:color="auto"/>
                                                                    <w:right w:val="none" w:sz="0" w:space="0" w:color="auto"/>
                                                                  </w:divBdr>
                                                                  <w:divsChild>
                                                                    <w:div w:id="182746380">
                                                                      <w:marLeft w:val="0"/>
                                                                      <w:marRight w:val="0"/>
                                                                      <w:marTop w:val="0"/>
                                                                      <w:marBottom w:val="0"/>
                                                                      <w:divBdr>
                                                                        <w:top w:val="none" w:sz="0" w:space="0" w:color="auto"/>
                                                                        <w:left w:val="none" w:sz="0" w:space="0" w:color="auto"/>
                                                                        <w:bottom w:val="none" w:sz="0" w:space="0" w:color="auto"/>
                                                                        <w:right w:val="none" w:sz="0" w:space="0" w:color="auto"/>
                                                                      </w:divBdr>
                                                                      <w:divsChild>
                                                                        <w:div w:id="102071695">
                                                                          <w:marLeft w:val="0"/>
                                                                          <w:marRight w:val="0"/>
                                                                          <w:marTop w:val="0"/>
                                                                          <w:marBottom w:val="0"/>
                                                                          <w:divBdr>
                                                                            <w:top w:val="none" w:sz="0" w:space="0" w:color="auto"/>
                                                                            <w:left w:val="none" w:sz="0" w:space="0" w:color="auto"/>
                                                                            <w:bottom w:val="none" w:sz="0" w:space="0" w:color="auto"/>
                                                                            <w:right w:val="none" w:sz="0" w:space="0" w:color="auto"/>
                                                                          </w:divBdr>
                                                                          <w:divsChild>
                                                                            <w:div w:id="42758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91981284">
      <w:bodyDiv w:val="1"/>
      <w:marLeft w:val="0"/>
      <w:marRight w:val="0"/>
      <w:marTop w:val="0"/>
      <w:marBottom w:val="0"/>
      <w:divBdr>
        <w:top w:val="none" w:sz="0" w:space="0" w:color="auto"/>
        <w:left w:val="none" w:sz="0" w:space="0" w:color="auto"/>
        <w:bottom w:val="none" w:sz="0" w:space="0" w:color="auto"/>
        <w:right w:val="none" w:sz="0" w:space="0" w:color="auto"/>
      </w:divBdr>
    </w:div>
    <w:div w:id="1998729934">
      <w:bodyDiv w:val="1"/>
      <w:marLeft w:val="0"/>
      <w:marRight w:val="0"/>
      <w:marTop w:val="0"/>
      <w:marBottom w:val="0"/>
      <w:divBdr>
        <w:top w:val="none" w:sz="0" w:space="0" w:color="auto"/>
        <w:left w:val="none" w:sz="0" w:space="0" w:color="auto"/>
        <w:bottom w:val="none" w:sz="0" w:space="0" w:color="auto"/>
        <w:right w:val="none" w:sz="0" w:space="0" w:color="auto"/>
      </w:divBdr>
    </w:div>
    <w:div w:id="2072654448">
      <w:bodyDiv w:val="1"/>
      <w:marLeft w:val="0"/>
      <w:marRight w:val="0"/>
      <w:marTop w:val="0"/>
      <w:marBottom w:val="0"/>
      <w:divBdr>
        <w:top w:val="none" w:sz="0" w:space="0" w:color="auto"/>
        <w:left w:val="none" w:sz="0" w:space="0" w:color="auto"/>
        <w:bottom w:val="none" w:sz="0" w:space="0" w:color="auto"/>
        <w:right w:val="none" w:sz="0" w:space="0" w:color="auto"/>
      </w:divBdr>
    </w:div>
    <w:div w:id="2094550159">
      <w:bodyDiv w:val="1"/>
      <w:marLeft w:val="0"/>
      <w:marRight w:val="0"/>
      <w:marTop w:val="0"/>
      <w:marBottom w:val="0"/>
      <w:divBdr>
        <w:top w:val="none" w:sz="0" w:space="0" w:color="auto"/>
        <w:left w:val="none" w:sz="0" w:space="0" w:color="auto"/>
        <w:bottom w:val="none" w:sz="0" w:space="0" w:color="auto"/>
        <w:right w:val="none" w:sz="0" w:space="0" w:color="auto"/>
      </w:divBdr>
    </w:div>
    <w:div w:id="2112822384">
      <w:bodyDiv w:val="1"/>
      <w:marLeft w:val="0"/>
      <w:marRight w:val="0"/>
      <w:marTop w:val="0"/>
      <w:marBottom w:val="0"/>
      <w:divBdr>
        <w:top w:val="none" w:sz="0" w:space="0" w:color="auto"/>
        <w:left w:val="none" w:sz="0" w:space="0" w:color="auto"/>
        <w:bottom w:val="none" w:sz="0" w:space="0" w:color="auto"/>
        <w:right w:val="none" w:sz="0" w:space="0" w:color="auto"/>
      </w:divBdr>
    </w:div>
    <w:div w:id="2117358033">
      <w:bodyDiv w:val="1"/>
      <w:marLeft w:val="0"/>
      <w:marRight w:val="0"/>
      <w:marTop w:val="0"/>
      <w:marBottom w:val="0"/>
      <w:divBdr>
        <w:top w:val="none" w:sz="0" w:space="0" w:color="auto"/>
        <w:left w:val="none" w:sz="0" w:space="0" w:color="auto"/>
        <w:bottom w:val="none" w:sz="0" w:space="0" w:color="auto"/>
        <w:right w:val="none" w:sz="0" w:space="0" w:color="auto"/>
      </w:divBdr>
    </w:div>
    <w:div w:id="2144542738">
      <w:bodyDiv w:val="1"/>
      <w:marLeft w:val="0"/>
      <w:marRight w:val="0"/>
      <w:marTop w:val="0"/>
      <w:marBottom w:val="0"/>
      <w:divBdr>
        <w:top w:val="none" w:sz="0" w:space="0" w:color="auto"/>
        <w:left w:val="none" w:sz="0" w:space="0" w:color="auto"/>
        <w:bottom w:val="none" w:sz="0" w:space="0" w:color="auto"/>
        <w:right w:val="none" w:sz="0" w:space="0" w:color="auto"/>
      </w:divBdr>
    </w:div>
    <w:div w:id="2144686535">
      <w:bodyDiv w:val="1"/>
      <w:marLeft w:val="0"/>
      <w:marRight w:val="0"/>
      <w:marTop w:val="0"/>
      <w:marBottom w:val="0"/>
      <w:divBdr>
        <w:top w:val="none" w:sz="0" w:space="0" w:color="auto"/>
        <w:left w:val="none" w:sz="0" w:space="0" w:color="auto"/>
        <w:bottom w:val="none" w:sz="0" w:space="0" w:color="auto"/>
        <w:right w:val="none" w:sz="0" w:space="0" w:color="auto"/>
      </w:divBdr>
      <w:divsChild>
        <w:div w:id="1962570920">
          <w:marLeft w:val="0"/>
          <w:marRight w:val="0"/>
          <w:marTop w:val="0"/>
          <w:marBottom w:val="0"/>
          <w:divBdr>
            <w:top w:val="none" w:sz="0" w:space="0" w:color="auto"/>
            <w:left w:val="none" w:sz="0" w:space="0" w:color="auto"/>
            <w:bottom w:val="none" w:sz="0" w:space="0" w:color="auto"/>
            <w:right w:val="none" w:sz="0" w:space="0" w:color="auto"/>
          </w:divBdr>
          <w:divsChild>
            <w:div w:id="29455688">
              <w:marLeft w:val="0"/>
              <w:marRight w:val="0"/>
              <w:marTop w:val="0"/>
              <w:marBottom w:val="0"/>
              <w:divBdr>
                <w:top w:val="none" w:sz="0" w:space="0" w:color="auto"/>
                <w:left w:val="none" w:sz="0" w:space="0" w:color="auto"/>
                <w:bottom w:val="none" w:sz="0" w:space="0" w:color="auto"/>
                <w:right w:val="none" w:sz="0" w:space="0" w:color="auto"/>
              </w:divBdr>
              <w:divsChild>
                <w:div w:id="623004444">
                  <w:marLeft w:val="0"/>
                  <w:marRight w:val="0"/>
                  <w:marTop w:val="0"/>
                  <w:marBottom w:val="0"/>
                  <w:divBdr>
                    <w:top w:val="none" w:sz="0" w:space="0" w:color="auto"/>
                    <w:left w:val="none" w:sz="0" w:space="0" w:color="auto"/>
                    <w:bottom w:val="none" w:sz="0" w:space="0" w:color="auto"/>
                    <w:right w:val="none" w:sz="0" w:space="0" w:color="auto"/>
                  </w:divBdr>
                  <w:divsChild>
                    <w:div w:id="125395662">
                      <w:marLeft w:val="0"/>
                      <w:marRight w:val="0"/>
                      <w:marTop w:val="0"/>
                      <w:marBottom w:val="0"/>
                      <w:divBdr>
                        <w:top w:val="none" w:sz="0" w:space="0" w:color="auto"/>
                        <w:left w:val="none" w:sz="0" w:space="0" w:color="auto"/>
                        <w:bottom w:val="none" w:sz="0" w:space="0" w:color="auto"/>
                        <w:right w:val="none" w:sz="0" w:space="0" w:color="auto"/>
                      </w:divBdr>
                      <w:divsChild>
                        <w:div w:id="1013803549">
                          <w:marLeft w:val="0"/>
                          <w:marRight w:val="0"/>
                          <w:marTop w:val="0"/>
                          <w:marBottom w:val="0"/>
                          <w:divBdr>
                            <w:top w:val="none" w:sz="0" w:space="0" w:color="auto"/>
                            <w:left w:val="none" w:sz="0" w:space="0" w:color="auto"/>
                            <w:bottom w:val="none" w:sz="0" w:space="0" w:color="auto"/>
                            <w:right w:val="none" w:sz="0" w:space="0" w:color="auto"/>
                          </w:divBdr>
                          <w:divsChild>
                            <w:div w:id="1412697791">
                              <w:marLeft w:val="0"/>
                              <w:marRight w:val="0"/>
                              <w:marTop w:val="0"/>
                              <w:marBottom w:val="0"/>
                              <w:divBdr>
                                <w:top w:val="none" w:sz="0" w:space="0" w:color="auto"/>
                                <w:left w:val="none" w:sz="0" w:space="0" w:color="auto"/>
                                <w:bottom w:val="none" w:sz="0" w:space="0" w:color="auto"/>
                                <w:right w:val="none" w:sz="0" w:space="0" w:color="auto"/>
                              </w:divBdr>
                              <w:divsChild>
                                <w:div w:id="1035812180">
                                  <w:marLeft w:val="0"/>
                                  <w:marRight w:val="0"/>
                                  <w:marTop w:val="0"/>
                                  <w:marBottom w:val="0"/>
                                  <w:divBdr>
                                    <w:top w:val="none" w:sz="0" w:space="0" w:color="auto"/>
                                    <w:left w:val="none" w:sz="0" w:space="0" w:color="auto"/>
                                    <w:bottom w:val="none" w:sz="0" w:space="0" w:color="auto"/>
                                    <w:right w:val="none" w:sz="0" w:space="0" w:color="auto"/>
                                  </w:divBdr>
                                  <w:divsChild>
                                    <w:div w:id="1676375206">
                                      <w:marLeft w:val="0"/>
                                      <w:marRight w:val="0"/>
                                      <w:marTop w:val="0"/>
                                      <w:marBottom w:val="0"/>
                                      <w:divBdr>
                                        <w:top w:val="none" w:sz="0" w:space="0" w:color="auto"/>
                                        <w:left w:val="none" w:sz="0" w:space="0" w:color="auto"/>
                                        <w:bottom w:val="none" w:sz="0" w:space="0" w:color="auto"/>
                                        <w:right w:val="none" w:sz="0" w:space="0" w:color="auto"/>
                                      </w:divBdr>
                                      <w:divsChild>
                                        <w:div w:id="1373188255">
                                          <w:marLeft w:val="0"/>
                                          <w:marRight w:val="0"/>
                                          <w:marTop w:val="0"/>
                                          <w:marBottom w:val="0"/>
                                          <w:divBdr>
                                            <w:top w:val="none" w:sz="0" w:space="0" w:color="auto"/>
                                            <w:left w:val="none" w:sz="0" w:space="0" w:color="auto"/>
                                            <w:bottom w:val="none" w:sz="0" w:space="0" w:color="auto"/>
                                            <w:right w:val="none" w:sz="0" w:space="0" w:color="auto"/>
                                          </w:divBdr>
                                          <w:divsChild>
                                            <w:div w:id="1549488850">
                                              <w:marLeft w:val="0"/>
                                              <w:marRight w:val="0"/>
                                              <w:marTop w:val="0"/>
                                              <w:marBottom w:val="0"/>
                                              <w:divBdr>
                                                <w:top w:val="none" w:sz="0" w:space="0" w:color="auto"/>
                                                <w:left w:val="none" w:sz="0" w:space="0" w:color="auto"/>
                                                <w:bottom w:val="none" w:sz="0" w:space="0" w:color="auto"/>
                                                <w:right w:val="none" w:sz="0" w:space="0" w:color="auto"/>
                                              </w:divBdr>
                                              <w:divsChild>
                                                <w:div w:id="1984775545">
                                                  <w:marLeft w:val="0"/>
                                                  <w:marRight w:val="0"/>
                                                  <w:marTop w:val="0"/>
                                                  <w:marBottom w:val="0"/>
                                                  <w:divBdr>
                                                    <w:top w:val="none" w:sz="0" w:space="0" w:color="auto"/>
                                                    <w:left w:val="none" w:sz="0" w:space="0" w:color="auto"/>
                                                    <w:bottom w:val="none" w:sz="0" w:space="0" w:color="auto"/>
                                                    <w:right w:val="none" w:sz="0" w:space="0" w:color="auto"/>
                                                  </w:divBdr>
                                                  <w:divsChild>
                                                    <w:div w:id="693918809">
                                                      <w:marLeft w:val="0"/>
                                                      <w:marRight w:val="0"/>
                                                      <w:marTop w:val="0"/>
                                                      <w:marBottom w:val="0"/>
                                                      <w:divBdr>
                                                        <w:top w:val="none" w:sz="0" w:space="0" w:color="auto"/>
                                                        <w:left w:val="none" w:sz="0" w:space="0" w:color="auto"/>
                                                        <w:bottom w:val="none" w:sz="0" w:space="0" w:color="auto"/>
                                                        <w:right w:val="none" w:sz="0" w:space="0" w:color="auto"/>
                                                      </w:divBdr>
                                                      <w:divsChild>
                                                        <w:div w:id="807016260">
                                                          <w:marLeft w:val="0"/>
                                                          <w:marRight w:val="0"/>
                                                          <w:marTop w:val="0"/>
                                                          <w:marBottom w:val="0"/>
                                                          <w:divBdr>
                                                            <w:top w:val="none" w:sz="0" w:space="0" w:color="auto"/>
                                                            <w:left w:val="none" w:sz="0" w:space="0" w:color="auto"/>
                                                            <w:bottom w:val="none" w:sz="0" w:space="0" w:color="auto"/>
                                                            <w:right w:val="none" w:sz="0" w:space="0" w:color="auto"/>
                                                          </w:divBdr>
                                                          <w:divsChild>
                                                            <w:div w:id="901134061">
                                                              <w:marLeft w:val="0"/>
                                                              <w:marRight w:val="0"/>
                                                              <w:marTop w:val="0"/>
                                                              <w:marBottom w:val="0"/>
                                                              <w:divBdr>
                                                                <w:top w:val="none" w:sz="0" w:space="0" w:color="auto"/>
                                                                <w:left w:val="none" w:sz="0" w:space="0" w:color="auto"/>
                                                                <w:bottom w:val="none" w:sz="0" w:space="0" w:color="auto"/>
                                                                <w:right w:val="none" w:sz="0" w:space="0" w:color="auto"/>
                                                              </w:divBdr>
                                                              <w:divsChild>
                                                                <w:div w:id="257568045">
                                                                  <w:marLeft w:val="0"/>
                                                                  <w:marRight w:val="0"/>
                                                                  <w:marTop w:val="0"/>
                                                                  <w:marBottom w:val="0"/>
                                                                  <w:divBdr>
                                                                    <w:top w:val="none" w:sz="0" w:space="0" w:color="auto"/>
                                                                    <w:left w:val="none" w:sz="0" w:space="0" w:color="auto"/>
                                                                    <w:bottom w:val="none" w:sz="0" w:space="0" w:color="auto"/>
                                                                    <w:right w:val="none" w:sz="0" w:space="0" w:color="auto"/>
                                                                  </w:divBdr>
                                                                  <w:divsChild>
                                                                    <w:div w:id="1582637736">
                                                                      <w:marLeft w:val="0"/>
                                                                      <w:marRight w:val="0"/>
                                                                      <w:marTop w:val="0"/>
                                                                      <w:marBottom w:val="0"/>
                                                                      <w:divBdr>
                                                                        <w:top w:val="none" w:sz="0" w:space="0" w:color="auto"/>
                                                                        <w:left w:val="none" w:sz="0" w:space="0" w:color="auto"/>
                                                                        <w:bottom w:val="none" w:sz="0" w:space="0" w:color="auto"/>
                                                                        <w:right w:val="none" w:sz="0" w:space="0" w:color="auto"/>
                                                                      </w:divBdr>
                                                                      <w:divsChild>
                                                                        <w:div w:id="1250194025">
                                                                          <w:marLeft w:val="0"/>
                                                                          <w:marRight w:val="0"/>
                                                                          <w:marTop w:val="0"/>
                                                                          <w:marBottom w:val="0"/>
                                                                          <w:divBdr>
                                                                            <w:top w:val="none" w:sz="0" w:space="0" w:color="auto"/>
                                                                            <w:left w:val="none" w:sz="0" w:space="0" w:color="auto"/>
                                                                            <w:bottom w:val="none" w:sz="0" w:space="0" w:color="auto"/>
                                                                            <w:right w:val="none" w:sz="0" w:space="0" w:color="auto"/>
                                                                          </w:divBdr>
                                                                          <w:divsChild>
                                                                            <w:div w:id="89181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footer" Target="footer2.xml"/><Relationship Id="rId26" Type="http://schemas.openxmlformats.org/officeDocument/2006/relationships/hyperlink" Target="https://share.tafensw.edu.au/share/file/a6667ef0-52bb-441d-bde7-aa31473101e4/1/BSBPMG522_Proj_1of1_T2_ProjectScopeDocumentation.pdf" TargetMode="External"/><Relationship Id="rId39" Type="http://schemas.openxmlformats.org/officeDocument/2006/relationships/hyperlink" Target="https://www.business.gov.au/Risk-management/Environmental-impact/Environmental-management-and-your-business" TargetMode="External"/><Relationship Id="rId21" Type="http://schemas.openxmlformats.org/officeDocument/2006/relationships/hyperlink" Target="https://share.tafensw.edu.au/share/logon.do" TargetMode="External"/><Relationship Id="rId34" Type="http://schemas.openxmlformats.org/officeDocument/2006/relationships/hyperlink" Target="https://www.ag.gov.au/RightsAndProtections/HumanRights/Pages/Australias-Anti-Discrimination-Law.aspx" TargetMode="External"/><Relationship Id="rId42" Type="http://schemas.openxmlformats.org/officeDocument/2006/relationships/hyperlink" Target="http://plan2go.nctafe.edu.au/assets/document-library/Project-Office/Project-tool-examples/Pert-chart-example.pdf" TargetMode="External"/><Relationship Id="rId47" Type="http://schemas.openxmlformats.org/officeDocument/2006/relationships/image" Target="media/image15.jpg"/><Relationship Id="rId50" Type="http://schemas.openxmlformats.org/officeDocument/2006/relationships/image" Target="media/image18.jpg"/><Relationship Id="rId55"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image" Target="media/image9.png"/><Relationship Id="rId33" Type="http://schemas.openxmlformats.org/officeDocument/2006/relationships/hyperlink" Target="https://www.legislation.gov.au/Details/C2018C00293" TargetMode="External"/><Relationship Id="rId38" Type="http://schemas.openxmlformats.org/officeDocument/2006/relationships/hyperlink" Target="https://www.legislation.gov.au/Series/C2004A00818" TargetMode="External"/><Relationship Id="rId46" Type="http://schemas.openxmlformats.org/officeDocument/2006/relationships/hyperlink" Target="http://plan2go.nctafe.edu.au/Security/login?BackURL=%2Fintranet%2Fdocument-library%2F%3Fcat%3D7368" TargetMode="External"/><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yperlink" Target="https://support.office.com/en-gb/article/Create-and-manage-inter-project-dependencies-2312f1a0-e7c1-4421-8015-10c95a931857?ui=en-US&amp;rs=en-GB&amp;ad=GB" TargetMode="External"/><Relationship Id="rId41" Type="http://schemas.openxmlformats.org/officeDocument/2006/relationships/image" Target="media/image11.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s://www.oecd.org/sti/consumer/ECommerce-Recommendation-2016.pdf" TargetMode="External"/><Relationship Id="rId37" Type="http://schemas.openxmlformats.org/officeDocument/2006/relationships/hyperlink" Target="https://www.oaic.gov.au/privacy/the-privacy-act" TargetMode="External"/><Relationship Id="rId40" Type="http://schemas.openxmlformats.org/officeDocument/2006/relationships/hyperlink" Target="https://tafensw.libguides.com/standards" TargetMode="External"/><Relationship Id="rId45" Type="http://schemas.openxmlformats.org/officeDocument/2006/relationships/image" Target="media/image14.png"/><Relationship Id="rId53" Type="http://schemas.openxmlformats.org/officeDocument/2006/relationships/header" Target="header4.xml"/><Relationship Id="rId58"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hyperlink" Target="https://support.office.com/en-us/article/link-projects-to-create-a-master-project-36bcd34d-db5c-403a-9eca-90e878920f2a?redirectSourcePath=%252fen-gb%252farticle%252fGoal-Create-relationships-between-projects-d1c54e93-7a35-41b4-bad2-d71ecefc7991&amp;ui=en-US&amp;rs=en-001&amp;ad=US" TargetMode="External"/><Relationship Id="rId36" Type="http://schemas.openxmlformats.org/officeDocument/2006/relationships/hyperlink" Target="https://www.accc.gov.au/about-us/australian-competition-consumer-commission/legislation" TargetMode="External"/><Relationship Id="rId49" Type="http://schemas.openxmlformats.org/officeDocument/2006/relationships/image" Target="media/image17.png"/><Relationship Id="rId57"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consumerlaw.gov.au/consumers-and-acl" TargetMode="External"/><Relationship Id="rId44" Type="http://schemas.openxmlformats.org/officeDocument/2006/relationships/image" Target="media/image13.jpg"/><Relationship Id="rId52" Type="http://schemas.openxmlformats.org/officeDocument/2006/relationships/hyperlink" Target="https://asic.gov.au/for-business/running-a-company/company-officeholder-duties/your-company-and-the-law/" TargetMode="Externa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6.png"/><Relationship Id="rId27" Type="http://schemas.openxmlformats.org/officeDocument/2006/relationships/image" Target="media/image10.jpg"/><Relationship Id="rId30" Type="http://schemas.openxmlformats.org/officeDocument/2006/relationships/hyperlink" Target="https://www.teamgantt.com/guide-to-project-management/how-to-plan-a-project/" TargetMode="External"/><Relationship Id="rId35" Type="http://schemas.openxmlformats.org/officeDocument/2006/relationships/hyperlink" Target="https://www.alrc.gov.au/publication/grey-areas-age-barriers-to-work-in-commonwealth-laws-dp-78/2-recruitment-and-employment-law/the-fair-work-act-2009-cth/" TargetMode="External"/><Relationship Id="rId43" Type="http://schemas.openxmlformats.org/officeDocument/2006/relationships/image" Target="media/image12.png"/><Relationship Id="rId48" Type="http://schemas.openxmlformats.org/officeDocument/2006/relationships/image" Target="media/image16.jpg"/><Relationship Id="rId56"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hyperlink" Target="https://www.ato.gov.au/Business/" TargetMode="External"/><Relationship Id="rId3" Type="http://schemas.openxmlformats.org/officeDocument/2006/relationships/customXml" Target="../customXml/item3.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l\Downloads\Unit%20Code_SW_20181017_Dark%20Lavender.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so690nmerical.xsl" StyleName="ISO 690 - Numerical Reference" Version="1987">
  <b:Source>
    <b:Tag>Col131</b:Tag>
    <b:SourceType>Book</b:SourceType>
    <b:Guid>{79695C4C-FD34-4A11-B136-8090D286A31A}</b:Guid>
    <b:Author>
      <b:Author>
        <b:NameList>
          <b:Person>
            <b:Last>Cole</b:Last>
            <b:First>Kris</b:First>
          </b:Person>
        </b:NameList>
      </b:Author>
    </b:Author>
    <b:Title>Management - Theory and Practice</b:Title>
    <b:Year>2013</b:Year>
    <b:City>Sydney</b:City>
    <b:Publisher>Pearson Prentice Hall</b:Publisher>
    <b:Edition>5th</b:Edition>
    <b:RefOrder>1</b:RefOrder>
  </b:Source>
  <b:Source>
    <b:Tag>Col19</b:Tag>
    <b:SourceType>Book</b:SourceType>
    <b:Guid>{39221830-4EBB-44CF-B82C-F47FA700E62E}</b:Guid>
    <b:Author>
      <b:Author>
        <b:NameList>
          <b:Person>
            <b:Last>Cole</b:Last>
          </b:Person>
        </b:NameList>
      </b:Author>
    </b:Author>
    <b:Title>Leadership and mnagement thoery and practice 7th Edition </b:Title>
    <b:Year>2019</b:Year>
    <b:Publisher>Cengage</b:Publisher>
    <b:RefOrder>2</b:RefOrder>
  </b:Source>
  <b:Source>
    <b:Tag>Col191</b:Tag>
    <b:SourceType>Book</b:SourceType>
    <b:Guid>{7E3BA99C-821B-46D1-9E9F-7336B0C0DE6F}</b:Guid>
    <b:Author>
      <b:Author>
        <b:NameList>
          <b:Person>
            <b:Last>Cole</b:Last>
            <b:First>Kris</b:First>
          </b:Person>
        </b:NameList>
      </b:Author>
    </b:Author>
    <b:Title>Management - Theory and Practice</b:Title>
    <b:Year>2019</b:Year>
    <b:City>Sydney</b:City>
    <b:Publisher>Cengage</b:Publisher>
    <b:Edition>4th</b:Edition>
    <b:RefOrder>3</b:RefOrder>
  </b:Source>
  <b:Source>
    <b:Tag>2019</b:Tag>
    <b:SourceType>Book</b:SourceType>
    <b:Guid>{4F598A60-11EB-4A73-A72F-C9D2FCA9FF36}</b:Guid>
    <b:Author>
      <b:Author>
        <b:NameList>
          <b:Person>
            <b:Last>Cole</b:Last>
          </b:Person>
        </b:NameList>
      </b:Author>
    </b:Author>
    <b:Title>Leadership and Management Theory and Practice 7th Edition</b:Title>
    <b:Year>2019</b:Year>
    <b:Publisher>Cengage</b:Publisher>
    <b:RefOrder>4</b:RefOrder>
  </b:Source>
  <b:Source>
    <b:Tag>Sto08</b:Tag>
    <b:SourceType>Book</b:SourceType>
    <b:Guid>{5657AF09-70AF-43A7-B78E-0133FD147D58}</b:Guid>
    <b:Author>
      <b:Author>
        <b:NameList>
          <b:Person>
            <b:Last>Storck</b:Last>
            <b:First>Trepte</b:First>
            <b:Middle>&amp;</b:Middle>
          </b:Person>
        </b:NameList>
      </b:Author>
    </b:Author>
    <b:Year>2008</b:Year>
    <b:RefOrder>5</b:RefOrder>
  </b:Source>
</b:Sources>
</file>

<file path=customXml/itemProps1.xml><?xml version="1.0" encoding="utf-8"?>
<ds:datastoreItem xmlns:ds="http://schemas.openxmlformats.org/officeDocument/2006/customXml" ds:itemID="{CCF58D16-A835-4BDB-A50F-CD88A88BBFEB}">
  <ds:schemaRefs>
    <ds:schemaRef ds:uri="http://schemas.microsoft.com/office/2006/metadata/properties"/>
    <ds:schemaRef ds:uri="389f41fd-c1fd-42a7-9d73-f4e35625c411"/>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2F4B41BB-3D1B-4F2D-BE90-842AAA1165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17898A97-7DCA-4A05-8F4E-CA78ECECE8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Code_SW_20181017_Dark Lavender</Template>
  <TotalTime>0</TotalTime>
  <Pages>123</Pages>
  <Words>24354</Words>
  <Characters>138820</Characters>
  <Application>Microsoft Office Word</Application>
  <DocSecurity>0</DocSecurity>
  <Lines>1156</Lines>
  <Paragraphs>325</Paragraphs>
  <ScaleCrop>false</ScaleCrop>
  <HeadingPairs>
    <vt:vector size="2" baseType="variant">
      <vt:variant>
        <vt:lpstr>Title</vt:lpstr>
      </vt:variant>
      <vt:variant>
        <vt:i4>1</vt:i4>
      </vt:variant>
    </vt:vector>
  </HeadingPairs>
  <TitlesOfParts>
    <vt:vector size="1" baseType="lpstr">
      <vt:lpstr>BSBFIM501 Manage budgets and finance</vt:lpstr>
    </vt:vector>
  </TitlesOfParts>
  <LinksUpToDate>false</LinksUpToDate>
  <CharactersWithSpaces>162849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BSBFIM501 Manage budgets and finance</dc:title>
  <dc:subject/>
  <dc:creator/>
  <cp:keywords/>
  <dc:description/>
  <cp:lastModifiedBy/>
  <cp:revision>1</cp:revision>
  <dcterms:created xsi:type="dcterms:W3CDTF">2019-11-19T04:03:00Z</dcterms:created>
  <dcterms:modified xsi:type="dcterms:W3CDTF">2019-12-02T04:54:00Z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2019-11-12T05:44:08Z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f0d328a1-9abf-491b-90d4-000082439f2b</vt:lpwstr>
  </property>
  <property fmtid="{D5CDD505-2E9C-101B-9397-08002B2CF9AE}" pid="9" name="MSIP_Label_1124e982-4ed1-4819-8c70-4a27f3d38393_ContentBits">
    <vt:lpwstr>0</vt:lpwstr>
  </property>
</Properties>
</file>