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FC88EE" w14:textId="36298623" w:rsidR="009A55B9" w:rsidRDefault="00B94E47" w:rsidP="009A55B9">
      <w:bookmarkStart w:id="0" w:name="_Toc511220116"/>
      <w:bookmarkStart w:id="1" w:name="_Toc523306278"/>
      <w:bookmarkStart w:id="2" w:name="_Toc523477958"/>
      <w:bookmarkStart w:id="3" w:name="_Toc523478411"/>
      <w:r>
        <w:rPr>
          <w:noProof/>
          <w:lang w:eastAsia="en-AU"/>
        </w:rPr>
        <mc:AlternateContent>
          <mc:Choice Requires="wps">
            <w:drawing>
              <wp:anchor distT="0" distB="0" distL="114300" distR="114300" simplePos="0" relativeHeight="251658245" behindDoc="0" locked="0" layoutInCell="1" allowOverlap="1" wp14:anchorId="4FEFE4C9" wp14:editId="30793D28">
                <wp:simplePos x="0" y="0"/>
                <wp:positionH relativeFrom="column">
                  <wp:posOffset>184150</wp:posOffset>
                </wp:positionH>
                <wp:positionV relativeFrom="paragraph">
                  <wp:posOffset>742950</wp:posOffset>
                </wp:positionV>
                <wp:extent cx="6003925" cy="345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3925" cy="3454400"/>
                        </a:xfrm>
                        <a:prstGeom prst="rect">
                          <a:avLst/>
                        </a:prstGeom>
                        <a:noFill/>
                        <a:ln w="6350">
                          <a:noFill/>
                        </a:ln>
                      </wps:spPr>
                      <wps:txbx>
                        <w:txbxContent>
                          <w:p w14:paraId="04319EFB" w14:textId="77777777" w:rsidR="0038404B" w:rsidRDefault="0038404B" w:rsidP="009A55B9">
                            <w:pPr>
                              <w:pStyle w:val="Covertitle"/>
                            </w:pPr>
                            <w:r>
                              <w:t>Student workbook</w:t>
                            </w:r>
                          </w:p>
                          <w:p w14:paraId="7EACB336" w14:textId="42A789BA" w:rsidR="0038404B" w:rsidRDefault="0038404B" w:rsidP="009A55B9">
                            <w:pPr>
                              <w:pStyle w:val="Coversubtitle"/>
                            </w:pPr>
                            <w:r>
                              <w:t xml:space="preserve">Unit code : BSBSMB401 </w:t>
                            </w:r>
                          </w:p>
                          <w:p w14:paraId="42640904" w14:textId="02F25C6F" w:rsidR="0038404B" w:rsidRDefault="0038404B" w:rsidP="009A55B9">
                            <w:pPr>
                              <w:pStyle w:val="Coversubtitle"/>
                            </w:pPr>
                            <w:r>
                              <w:t>Unit name : Establish legal and risk management requirements of small business (2)</w:t>
                            </w:r>
                          </w:p>
                          <w:p w14:paraId="12BAB599" w14:textId="77777777" w:rsidR="0038404B" w:rsidRDefault="0038404B" w:rsidP="009A55B9">
                            <w:pPr>
                              <w:pStyle w:val="Coversubtitle"/>
                            </w:pPr>
                            <w:r>
                              <w:t>Delivery 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EFE4C9" id="_x0000_t202" coordsize="21600,21600" o:spt="202" path="m,l,21600r21600,l21600,xe">
                <v:stroke joinstyle="miter"/>
                <v:path gradientshapeok="t" o:connecttype="rect"/>
              </v:shapetype>
              <v:shape id="Text Box 7" o:spid="_x0000_s1026" type="#_x0000_t202" style="position:absolute;margin-left:14.5pt;margin-top:58.5pt;width:472.75pt;height:272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" filled="f" stroked="f" strokeweight=".5pt">
                <v:textbox>
                  <w:txbxContent>
                    <w:p w14:paraId="04319EFB" w14:textId="77777777" w:rsidR="0038404B" w:rsidRDefault="0038404B" w:rsidP="009A55B9">
                      <w:pPr>
                        <w:pStyle w:val="Covertitle"/>
                      </w:pPr>
                      <w:r>
                        <w:t>Student workbook</w:t>
                      </w:r>
                    </w:p>
                    <w:p w14:paraId="7EACB336" w14:textId="42A789BA" w:rsidR="0038404B" w:rsidRDefault="0038404B" w:rsidP="009A55B9">
                      <w:pPr>
                        <w:pStyle w:val="Coversubtitle"/>
                      </w:pPr>
                      <w:r>
                        <w:t xml:space="preserve">Unit code : BSBSMB401 </w:t>
                      </w:r>
                    </w:p>
                    <w:p w14:paraId="42640904" w14:textId="02F25C6F" w:rsidR="0038404B" w:rsidRDefault="0038404B" w:rsidP="009A55B9">
                      <w:pPr>
                        <w:pStyle w:val="Coversubtitle"/>
                      </w:pPr>
                      <w:r>
                        <w:t>Unit name : Establish legal and risk management requirements of small business (2)</w:t>
                      </w:r>
                    </w:p>
                    <w:p w14:paraId="12BAB599" w14:textId="77777777" w:rsidR="0038404B" w:rsidRDefault="0038404B" w:rsidP="009A55B9">
                      <w:pPr>
                        <w:pStyle w:val="Coversubtitle"/>
                      </w:pPr>
                      <w:r>
                        <w:t>Delivery date</w:t>
                      </w:r>
                    </w:p>
                  </w:txbxContent>
                </v:textbox>
              </v:shape>
            </w:pict>
          </mc:Fallback>
        </mc:AlternateContent>
      </w:r>
      <w:r w:rsidR="00AC5F03">
        <w:rPr>
          <w:noProof/>
          <w:lang w:eastAsia="en-AU"/>
        </w:rPr>
        <w:drawing>
          <wp:anchor distT="0" distB="0" distL="114300" distR="114300" simplePos="0" relativeHeight="251658244" behindDoc="0" locked="0" layoutInCell="1" allowOverlap="1" wp14:anchorId="38E34374" wp14:editId="019F7DDB">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8240" behindDoc="1" locked="0" layoutInCell="0" allowOverlap="1" wp14:anchorId="5EABDD53" wp14:editId="7C0FDFE2">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658241" behindDoc="0" locked="0" layoutInCell="1" allowOverlap="1" wp14:anchorId="57110808" wp14:editId="436E0E85">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561FFF4" id="Group 225" o:spid="_x0000_s1026" style="position:absolute;margin-left:4.55pt;margin-top:34.65pt;width:160.05pt;height:45.75pt;z-index:251658241"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8243" behindDoc="0" locked="0" layoutInCell="1" allowOverlap="1" wp14:anchorId="702FE891" wp14:editId="78FA0439">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AC6F24D" id="Group 242" o:spid="_x0000_s1026" style="position:absolute;margin-left:-9.5pt;margin-top:712.3pt;width:499.35pt;height:34.9pt;z-index:251658243"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658242" behindDoc="0" locked="0" layoutInCell="1" allowOverlap="1" wp14:anchorId="2A810129" wp14:editId="32163E83">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2CA7A5" w14:textId="77777777" w:rsidR="0038404B" w:rsidRDefault="0038404B"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810129" id="Freeform 2" o:spid="_x0000_s1027" style="position:absolute;margin-left:-8.2pt;margin-top:307.05pt;width:499.35pt;height:38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532CA7A5" w14:textId="77777777" w:rsidR="0038404B" w:rsidRDefault="0038404B" w:rsidP="009A55B9">
                      <w:pPr>
                        <w:jc w:val="center"/>
                      </w:pPr>
                      <w:r>
                        <w:softHyphen/>
                      </w:r>
                    </w:p>
                  </w:txbxContent>
                </v:textbox>
                <w10:wrap anchorx="margin"/>
              </v:shape>
            </w:pict>
          </mc:Fallback>
        </mc:AlternateContent>
      </w:r>
      <w:r w:rsidR="009A55B9">
        <w:br w:type="page"/>
      </w:r>
    </w:p>
    <w:p w14:paraId="371DDE4A"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0FE58FD5" w14:textId="77777777" w:rsidR="000D33E9" w:rsidRDefault="000D33E9" w:rsidP="00552245">
      <w:pPr>
        <w:jc w:val="both"/>
        <w:rPr>
          <w:b/>
          <w:bCs/>
        </w:rPr>
      </w:pPr>
    </w:p>
    <w:p w14:paraId="74CB94C6" w14:textId="77777777" w:rsidR="00552245" w:rsidRDefault="00552245" w:rsidP="00552245">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E5EC326" w14:textId="77777777" w:rsidR="00B44107" w:rsidRDefault="00B44107" w:rsidP="00552245">
      <w:pPr>
        <w:pStyle w:val="SmallerText-Black"/>
        <w:rPr>
          <w:sz w:val="24"/>
        </w:rPr>
      </w:pPr>
    </w:p>
    <w:p w14:paraId="07827F96" w14:textId="77777777" w:rsidR="00B44107" w:rsidRDefault="00B44107" w:rsidP="00552245">
      <w:pPr>
        <w:pStyle w:val="SmallerText-Black"/>
        <w:rPr>
          <w:sz w:val="24"/>
        </w:rPr>
      </w:pPr>
    </w:p>
    <w:p w14:paraId="6B18D131" w14:textId="77777777" w:rsidR="00B44107" w:rsidRDefault="00B44107" w:rsidP="00552245">
      <w:pPr>
        <w:pStyle w:val="SmallerText-Black"/>
        <w:rPr>
          <w:sz w:val="24"/>
        </w:rPr>
      </w:pPr>
    </w:p>
    <w:p w14:paraId="600DB906" w14:textId="1663B041" w:rsidR="00B44107" w:rsidRDefault="00B44107" w:rsidP="00552245">
      <w:pPr>
        <w:pStyle w:val="SmallerText-Black"/>
        <w:rPr>
          <w:sz w:val="24"/>
        </w:rPr>
      </w:pPr>
    </w:p>
    <w:p w14:paraId="096D5FAB" w14:textId="2549C360" w:rsidR="00B44107" w:rsidRDefault="00B44107" w:rsidP="00552245">
      <w:pPr>
        <w:pStyle w:val="SmallerText-Black"/>
        <w:rPr>
          <w:sz w:val="24"/>
        </w:rPr>
      </w:pPr>
    </w:p>
    <w:p w14:paraId="19D907A7" w14:textId="61DFAB0D" w:rsidR="00B44107" w:rsidRDefault="00B44107" w:rsidP="00552245">
      <w:pPr>
        <w:pStyle w:val="SmallerText-Black"/>
        <w:rPr>
          <w:sz w:val="24"/>
        </w:rPr>
      </w:pPr>
    </w:p>
    <w:p w14:paraId="4D6BB984" w14:textId="77777777" w:rsidR="00B44107" w:rsidRDefault="00B44107" w:rsidP="00552245">
      <w:pPr>
        <w:pStyle w:val="SmallerText-Black"/>
        <w:rPr>
          <w:sz w:val="24"/>
        </w:rPr>
      </w:pPr>
    </w:p>
    <w:p w14:paraId="109D2E98" w14:textId="77777777" w:rsidR="00B44107" w:rsidRDefault="00B44107" w:rsidP="00552245">
      <w:pPr>
        <w:pStyle w:val="SmallerText-Black"/>
        <w:rPr>
          <w:sz w:val="24"/>
        </w:rPr>
      </w:pPr>
    </w:p>
    <w:p w14:paraId="3A77E2A2" w14:textId="438641F5" w:rsidR="00323FB8" w:rsidRPr="00AC5F03" w:rsidRDefault="00323FB8" w:rsidP="00552245">
      <w:pPr>
        <w:pStyle w:val="SmallerText-Black"/>
        <w:rPr>
          <w:rStyle w:val="GuidetextChar"/>
          <w:sz w:val="24"/>
        </w:rPr>
      </w:pPr>
      <w:r w:rsidRPr="00AC5F03">
        <w:rPr>
          <w:sz w:val="24"/>
        </w:rPr>
        <w:t>Version:</w:t>
      </w:r>
      <w:r w:rsidRPr="00AC5F03">
        <w:rPr>
          <w:sz w:val="24"/>
        </w:rPr>
        <w:tab/>
      </w:r>
      <w:r w:rsidRPr="00AC5F03">
        <w:rPr>
          <w:sz w:val="24"/>
        </w:rPr>
        <w:tab/>
      </w:r>
      <w:r w:rsidRPr="00AC5F03">
        <w:rPr>
          <w:sz w:val="24"/>
        </w:rPr>
        <w:tab/>
      </w:r>
      <w:r w:rsidRPr="00AC5F03">
        <w:rPr>
          <w:rStyle w:val="GuidetextChar"/>
          <w:sz w:val="24"/>
        </w:rPr>
        <w:t>20180903</w:t>
      </w:r>
    </w:p>
    <w:p w14:paraId="243E44A8" w14:textId="77777777" w:rsidR="00323FB8" w:rsidRPr="00AC5F03" w:rsidRDefault="00323FB8" w:rsidP="00323FB8">
      <w:pPr>
        <w:pStyle w:val="SmallerText-Black"/>
        <w:rPr>
          <w:sz w:val="24"/>
        </w:rPr>
      </w:pPr>
      <w:r w:rsidRPr="00AC5F03">
        <w:rPr>
          <w:sz w:val="24"/>
        </w:rPr>
        <w:t>Date created:</w:t>
      </w:r>
      <w:r w:rsidRPr="00AC5F03">
        <w:rPr>
          <w:sz w:val="24"/>
        </w:rPr>
        <w:tab/>
      </w:r>
      <w:r w:rsidRPr="00AC5F03">
        <w:rPr>
          <w:sz w:val="24"/>
        </w:rPr>
        <w:tab/>
      </w:r>
      <w:r w:rsidRPr="00AC5F03">
        <w:rPr>
          <w:sz w:val="24"/>
        </w:rPr>
        <w:tab/>
      </w:r>
      <w:r w:rsidRPr="00AC5F03">
        <w:rPr>
          <w:rStyle w:val="GuidetextChar"/>
          <w:sz w:val="24"/>
        </w:rPr>
        <w:t>[DD/MM/YYYY]</w:t>
      </w:r>
    </w:p>
    <w:p w14:paraId="03DCB8C7" w14:textId="77777777" w:rsidR="00323FB8" w:rsidRPr="00AC5F03" w:rsidRDefault="00323FB8" w:rsidP="00323FB8">
      <w:pPr>
        <w:pStyle w:val="SmallerText-Black"/>
        <w:rPr>
          <w:color w:val="FF0000"/>
          <w:sz w:val="24"/>
        </w:rPr>
      </w:pPr>
      <w:r w:rsidRPr="00AC5F03">
        <w:rPr>
          <w:sz w:val="24"/>
        </w:rPr>
        <w:t>Date modified:</w:t>
      </w:r>
      <w:r w:rsidRPr="00AC5F03">
        <w:rPr>
          <w:sz w:val="24"/>
        </w:rPr>
        <w:tab/>
      </w:r>
      <w:r w:rsidRPr="00AC5F03">
        <w:rPr>
          <w:sz w:val="24"/>
        </w:rPr>
        <w:tab/>
      </w:r>
      <w:r w:rsidRPr="00AC5F03">
        <w:rPr>
          <w:rStyle w:val="GuidetextChar"/>
          <w:sz w:val="24"/>
        </w:rPr>
        <w:t>[DD/MM/YYYY]</w:t>
      </w:r>
    </w:p>
    <w:p w14:paraId="45A9524E" w14:textId="77777777" w:rsidR="00323FB8" w:rsidRDefault="00323FB8" w:rsidP="00323FB8">
      <w:r>
        <w:t>For queries please contact:</w:t>
      </w:r>
    </w:p>
    <w:p w14:paraId="20721B23" w14:textId="77777777" w:rsidR="00B44107" w:rsidRPr="00B44107" w:rsidRDefault="00B44107" w:rsidP="00B44107">
      <w:pPr>
        <w:pStyle w:val="SmallerText-Black"/>
        <w:rPr>
          <w:rFonts w:eastAsiaTheme="minorHAnsi"/>
          <w:i/>
          <w:sz w:val="24"/>
          <w:lang w:val="en-AU" w:eastAsia="en-US" w:bidi="ar-SA"/>
        </w:rPr>
      </w:pPr>
      <w:r w:rsidRPr="00B44107">
        <w:rPr>
          <w:rFonts w:eastAsiaTheme="minorHAnsi"/>
          <w:i/>
          <w:sz w:val="24"/>
          <w:lang w:val="en-AU" w:eastAsia="en-US" w:bidi="ar-SA"/>
        </w:rPr>
        <w:t xml:space="preserve">Technology and Business Services SkillsPoint </w:t>
      </w:r>
    </w:p>
    <w:p w14:paraId="3CDFCD8A" w14:textId="77777777" w:rsidR="00B44107" w:rsidRPr="00B44107" w:rsidRDefault="00B44107" w:rsidP="00B44107">
      <w:pPr>
        <w:pStyle w:val="SmallerText-Black"/>
        <w:rPr>
          <w:rFonts w:eastAsiaTheme="minorHAnsi"/>
          <w:i/>
          <w:sz w:val="24"/>
          <w:lang w:val="en-AU" w:eastAsia="en-US" w:bidi="ar-SA"/>
        </w:rPr>
      </w:pPr>
      <w:r w:rsidRPr="00B44107">
        <w:rPr>
          <w:rFonts w:eastAsiaTheme="minorHAnsi"/>
          <w:i/>
          <w:sz w:val="24"/>
          <w:lang w:val="en-AU" w:eastAsia="en-US" w:bidi="ar-SA"/>
        </w:rPr>
        <w:t xml:space="preserve">Building B, Level G, Corner Harris Street and Mary Ann Street, Ultimo NSW 2007 </w:t>
      </w:r>
    </w:p>
    <w:p w14:paraId="78EF5446" w14:textId="54F71F8B" w:rsidR="00323FB8" w:rsidRDefault="00323FB8" w:rsidP="00B44107">
      <w:pPr>
        <w:pStyle w:val="SmallerText-Black"/>
        <w:rPr>
          <w:sz w:val="24"/>
        </w:rPr>
      </w:pPr>
      <w:r>
        <w:rPr>
          <w:sz w:val="24"/>
        </w:rPr>
        <w:t>© NSW TAFE Commission 201</w:t>
      </w:r>
      <w:r w:rsidR="00B44107">
        <w:rPr>
          <w:sz w:val="24"/>
        </w:rPr>
        <w:t>9</w:t>
      </w:r>
      <w:r>
        <w:rPr>
          <w:noProof/>
          <w:sz w:val="24"/>
        </w:rPr>
        <w:br/>
      </w:r>
      <w:r>
        <w:rPr>
          <w:sz w:val="24"/>
        </w:rPr>
        <w:t>RTO Provider Number 90003 | CRICOS Provider Code: 00591E</w:t>
      </w:r>
    </w:p>
    <w:p w14:paraId="57184A51" w14:textId="07914E3C" w:rsidR="00B44107" w:rsidRPr="00B44107" w:rsidRDefault="00B44107" w:rsidP="00B44107">
      <w:pPr>
        <w:pStyle w:val="SmallerText-Black"/>
        <w:rPr>
          <w:sz w:val="24"/>
        </w:rPr>
      </w:pPr>
      <w:r w:rsidRPr="00B44107">
        <w:rPr>
          <w:sz w:val="24"/>
        </w:rPr>
        <w:t xml:space="preserve">This </w:t>
      </w:r>
      <w:r>
        <w:rPr>
          <w:sz w:val="24"/>
        </w:rPr>
        <w:t xml:space="preserve">resource </w:t>
      </w:r>
      <w:r w:rsidRPr="00B44107">
        <w:rPr>
          <w:sz w:val="24"/>
        </w:rPr>
        <w:t>can be found in the</w:t>
      </w:r>
      <w:r>
        <w:rPr>
          <w:sz w:val="24"/>
        </w:rPr>
        <w:t xml:space="preserve"> TAFE NSW </w:t>
      </w:r>
      <w:hyperlink r:id="rId18" w:history="1">
        <w:r w:rsidRPr="00B44107">
          <w:rPr>
            <w:rStyle w:val="Hyperlink"/>
            <w:sz w:val="24"/>
          </w:rPr>
          <w:t>Learning Bank</w:t>
        </w:r>
      </w:hyperlink>
      <w:r>
        <w:rPr>
          <w:rStyle w:val="Hyperlink"/>
          <w:sz w:val="24"/>
        </w:rPr>
        <w:t>.</w:t>
      </w:r>
    </w:p>
    <w:p w14:paraId="45B49A0A" w14:textId="77777777" w:rsidR="00B44107" w:rsidRDefault="00B44107" w:rsidP="00323FB8">
      <w:pPr>
        <w:pStyle w:val="SmallerText-Black"/>
        <w:rPr>
          <w:sz w:val="24"/>
        </w:rPr>
      </w:pPr>
    </w:p>
    <w:p w14:paraId="41536826" w14:textId="7AF2221C" w:rsidR="00B44107" w:rsidRDefault="00323FB8" w:rsidP="00323FB8">
      <w:pPr>
        <w:pStyle w:val="SmallerText-Black"/>
        <w:rPr>
          <w:sz w:val="24"/>
        </w:rPr>
      </w:pPr>
      <w:r>
        <w:rPr>
          <w:sz w:val="24"/>
        </w:rPr>
        <w:t>The content i</w:t>
      </w:r>
      <w:bookmarkStart w:id="4" w:name="_GoBack"/>
      <w:bookmarkEnd w:id="4"/>
      <w:r>
        <w:rPr>
          <w:sz w:val="24"/>
        </w:rPr>
        <w:t>n this document is copyright © NSW TAFE Commission 201</w:t>
      </w:r>
      <w:r w:rsidR="00B44107">
        <w:rPr>
          <w:sz w:val="24"/>
        </w:rPr>
        <w:t>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38404B">
        <w:rPr>
          <w:noProof/>
          <w:sz w:val="24"/>
        </w:rPr>
        <w:t>16 April 2019</w:t>
      </w:r>
      <w:r>
        <w:rPr>
          <w:sz w:val="24"/>
        </w:rPr>
        <w:fldChar w:fldCharType="end"/>
      </w:r>
      <w:r>
        <w:rPr>
          <w:sz w:val="24"/>
        </w:rPr>
        <w:t xml:space="preserve"> </w:t>
      </w:r>
      <w:r>
        <w:rPr>
          <w:i/>
          <w:noProof/>
          <w:color w:val="FF0000"/>
          <w:sz w:val="24"/>
        </w:rPr>
        <w:t xml:space="preserve">[right-click on the date, then choose </w:t>
      </w:r>
      <w:r>
        <w:rPr>
          <w:b/>
          <w:i/>
          <w:noProof/>
          <w:color w:val="FF0000"/>
          <w:sz w:val="24"/>
        </w:rPr>
        <w:t xml:space="preserve">Update Field </w:t>
      </w:r>
      <w:r>
        <w:rPr>
          <w:i/>
          <w:noProof/>
          <w:color w:val="FF0000"/>
          <w:sz w:val="24"/>
        </w:rPr>
        <w:t>before publishing to update this]</w:t>
      </w:r>
      <w:r>
        <w:rPr>
          <w:sz w:val="24"/>
        </w:rPr>
        <w:t>. For current information please refer to our website or your teacher as appropriate.</w:t>
      </w:r>
    </w:p>
    <w:p w14:paraId="7B3D5C93" w14:textId="77777777" w:rsidR="00B44107" w:rsidRDefault="00B44107">
      <w:pPr>
        <w:rPr>
          <w:rFonts w:eastAsiaTheme="minorEastAsia"/>
          <w:lang w:val="en-US" w:eastAsia="en-AU" w:bidi="en-US"/>
        </w:rPr>
      </w:pPr>
      <w:r>
        <w:br w:type="page"/>
      </w:r>
    </w:p>
    <w:p w14:paraId="76D61AA9" w14:textId="344D145B" w:rsidR="00E30749" w:rsidRDefault="00E30749" w:rsidP="00261641">
      <w:pPr>
        <w:pStyle w:val="Practice"/>
      </w:pPr>
      <w:r>
        <w:rPr>
          <w:rFonts w:eastAsiaTheme="minorHAnsi"/>
          <w:noProof w:val="0"/>
        </w:rPr>
        <w:lastRenderedPageBreak/>
        <w:t>Contents</w:t>
      </w:r>
      <w:bookmarkStart w:id="5" w:name="_Toc518640492"/>
      <w:bookmarkStart w:id="6" w:name="_Toc5106686"/>
    </w:p>
    <w:p w14:paraId="684DCB06" w14:textId="497B53A4" w:rsidR="00250F39" w:rsidRDefault="00E30749">
      <w:pPr>
        <w:pStyle w:val="TOC1"/>
        <w:rPr>
          <w:rFonts w:asciiTheme="minorHAnsi" w:eastAsiaTheme="minorEastAsia" w:hAnsiTheme="minorHAnsi" w:cstheme="minorBidi"/>
          <w:color w:val="auto"/>
          <w:kern w:val="0"/>
          <w:sz w:val="22"/>
          <w:szCs w:val="22"/>
        </w:rPr>
      </w:pPr>
      <w:r>
        <w:fldChar w:fldCharType="begin"/>
      </w:r>
      <w:r>
        <w:instrText xml:space="preserve"> TOC \o "2-3" \t "Heading 1,1" </w:instrText>
      </w:r>
      <w:r>
        <w:fldChar w:fldCharType="separate"/>
      </w:r>
      <w:r w:rsidR="00250F39">
        <w:t>Icon legends</w:t>
      </w:r>
      <w:r w:rsidR="00250F39">
        <w:tab/>
      </w:r>
      <w:r w:rsidR="00250F39">
        <w:fldChar w:fldCharType="begin"/>
      </w:r>
      <w:r w:rsidR="00250F39">
        <w:instrText xml:space="preserve"> PAGEREF _Toc5273377 \h </w:instrText>
      </w:r>
      <w:r w:rsidR="00250F39">
        <w:fldChar w:fldCharType="separate"/>
      </w:r>
      <w:r w:rsidR="00250F39">
        <w:t>5</w:t>
      </w:r>
      <w:r w:rsidR="00250F39">
        <w:fldChar w:fldCharType="end"/>
      </w:r>
    </w:p>
    <w:p w14:paraId="0B728252" w14:textId="02328E1E" w:rsidR="00250F39" w:rsidRDefault="00250F39">
      <w:pPr>
        <w:pStyle w:val="TOC1"/>
        <w:rPr>
          <w:rFonts w:asciiTheme="minorHAnsi" w:eastAsiaTheme="minorEastAsia" w:hAnsiTheme="minorHAnsi" w:cstheme="minorBidi"/>
          <w:color w:val="auto"/>
          <w:kern w:val="0"/>
          <w:sz w:val="22"/>
          <w:szCs w:val="22"/>
        </w:rPr>
      </w:pPr>
      <w:r>
        <w:t>Introduction</w:t>
      </w:r>
      <w:r>
        <w:tab/>
      </w:r>
      <w:r>
        <w:fldChar w:fldCharType="begin"/>
      </w:r>
      <w:r>
        <w:instrText xml:space="preserve"> PAGEREF _Toc5273378 \h </w:instrText>
      </w:r>
      <w:r>
        <w:fldChar w:fldCharType="separate"/>
      </w:r>
      <w:r>
        <w:t>7</w:t>
      </w:r>
      <w:r>
        <w:fldChar w:fldCharType="end"/>
      </w:r>
    </w:p>
    <w:p w14:paraId="42FE2ECC" w14:textId="32ABAD60" w:rsidR="00250F39" w:rsidRDefault="00250F39">
      <w:pPr>
        <w:pStyle w:val="TOC1"/>
        <w:rPr>
          <w:rFonts w:asciiTheme="minorHAnsi" w:eastAsiaTheme="minorEastAsia" w:hAnsiTheme="minorHAnsi" w:cstheme="minorBidi"/>
          <w:color w:val="auto"/>
          <w:kern w:val="0"/>
          <w:sz w:val="22"/>
          <w:szCs w:val="22"/>
        </w:rPr>
      </w:pPr>
      <w:r>
        <w:t>Topic 1 Business legal requirements</w:t>
      </w:r>
      <w:r>
        <w:tab/>
      </w:r>
      <w:r>
        <w:fldChar w:fldCharType="begin"/>
      </w:r>
      <w:r>
        <w:instrText xml:space="preserve"> PAGEREF _Toc5273379 \h </w:instrText>
      </w:r>
      <w:r>
        <w:fldChar w:fldCharType="separate"/>
      </w:r>
      <w:r>
        <w:t>7</w:t>
      </w:r>
      <w:r>
        <w:fldChar w:fldCharType="end"/>
      </w:r>
    </w:p>
    <w:p w14:paraId="2C562BFE" w14:textId="58FB8184" w:rsidR="00250F39" w:rsidRDefault="00250F39">
      <w:pPr>
        <w:pStyle w:val="TOC2"/>
        <w:rPr>
          <w:rFonts w:asciiTheme="minorHAnsi" w:eastAsiaTheme="minorEastAsia" w:hAnsiTheme="minorHAnsi" w:cstheme="minorBidi"/>
          <w:color w:val="auto"/>
          <w:kern w:val="0"/>
          <w:sz w:val="22"/>
          <w:szCs w:val="22"/>
        </w:rPr>
      </w:pPr>
      <w:r>
        <w:t>Business structures</w:t>
      </w:r>
      <w:r>
        <w:tab/>
      </w:r>
      <w:r>
        <w:fldChar w:fldCharType="begin"/>
      </w:r>
      <w:r>
        <w:instrText xml:space="preserve"> PAGEREF _Toc5273380 \h </w:instrText>
      </w:r>
      <w:r>
        <w:fldChar w:fldCharType="separate"/>
      </w:r>
      <w:r>
        <w:t>7</w:t>
      </w:r>
      <w:r>
        <w:fldChar w:fldCharType="end"/>
      </w:r>
    </w:p>
    <w:p w14:paraId="00E267A0" w14:textId="16E493F3" w:rsidR="00250F39" w:rsidRDefault="00250F39">
      <w:pPr>
        <w:pStyle w:val="TOC3"/>
        <w:tabs>
          <w:tab w:val="right" w:leader="dot" w:pos="9016"/>
        </w:tabs>
        <w:rPr>
          <w:rFonts w:asciiTheme="minorHAnsi" w:eastAsiaTheme="minorEastAsia" w:hAnsiTheme="minorHAnsi" w:cstheme="minorBidi"/>
          <w:color w:val="auto"/>
          <w:kern w:val="0"/>
          <w:sz w:val="22"/>
          <w:szCs w:val="22"/>
        </w:rPr>
      </w:pPr>
      <w:r>
        <w:t>Sole Trader</w:t>
      </w:r>
      <w:r>
        <w:tab/>
      </w:r>
      <w:r>
        <w:fldChar w:fldCharType="begin"/>
      </w:r>
      <w:r>
        <w:instrText xml:space="preserve"> PAGEREF _Toc5273381 \h </w:instrText>
      </w:r>
      <w:r>
        <w:fldChar w:fldCharType="separate"/>
      </w:r>
      <w:r>
        <w:t>8</w:t>
      </w:r>
      <w:r>
        <w:fldChar w:fldCharType="end"/>
      </w:r>
    </w:p>
    <w:p w14:paraId="08AE0905" w14:textId="5BC2D5B8"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Partnership</w:t>
      </w:r>
      <w:r>
        <w:tab/>
      </w:r>
      <w:r>
        <w:fldChar w:fldCharType="begin"/>
      </w:r>
      <w:r>
        <w:instrText xml:space="preserve"> PAGEREF _Toc5273382 \h </w:instrText>
      </w:r>
      <w:r>
        <w:fldChar w:fldCharType="separate"/>
      </w:r>
      <w:r>
        <w:t>9</w:t>
      </w:r>
      <w:r>
        <w:fldChar w:fldCharType="end"/>
      </w:r>
    </w:p>
    <w:p w14:paraId="179CB885" w14:textId="2A42BACB" w:rsidR="00250F39" w:rsidRDefault="00250F39">
      <w:pPr>
        <w:pStyle w:val="TOC3"/>
        <w:tabs>
          <w:tab w:val="right" w:leader="dot" w:pos="9016"/>
        </w:tabs>
        <w:rPr>
          <w:rFonts w:asciiTheme="minorHAnsi" w:eastAsiaTheme="minorEastAsia" w:hAnsiTheme="minorHAnsi" w:cstheme="minorBidi"/>
          <w:color w:val="auto"/>
          <w:kern w:val="0"/>
          <w:sz w:val="22"/>
          <w:szCs w:val="22"/>
        </w:rPr>
      </w:pPr>
      <w:r>
        <w:t>Company</w:t>
      </w:r>
      <w:r>
        <w:tab/>
      </w:r>
      <w:r>
        <w:fldChar w:fldCharType="begin"/>
      </w:r>
      <w:r>
        <w:instrText xml:space="preserve"> PAGEREF _Toc5273383 \h </w:instrText>
      </w:r>
      <w:r>
        <w:fldChar w:fldCharType="separate"/>
      </w:r>
      <w:r>
        <w:t>10</w:t>
      </w:r>
      <w:r>
        <w:fldChar w:fldCharType="end"/>
      </w:r>
    </w:p>
    <w:p w14:paraId="725F9207" w14:textId="6A71E12A" w:rsidR="00250F39" w:rsidRDefault="00250F39">
      <w:pPr>
        <w:pStyle w:val="TOC3"/>
        <w:tabs>
          <w:tab w:val="right" w:leader="dot" w:pos="9016"/>
        </w:tabs>
        <w:rPr>
          <w:rFonts w:asciiTheme="minorHAnsi" w:eastAsiaTheme="minorEastAsia" w:hAnsiTheme="minorHAnsi" w:cstheme="minorBidi"/>
          <w:color w:val="auto"/>
          <w:kern w:val="0"/>
          <w:sz w:val="22"/>
          <w:szCs w:val="22"/>
        </w:rPr>
      </w:pPr>
      <w:r>
        <w:t>Trust</w:t>
      </w:r>
      <w:r>
        <w:tab/>
      </w:r>
      <w:r>
        <w:fldChar w:fldCharType="begin"/>
      </w:r>
      <w:r>
        <w:instrText xml:space="preserve"> PAGEREF _Toc5273384 \h </w:instrText>
      </w:r>
      <w:r>
        <w:fldChar w:fldCharType="separate"/>
      </w:r>
      <w:r>
        <w:t>13</w:t>
      </w:r>
      <w:r>
        <w:fldChar w:fldCharType="end"/>
      </w:r>
    </w:p>
    <w:p w14:paraId="57721894" w14:textId="4B432222" w:rsidR="00250F39" w:rsidRDefault="00250F39">
      <w:pPr>
        <w:pStyle w:val="TOC3"/>
        <w:tabs>
          <w:tab w:val="right" w:leader="dot" w:pos="9016"/>
        </w:tabs>
        <w:rPr>
          <w:rFonts w:asciiTheme="minorHAnsi" w:eastAsiaTheme="minorEastAsia" w:hAnsiTheme="minorHAnsi" w:cstheme="minorBidi"/>
          <w:color w:val="auto"/>
          <w:kern w:val="0"/>
          <w:sz w:val="22"/>
          <w:szCs w:val="22"/>
        </w:rPr>
      </w:pPr>
      <w:r>
        <w:t>Features of business structures - summary</w:t>
      </w:r>
      <w:r>
        <w:tab/>
      </w:r>
      <w:r>
        <w:fldChar w:fldCharType="begin"/>
      </w:r>
      <w:r>
        <w:instrText xml:space="preserve"> PAGEREF _Toc5273385 \h </w:instrText>
      </w:r>
      <w:r>
        <w:fldChar w:fldCharType="separate"/>
      </w:r>
      <w:r>
        <w:t>14</w:t>
      </w:r>
      <w:r>
        <w:fldChar w:fldCharType="end"/>
      </w:r>
    </w:p>
    <w:p w14:paraId="4F25DBED" w14:textId="6F288C58" w:rsidR="00250F39" w:rsidRDefault="00250F39">
      <w:pPr>
        <w:pStyle w:val="TOC2"/>
        <w:rPr>
          <w:rFonts w:asciiTheme="minorHAnsi" w:eastAsiaTheme="minorEastAsia" w:hAnsiTheme="minorHAnsi" w:cstheme="minorBidi"/>
          <w:color w:val="auto"/>
          <w:kern w:val="0"/>
          <w:sz w:val="22"/>
          <w:szCs w:val="22"/>
        </w:rPr>
      </w:pPr>
      <w:r>
        <w:t>Legal requirements – employees</w:t>
      </w:r>
      <w:r>
        <w:tab/>
      </w:r>
      <w:r>
        <w:fldChar w:fldCharType="begin"/>
      </w:r>
      <w:r>
        <w:instrText xml:space="preserve"> PAGEREF _Toc5273386 \h </w:instrText>
      </w:r>
      <w:r>
        <w:fldChar w:fldCharType="separate"/>
      </w:r>
      <w:r>
        <w:t>18</w:t>
      </w:r>
      <w:r>
        <w:fldChar w:fldCharType="end"/>
      </w:r>
    </w:p>
    <w:p w14:paraId="7A72FE18" w14:textId="38517A5F"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Minimum employment conditions and industrial awards</w:t>
      </w:r>
      <w:r>
        <w:tab/>
      </w:r>
      <w:r>
        <w:fldChar w:fldCharType="begin"/>
      </w:r>
      <w:r>
        <w:instrText xml:space="preserve"> PAGEREF _Toc5273387 \h </w:instrText>
      </w:r>
      <w:r>
        <w:fldChar w:fldCharType="separate"/>
      </w:r>
      <w:r>
        <w:t>18</w:t>
      </w:r>
      <w:r>
        <w:fldChar w:fldCharType="end"/>
      </w:r>
    </w:p>
    <w:p w14:paraId="288AC73F" w14:textId="2309BA68"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Taxation</w:t>
      </w:r>
      <w:r>
        <w:tab/>
      </w:r>
      <w:r>
        <w:fldChar w:fldCharType="begin"/>
      </w:r>
      <w:r>
        <w:instrText xml:space="preserve"> PAGEREF _Toc5273388 \h </w:instrText>
      </w:r>
      <w:r>
        <w:fldChar w:fldCharType="separate"/>
      </w:r>
      <w:r>
        <w:t>19</w:t>
      </w:r>
      <w:r>
        <w:fldChar w:fldCharType="end"/>
      </w:r>
    </w:p>
    <w:p w14:paraId="6F0A7E58" w14:textId="50A5A906" w:rsidR="00250F39" w:rsidRDefault="00250F39">
      <w:pPr>
        <w:pStyle w:val="TOC3"/>
        <w:tabs>
          <w:tab w:val="right" w:leader="dot" w:pos="9016"/>
        </w:tabs>
        <w:rPr>
          <w:rFonts w:asciiTheme="minorHAnsi" w:eastAsiaTheme="minorEastAsia" w:hAnsiTheme="minorHAnsi" w:cstheme="minorBidi"/>
          <w:color w:val="auto"/>
          <w:kern w:val="0"/>
          <w:sz w:val="22"/>
          <w:szCs w:val="22"/>
        </w:rPr>
      </w:pPr>
      <w:r>
        <w:t>Workplace Health and Safety</w:t>
      </w:r>
      <w:r>
        <w:tab/>
      </w:r>
      <w:r>
        <w:fldChar w:fldCharType="begin"/>
      </w:r>
      <w:r>
        <w:instrText xml:space="preserve"> PAGEREF _Toc5273389 \h </w:instrText>
      </w:r>
      <w:r>
        <w:fldChar w:fldCharType="separate"/>
      </w:r>
      <w:r>
        <w:t>21</w:t>
      </w:r>
      <w:r>
        <w:fldChar w:fldCharType="end"/>
      </w:r>
    </w:p>
    <w:p w14:paraId="009DFA99" w14:textId="7EA55A65" w:rsidR="00250F39" w:rsidRDefault="00250F39">
      <w:pPr>
        <w:pStyle w:val="TOC3"/>
        <w:tabs>
          <w:tab w:val="right" w:leader="dot" w:pos="9016"/>
        </w:tabs>
        <w:rPr>
          <w:rFonts w:asciiTheme="minorHAnsi" w:eastAsiaTheme="minorEastAsia" w:hAnsiTheme="minorHAnsi" w:cstheme="minorBidi"/>
          <w:color w:val="auto"/>
          <w:kern w:val="0"/>
          <w:sz w:val="22"/>
          <w:szCs w:val="22"/>
        </w:rPr>
      </w:pPr>
      <w:r>
        <w:t>Equal Employment Opportunity (EEO)</w:t>
      </w:r>
      <w:r>
        <w:tab/>
      </w:r>
      <w:r>
        <w:fldChar w:fldCharType="begin"/>
      </w:r>
      <w:r>
        <w:instrText xml:space="preserve"> PAGEREF _Toc5273390 \h </w:instrText>
      </w:r>
      <w:r>
        <w:fldChar w:fldCharType="separate"/>
      </w:r>
      <w:r>
        <w:t>25</w:t>
      </w:r>
      <w:r>
        <w:fldChar w:fldCharType="end"/>
      </w:r>
    </w:p>
    <w:p w14:paraId="47A3602D" w14:textId="7CEEDA56"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Anti-discrimination</w:t>
      </w:r>
      <w:r>
        <w:tab/>
      </w:r>
      <w:r>
        <w:fldChar w:fldCharType="begin"/>
      </w:r>
      <w:r>
        <w:instrText xml:space="preserve"> PAGEREF _Toc5273391 \h </w:instrText>
      </w:r>
      <w:r>
        <w:fldChar w:fldCharType="separate"/>
      </w:r>
      <w:r>
        <w:t>26</w:t>
      </w:r>
      <w:r>
        <w:fldChar w:fldCharType="end"/>
      </w:r>
    </w:p>
    <w:p w14:paraId="61AD78B6" w14:textId="7C6078EC" w:rsidR="00250F39" w:rsidRDefault="00250F39">
      <w:pPr>
        <w:pStyle w:val="TOC2"/>
        <w:rPr>
          <w:rFonts w:asciiTheme="minorHAnsi" w:eastAsiaTheme="minorEastAsia" w:hAnsiTheme="minorHAnsi" w:cstheme="minorBidi"/>
          <w:color w:val="auto"/>
          <w:kern w:val="0"/>
          <w:sz w:val="22"/>
          <w:szCs w:val="22"/>
        </w:rPr>
      </w:pPr>
      <w:r w:rsidRPr="00E46FE2">
        <w:rPr>
          <w:lang w:val="en-US"/>
        </w:rPr>
        <w:t>Legislation codes and regulatory requirements</w:t>
      </w:r>
      <w:r>
        <w:tab/>
      </w:r>
      <w:r>
        <w:fldChar w:fldCharType="begin"/>
      </w:r>
      <w:r>
        <w:instrText xml:space="preserve"> PAGEREF _Toc5273392 \h </w:instrText>
      </w:r>
      <w:r>
        <w:fldChar w:fldCharType="separate"/>
      </w:r>
      <w:r>
        <w:t>28</w:t>
      </w:r>
      <w:r>
        <w:fldChar w:fldCharType="end"/>
      </w:r>
    </w:p>
    <w:p w14:paraId="56FCC5AB" w14:textId="7D22E314"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Regulations</w:t>
      </w:r>
      <w:r>
        <w:tab/>
      </w:r>
      <w:r>
        <w:fldChar w:fldCharType="begin"/>
      </w:r>
      <w:r>
        <w:instrText xml:space="preserve"> PAGEREF _Toc5273393 \h </w:instrText>
      </w:r>
      <w:r>
        <w:fldChar w:fldCharType="separate"/>
      </w:r>
      <w:r>
        <w:t>28</w:t>
      </w:r>
      <w:r>
        <w:fldChar w:fldCharType="end"/>
      </w:r>
    </w:p>
    <w:p w14:paraId="3A380C03" w14:textId="6E8363BD"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Licenses and permits</w:t>
      </w:r>
      <w:r>
        <w:tab/>
      </w:r>
      <w:r>
        <w:fldChar w:fldCharType="begin"/>
      </w:r>
      <w:r>
        <w:instrText xml:space="preserve"> PAGEREF _Toc5273394 \h </w:instrText>
      </w:r>
      <w:r>
        <w:fldChar w:fldCharType="separate"/>
      </w:r>
      <w:r>
        <w:t>29</w:t>
      </w:r>
      <w:r>
        <w:fldChar w:fldCharType="end"/>
      </w:r>
    </w:p>
    <w:p w14:paraId="13318F3B" w14:textId="440F4524"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Intellectual Property</w:t>
      </w:r>
      <w:r>
        <w:tab/>
      </w:r>
      <w:r>
        <w:fldChar w:fldCharType="begin"/>
      </w:r>
      <w:r>
        <w:instrText xml:space="preserve"> PAGEREF _Toc5273395 \h </w:instrText>
      </w:r>
      <w:r>
        <w:fldChar w:fldCharType="separate"/>
      </w:r>
      <w:r>
        <w:t>29</w:t>
      </w:r>
      <w:r>
        <w:fldChar w:fldCharType="end"/>
      </w:r>
    </w:p>
    <w:p w14:paraId="6F50907D" w14:textId="086162B9"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Trade Practices</w:t>
      </w:r>
      <w:r>
        <w:tab/>
      </w:r>
      <w:r>
        <w:fldChar w:fldCharType="begin"/>
      </w:r>
      <w:r>
        <w:instrText xml:space="preserve"> PAGEREF _Toc5273396 \h </w:instrText>
      </w:r>
      <w:r>
        <w:fldChar w:fldCharType="separate"/>
      </w:r>
      <w:r>
        <w:t>31</w:t>
      </w:r>
      <w:r>
        <w:fldChar w:fldCharType="end"/>
      </w:r>
    </w:p>
    <w:p w14:paraId="00C4053F" w14:textId="74DF2EF3"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Consumer protection</w:t>
      </w:r>
      <w:r>
        <w:tab/>
      </w:r>
      <w:r>
        <w:fldChar w:fldCharType="begin"/>
      </w:r>
      <w:r>
        <w:instrText xml:space="preserve"> PAGEREF _Toc5273397 \h </w:instrText>
      </w:r>
      <w:r>
        <w:fldChar w:fldCharType="separate"/>
      </w:r>
      <w:r>
        <w:t>31</w:t>
      </w:r>
      <w:r>
        <w:fldChar w:fldCharType="end"/>
      </w:r>
    </w:p>
    <w:p w14:paraId="7B0A02D9" w14:textId="6704C5A1" w:rsidR="00250F39" w:rsidRDefault="00250F39">
      <w:pPr>
        <w:pStyle w:val="TOC3"/>
        <w:tabs>
          <w:tab w:val="right" w:leader="dot" w:pos="9016"/>
        </w:tabs>
        <w:rPr>
          <w:rFonts w:asciiTheme="minorHAnsi" w:eastAsiaTheme="minorEastAsia" w:hAnsiTheme="minorHAnsi" w:cstheme="minorBidi"/>
          <w:color w:val="auto"/>
          <w:kern w:val="0"/>
          <w:sz w:val="22"/>
          <w:szCs w:val="22"/>
        </w:rPr>
      </w:pPr>
      <w:r w:rsidRPr="00E46FE2">
        <w:rPr>
          <w:lang w:val="en-US"/>
        </w:rPr>
        <w:t>Superannuation guarantee fund (SG)</w:t>
      </w:r>
      <w:r>
        <w:tab/>
      </w:r>
      <w:r>
        <w:fldChar w:fldCharType="begin"/>
      </w:r>
      <w:r>
        <w:instrText xml:space="preserve"> PAGEREF _Toc5273398 \h </w:instrText>
      </w:r>
      <w:r>
        <w:fldChar w:fldCharType="separate"/>
      </w:r>
      <w:r>
        <w:t>32</w:t>
      </w:r>
      <w:r>
        <w:fldChar w:fldCharType="end"/>
      </w:r>
    </w:p>
    <w:p w14:paraId="4A1C2B2E" w14:textId="35E90F5E" w:rsidR="00250F39" w:rsidRDefault="00250F39">
      <w:pPr>
        <w:pStyle w:val="TOC2"/>
        <w:rPr>
          <w:rFonts w:asciiTheme="minorHAnsi" w:eastAsiaTheme="minorEastAsia" w:hAnsiTheme="minorHAnsi" w:cstheme="minorBidi"/>
          <w:color w:val="auto"/>
          <w:kern w:val="0"/>
          <w:sz w:val="22"/>
          <w:szCs w:val="22"/>
        </w:rPr>
      </w:pPr>
      <w:r>
        <w:t>The business name</w:t>
      </w:r>
      <w:r>
        <w:tab/>
      </w:r>
      <w:r>
        <w:fldChar w:fldCharType="begin"/>
      </w:r>
      <w:r>
        <w:instrText xml:space="preserve"> PAGEREF _Toc5273399 \h </w:instrText>
      </w:r>
      <w:r>
        <w:fldChar w:fldCharType="separate"/>
      </w:r>
      <w:r>
        <w:t>33</w:t>
      </w:r>
      <w:r>
        <w:fldChar w:fldCharType="end"/>
      </w:r>
    </w:p>
    <w:p w14:paraId="35B15BC1" w14:textId="58B7E121" w:rsidR="00250F39" w:rsidRDefault="00250F39">
      <w:pPr>
        <w:pStyle w:val="TOC3"/>
        <w:tabs>
          <w:tab w:val="right" w:leader="dot" w:pos="9016"/>
        </w:tabs>
        <w:rPr>
          <w:rFonts w:asciiTheme="minorHAnsi" w:eastAsiaTheme="minorEastAsia" w:hAnsiTheme="minorHAnsi" w:cstheme="minorBidi"/>
          <w:color w:val="auto"/>
          <w:kern w:val="0"/>
          <w:sz w:val="22"/>
          <w:szCs w:val="22"/>
        </w:rPr>
      </w:pPr>
      <w:r>
        <w:t>Registration</w:t>
      </w:r>
      <w:r>
        <w:tab/>
      </w:r>
      <w:r>
        <w:fldChar w:fldCharType="begin"/>
      </w:r>
      <w:r>
        <w:instrText xml:space="preserve"> PAGEREF _Toc5273400 \h </w:instrText>
      </w:r>
      <w:r>
        <w:fldChar w:fldCharType="separate"/>
      </w:r>
      <w:r>
        <w:t>33</w:t>
      </w:r>
      <w:r>
        <w:fldChar w:fldCharType="end"/>
      </w:r>
    </w:p>
    <w:p w14:paraId="7019BEFF" w14:textId="47D47F54" w:rsidR="00250F39" w:rsidRDefault="00250F39">
      <w:pPr>
        <w:pStyle w:val="TOC2"/>
        <w:rPr>
          <w:rFonts w:asciiTheme="minorHAnsi" w:eastAsiaTheme="minorEastAsia" w:hAnsiTheme="minorHAnsi" w:cstheme="minorBidi"/>
          <w:color w:val="auto"/>
          <w:kern w:val="0"/>
          <w:sz w:val="22"/>
          <w:szCs w:val="22"/>
        </w:rPr>
      </w:pPr>
      <w:r>
        <w:t>Record keeping for business</w:t>
      </w:r>
      <w:r>
        <w:tab/>
      </w:r>
      <w:r>
        <w:fldChar w:fldCharType="begin"/>
      </w:r>
      <w:r>
        <w:instrText xml:space="preserve"> PAGEREF _Toc5273401 \h </w:instrText>
      </w:r>
      <w:r>
        <w:fldChar w:fldCharType="separate"/>
      </w:r>
      <w:r>
        <w:t>39</w:t>
      </w:r>
      <w:r>
        <w:fldChar w:fldCharType="end"/>
      </w:r>
    </w:p>
    <w:p w14:paraId="26C12C35" w14:textId="52625145" w:rsidR="00250F39" w:rsidRDefault="00250F39">
      <w:pPr>
        <w:pStyle w:val="TOC3"/>
        <w:tabs>
          <w:tab w:val="right" w:leader="dot" w:pos="9016"/>
        </w:tabs>
        <w:rPr>
          <w:rFonts w:asciiTheme="minorHAnsi" w:eastAsiaTheme="minorEastAsia" w:hAnsiTheme="minorHAnsi" w:cstheme="minorBidi"/>
          <w:color w:val="auto"/>
          <w:kern w:val="0"/>
          <w:sz w:val="22"/>
          <w:szCs w:val="22"/>
        </w:rPr>
      </w:pPr>
      <w:r>
        <w:t>Basic record keeping requirements</w:t>
      </w:r>
      <w:r>
        <w:tab/>
      </w:r>
      <w:r>
        <w:fldChar w:fldCharType="begin"/>
      </w:r>
      <w:r>
        <w:instrText xml:space="preserve"> PAGEREF _Toc5273402 \h </w:instrText>
      </w:r>
      <w:r>
        <w:fldChar w:fldCharType="separate"/>
      </w:r>
      <w:r>
        <w:t>39</w:t>
      </w:r>
      <w:r>
        <w:fldChar w:fldCharType="end"/>
      </w:r>
    </w:p>
    <w:p w14:paraId="5BC9B290" w14:textId="6B4BB1C0" w:rsidR="00250F39" w:rsidRDefault="00250F39">
      <w:pPr>
        <w:pStyle w:val="TOC3"/>
        <w:tabs>
          <w:tab w:val="right" w:leader="dot" w:pos="9016"/>
        </w:tabs>
        <w:rPr>
          <w:rFonts w:asciiTheme="minorHAnsi" w:eastAsiaTheme="minorEastAsia" w:hAnsiTheme="minorHAnsi" w:cstheme="minorBidi"/>
          <w:color w:val="auto"/>
          <w:kern w:val="0"/>
          <w:sz w:val="22"/>
          <w:szCs w:val="22"/>
        </w:rPr>
      </w:pPr>
      <w:r>
        <w:t>End of financial year records</w:t>
      </w:r>
      <w:r>
        <w:tab/>
      </w:r>
      <w:r>
        <w:fldChar w:fldCharType="begin"/>
      </w:r>
      <w:r>
        <w:instrText xml:space="preserve"> PAGEREF _Toc5273403 \h </w:instrText>
      </w:r>
      <w:r>
        <w:fldChar w:fldCharType="separate"/>
      </w:r>
      <w:r>
        <w:t>40</w:t>
      </w:r>
      <w:r>
        <w:fldChar w:fldCharType="end"/>
      </w:r>
    </w:p>
    <w:p w14:paraId="63D418D3" w14:textId="376AD5BC" w:rsidR="00250F39" w:rsidRDefault="00250F39">
      <w:pPr>
        <w:pStyle w:val="TOC3"/>
        <w:tabs>
          <w:tab w:val="right" w:leader="dot" w:pos="9016"/>
        </w:tabs>
        <w:rPr>
          <w:rFonts w:asciiTheme="minorHAnsi" w:eastAsiaTheme="minorEastAsia" w:hAnsiTheme="minorHAnsi" w:cstheme="minorBidi"/>
          <w:color w:val="auto"/>
          <w:kern w:val="0"/>
          <w:sz w:val="22"/>
          <w:szCs w:val="22"/>
        </w:rPr>
      </w:pPr>
      <w:r>
        <w:t>Best practice and record keeping</w:t>
      </w:r>
      <w:r>
        <w:tab/>
      </w:r>
      <w:r>
        <w:fldChar w:fldCharType="begin"/>
      </w:r>
      <w:r>
        <w:instrText xml:space="preserve"> PAGEREF _Toc5273404 \h </w:instrText>
      </w:r>
      <w:r>
        <w:fldChar w:fldCharType="separate"/>
      </w:r>
      <w:r>
        <w:t>41</w:t>
      </w:r>
      <w:r>
        <w:fldChar w:fldCharType="end"/>
      </w:r>
    </w:p>
    <w:p w14:paraId="5AC940AD" w14:textId="7603E310" w:rsidR="00250F39" w:rsidRDefault="00250F39">
      <w:pPr>
        <w:pStyle w:val="TOC3"/>
        <w:tabs>
          <w:tab w:val="right" w:leader="dot" w:pos="9016"/>
        </w:tabs>
        <w:rPr>
          <w:rFonts w:asciiTheme="minorHAnsi" w:eastAsiaTheme="minorEastAsia" w:hAnsiTheme="minorHAnsi" w:cstheme="minorBidi"/>
          <w:color w:val="auto"/>
          <w:kern w:val="0"/>
          <w:sz w:val="22"/>
          <w:szCs w:val="22"/>
        </w:rPr>
      </w:pPr>
      <w:r>
        <w:t>Electronic and manual record keeping</w:t>
      </w:r>
      <w:r>
        <w:tab/>
      </w:r>
      <w:r>
        <w:fldChar w:fldCharType="begin"/>
      </w:r>
      <w:r>
        <w:instrText xml:space="preserve"> PAGEREF _Toc5273405 \h </w:instrText>
      </w:r>
      <w:r>
        <w:fldChar w:fldCharType="separate"/>
      </w:r>
      <w:r>
        <w:t>43</w:t>
      </w:r>
      <w:r>
        <w:fldChar w:fldCharType="end"/>
      </w:r>
    </w:p>
    <w:p w14:paraId="75C30782" w14:textId="26DFD34B" w:rsidR="00250F39" w:rsidRDefault="00250F39">
      <w:pPr>
        <w:pStyle w:val="TOC2"/>
        <w:rPr>
          <w:rFonts w:asciiTheme="minorHAnsi" w:eastAsiaTheme="minorEastAsia" w:hAnsiTheme="minorHAnsi" w:cstheme="minorBidi"/>
          <w:color w:val="auto"/>
          <w:kern w:val="0"/>
          <w:sz w:val="22"/>
          <w:szCs w:val="22"/>
        </w:rPr>
      </w:pPr>
      <w:r>
        <w:t>Taxation</w:t>
      </w:r>
      <w:r>
        <w:tab/>
      </w:r>
      <w:r>
        <w:fldChar w:fldCharType="begin"/>
      </w:r>
      <w:r>
        <w:instrText xml:space="preserve"> PAGEREF _Toc5273406 \h </w:instrText>
      </w:r>
      <w:r>
        <w:fldChar w:fldCharType="separate"/>
      </w:r>
      <w:r>
        <w:t>45</w:t>
      </w:r>
      <w:r>
        <w:fldChar w:fldCharType="end"/>
      </w:r>
    </w:p>
    <w:p w14:paraId="5603FE30" w14:textId="6F10F9DD" w:rsidR="00250F39" w:rsidRDefault="00250F39">
      <w:pPr>
        <w:pStyle w:val="TOC3"/>
        <w:tabs>
          <w:tab w:val="right" w:leader="dot" w:pos="9016"/>
        </w:tabs>
        <w:rPr>
          <w:rFonts w:asciiTheme="minorHAnsi" w:eastAsiaTheme="minorEastAsia" w:hAnsiTheme="minorHAnsi" w:cstheme="minorBidi"/>
          <w:color w:val="auto"/>
          <w:kern w:val="0"/>
          <w:sz w:val="22"/>
          <w:szCs w:val="22"/>
        </w:rPr>
      </w:pPr>
      <w:r>
        <w:t>Australian taxation system</w:t>
      </w:r>
      <w:r>
        <w:tab/>
      </w:r>
      <w:r>
        <w:fldChar w:fldCharType="begin"/>
      </w:r>
      <w:r>
        <w:instrText xml:space="preserve"> PAGEREF _Toc5273407 \h </w:instrText>
      </w:r>
      <w:r>
        <w:fldChar w:fldCharType="separate"/>
      </w:r>
      <w:r>
        <w:t>45</w:t>
      </w:r>
      <w:r>
        <w:fldChar w:fldCharType="end"/>
      </w:r>
    </w:p>
    <w:p w14:paraId="723B49EE" w14:textId="134DF45F" w:rsidR="00250F39" w:rsidRDefault="00250F39">
      <w:pPr>
        <w:pStyle w:val="TOC3"/>
        <w:tabs>
          <w:tab w:val="right" w:leader="dot" w:pos="9016"/>
        </w:tabs>
        <w:rPr>
          <w:rFonts w:asciiTheme="minorHAnsi" w:eastAsiaTheme="minorEastAsia" w:hAnsiTheme="minorHAnsi" w:cstheme="minorBidi"/>
          <w:color w:val="auto"/>
          <w:kern w:val="0"/>
          <w:sz w:val="22"/>
          <w:szCs w:val="22"/>
        </w:rPr>
      </w:pPr>
      <w:r>
        <w:t>Elements of the taxation system</w:t>
      </w:r>
      <w:r>
        <w:tab/>
      </w:r>
      <w:r>
        <w:fldChar w:fldCharType="begin"/>
      </w:r>
      <w:r>
        <w:instrText xml:space="preserve"> PAGEREF _Toc5273408 \h </w:instrText>
      </w:r>
      <w:r>
        <w:fldChar w:fldCharType="separate"/>
      </w:r>
      <w:r>
        <w:t>45</w:t>
      </w:r>
      <w:r>
        <w:fldChar w:fldCharType="end"/>
      </w:r>
    </w:p>
    <w:p w14:paraId="67902F23" w14:textId="021B5A14" w:rsidR="00250F39" w:rsidRDefault="00250F39">
      <w:pPr>
        <w:pStyle w:val="TOC3"/>
        <w:tabs>
          <w:tab w:val="right" w:leader="dot" w:pos="9016"/>
        </w:tabs>
        <w:rPr>
          <w:rFonts w:asciiTheme="minorHAnsi" w:eastAsiaTheme="minorEastAsia" w:hAnsiTheme="minorHAnsi" w:cstheme="minorBidi"/>
          <w:color w:val="auto"/>
          <w:kern w:val="0"/>
          <w:sz w:val="22"/>
          <w:szCs w:val="22"/>
        </w:rPr>
      </w:pPr>
      <w:r>
        <w:t>The GST and how it works</w:t>
      </w:r>
      <w:r>
        <w:tab/>
      </w:r>
      <w:r>
        <w:fldChar w:fldCharType="begin"/>
      </w:r>
      <w:r>
        <w:instrText xml:space="preserve"> PAGEREF _Toc5273409 \h </w:instrText>
      </w:r>
      <w:r>
        <w:fldChar w:fldCharType="separate"/>
      </w:r>
      <w:r>
        <w:t>46</w:t>
      </w:r>
      <w:r>
        <w:fldChar w:fldCharType="end"/>
      </w:r>
    </w:p>
    <w:p w14:paraId="216D3F56" w14:textId="11A072D3" w:rsidR="00250F39" w:rsidRDefault="00250F39">
      <w:pPr>
        <w:pStyle w:val="TOC3"/>
        <w:tabs>
          <w:tab w:val="right" w:leader="dot" w:pos="9016"/>
        </w:tabs>
        <w:rPr>
          <w:rFonts w:asciiTheme="minorHAnsi" w:eastAsiaTheme="minorEastAsia" w:hAnsiTheme="minorHAnsi" w:cstheme="minorBidi"/>
          <w:color w:val="auto"/>
          <w:kern w:val="0"/>
          <w:sz w:val="22"/>
          <w:szCs w:val="22"/>
        </w:rPr>
      </w:pPr>
      <w:r>
        <w:t>Insurance</w:t>
      </w:r>
      <w:r>
        <w:tab/>
      </w:r>
      <w:r>
        <w:fldChar w:fldCharType="begin"/>
      </w:r>
      <w:r>
        <w:instrText xml:space="preserve"> PAGEREF _Toc5273410 \h </w:instrText>
      </w:r>
      <w:r>
        <w:fldChar w:fldCharType="separate"/>
      </w:r>
      <w:r>
        <w:t>53</w:t>
      </w:r>
      <w:r>
        <w:fldChar w:fldCharType="end"/>
      </w:r>
    </w:p>
    <w:p w14:paraId="7723961D" w14:textId="53441C3E" w:rsidR="00250F39" w:rsidRDefault="00250F39">
      <w:pPr>
        <w:pStyle w:val="TOC1"/>
        <w:rPr>
          <w:rFonts w:asciiTheme="minorHAnsi" w:eastAsiaTheme="minorEastAsia" w:hAnsiTheme="minorHAnsi" w:cstheme="minorBidi"/>
          <w:color w:val="auto"/>
          <w:kern w:val="0"/>
          <w:sz w:val="22"/>
          <w:szCs w:val="22"/>
        </w:rPr>
      </w:pPr>
      <w:r>
        <w:t>Topic 2 Contracts</w:t>
      </w:r>
      <w:r>
        <w:tab/>
      </w:r>
      <w:r>
        <w:fldChar w:fldCharType="begin"/>
      </w:r>
      <w:r>
        <w:instrText xml:space="preserve"> PAGEREF _Toc5273411 \h </w:instrText>
      </w:r>
      <w:r>
        <w:fldChar w:fldCharType="separate"/>
      </w:r>
      <w:r>
        <w:t>57</w:t>
      </w:r>
      <w:r>
        <w:fldChar w:fldCharType="end"/>
      </w:r>
    </w:p>
    <w:p w14:paraId="2B42C881" w14:textId="4B1ED820" w:rsidR="00250F39" w:rsidRDefault="00250F39">
      <w:pPr>
        <w:pStyle w:val="TOC2"/>
        <w:rPr>
          <w:rFonts w:asciiTheme="minorHAnsi" w:eastAsiaTheme="minorEastAsia" w:hAnsiTheme="minorHAnsi" w:cstheme="minorBidi"/>
          <w:color w:val="auto"/>
          <w:kern w:val="0"/>
          <w:sz w:val="22"/>
          <w:szCs w:val="22"/>
        </w:rPr>
      </w:pPr>
      <w:r>
        <w:t>The law of contract</w:t>
      </w:r>
      <w:r>
        <w:tab/>
      </w:r>
      <w:r>
        <w:fldChar w:fldCharType="begin"/>
      </w:r>
      <w:r>
        <w:instrText xml:space="preserve"> PAGEREF _Toc5273412 \h </w:instrText>
      </w:r>
      <w:r>
        <w:fldChar w:fldCharType="separate"/>
      </w:r>
      <w:r>
        <w:t>57</w:t>
      </w:r>
      <w:r>
        <w:fldChar w:fldCharType="end"/>
      </w:r>
    </w:p>
    <w:p w14:paraId="3C12BAFB" w14:textId="7B33C36C" w:rsidR="00250F39" w:rsidRDefault="00250F39">
      <w:pPr>
        <w:pStyle w:val="TOC3"/>
        <w:tabs>
          <w:tab w:val="right" w:leader="dot" w:pos="9016"/>
        </w:tabs>
        <w:rPr>
          <w:rFonts w:asciiTheme="minorHAnsi" w:eastAsiaTheme="minorEastAsia" w:hAnsiTheme="minorHAnsi" w:cstheme="minorBidi"/>
          <w:color w:val="auto"/>
          <w:kern w:val="0"/>
          <w:sz w:val="22"/>
          <w:szCs w:val="22"/>
        </w:rPr>
      </w:pPr>
      <w:r>
        <w:t>Terms of a contract</w:t>
      </w:r>
      <w:r>
        <w:tab/>
      </w:r>
      <w:r>
        <w:fldChar w:fldCharType="begin"/>
      </w:r>
      <w:r>
        <w:instrText xml:space="preserve"> PAGEREF _Toc5273413 \h </w:instrText>
      </w:r>
      <w:r>
        <w:fldChar w:fldCharType="separate"/>
      </w:r>
      <w:r>
        <w:t>57</w:t>
      </w:r>
      <w:r>
        <w:fldChar w:fldCharType="end"/>
      </w:r>
    </w:p>
    <w:p w14:paraId="359BF8EA" w14:textId="0ED7D497" w:rsidR="00250F39" w:rsidRDefault="00250F39">
      <w:pPr>
        <w:pStyle w:val="TOC3"/>
        <w:tabs>
          <w:tab w:val="right" w:leader="dot" w:pos="9016"/>
        </w:tabs>
        <w:rPr>
          <w:rFonts w:asciiTheme="minorHAnsi" w:eastAsiaTheme="minorEastAsia" w:hAnsiTheme="minorHAnsi" w:cstheme="minorBidi"/>
          <w:color w:val="auto"/>
          <w:kern w:val="0"/>
          <w:sz w:val="22"/>
          <w:szCs w:val="22"/>
        </w:rPr>
      </w:pPr>
      <w:r>
        <w:t>Rights and obligations within contracts</w:t>
      </w:r>
      <w:r>
        <w:tab/>
      </w:r>
      <w:r>
        <w:fldChar w:fldCharType="begin"/>
      </w:r>
      <w:r>
        <w:instrText xml:space="preserve"> PAGEREF _Toc5273414 \h </w:instrText>
      </w:r>
      <w:r>
        <w:fldChar w:fldCharType="separate"/>
      </w:r>
      <w:r>
        <w:t>58</w:t>
      </w:r>
      <w:r>
        <w:fldChar w:fldCharType="end"/>
      </w:r>
    </w:p>
    <w:p w14:paraId="3BA8F8A8" w14:textId="3AE3E51D" w:rsidR="00250F39" w:rsidRDefault="00250F39">
      <w:pPr>
        <w:pStyle w:val="TOC3"/>
        <w:tabs>
          <w:tab w:val="right" w:leader="dot" w:pos="9016"/>
        </w:tabs>
        <w:rPr>
          <w:rFonts w:asciiTheme="minorHAnsi" w:eastAsiaTheme="minorEastAsia" w:hAnsiTheme="minorHAnsi" w:cstheme="minorBidi"/>
          <w:color w:val="auto"/>
          <w:kern w:val="0"/>
          <w:sz w:val="22"/>
          <w:szCs w:val="22"/>
        </w:rPr>
      </w:pPr>
      <w:r>
        <w:t>Discharge of contract</w:t>
      </w:r>
      <w:r>
        <w:tab/>
      </w:r>
      <w:r>
        <w:fldChar w:fldCharType="begin"/>
      </w:r>
      <w:r>
        <w:instrText xml:space="preserve"> PAGEREF _Toc5273415 \h </w:instrText>
      </w:r>
      <w:r>
        <w:fldChar w:fldCharType="separate"/>
      </w:r>
      <w:r>
        <w:t>58</w:t>
      </w:r>
      <w:r>
        <w:fldChar w:fldCharType="end"/>
      </w:r>
    </w:p>
    <w:p w14:paraId="5C582217" w14:textId="55E184B3" w:rsidR="00250F39" w:rsidRDefault="00250F39">
      <w:pPr>
        <w:pStyle w:val="TOC3"/>
        <w:tabs>
          <w:tab w:val="right" w:leader="dot" w:pos="9016"/>
        </w:tabs>
        <w:rPr>
          <w:rFonts w:asciiTheme="minorHAnsi" w:eastAsiaTheme="minorEastAsia" w:hAnsiTheme="minorHAnsi" w:cstheme="minorBidi"/>
          <w:color w:val="auto"/>
          <w:kern w:val="0"/>
          <w:sz w:val="22"/>
          <w:szCs w:val="22"/>
        </w:rPr>
      </w:pPr>
      <w:r>
        <w:t>Examples of common commercial contracts</w:t>
      </w:r>
      <w:r>
        <w:tab/>
      </w:r>
      <w:r>
        <w:fldChar w:fldCharType="begin"/>
      </w:r>
      <w:r>
        <w:instrText xml:space="preserve"> PAGEREF _Toc5273416 \h </w:instrText>
      </w:r>
      <w:r>
        <w:fldChar w:fldCharType="separate"/>
      </w:r>
      <w:r>
        <w:t>60</w:t>
      </w:r>
      <w:r>
        <w:fldChar w:fldCharType="end"/>
      </w:r>
    </w:p>
    <w:p w14:paraId="3C20BD20" w14:textId="77D6C369" w:rsidR="00250F39" w:rsidRDefault="00250F39">
      <w:pPr>
        <w:pStyle w:val="TOC3"/>
        <w:tabs>
          <w:tab w:val="right" w:leader="dot" w:pos="9016"/>
        </w:tabs>
        <w:rPr>
          <w:rFonts w:asciiTheme="minorHAnsi" w:eastAsiaTheme="minorEastAsia" w:hAnsiTheme="minorHAnsi" w:cstheme="minorBidi"/>
          <w:color w:val="auto"/>
          <w:kern w:val="0"/>
          <w:sz w:val="22"/>
          <w:szCs w:val="22"/>
        </w:rPr>
      </w:pPr>
      <w:r>
        <w:t>Contracts and your business plan</w:t>
      </w:r>
      <w:r>
        <w:tab/>
      </w:r>
      <w:r>
        <w:fldChar w:fldCharType="begin"/>
      </w:r>
      <w:r>
        <w:instrText xml:space="preserve"> PAGEREF _Toc5273417 \h </w:instrText>
      </w:r>
      <w:r>
        <w:fldChar w:fldCharType="separate"/>
      </w:r>
      <w:r>
        <w:t>61</w:t>
      </w:r>
      <w:r>
        <w:fldChar w:fldCharType="end"/>
      </w:r>
    </w:p>
    <w:p w14:paraId="4F043643" w14:textId="3BD18088" w:rsidR="00250F39" w:rsidRDefault="00250F39">
      <w:pPr>
        <w:pStyle w:val="TOC1"/>
        <w:rPr>
          <w:rFonts w:asciiTheme="minorHAnsi" w:eastAsiaTheme="minorEastAsia" w:hAnsiTheme="minorHAnsi" w:cstheme="minorBidi"/>
          <w:color w:val="auto"/>
          <w:kern w:val="0"/>
          <w:sz w:val="22"/>
          <w:szCs w:val="22"/>
        </w:rPr>
      </w:pPr>
      <w:r>
        <w:lastRenderedPageBreak/>
        <w:t>Topic 3 Business risks</w:t>
      </w:r>
      <w:r>
        <w:tab/>
      </w:r>
      <w:r>
        <w:fldChar w:fldCharType="begin"/>
      </w:r>
      <w:r>
        <w:instrText xml:space="preserve"> PAGEREF _Toc5273418 \h </w:instrText>
      </w:r>
      <w:r>
        <w:fldChar w:fldCharType="separate"/>
      </w:r>
      <w:r>
        <w:t>65</w:t>
      </w:r>
      <w:r>
        <w:fldChar w:fldCharType="end"/>
      </w:r>
    </w:p>
    <w:p w14:paraId="6FA286AC" w14:textId="6065D58C" w:rsidR="00250F39" w:rsidRDefault="00250F39">
      <w:pPr>
        <w:pStyle w:val="TOC2"/>
        <w:rPr>
          <w:rFonts w:asciiTheme="minorHAnsi" w:eastAsiaTheme="minorEastAsia" w:hAnsiTheme="minorHAnsi" w:cstheme="minorBidi"/>
          <w:color w:val="auto"/>
          <w:kern w:val="0"/>
          <w:sz w:val="22"/>
          <w:szCs w:val="22"/>
        </w:rPr>
      </w:pPr>
      <w:r>
        <w:t>Risk Management</w:t>
      </w:r>
      <w:r>
        <w:tab/>
      </w:r>
      <w:r>
        <w:fldChar w:fldCharType="begin"/>
      </w:r>
      <w:r>
        <w:instrText xml:space="preserve"> PAGEREF _Toc5273419 \h </w:instrText>
      </w:r>
      <w:r>
        <w:fldChar w:fldCharType="separate"/>
      </w:r>
      <w:r>
        <w:t>65</w:t>
      </w:r>
      <w:r>
        <w:fldChar w:fldCharType="end"/>
      </w:r>
    </w:p>
    <w:p w14:paraId="4915689F" w14:textId="586ADE7A" w:rsidR="00250F39" w:rsidRDefault="00250F39">
      <w:pPr>
        <w:pStyle w:val="TOC3"/>
        <w:tabs>
          <w:tab w:val="right" w:leader="dot" w:pos="9016"/>
        </w:tabs>
        <w:rPr>
          <w:rFonts w:asciiTheme="minorHAnsi" w:eastAsiaTheme="minorEastAsia" w:hAnsiTheme="minorHAnsi" w:cstheme="minorBidi"/>
          <w:color w:val="auto"/>
          <w:kern w:val="0"/>
          <w:sz w:val="22"/>
          <w:szCs w:val="22"/>
        </w:rPr>
      </w:pPr>
      <w:r>
        <w:t>Risk management plan</w:t>
      </w:r>
      <w:r>
        <w:tab/>
      </w:r>
      <w:r>
        <w:fldChar w:fldCharType="begin"/>
      </w:r>
      <w:r>
        <w:instrText xml:space="preserve"> PAGEREF _Toc5273420 \h </w:instrText>
      </w:r>
      <w:r>
        <w:fldChar w:fldCharType="separate"/>
      </w:r>
      <w:r>
        <w:t>65</w:t>
      </w:r>
      <w:r>
        <w:fldChar w:fldCharType="end"/>
      </w:r>
    </w:p>
    <w:p w14:paraId="555B8A94" w14:textId="64BA8A44" w:rsidR="00250F39" w:rsidRDefault="00250F39">
      <w:pPr>
        <w:pStyle w:val="TOC3"/>
        <w:tabs>
          <w:tab w:val="right" w:leader="dot" w:pos="9016"/>
        </w:tabs>
        <w:rPr>
          <w:rFonts w:asciiTheme="minorHAnsi" w:eastAsiaTheme="minorEastAsia" w:hAnsiTheme="minorHAnsi" w:cstheme="minorBidi"/>
          <w:color w:val="auto"/>
          <w:kern w:val="0"/>
          <w:sz w:val="22"/>
          <w:szCs w:val="22"/>
        </w:rPr>
      </w:pPr>
      <w:r>
        <w:t>Risk assessment</w:t>
      </w:r>
      <w:r>
        <w:tab/>
      </w:r>
      <w:r>
        <w:fldChar w:fldCharType="begin"/>
      </w:r>
      <w:r>
        <w:instrText xml:space="preserve"> PAGEREF _Toc5273421 \h </w:instrText>
      </w:r>
      <w:r>
        <w:fldChar w:fldCharType="separate"/>
      </w:r>
      <w:r>
        <w:t>67</w:t>
      </w:r>
      <w:r>
        <w:fldChar w:fldCharType="end"/>
      </w:r>
    </w:p>
    <w:p w14:paraId="33E04268" w14:textId="355980E8" w:rsidR="00250F39" w:rsidRDefault="00250F39">
      <w:pPr>
        <w:pStyle w:val="TOC3"/>
        <w:tabs>
          <w:tab w:val="right" w:leader="dot" w:pos="9016"/>
        </w:tabs>
        <w:rPr>
          <w:rFonts w:asciiTheme="minorHAnsi" w:eastAsiaTheme="minorEastAsia" w:hAnsiTheme="minorHAnsi" w:cstheme="minorBidi"/>
          <w:color w:val="auto"/>
          <w:kern w:val="0"/>
          <w:sz w:val="22"/>
          <w:szCs w:val="22"/>
        </w:rPr>
      </w:pPr>
      <w:r>
        <w:t>Risk strategies</w:t>
      </w:r>
      <w:r>
        <w:tab/>
      </w:r>
      <w:r>
        <w:fldChar w:fldCharType="begin"/>
      </w:r>
      <w:r>
        <w:instrText xml:space="preserve"> PAGEREF _Toc5273422 \h </w:instrText>
      </w:r>
      <w:r>
        <w:fldChar w:fldCharType="separate"/>
      </w:r>
      <w:r>
        <w:t>69</w:t>
      </w:r>
      <w:r>
        <w:fldChar w:fldCharType="end"/>
      </w:r>
    </w:p>
    <w:p w14:paraId="3D60662D" w14:textId="66C7FC9E" w:rsidR="00250F39" w:rsidRDefault="00250F39">
      <w:pPr>
        <w:pStyle w:val="TOC3"/>
        <w:tabs>
          <w:tab w:val="right" w:leader="dot" w:pos="9016"/>
        </w:tabs>
        <w:rPr>
          <w:rFonts w:asciiTheme="minorHAnsi" w:eastAsiaTheme="minorEastAsia" w:hAnsiTheme="minorHAnsi" w:cstheme="minorBidi"/>
          <w:color w:val="auto"/>
          <w:kern w:val="0"/>
          <w:sz w:val="22"/>
          <w:szCs w:val="22"/>
        </w:rPr>
      </w:pPr>
      <w:r>
        <w:t>Monitoring and review</w:t>
      </w:r>
      <w:r>
        <w:tab/>
      </w:r>
      <w:r>
        <w:fldChar w:fldCharType="begin"/>
      </w:r>
      <w:r>
        <w:instrText xml:space="preserve"> PAGEREF _Toc5273423 \h </w:instrText>
      </w:r>
      <w:r>
        <w:fldChar w:fldCharType="separate"/>
      </w:r>
      <w:r>
        <w:t>70</w:t>
      </w:r>
      <w:r>
        <w:fldChar w:fldCharType="end"/>
      </w:r>
    </w:p>
    <w:p w14:paraId="363C9062" w14:textId="0D95DBC4" w:rsidR="00250F39" w:rsidRDefault="00250F39">
      <w:pPr>
        <w:pStyle w:val="TOC3"/>
        <w:tabs>
          <w:tab w:val="right" w:leader="dot" w:pos="9016"/>
        </w:tabs>
        <w:rPr>
          <w:rFonts w:asciiTheme="minorHAnsi" w:eastAsiaTheme="minorEastAsia" w:hAnsiTheme="minorHAnsi" w:cstheme="minorBidi"/>
          <w:color w:val="auto"/>
          <w:kern w:val="0"/>
          <w:sz w:val="22"/>
          <w:szCs w:val="22"/>
        </w:rPr>
      </w:pPr>
      <w:r>
        <w:t>Risk types</w:t>
      </w:r>
      <w:r>
        <w:tab/>
      </w:r>
      <w:r>
        <w:fldChar w:fldCharType="begin"/>
      </w:r>
      <w:r>
        <w:instrText xml:space="preserve"> PAGEREF _Toc5273424 \h </w:instrText>
      </w:r>
      <w:r>
        <w:fldChar w:fldCharType="separate"/>
      </w:r>
      <w:r>
        <w:t>70</w:t>
      </w:r>
      <w:r>
        <w:fldChar w:fldCharType="end"/>
      </w:r>
    </w:p>
    <w:p w14:paraId="4C7BD6BE" w14:textId="06E61E5F" w:rsidR="00250F39" w:rsidRDefault="00250F39">
      <w:pPr>
        <w:pStyle w:val="TOC3"/>
        <w:tabs>
          <w:tab w:val="right" w:leader="dot" w:pos="9016"/>
        </w:tabs>
        <w:rPr>
          <w:rFonts w:asciiTheme="minorHAnsi" w:eastAsiaTheme="minorEastAsia" w:hAnsiTheme="minorHAnsi" w:cstheme="minorBidi"/>
          <w:color w:val="auto"/>
          <w:kern w:val="0"/>
          <w:sz w:val="22"/>
          <w:szCs w:val="22"/>
        </w:rPr>
      </w:pPr>
      <w:r>
        <w:t>Risk and insurance</w:t>
      </w:r>
      <w:r>
        <w:tab/>
      </w:r>
      <w:r>
        <w:fldChar w:fldCharType="begin"/>
      </w:r>
      <w:r>
        <w:instrText xml:space="preserve"> PAGEREF _Toc5273425 \h </w:instrText>
      </w:r>
      <w:r>
        <w:fldChar w:fldCharType="separate"/>
      </w:r>
      <w:r>
        <w:t>72</w:t>
      </w:r>
      <w:r>
        <w:fldChar w:fldCharType="end"/>
      </w:r>
    </w:p>
    <w:p w14:paraId="6A92143A" w14:textId="3ABC63CF" w:rsidR="00E30749" w:rsidRDefault="00E30749" w:rsidP="00E30749">
      <w:pPr>
        <w:rPr>
          <w:rFonts w:eastAsia="Times New Roman" w:cstheme="minorHAnsi"/>
          <w:noProof/>
          <w:color w:val="2D739F"/>
          <w:kern w:val="22"/>
          <w:sz w:val="44"/>
          <w:szCs w:val="40"/>
          <w:lang w:eastAsia="en-AU"/>
        </w:rPr>
      </w:pPr>
      <w:r>
        <w:rPr>
          <w:rFonts w:eastAsia="Times New Roman" w:cstheme="minorHAnsi"/>
          <w:noProof/>
          <w:color w:val="2D739F"/>
          <w:kern w:val="22"/>
          <w:szCs w:val="32"/>
          <w:lang w:eastAsia="en-AU"/>
        </w:rPr>
        <w:fldChar w:fldCharType="end"/>
      </w:r>
      <w:r>
        <w:br w:type="page"/>
      </w:r>
    </w:p>
    <w:p w14:paraId="74773C3C" w14:textId="0EC9B0D8" w:rsidR="00C20023" w:rsidRDefault="00C20023" w:rsidP="00C20023">
      <w:pPr>
        <w:pStyle w:val="Heading1"/>
      </w:pPr>
      <w:bookmarkStart w:id="7" w:name="_Toc5273377"/>
      <w:r>
        <w:lastRenderedPageBreak/>
        <w:t>Icon legends</w:t>
      </w:r>
      <w:bookmarkEnd w:id="5"/>
      <w:bookmarkEnd w:id="6"/>
      <w:bookmarkEnd w:id="7"/>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6E8EC540" w14:textId="77777777" w:rsidTr="00B44107">
        <w:trPr>
          <w:cnfStyle w:val="100000000000" w:firstRow="1" w:lastRow="0" w:firstColumn="0" w:lastColumn="0" w:oddVBand="0" w:evenVBand="0" w:oddHBand="0" w:evenHBand="0" w:firstRowFirstColumn="0" w:firstRowLastColumn="0" w:lastRowFirstColumn="0" w:lastRowLastColumn="0"/>
          <w:tblHeader/>
        </w:trPr>
        <w:tc>
          <w:tcPr>
            <w:tcW w:w="2120" w:type="dxa"/>
          </w:tcPr>
          <w:p w14:paraId="73128EE2" w14:textId="77777777" w:rsidR="00C20023" w:rsidRDefault="00C20023" w:rsidP="00C80989">
            <w:pPr>
              <w:rPr>
                <w:lang w:eastAsia="en-AU"/>
              </w:rPr>
            </w:pPr>
            <w:r>
              <w:rPr>
                <w:lang w:eastAsia="en-AU"/>
              </w:rPr>
              <w:t>Icons</w:t>
            </w:r>
          </w:p>
        </w:tc>
        <w:tc>
          <w:tcPr>
            <w:tcW w:w="6896" w:type="dxa"/>
          </w:tcPr>
          <w:p w14:paraId="2A0074D4" w14:textId="77777777" w:rsidR="00C20023" w:rsidRDefault="00C20023" w:rsidP="00C80989">
            <w:pPr>
              <w:rPr>
                <w:lang w:eastAsia="en-AU"/>
              </w:rPr>
            </w:pPr>
            <w:r>
              <w:rPr>
                <w:lang w:eastAsia="en-AU"/>
              </w:rPr>
              <w:t>Descriptions</w:t>
            </w:r>
          </w:p>
        </w:tc>
      </w:tr>
      <w:tr w:rsidR="00BC1A72" w14:paraId="1C2374ED" w14:textId="77777777" w:rsidTr="00B44107">
        <w:tc>
          <w:tcPr>
            <w:tcW w:w="2120" w:type="dxa"/>
          </w:tcPr>
          <w:p w14:paraId="76321917" w14:textId="77777777" w:rsidR="00C20023" w:rsidRDefault="007100BB" w:rsidP="00C80989">
            <w:pPr>
              <w:jc w:val="center"/>
              <w:rPr>
                <w:lang w:eastAsia="en-AU"/>
              </w:rPr>
            </w:pPr>
            <w:r>
              <w:rPr>
                <w:noProof/>
                <w:lang w:eastAsia="en-AU"/>
              </w:rPr>
              <w:drawing>
                <wp:inline distT="0" distB="0" distL="0" distR="0" wp14:anchorId="1A68FF69" wp14:editId="491B0E20">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7AF97679"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4F42E82F"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54D22006"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09426DCF" w14:textId="77777777" w:rsidTr="00B44107">
        <w:trPr>
          <w:trHeight w:val="1514"/>
        </w:trPr>
        <w:tc>
          <w:tcPr>
            <w:tcW w:w="2120" w:type="dxa"/>
          </w:tcPr>
          <w:p w14:paraId="17496D69" w14:textId="77777777" w:rsidR="00C20023" w:rsidRDefault="007100BB" w:rsidP="00C80989">
            <w:pPr>
              <w:jc w:val="center"/>
              <w:rPr>
                <w:lang w:eastAsia="en-AU"/>
              </w:rPr>
            </w:pPr>
            <w:r>
              <w:rPr>
                <w:noProof/>
                <w:lang w:eastAsia="en-AU"/>
              </w:rPr>
              <w:drawing>
                <wp:inline distT="0" distB="0" distL="0" distR="0" wp14:anchorId="2DF9B732" wp14:editId="5FF5BD46">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76F7094B" w14:textId="77777777" w:rsidR="00C20023" w:rsidRPr="00846896" w:rsidRDefault="00C20023" w:rsidP="00C80989">
            <w:pPr>
              <w:pStyle w:val="Guidetext"/>
              <w:rPr>
                <w:b/>
                <w:i w:val="0"/>
                <w:color w:val="auto"/>
              </w:rPr>
            </w:pPr>
            <w:r w:rsidRPr="00846896">
              <w:rPr>
                <w:b/>
                <w:i w:val="0"/>
                <w:color w:val="auto"/>
              </w:rPr>
              <w:t xml:space="preserve">Collaboration </w:t>
            </w:r>
          </w:p>
          <w:p w14:paraId="7E2C6C44"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0D36F8BD" w14:textId="77777777" w:rsidTr="00B44107">
        <w:trPr>
          <w:trHeight w:val="1514"/>
        </w:trPr>
        <w:tc>
          <w:tcPr>
            <w:tcW w:w="2120" w:type="dxa"/>
          </w:tcPr>
          <w:p w14:paraId="547B507A" w14:textId="77777777" w:rsidR="00C20023" w:rsidRDefault="007100BB" w:rsidP="00C80989">
            <w:pPr>
              <w:jc w:val="center"/>
              <w:rPr>
                <w:lang w:eastAsia="en-AU"/>
              </w:rPr>
            </w:pPr>
            <w:r>
              <w:rPr>
                <w:noProof/>
                <w:lang w:eastAsia="en-AU"/>
              </w:rPr>
              <w:drawing>
                <wp:inline distT="0" distB="0" distL="0" distR="0" wp14:anchorId="716B0489" wp14:editId="319A015E">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896" w:type="dxa"/>
          </w:tcPr>
          <w:p w14:paraId="19CB2D97" w14:textId="77777777" w:rsidR="00C20023" w:rsidRPr="00846896" w:rsidRDefault="00C20023" w:rsidP="00C80989">
            <w:pPr>
              <w:pStyle w:val="Guidetext"/>
              <w:rPr>
                <w:b/>
                <w:i w:val="0"/>
                <w:color w:val="auto"/>
              </w:rPr>
            </w:pPr>
            <w:r w:rsidRPr="00846896">
              <w:rPr>
                <w:b/>
                <w:i w:val="0"/>
                <w:color w:val="auto"/>
              </w:rPr>
              <w:t>Self-check</w:t>
            </w:r>
          </w:p>
          <w:p w14:paraId="22A0C875"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6ED9BD75" w14:textId="77777777" w:rsidTr="00B44107">
        <w:tc>
          <w:tcPr>
            <w:tcW w:w="2120" w:type="dxa"/>
          </w:tcPr>
          <w:p w14:paraId="10F12209" w14:textId="77777777" w:rsidR="00C20023" w:rsidRDefault="007100BB" w:rsidP="00C80989">
            <w:pPr>
              <w:jc w:val="center"/>
              <w:rPr>
                <w:noProof/>
                <w:lang w:eastAsia="en-AU"/>
              </w:rPr>
            </w:pPr>
            <w:r>
              <w:rPr>
                <w:noProof/>
                <w:lang w:eastAsia="en-AU"/>
              </w:rPr>
              <w:drawing>
                <wp:inline distT="0" distB="0" distL="0" distR="0" wp14:anchorId="7C3347E4" wp14:editId="5659E060">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2">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896" w:type="dxa"/>
          </w:tcPr>
          <w:p w14:paraId="0DB36FAA" w14:textId="77777777" w:rsidR="00C20023" w:rsidRPr="00A87EE7" w:rsidRDefault="00C20023" w:rsidP="00C80989">
            <w:pPr>
              <w:pStyle w:val="Body"/>
              <w:rPr>
                <w:b/>
              </w:rPr>
            </w:pPr>
            <w:r w:rsidRPr="00A87EE7">
              <w:rPr>
                <w:b/>
              </w:rPr>
              <w:t>Readings (Required and suggested)</w:t>
            </w:r>
          </w:p>
          <w:p w14:paraId="37CF8FAB"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30C774D4"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3246268B" w14:textId="77777777" w:rsidR="00C20023" w:rsidRDefault="00C20023">
      <w:r>
        <w:br w:type="page"/>
      </w:r>
    </w:p>
    <w:p w14:paraId="484171D8" w14:textId="77777777" w:rsidR="00C20023" w:rsidRDefault="00C20023" w:rsidP="007E0246">
      <w:pPr>
        <w:pStyle w:val="Body"/>
      </w:pPr>
    </w:p>
    <w:p w14:paraId="11B95306" w14:textId="77777777" w:rsidR="00C20023" w:rsidRDefault="00BF7D14" w:rsidP="00C20023">
      <w:pPr>
        <w:pStyle w:val="Sectionnumber"/>
      </w:pPr>
      <w:r>
        <w:rPr>
          <w:noProof/>
          <w:lang w:eastAsia="en-AU"/>
        </w:rPr>
        <mc:AlternateContent>
          <mc:Choice Requires="wpg">
            <w:drawing>
              <wp:anchor distT="0" distB="0" distL="114300" distR="114300" simplePos="0" relativeHeight="251658248" behindDoc="1" locked="0" layoutInCell="1" allowOverlap="1" wp14:anchorId="5101A81A" wp14:editId="479AD67F">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1CB49B" id="Group 38" o:spid="_x0000_s1026" alt="Section 1&#10;Section name" style="position:absolute;margin-left:137.1pt;margin-top:144.2pt;width:305.25pt;height:260.25pt;z-index:-25165823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0DB2C1B5" w14:textId="2492EA2B" w:rsidR="00472E82" w:rsidRDefault="00B460D7" w:rsidP="00C20023">
      <w:pPr>
        <w:pStyle w:val="Sectionname"/>
      </w:pPr>
      <w:r>
        <w:t xml:space="preserve">Business </w:t>
      </w:r>
      <w:r w:rsidR="00264712">
        <w:t>legal r</w:t>
      </w:r>
      <w:r>
        <w:t>equirements</w:t>
      </w:r>
    </w:p>
    <w:p w14:paraId="1387C6FE" w14:textId="77777777" w:rsidR="00B460D7" w:rsidRDefault="00B460D7">
      <w:r>
        <w:br w:type="page"/>
      </w:r>
    </w:p>
    <w:p w14:paraId="6B84C3FD" w14:textId="29E16105" w:rsidR="00132656" w:rsidRDefault="00132656" w:rsidP="00BA4ED1">
      <w:pPr>
        <w:pStyle w:val="Heading1"/>
      </w:pPr>
      <w:bookmarkStart w:id="8" w:name="_Toc5273378"/>
      <w:bookmarkStart w:id="9" w:name="_Toc5106687"/>
      <w:r>
        <w:lastRenderedPageBreak/>
        <w:t>Introduction</w:t>
      </w:r>
      <w:bookmarkEnd w:id="8"/>
    </w:p>
    <w:p w14:paraId="089B620E" w14:textId="46015431" w:rsidR="00132656" w:rsidRDefault="00B64A7D" w:rsidP="00261641">
      <w:r>
        <w:t xml:space="preserve">Starting your own business can be one of the most exciting things you can do in your life. But it can also be daunting as there are rules and regulations you have to follow. Knowing what the rules are and where to go get help are crucial to getting you set on your journey to small business success. If you run a small </w:t>
      </w:r>
      <w:r w:rsidR="000E3C6C">
        <w:t>business</w:t>
      </w:r>
      <w:r>
        <w:t xml:space="preserve"> and don’t abide by the rules there can be consequences. </w:t>
      </w:r>
      <w:r w:rsidR="000E3C6C">
        <w:t xml:space="preserve">This workbook covers the legal essentials you need to know about setting up and running your small business. The information in </w:t>
      </w:r>
      <w:r w:rsidR="00F87B60">
        <w:t xml:space="preserve">this </w:t>
      </w:r>
      <w:r w:rsidR="000E3C6C">
        <w:t>workbook</w:t>
      </w:r>
      <w:r w:rsidR="00F87B60">
        <w:t xml:space="preserve"> will </w:t>
      </w:r>
      <w:r w:rsidR="000E3C6C">
        <w:t>allow you to:-</w:t>
      </w:r>
      <w:r w:rsidR="00F87B60">
        <w:t xml:space="preserve"> </w:t>
      </w:r>
    </w:p>
    <w:p w14:paraId="2F3FD5A5" w14:textId="7E11B79A" w:rsidR="00F87B60" w:rsidRDefault="00F87B60" w:rsidP="00261641">
      <w:pPr>
        <w:pStyle w:val="BulletListLevel1"/>
      </w:pPr>
      <w:r>
        <w:t>identify legal requirements</w:t>
      </w:r>
    </w:p>
    <w:p w14:paraId="32B32026" w14:textId="4D31AF42" w:rsidR="00F87B60" w:rsidRDefault="00F87B60" w:rsidP="00261641">
      <w:pPr>
        <w:pStyle w:val="BulletListLevel1"/>
      </w:pPr>
      <w:r>
        <w:t>comply with legal requirements</w:t>
      </w:r>
    </w:p>
    <w:p w14:paraId="57104AE6" w14:textId="2077EE76" w:rsidR="00F87B60" w:rsidRDefault="00F87B60" w:rsidP="00261641">
      <w:pPr>
        <w:pStyle w:val="BulletListLevel1"/>
      </w:pPr>
      <w:r>
        <w:t>arrange contracts</w:t>
      </w:r>
    </w:p>
    <w:p w14:paraId="458D44F3" w14:textId="1953C57A" w:rsidR="00F87B60" w:rsidRDefault="00F87B60" w:rsidP="00261641">
      <w:pPr>
        <w:pStyle w:val="BulletListLevel1"/>
      </w:pPr>
      <w:r>
        <w:t>identify and treat risk.</w:t>
      </w:r>
    </w:p>
    <w:p w14:paraId="70FDD31E" w14:textId="02ED8E96" w:rsidR="00F87B60" w:rsidRPr="00F87B60" w:rsidRDefault="00F87B60" w:rsidP="00261641">
      <w:r>
        <w:t xml:space="preserve">Each topic provides the </w:t>
      </w:r>
      <w:r w:rsidR="004037A0">
        <w:t xml:space="preserve">important </w:t>
      </w:r>
      <w:r>
        <w:t xml:space="preserve">information </w:t>
      </w:r>
      <w:r w:rsidR="004037A0">
        <w:t>you’ll need</w:t>
      </w:r>
      <w:r w:rsidR="00251424">
        <w:t>,</w:t>
      </w:r>
      <w:r w:rsidR="004037A0">
        <w:t xml:space="preserve"> </w:t>
      </w:r>
      <w:r>
        <w:t>complemented by activities which provide opportunities for practical learning either in the classroom or at home.</w:t>
      </w:r>
    </w:p>
    <w:p w14:paraId="2084C4DF" w14:textId="3C9CEEDF" w:rsidR="00B460D7" w:rsidRPr="00BA4ED1" w:rsidRDefault="00B460D7" w:rsidP="00BA4ED1">
      <w:pPr>
        <w:pStyle w:val="Heading1"/>
      </w:pPr>
      <w:bookmarkStart w:id="10" w:name="_Toc5273379"/>
      <w:r w:rsidRPr="00BA4ED1">
        <w:t>Topic 1 Business legal requirements</w:t>
      </w:r>
      <w:bookmarkEnd w:id="9"/>
      <w:bookmarkEnd w:id="10"/>
    </w:p>
    <w:p w14:paraId="69F4A98E" w14:textId="6902861D" w:rsidR="00B460D7" w:rsidRDefault="00B460D7" w:rsidP="00B460D7">
      <w:pPr>
        <w:pStyle w:val="Heading2"/>
      </w:pPr>
      <w:bookmarkStart w:id="11" w:name="_Toc5106390"/>
      <w:bookmarkStart w:id="12" w:name="_Toc5106688"/>
      <w:bookmarkStart w:id="13" w:name="_Toc5273380"/>
      <w:r>
        <w:t xml:space="preserve">Business </w:t>
      </w:r>
      <w:r w:rsidR="00284598">
        <w:t>s</w:t>
      </w:r>
      <w:r>
        <w:t>tructures</w:t>
      </w:r>
      <w:bookmarkEnd w:id="11"/>
      <w:bookmarkEnd w:id="12"/>
      <w:bookmarkEnd w:id="13"/>
    </w:p>
    <w:p w14:paraId="35990150" w14:textId="0D98F9EF" w:rsidR="000333E5" w:rsidRPr="000333E5" w:rsidRDefault="72D812FC" w:rsidP="72D812FC">
      <w:pPr>
        <w:rPr>
          <w:lang w:val="en-US" w:eastAsia="en-AU"/>
        </w:rPr>
      </w:pPr>
      <w:r w:rsidRPr="72D812FC">
        <w:rPr>
          <w:lang w:val="en-US" w:eastAsia="en-AU"/>
        </w:rPr>
        <w:t>An important decision that must be made about a business is its structure. The most common types of business structure include:</w:t>
      </w:r>
    </w:p>
    <w:p w14:paraId="49D42DAF" w14:textId="77777777" w:rsidR="000333E5" w:rsidRPr="000333E5" w:rsidRDefault="000333E5" w:rsidP="00236978">
      <w:pPr>
        <w:numPr>
          <w:ilvl w:val="0"/>
          <w:numId w:val="25"/>
        </w:numPr>
        <w:rPr>
          <w:lang w:val="en-US" w:eastAsia="en-AU"/>
        </w:rPr>
      </w:pPr>
      <w:r w:rsidRPr="000333E5">
        <w:rPr>
          <w:lang w:val="en-US" w:eastAsia="en-AU"/>
        </w:rPr>
        <w:t>Sole Trader/Proprietor</w:t>
      </w:r>
    </w:p>
    <w:p w14:paraId="6BE96152" w14:textId="77777777" w:rsidR="000333E5" w:rsidRPr="000333E5" w:rsidRDefault="000333E5" w:rsidP="00236978">
      <w:pPr>
        <w:numPr>
          <w:ilvl w:val="0"/>
          <w:numId w:val="25"/>
        </w:numPr>
        <w:rPr>
          <w:lang w:val="en-US" w:eastAsia="en-AU"/>
        </w:rPr>
      </w:pPr>
      <w:r w:rsidRPr="000333E5">
        <w:rPr>
          <w:lang w:val="en-US" w:eastAsia="en-AU"/>
        </w:rPr>
        <w:t>Partnership</w:t>
      </w:r>
    </w:p>
    <w:p w14:paraId="73478351" w14:textId="77777777" w:rsidR="000333E5" w:rsidRPr="000333E5" w:rsidRDefault="000333E5" w:rsidP="00236978">
      <w:pPr>
        <w:numPr>
          <w:ilvl w:val="0"/>
          <w:numId w:val="25"/>
        </w:numPr>
        <w:rPr>
          <w:lang w:val="en-US" w:eastAsia="en-AU"/>
        </w:rPr>
      </w:pPr>
      <w:r w:rsidRPr="000333E5">
        <w:rPr>
          <w:lang w:val="en-US" w:eastAsia="en-AU"/>
        </w:rPr>
        <w:t>Company</w:t>
      </w:r>
    </w:p>
    <w:p w14:paraId="1985B66F" w14:textId="77777777" w:rsidR="000333E5" w:rsidRPr="000333E5" w:rsidRDefault="000333E5" w:rsidP="00236978">
      <w:pPr>
        <w:numPr>
          <w:ilvl w:val="0"/>
          <w:numId w:val="25"/>
        </w:numPr>
        <w:rPr>
          <w:lang w:val="en-US" w:eastAsia="en-AU"/>
        </w:rPr>
      </w:pPr>
      <w:r w:rsidRPr="000333E5">
        <w:rPr>
          <w:lang w:val="en-US" w:eastAsia="en-AU"/>
        </w:rPr>
        <w:t>Trust</w:t>
      </w:r>
    </w:p>
    <w:p w14:paraId="39B48B7A" w14:textId="77777777" w:rsidR="000333E5" w:rsidRPr="000333E5" w:rsidRDefault="000333E5" w:rsidP="000333E5">
      <w:pPr>
        <w:rPr>
          <w:lang w:val="en-US" w:eastAsia="en-AU"/>
        </w:rPr>
      </w:pPr>
      <w:r w:rsidRPr="000333E5">
        <w:rPr>
          <w:lang w:val="en-US" w:eastAsia="en-AU"/>
        </w:rPr>
        <w:t>The choice of the most appropriate legal form of structure will depend on factors such as:</w:t>
      </w:r>
    </w:p>
    <w:p w14:paraId="5E57A847" w14:textId="7F9F9662" w:rsidR="000333E5" w:rsidRPr="000333E5" w:rsidRDefault="72D812FC" w:rsidP="72D812FC">
      <w:pPr>
        <w:numPr>
          <w:ilvl w:val="0"/>
          <w:numId w:val="24"/>
        </w:numPr>
        <w:rPr>
          <w:lang w:val="en-US" w:eastAsia="en-AU"/>
        </w:rPr>
      </w:pPr>
      <w:r w:rsidRPr="72D812FC">
        <w:rPr>
          <w:lang w:val="en-US" w:eastAsia="en-AU"/>
        </w:rPr>
        <w:t>the size of the business</w:t>
      </w:r>
    </w:p>
    <w:p w14:paraId="63DF8747" w14:textId="23C84E8C" w:rsidR="000333E5" w:rsidRPr="000333E5" w:rsidRDefault="72D812FC" w:rsidP="72D812FC">
      <w:pPr>
        <w:numPr>
          <w:ilvl w:val="0"/>
          <w:numId w:val="24"/>
        </w:numPr>
        <w:rPr>
          <w:lang w:val="en-US" w:eastAsia="en-AU"/>
        </w:rPr>
      </w:pPr>
      <w:r w:rsidRPr="72D812FC">
        <w:rPr>
          <w:lang w:val="en-US" w:eastAsia="en-AU"/>
        </w:rPr>
        <w:t>the number of people involved</w:t>
      </w:r>
    </w:p>
    <w:p w14:paraId="1155A6AE" w14:textId="4EC30B35" w:rsidR="000333E5" w:rsidRPr="000333E5" w:rsidRDefault="72D812FC" w:rsidP="72D812FC">
      <w:pPr>
        <w:numPr>
          <w:ilvl w:val="0"/>
          <w:numId w:val="24"/>
        </w:numPr>
        <w:rPr>
          <w:lang w:val="en-US" w:eastAsia="en-AU"/>
        </w:rPr>
      </w:pPr>
      <w:r w:rsidRPr="72D812FC">
        <w:rPr>
          <w:lang w:val="en-US" w:eastAsia="en-AU"/>
        </w:rPr>
        <w:t>the type of business</w:t>
      </w:r>
    </w:p>
    <w:p w14:paraId="1DE82CAB" w14:textId="742CAC5C" w:rsidR="000333E5" w:rsidRPr="000333E5" w:rsidRDefault="72D812FC" w:rsidP="72D812FC">
      <w:pPr>
        <w:numPr>
          <w:ilvl w:val="0"/>
          <w:numId w:val="24"/>
        </w:numPr>
        <w:rPr>
          <w:lang w:val="en-US" w:eastAsia="en-AU"/>
        </w:rPr>
      </w:pPr>
      <w:r w:rsidRPr="72D812FC">
        <w:rPr>
          <w:lang w:val="en-US" w:eastAsia="en-AU"/>
        </w:rPr>
        <w:t>taxation considerations</w:t>
      </w:r>
    </w:p>
    <w:p w14:paraId="6F064C39" w14:textId="2B760A61" w:rsidR="000333E5" w:rsidRPr="000333E5" w:rsidRDefault="72D812FC" w:rsidP="72D812FC">
      <w:pPr>
        <w:numPr>
          <w:ilvl w:val="0"/>
          <w:numId w:val="24"/>
        </w:numPr>
        <w:rPr>
          <w:lang w:val="en-US" w:eastAsia="en-AU"/>
        </w:rPr>
      </w:pPr>
      <w:r w:rsidRPr="72D812FC">
        <w:rPr>
          <w:lang w:val="en-US" w:eastAsia="en-AU"/>
        </w:rPr>
        <w:t xml:space="preserve">financial considerations </w:t>
      </w:r>
    </w:p>
    <w:p w14:paraId="5FA71812" w14:textId="5311EFDB" w:rsidR="000333E5" w:rsidRPr="000333E5" w:rsidRDefault="72D812FC" w:rsidP="72D812FC">
      <w:pPr>
        <w:numPr>
          <w:ilvl w:val="0"/>
          <w:numId w:val="24"/>
        </w:numPr>
        <w:rPr>
          <w:lang w:val="en-US" w:eastAsia="en-AU"/>
        </w:rPr>
      </w:pPr>
      <w:r w:rsidRPr="72D812FC">
        <w:rPr>
          <w:lang w:val="en-US" w:eastAsia="en-AU"/>
        </w:rPr>
        <w:t>management control/independence</w:t>
      </w:r>
    </w:p>
    <w:p w14:paraId="28536400" w14:textId="50D105FE" w:rsidR="000333E5" w:rsidRPr="000333E5" w:rsidRDefault="72D812FC" w:rsidP="72D812FC">
      <w:pPr>
        <w:numPr>
          <w:ilvl w:val="0"/>
          <w:numId w:val="24"/>
        </w:numPr>
        <w:rPr>
          <w:lang w:val="en-US" w:eastAsia="en-AU"/>
        </w:rPr>
      </w:pPr>
      <w:r w:rsidRPr="72D812FC">
        <w:rPr>
          <w:lang w:val="en-US" w:eastAsia="en-AU"/>
        </w:rPr>
        <w:lastRenderedPageBreak/>
        <w:t>government interference</w:t>
      </w:r>
    </w:p>
    <w:p w14:paraId="22301856" w14:textId="08F830DA" w:rsidR="000333E5" w:rsidRPr="000333E5" w:rsidRDefault="72D812FC" w:rsidP="72D812FC">
      <w:pPr>
        <w:numPr>
          <w:ilvl w:val="0"/>
          <w:numId w:val="24"/>
        </w:numPr>
        <w:rPr>
          <w:lang w:val="en-US" w:eastAsia="en-AU"/>
        </w:rPr>
      </w:pPr>
      <w:r w:rsidRPr="72D812FC">
        <w:rPr>
          <w:lang w:val="en-US" w:eastAsia="en-AU"/>
        </w:rPr>
        <w:t>exposure to risk</w:t>
      </w:r>
    </w:p>
    <w:p w14:paraId="2A2267E5" w14:textId="55ECC6A9" w:rsidR="000333E5" w:rsidRPr="000333E5" w:rsidRDefault="72D812FC" w:rsidP="72D812FC">
      <w:pPr>
        <w:numPr>
          <w:ilvl w:val="0"/>
          <w:numId w:val="24"/>
        </w:numPr>
        <w:rPr>
          <w:lang w:val="en-US" w:eastAsia="en-AU"/>
        </w:rPr>
      </w:pPr>
      <w:r w:rsidRPr="72D812FC">
        <w:rPr>
          <w:lang w:val="en-US" w:eastAsia="en-AU"/>
        </w:rPr>
        <w:t>personal preference.</w:t>
      </w:r>
    </w:p>
    <w:p w14:paraId="5A073C3E" w14:textId="4C5485DB" w:rsidR="000333E5" w:rsidRDefault="000333E5" w:rsidP="000333E5">
      <w:pPr>
        <w:pStyle w:val="Heading3"/>
      </w:pPr>
      <w:bookmarkStart w:id="14" w:name="_Toc5106391"/>
      <w:bookmarkStart w:id="15" w:name="_Toc5106689"/>
      <w:bookmarkStart w:id="16" w:name="_Toc5273381"/>
      <w:r>
        <w:t xml:space="preserve">Sole </w:t>
      </w:r>
      <w:r w:rsidR="00251424">
        <w:t>t</w:t>
      </w:r>
      <w:r>
        <w:t>rader</w:t>
      </w:r>
      <w:bookmarkEnd w:id="14"/>
      <w:bookmarkEnd w:id="15"/>
      <w:bookmarkEnd w:id="16"/>
    </w:p>
    <w:p w14:paraId="629EEBDD" w14:textId="77777777" w:rsidR="000333E5" w:rsidRDefault="000333E5" w:rsidP="000333E5">
      <w:pPr>
        <w:pStyle w:val="Body"/>
        <w:rPr>
          <w:lang w:eastAsia="en-AU"/>
        </w:rPr>
      </w:pPr>
      <w:r>
        <w:rPr>
          <w:lang w:eastAsia="en-AU"/>
        </w:rPr>
        <w:t xml:space="preserve">This is the simplest form of business ownership. </w:t>
      </w:r>
    </w:p>
    <w:p w14:paraId="05CB7938" w14:textId="77777777" w:rsidR="000333E5" w:rsidRDefault="000333E5" w:rsidP="000333E5">
      <w:pPr>
        <w:pStyle w:val="Body"/>
        <w:rPr>
          <w:lang w:eastAsia="en-AU"/>
        </w:rPr>
      </w:pPr>
      <w:r>
        <w:rPr>
          <w:lang w:eastAsia="en-AU"/>
        </w:rPr>
        <w:t>A sole trader is one who trades as an individual without the use of partners or a company structure. The proprietor is the sole owner of the business and has complete control over it.</w:t>
      </w:r>
    </w:p>
    <w:p w14:paraId="69F61D74" w14:textId="77777777" w:rsidR="000333E5" w:rsidRDefault="000333E5" w:rsidP="000333E5">
      <w:pPr>
        <w:pStyle w:val="Body"/>
        <w:rPr>
          <w:lang w:eastAsia="en-AU"/>
        </w:rPr>
      </w:pPr>
      <w:r>
        <w:rPr>
          <w:lang w:eastAsia="en-AU"/>
        </w:rPr>
        <w:t>Therefore, the individual bears full responsibility for the actions of the business.</w:t>
      </w:r>
    </w:p>
    <w:p w14:paraId="21D4C941" w14:textId="77777777" w:rsidR="000333E5" w:rsidRDefault="000333E5" w:rsidP="000333E5">
      <w:pPr>
        <w:pStyle w:val="Body"/>
        <w:rPr>
          <w:lang w:eastAsia="en-AU"/>
        </w:rPr>
      </w:pPr>
      <w:r>
        <w:rPr>
          <w:lang w:eastAsia="en-AU"/>
        </w:rPr>
        <w:t>The sole trader can trade under their or a business name and therefore is personal responsible for the business.</w:t>
      </w:r>
    </w:p>
    <w:p w14:paraId="7B397B7B" w14:textId="77777777" w:rsidR="000333E5" w:rsidRDefault="000333E5" w:rsidP="000333E5">
      <w:pPr>
        <w:pStyle w:val="Body"/>
        <w:rPr>
          <w:lang w:eastAsia="en-AU"/>
        </w:rPr>
      </w:pPr>
      <w:r>
        <w:rPr>
          <w:lang w:eastAsia="en-AU"/>
        </w:rPr>
        <w:t>It is important to note that the sole trader retains all profits, the liabilities in regard to claims by creditors extend to private assets. Therefore, no distinction is made between business and private assets.</w:t>
      </w:r>
    </w:p>
    <w:p w14:paraId="674318B7" w14:textId="77777777" w:rsidR="000333E5" w:rsidRDefault="000333E5" w:rsidP="000333E5">
      <w:pPr>
        <w:pStyle w:val="Body"/>
        <w:rPr>
          <w:lang w:eastAsia="en-AU"/>
        </w:rPr>
      </w:pPr>
      <w:r>
        <w:rPr>
          <w:lang w:eastAsia="en-AU"/>
        </w:rPr>
        <w:t>A sole trader is the simplest form of business structure. It is also relatively easy and inexpensive to start and maintain.</w:t>
      </w:r>
    </w:p>
    <w:p w14:paraId="6CB2C01A" w14:textId="0123FAE7" w:rsidR="000333E5" w:rsidRPr="000333E5" w:rsidRDefault="000333E5" w:rsidP="000333E5">
      <w:pPr>
        <w:pStyle w:val="Body"/>
        <w:rPr>
          <w:bCs/>
          <w:lang w:eastAsia="en-AU"/>
        </w:rPr>
      </w:pPr>
      <w:r>
        <w:rPr>
          <w:lang w:eastAsia="en-AU"/>
        </w:rPr>
        <w:t xml:space="preserve">Many sole traders choose to trade under their own name - for example, </w:t>
      </w:r>
      <w:r w:rsidR="004C256C">
        <w:rPr>
          <w:lang w:eastAsia="en-AU"/>
        </w:rPr>
        <w:t>Lee</w:t>
      </w:r>
      <w:r>
        <w:rPr>
          <w:lang w:eastAsia="en-AU"/>
        </w:rPr>
        <w:t xml:space="preserve"> Smith, while others opt to register a business name. </w:t>
      </w:r>
      <w:r w:rsidRPr="000333E5">
        <w:rPr>
          <w:bCs/>
          <w:lang w:eastAsia="en-AU"/>
        </w:rPr>
        <w:t>As a sole trader the owner will retain complete control of the business</w:t>
      </w:r>
      <w:r>
        <w:rPr>
          <w:bCs/>
          <w:lang w:eastAsia="en-AU"/>
        </w:rPr>
        <w:t>.</w:t>
      </w:r>
    </w:p>
    <w:p w14:paraId="2080A773" w14:textId="77777777" w:rsidR="000333E5" w:rsidRPr="000333E5" w:rsidRDefault="000333E5" w:rsidP="000333E5">
      <w:pPr>
        <w:pStyle w:val="Body"/>
        <w:rPr>
          <w:lang w:eastAsia="en-AU"/>
        </w:rPr>
      </w:pPr>
      <w:r w:rsidRPr="000333E5">
        <w:rPr>
          <w:lang w:eastAsia="en-AU"/>
        </w:rPr>
        <w:t>There is no division between business assets or personal assets, which includes the share of any assets jointly owned with another person (such as the house or car). The liability of the sole trader is unlimited which means that personal assets can be used to pay business debts.</w:t>
      </w:r>
    </w:p>
    <w:p w14:paraId="0098F776" w14:textId="654B3F0D" w:rsidR="000333E5" w:rsidRDefault="000333E5" w:rsidP="000333E5">
      <w:pPr>
        <w:pStyle w:val="Body"/>
        <w:rPr>
          <w:lang w:eastAsia="en-AU"/>
        </w:rPr>
      </w:pPr>
      <w:r w:rsidRPr="000333E5">
        <w:rPr>
          <w:bCs/>
          <w:lang w:eastAsia="en-AU"/>
        </w:rPr>
        <w:t>Sole traders pay income tax at personal tax rates</w:t>
      </w:r>
      <w:r>
        <w:rPr>
          <w:bCs/>
          <w:lang w:eastAsia="en-AU"/>
        </w:rPr>
        <w:t xml:space="preserve">. </w:t>
      </w:r>
      <w:r w:rsidRPr="000333E5">
        <w:rPr>
          <w:lang w:eastAsia="en-AU"/>
        </w:rPr>
        <w:t>Sole traders are taxed as individuals and pay income tax at personal tax rates. This means the business income is declared on the sole trader’s personal tax return along with any other assessable income (such as your salary or wages, interest, dividends).</w:t>
      </w:r>
    </w:p>
    <w:p w14:paraId="12BEB21D" w14:textId="2D9F33C3" w:rsidR="000333E5" w:rsidRDefault="72D812FC" w:rsidP="72D812FC">
      <w:pPr>
        <w:pStyle w:val="Heading4"/>
        <w:rPr>
          <w:lang w:val="en-US"/>
        </w:rPr>
      </w:pPr>
      <w:r w:rsidRPr="72D812FC">
        <w:rPr>
          <w:lang w:val="en-US"/>
        </w:rPr>
        <w:t>Sole trader: advantages and disadvantages</w:t>
      </w:r>
    </w:p>
    <w:tbl>
      <w:tblPr>
        <w:tblStyle w:val="TableGrid"/>
        <w:tblW w:w="0" w:type="auto"/>
        <w:tblLook w:val="04A0" w:firstRow="1" w:lastRow="0" w:firstColumn="1" w:lastColumn="0" w:noHBand="0" w:noVBand="1"/>
      </w:tblPr>
      <w:tblGrid>
        <w:gridCol w:w="4505"/>
        <w:gridCol w:w="4511"/>
      </w:tblGrid>
      <w:tr w:rsidR="000333E5" w:rsidRPr="00417C0A" w14:paraId="06A49B10" w14:textId="77777777" w:rsidTr="72D812FC">
        <w:trPr>
          <w:cnfStyle w:val="100000000000" w:firstRow="1" w:lastRow="0" w:firstColumn="0" w:lastColumn="0" w:oddVBand="0" w:evenVBand="0" w:oddHBand="0" w:evenHBand="0" w:firstRowFirstColumn="0" w:firstRowLastColumn="0" w:lastRowFirstColumn="0" w:lastRowLastColumn="0"/>
        </w:trPr>
        <w:tc>
          <w:tcPr>
            <w:tcW w:w="4621" w:type="dxa"/>
          </w:tcPr>
          <w:p w14:paraId="6875FCE0" w14:textId="77777777" w:rsidR="000333E5" w:rsidRPr="00417C0A" w:rsidRDefault="72D812FC" w:rsidP="72D812FC">
            <w:pPr>
              <w:jc w:val="center"/>
              <w:rPr>
                <w:rFonts w:ascii="Calibri" w:eastAsia="Arial" w:hAnsi="Calibri" w:cs="Calibri"/>
                <w:lang w:val="en-US"/>
              </w:rPr>
            </w:pPr>
            <w:r w:rsidRPr="00417C0A">
              <w:rPr>
                <w:rFonts w:ascii="Calibri" w:eastAsia="Arial" w:hAnsi="Calibri" w:cs="Calibri"/>
                <w:lang w:val="en-US"/>
              </w:rPr>
              <w:t>Advantages</w:t>
            </w:r>
          </w:p>
        </w:tc>
        <w:tc>
          <w:tcPr>
            <w:tcW w:w="4621" w:type="dxa"/>
          </w:tcPr>
          <w:p w14:paraId="117312CA" w14:textId="77777777" w:rsidR="000333E5" w:rsidRPr="00417C0A" w:rsidRDefault="72D812FC" w:rsidP="72D812FC">
            <w:pPr>
              <w:jc w:val="center"/>
              <w:rPr>
                <w:rFonts w:ascii="Calibri" w:eastAsia="Arial" w:hAnsi="Calibri" w:cs="Calibri"/>
                <w:lang w:val="en-US"/>
              </w:rPr>
            </w:pPr>
            <w:r w:rsidRPr="00417C0A">
              <w:rPr>
                <w:rFonts w:ascii="Calibri" w:eastAsia="Arial" w:hAnsi="Calibri" w:cs="Calibri"/>
                <w:lang w:val="en-US"/>
              </w:rPr>
              <w:t>Disadvantages</w:t>
            </w:r>
          </w:p>
        </w:tc>
      </w:tr>
      <w:tr w:rsidR="000333E5" w:rsidRPr="00F37DB4" w14:paraId="523CDB64" w14:textId="77777777" w:rsidTr="72D812FC">
        <w:tc>
          <w:tcPr>
            <w:tcW w:w="4621" w:type="dxa"/>
          </w:tcPr>
          <w:p w14:paraId="73DD79D2"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Easy and low cost to set up</w:t>
            </w:r>
          </w:p>
        </w:tc>
        <w:tc>
          <w:tcPr>
            <w:tcW w:w="4621" w:type="dxa"/>
          </w:tcPr>
          <w:p w14:paraId="1297524C"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Personally liable for all debts - can be sued and lose personal assets</w:t>
            </w:r>
          </w:p>
        </w:tc>
      </w:tr>
      <w:tr w:rsidR="000333E5" w:rsidRPr="00F37DB4" w14:paraId="13B1019F" w14:textId="77777777" w:rsidTr="72D812FC">
        <w:tc>
          <w:tcPr>
            <w:tcW w:w="4621" w:type="dxa"/>
          </w:tcPr>
          <w:p w14:paraId="03B9647F"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Greater freedom from regulation</w:t>
            </w:r>
          </w:p>
        </w:tc>
        <w:tc>
          <w:tcPr>
            <w:tcW w:w="4621" w:type="dxa"/>
          </w:tcPr>
          <w:p w14:paraId="7A511574"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Liable for taxation as an individual</w:t>
            </w:r>
          </w:p>
        </w:tc>
      </w:tr>
      <w:tr w:rsidR="000333E5" w:rsidRPr="00F37DB4" w14:paraId="18EBD7A8" w14:textId="77777777" w:rsidTr="72D812FC">
        <w:tc>
          <w:tcPr>
            <w:tcW w:w="4621" w:type="dxa"/>
          </w:tcPr>
          <w:p w14:paraId="0897FB9E"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lastRenderedPageBreak/>
              <w:t>Owner has direct control over the business</w:t>
            </w:r>
          </w:p>
        </w:tc>
        <w:tc>
          <w:tcPr>
            <w:tcW w:w="4621" w:type="dxa"/>
          </w:tcPr>
          <w:p w14:paraId="499CA17B"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Ownership cannot be transferred to another person</w:t>
            </w:r>
          </w:p>
        </w:tc>
      </w:tr>
      <w:tr w:rsidR="000333E5" w:rsidRPr="00F37DB4" w14:paraId="38AE984A" w14:textId="77777777" w:rsidTr="72D812FC">
        <w:tc>
          <w:tcPr>
            <w:tcW w:w="4621" w:type="dxa"/>
          </w:tcPr>
          <w:p w14:paraId="2ABD180E"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All profits go to owner</w:t>
            </w:r>
          </w:p>
        </w:tc>
        <w:tc>
          <w:tcPr>
            <w:tcW w:w="4621" w:type="dxa"/>
          </w:tcPr>
          <w:p w14:paraId="3350AAA0"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Need to make all decisions and take on all responsibilities</w:t>
            </w:r>
          </w:p>
        </w:tc>
      </w:tr>
      <w:tr w:rsidR="000333E5" w:rsidRPr="00F37DB4" w14:paraId="6B91D7B5" w14:textId="77777777" w:rsidTr="72D812FC">
        <w:tc>
          <w:tcPr>
            <w:tcW w:w="4621" w:type="dxa"/>
          </w:tcPr>
          <w:p w14:paraId="1D151265"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Minimum legal requirements</w:t>
            </w:r>
          </w:p>
        </w:tc>
        <w:tc>
          <w:tcPr>
            <w:tcW w:w="4621" w:type="dxa"/>
          </w:tcPr>
          <w:p w14:paraId="4C6F796B"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More difficult to raise finance</w:t>
            </w:r>
          </w:p>
        </w:tc>
      </w:tr>
      <w:tr w:rsidR="000333E5" w:rsidRPr="00F37DB4" w14:paraId="339461E6" w14:textId="77777777" w:rsidTr="72D812FC">
        <w:tc>
          <w:tcPr>
            <w:tcW w:w="4621" w:type="dxa"/>
          </w:tcPr>
          <w:p w14:paraId="550D32CA"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No separate business tax returns required</w:t>
            </w:r>
          </w:p>
        </w:tc>
        <w:tc>
          <w:tcPr>
            <w:tcW w:w="4621" w:type="dxa"/>
          </w:tcPr>
          <w:p w14:paraId="766248EB"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If sick or injured no one to run business</w:t>
            </w:r>
          </w:p>
        </w:tc>
      </w:tr>
      <w:tr w:rsidR="000333E5" w:rsidRPr="00F37DB4" w14:paraId="2FB17B8A" w14:textId="77777777" w:rsidTr="72D812FC">
        <w:tc>
          <w:tcPr>
            <w:tcW w:w="4621" w:type="dxa"/>
          </w:tcPr>
          <w:p w14:paraId="5E7C7837"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No registration required if trading under own name</w:t>
            </w:r>
          </w:p>
        </w:tc>
        <w:tc>
          <w:tcPr>
            <w:tcW w:w="4621" w:type="dxa"/>
          </w:tcPr>
          <w:p w14:paraId="681CB0A4" w14:textId="77777777" w:rsidR="000333E5" w:rsidRPr="000333E5" w:rsidRDefault="000333E5" w:rsidP="006D3A67">
            <w:pPr>
              <w:rPr>
                <w:rFonts w:asciiTheme="minorHAnsi" w:eastAsia="Times New Roman" w:hAnsiTheme="minorHAnsi" w:cstheme="minorHAnsi"/>
                <w:u w:val="single"/>
                <w:lang w:val="en-US"/>
              </w:rPr>
            </w:pPr>
          </w:p>
        </w:tc>
      </w:tr>
      <w:tr w:rsidR="000333E5" w:rsidRPr="00F37DB4" w14:paraId="06A69835" w14:textId="77777777" w:rsidTr="72D812FC">
        <w:tc>
          <w:tcPr>
            <w:tcW w:w="4621" w:type="dxa"/>
          </w:tcPr>
          <w:p w14:paraId="46DD2F8E"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Maximum privacy no government interference</w:t>
            </w:r>
          </w:p>
        </w:tc>
        <w:tc>
          <w:tcPr>
            <w:tcW w:w="4621" w:type="dxa"/>
          </w:tcPr>
          <w:p w14:paraId="2E762CEF" w14:textId="77777777" w:rsidR="000333E5" w:rsidRPr="000333E5" w:rsidRDefault="000333E5" w:rsidP="006D3A67">
            <w:pPr>
              <w:rPr>
                <w:rFonts w:asciiTheme="minorHAnsi" w:eastAsia="Times New Roman" w:hAnsiTheme="minorHAnsi" w:cstheme="minorHAnsi"/>
                <w:u w:val="single"/>
                <w:lang w:val="en-US"/>
              </w:rPr>
            </w:pPr>
          </w:p>
        </w:tc>
      </w:tr>
    </w:tbl>
    <w:p w14:paraId="439F3D5B" w14:textId="77777777" w:rsidR="000333E5" w:rsidRPr="000333E5" w:rsidRDefault="000333E5" w:rsidP="000333E5">
      <w:pPr>
        <w:rPr>
          <w:lang w:val="en-US" w:eastAsia="en-AU"/>
        </w:rPr>
      </w:pPr>
    </w:p>
    <w:p w14:paraId="14AE47A7" w14:textId="2C7B2965" w:rsidR="000333E5" w:rsidRPr="00F37DB4" w:rsidRDefault="000333E5" w:rsidP="000333E5">
      <w:pPr>
        <w:pStyle w:val="Heading3"/>
        <w:rPr>
          <w:lang w:val="en-US"/>
        </w:rPr>
      </w:pPr>
      <w:bookmarkStart w:id="17" w:name="_Toc5106392"/>
      <w:bookmarkStart w:id="18" w:name="_Toc5106690"/>
      <w:bookmarkStart w:id="19" w:name="_Toc5273382"/>
      <w:r w:rsidRPr="00F37DB4">
        <w:rPr>
          <w:lang w:val="en-US"/>
        </w:rPr>
        <w:t>Partnership</w:t>
      </w:r>
      <w:bookmarkEnd w:id="17"/>
      <w:bookmarkEnd w:id="18"/>
      <w:bookmarkEnd w:id="19"/>
    </w:p>
    <w:p w14:paraId="16C43161" w14:textId="77777777" w:rsidR="000333E5" w:rsidRPr="00F37DB4" w:rsidRDefault="000333E5" w:rsidP="000333E5">
      <w:pPr>
        <w:pStyle w:val="Body"/>
        <w:rPr>
          <w:lang w:eastAsia="en-AU"/>
        </w:rPr>
      </w:pPr>
      <w:r w:rsidRPr="00F37DB4">
        <w:rPr>
          <w:lang w:eastAsia="en-AU"/>
        </w:rPr>
        <w:t>A partnership involves two or more people (but no more than 20, with some exceptions) going into businesses together in order to make a profit.</w:t>
      </w:r>
    </w:p>
    <w:p w14:paraId="44F33140" w14:textId="526580AD" w:rsidR="000333E5" w:rsidRPr="00F37DB4" w:rsidRDefault="000333E5" w:rsidP="000333E5">
      <w:pPr>
        <w:pStyle w:val="Body"/>
        <w:rPr>
          <w:lang w:eastAsia="en-AU"/>
        </w:rPr>
      </w:pPr>
      <w:r w:rsidRPr="00F37DB4">
        <w:rPr>
          <w:lang w:eastAsia="en-AU"/>
        </w:rPr>
        <w:t>In most cases a partnership will need to </w:t>
      </w:r>
      <w:hyperlink r:id="rId23" w:tgtFrame="_blank" w:tooltip="The ASIC website opens in a new window" w:history="1">
        <w:r w:rsidRPr="00F37DB4">
          <w:rPr>
            <w:lang w:eastAsia="en-AU"/>
          </w:rPr>
          <w:t>register a business name</w:t>
        </w:r>
      </w:hyperlink>
      <w:r w:rsidRPr="00F37DB4">
        <w:rPr>
          <w:lang w:eastAsia="en-AU"/>
        </w:rPr>
        <w:t> with the Australian Securities and Investments Commission (ASIC) unless it uses the surnames of all the partners involved.</w:t>
      </w:r>
      <w:r>
        <w:rPr>
          <w:lang w:eastAsia="en-AU"/>
        </w:rPr>
        <w:t xml:space="preserve"> </w:t>
      </w:r>
      <w:r w:rsidRPr="00F37DB4">
        <w:rPr>
          <w:lang w:eastAsia="en-AU"/>
        </w:rPr>
        <w:t>Partners share all business assets and liabilities</w:t>
      </w:r>
      <w:r>
        <w:rPr>
          <w:lang w:eastAsia="en-AU"/>
        </w:rPr>
        <w:t>.</w:t>
      </w:r>
    </w:p>
    <w:p w14:paraId="40B5328D" w14:textId="77777777" w:rsidR="000333E5" w:rsidRPr="00F37DB4" w:rsidRDefault="000333E5" w:rsidP="000333E5">
      <w:pPr>
        <w:pStyle w:val="Body"/>
        <w:rPr>
          <w:lang w:eastAsia="en-AU"/>
        </w:rPr>
      </w:pPr>
      <w:r w:rsidRPr="00F37DB4">
        <w:rPr>
          <w:lang w:eastAsia="en-AU"/>
        </w:rPr>
        <w:t>A partnership is a relationship, not a separate legal entity. Each partner jointly owns all the business assets and liabilities. It’s vital that each partner knows their rights, responsibilities and obligations.</w:t>
      </w:r>
    </w:p>
    <w:p w14:paraId="4D5A787E" w14:textId="77777777" w:rsidR="00CE2A7F" w:rsidRPr="000333E5" w:rsidRDefault="00CE2A7F" w:rsidP="00CE2A7F">
      <w:pPr>
        <w:pStyle w:val="Body"/>
      </w:pPr>
      <w:r w:rsidRPr="000333E5">
        <w:t>It consists of a written agreement and includes details of partner’s relations and specifies how profits and losses will be divided.</w:t>
      </w:r>
    </w:p>
    <w:p w14:paraId="22CD5EC7" w14:textId="77777777" w:rsidR="00CE2A7F" w:rsidRPr="000333E5" w:rsidRDefault="00CE2A7F" w:rsidP="00CE2A7F">
      <w:pPr>
        <w:pStyle w:val="Body"/>
      </w:pPr>
      <w:r w:rsidRPr="000333E5">
        <w:t>The written agreement generally includes the following:</w:t>
      </w:r>
    </w:p>
    <w:p w14:paraId="3BB9CC70" w14:textId="77777777" w:rsidR="00CE2A7F" w:rsidRPr="00F37DB4" w:rsidRDefault="00CE2A7F" w:rsidP="00CE2A7F">
      <w:pPr>
        <w:pStyle w:val="BulletListLevel1"/>
        <w:rPr>
          <w:lang w:val="en-US"/>
        </w:rPr>
      </w:pPr>
      <w:r w:rsidRPr="00F37DB4">
        <w:rPr>
          <w:lang w:val="en-US"/>
        </w:rPr>
        <w:t>Names and addresses of the partners</w:t>
      </w:r>
    </w:p>
    <w:p w14:paraId="61E4BDDA" w14:textId="77777777" w:rsidR="00CE2A7F" w:rsidRPr="00F37DB4" w:rsidRDefault="00CE2A7F" w:rsidP="00CE2A7F">
      <w:pPr>
        <w:pStyle w:val="BulletListLevel1"/>
        <w:rPr>
          <w:lang w:val="en-US"/>
        </w:rPr>
      </w:pPr>
      <w:r w:rsidRPr="00F37DB4">
        <w:rPr>
          <w:lang w:val="en-US"/>
        </w:rPr>
        <w:t>Name of the company</w:t>
      </w:r>
    </w:p>
    <w:p w14:paraId="1F5433E2" w14:textId="77777777" w:rsidR="00CE2A7F" w:rsidRPr="00F37DB4" w:rsidRDefault="00CE2A7F" w:rsidP="00CE2A7F">
      <w:pPr>
        <w:pStyle w:val="BulletListLevel1"/>
        <w:rPr>
          <w:lang w:val="en-US"/>
        </w:rPr>
      </w:pPr>
      <w:r w:rsidRPr="00F37DB4">
        <w:rPr>
          <w:lang w:val="en-US"/>
        </w:rPr>
        <w:t>Nature of the partnership business</w:t>
      </w:r>
    </w:p>
    <w:p w14:paraId="7C5716DA" w14:textId="77777777" w:rsidR="00CE2A7F" w:rsidRPr="00F37DB4" w:rsidRDefault="00CE2A7F" w:rsidP="00CE2A7F">
      <w:pPr>
        <w:pStyle w:val="BulletListLevel1"/>
        <w:rPr>
          <w:lang w:val="en-US"/>
        </w:rPr>
      </w:pPr>
      <w:r w:rsidRPr="00F37DB4">
        <w:rPr>
          <w:lang w:val="en-US"/>
        </w:rPr>
        <w:t>Initial capital contributed by each partner</w:t>
      </w:r>
    </w:p>
    <w:p w14:paraId="34149A6A" w14:textId="77777777" w:rsidR="00CE2A7F" w:rsidRPr="00F37DB4" w:rsidRDefault="00CE2A7F" w:rsidP="00CE2A7F">
      <w:pPr>
        <w:pStyle w:val="BulletListLevel1"/>
        <w:rPr>
          <w:lang w:val="en-US"/>
        </w:rPr>
      </w:pPr>
      <w:r w:rsidRPr="00F37DB4">
        <w:rPr>
          <w:lang w:val="en-US"/>
        </w:rPr>
        <w:t>Distribution of profits and losses to partners</w:t>
      </w:r>
    </w:p>
    <w:p w14:paraId="157499AB" w14:textId="77777777" w:rsidR="00CE2A7F" w:rsidRPr="00F37DB4" w:rsidRDefault="00CE2A7F" w:rsidP="00CE2A7F">
      <w:pPr>
        <w:pStyle w:val="BulletListLevel1"/>
        <w:rPr>
          <w:lang w:val="en-US"/>
        </w:rPr>
      </w:pPr>
      <w:r w:rsidRPr="00F37DB4">
        <w:rPr>
          <w:lang w:val="en-US"/>
        </w:rPr>
        <w:t>Procedures for partners salaries/personal drawings</w:t>
      </w:r>
    </w:p>
    <w:p w14:paraId="353801B3" w14:textId="77777777" w:rsidR="00CE2A7F" w:rsidRPr="00F37DB4" w:rsidRDefault="00CE2A7F" w:rsidP="00CE2A7F">
      <w:pPr>
        <w:pStyle w:val="BulletListLevel1"/>
        <w:rPr>
          <w:lang w:val="en-US"/>
        </w:rPr>
      </w:pPr>
      <w:r w:rsidRPr="00F37DB4">
        <w:rPr>
          <w:lang w:val="en-US"/>
        </w:rPr>
        <w:t>Partners roles within the business</w:t>
      </w:r>
    </w:p>
    <w:p w14:paraId="40A5FBEE" w14:textId="77777777" w:rsidR="00CE2A7F" w:rsidRPr="00F37DB4" w:rsidRDefault="00CE2A7F" w:rsidP="00CE2A7F">
      <w:pPr>
        <w:pStyle w:val="BulletListLevel1"/>
        <w:rPr>
          <w:lang w:val="en-US"/>
        </w:rPr>
      </w:pPr>
      <w:r w:rsidRPr="00F37DB4">
        <w:rPr>
          <w:lang w:val="en-US"/>
        </w:rPr>
        <w:t>Bank details</w:t>
      </w:r>
    </w:p>
    <w:p w14:paraId="3ABEB360" w14:textId="77777777" w:rsidR="00CE2A7F" w:rsidRPr="00F37DB4" w:rsidRDefault="00CE2A7F" w:rsidP="00CE2A7F">
      <w:pPr>
        <w:pStyle w:val="BulletListLevel1"/>
        <w:rPr>
          <w:lang w:val="en-US"/>
        </w:rPr>
      </w:pPr>
      <w:r w:rsidRPr="00F37DB4">
        <w:rPr>
          <w:lang w:val="en-US"/>
        </w:rPr>
        <w:lastRenderedPageBreak/>
        <w:t>Extent of each partners authority</w:t>
      </w:r>
    </w:p>
    <w:p w14:paraId="40F44284" w14:textId="77777777" w:rsidR="00CE2A7F" w:rsidRPr="00F37DB4" w:rsidRDefault="00CE2A7F" w:rsidP="00CE2A7F">
      <w:pPr>
        <w:pStyle w:val="BulletListLevel1"/>
        <w:rPr>
          <w:lang w:val="en-US"/>
        </w:rPr>
      </w:pPr>
      <w:r w:rsidRPr="00F37DB4">
        <w:rPr>
          <w:lang w:val="en-US"/>
        </w:rPr>
        <w:t>Dispute resolution</w:t>
      </w:r>
    </w:p>
    <w:p w14:paraId="75A89738" w14:textId="77777777" w:rsidR="00CE2A7F" w:rsidRPr="000333E5" w:rsidRDefault="00CE2A7F" w:rsidP="00CE2A7F">
      <w:pPr>
        <w:pStyle w:val="BulletListLevel1"/>
        <w:rPr>
          <w:rFonts w:ascii="Arial" w:eastAsia="Times New Roman" w:hAnsi="Arial" w:cs="Arial"/>
          <w:lang w:val="en-US"/>
        </w:rPr>
      </w:pPr>
      <w:r w:rsidRPr="000333E5">
        <w:rPr>
          <w:lang w:val="en-US"/>
        </w:rPr>
        <w:t>Procedures for dissolution, retirement of a partner, expulsion, incapacity, of a partner.</w:t>
      </w:r>
    </w:p>
    <w:p w14:paraId="77462AD3" w14:textId="6C17E4E3" w:rsidR="000333E5" w:rsidRPr="00F37DB4" w:rsidRDefault="000333E5" w:rsidP="000333E5">
      <w:pPr>
        <w:pStyle w:val="Body"/>
        <w:rPr>
          <w:lang w:eastAsia="en-AU"/>
        </w:rPr>
      </w:pPr>
      <w:r w:rsidRPr="00F37DB4">
        <w:rPr>
          <w:lang w:eastAsia="en-AU"/>
        </w:rPr>
        <w:t>The agreement should also state each partner’s role and level of authority, their expected financial contribution and a clear procedure for dispute resolution and dissolving the partnership.</w:t>
      </w:r>
      <w:r w:rsidR="004C256C">
        <w:rPr>
          <w:lang w:eastAsia="en-AU"/>
        </w:rPr>
        <w:t xml:space="preserve"> </w:t>
      </w:r>
      <w:r w:rsidRPr="00F37DB4">
        <w:rPr>
          <w:lang w:eastAsia="en-AU"/>
        </w:rPr>
        <w:t>This is important because personal liability is unlimited for each and every partner in the business.</w:t>
      </w:r>
    </w:p>
    <w:p w14:paraId="59E5C8A7" w14:textId="77777777" w:rsidR="000333E5" w:rsidRPr="00F37DB4" w:rsidRDefault="000333E5" w:rsidP="000333E5">
      <w:pPr>
        <w:pStyle w:val="Body"/>
        <w:rPr>
          <w:lang w:eastAsia="en-AU"/>
        </w:rPr>
      </w:pPr>
      <w:r w:rsidRPr="00F37DB4">
        <w:rPr>
          <w:lang w:eastAsia="en-AU"/>
        </w:rPr>
        <w:t>If the business fails and a partner can’t afford to pay their share of any debts incurred, other partners will be held liable for the shortfall. Partners are also jointly responsible for any debts other partner/s may incur, with or without the knowledge of other partner/s.</w:t>
      </w:r>
    </w:p>
    <w:p w14:paraId="09E12D24" w14:textId="450349C1" w:rsidR="000333E5" w:rsidRPr="00F37DB4" w:rsidRDefault="000333E5" w:rsidP="000333E5">
      <w:pPr>
        <w:pStyle w:val="Body"/>
        <w:rPr>
          <w:lang w:val="en-US"/>
        </w:rPr>
      </w:pPr>
      <w:r w:rsidRPr="00F37DB4">
        <w:rPr>
          <w:lang w:eastAsia="en-AU"/>
        </w:rPr>
        <w:t>Where there is no agreement in place, each partner is deemed to own equal shares of each asset as prescribed by the </w:t>
      </w:r>
      <w:hyperlink r:id="rId24" w:tgtFrame="_blank" w:tooltip="The State Law Publisher’s website opens in a new window" w:history="1">
        <w:r w:rsidRPr="00F37DB4">
          <w:rPr>
            <w:iCs/>
            <w:lang w:eastAsia="en-AU"/>
          </w:rPr>
          <w:t xml:space="preserve">Partnership Act </w:t>
        </w:r>
      </w:hyperlink>
      <w:r w:rsidR="00580BFF">
        <w:rPr>
          <w:iCs/>
          <w:lang w:eastAsia="en-AU"/>
        </w:rPr>
        <w:t>.</w:t>
      </w:r>
    </w:p>
    <w:p w14:paraId="698B7D71" w14:textId="6209D8CF" w:rsidR="000333E5" w:rsidRPr="00F37DB4" w:rsidRDefault="72D812FC" w:rsidP="72D812FC">
      <w:pPr>
        <w:pStyle w:val="Heading4"/>
        <w:rPr>
          <w:lang w:val="en-US"/>
        </w:rPr>
      </w:pPr>
      <w:r w:rsidRPr="72D812FC">
        <w:rPr>
          <w:lang w:val="en-US"/>
        </w:rPr>
        <w:t>Partnership: advantages and disadvantages</w:t>
      </w:r>
    </w:p>
    <w:tbl>
      <w:tblPr>
        <w:tblStyle w:val="TableGrid"/>
        <w:tblW w:w="0" w:type="auto"/>
        <w:tblLook w:val="04A0" w:firstRow="1" w:lastRow="0" w:firstColumn="1" w:lastColumn="0" w:noHBand="0" w:noVBand="1"/>
      </w:tblPr>
      <w:tblGrid>
        <w:gridCol w:w="4505"/>
        <w:gridCol w:w="4511"/>
      </w:tblGrid>
      <w:tr w:rsidR="000333E5" w:rsidRPr="00417C0A" w14:paraId="366F0A72" w14:textId="77777777" w:rsidTr="006D3A67">
        <w:trPr>
          <w:cnfStyle w:val="100000000000" w:firstRow="1" w:lastRow="0" w:firstColumn="0" w:lastColumn="0" w:oddVBand="0" w:evenVBand="0" w:oddHBand="0" w:evenHBand="0" w:firstRowFirstColumn="0" w:firstRowLastColumn="0" w:lastRowFirstColumn="0" w:lastRowLastColumn="0"/>
        </w:trPr>
        <w:tc>
          <w:tcPr>
            <w:tcW w:w="4621" w:type="dxa"/>
          </w:tcPr>
          <w:p w14:paraId="1CC69A65" w14:textId="77777777" w:rsidR="000333E5" w:rsidRPr="00417C0A" w:rsidRDefault="000333E5" w:rsidP="006D3A67">
            <w:pPr>
              <w:jc w:val="center"/>
              <w:rPr>
                <w:rFonts w:eastAsia="Times New Roman" w:cstheme="minorHAnsi"/>
                <w:lang w:val="en-US"/>
              </w:rPr>
            </w:pPr>
            <w:r w:rsidRPr="00417C0A">
              <w:rPr>
                <w:rFonts w:eastAsia="Times New Roman" w:cstheme="minorHAnsi"/>
                <w:lang w:val="en-US"/>
              </w:rPr>
              <w:t>Advantages</w:t>
            </w:r>
          </w:p>
        </w:tc>
        <w:tc>
          <w:tcPr>
            <w:tcW w:w="4621" w:type="dxa"/>
          </w:tcPr>
          <w:p w14:paraId="0A1DDB34" w14:textId="77777777" w:rsidR="000333E5" w:rsidRPr="00417C0A" w:rsidRDefault="000333E5" w:rsidP="006D3A67">
            <w:pPr>
              <w:jc w:val="center"/>
              <w:rPr>
                <w:rFonts w:eastAsia="Times New Roman" w:cstheme="minorHAnsi"/>
                <w:lang w:val="en-US"/>
              </w:rPr>
            </w:pPr>
            <w:r w:rsidRPr="00417C0A">
              <w:rPr>
                <w:rFonts w:eastAsia="Times New Roman" w:cstheme="minorHAnsi"/>
                <w:lang w:val="en-US"/>
              </w:rPr>
              <w:t>Disadvantages</w:t>
            </w:r>
          </w:p>
        </w:tc>
      </w:tr>
      <w:tr w:rsidR="000333E5" w:rsidRPr="00F37DB4" w14:paraId="14A3B688" w14:textId="77777777" w:rsidTr="006D3A67">
        <w:tc>
          <w:tcPr>
            <w:tcW w:w="4621" w:type="dxa"/>
          </w:tcPr>
          <w:p w14:paraId="5CF085DD"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Simple and low cost to establish and operate</w:t>
            </w:r>
          </w:p>
        </w:tc>
        <w:tc>
          <w:tcPr>
            <w:tcW w:w="4621" w:type="dxa"/>
          </w:tcPr>
          <w:p w14:paraId="124C4FF2"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Partners are personally liable for all debts and obligations</w:t>
            </w:r>
          </w:p>
        </w:tc>
      </w:tr>
      <w:tr w:rsidR="000333E5" w:rsidRPr="00F37DB4" w14:paraId="51347067" w14:textId="77777777" w:rsidTr="006D3A67">
        <w:tc>
          <w:tcPr>
            <w:tcW w:w="4621" w:type="dxa"/>
          </w:tcPr>
          <w:p w14:paraId="679E3B0C"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Additional expertise available to the business</w:t>
            </w:r>
          </w:p>
        </w:tc>
        <w:tc>
          <w:tcPr>
            <w:tcW w:w="4621" w:type="dxa"/>
          </w:tcPr>
          <w:p w14:paraId="3C4C2BAD"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Divided authority and potential incompatibility</w:t>
            </w:r>
          </w:p>
        </w:tc>
      </w:tr>
      <w:tr w:rsidR="000333E5" w:rsidRPr="00F37DB4" w14:paraId="43558509" w14:textId="77777777" w:rsidTr="006D3A67">
        <w:tc>
          <w:tcPr>
            <w:tcW w:w="4621" w:type="dxa"/>
          </w:tcPr>
          <w:p w14:paraId="63C8F01D"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Additional sources of capital</w:t>
            </w:r>
          </w:p>
        </w:tc>
        <w:tc>
          <w:tcPr>
            <w:tcW w:w="4621" w:type="dxa"/>
          </w:tcPr>
          <w:p w14:paraId="2EB07A6D"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Limitations on number of partners</w:t>
            </w:r>
          </w:p>
        </w:tc>
      </w:tr>
      <w:tr w:rsidR="000333E5" w:rsidRPr="00F37DB4" w14:paraId="01974C86" w14:textId="77777777" w:rsidTr="006D3A67">
        <w:tc>
          <w:tcPr>
            <w:tcW w:w="4621" w:type="dxa"/>
          </w:tcPr>
          <w:p w14:paraId="42DD7127"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Shared managerial responsibility and decision making</w:t>
            </w:r>
          </w:p>
        </w:tc>
        <w:tc>
          <w:tcPr>
            <w:tcW w:w="4621" w:type="dxa"/>
          </w:tcPr>
          <w:p w14:paraId="444AB890"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Lack of flexibility in transferring ownership</w:t>
            </w:r>
          </w:p>
        </w:tc>
      </w:tr>
      <w:tr w:rsidR="000333E5" w:rsidRPr="00F37DB4" w14:paraId="4B6BBF19" w14:textId="77777777" w:rsidTr="006D3A67">
        <w:tc>
          <w:tcPr>
            <w:tcW w:w="4621" w:type="dxa"/>
          </w:tcPr>
          <w:p w14:paraId="245F6CD9"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Limited outside regulation</w:t>
            </w:r>
          </w:p>
        </w:tc>
        <w:tc>
          <w:tcPr>
            <w:tcW w:w="4621" w:type="dxa"/>
          </w:tcPr>
          <w:p w14:paraId="7BDF9533"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Each partner is generally liable for the acts of other partners</w:t>
            </w:r>
          </w:p>
        </w:tc>
      </w:tr>
      <w:tr w:rsidR="000333E5" w:rsidRPr="00F37DB4" w14:paraId="006B1526" w14:textId="77777777" w:rsidTr="006D3A67">
        <w:tc>
          <w:tcPr>
            <w:tcW w:w="4621" w:type="dxa"/>
          </w:tcPr>
          <w:p w14:paraId="7F8F0429" w14:textId="77777777" w:rsidR="000333E5" w:rsidRPr="000333E5" w:rsidRDefault="000333E5" w:rsidP="006D3A67">
            <w:pPr>
              <w:rPr>
                <w:rFonts w:asciiTheme="minorHAnsi" w:eastAsia="Times New Roman" w:hAnsiTheme="minorHAnsi" w:cstheme="minorHAnsi"/>
                <w:lang w:val="en-US"/>
              </w:rPr>
            </w:pPr>
            <w:r w:rsidRPr="000333E5">
              <w:rPr>
                <w:rFonts w:asciiTheme="minorHAnsi" w:eastAsia="Times New Roman" w:hAnsiTheme="minorHAnsi" w:cstheme="minorHAnsi"/>
                <w:lang w:val="en-US"/>
              </w:rPr>
              <w:t>Partnership shares cannot be transferred without the authority of the other partners</w:t>
            </w:r>
          </w:p>
        </w:tc>
        <w:tc>
          <w:tcPr>
            <w:tcW w:w="4621" w:type="dxa"/>
          </w:tcPr>
          <w:p w14:paraId="2C9F902F" w14:textId="77777777" w:rsidR="000333E5" w:rsidRPr="000333E5" w:rsidRDefault="000333E5" w:rsidP="006D3A67">
            <w:pPr>
              <w:rPr>
                <w:rFonts w:asciiTheme="minorHAnsi" w:eastAsia="Times New Roman" w:hAnsiTheme="minorHAnsi" w:cstheme="minorHAnsi"/>
                <w:lang w:val="en-US"/>
              </w:rPr>
            </w:pPr>
          </w:p>
        </w:tc>
      </w:tr>
    </w:tbl>
    <w:p w14:paraId="5993836A" w14:textId="77777777" w:rsidR="00B460D7" w:rsidRPr="00B460D7" w:rsidRDefault="00B460D7" w:rsidP="00B460D7">
      <w:pPr>
        <w:rPr>
          <w:lang w:eastAsia="en-AU"/>
        </w:rPr>
      </w:pPr>
    </w:p>
    <w:p w14:paraId="219F7957" w14:textId="0B3293B0" w:rsidR="006D3A67" w:rsidRPr="006D3A67" w:rsidRDefault="006D3A67" w:rsidP="006D3A67">
      <w:pPr>
        <w:pStyle w:val="Heading3"/>
      </w:pPr>
      <w:bookmarkStart w:id="20" w:name="_Toc5106393"/>
      <w:bookmarkStart w:id="21" w:name="_Toc5106691"/>
      <w:bookmarkStart w:id="22" w:name="_Toc5273383"/>
      <w:r w:rsidRPr="006D3A67">
        <w:t>Company</w:t>
      </w:r>
      <w:bookmarkEnd w:id="20"/>
      <w:bookmarkEnd w:id="21"/>
      <w:bookmarkEnd w:id="22"/>
    </w:p>
    <w:p w14:paraId="7DFEB54D" w14:textId="77777777" w:rsidR="006D3A67" w:rsidRPr="006D3A67" w:rsidRDefault="006D3A67" w:rsidP="006D3A67">
      <w:pPr>
        <w:pStyle w:val="Body"/>
      </w:pPr>
      <w:r w:rsidRPr="006D3A67">
        <w:t>A company is a separate legal entity capable of holding assets in its own name and conducting business in its own right. A company can also sue and be sued. </w:t>
      </w:r>
    </w:p>
    <w:p w14:paraId="2F7E3BBE" w14:textId="77777777" w:rsidR="006D3A67" w:rsidRPr="006D3A67" w:rsidRDefault="006D3A67" w:rsidP="006D3A67">
      <w:pPr>
        <w:pStyle w:val="Body"/>
      </w:pPr>
      <w:r w:rsidRPr="006D3A67">
        <w:t>Shareholders own the company while directors run the company. In many cases company directors are also shareholders, along with company employees.</w:t>
      </w:r>
    </w:p>
    <w:p w14:paraId="18C6A9BD" w14:textId="77777777" w:rsidR="006D3A67" w:rsidRPr="006D3A67" w:rsidRDefault="006D3A67" w:rsidP="006D3A67">
      <w:pPr>
        <w:pStyle w:val="Body"/>
      </w:pPr>
      <w:r w:rsidRPr="006D3A67">
        <w:lastRenderedPageBreak/>
        <w:t>To become a company, an entity must:</w:t>
      </w:r>
    </w:p>
    <w:p w14:paraId="186A769A" w14:textId="77777777" w:rsidR="006D3A67" w:rsidRPr="006D3A67" w:rsidRDefault="006D3A67" w:rsidP="006D3A67">
      <w:pPr>
        <w:pStyle w:val="BulletListLevel1"/>
      </w:pPr>
      <w:r w:rsidRPr="006D3A67">
        <w:t>be incorporated under the </w:t>
      </w:r>
      <w:hyperlink r:id="rId25" w:tgtFrame="_blank" w:tooltip="Link to the Commonwealth Consolidated Acts Website" w:history="1">
        <w:r w:rsidRPr="006D3A67">
          <w:rPr>
            <w:rStyle w:val="Hyperlink"/>
            <w:iCs/>
          </w:rPr>
          <w:t>Corporations Act 2001</w:t>
        </w:r>
      </w:hyperlink>
      <w:r w:rsidRPr="006D3A67">
        <w:t> (Commonwealth Act); and</w:t>
      </w:r>
    </w:p>
    <w:p w14:paraId="4754BB9A" w14:textId="4A1C3710" w:rsidR="006D3A67" w:rsidRDefault="006D3A67" w:rsidP="006D3A67">
      <w:pPr>
        <w:pStyle w:val="BulletListLevel1"/>
      </w:pPr>
      <w:r w:rsidRPr="006D3A67">
        <w:t>be registered with the </w:t>
      </w:r>
      <w:hyperlink r:id="rId26" w:tgtFrame="_blank" w:tooltip="Link to ASIC Website" w:history="1">
        <w:r w:rsidRPr="006D3A67">
          <w:rPr>
            <w:rStyle w:val="Hyperlink"/>
          </w:rPr>
          <w:t>Australian Securities and Investment Commission</w:t>
        </w:r>
      </w:hyperlink>
      <w:r>
        <w:t>.</w:t>
      </w:r>
    </w:p>
    <w:p w14:paraId="15799C09" w14:textId="77777777" w:rsidR="006D3A67" w:rsidRPr="006D3A67" w:rsidRDefault="006D3A67" w:rsidP="006D3A67">
      <w:pPr>
        <w:pStyle w:val="Heading4"/>
      </w:pPr>
      <w:r w:rsidRPr="006D3A67">
        <w:t>Australian Company Number (ACN)</w:t>
      </w:r>
    </w:p>
    <w:p w14:paraId="0D20AFA8" w14:textId="34CDD7C1" w:rsidR="006D3A67" w:rsidRPr="006D3A67" w:rsidRDefault="006D3A67" w:rsidP="006D3A67">
      <w:pPr>
        <w:pStyle w:val="Body"/>
        <w:rPr>
          <w:rFonts w:ascii="Arial" w:eastAsia="Times New Roman" w:hAnsi="Arial" w:cs="Arial"/>
          <w:color w:val="000000"/>
          <w:lang w:eastAsia="en-AU"/>
        </w:rPr>
      </w:pPr>
      <w:r w:rsidRPr="006D3A67">
        <w:rPr>
          <w:lang w:eastAsia="en-AU"/>
        </w:rPr>
        <w:t>Unlike business names, once registered, a company name can trade throughout Australia. Every Australian company receives a unique nine digit </w:t>
      </w:r>
      <w:hyperlink r:id="rId27" w:tgtFrame="_blank" w:tooltip="Link to ASIC Website" w:history="1">
        <w:r w:rsidRPr="006D3A67">
          <w:rPr>
            <w:lang w:eastAsia="en-AU"/>
          </w:rPr>
          <w:t>Australian Company Number (ACN)</w:t>
        </w:r>
      </w:hyperlink>
      <w:r w:rsidRPr="006D3A67">
        <w:rPr>
          <w:lang w:eastAsia="en-AU"/>
        </w:rPr>
        <w:t> which must appear on the company seal (if it has one) and every public document issued, signed or published.</w:t>
      </w:r>
    </w:p>
    <w:p w14:paraId="39FF857E" w14:textId="77777777" w:rsidR="006D3A67" w:rsidRPr="006D3A67" w:rsidRDefault="006D3A67" w:rsidP="006D3A67">
      <w:pPr>
        <w:pStyle w:val="Heading4"/>
      </w:pPr>
      <w:r w:rsidRPr="006D3A67">
        <w:t>The tax requirements for a company</w:t>
      </w:r>
    </w:p>
    <w:p w14:paraId="1AB0F4DD" w14:textId="77777777" w:rsidR="006D3A67" w:rsidRPr="006D3A67" w:rsidRDefault="006D3A67" w:rsidP="006D3A67">
      <w:pPr>
        <w:pStyle w:val="Body"/>
        <w:rPr>
          <w:lang w:eastAsia="en-AU"/>
        </w:rPr>
      </w:pPr>
      <w:r w:rsidRPr="006D3A67">
        <w:rPr>
          <w:lang w:eastAsia="en-AU"/>
        </w:rPr>
        <w:t>The tax requirements for a company are quite different to the other business structures. It has its own tax income liability which is totally separate to individual income tax. A company pays income tax at a flat rate of 30% on taxable income.</w:t>
      </w:r>
    </w:p>
    <w:p w14:paraId="5B35749E" w14:textId="77777777" w:rsidR="006D3A67" w:rsidRPr="006D3A67" w:rsidRDefault="006D3A67" w:rsidP="006D3A67">
      <w:pPr>
        <w:pStyle w:val="Heading4"/>
      </w:pPr>
      <w:r w:rsidRPr="006D3A67">
        <w:t>Company liability</w:t>
      </w:r>
    </w:p>
    <w:p w14:paraId="2CC7C58A" w14:textId="77777777" w:rsidR="006D3A67" w:rsidRPr="006D3A67" w:rsidRDefault="006D3A67" w:rsidP="006D3A67">
      <w:pPr>
        <w:pStyle w:val="Body"/>
        <w:rPr>
          <w:lang w:eastAsia="en-AU"/>
        </w:rPr>
      </w:pPr>
      <w:r w:rsidRPr="006D3A67">
        <w:rPr>
          <w:lang w:eastAsia="en-AU"/>
        </w:rPr>
        <w:t>A company’s assets belong to the company and the company is liable for debts incurred which makes this type of business structure appealing to high-risk business ventures.</w:t>
      </w:r>
    </w:p>
    <w:p w14:paraId="06F20771" w14:textId="77777777" w:rsidR="006D3A67" w:rsidRPr="006D3A67" w:rsidRDefault="006D3A67" w:rsidP="006D3A67">
      <w:pPr>
        <w:pStyle w:val="Body"/>
        <w:rPr>
          <w:lang w:eastAsia="en-AU"/>
        </w:rPr>
      </w:pPr>
      <w:r w:rsidRPr="006D3A67">
        <w:rPr>
          <w:lang w:eastAsia="en-AU"/>
        </w:rPr>
        <w:t>Generally, the owner’s assets cannot be accessed to pay for any company debts or liabilities. However, there are some exceptions. Financial institutions may require a personal guarantee against loans or overdrafts. A personal liability may arise if debts are caused recklessly, negligently or fraudulently.</w:t>
      </w:r>
    </w:p>
    <w:p w14:paraId="46AE76FE" w14:textId="071BF9BB" w:rsidR="006D3A67" w:rsidRPr="00F37DB4" w:rsidRDefault="006D3A67" w:rsidP="006D3A67">
      <w:pPr>
        <w:pStyle w:val="Body"/>
        <w:rPr>
          <w:rFonts w:ascii="Arial" w:eastAsia="Times New Roman" w:hAnsi="Arial" w:cs="Arial"/>
          <w:color w:val="000000"/>
          <w:lang w:eastAsia="en-AU"/>
        </w:rPr>
      </w:pPr>
      <w:r w:rsidRPr="00F37DB4">
        <w:rPr>
          <w:lang w:eastAsia="en-AU"/>
        </w:rPr>
        <w:t>A company can sue and be sued in its own right, but the company director can also be held personally responsible for offences if they are found to have been negligent in performing their duties.</w:t>
      </w:r>
    </w:p>
    <w:p w14:paraId="2E17C292" w14:textId="77777777" w:rsidR="006D3A67" w:rsidRPr="00F37DB4" w:rsidRDefault="006D3A67" w:rsidP="006D3A67">
      <w:pPr>
        <w:pStyle w:val="Heading4"/>
      </w:pPr>
      <w:r w:rsidRPr="00F37DB4">
        <w:t>Proprietary and public companies</w:t>
      </w:r>
    </w:p>
    <w:p w14:paraId="60901BC7" w14:textId="77777777" w:rsidR="006D3A67" w:rsidRPr="00F37DB4" w:rsidRDefault="006D3A67" w:rsidP="006D3A67">
      <w:pPr>
        <w:pStyle w:val="Body"/>
        <w:rPr>
          <w:lang w:eastAsia="en-AU"/>
        </w:rPr>
      </w:pPr>
      <w:r w:rsidRPr="00F37DB4">
        <w:rPr>
          <w:lang w:eastAsia="en-AU"/>
        </w:rPr>
        <w:t>Companies may be formed as either private, also known as proprietary, or public companies that are listed on the stock exchange.</w:t>
      </w:r>
    </w:p>
    <w:p w14:paraId="138678BD" w14:textId="77777777" w:rsidR="006D3A67" w:rsidRPr="00F37DB4" w:rsidRDefault="006D3A67" w:rsidP="006D3A67">
      <w:pPr>
        <w:pStyle w:val="Heading4"/>
      </w:pPr>
      <w:r w:rsidRPr="00F37DB4">
        <w:t>Proprietary company</w:t>
      </w:r>
    </w:p>
    <w:p w14:paraId="28D29D2A" w14:textId="77777777" w:rsidR="006D3A67" w:rsidRPr="00F37DB4" w:rsidRDefault="006D3A67" w:rsidP="006D3A67">
      <w:pPr>
        <w:pStyle w:val="Body"/>
        <w:rPr>
          <w:lang w:eastAsia="en-AU"/>
        </w:rPr>
      </w:pPr>
      <w:r w:rsidRPr="00F37DB4">
        <w:rPr>
          <w:lang w:eastAsia="en-AU"/>
        </w:rPr>
        <w:t>A proprietary company has no more than 50 non-employee shareholders and is generally not permitted to offer shares or securities to the public. It must have at least one shareholder and one director, and at least one director must ordinarily reside in Australia.</w:t>
      </w:r>
    </w:p>
    <w:p w14:paraId="32E41812" w14:textId="77777777" w:rsidR="006D3A67" w:rsidRPr="00F37DB4" w:rsidRDefault="006D3A67" w:rsidP="006D3A67">
      <w:pPr>
        <w:pStyle w:val="Heading4"/>
      </w:pPr>
      <w:r w:rsidRPr="00F37DB4">
        <w:t>Public company</w:t>
      </w:r>
    </w:p>
    <w:p w14:paraId="737C2CC6" w14:textId="77777777" w:rsidR="006D3A67" w:rsidRPr="00F37DB4" w:rsidRDefault="006D3A67" w:rsidP="006D3A67">
      <w:pPr>
        <w:pStyle w:val="Body"/>
        <w:rPr>
          <w:lang w:eastAsia="en-AU"/>
        </w:rPr>
      </w:pPr>
      <w:r w:rsidRPr="00F37DB4">
        <w:rPr>
          <w:lang w:eastAsia="en-AU"/>
        </w:rPr>
        <w:t>A public company may have more than 50 non-employee shareholders, can offer shares and securities to the public, and may seek listing on the Australian Stock Exchange.</w:t>
      </w:r>
    </w:p>
    <w:p w14:paraId="7DCE97A5" w14:textId="5362B5F1" w:rsidR="006D3A67" w:rsidRPr="00F37DB4" w:rsidRDefault="72D812FC" w:rsidP="006D3A67">
      <w:pPr>
        <w:pStyle w:val="Heading4"/>
      </w:pPr>
      <w:r>
        <w:lastRenderedPageBreak/>
        <w:t>Company: advantages and disadvantages</w:t>
      </w:r>
    </w:p>
    <w:tbl>
      <w:tblPr>
        <w:tblStyle w:val="TableGrid"/>
        <w:tblW w:w="0" w:type="auto"/>
        <w:tblLook w:val="04A0" w:firstRow="1" w:lastRow="0" w:firstColumn="1" w:lastColumn="0" w:noHBand="0" w:noVBand="1"/>
      </w:tblPr>
      <w:tblGrid>
        <w:gridCol w:w="4522"/>
        <w:gridCol w:w="4494"/>
      </w:tblGrid>
      <w:tr w:rsidR="006D3A67" w:rsidRPr="00417C0A" w14:paraId="65C111E3" w14:textId="77777777" w:rsidTr="72D812FC">
        <w:trPr>
          <w:cnfStyle w:val="100000000000" w:firstRow="1" w:lastRow="0" w:firstColumn="0" w:lastColumn="0" w:oddVBand="0" w:evenVBand="0" w:oddHBand="0" w:evenHBand="0" w:firstRowFirstColumn="0" w:firstRowLastColumn="0" w:lastRowFirstColumn="0" w:lastRowLastColumn="0"/>
        </w:trPr>
        <w:tc>
          <w:tcPr>
            <w:tcW w:w="4621" w:type="dxa"/>
          </w:tcPr>
          <w:p w14:paraId="40289F46" w14:textId="77777777" w:rsidR="006D3A67" w:rsidRPr="00417C0A" w:rsidRDefault="72D812FC" w:rsidP="72D812FC">
            <w:pPr>
              <w:pStyle w:val="Body"/>
              <w:spacing w:after="200" w:line="276" w:lineRule="auto"/>
              <w:jc w:val="center"/>
              <w:rPr>
                <w:rFonts w:eastAsia="Arial" w:cstheme="minorHAnsi"/>
              </w:rPr>
            </w:pPr>
            <w:r w:rsidRPr="00417C0A">
              <w:rPr>
                <w:rFonts w:eastAsia="Arial" w:cstheme="minorHAnsi"/>
              </w:rPr>
              <w:t>Advantages</w:t>
            </w:r>
          </w:p>
        </w:tc>
        <w:tc>
          <w:tcPr>
            <w:tcW w:w="4621" w:type="dxa"/>
          </w:tcPr>
          <w:p w14:paraId="71730CDB" w14:textId="77777777" w:rsidR="006D3A67" w:rsidRPr="00417C0A" w:rsidRDefault="72D812FC" w:rsidP="72D812FC">
            <w:pPr>
              <w:pStyle w:val="Body"/>
              <w:spacing w:after="200" w:line="276" w:lineRule="auto"/>
              <w:jc w:val="center"/>
              <w:rPr>
                <w:rFonts w:eastAsia="Arial" w:cstheme="minorHAnsi"/>
              </w:rPr>
            </w:pPr>
            <w:r w:rsidRPr="00417C0A">
              <w:rPr>
                <w:rFonts w:eastAsia="Arial" w:cstheme="minorHAnsi"/>
              </w:rPr>
              <w:t>Disadvantages</w:t>
            </w:r>
          </w:p>
        </w:tc>
      </w:tr>
      <w:tr w:rsidR="006D3A67" w:rsidRPr="006D3A67" w14:paraId="3DCE56DF" w14:textId="77777777" w:rsidTr="72D812FC">
        <w:tc>
          <w:tcPr>
            <w:tcW w:w="4621" w:type="dxa"/>
          </w:tcPr>
          <w:p w14:paraId="3AD813B2" w14:textId="77777777" w:rsidR="006D3A67" w:rsidRPr="006D3A67" w:rsidRDefault="006D3A67" w:rsidP="006D3A67">
            <w:pPr>
              <w:pStyle w:val="Body"/>
              <w:spacing w:after="200" w:line="276" w:lineRule="auto"/>
              <w:rPr>
                <w:bCs/>
              </w:rPr>
            </w:pPr>
            <w:r w:rsidRPr="006D3A67">
              <w:rPr>
                <w:bCs/>
              </w:rPr>
              <w:t>Limited liability for shareholders/owners</w:t>
            </w:r>
          </w:p>
        </w:tc>
        <w:tc>
          <w:tcPr>
            <w:tcW w:w="4621" w:type="dxa"/>
          </w:tcPr>
          <w:p w14:paraId="0E787287" w14:textId="77777777" w:rsidR="006D3A67" w:rsidRPr="006D3A67" w:rsidRDefault="006D3A67" w:rsidP="006D3A67">
            <w:pPr>
              <w:pStyle w:val="Body"/>
              <w:spacing w:after="200" w:line="276" w:lineRule="auto"/>
              <w:rPr>
                <w:bCs/>
              </w:rPr>
            </w:pPr>
            <w:r w:rsidRPr="006D3A67">
              <w:rPr>
                <w:bCs/>
              </w:rPr>
              <w:t>Significant set up costs and maintenance costs</w:t>
            </w:r>
          </w:p>
        </w:tc>
      </w:tr>
      <w:tr w:rsidR="006D3A67" w:rsidRPr="006D3A67" w14:paraId="296CF9BD" w14:textId="77777777" w:rsidTr="72D812FC">
        <w:tc>
          <w:tcPr>
            <w:tcW w:w="4621" w:type="dxa"/>
          </w:tcPr>
          <w:p w14:paraId="2FE77AD6" w14:textId="77777777" w:rsidR="006D3A67" w:rsidRPr="006D3A67" w:rsidRDefault="006D3A67" w:rsidP="006D3A67">
            <w:pPr>
              <w:pStyle w:val="Body"/>
              <w:spacing w:after="200" w:line="276" w:lineRule="auto"/>
              <w:rPr>
                <w:bCs/>
              </w:rPr>
            </w:pPr>
            <w:r w:rsidRPr="006D3A67">
              <w:rPr>
                <w:bCs/>
              </w:rPr>
              <w:t>Company structure is commercially well understood and accepted</w:t>
            </w:r>
          </w:p>
        </w:tc>
        <w:tc>
          <w:tcPr>
            <w:tcW w:w="4621" w:type="dxa"/>
          </w:tcPr>
          <w:p w14:paraId="5E6024B4" w14:textId="77777777" w:rsidR="006D3A67" w:rsidRPr="006D3A67" w:rsidRDefault="006D3A67" w:rsidP="006D3A67">
            <w:pPr>
              <w:pStyle w:val="Body"/>
              <w:spacing w:after="200" w:line="276" w:lineRule="auto"/>
              <w:rPr>
                <w:bCs/>
              </w:rPr>
            </w:pPr>
            <w:r w:rsidRPr="006D3A67">
              <w:rPr>
                <w:bCs/>
              </w:rPr>
              <w:t>Limited or no control of company affairs</w:t>
            </w:r>
          </w:p>
        </w:tc>
      </w:tr>
      <w:tr w:rsidR="006D3A67" w:rsidRPr="006D3A67" w14:paraId="423639D6" w14:textId="77777777" w:rsidTr="72D812FC">
        <w:tc>
          <w:tcPr>
            <w:tcW w:w="4621" w:type="dxa"/>
          </w:tcPr>
          <w:p w14:paraId="54B59429" w14:textId="77777777" w:rsidR="006D3A67" w:rsidRPr="006D3A67" w:rsidRDefault="006D3A67" w:rsidP="006D3A67">
            <w:pPr>
              <w:pStyle w:val="Body"/>
              <w:spacing w:after="200" w:line="276" w:lineRule="auto"/>
              <w:rPr>
                <w:bCs/>
              </w:rPr>
            </w:pPr>
            <w:r w:rsidRPr="006D3A67">
              <w:rPr>
                <w:bCs/>
              </w:rPr>
              <w:t>Ability to raise significant capital</w:t>
            </w:r>
          </w:p>
        </w:tc>
        <w:tc>
          <w:tcPr>
            <w:tcW w:w="4621" w:type="dxa"/>
          </w:tcPr>
          <w:p w14:paraId="5501D431" w14:textId="77777777" w:rsidR="006D3A67" w:rsidRPr="006D3A67" w:rsidRDefault="006D3A67" w:rsidP="006D3A67">
            <w:pPr>
              <w:pStyle w:val="Body"/>
              <w:spacing w:after="200" w:line="276" w:lineRule="auto"/>
              <w:rPr>
                <w:bCs/>
              </w:rPr>
            </w:pPr>
            <w:r w:rsidRPr="006D3A67">
              <w:rPr>
                <w:bCs/>
              </w:rPr>
              <w:t>Complex reporting requirements</w:t>
            </w:r>
          </w:p>
        </w:tc>
      </w:tr>
      <w:tr w:rsidR="006D3A67" w:rsidRPr="006D3A67" w14:paraId="1A01F329" w14:textId="77777777" w:rsidTr="72D812FC">
        <w:tc>
          <w:tcPr>
            <w:tcW w:w="4621" w:type="dxa"/>
          </w:tcPr>
          <w:p w14:paraId="35559F02" w14:textId="77777777" w:rsidR="006D3A67" w:rsidRPr="006D3A67" w:rsidRDefault="006D3A67" w:rsidP="006D3A67">
            <w:pPr>
              <w:pStyle w:val="Body"/>
              <w:spacing w:after="200" w:line="276" w:lineRule="auto"/>
              <w:rPr>
                <w:bCs/>
              </w:rPr>
            </w:pPr>
            <w:r w:rsidRPr="006D3A67">
              <w:rPr>
                <w:bCs/>
              </w:rPr>
              <w:t>Profits can be reinvested in the company or paid out to shareholders as dividends</w:t>
            </w:r>
          </w:p>
        </w:tc>
        <w:tc>
          <w:tcPr>
            <w:tcW w:w="4621" w:type="dxa"/>
          </w:tcPr>
          <w:p w14:paraId="30C1E885" w14:textId="77777777" w:rsidR="006D3A67" w:rsidRPr="006D3A67" w:rsidRDefault="006D3A67" w:rsidP="006D3A67">
            <w:pPr>
              <w:pStyle w:val="Body"/>
              <w:spacing w:after="200" w:line="276" w:lineRule="auto"/>
              <w:rPr>
                <w:bCs/>
              </w:rPr>
            </w:pPr>
            <w:r w:rsidRPr="006D3A67">
              <w:rPr>
                <w:bCs/>
              </w:rPr>
              <w:t>Company cannot distribute losses to its shareholders</w:t>
            </w:r>
          </w:p>
        </w:tc>
      </w:tr>
      <w:tr w:rsidR="006D3A67" w:rsidRPr="006D3A67" w14:paraId="29718DEA" w14:textId="77777777" w:rsidTr="72D812FC">
        <w:tc>
          <w:tcPr>
            <w:tcW w:w="4621" w:type="dxa"/>
          </w:tcPr>
          <w:p w14:paraId="57DA3240" w14:textId="77777777" w:rsidR="006D3A67" w:rsidRPr="006D3A67" w:rsidRDefault="006D3A67" w:rsidP="006D3A67">
            <w:pPr>
              <w:pStyle w:val="Body"/>
              <w:spacing w:after="200" w:line="276" w:lineRule="auto"/>
              <w:rPr>
                <w:bCs/>
              </w:rPr>
            </w:pPr>
            <w:r w:rsidRPr="006D3A67">
              <w:rPr>
                <w:bCs/>
              </w:rPr>
              <w:t>Easy to sell or pass on ownership</w:t>
            </w:r>
          </w:p>
        </w:tc>
        <w:tc>
          <w:tcPr>
            <w:tcW w:w="4621" w:type="dxa"/>
          </w:tcPr>
          <w:p w14:paraId="68C6B097" w14:textId="77777777" w:rsidR="006D3A67" w:rsidRPr="006D3A67" w:rsidRDefault="006D3A67" w:rsidP="006D3A67">
            <w:pPr>
              <w:pStyle w:val="Body"/>
              <w:spacing w:after="200" w:line="276" w:lineRule="auto"/>
              <w:rPr>
                <w:bCs/>
              </w:rPr>
            </w:pPr>
          </w:p>
        </w:tc>
      </w:tr>
      <w:tr w:rsidR="006D3A67" w:rsidRPr="006D3A67" w14:paraId="1790A061" w14:textId="77777777" w:rsidTr="72D812FC">
        <w:tc>
          <w:tcPr>
            <w:tcW w:w="4621" w:type="dxa"/>
          </w:tcPr>
          <w:p w14:paraId="045E038F" w14:textId="77777777" w:rsidR="006D3A67" w:rsidRPr="006D3A67" w:rsidRDefault="006D3A67" w:rsidP="006D3A67">
            <w:pPr>
              <w:pStyle w:val="Body"/>
              <w:spacing w:after="200" w:line="276" w:lineRule="auto"/>
              <w:rPr>
                <w:bCs/>
              </w:rPr>
            </w:pPr>
            <w:r w:rsidRPr="006D3A67">
              <w:rPr>
                <w:bCs/>
              </w:rPr>
              <w:t>Company can carry forward losses indefinitely to offset against future profits</w:t>
            </w:r>
          </w:p>
        </w:tc>
        <w:tc>
          <w:tcPr>
            <w:tcW w:w="4621" w:type="dxa"/>
          </w:tcPr>
          <w:p w14:paraId="25BB253F" w14:textId="77777777" w:rsidR="006D3A67" w:rsidRPr="006D3A67" w:rsidRDefault="006D3A67" w:rsidP="006D3A67">
            <w:pPr>
              <w:pStyle w:val="Body"/>
              <w:spacing w:after="200" w:line="276" w:lineRule="auto"/>
              <w:rPr>
                <w:bCs/>
              </w:rPr>
            </w:pPr>
          </w:p>
        </w:tc>
      </w:tr>
    </w:tbl>
    <w:p w14:paraId="382D90A1" w14:textId="1FB4694A" w:rsidR="006D3A67" w:rsidRPr="0052281C" w:rsidRDefault="006D3A67" w:rsidP="006D3A67">
      <w:pPr>
        <w:pStyle w:val="Heading3"/>
      </w:pPr>
      <w:bookmarkStart w:id="23" w:name="_Toc5106394"/>
      <w:bookmarkStart w:id="24" w:name="_Toc5106692"/>
      <w:bookmarkStart w:id="25" w:name="_Toc5273384"/>
      <w:r w:rsidRPr="0052281C">
        <w:t>Trust</w:t>
      </w:r>
      <w:bookmarkEnd w:id="23"/>
      <w:bookmarkEnd w:id="24"/>
      <w:bookmarkEnd w:id="25"/>
    </w:p>
    <w:p w14:paraId="1FFA3562" w14:textId="564976A4" w:rsidR="006D3A67" w:rsidRPr="00FB2A9B" w:rsidRDefault="006D3A67" w:rsidP="006D3A67">
      <w:pPr>
        <w:pStyle w:val="Body"/>
        <w:rPr>
          <w:lang w:eastAsia="en-AU"/>
        </w:rPr>
      </w:pPr>
      <w:r w:rsidRPr="00FB2A9B">
        <w:rPr>
          <w:lang w:eastAsia="en-AU"/>
        </w:rPr>
        <w:t>Unlike a company, a trust is not a separate legal entity. Trusts are often used in connection with running a business for the benefit of others.</w:t>
      </w:r>
      <w:r>
        <w:rPr>
          <w:lang w:eastAsia="en-AU"/>
        </w:rPr>
        <w:t xml:space="preserve"> </w:t>
      </w:r>
      <w:r w:rsidRPr="00FB2A9B">
        <w:rPr>
          <w:lang w:eastAsia="en-AU"/>
        </w:rPr>
        <w:t>A trust is a structure where a trustee (an individual or company) carries out the business on behalf of the members (or beneficiaries) of the trust.</w:t>
      </w:r>
    </w:p>
    <w:p w14:paraId="5CDEC558" w14:textId="77777777" w:rsidR="006D3A67" w:rsidRPr="00FB2A9B" w:rsidRDefault="006D3A67" w:rsidP="006D3A67">
      <w:pPr>
        <w:pStyle w:val="Body"/>
        <w:rPr>
          <w:lang w:eastAsia="en-AU"/>
        </w:rPr>
      </w:pPr>
      <w:r w:rsidRPr="00FB2A9B">
        <w:rPr>
          <w:lang w:eastAsia="en-AU"/>
        </w:rPr>
        <w:t>Family businesses are often set up as a trust so that each family member can be made a beneficiary without having any involvement in how the business is run.</w:t>
      </w:r>
    </w:p>
    <w:p w14:paraId="6945AB84" w14:textId="77777777" w:rsidR="006D3A67" w:rsidRPr="00F37DB4" w:rsidRDefault="006D3A67" w:rsidP="006D3A67">
      <w:pPr>
        <w:pStyle w:val="Heading4"/>
      </w:pPr>
      <w:r w:rsidRPr="00F37DB4">
        <w:t>Discretionary and unit trusts</w:t>
      </w:r>
    </w:p>
    <w:p w14:paraId="30D1CC08" w14:textId="2029AE0C" w:rsidR="006D3A67" w:rsidRDefault="006D3A67" w:rsidP="006D3A67">
      <w:pPr>
        <w:pStyle w:val="Body"/>
        <w:rPr>
          <w:lang w:eastAsia="en-AU"/>
        </w:rPr>
      </w:pPr>
      <w:r w:rsidRPr="00F37DB4">
        <w:rPr>
          <w:lang w:eastAsia="en-AU"/>
        </w:rPr>
        <w:t>A trust is set up through a trust deed and there are two main types:</w:t>
      </w:r>
    </w:p>
    <w:p w14:paraId="1D0EFCB2" w14:textId="53020CB5" w:rsidR="006D3A67" w:rsidRPr="00F37DB4" w:rsidRDefault="72D812FC" w:rsidP="72D812FC">
      <w:pPr>
        <w:pStyle w:val="Body"/>
        <w:rPr>
          <w:lang w:eastAsia="en-AU"/>
        </w:rPr>
      </w:pPr>
      <w:r w:rsidRPr="72D812FC">
        <w:rPr>
          <w:b/>
          <w:bCs/>
          <w:lang w:eastAsia="en-AU"/>
        </w:rPr>
        <w:t>Discretionary trusts</w:t>
      </w:r>
      <w:r w:rsidRPr="72D812FC">
        <w:rPr>
          <w:lang w:eastAsia="en-AU"/>
        </w:rPr>
        <w:t>—The trustee has discretion in the distribution of funds to each beneficiary. The most common example is the family trust.</w:t>
      </w:r>
    </w:p>
    <w:p w14:paraId="38A32DE5" w14:textId="1CFDC092" w:rsidR="006D3A67" w:rsidRPr="00F37DB4" w:rsidRDefault="72D812FC" w:rsidP="72D812FC">
      <w:pPr>
        <w:pStyle w:val="Body"/>
        <w:rPr>
          <w:lang w:eastAsia="en-AU"/>
        </w:rPr>
      </w:pPr>
      <w:r w:rsidRPr="72D812FC">
        <w:rPr>
          <w:b/>
          <w:bCs/>
          <w:lang w:eastAsia="en-AU"/>
        </w:rPr>
        <w:t>Unit trusts</w:t>
      </w:r>
      <w:r w:rsidRPr="72D812FC">
        <w:rPr>
          <w:lang w:eastAsia="en-AU"/>
        </w:rPr>
        <w:t>—Unit trusts are recommended when more than one family is involved. The interest in the trust is divided into units, similar to shares. Each unit holder may have a number of units in the trust. Distribution from the trust is determined according to the number of units held.</w:t>
      </w:r>
    </w:p>
    <w:p w14:paraId="67246BFA" w14:textId="77777777" w:rsidR="006D3A67" w:rsidRPr="00F37DB4" w:rsidRDefault="006D3A67" w:rsidP="006D3A67">
      <w:pPr>
        <w:pStyle w:val="Body"/>
        <w:rPr>
          <w:lang w:eastAsia="en-AU"/>
        </w:rPr>
      </w:pPr>
      <w:r w:rsidRPr="00F37DB4">
        <w:rPr>
          <w:lang w:eastAsia="en-AU"/>
        </w:rPr>
        <w:lastRenderedPageBreak/>
        <w:t>Importantly, trustees are legally liable for the debts of the trust. They can use the assets of the trust to meet those debts. However, if there's a shortfall, they are responsible for covering the difference from their own resources.</w:t>
      </w:r>
    </w:p>
    <w:p w14:paraId="7B4F4217" w14:textId="4A09CB67" w:rsidR="006D3A67" w:rsidRPr="00F37DB4" w:rsidRDefault="006D3A67" w:rsidP="006D3A67">
      <w:pPr>
        <w:pStyle w:val="Body"/>
        <w:rPr>
          <w:lang w:eastAsia="en-AU"/>
        </w:rPr>
      </w:pPr>
      <w:r w:rsidRPr="00F37DB4">
        <w:rPr>
          <w:lang w:eastAsia="en-AU"/>
        </w:rPr>
        <w:t>A trustee must</w:t>
      </w:r>
      <w:r w:rsidR="00251424">
        <w:rPr>
          <w:lang w:eastAsia="en-AU"/>
        </w:rPr>
        <w:t xml:space="preserve"> </w:t>
      </w:r>
      <w:r w:rsidRPr="00F37DB4">
        <w:rPr>
          <w:lang w:eastAsia="en-AU"/>
        </w:rPr>
        <w:t>apply for</w:t>
      </w:r>
      <w:r w:rsidR="00251424">
        <w:rPr>
          <w:lang w:eastAsia="en-AU"/>
        </w:rPr>
        <w:t xml:space="preserve"> </w:t>
      </w:r>
      <w:r w:rsidRPr="00F37DB4">
        <w:rPr>
          <w:lang w:eastAsia="en-AU"/>
        </w:rPr>
        <w:t>a</w:t>
      </w:r>
      <w:r w:rsidR="00251424">
        <w:rPr>
          <w:lang w:eastAsia="en-AU"/>
        </w:rPr>
        <w:t xml:space="preserve"> </w:t>
      </w:r>
      <w:hyperlink r:id="rId28" w:tgtFrame="_blank" w:tooltip="Link to the ATO Website" w:history="1">
        <w:r w:rsidRPr="00F37DB4">
          <w:rPr>
            <w:lang w:eastAsia="en-AU"/>
          </w:rPr>
          <w:t>Tax File Number</w:t>
        </w:r>
      </w:hyperlink>
      <w:r w:rsidR="00251424">
        <w:rPr>
          <w:lang w:eastAsia="en-AU"/>
        </w:rPr>
        <w:t xml:space="preserve"> </w:t>
      </w:r>
      <w:r w:rsidRPr="00F37DB4">
        <w:rPr>
          <w:lang w:eastAsia="en-AU"/>
        </w:rPr>
        <w:t>(TFN) and lodge an annual trust return. The trust is not liable to pay tax; tax is assessed to the trustee or to the beneficiaries that are entitled to receive the trust net income.</w:t>
      </w:r>
    </w:p>
    <w:p w14:paraId="2AA75841" w14:textId="5E402267" w:rsidR="006D3A67" w:rsidRPr="00F37DB4" w:rsidRDefault="72D812FC" w:rsidP="006D3A67">
      <w:pPr>
        <w:pStyle w:val="Heading4"/>
      </w:pPr>
      <w:r>
        <w:t>Trust: advantages and disadvantages</w:t>
      </w:r>
    </w:p>
    <w:tbl>
      <w:tblPr>
        <w:tblStyle w:val="TableGrid"/>
        <w:tblW w:w="0" w:type="auto"/>
        <w:tblLook w:val="04A0" w:firstRow="1" w:lastRow="0" w:firstColumn="1" w:lastColumn="0" w:noHBand="0" w:noVBand="1"/>
      </w:tblPr>
      <w:tblGrid>
        <w:gridCol w:w="4503"/>
        <w:gridCol w:w="4513"/>
      </w:tblGrid>
      <w:tr w:rsidR="006D3A67" w:rsidRPr="00417C0A" w14:paraId="6F3F7D0D" w14:textId="77777777" w:rsidTr="72D812FC">
        <w:trPr>
          <w:cnfStyle w:val="100000000000" w:firstRow="1" w:lastRow="0" w:firstColumn="0" w:lastColumn="0" w:oddVBand="0" w:evenVBand="0" w:oddHBand="0" w:evenHBand="0" w:firstRowFirstColumn="0" w:firstRowLastColumn="0" w:lastRowFirstColumn="0" w:lastRowLastColumn="0"/>
        </w:trPr>
        <w:tc>
          <w:tcPr>
            <w:tcW w:w="4621" w:type="dxa"/>
          </w:tcPr>
          <w:p w14:paraId="7094E3AE" w14:textId="77777777" w:rsidR="006D3A67" w:rsidRPr="00417C0A" w:rsidRDefault="72D812FC" w:rsidP="72D812FC">
            <w:pPr>
              <w:spacing w:after="150" w:line="253" w:lineRule="atLeast"/>
              <w:jc w:val="center"/>
              <w:rPr>
                <w:rFonts w:eastAsia="Arial" w:cstheme="minorHAnsi"/>
                <w:lang w:eastAsia="en-AU"/>
              </w:rPr>
            </w:pPr>
            <w:r w:rsidRPr="00417C0A">
              <w:rPr>
                <w:rFonts w:eastAsia="Arial" w:cstheme="minorHAnsi"/>
                <w:lang w:eastAsia="en-AU"/>
              </w:rPr>
              <w:t>Advantages</w:t>
            </w:r>
          </w:p>
        </w:tc>
        <w:tc>
          <w:tcPr>
            <w:tcW w:w="4621" w:type="dxa"/>
          </w:tcPr>
          <w:p w14:paraId="1AEF73F0" w14:textId="77777777" w:rsidR="006D3A67" w:rsidRPr="00417C0A" w:rsidRDefault="72D812FC" w:rsidP="72D812FC">
            <w:pPr>
              <w:spacing w:after="150" w:line="253" w:lineRule="atLeast"/>
              <w:jc w:val="center"/>
              <w:rPr>
                <w:rFonts w:eastAsia="Arial" w:cstheme="minorHAnsi"/>
                <w:lang w:eastAsia="en-AU"/>
              </w:rPr>
            </w:pPr>
            <w:r w:rsidRPr="00417C0A">
              <w:rPr>
                <w:rFonts w:eastAsia="Arial" w:cstheme="minorHAnsi"/>
                <w:lang w:eastAsia="en-AU"/>
              </w:rPr>
              <w:t>Disadvantages</w:t>
            </w:r>
          </w:p>
        </w:tc>
      </w:tr>
      <w:tr w:rsidR="006D3A67" w:rsidRPr="006D3A67" w14:paraId="2FAAA28F" w14:textId="77777777" w:rsidTr="72D812FC">
        <w:tc>
          <w:tcPr>
            <w:tcW w:w="4621" w:type="dxa"/>
          </w:tcPr>
          <w:p w14:paraId="71AD44C5"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Reduced liability - especially if a corporate trustee</w:t>
            </w:r>
          </w:p>
        </w:tc>
        <w:tc>
          <w:tcPr>
            <w:tcW w:w="4621" w:type="dxa"/>
          </w:tcPr>
          <w:p w14:paraId="1F342CE2"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Can be expensive and complex to establish and administer</w:t>
            </w:r>
          </w:p>
        </w:tc>
      </w:tr>
      <w:tr w:rsidR="006D3A67" w:rsidRPr="006D3A67" w14:paraId="3F915844" w14:textId="77777777" w:rsidTr="72D812FC">
        <w:tc>
          <w:tcPr>
            <w:tcW w:w="4621" w:type="dxa"/>
          </w:tcPr>
          <w:p w14:paraId="402B143A"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Asset protection</w:t>
            </w:r>
          </w:p>
        </w:tc>
        <w:tc>
          <w:tcPr>
            <w:tcW w:w="4621" w:type="dxa"/>
          </w:tcPr>
          <w:p w14:paraId="4FB3CB76"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Difficult to dissolve, dismantle or make changes once established particularly where children are involved</w:t>
            </w:r>
          </w:p>
        </w:tc>
      </w:tr>
      <w:tr w:rsidR="006D3A67" w:rsidRPr="006D3A67" w14:paraId="031946F3" w14:textId="77777777" w:rsidTr="72D812FC">
        <w:tc>
          <w:tcPr>
            <w:tcW w:w="4621" w:type="dxa"/>
          </w:tcPr>
          <w:p w14:paraId="45F3FFD8"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Flexibility of asset and income distribution</w:t>
            </w:r>
          </w:p>
        </w:tc>
        <w:tc>
          <w:tcPr>
            <w:tcW w:w="4621" w:type="dxa"/>
          </w:tcPr>
          <w:p w14:paraId="3CAAE4D3"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Any profits to reinvest into the business will incur penalty tax rates</w:t>
            </w:r>
          </w:p>
        </w:tc>
      </w:tr>
      <w:tr w:rsidR="006D3A67" w:rsidRPr="006D3A67" w14:paraId="29391210" w14:textId="77777777" w:rsidTr="72D812FC">
        <w:tc>
          <w:tcPr>
            <w:tcW w:w="4621" w:type="dxa"/>
          </w:tcPr>
          <w:p w14:paraId="7BC39903" w14:textId="77777777" w:rsidR="006D3A67" w:rsidRPr="006D3A67" w:rsidRDefault="006D3A67" w:rsidP="006D3A67">
            <w:pPr>
              <w:spacing w:after="150" w:line="253" w:lineRule="atLeast"/>
              <w:rPr>
                <w:rFonts w:asciiTheme="minorHAnsi" w:eastAsia="Times New Roman" w:hAnsiTheme="minorHAnsi" w:cstheme="minorHAnsi"/>
                <w:bCs/>
                <w:iCs/>
                <w:color w:val="000000"/>
                <w:u w:val="single"/>
                <w:lang w:eastAsia="en-AU"/>
              </w:rPr>
            </w:pPr>
          </w:p>
        </w:tc>
        <w:tc>
          <w:tcPr>
            <w:tcW w:w="4621" w:type="dxa"/>
          </w:tcPr>
          <w:p w14:paraId="19D205E6" w14:textId="77777777" w:rsidR="006D3A67" w:rsidRPr="006D3A67" w:rsidRDefault="006D3A67" w:rsidP="006D3A67">
            <w:pPr>
              <w:spacing w:after="150" w:line="253" w:lineRule="atLeast"/>
              <w:rPr>
                <w:rFonts w:asciiTheme="minorHAnsi" w:eastAsia="Times New Roman" w:hAnsiTheme="minorHAnsi" w:cstheme="minorHAnsi"/>
                <w:bCs/>
                <w:iCs/>
                <w:color w:val="000000"/>
                <w:lang w:eastAsia="en-AU"/>
              </w:rPr>
            </w:pPr>
            <w:r w:rsidRPr="006D3A67">
              <w:rPr>
                <w:rFonts w:asciiTheme="minorHAnsi" w:eastAsia="Times New Roman" w:hAnsiTheme="minorHAnsi" w:cstheme="minorHAnsi"/>
                <w:bCs/>
                <w:iCs/>
                <w:color w:val="000000"/>
                <w:lang w:eastAsia="en-AU"/>
              </w:rPr>
              <w:t>Cannot distribute losses, only profits</w:t>
            </w:r>
          </w:p>
        </w:tc>
      </w:tr>
    </w:tbl>
    <w:p w14:paraId="7A06D29B" w14:textId="77777777" w:rsidR="006D3A67" w:rsidRPr="00F37DB4" w:rsidRDefault="006D3A67" w:rsidP="006D3A67">
      <w:pPr>
        <w:spacing w:after="150" w:line="253" w:lineRule="atLeast"/>
        <w:rPr>
          <w:rFonts w:ascii="Arial" w:eastAsia="Times New Roman" w:hAnsi="Arial" w:cs="Arial"/>
          <w:color w:val="000000"/>
          <w:lang w:eastAsia="en-AU"/>
        </w:rPr>
      </w:pPr>
    </w:p>
    <w:p w14:paraId="4A0A161A" w14:textId="4499DBF9" w:rsidR="006D3A67" w:rsidRDefault="72D812FC" w:rsidP="00887C4B">
      <w:pPr>
        <w:pStyle w:val="Heading3"/>
      </w:pPr>
      <w:bookmarkStart w:id="26" w:name="_Toc5106395"/>
      <w:bookmarkStart w:id="27" w:name="_Toc5106693"/>
      <w:bookmarkStart w:id="28" w:name="_Toc5273385"/>
      <w:r w:rsidRPr="72D812FC">
        <w:t>Features of business structures - summary</w:t>
      </w:r>
      <w:bookmarkEnd w:id="26"/>
      <w:bookmarkEnd w:id="27"/>
      <w:bookmarkEnd w:id="28"/>
    </w:p>
    <w:p w14:paraId="40053785" w14:textId="3553E4C4" w:rsidR="006D3A67" w:rsidRDefault="006D3A67" w:rsidP="00887C4B">
      <w:pPr>
        <w:pStyle w:val="Heading3"/>
      </w:pPr>
    </w:p>
    <w:tbl>
      <w:tblPr>
        <w:tblStyle w:val="TableGrid"/>
        <w:tblW w:w="0" w:type="auto"/>
        <w:tblLook w:val="04A0" w:firstRow="1" w:lastRow="0" w:firstColumn="1" w:lastColumn="0" w:noHBand="0" w:noVBand="1"/>
      </w:tblPr>
      <w:tblGrid>
        <w:gridCol w:w="2180"/>
        <w:gridCol w:w="2170"/>
        <w:gridCol w:w="2486"/>
        <w:gridCol w:w="2180"/>
      </w:tblGrid>
      <w:tr w:rsidR="00887C4B" w:rsidRPr="00417C0A" w14:paraId="20C585E5" w14:textId="77777777" w:rsidTr="72D812FC">
        <w:trPr>
          <w:cnfStyle w:val="100000000000" w:firstRow="1" w:lastRow="0" w:firstColumn="0" w:lastColumn="0" w:oddVBand="0" w:evenVBand="0" w:oddHBand="0" w:evenHBand="0" w:firstRowFirstColumn="0" w:firstRowLastColumn="0" w:lastRowFirstColumn="0" w:lastRowLastColumn="0"/>
          <w:tblHeader/>
        </w:trPr>
        <w:tc>
          <w:tcPr>
            <w:tcW w:w="2310" w:type="dxa"/>
          </w:tcPr>
          <w:p w14:paraId="66EAE4CE" w14:textId="77777777" w:rsidR="00887C4B" w:rsidRPr="00417C0A" w:rsidRDefault="72D812FC" w:rsidP="72D812FC">
            <w:pPr>
              <w:pStyle w:val="TableRowHead"/>
              <w:spacing w:line="360" w:lineRule="auto"/>
              <w:jc w:val="center"/>
              <w:rPr>
                <w:rFonts w:asciiTheme="minorHAnsi" w:eastAsia="Arial" w:hAnsiTheme="minorHAnsi" w:cstheme="minorHAnsi"/>
                <w:b/>
                <w:color w:val="FFFFFF" w:themeColor="background1"/>
                <w:sz w:val="24"/>
                <w:szCs w:val="24"/>
              </w:rPr>
            </w:pPr>
            <w:r w:rsidRPr="00417C0A">
              <w:rPr>
                <w:rFonts w:asciiTheme="minorHAnsi" w:eastAsia="Arial" w:hAnsiTheme="minorHAnsi" w:cstheme="minorHAnsi"/>
                <w:b/>
                <w:color w:val="FFFFFF" w:themeColor="background1"/>
                <w:sz w:val="24"/>
                <w:szCs w:val="24"/>
              </w:rPr>
              <w:t>Feature</w:t>
            </w:r>
          </w:p>
        </w:tc>
        <w:tc>
          <w:tcPr>
            <w:tcW w:w="2310" w:type="dxa"/>
          </w:tcPr>
          <w:p w14:paraId="5C58A566" w14:textId="77777777" w:rsidR="00887C4B" w:rsidRPr="00417C0A" w:rsidRDefault="72D812FC" w:rsidP="72D812FC">
            <w:pPr>
              <w:pStyle w:val="TableRowHead"/>
              <w:spacing w:line="360" w:lineRule="auto"/>
              <w:jc w:val="center"/>
              <w:rPr>
                <w:rFonts w:asciiTheme="minorHAnsi" w:eastAsia="Arial" w:hAnsiTheme="minorHAnsi" w:cstheme="minorHAnsi"/>
                <w:b/>
                <w:color w:val="FFFFFF" w:themeColor="background1"/>
                <w:sz w:val="24"/>
                <w:szCs w:val="24"/>
              </w:rPr>
            </w:pPr>
            <w:r w:rsidRPr="00417C0A">
              <w:rPr>
                <w:rFonts w:asciiTheme="minorHAnsi" w:eastAsia="Arial" w:hAnsiTheme="minorHAnsi" w:cstheme="minorHAnsi"/>
                <w:b/>
                <w:color w:val="FFFFFF" w:themeColor="background1"/>
                <w:sz w:val="24"/>
                <w:szCs w:val="24"/>
              </w:rPr>
              <w:t>Sole Trader</w:t>
            </w:r>
          </w:p>
        </w:tc>
        <w:tc>
          <w:tcPr>
            <w:tcW w:w="2311" w:type="dxa"/>
          </w:tcPr>
          <w:p w14:paraId="4FCE2FD7" w14:textId="77777777" w:rsidR="00887C4B" w:rsidRPr="00417C0A" w:rsidRDefault="72D812FC" w:rsidP="72D812FC">
            <w:pPr>
              <w:pStyle w:val="TableRowHead"/>
              <w:spacing w:line="360" w:lineRule="auto"/>
              <w:jc w:val="center"/>
              <w:rPr>
                <w:rFonts w:asciiTheme="minorHAnsi" w:eastAsia="Arial" w:hAnsiTheme="minorHAnsi" w:cstheme="minorHAnsi"/>
                <w:b/>
                <w:color w:val="FFFFFF" w:themeColor="background1"/>
                <w:sz w:val="24"/>
                <w:szCs w:val="24"/>
              </w:rPr>
            </w:pPr>
            <w:r w:rsidRPr="00417C0A">
              <w:rPr>
                <w:rFonts w:asciiTheme="minorHAnsi" w:eastAsia="Arial" w:hAnsiTheme="minorHAnsi" w:cstheme="minorHAnsi"/>
                <w:b/>
                <w:color w:val="FFFFFF" w:themeColor="background1"/>
                <w:sz w:val="24"/>
                <w:szCs w:val="24"/>
              </w:rPr>
              <w:t>Partnership</w:t>
            </w:r>
          </w:p>
        </w:tc>
        <w:tc>
          <w:tcPr>
            <w:tcW w:w="2311" w:type="dxa"/>
          </w:tcPr>
          <w:p w14:paraId="340E39A0" w14:textId="77777777" w:rsidR="00887C4B" w:rsidRPr="00417C0A" w:rsidRDefault="72D812FC" w:rsidP="72D812FC">
            <w:pPr>
              <w:pStyle w:val="TableRowHead"/>
              <w:spacing w:line="360" w:lineRule="auto"/>
              <w:jc w:val="center"/>
              <w:rPr>
                <w:rFonts w:asciiTheme="minorHAnsi" w:eastAsia="Arial" w:hAnsiTheme="minorHAnsi" w:cstheme="minorHAnsi"/>
                <w:b/>
                <w:color w:val="FFFFFF" w:themeColor="background1"/>
                <w:sz w:val="24"/>
                <w:szCs w:val="24"/>
              </w:rPr>
            </w:pPr>
            <w:r w:rsidRPr="00417C0A">
              <w:rPr>
                <w:rFonts w:asciiTheme="minorHAnsi" w:eastAsia="Arial" w:hAnsiTheme="minorHAnsi" w:cstheme="minorHAnsi"/>
                <w:b/>
                <w:color w:val="FFFFFF" w:themeColor="background1"/>
                <w:sz w:val="24"/>
                <w:szCs w:val="24"/>
              </w:rPr>
              <w:t>Pty Ltd Company</w:t>
            </w:r>
          </w:p>
        </w:tc>
      </w:tr>
      <w:tr w:rsidR="00887C4B" w14:paraId="7B526E81" w14:textId="77777777" w:rsidTr="72D812FC">
        <w:tc>
          <w:tcPr>
            <w:tcW w:w="2310" w:type="dxa"/>
          </w:tcPr>
          <w:p w14:paraId="54AE62B4"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Examples</w:t>
            </w:r>
          </w:p>
        </w:tc>
        <w:tc>
          <w:tcPr>
            <w:tcW w:w="2310" w:type="dxa"/>
          </w:tcPr>
          <w:p w14:paraId="410D7C4A"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Small business &amp; home based business</w:t>
            </w:r>
          </w:p>
        </w:tc>
        <w:tc>
          <w:tcPr>
            <w:tcW w:w="2311" w:type="dxa"/>
          </w:tcPr>
          <w:p w14:paraId="3D66081D"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New business which may grow later</w:t>
            </w:r>
          </w:p>
        </w:tc>
        <w:tc>
          <w:tcPr>
            <w:tcW w:w="2311" w:type="dxa"/>
          </w:tcPr>
          <w:p w14:paraId="0E52033A"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Larger businesses</w:t>
            </w:r>
          </w:p>
        </w:tc>
      </w:tr>
      <w:tr w:rsidR="00887C4B" w14:paraId="6B19ABE4" w14:textId="77777777" w:rsidTr="72D812FC">
        <w:tc>
          <w:tcPr>
            <w:tcW w:w="2310" w:type="dxa"/>
          </w:tcPr>
          <w:p w14:paraId="24665209"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Ownership</w:t>
            </w:r>
          </w:p>
        </w:tc>
        <w:tc>
          <w:tcPr>
            <w:tcW w:w="2310" w:type="dxa"/>
          </w:tcPr>
          <w:p w14:paraId="0465F0D3"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One person</w:t>
            </w:r>
          </w:p>
        </w:tc>
        <w:tc>
          <w:tcPr>
            <w:tcW w:w="2311" w:type="dxa"/>
          </w:tcPr>
          <w:p w14:paraId="55D4820D"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2-20 partners - property and assets belong to partners</w:t>
            </w:r>
          </w:p>
        </w:tc>
        <w:tc>
          <w:tcPr>
            <w:tcW w:w="2311" w:type="dxa"/>
          </w:tcPr>
          <w:p w14:paraId="548E1DCA"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1-50 shareholders -property and assets belong to the company not the employees</w:t>
            </w:r>
          </w:p>
        </w:tc>
      </w:tr>
      <w:tr w:rsidR="00887C4B" w14:paraId="0A43AC79" w14:textId="77777777" w:rsidTr="72D812FC">
        <w:tc>
          <w:tcPr>
            <w:tcW w:w="2310" w:type="dxa"/>
          </w:tcPr>
          <w:p w14:paraId="52E43E0B"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Legal status</w:t>
            </w:r>
          </w:p>
        </w:tc>
        <w:tc>
          <w:tcPr>
            <w:tcW w:w="2310" w:type="dxa"/>
          </w:tcPr>
          <w:p w14:paraId="192CFB59"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Owner and the business are the same</w:t>
            </w:r>
          </w:p>
        </w:tc>
        <w:tc>
          <w:tcPr>
            <w:tcW w:w="2311" w:type="dxa"/>
          </w:tcPr>
          <w:p w14:paraId="6DB34684"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No separate legal identity - partners  and the business are the same</w:t>
            </w:r>
          </w:p>
        </w:tc>
        <w:tc>
          <w:tcPr>
            <w:tcW w:w="2311" w:type="dxa"/>
          </w:tcPr>
          <w:p w14:paraId="11A53735"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Shareholders are legally separate from the business</w:t>
            </w:r>
          </w:p>
        </w:tc>
      </w:tr>
      <w:tr w:rsidR="00887C4B" w14:paraId="2746974C" w14:textId="77777777" w:rsidTr="72D812FC">
        <w:tc>
          <w:tcPr>
            <w:tcW w:w="2310" w:type="dxa"/>
          </w:tcPr>
          <w:p w14:paraId="613C449E"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lastRenderedPageBreak/>
              <w:t>Management</w:t>
            </w:r>
          </w:p>
        </w:tc>
        <w:tc>
          <w:tcPr>
            <w:tcW w:w="2310" w:type="dxa"/>
          </w:tcPr>
          <w:p w14:paraId="6021571C"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Sole trader</w:t>
            </w:r>
          </w:p>
        </w:tc>
        <w:tc>
          <w:tcPr>
            <w:tcW w:w="2311" w:type="dxa"/>
          </w:tcPr>
          <w:p w14:paraId="7A17B4B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Joint, as per partnership agreement</w:t>
            </w:r>
          </w:p>
        </w:tc>
        <w:tc>
          <w:tcPr>
            <w:tcW w:w="2311" w:type="dxa"/>
          </w:tcPr>
          <w:p w14:paraId="7A7CF81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Board of directors - shareholder powers are limited</w:t>
            </w:r>
          </w:p>
        </w:tc>
      </w:tr>
      <w:tr w:rsidR="00887C4B" w14:paraId="46C39D73" w14:textId="77777777" w:rsidTr="72D812FC">
        <w:tc>
          <w:tcPr>
            <w:tcW w:w="2310" w:type="dxa"/>
          </w:tcPr>
          <w:p w14:paraId="5A270BB6"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Continuity</w:t>
            </w:r>
          </w:p>
        </w:tc>
        <w:tc>
          <w:tcPr>
            <w:tcW w:w="2310" w:type="dxa"/>
          </w:tcPr>
          <w:p w14:paraId="26F91B70"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Ends with death or bankruptcy of sole trader</w:t>
            </w:r>
          </w:p>
        </w:tc>
        <w:tc>
          <w:tcPr>
            <w:tcW w:w="2311" w:type="dxa"/>
          </w:tcPr>
          <w:p w14:paraId="3D9E54C1"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Limitations as per partnership agreement.</w:t>
            </w:r>
          </w:p>
          <w:p w14:paraId="7E264B5F"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 xml:space="preserve">Ends with death or retirement of one partner or bankruptcy </w:t>
            </w:r>
          </w:p>
        </w:tc>
        <w:tc>
          <w:tcPr>
            <w:tcW w:w="2311" w:type="dxa"/>
          </w:tcPr>
          <w:p w14:paraId="1E2684DC"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Continuous unless wound up by shareholders or directors</w:t>
            </w:r>
          </w:p>
        </w:tc>
      </w:tr>
      <w:tr w:rsidR="00887C4B" w14:paraId="29D88375" w14:textId="77777777" w:rsidTr="72D812FC">
        <w:tc>
          <w:tcPr>
            <w:tcW w:w="2310" w:type="dxa"/>
          </w:tcPr>
          <w:p w14:paraId="597C2116"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Legal documentation requirements</w:t>
            </w:r>
          </w:p>
        </w:tc>
        <w:tc>
          <w:tcPr>
            <w:tcW w:w="2310" w:type="dxa"/>
          </w:tcPr>
          <w:p w14:paraId="0A0E40CE"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None</w:t>
            </w:r>
          </w:p>
          <w:p w14:paraId="5FD8E352"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 xml:space="preserve">Registration of business name desirable </w:t>
            </w:r>
          </w:p>
        </w:tc>
        <w:tc>
          <w:tcPr>
            <w:tcW w:w="2311" w:type="dxa"/>
          </w:tcPr>
          <w:p w14:paraId="1E959B61"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Partnership agreement in writing if partnership is to last more than 1 year</w:t>
            </w:r>
          </w:p>
          <w:p w14:paraId="6C76A2DD"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Registration of business name desirable</w:t>
            </w:r>
          </w:p>
        </w:tc>
        <w:tc>
          <w:tcPr>
            <w:tcW w:w="2311" w:type="dxa"/>
          </w:tcPr>
          <w:p w14:paraId="1E52F531"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Australian Company Number (ACN)</w:t>
            </w:r>
          </w:p>
          <w:p w14:paraId="6F952AD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Objectives of the company</w:t>
            </w:r>
          </w:p>
          <w:p w14:paraId="48999CB3"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Certificate of incorporation</w:t>
            </w:r>
          </w:p>
          <w:p w14:paraId="481D5F29"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Company and business name plus CAN on all documentation</w:t>
            </w:r>
          </w:p>
        </w:tc>
      </w:tr>
      <w:tr w:rsidR="00887C4B" w14:paraId="050A22E7" w14:textId="77777777" w:rsidTr="72D812FC">
        <w:tc>
          <w:tcPr>
            <w:tcW w:w="2310" w:type="dxa"/>
          </w:tcPr>
          <w:p w14:paraId="7237F7FE"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Liability</w:t>
            </w:r>
          </w:p>
        </w:tc>
        <w:tc>
          <w:tcPr>
            <w:tcW w:w="2310" w:type="dxa"/>
          </w:tcPr>
          <w:p w14:paraId="6831B8F7"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Total</w:t>
            </w:r>
          </w:p>
        </w:tc>
        <w:tc>
          <w:tcPr>
            <w:tcW w:w="2311" w:type="dxa"/>
          </w:tcPr>
          <w:p w14:paraId="5691D8EF"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Total</w:t>
            </w:r>
          </w:p>
        </w:tc>
        <w:tc>
          <w:tcPr>
            <w:tcW w:w="2311" w:type="dxa"/>
          </w:tcPr>
          <w:p w14:paraId="343C36AC"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Limited to nominal value of shares held</w:t>
            </w:r>
          </w:p>
        </w:tc>
      </w:tr>
      <w:tr w:rsidR="00887C4B" w14:paraId="701B57ED" w14:textId="77777777" w:rsidTr="72D812FC">
        <w:tc>
          <w:tcPr>
            <w:tcW w:w="2310" w:type="dxa"/>
          </w:tcPr>
          <w:p w14:paraId="70E9B72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Establishment costs</w:t>
            </w:r>
          </w:p>
        </w:tc>
        <w:tc>
          <w:tcPr>
            <w:tcW w:w="2310" w:type="dxa"/>
          </w:tcPr>
          <w:p w14:paraId="51245F0F"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Cost of licenses</w:t>
            </w:r>
          </w:p>
          <w:p w14:paraId="7B5FA115"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Registration of business name if required</w:t>
            </w:r>
          </w:p>
        </w:tc>
        <w:tc>
          <w:tcPr>
            <w:tcW w:w="2311" w:type="dxa"/>
          </w:tcPr>
          <w:p w14:paraId="1EB38C4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Cost if licenses</w:t>
            </w:r>
          </w:p>
          <w:p w14:paraId="69195E20"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Cost of drawing up partnership agreement</w:t>
            </w:r>
          </w:p>
          <w:p w14:paraId="0D3CE5C4"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Registration of business name if required</w:t>
            </w:r>
          </w:p>
        </w:tc>
        <w:tc>
          <w:tcPr>
            <w:tcW w:w="2311" w:type="dxa"/>
          </w:tcPr>
          <w:p w14:paraId="74475882"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Professional fees</w:t>
            </w:r>
          </w:p>
        </w:tc>
      </w:tr>
      <w:tr w:rsidR="00887C4B" w14:paraId="5EDAAC47" w14:textId="77777777" w:rsidTr="72D812FC">
        <w:tc>
          <w:tcPr>
            <w:tcW w:w="2310" w:type="dxa"/>
          </w:tcPr>
          <w:p w14:paraId="6409241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lastRenderedPageBreak/>
              <w:t>Advantages</w:t>
            </w:r>
          </w:p>
        </w:tc>
        <w:tc>
          <w:tcPr>
            <w:tcW w:w="2310" w:type="dxa"/>
          </w:tcPr>
          <w:p w14:paraId="4DBA9671"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Easy and inexpensive to set up</w:t>
            </w:r>
          </w:p>
          <w:p w14:paraId="0A2A5235"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Few regulations</w:t>
            </w:r>
          </w:p>
          <w:p w14:paraId="14A076FA"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Independence, privacy, flexibility</w:t>
            </w:r>
          </w:p>
          <w:p w14:paraId="6B00FF61"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Owner gets all profits</w:t>
            </w:r>
          </w:p>
        </w:tc>
        <w:tc>
          <w:tcPr>
            <w:tcW w:w="2311" w:type="dxa"/>
          </w:tcPr>
          <w:p w14:paraId="20520CAC"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Easy and inexpensive to set up</w:t>
            </w:r>
          </w:p>
          <w:p w14:paraId="06BCF3A3"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Additional expertise available</w:t>
            </w:r>
          </w:p>
          <w:p w14:paraId="19DB5CD4"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Additional source of capital</w:t>
            </w:r>
          </w:p>
          <w:p w14:paraId="0F84F5BA"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Possible tax advantages</w:t>
            </w:r>
          </w:p>
          <w:p w14:paraId="7AD3A9B2"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Limited regulation or interference</w:t>
            </w:r>
          </w:p>
        </w:tc>
        <w:tc>
          <w:tcPr>
            <w:tcW w:w="2311" w:type="dxa"/>
          </w:tcPr>
          <w:p w14:paraId="25221CA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Limited liability</w:t>
            </w:r>
          </w:p>
          <w:p w14:paraId="28B230C6"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Separate legal entity</w:t>
            </w:r>
          </w:p>
          <w:p w14:paraId="5705EA4E"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 xml:space="preserve">Shares transferrable </w:t>
            </w:r>
          </w:p>
          <w:p w14:paraId="18FA8C07"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Possible tax advantages</w:t>
            </w:r>
          </w:p>
        </w:tc>
      </w:tr>
      <w:tr w:rsidR="00887C4B" w14:paraId="3BEB0281" w14:textId="77777777" w:rsidTr="72D812FC">
        <w:tc>
          <w:tcPr>
            <w:tcW w:w="2310" w:type="dxa"/>
          </w:tcPr>
          <w:p w14:paraId="0610016E"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Disadvantages</w:t>
            </w:r>
          </w:p>
        </w:tc>
        <w:tc>
          <w:tcPr>
            <w:tcW w:w="2310" w:type="dxa"/>
          </w:tcPr>
          <w:p w14:paraId="2F138013"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Unlimited liability</w:t>
            </w:r>
          </w:p>
          <w:p w14:paraId="1A252BB3"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Few tax concessions</w:t>
            </w:r>
          </w:p>
          <w:p w14:paraId="1F0A40DB"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Ownership non transferrable</w:t>
            </w:r>
          </w:p>
          <w:p w14:paraId="6766C854"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PAYG tax</w:t>
            </w:r>
          </w:p>
          <w:p w14:paraId="6D203640"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Sole responsibility</w:t>
            </w:r>
          </w:p>
          <w:p w14:paraId="07CE1922"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Difficulty in raising finance</w:t>
            </w:r>
          </w:p>
        </w:tc>
        <w:tc>
          <w:tcPr>
            <w:tcW w:w="2311" w:type="dxa"/>
          </w:tcPr>
          <w:p w14:paraId="08A6E5C7"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Unlimited liability</w:t>
            </w:r>
          </w:p>
          <w:p w14:paraId="05C9AE28"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Divided authority and potential conflict/incompatibility</w:t>
            </w:r>
          </w:p>
          <w:p w14:paraId="252AE41D"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Lack of flexibility in transferring ownership</w:t>
            </w:r>
          </w:p>
          <w:p w14:paraId="797DED1F"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PAYG Tax</w:t>
            </w:r>
          </w:p>
          <w:p w14:paraId="6EFEAE21" w14:textId="77777777" w:rsidR="00887C4B" w:rsidRPr="00887C4B" w:rsidRDefault="00887C4B" w:rsidP="002331C2">
            <w:pPr>
              <w:rPr>
                <w:rFonts w:asciiTheme="minorHAnsi" w:eastAsia="Times New Roman" w:hAnsiTheme="minorHAnsi" w:cstheme="minorHAnsi"/>
                <w:lang w:val="en-US"/>
              </w:rPr>
            </w:pPr>
          </w:p>
        </w:tc>
        <w:tc>
          <w:tcPr>
            <w:tcW w:w="2311" w:type="dxa"/>
          </w:tcPr>
          <w:p w14:paraId="3B6B092C"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Cost of establishment</w:t>
            </w:r>
          </w:p>
          <w:p w14:paraId="144BA717"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Close government regulation</w:t>
            </w:r>
          </w:p>
          <w:p w14:paraId="3555E97C" w14:textId="77777777" w:rsidR="00887C4B" w:rsidRPr="00887C4B" w:rsidRDefault="00887C4B" w:rsidP="002331C2">
            <w:pPr>
              <w:rPr>
                <w:rFonts w:asciiTheme="minorHAnsi" w:eastAsia="Times New Roman" w:hAnsiTheme="minorHAnsi" w:cstheme="minorHAnsi"/>
                <w:lang w:val="en-US"/>
              </w:rPr>
            </w:pPr>
            <w:r w:rsidRPr="00887C4B">
              <w:rPr>
                <w:rFonts w:asciiTheme="minorHAnsi" w:eastAsia="Times New Roman" w:hAnsiTheme="minorHAnsi" w:cstheme="minorHAnsi"/>
                <w:lang w:val="en-US"/>
              </w:rPr>
              <w:t xml:space="preserve">Less privacy </w:t>
            </w:r>
          </w:p>
        </w:tc>
      </w:tr>
    </w:tbl>
    <w:p w14:paraId="6E7BF7AF" w14:textId="1042ABBF" w:rsidR="006D3A67" w:rsidRDefault="006D3A67" w:rsidP="006D3A67">
      <w:pPr>
        <w:pStyle w:val="BulletListLevel1"/>
        <w:numPr>
          <w:ilvl w:val="0"/>
          <w:numId w:val="0"/>
        </w:numPr>
        <w:ind w:left="714" w:hanging="357"/>
      </w:pPr>
    </w:p>
    <w:tbl>
      <w:tblPr>
        <w:tblW w:w="0" w:type="auto"/>
        <w:shd w:val="clear" w:color="auto" w:fill="E7E7D4"/>
        <w:tblLook w:val="0600" w:firstRow="0" w:lastRow="0" w:firstColumn="0" w:lastColumn="0" w:noHBand="1" w:noVBand="1"/>
      </w:tblPr>
      <w:tblGrid>
        <w:gridCol w:w="992"/>
        <w:gridCol w:w="8034"/>
      </w:tblGrid>
      <w:tr w:rsidR="00AA3C23" w:rsidRPr="00AA3C23" w14:paraId="674C1993" w14:textId="77777777" w:rsidTr="002331C2">
        <w:trPr>
          <w:trHeight w:val="659"/>
        </w:trPr>
        <w:tc>
          <w:tcPr>
            <w:tcW w:w="992" w:type="dxa"/>
            <w:shd w:val="clear" w:color="auto" w:fill="E7E7D4"/>
            <w:vAlign w:val="center"/>
          </w:tcPr>
          <w:p w14:paraId="07555F3F" w14:textId="77777777" w:rsidR="00AA3C23" w:rsidRPr="00AA3C23" w:rsidRDefault="00AA3C23" w:rsidP="00261641">
            <w:pPr>
              <w:pStyle w:val="Practice"/>
            </w:pPr>
            <w:r w:rsidRPr="00AA3C23">
              <w:drawing>
                <wp:inline distT="0" distB="0" distL="0" distR="0" wp14:anchorId="6D7E01ED" wp14:editId="161CE606">
                  <wp:extent cx="365760" cy="357809"/>
                  <wp:effectExtent l="0" t="0" r="0" b="4445"/>
                  <wp:docPr id="56" name="Picture 5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133B24D" w14:textId="57A2E328" w:rsidR="00AA3C23" w:rsidRPr="008D4949" w:rsidRDefault="00AA3C23" w:rsidP="00261641">
            <w:pPr>
              <w:pStyle w:val="Practice"/>
            </w:pPr>
            <w:r w:rsidRPr="008D4949">
              <w:t>Practice activity 1.1 Research business structure</w:t>
            </w:r>
          </w:p>
        </w:tc>
      </w:tr>
    </w:tbl>
    <w:p w14:paraId="32407061" w14:textId="77777777" w:rsidR="00580BFF" w:rsidRDefault="00580BFF" w:rsidP="00AA3C23">
      <w:pPr>
        <w:pStyle w:val="Body"/>
        <w:rPr>
          <w:i/>
        </w:rPr>
      </w:pPr>
    </w:p>
    <w:p w14:paraId="2B5B0206" w14:textId="3850E5D9" w:rsidR="00AA3C23" w:rsidRPr="00580BFF" w:rsidRDefault="00AA3C23" w:rsidP="00AA3C23">
      <w:pPr>
        <w:pStyle w:val="Body"/>
        <w:rPr>
          <w:i/>
        </w:rPr>
      </w:pPr>
      <w:r w:rsidRPr="00580BFF">
        <w:rPr>
          <w:i/>
        </w:rPr>
        <w:t xml:space="preserve">Using your own business or a business you </w:t>
      </w:r>
      <w:r w:rsidR="00646BBF">
        <w:rPr>
          <w:i/>
        </w:rPr>
        <w:t>know,</w:t>
      </w:r>
      <w:r w:rsidRPr="00580BFF">
        <w:rPr>
          <w:i/>
        </w:rPr>
        <w:t xml:space="preserve"> </w:t>
      </w:r>
      <w:r w:rsidR="00580BFF" w:rsidRPr="00580BFF">
        <w:rPr>
          <w:i/>
        </w:rPr>
        <w:t xml:space="preserve">research </w:t>
      </w:r>
      <w:r w:rsidRPr="00580BFF">
        <w:rPr>
          <w:i/>
        </w:rPr>
        <w:t>the following:</w:t>
      </w:r>
    </w:p>
    <w:p w14:paraId="11D6BD8F" w14:textId="571E84D3" w:rsidR="00AA3C23" w:rsidRDefault="00AA3C23" w:rsidP="00AA3C23">
      <w:pPr>
        <w:pStyle w:val="Body"/>
      </w:pPr>
      <w:r>
        <w:t>Name of business:</w:t>
      </w:r>
      <w:r w:rsidR="00580BFF">
        <w:t xml:space="preserve"> </w:t>
      </w:r>
      <w:r>
        <w:t>__________________________________________________________</w:t>
      </w:r>
      <w:r w:rsidR="00580BFF">
        <w:t>__</w:t>
      </w:r>
    </w:p>
    <w:p w14:paraId="43F8DB14" w14:textId="1A09A7A6" w:rsidR="00AA3C23" w:rsidRDefault="00AA3C23" w:rsidP="00AA3C23">
      <w:pPr>
        <w:pStyle w:val="Body"/>
      </w:pPr>
      <w:r>
        <w:t>Structure:</w:t>
      </w:r>
      <w:r w:rsidR="00580BFF">
        <w:t xml:space="preserve"> </w:t>
      </w:r>
      <w:r>
        <w:t>_________________________________________________________________</w:t>
      </w:r>
      <w:r w:rsidR="00580BFF">
        <w:t>_</w:t>
      </w:r>
    </w:p>
    <w:p w14:paraId="7311AF2A" w14:textId="112340B8" w:rsidR="00580BFF" w:rsidRDefault="00580BFF" w:rsidP="00AA3C23">
      <w:pPr>
        <w:pStyle w:val="Body"/>
      </w:pPr>
      <w:r>
        <w:t>Number of employees: ________________________________________________________</w:t>
      </w:r>
    </w:p>
    <w:p w14:paraId="57EC6217" w14:textId="00FEB772" w:rsidR="00580BFF" w:rsidRDefault="00580BFF" w:rsidP="00AA3C23">
      <w:pPr>
        <w:pStyle w:val="Body"/>
      </w:pPr>
      <w:r>
        <w:t>Legal status: ________________________________________________________________</w:t>
      </w:r>
    </w:p>
    <w:p w14:paraId="398A34D0" w14:textId="77777777" w:rsidR="00580BFF" w:rsidRDefault="00580BFF" w:rsidP="00AA3C23">
      <w:pPr>
        <w:pStyle w:val="Body"/>
      </w:pPr>
      <w:r>
        <w:t>Legal documentation: _________________________________________________________</w:t>
      </w:r>
    </w:p>
    <w:p w14:paraId="0B79E2E0" w14:textId="56CCD18F" w:rsidR="00251424" w:rsidRDefault="00251424" w:rsidP="00251424">
      <w:pPr>
        <w:pStyle w:val="Body"/>
      </w:pPr>
      <w:bookmarkStart w:id="29" w:name="_Toc5106396"/>
      <w:bookmarkStart w:id="30" w:name="_Toc5106694"/>
      <w:bookmarkStart w:id="31" w:name="_Toc5273386"/>
      <w:r>
        <w:t>___________________________________________________________________________</w:t>
      </w:r>
    </w:p>
    <w:p w14:paraId="2A477799" w14:textId="687FD777" w:rsidR="006D3A67" w:rsidRPr="00251424" w:rsidRDefault="00887C4B" w:rsidP="00251424">
      <w:pPr>
        <w:pStyle w:val="Body"/>
        <w:rPr>
          <w:b/>
        </w:rPr>
      </w:pPr>
      <w:r w:rsidRPr="00251424">
        <w:rPr>
          <w:b/>
        </w:rPr>
        <w:lastRenderedPageBreak/>
        <w:t>Legal requirements – employees</w:t>
      </w:r>
      <w:bookmarkEnd w:id="29"/>
      <w:bookmarkEnd w:id="30"/>
      <w:bookmarkEnd w:id="31"/>
    </w:p>
    <w:p w14:paraId="13A150EB" w14:textId="6C78CBDE" w:rsidR="00887C4B" w:rsidRPr="00F37DB4" w:rsidRDefault="00887C4B" w:rsidP="00887C4B">
      <w:pPr>
        <w:pStyle w:val="Body"/>
        <w:rPr>
          <w:lang w:eastAsia="en-AU"/>
        </w:rPr>
      </w:pPr>
      <w:r w:rsidRPr="00F37DB4">
        <w:rPr>
          <w:lang w:val="en-US" w:eastAsia="en-AU"/>
        </w:rPr>
        <w:t xml:space="preserve">When employing staff, there are a number of </w:t>
      </w:r>
      <w:r w:rsidR="00573C68">
        <w:rPr>
          <w:lang w:val="en-US" w:eastAsia="en-AU"/>
        </w:rPr>
        <w:t>l</w:t>
      </w:r>
      <w:r w:rsidRPr="00F37DB4">
        <w:rPr>
          <w:lang w:val="en-US" w:eastAsia="en-AU"/>
        </w:rPr>
        <w:t xml:space="preserve">egal </w:t>
      </w:r>
      <w:r w:rsidR="00573C68">
        <w:rPr>
          <w:lang w:val="en-US" w:eastAsia="en-AU"/>
        </w:rPr>
        <w:t>o</w:t>
      </w:r>
      <w:r w:rsidRPr="00F37DB4">
        <w:rPr>
          <w:lang w:val="en-US" w:eastAsia="en-AU"/>
        </w:rPr>
        <w:t>bligations which MUST</w:t>
      </w:r>
      <w:r>
        <w:rPr>
          <w:lang w:val="en-US" w:eastAsia="en-AU"/>
        </w:rPr>
        <w:t xml:space="preserve"> </w:t>
      </w:r>
      <w:r w:rsidRPr="00F37DB4">
        <w:rPr>
          <w:lang w:val="en-US" w:eastAsia="en-AU"/>
        </w:rPr>
        <w:t xml:space="preserve">be met. These can be grouped into </w:t>
      </w:r>
      <w:r>
        <w:rPr>
          <w:lang w:val="en-US" w:eastAsia="en-AU"/>
        </w:rPr>
        <w:t>three</w:t>
      </w:r>
      <w:r w:rsidRPr="00F37DB4">
        <w:rPr>
          <w:lang w:val="en-US" w:eastAsia="en-AU"/>
        </w:rPr>
        <w:t xml:space="preserve"> major categories:</w:t>
      </w:r>
    </w:p>
    <w:p w14:paraId="2EAA1586" w14:textId="36A2DBB3" w:rsidR="00887C4B" w:rsidRPr="00F37DB4" w:rsidRDefault="00887C4B" w:rsidP="00887C4B">
      <w:pPr>
        <w:pStyle w:val="BulletListLevel1"/>
        <w:rPr>
          <w:lang w:eastAsia="en-AU"/>
        </w:rPr>
      </w:pPr>
      <w:r w:rsidRPr="00F37DB4">
        <w:rPr>
          <w:lang w:val="en-US" w:eastAsia="en-AU"/>
        </w:rPr>
        <w:t>Minimum Employment C</w:t>
      </w:r>
      <w:r>
        <w:rPr>
          <w:lang w:val="en-US" w:eastAsia="en-AU"/>
        </w:rPr>
        <w:t>onditions and Industrial Awards</w:t>
      </w:r>
    </w:p>
    <w:p w14:paraId="4E087A77" w14:textId="6B98F348" w:rsidR="00887C4B" w:rsidRPr="00F37DB4" w:rsidRDefault="00887C4B" w:rsidP="00887C4B">
      <w:pPr>
        <w:pStyle w:val="BulletListLevel1"/>
        <w:rPr>
          <w:lang w:val="en-US" w:eastAsia="en-AU"/>
        </w:rPr>
      </w:pPr>
      <w:r>
        <w:rPr>
          <w:lang w:val="en-US" w:eastAsia="en-AU"/>
        </w:rPr>
        <w:t>Taxation</w:t>
      </w:r>
    </w:p>
    <w:p w14:paraId="364EF754" w14:textId="3C7285F8" w:rsidR="00887C4B" w:rsidRDefault="00887C4B" w:rsidP="00887C4B">
      <w:pPr>
        <w:pStyle w:val="BulletListLevel1"/>
        <w:rPr>
          <w:lang w:eastAsia="en-AU"/>
        </w:rPr>
      </w:pPr>
      <w:r w:rsidRPr="00F37DB4">
        <w:rPr>
          <w:lang w:eastAsia="en-AU"/>
        </w:rPr>
        <w:t>Workplace Health and Safety</w:t>
      </w:r>
    </w:p>
    <w:p w14:paraId="7C34C5B7" w14:textId="77D3F541" w:rsidR="00887C4B" w:rsidRDefault="00887C4B" w:rsidP="00887C4B">
      <w:pPr>
        <w:pStyle w:val="Heading3"/>
        <w:rPr>
          <w:lang w:val="en-US"/>
        </w:rPr>
      </w:pPr>
      <w:bookmarkStart w:id="32" w:name="_Toc5106397"/>
      <w:bookmarkStart w:id="33" w:name="_Toc5106695"/>
      <w:bookmarkStart w:id="34" w:name="_Toc5273387"/>
      <w:r w:rsidRPr="00F37DB4">
        <w:rPr>
          <w:lang w:val="en-US"/>
        </w:rPr>
        <w:t xml:space="preserve">Minimum </w:t>
      </w:r>
      <w:r w:rsidR="00573C68">
        <w:rPr>
          <w:lang w:val="en-US"/>
        </w:rPr>
        <w:t>e</w:t>
      </w:r>
      <w:r w:rsidRPr="00F37DB4">
        <w:rPr>
          <w:lang w:val="en-US"/>
        </w:rPr>
        <w:t xml:space="preserve">mployment </w:t>
      </w:r>
      <w:r w:rsidR="00573C68">
        <w:rPr>
          <w:lang w:val="en-US"/>
        </w:rPr>
        <w:t>c</w:t>
      </w:r>
      <w:r>
        <w:rPr>
          <w:lang w:val="en-US"/>
        </w:rPr>
        <w:t xml:space="preserve">onditions and </w:t>
      </w:r>
      <w:r w:rsidR="00573C68">
        <w:rPr>
          <w:lang w:val="en-US"/>
        </w:rPr>
        <w:t>i</w:t>
      </w:r>
      <w:r>
        <w:rPr>
          <w:lang w:val="en-US"/>
        </w:rPr>
        <w:t xml:space="preserve">ndustrial </w:t>
      </w:r>
      <w:r w:rsidR="00573C68">
        <w:rPr>
          <w:lang w:val="en-US"/>
        </w:rPr>
        <w:t>a</w:t>
      </w:r>
      <w:r>
        <w:rPr>
          <w:lang w:val="en-US"/>
        </w:rPr>
        <w:t>wards</w:t>
      </w:r>
      <w:bookmarkEnd w:id="32"/>
      <w:bookmarkEnd w:id="33"/>
      <w:bookmarkEnd w:id="34"/>
    </w:p>
    <w:p w14:paraId="353C81FF" w14:textId="20CD4619" w:rsidR="00887C4B" w:rsidRDefault="00887C4B" w:rsidP="00887C4B">
      <w:pPr>
        <w:pStyle w:val="Body"/>
        <w:rPr>
          <w:lang w:val="en-US" w:eastAsia="en-AU"/>
        </w:rPr>
      </w:pPr>
      <w:r w:rsidRPr="00F37DB4">
        <w:rPr>
          <w:lang w:val="en-US" w:eastAsia="en-AU"/>
        </w:rPr>
        <w:t xml:space="preserve">Every employer is subject to a set of obligations pertaining to workplace conditions and payment of wages with regard to their employees. These are determined by </w:t>
      </w:r>
      <w:r w:rsidR="00CE2A7F">
        <w:rPr>
          <w:lang w:val="en-US" w:eastAsia="en-AU"/>
        </w:rPr>
        <w:t>m</w:t>
      </w:r>
      <w:r w:rsidRPr="00F37DB4">
        <w:rPr>
          <w:lang w:val="en-US" w:eastAsia="en-AU"/>
        </w:rPr>
        <w:t>inimu</w:t>
      </w:r>
      <w:r w:rsidR="00CE2A7F">
        <w:rPr>
          <w:lang w:val="en-US" w:eastAsia="en-AU"/>
        </w:rPr>
        <w:t>m conditions of employment and i</w:t>
      </w:r>
      <w:r w:rsidRPr="00F37DB4">
        <w:rPr>
          <w:lang w:val="en-US" w:eastAsia="en-AU"/>
        </w:rPr>
        <w:t>ndustrial awards.</w:t>
      </w:r>
    </w:p>
    <w:p w14:paraId="009943F4" w14:textId="1FDA04CD" w:rsidR="00887C4B" w:rsidRPr="00887C4B" w:rsidRDefault="00887C4B" w:rsidP="00887C4B">
      <w:pPr>
        <w:pStyle w:val="Body"/>
        <w:rPr>
          <w:lang w:eastAsia="en-AU"/>
        </w:rPr>
      </w:pPr>
      <w:r w:rsidRPr="00887C4B">
        <w:rPr>
          <w:rStyle w:val="Heading4Char"/>
          <w:rFonts w:eastAsiaTheme="minorHAnsi"/>
        </w:rPr>
        <w:t xml:space="preserve">Minimum </w:t>
      </w:r>
      <w:r w:rsidR="00573C68">
        <w:rPr>
          <w:rStyle w:val="Heading4Char"/>
          <w:rFonts w:eastAsiaTheme="minorHAnsi"/>
        </w:rPr>
        <w:t>c</w:t>
      </w:r>
      <w:r w:rsidRPr="00887C4B">
        <w:rPr>
          <w:rStyle w:val="Heading4Char"/>
          <w:rFonts w:eastAsiaTheme="minorHAnsi"/>
        </w:rPr>
        <w:t xml:space="preserve">onditions of </w:t>
      </w:r>
      <w:r w:rsidR="00573C68">
        <w:rPr>
          <w:rStyle w:val="Heading4Char"/>
          <w:rFonts w:eastAsiaTheme="minorHAnsi"/>
        </w:rPr>
        <w:t>e</w:t>
      </w:r>
      <w:r w:rsidRPr="00887C4B">
        <w:rPr>
          <w:rStyle w:val="Heading4Char"/>
          <w:rFonts w:eastAsiaTheme="minorHAnsi"/>
        </w:rPr>
        <w:t>mployment</w:t>
      </w:r>
    </w:p>
    <w:p w14:paraId="12D0A995" w14:textId="3256D555" w:rsidR="00887C4B" w:rsidRPr="00F37DB4" w:rsidRDefault="00887C4B" w:rsidP="00887C4B">
      <w:pPr>
        <w:pStyle w:val="Body"/>
        <w:rPr>
          <w:lang w:eastAsia="en-AU"/>
        </w:rPr>
      </w:pPr>
      <w:r w:rsidRPr="00F37DB4">
        <w:rPr>
          <w:lang w:val="en-US" w:eastAsia="en-AU"/>
        </w:rPr>
        <w:t>Federal, state and territory legislation prescribes specific minimum employment conditions. These include:</w:t>
      </w:r>
    </w:p>
    <w:p w14:paraId="6A06669C" w14:textId="77777777" w:rsidR="00887C4B" w:rsidRPr="00F37DB4" w:rsidRDefault="00887C4B" w:rsidP="00887C4B">
      <w:pPr>
        <w:pStyle w:val="BulletListLevel1"/>
        <w:rPr>
          <w:lang w:eastAsia="en-AU"/>
        </w:rPr>
      </w:pPr>
      <w:r w:rsidRPr="00F37DB4">
        <w:rPr>
          <w:lang w:val="en-US" w:eastAsia="en-AU"/>
        </w:rPr>
        <w:t>Minimum rates of pay.</w:t>
      </w:r>
    </w:p>
    <w:p w14:paraId="129B5DD5" w14:textId="53CA43C1" w:rsidR="00887C4B" w:rsidRPr="00F37DB4" w:rsidRDefault="00887C4B" w:rsidP="00887C4B">
      <w:pPr>
        <w:pStyle w:val="BulletListLevel1"/>
        <w:rPr>
          <w:lang w:eastAsia="en-AU"/>
        </w:rPr>
      </w:pPr>
      <w:r w:rsidRPr="00F37DB4">
        <w:rPr>
          <w:lang w:val="en-US" w:eastAsia="en-AU"/>
        </w:rPr>
        <w:t>Casual loading – casual employees are entitled to receive a loading on their prescribed rate of pay</w:t>
      </w:r>
      <w:r w:rsidR="00CE2A7F">
        <w:rPr>
          <w:lang w:val="en-US" w:eastAsia="en-AU"/>
        </w:rPr>
        <w:t>.</w:t>
      </w:r>
    </w:p>
    <w:p w14:paraId="6D6B666E" w14:textId="0AA56C77" w:rsidR="00887C4B" w:rsidRPr="00F37DB4" w:rsidRDefault="00887C4B" w:rsidP="00887C4B">
      <w:pPr>
        <w:pStyle w:val="BulletListLevel1"/>
        <w:rPr>
          <w:lang w:eastAsia="en-AU"/>
        </w:rPr>
      </w:pPr>
      <w:r w:rsidRPr="00F37DB4">
        <w:rPr>
          <w:lang w:val="en-US" w:eastAsia="en-AU"/>
        </w:rPr>
        <w:t>Apprentices/trainees</w:t>
      </w:r>
      <w:r w:rsidR="00CE2A7F">
        <w:rPr>
          <w:lang w:val="en-US" w:eastAsia="en-AU"/>
        </w:rPr>
        <w:t xml:space="preserve"> </w:t>
      </w:r>
      <w:r w:rsidRPr="00F37DB4">
        <w:rPr>
          <w:lang w:val="en-US" w:eastAsia="en-AU"/>
        </w:rPr>
        <w:t>- wages must be in accordance with rates detailed in relevant industrial awards</w:t>
      </w:r>
      <w:r w:rsidR="00CE2A7F">
        <w:rPr>
          <w:lang w:val="en-US" w:eastAsia="en-AU"/>
        </w:rPr>
        <w:t>.</w:t>
      </w:r>
    </w:p>
    <w:p w14:paraId="4C4570B0" w14:textId="0404353E" w:rsidR="00887C4B" w:rsidRPr="00F37DB4" w:rsidRDefault="00887C4B" w:rsidP="00887C4B">
      <w:pPr>
        <w:pStyle w:val="BulletListLevel1"/>
        <w:rPr>
          <w:lang w:eastAsia="en-AU"/>
        </w:rPr>
      </w:pPr>
      <w:r w:rsidRPr="00F37DB4">
        <w:rPr>
          <w:lang w:val="en-US" w:eastAsia="en-AU"/>
        </w:rPr>
        <w:t>Payment of wages – employees must be paid money unless otherwise authorized by a specific award, employment contract or workplace agreement</w:t>
      </w:r>
      <w:r w:rsidR="00CE2A7F">
        <w:rPr>
          <w:lang w:val="en-US" w:eastAsia="en-AU"/>
        </w:rPr>
        <w:t>.</w:t>
      </w:r>
    </w:p>
    <w:p w14:paraId="1F00EAFA" w14:textId="77777777" w:rsidR="00887C4B" w:rsidRPr="00F37DB4" w:rsidRDefault="00887C4B" w:rsidP="00887C4B">
      <w:pPr>
        <w:pStyle w:val="BulletListLevel1"/>
        <w:rPr>
          <w:lang w:eastAsia="en-AU"/>
        </w:rPr>
      </w:pPr>
      <w:r w:rsidRPr="00F37DB4">
        <w:rPr>
          <w:lang w:val="en-US" w:eastAsia="en-AU"/>
        </w:rPr>
        <w:t>Annual leave – full time and part time employees are entitled to annual leave. Pro- rata annual leave is paid on termination. Casuals are excluded.</w:t>
      </w:r>
    </w:p>
    <w:p w14:paraId="014346E6" w14:textId="7DA18E6C" w:rsidR="00887C4B" w:rsidRPr="00F37DB4" w:rsidRDefault="00887C4B" w:rsidP="00887C4B">
      <w:pPr>
        <w:pStyle w:val="BulletListLevel1"/>
        <w:rPr>
          <w:lang w:eastAsia="en-AU"/>
        </w:rPr>
      </w:pPr>
      <w:r w:rsidRPr="00F37DB4">
        <w:rPr>
          <w:lang w:val="en-US" w:eastAsia="en-AU"/>
        </w:rPr>
        <w:t>Sick/injury leave – full time employees are entitled to paid sick leave, part time employee are entitled to sick leave on a pro rata basis. Casuals are excluded</w:t>
      </w:r>
      <w:r w:rsidR="00CE2A7F">
        <w:rPr>
          <w:lang w:val="en-US" w:eastAsia="en-AU"/>
        </w:rPr>
        <w:t>.</w:t>
      </w:r>
    </w:p>
    <w:p w14:paraId="0D03A360" w14:textId="52FEFE01" w:rsidR="00887C4B" w:rsidRPr="00F37DB4" w:rsidRDefault="00887C4B" w:rsidP="00887C4B">
      <w:pPr>
        <w:pStyle w:val="BulletListLevel1"/>
        <w:rPr>
          <w:lang w:eastAsia="en-AU"/>
        </w:rPr>
      </w:pPr>
      <w:r w:rsidRPr="00F37DB4">
        <w:rPr>
          <w:lang w:val="en-US" w:eastAsia="en-AU"/>
        </w:rPr>
        <w:t>Bereavement leave – employees including casuals are entitled to bereavement leave</w:t>
      </w:r>
      <w:r w:rsidR="00CE2A7F">
        <w:rPr>
          <w:lang w:val="en-US" w:eastAsia="en-AU"/>
        </w:rPr>
        <w:t>.</w:t>
      </w:r>
    </w:p>
    <w:p w14:paraId="5F9F47BB" w14:textId="77777777" w:rsidR="00887C4B" w:rsidRPr="00F37DB4" w:rsidRDefault="00887C4B" w:rsidP="00887C4B">
      <w:pPr>
        <w:pStyle w:val="BulletListLevel1"/>
        <w:rPr>
          <w:lang w:eastAsia="en-AU"/>
        </w:rPr>
      </w:pPr>
      <w:r w:rsidRPr="00F37DB4">
        <w:rPr>
          <w:lang w:val="en-US" w:eastAsia="en-AU"/>
        </w:rPr>
        <w:t xml:space="preserve">Parental leave – this covers maternity, paternity and adoption leave. </w:t>
      </w:r>
    </w:p>
    <w:p w14:paraId="7C8FBC91" w14:textId="088837E0" w:rsidR="00887C4B" w:rsidRPr="00F37DB4" w:rsidRDefault="00887C4B" w:rsidP="00887C4B">
      <w:pPr>
        <w:pStyle w:val="BulletListLevel1"/>
        <w:rPr>
          <w:lang w:eastAsia="en-AU"/>
        </w:rPr>
      </w:pPr>
      <w:r w:rsidRPr="00F37DB4">
        <w:rPr>
          <w:lang w:val="en-US" w:eastAsia="en-AU"/>
        </w:rPr>
        <w:t xml:space="preserve">Public holidays </w:t>
      </w:r>
      <w:r w:rsidR="00CE2A7F">
        <w:rPr>
          <w:lang w:val="en-US" w:eastAsia="en-AU"/>
        </w:rPr>
        <w:t xml:space="preserve">- </w:t>
      </w:r>
      <w:r w:rsidRPr="00F37DB4">
        <w:rPr>
          <w:lang w:val="en-US" w:eastAsia="en-AU"/>
        </w:rPr>
        <w:t>employees are entitled to payment for unworked public holidays</w:t>
      </w:r>
      <w:r w:rsidR="00CE2A7F">
        <w:rPr>
          <w:lang w:val="en-US" w:eastAsia="en-AU"/>
        </w:rPr>
        <w:t>.</w:t>
      </w:r>
    </w:p>
    <w:p w14:paraId="3141F0ED" w14:textId="57313D04" w:rsidR="00887C4B" w:rsidRPr="00F37DB4" w:rsidRDefault="00887C4B" w:rsidP="00887C4B">
      <w:pPr>
        <w:pStyle w:val="BulletListLevel1"/>
        <w:rPr>
          <w:lang w:eastAsia="en-AU"/>
        </w:rPr>
      </w:pPr>
      <w:r w:rsidRPr="00F37DB4">
        <w:rPr>
          <w:lang w:val="en-US" w:eastAsia="en-AU"/>
        </w:rPr>
        <w:t>Significant change – employees must be advised of action that will significantly affect them such as restructuring, a change of work location or hours, a need for retraining or a change in skills required by the business</w:t>
      </w:r>
      <w:r w:rsidR="00CE2A7F">
        <w:rPr>
          <w:lang w:val="en-US" w:eastAsia="en-AU"/>
        </w:rPr>
        <w:t>.</w:t>
      </w:r>
    </w:p>
    <w:p w14:paraId="49C47D74" w14:textId="2F7DB03B" w:rsidR="00887C4B" w:rsidRPr="00F37DB4" w:rsidRDefault="00887C4B" w:rsidP="00887C4B">
      <w:pPr>
        <w:pStyle w:val="BulletListLevel1"/>
        <w:rPr>
          <w:lang w:eastAsia="en-AU"/>
        </w:rPr>
      </w:pPr>
      <w:r w:rsidRPr="00F37DB4">
        <w:rPr>
          <w:lang w:val="en-US" w:eastAsia="en-AU"/>
        </w:rPr>
        <w:t>Redundancy – an employee who is made redundant is entitled to a notice period dependent on their length of service</w:t>
      </w:r>
      <w:r w:rsidR="00CE2A7F">
        <w:rPr>
          <w:lang w:val="en-US" w:eastAsia="en-AU"/>
        </w:rPr>
        <w:t>.</w:t>
      </w:r>
    </w:p>
    <w:p w14:paraId="2F7F2E5E" w14:textId="7E669949" w:rsidR="00887C4B" w:rsidRPr="00887C4B" w:rsidRDefault="00887C4B" w:rsidP="00887C4B">
      <w:pPr>
        <w:pStyle w:val="BulletListLevel1"/>
      </w:pPr>
      <w:r w:rsidRPr="00887C4B">
        <w:lastRenderedPageBreak/>
        <w:t>Time and wage records – an employer’s obligation to keep time and wage records will vary depending upon the applicable agreement, award or legislation. These records must be kept for a minimum of seven years in either written or electronic format and can include:</w:t>
      </w:r>
    </w:p>
    <w:p w14:paraId="3D2294AE" w14:textId="77777777" w:rsidR="00887C4B" w:rsidRPr="00F37DB4" w:rsidRDefault="00887C4B" w:rsidP="00887C4B">
      <w:pPr>
        <w:pStyle w:val="BulletlistLevel2"/>
        <w:rPr>
          <w:lang w:eastAsia="en-AU"/>
        </w:rPr>
      </w:pPr>
      <w:r w:rsidRPr="00F37DB4">
        <w:rPr>
          <w:lang w:eastAsia="en-AU"/>
        </w:rPr>
        <w:t>Employee name</w:t>
      </w:r>
    </w:p>
    <w:p w14:paraId="72AEAA74" w14:textId="77777777" w:rsidR="00887C4B" w:rsidRPr="00F37DB4" w:rsidRDefault="00887C4B" w:rsidP="00887C4B">
      <w:pPr>
        <w:pStyle w:val="BulletlistLevel2"/>
        <w:rPr>
          <w:lang w:eastAsia="en-AU"/>
        </w:rPr>
      </w:pPr>
      <w:r w:rsidRPr="00F37DB4">
        <w:rPr>
          <w:lang w:eastAsia="en-AU"/>
        </w:rPr>
        <w:t>Hours worked each day and each week</w:t>
      </w:r>
    </w:p>
    <w:p w14:paraId="31CE1CC7" w14:textId="77777777" w:rsidR="00887C4B" w:rsidRPr="00F37DB4" w:rsidRDefault="00887C4B" w:rsidP="00887C4B">
      <w:pPr>
        <w:pStyle w:val="BulletlistLevel2"/>
        <w:rPr>
          <w:lang w:eastAsia="en-AU"/>
        </w:rPr>
      </w:pPr>
      <w:r w:rsidRPr="00F37DB4">
        <w:rPr>
          <w:lang w:eastAsia="en-AU"/>
        </w:rPr>
        <w:t>The gross and net amounts paid to an employee</w:t>
      </w:r>
    </w:p>
    <w:p w14:paraId="4B32C2DA" w14:textId="77777777" w:rsidR="00887C4B" w:rsidRPr="00F37DB4" w:rsidRDefault="00887C4B" w:rsidP="00887C4B">
      <w:pPr>
        <w:pStyle w:val="BulletlistLevel2"/>
        <w:rPr>
          <w:lang w:eastAsia="en-AU"/>
        </w:rPr>
      </w:pPr>
      <w:r w:rsidRPr="00F37DB4">
        <w:rPr>
          <w:lang w:eastAsia="en-AU"/>
        </w:rPr>
        <w:t>All leave taken whether paid, partly paid or unpaid</w:t>
      </w:r>
    </w:p>
    <w:p w14:paraId="756A06C0" w14:textId="77777777" w:rsidR="00887C4B" w:rsidRPr="00F37DB4" w:rsidRDefault="00887C4B" w:rsidP="00887C4B">
      <w:pPr>
        <w:pStyle w:val="BulletlistLevel2"/>
        <w:rPr>
          <w:lang w:eastAsia="en-AU"/>
        </w:rPr>
      </w:pPr>
      <w:r w:rsidRPr="00F37DB4">
        <w:rPr>
          <w:lang w:eastAsia="en-AU"/>
        </w:rPr>
        <w:t>Any deductions made on behalf of the employee</w:t>
      </w:r>
    </w:p>
    <w:p w14:paraId="7F91E09E" w14:textId="77777777" w:rsidR="00887C4B" w:rsidRPr="00F37DB4" w:rsidRDefault="00887C4B" w:rsidP="00887C4B">
      <w:pPr>
        <w:pStyle w:val="BulletlistLevel2"/>
        <w:rPr>
          <w:lang w:eastAsia="en-AU"/>
        </w:rPr>
      </w:pPr>
      <w:r w:rsidRPr="00F37DB4">
        <w:rPr>
          <w:lang w:eastAsia="en-AU"/>
        </w:rPr>
        <w:t>Details necessary to calculate the employees entitlement to, and payment for, long service leave</w:t>
      </w:r>
    </w:p>
    <w:p w14:paraId="1A630AC2" w14:textId="77777777" w:rsidR="00887C4B" w:rsidRPr="00F37DB4" w:rsidRDefault="00887C4B" w:rsidP="00887C4B">
      <w:pPr>
        <w:pStyle w:val="BulletlistLevel2"/>
        <w:rPr>
          <w:lang w:eastAsia="en-AU"/>
        </w:rPr>
      </w:pPr>
      <w:r w:rsidRPr="00F37DB4">
        <w:rPr>
          <w:lang w:eastAsia="en-AU"/>
        </w:rPr>
        <w:t>Details of superannuation contributions made for the employee</w:t>
      </w:r>
    </w:p>
    <w:p w14:paraId="64A0639B" w14:textId="77777777" w:rsidR="00887C4B" w:rsidRDefault="00887C4B" w:rsidP="00887C4B">
      <w:pPr>
        <w:pStyle w:val="BulletlistLevel2"/>
        <w:rPr>
          <w:lang w:eastAsia="en-AU"/>
        </w:rPr>
      </w:pPr>
      <w:r w:rsidRPr="00F37DB4">
        <w:rPr>
          <w:lang w:eastAsia="en-AU"/>
        </w:rPr>
        <w:t>Taxation details including tax file number, employment declaration form and copies of PAYG summaries.</w:t>
      </w:r>
    </w:p>
    <w:p w14:paraId="781A14CF" w14:textId="62D71276" w:rsidR="00887C4B" w:rsidRPr="00F37DB4" w:rsidRDefault="00887C4B" w:rsidP="00887C4B">
      <w:pPr>
        <w:pStyle w:val="Heading4"/>
        <w:rPr>
          <w:lang w:val="en-US"/>
        </w:rPr>
      </w:pPr>
      <w:r w:rsidRPr="00F37DB4">
        <w:rPr>
          <w:lang w:val="en-US"/>
        </w:rPr>
        <w:t xml:space="preserve">Performance </w:t>
      </w:r>
      <w:r w:rsidR="00573C68">
        <w:rPr>
          <w:lang w:val="en-US"/>
        </w:rPr>
        <w:t>m</w:t>
      </w:r>
      <w:r w:rsidRPr="00F37DB4">
        <w:rPr>
          <w:lang w:val="en-US"/>
        </w:rPr>
        <w:t xml:space="preserve">anagement </w:t>
      </w:r>
      <w:r w:rsidR="00573C68">
        <w:rPr>
          <w:lang w:val="en-US"/>
        </w:rPr>
        <w:t>r</w:t>
      </w:r>
      <w:r w:rsidRPr="00F37DB4">
        <w:rPr>
          <w:lang w:val="en-US"/>
        </w:rPr>
        <w:t>eview</w:t>
      </w:r>
    </w:p>
    <w:p w14:paraId="1B9D51CC" w14:textId="4F4EDD7E" w:rsidR="00887C4B" w:rsidRPr="00F37DB4" w:rsidRDefault="00887C4B" w:rsidP="00887C4B">
      <w:pPr>
        <w:pStyle w:val="Body"/>
        <w:rPr>
          <w:lang w:val="en-US"/>
        </w:rPr>
      </w:pPr>
      <w:r w:rsidRPr="00F37DB4">
        <w:rPr>
          <w:lang w:val="en-US"/>
        </w:rPr>
        <w:t>There are various aspects in man</w:t>
      </w:r>
      <w:r w:rsidR="00CE2A7F">
        <w:rPr>
          <w:lang w:val="en-US"/>
        </w:rPr>
        <w:t>aging human resources to maximis</w:t>
      </w:r>
      <w:r w:rsidRPr="00F37DB4">
        <w:rPr>
          <w:lang w:val="en-US"/>
        </w:rPr>
        <w:t>e productivity. One of these is to review the performance of employees.</w:t>
      </w:r>
    </w:p>
    <w:p w14:paraId="7D57B7AD" w14:textId="77777777" w:rsidR="00887C4B" w:rsidRPr="00F37DB4" w:rsidRDefault="00887C4B" w:rsidP="007302F5">
      <w:pPr>
        <w:pStyle w:val="Body"/>
        <w:rPr>
          <w:lang w:val="en-US"/>
        </w:rPr>
      </w:pPr>
      <w:r w:rsidRPr="00F37DB4">
        <w:rPr>
          <w:lang w:val="en-US"/>
        </w:rPr>
        <w:t>An important first step in managing human resources is the induction of new employees into the business. Having been explained the organisational structure, business operation, policies, procedures, standards and expectations, there are a number of additional factors that can contribute to the efficient management of human resources. These include:</w:t>
      </w:r>
    </w:p>
    <w:p w14:paraId="292E6D5F" w14:textId="77777777" w:rsidR="00887C4B" w:rsidRPr="00F37DB4" w:rsidRDefault="00887C4B" w:rsidP="00887C4B">
      <w:pPr>
        <w:pStyle w:val="BulletListLevel1"/>
        <w:rPr>
          <w:lang w:val="en-US"/>
        </w:rPr>
      </w:pPr>
      <w:r w:rsidRPr="00F37DB4">
        <w:rPr>
          <w:lang w:val="en-US"/>
        </w:rPr>
        <w:t>Working effectively as a team</w:t>
      </w:r>
    </w:p>
    <w:p w14:paraId="7526A35C" w14:textId="77777777" w:rsidR="00887C4B" w:rsidRPr="00F37DB4" w:rsidRDefault="00887C4B" w:rsidP="00887C4B">
      <w:pPr>
        <w:pStyle w:val="BulletListLevel1"/>
        <w:rPr>
          <w:lang w:val="en-US"/>
        </w:rPr>
      </w:pPr>
      <w:r w:rsidRPr="00F37DB4">
        <w:rPr>
          <w:lang w:val="en-US"/>
        </w:rPr>
        <w:t>The leadership role</w:t>
      </w:r>
    </w:p>
    <w:p w14:paraId="6655F60F" w14:textId="77777777" w:rsidR="00887C4B" w:rsidRPr="00F37DB4" w:rsidRDefault="00887C4B" w:rsidP="00887C4B">
      <w:pPr>
        <w:pStyle w:val="BulletListLevel1"/>
        <w:rPr>
          <w:lang w:val="en-US"/>
        </w:rPr>
      </w:pPr>
      <w:r w:rsidRPr="00F37DB4">
        <w:rPr>
          <w:lang w:val="en-US"/>
        </w:rPr>
        <w:t>Communication</w:t>
      </w:r>
    </w:p>
    <w:p w14:paraId="0ACD7E2F" w14:textId="77777777" w:rsidR="00887C4B" w:rsidRPr="00F37DB4" w:rsidRDefault="00887C4B" w:rsidP="00887C4B">
      <w:pPr>
        <w:pStyle w:val="BulletListLevel1"/>
        <w:rPr>
          <w:lang w:val="en-US"/>
        </w:rPr>
      </w:pPr>
      <w:r w:rsidRPr="00F37DB4">
        <w:rPr>
          <w:lang w:val="en-US"/>
        </w:rPr>
        <w:t>Job satisfaction</w:t>
      </w:r>
    </w:p>
    <w:p w14:paraId="671CF387" w14:textId="033E4F13" w:rsidR="00887C4B" w:rsidRPr="00E2100B" w:rsidRDefault="00887C4B" w:rsidP="002331C2">
      <w:pPr>
        <w:pStyle w:val="BulletListLevel1"/>
        <w:rPr>
          <w:lang w:val="en-US" w:eastAsia="en-AU"/>
        </w:rPr>
      </w:pPr>
      <w:r w:rsidRPr="00E2100B">
        <w:rPr>
          <w:lang w:val="en-US"/>
        </w:rPr>
        <w:t>Negotiation</w:t>
      </w:r>
    </w:p>
    <w:p w14:paraId="5892E408" w14:textId="64708859" w:rsidR="00887C4B" w:rsidRDefault="00887C4B" w:rsidP="00887C4B">
      <w:pPr>
        <w:pStyle w:val="Heading3"/>
        <w:rPr>
          <w:lang w:val="en-US"/>
        </w:rPr>
      </w:pPr>
      <w:bookmarkStart w:id="35" w:name="_Toc5106398"/>
      <w:bookmarkStart w:id="36" w:name="_Toc5106696"/>
      <w:bookmarkStart w:id="37" w:name="_Toc5273388"/>
      <w:r>
        <w:rPr>
          <w:lang w:val="en-US"/>
        </w:rPr>
        <w:t>Taxation</w:t>
      </w:r>
      <w:bookmarkEnd w:id="35"/>
      <w:bookmarkEnd w:id="36"/>
      <w:bookmarkEnd w:id="37"/>
    </w:p>
    <w:p w14:paraId="3F03C1F4" w14:textId="7CA9A3DC" w:rsidR="00E2100B" w:rsidRDefault="00E2100B" w:rsidP="00E2100B">
      <w:pPr>
        <w:pStyle w:val="Body"/>
        <w:rPr>
          <w:lang w:val="en-US" w:eastAsia="en-AU"/>
        </w:rPr>
      </w:pPr>
      <w:r w:rsidRPr="00F37DB4">
        <w:rPr>
          <w:lang w:val="en-US" w:eastAsia="en-AU"/>
        </w:rPr>
        <w:t>If the business has employees, then the ATO (Australian Taxation Office)</w:t>
      </w:r>
      <w:r>
        <w:rPr>
          <w:lang w:val="en-US" w:eastAsia="en-AU"/>
        </w:rPr>
        <w:t xml:space="preserve"> </w:t>
      </w:r>
      <w:r w:rsidRPr="00F37DB4">
        <w:rPr>
          <w:lang w:val="en-US" w:eastAsia="en-AU"/>
        </w:rPr>
        <w:t>requires it to meet the following obligations:</w:t>
      </w:r>
    </w:p>
    <w:p w14:paraId="4CCEC12E" w14:textId="5124736C" w:rsidR="00E2100B" w:rsidRPr="00F37DB4" w:rsidRDefault="00E2100B" w:rsidP="00E2100B">
      <w:pPr>
        <w:pStyle w:val="BulletListLevel1"/>
        <w:rPr>
          <w:lang w:eastAsia="en-AU"/>
        </w:rPr>
      </w:pPr>
      <w:r w:rsidRPr="00F37DB4">
        <w:rPr>
          <w:lang w:val="en-US" w:eastAsia="en-AU"/>
        </w:rPr>
        <w:t>Register for PAYG Withholding with the ATO before beginning to withhold from employees</w:t>
      </w:r>
      <w:r>
        <w:rPr>
          <w:lang w:val="en-US" w:eastAsia="en-AU"/>
        </w:rPr>
        <w:t>.</w:t>
      </w:r>
    </w:p>
    <w:p w14:paraId="32D5D136" w14:textId="41EF3AFC" w:rsidR="00E2100B" w:rsidRPr="00F37DB4" w:rsidRDefault="00E2100B" w:rsidP="00E2100B">
      <w:pPr>
        <w:pStyle w:val="BulletListLevel1"/>
        <w:rPr>
          <w:lang w:eastAsia="en-AU"/>
        </w:rPr>
      </w:pPr>
      <w:r w:rsidRPr="00F37DB4">
        <w:rPr>
          <w:lang w:val="en-US" w:eastAsia="en-AU"/>
        </w:rPr>
        <w:lastRenderedPageBreak/>
        <w:t>Obtain tax file number declarations from employees – where appropriate employees must complete this declaration to be entitled to their marginal tax rate. If they do not quote their tax file number the</w:t>
      </w:r>
      <w:r w:rsidR="00CE2A7F">
        <w:rPr>
          <w:lang w:val="en-US" w:eastAsia="en-AU"/>
        </w:rPr>
        <w:t>y must pay the</w:t>
      </w:r>
      <w:r w:rsidRPr="00F37DB4">
        <w:rPr>
          <w:lang w:val="en-US" w:eastAsia="en-AU"/>
        </w:rPr>
        <w:t xml:space="preserve"> top marginal tax rate</w:t>
      </w:r>
      <w:r>
        <w:rPr>
          <w:lang w:val="en-US" w:eastAsia="en-AU"/>
        </w:rPr>
        <w:t>.</w:t>
      </w:r>
    </w:p>
    <w:p w14:paraId="4FC7D3BE" w14:textId="18C83E26" w:rsidR="00E2100B" w:rsidRPr="00F37DB4" w:rsidRDefault="00E2100B" w:rsidP="00E2100B">
      <w:pPr>
        <w:pStyle w:val="BulletListLevel1"/>
        <w:rPr>
          <w:lang w:eastAsia="en-AU"/>
        </w:rPr>
      </w:pPr>
      <w:r w:rsidRPr="00F37DB4">
        <w:rPr>
          <w:lang w:val="en-US" w:eastAsia="en-AU"/>
        </w:rPr>
        <w:t>Obtain withholding declarations from employees – where appropriate to entitle them to family tax benefits. Withholding tax declarations are held by the business</w:t>
      </w:r>
      <w:r>
        <w:rPr>
          <w:lang w:val="en-US" w:eastAsia="en-AU"/>
        </w:rPr>
        <w:t>.</w:t>
      </w:r>
    </w:p>
    <w:p w14:paraId="4012F2AB" w14:textId="36134D47" w:rsidR="00E2100B" w:rsidRPr="00F37DB4" w:rsidRDefault="00E2100B" w:rsidP="00E2100B">
      <w:pPr>
        <w:pStyle w:val="BulletListLevel1"/>
        <w:rPr>
          <w:lang w:eastAsia="en-AU"/>
        </w:rPr>
      </w:pPr>
      <w:r w:rsidRPr="00F37DB4">
        <w:rPr>
          <w:lang w:val="en-US" w:eastAsia="en-AU"/>
        </w:rPr>
        <w:t>Withhold the correct amount of tax in line with the ATO’s tax tables and the information given by the employee in their declaration forms</w:t>
      </w:r>
      <w:r>
        <w:rPr>
          <w:lang w:val="en-US" w:eastAsia="en-AU"/>
        </w:rPr>
        <w:t>.</w:t>
      </w:r>
    </w:p>
    <w:p w14:paraId="31F47160" w14:textId="5EFE8766" w:rsidR="00E2100B" w:rsidRPr="00F37DB4" w:rsidRDefault="00E2100B" w:rsidP="00E2100B">
      <w:pPr>
        <w:pStyle w:val="BulletListLevel1"/>
        <w:rPr>
          <w:lang w:eastAsia="en-AU"/>
        </w:rPr>
      </w:pPr>
      <w:r w:rsidRPr="00F37DB4">
        <w:rPr>
          <w:lang w:val="en-US" w:eastAsia="en-AU"/>
        </w:rPr>
        <w:t xml:space="preserve">Report and pay the withheld amounts to the ATO using the Business </w:t>
      </w:r>
      <w:r w:rsidR="00CE2A7F">
        <w:rPr>
          <w:lang w:val="en-US" w:eastAsia="en-AU"/>
        </w:rPr>
        <w:t>Activity S</w:t>
      </w:r>
      <w:r w:rsidRPr="00F37DB4">
        <w:rPr>
          <w:lang w:val="en-US" w:eastAsia="en-AU"/>
        </w:rPr>
        <w:t>tatement</w:t>
      </w:r>
      <w:r>
        <w:rPr>
          <w:lang w:val="en-US" w:eastAsia="en-AU"/>
        </w:rPr>
        <w:t>.</w:t>
      </w:r>
    </w:p>
    <w:p w14:paraId="09AE2EE5" w14:textId="721BDBD9" w:rsidR="00E2100B" w:rsidRPr="00F37DB4" w:rsidRDefault="00E2100B" w:rsidP="00E2100B">
      <w:pPr>
        <w:pStyle w:val="BulletListLevel1"/>
        <w:rPr>
          <w:lang w:eastAsia="en-AU"/>
        </w:rPr>
      </w:pPr>
      <w:r w:rsidRPr="00F37DB4">
        <w:rPr>
          <w:lang w:val="en-US" w:eastAsia="en-AU"/>
        </w:rPr>
        <w:t>Give each employee a payment summary at the end of the financial year by 14 July after the end of the financial year, or when requested in writing. These are a record of the total payments made to the employee and amount withheld. Employees include a copy of their payment summary in their income tax return</w:t>
      </w:r>
      <w:r>
        <w:rPr>
          <w:lang w:val="en-US" w:eastAsia="en-AU"/>
        </w:rPr>
        <w:t>.</w:t>
      </w:r>
    </w:p>
    <w:p w14:paraId="7A49B173" w14:textId="1F019F8E" w:rsidR="00E2100B" w:rsidRPr="00F37DB4" w:rsidRDefault="00E2100B" w:rsidP="00E2100B">
      <w:pPr>
        <w:pStyle w:val="BulletListLevel1"/>
        <w:rPr>
          <w:lang w:eastAsia="en-AU"/>
        </w:rPr>
      </w:pPr>
      <w:r w:rsidRPr="00F37DB4">
        <w:rPr>
          <w:lang w:val="en-US" w:eastAsia="en-AU"/>
        </w:rPr>
        <w:t>Report annually to the ATO on the amounts withheld from employees’ wages – this must be done by 14 August after the end of each financial year</w:t>
      </w:r>
      <w:r>
        <w:rPr>
          <w:lang w:val="en-US" w:eastAsia="en-AU"/>
        </w:rPr>
        <w:t>.</w:t>
      </w:r>
    </w:p>
    <w:p w14:paraId="782973B2" w14:textId="6B60841D" w:rsidR="00E2100B" w:rsidRPr="00F37DB4" w:rsidRDefault="00E2100B" w:rsidP="00E2100B">
      <w:pPr>
        <w:pStyle w:val="BulletListLevel1"/>
        <w:rPr>
          <w:lang w:eastAsia="en-AU"/>
        </w:rPr>
      </w:pPr>
      <w:r w:rsidRPr="00F37DB4">
        <w:rPr>
          <w:lang w:val="en-US" w:eastAsia="en-AU"/>
        </w:rPr>
        <w:t>Make deductions from an employees pay under the child support scheme – this only needs to be done if the child support agency contacts the employer of someone who is liable to pay child support through the employer withholding system</w:t>
      </w:r>
      <w:r>
        <w:rPr>
          <w:lang w:val="en-US" w:eastAsia="en-AU"/>
        </w:rPr>
        <w:t>.</w:t>
      </w:r>
    </w:p>
    <w:p w14:paraId="69487BA8" w14:textId="5C92D0FD" w:rsidR="00E2100B" w:rsidRPr="00F37DB4" w:rsidRDefault="00E2100B" w:rsidP="00E2100B">
      <w:pPr>
        <w:pStyle w:val="BulletListLevel1"/>
        <w:rPr>
          <w:lang w:eastAsia="en-AU"/>
        </w:rPr>
      </w:pPr>
      <w:r w:rsidRPr="00F37DB4">
        <w:rPr>
          <w:lang w:val="en-US" w:eastAsia="en-AU"/>
        </w:rPr>
        <w:t>Contribute to employee’s superannuation – the minimum contribution (</w:t>
      </w:r>
      <w:r w:rsidR="00CE2A7F">
        <w:rPr>
          <w:lang w:val="en-US" w:eastAsia="en-AU"/>
        </w:rPr>
        <w:t xml:space="preserve">as at 2019 </w:t>
      </w:r>
      <w:r w:rsidRPr="00F37DB4">
        <w:rPr>
          <w:lang w:val="en-US" w:eastAsia="en-AU"/>
        </w:rPr>
        <w:t>9</w:t>
      </w:r>
      <w:r>
        <w:rPr>
          <w:lang w:val="en-US" w:eastAsia="en-AU"/>
        </w:rPr>
        <w:t>.5</w:t>
      </w:r>
      <w:r w:rsidRPr="00F37DB4">
        <w:rPr>
          <w:lang w:val="en-US" w:eastAsia="en-AU"/>
        </w:rPr>
        <w:t xml:space="preserve">%) of the employees defined earnings base. In most cases this applies to all employees be they full time, part time or casual. </w:t>
      </w:r>
      <w:r>
        <w:rPr>
          <w:lang w:val="en-US" w:eastAsia="en-AU"/>
        </w:rPr>
        <w:t>However, there are some exceptions - details of which are discussed later.</w:t>
      </w:r>
    </w:p>
    <w:p w14:paraId="1CBCCFF3" w14:textId="77777777" w:rsidR="00E2100B" w:rsidRPr="00F37DB4" w:rsidRDefault="00E2100B" w:rsidP="00E2100B">
      <w:pPr>
        <w:spacing w:after="0" w:line="240" w:lineRule="auto"/>
        <w:ind w:left="720"/>
        <w:contextualSpacing/>
        <w:textAlignment w:val="baseline"/>
        <w:rPr>
          <w:rFonts w:ascii="Arial" w:eastAsia="Times New Roman" w:hAnsi="Arial" w:cs="Arial"/>
          <w:color w:val="000000"/>
          <w:kern w:val="24"/>
          <w:lang w:val="en-US" w:eastAsia="en-AU"/>
        </w:rPr>
      </w:pPr>
    </w:p>
    <w:p w14:paraId="128250AE" w14:textId="20F9FEA4" w:rsidR="00E2100B" w:rsidRPr="00F37DB4" w:rsidRDefault="00E2100B" w:rsidP="00E2100B">
      <w:pPr>
        <w:pStyle w:val="BulletListLevel1"/>
        <w:rPr>
          <w:lang w:eastAsia="en-AU"/>
        </w:rPr>
      </w:pPr>
      <w:r w:rsidRPr="00F37DB4">
        <w:rPr>
          <w:lang w:val="en-US" w:eastAsia="en-AU"/>
        </w:rPr>
        <w:t>Make eligible termination payments (ETPs) - if a staff member has terminated with the business. ETPs include:</w:t>
      </w:r>
    </w:p>
    <w:p w14:paraId="2C5DEDEA" w14:textId="77777777" w:rsidR="00E2100B" w:rsidRPr="00F37DB4" w:rsidRDefault="00E2100B" w:rsidP="00E2100B">
      <w:pPr>
        <w:pStyle w:val="BulletlistLevel2"/>
        <w:rPr>
          <w:lang w:eastAsia="en-AU"/>
        </w:rPr>
      </w:pPr>
      <w:r w:rsidRPr="00F37DB4">
        <w:rPr>
          <w:lang w:eastAsia="en-AU"/>
        </w:rPr>
        <w:t>Approved early retirement scheme payments that exceed the tax free limit</w:t>
      </w:r>
    </w:p>
    <w:p w14:paraId="2A7D0785" w14:textId="77777777" w:rsidR="00E2100B" w:rsidRPr="00F37DB4" w:rsidRDefault="00E2100B" w:rsidP="00E2100B">
      <w:pPr>
        <w:pStyle w:val="BulletlistLevel2"/>
        <w:rPr>
          <w:lang w:eastAsia="en-AU"/>
        </w:rPr>
      </w:pPr>
      <w:r w:rsidRPr="00F37DB4">
        <w:rPr>
          <w:lang w:eastAsia="en-AU"/>
        </w:rPr>
        <w:t>Bona fide redundancy payments that exceed the tax free limit</w:t>
      </w:r>
    </w:p>
    <w:p w14:paraId="1996472B" w14:textId="77777777" w:rsidR="00E2100B" w:rsidRPr="00F37DB4" w:rsidRDefault="00E2100B" w:rsidP="00E2100B">
      <w:pPr>
        <w:pStyle w:val="BulletlistLevel2"/>
        <w:rPr>
          <w:lang w:eastAsia="en-AU"/>
        </w:rPr>
      </w:pPr>
      <w:r w:rsidRPr="00F37DB4">
        <w:rPr>
          <w:lang w:eastAsia="en-AU"/>
        </w:rPr>
        <w:t>Compensation for unfair/wrongful dismissal</w:t>
      </w:r>
    </w:p>
    <w:p w14:paraId="35350BE5" w14:textId="1D9363A6" w:rsidR="00E2100B" w:rsidRPr="00F37DB4" w:rsidRDefault="72D812FC" w:rsidP="72D812FC">
      <w:pPr>
        <w:pStyle w:val="BulletlistLevel2"/>
        <w:rPr>
          <w:lang w:eastAsia="en-AU"/>
        </w:rPr>
      </w:pPr>
      <w:r w:rsidRPr="72D812FC">
        <w:rPr>
          <w:lang w:eastAsia="en-AU"/>
        </w:rPr>
        <w:t>A ‘golden handshake’</w:t>
      </w:r>
    </w:p>
    <w:p w14:paraId="4F1630C6" w14:textId="77777777" w:rsidR="00E2100B" w:rsidRPr="00F37DB4" w:rsidRDefault="00E2100B" w:rsidP="00E2100B">
      <w:pPr>
        <w:pStyle w:val="BulletlistLevel2"/>
        <w:rPr>
          <w:lang w:eastAsia="en-AU"/>
        </w:rPr>
      </w:pPr>
      <w:r w:rsidRPr="00F37DB4">
        <w:rPr>
          <w:lang w:eastAsia="en-AU"/>
        </w:rPr>
        <w:t>Payments in lieu of notice</w:t>
      </w:r>
    </w:p>
    <w:p w14:paraId="2159FAF1" w14:textId="77777777" w:rsidR="00E2100B" w:rsidRPr="00F37DB4" w:rsidRDefault="00E2100B" w:rsidP="00E2100B">
      <w:pPr>
        <w:pStyle w:val="BulletlistLevel2"/>
        <w:rPr>
          <w:lang w:eastAsia="en-AU"/>
        </w:rPr>
      </w:pPr>
      <w:r w:rsidRPr="00F37DB4">
        <w:rPr>
          <w:lang w:eastAsia="en-AU"/>
        </w:rPr>
        <w:t>Unused sick leave (if it is company policy to pay it)</w:t>
      </w:r>
    </w:p>
    <w:p w14:paraId="13FCAF51" w14:textId="5A1C59CB" w:rsidR="00E2100B" w:rsidRPr="00F37DB4" w:rsidRDefault="00E2100B" w:rsidP="00E2100B">
      <w:pPr>
        <w:pStyle w:val="BulletListLevel1"/>
        <w:rPr>
          <w:lang w:eastAsia="en-AU"/>
        </w:rPr>
      </w:pPr>
      <w:r w:rsidRPr="00F37DB4">
        <w:rPr>
          <w:lang w:val="en-US" w:eastAsia="en-AU"/>
        </w:rPr>
        <w:t>Register for fringe benefits tax (FBT) – this needs to be done as soon as fringe benefits are being provided to staff</w:t>
      </w:r>
      <w:r>
        <w:rPr>
          <w:lang w:val="en-US" w:eastAsia="en-AU"/>
        </w:rPr>
        <w:t>.</w:t>
      </w:r>
    </w:p>
    <w:p w14:paraId="5FDE8001" w14:textId="3C01911D" w:rsidR="00E2100B" w:rsidRPr="00F37DB4" w:rsidRDefault="00E2100B" w:rsidP="00E2100B">
      <w:pPr>
        <w:pStyle w:val="BulletListLevel1"/>
        <w:rPr>
          <w:lang w:eastAsia="en-AU"/>
        </w:rPr>
      </w:pPr>
      <w:r w:rsidRPr="00F37DB4">
        <w:rPr>
          <w:lang w:val="en-US" w:eastAsia="en-AU"/>
        </w:rPr>
        <w:lastRenderedPageBreak/>
        <w:t>Report and pay fringe benefits tax on fringe benefits provided to employees. Employers must keep records that show the taxable value of certain fringe benefits provided to individual employees</w:t>
      </w:r>
      <w:r>
        <w:rPr>
          <w:lang w:val="en-US" w:eastAsia="en-AU"/>
        </w:rPr>
        <w:t>.</w:t>
      </w:r>
    </w:p>
    <w:p w14:paraId="295AE709" w14:textId="42B714E9" w:rsidR="00887C4B" w:rsidRDefault="72D812FC" w:rsidP="00887C4B">
      <w:pPr>
        <w:pStyle w:val="Heading3"/>
      </w:pPr>
      <w:bookmarkStart w:id="38" w:name="_Toc5106399"/>
      <w:bookmarkStart w:id="39" w:name="_Toc5106697"/>
      <w:bookmarkStart w:id="40" w:name="_Toc5273389"/>
      <w:r>
        <w:t>Workplace Health and Safety (WHS)</w:t>
      </w:r>
      <w:bookmarkEnd w:id="38"/>
      <w:bookmarkEnd w:id="39"/>
      <w:bookmarkEnd w:id="40"/>
    </w:p>
    <w:p w14:paraId="63C509D0" w14:textId="0F560009" w:rsidR="002A6D65" w:rsidRPr="00F37DB4" w:rsidRDefault="002A6D65" w:rsidP="002A6D65">
      <w:pPr>
        <w:pStyle w:val="Body"/>
        <w:rPr>
          <w:lang w:val="en-US"/>
        </w:rPr>
      </w:pPr>
      <w:r w:rsidRPr="00F37DB4">
        <w:rPr>
          <w:lang w:val="en-US"/>
        </w:rPr>
        <w:t>The National Workplace Health a</w:t>
      </w:r>
      <w:r w:rsidR="00CE2A7F">
        <w:rPr>
          <w:lang w:val="en-US"/>
        </w:rPr>
        <w:t>nd S</w:t>
      </w:r>
      <w:r w:rsidRPr="00F37DB4">
        <w:rPr>
          <w:lang w:val="en-US"/>
        </w:rPr>
        <w:t>afety Commission h</w:t>
      </w:r>
      <w:r w:rsidR="00417C0A">
        <w:rPr>
          <w:lang w:val="en-US"/>
        </w:rPr>
        <w:t xml:space="preserve">as developed a code of practice </w:t>
      </w:r>
      <w:r w:rsidRPr="00F37DB4">
        <w:rPr>
          <w:lang w:val="en-US"/>
        </w:rPr>
        <w:t>to:</w:t>
      </w:r>
    </w:p>
    <w:p w14:paraId="1916592A" w14:textId="2DB4A19E" w:rsidR="002A6D65" w:rsidRPr="00F37DB4" w:rsidRDefault="00417C0A" w:rsidP="002A6D65">
      <w:pPr>
        <w:pStyle w:val="BulletListLevel1"/>
        <w:rPr>
          <w:lang w:val="en-US"/>
        </w:rPr>
      </w:pPr>
      <w:r>
        <w:rPr>
          <w:lang w:val="en-US"/>
        </w:rPr>
        <w:t>p</w:t>
      </w:r>
      <w:r w:rsidR="002A6D65" w:rsidRPr="00F37DB4">
        <w:rPr>
          <w:lang w:val="en-US"/>
        </w:rPr>
        <w:t>rovide practical guidance to employers in meeting standards, facilities and amenities in the workplace</w:t>
      </w:r>
    </w:p>
    <w:p w14:paraId="0967699E" w14:textId="5A916808" w:rsidR="002A6D65" w:rsidRPr="00F37DB4" w:rsidRDefault="00417C0A" w:rsidP="002A6D65">
      <w:pPr>
        <w:pStyle w:val="BulletListLevel1"/>
        <w:rPr>
          <w:lang w:val="en-US"/>
        </w:rPr>
      </w:pPr>
      <w:r>
        <w:rPr>
          <w:lang w:val="en-US"/>
        </w:rPr>
        <w:t>p</w:t>
      </w:r>
      <w:r w:rsidR="002A6D65" w:rsidRPr="00F37DB4">
        <w:rPr>
          <w:lang w:val="en-US"/>
        </w:rPr>
        <w:t>rohibit certain activities in the workplace</w:t>
      </w:r>
    </w:p>
    <w:p w14:paraId="5F4B7F34" w14:textId="16CF6FDC" w:rsidR="002A6D65" w:rsidRPr="00F37DB4" w:rsidRDefault="00417C0A" w:rsidP="002A6D65">
      <w:pPr>
        <w:pStyle w:val="BulletListLevel1"/>
        <w:rPr>
          <w:lang w:val="en-US"/>
        </w:rPr>
      </w:pPr>
      <w:r>
        <w:rPr>
          <w:lang w:val="en-US"/>
        </w:rPr>
        <w:t>m</w:t>
      </w:r>
      <w:r w:rsidR="002A6D65" w:rsidRPr="00F37DB4">
        <w:rPr>
          <w:lang w:val="en-US"/>
        </w:rPr>
        <w:t>aintain the workplace in a safe and healthy condition</w:t>
      </w:r>
      <w:r w:rsidR="002A6D65">
        <w:rPr>
          <w:lang w:val="en-US"/>
        </w:rPr>
        <w:t>.</w:t>
      </w:r>
    </w:p>
    <w:p w14:paraId="6E5BDF8E" w14:textId="77777777" w:rsidR="002A6D65" w:rsidRPr="002A6D65" w:rsidRDefault="002A6D65" w:rsidP="002A6D65">
      <w:pPr>
        <w:pStyle w:val="Body"/>
        <w:rPr>
          <w:b/>
          <w:lang w:val="en-US"/>
        </w:rPr>
      </w:pPr>
      <w:r w:rsidRPr="002A6D65">
        <w:rPr>
          <w:b/>
          <w:lang w:val="en-US"/>
        </w:rPr>
        <w:t>The major areas covered include:</w:t>
      </w:r>
    </w:p>
    <w:p w14:paraId="559C397B" w14:textId="43DCDC1C" w:rsidR="002A6D65" w:rsidRPr="00F37DB4" w:rsidRDefault="00417C0A" w:rsidP="002A6D65">
      <w:pPr>
        <w:pStyle w:val="BulletListLevel1"/>
        <w:rPr>
          <w:lang w:val="en-US"/>
        </w:rPr>
      </w:pPr>
      <w:r>
        <w:rPr>
          <w:lang w:val="en-US"/>
        </w:rPr>
        <w:t>d</w:t>
      </w:r>
      <w:r w:rsidR="002A6D65" w:rsidRPr="00F37DB4">
        <w:rPr>
          <w:lang w:val="en-US"/>
        </w:rPr>
        <w:t>ining facilities</w:t>
      </w:r>
      <w:r>
        <w:rPr>
          <w:lang w:val="en-US"/>
        </w:rPr>
        <w:t>, such as</w:t>
      </w:r>
      <w:r w:rsidR="002A6D65" w:rsidRPr="00F37DB4">
        <w:rPr>
          <w:lang w:val="en-US"/>
        </w:rPr>
        <w:t xml:space="preserve"> dining rooms/dining areas</w:t>
      </w:r>
    </w:p>
    <w:p w14:paraId="6555F6ED" w14:textId="76A3D484" w:rsidR="002A6D65" w:rsidRPr="00F37DB4" w:rsidRDefault="00417C0A" w:rsidP="002A6D65">
      <w:pPr>
        <w:pStyle w:val="BulletListLevel1"/>
        <w:rPr>
          <w:lang w:val="en-US"/>
        </w:rPr>
      </w:pPr>
      <w:r>
        <w:rPr>
          <w:lang w:val="en-US"/>
        </w:rPr>
        <w:t>c</w:t>
      </w:r>
      <w:r w:rsidR="002A6D65" w:rsidRPr="00F37DB4">
        <w:rPr>
          <w:lang w:val="en-US"/>
        </w:rPr>
        <w:t>hange rooms, toilets and washing accommodation</w:t>
      </w:r>
    </w:p>
    <w:p w14:paraId="2DEEDABC" w14:textId="1CCB7B06" w:rsidR="002A6D65" w:rsidRPr="00F37DB4" w:rsidRDefault="00417C0A" w:rsidP="002A6D65">
      <w:pPr>
        <w:pStyle w:val="BulletListLevel1"/>
        <w:rPr>
          <w:lang w:val="en-US"/>
        </w:rPr>
      </w:pPr>
      <w:r>
        <w:rPr>
          <w:lang w:val="en-US"/>
        </w:rPr>
        <w:t>s</w:t>
      </w:r>
      <w:r w:rsidR="002A6D65" w:rsidRPr="00F37DB4">
        <w:rPr>
          <w:lang w:val="en-US"/>
        </w:rPr>
        <w:t>torage facilities</w:t>
      </w:r>
    </w:p>
    <w:p w14:paraId="3F4A22B5" w14:textId="76796202" w:rsidR="002A6D65" w:rsidRPr="00F37DB4" w:rsidRDefault="00417C0A" w:rsidP="002A6D65">
      <w:pPr>
        <w:pStyle w:val="BulletListLevel1"/>
        <w:rPr>
          <w:lang w:val="en-US"/>
        </w:rPr>
      </w:pPr>
      <w:r>
        <w:rPr>
          <w:lang w:val="en-US"/>
        </w:rPr>
        <w:t>d</w:t>
      </w:r>
      <w:r w:rsidR="002A6D65" w:rsidRPr="00F37DB4">
        <w:rPr>
          <w:lang w:val="en-US"/>
        </w:rPr>
        <w:t>rinking water</w:t>
      </w:r>
    </w:p>
    <w:p w14:paraId="1A224D60" w14:textId="5EB25794" w:rsidR="002A6D65" w:rsidRPr="00F37DB4" w:rsidRDefault="00417C0A" w:rsidP="00417C0A">
      <w:pPr>
        <w:pStyle w:val="BulletListLevel1"/>
        <w:numPr>
          <w:ilvl w:val="0"/>
          <w:numId w:val="0"/>
        </w:numPr>
        <w:ind w:left="714"/>
        <w:rPr>
          <w:lang w:val="en-US"/>
        </w:rPr>
      </w:pPr>
      <w:r>
        <w:rPr>
          <w:lang w:val="en-US"/>
        </w:rPr>
        <w:t>w</w:t>
      </w:r>
      <w:r w:rsidR="002A6D65" w:rsidRPr="00F37DB4">
        <w:rPr>
          <w:lang w:val="en-US"/>
        </w:rPr>
        <w:t>orkplace environment</w:t>
      </w:r>
    </w:p>
    <w:p w14:paraId="30FF2AA0" w14:textId="3ABB802E" w:rsidR="002A6D65" w:rsidRPr="00F37DB4" w:rsidRDefault="00417C0A" w:rsidP="002A6D65">
      <w:pPr>
        <w:pStyle w:val="BulletListLevel1"/>
        <w:rPr>
          <w:lang w:val="en-US"/>
        </w:rPr>
      </w:pPr>
      <w:r>
        <w:rPr>
          <w:lang w:val="en-US"/>
        </w:rPr>
        <w:t>c</w:t>
      </w:r>
      <w:r w:rsidR="002A6D65" w:rsidRPr="00F37DB4">
        <w:rPr>
          <w:lang w:val="en-US"/>
        </w:rPr>
        <w:t>ooling</w:t>
      </w:r>
    </w:p>
    <w:p w14:paraId="4813124B" w14:textId="5055C903" w:rsidR="002A6D65" w:rsidRPr="00F37DB4" w:rsidRDefault="00417C0A" w:rsidP="002A6D65">
      <w:pPr>
        <w:pStyle w:val="BulletListLevel1"/>
        <w:rPr>
          <w:lang w:val="en-US"/>
        </w:rPr>
      </w:pPr>
      <w:r>
        <w:rPr>
          <w:lang w:val="en-US"/>
        </w:rPr>
        <w:t>o</w:t>
      </w:r>
      <w:r w:rsidR="002A6D65" w:rsidRPr="00F37DB4">
        <w:rPr>
          <w:lang w:val="en-US"/>
        </w:rPr>
        <w:t>utside environment</w:t>
      </w:r>
    </w:p>
    <w:p w14:paraId="1EB19CBE" w14:textId="0B3A33AB" w:rsidR="002A6D65" w:rsidRPr="00F37DB4" w:rsidRDefault="00417C0A" w:rsidP="002A6D65">
      <w:pPr>
        <w:pStyle w:val="BulletListLevel1"/>
        <w:rPr>
          <w:lang w:val="en-US"/>
        </w:rPr>
      </w:pPr>
      <w:r>
        <w:rPr>
          <w:lang w:val="en-US"/>
        </w:rPr>
        <w:t>a</w:t>
      </w:r>
      <w:r w:rsidR="002A6D65" w:rsidRPr="00F37DB4">
        <w:rPr>
          <w:lang w:val="en-US"/>
        </w:rPr>
        <w:t>isle and passage ways</w:t>
      </w:r>
    </w:p>
    <w:p w14:paraId="1ED6E22B" w14:textId="3A6F8731" w:rsidR="002A6D65" w:rsidRPr="00F37DB4" w:rsidRDefault="00417C0A" w:rsidP="002A6D65">
      <w:pPr>
        <w:pStyle w:val="BulletListLevel1"/>
        <w:rPr>
          <w:lang w:val="en-US"/>
        </w:rPr>
      </w:pPr>
      <w:r>
        <w:rPr>
          <w:lang w:val="en-US"/>
        </w:rPr>
        <w:t>w</w:t>
      </w:r>
      <w:r w:rsidR="002A6D65" w:rsidRPr="00F37DB4">
        <w:rPr>
          <w:lang w:val="en-US"/>
        </w:rPr>
        <w:t>orkplace cleanliness</w:t>
      </w:r>
    </w:p>
    <w:p w14:paraId="34AF477D" w14:textId="2D94DB14" w:rsidR="002A6D65" w:rsidRPr="00F37DB4" w:rsidRDefault="00417C0A" w:rsidP="002A6D65">
      <w:pPr>
        <w:pStyle w:val="BulletListLevel1"/>
        <w:rPr>
          <w:lang w:val="en-US"/>
        </w:rPr>
      </w:pPr>
      <w:r>
        <w:rPr>
          <w:lang w:val="en-US"/>
        </w:rPr>
        <w:t>s</w:t>
      </w:r>
      <w:r w:rsidR="002A6D65" w:rsidRPr="00F37DB4">
        <w:rPr>
          <w:lang w:val="en-US"/>
        </w:rPr>
        <w:t>eating</w:t>
      </w:r>
    </w:p>
    <w:p w14:paraId="43566545" w14:textId="5FD5125C" w:rsidR="002A6D65" w:rsidRPr="00F37DB4" w:rsidRDefault="00417C0A" w:rsidP="002A6D65">
      <w:pPr>
        <w:pStyle w:val="BulletListLevel1"/>
        <w:rPr>
          <w:lang w:val="en-US"/>
        </w:rPr>
      </w:pPr>
      <w:r>
        <w:rPr>
          <w:lang w:val="en-US"/>
        </w:rPr>
        <w:t>w</w:t>
      </w:r>
      <w:r w:rsidR="002A6D65" w:rsidRPr="00F37DB4">
        <w:rPr>
          <w:lang w:val="en-US"/>
        </w:rPr>
        <w:t>orkstation space</w:t>
      </w:r>
      <w:r>
        <w:rPr>
          <w:lang w:val="en-US"/>
        </w:rPr>
        <w:t>.</w:t>
      </w:r>
    </w:p>
    <w:p w14:paraId="6477E041" w14:textId="77777777" w:rsidR="002A6D65" w:rsidRPr="00F37DB4" w:rsidRDefault="002A6D65" w:rsidP="002A6D65">
      <w:pPr>
        <w:spacing w:after="0" w:line="240" w:lineRule="auto"/>
        <w:ind w:right="-720"/>
        <w:rPr>
          <w:rFonts w:ascii="Arial" w:eastAsia="Times New Roman" w:hAnsi="Arial" w:cs="Arial"/>
          <w:lang w:val="en-US"/>
        </w:rPr>
      </w:pPr>
    </w:p>
    <w:p w14:paraId="65E315CC" w14:textId="77777777" w:rsidR="002A6D65" w:rsidRPr="002A6D65" w:rsidRDefault="002A6D65" w:rsidP="002A6D65">
      <w:pPr>
        <w:pStyle w:val="Body"/>
        <w:rPr>
          <w:b/>
          <w:lang w:val="en-US"/>
        </w:rPr>
      </w:pPr>
      <w:r w:rsidRPr="002A6D65">
        <w:rPr>
          <w:b/>
          <w:lang w:val="en-US"/>
        </w:rPr>
        <w:t>Workplace health and safety obligations include:</w:t>
      </w:r>
    </w:p>
    <w:p w14:paraId="53C81A6F" w14:textId="3A666605" w:rsidR="002A6D65" w:rsidRPr="00F37DB4" w:rsidRDefault="00417C0A" w:rsidP="002A6D65">
      <w:pPr>
        <w:pStyle w:val="BulletListLevel1"/>
        <w:rPr>
          <w:lang w:val="en-US"/>
        </w:rPr>
      </w:pPr>
      <w:r>
        <w:rPr>
          <w:lang w:val="en-US"/>
        </w:rPr>
        <w:t>e</w:t>
      </w:r>
      <w:r w:rsidR="002A6D65" w:rsidRPr="00F37DB4">
        <w:rPr>
          <w:lang w:val="en-US"/>
        </w:rPr>
        <w:t>stablishing hazard management to identify specific workplace hazards</w:t>
      </w:r>
    </w:p>
    <w:p w14:paraId="3EAB00AC" w14:textId="19CA9ABE" w:rsidR="002A6D65" w:rsidRPr="00F37DB4" w:rsidRDefault="00417C0A" w:rsidP="002A6D65">
      <w:pPr>
        <w:pStyle w:val="BulletListLevel1"/>
        <w:rPr>
          <w:lang w:val="en-US"/>
        </w:rPr>
      </w:pPr>
      <w:r>
        <w:rPr>
          <w:lang w:val="en-US"/>
        </w:rPr>
        <w:t>e</w:t>
      </w:r>
      <w:r w:rsidR="002A6D65" w:rsidRPr="00F37DB4">
        <w:rPr>
          <w:lang w:val="en-US"/>
        </w:rPr>
        <w:t>stablishing and maintaining a system for managing workplace health and safety</w:t>
      </w:r>
    </w:p>
    <w:p w14:paraId="414592FD" w14:textId="0E58E6B6" w:rsidR="002A6D65" w:rsidRPr="00F37DB4" w:rsidRDefault="00417C0A" w:rsidP="002A6D65">
      <w:pPr>
        <w:pStyle w:val="BulletListLevel1"/>
        <w:rPr>
          <w:lang w:val="en-US"/>
        </w:rPr>
      </w:pPr>
      <w:r>
        <w:rPr>
          <w:lang w:val="en-US"/>
        </w:rPr>
        <w:t>u</w:t>
      </w:r>
      <w:r w:rsidR="002A6D65" w:rsidRPr="00F37DB4">
        <w:rPr>
          <w:lang w:val="en-US"/>
        </w:rPr>
        <w:t>nderstanding and applying Duty of Care responsibilities</w:t>
      </w:r>
    </w:p>
    <w:p w14:paraId="2524B8D9" w14:textId="75E7C2C9" w:rsidR="002A6D65" w:rsidRPr="00F37DB4" w:rsidRDefault="00417C0A" w:rsidP="002A6D65">
      <w:pPr>
        <w:pStyle w:val="BulletListLevel1"/>
        <w:rPr>
          <w:lang w:val="en-US"/>
        </w:rPr>
      </w:pPr>
      <w:r>
        <w:rPr>
          <w:lang w:val="en-US"/>
        </w:rPr>
        <w:t>d</w:t>
      </w:r>
      <w:r w:rsidR="002A6D65" w:rsidRPr="00F37DB4">
        <w:rPr>
          <w:lang w:val="en-US"/>
        </w:rPr>
        <w:t>eveloping a written safe operation procedure manual</w:t>
      </w:r>
    </w:p>
    <w:p w14:paraId="0CD41482" w14:textId="60AEC0F2" w:rsidR="002A6D65" w:rsidRPr="00F37DB4" w:rsidRDefault="00417C0A" w:rsidP="002A6D65">
      <w:pPr>
        <w:pStyle w:val="BulletListLevel1"/>
        <w:rPr>
          <w:lang w:val="en-US"/>
        </w:rPr>
      </w:pPr>
      <w:r>
        <w:rPr>
          <w:lang w:val="en-US"/>
        </w:rPr>
        <w:t>e</w:t>
      </w:r>
      <w:r w:rsidR="002A6D65" w:rsidRPr="00F37DB4">
        <w:rPr>
          <w:lang w:val="en-US"/>
        </w:rPr>
        <w:t>stablishing a workplace health and safety record keeping system</w:t>
      </w:r>
    </w:p>
    <w:p w14:paraId="3F237121" w14:textId="0BE8E492" w:rsidR="002A6D65" w:rsidRPr="00F37DB4" w:rsidRDefault="00417C0A" w:rsidP="002A6D65">
      <w:pPr>
        <w:pStyle w:val="BulletListLevel1"/>
        <w:rPr>
          <w:lang w:val="en-US"/>
        </w:rPr>
      </w:pPr>
      <w:r>
        <w:rPr>
          <w:lang w:val="en-US"/>
        </w:rPr>
        <w:t>d</w:t>
      </w:r>
      <w:r w:rsidR="002A6D65" w:rsidRPr="00F37DB4">
        <w:rPr>
          <w:lang w:val="en-US"/>
        </w:rPr>
        <w:t>eveloping and implementing procedures to evaluate and review the effectiveness of risk control measures.</w:t>
      </w:r>
    </w:p>
    <w:p w14:paraId="4B1133F4" w14:textId="72C1909B" w:rsidR="002A6D65" w:rsidRPr="004053D3" w:rsidRDefault="002A6D65" w:rsidP="004053D3">
      <w:pPr>
        <w:pStyle w:val="Heading4"/>
        <w:rPr>
          <w:lang w:val="en-US"/>
        </w:rPr>
      </w:pPr>
      <w:r w:rsidRPr="00F37DB4">
        <w:rPr>
          <w:lang w:val="en-US"/>
        </w:rPr>
        <w:lastRenderedPageBreak/>
        <w:t>Responsibility for Workplace Health and Safety</w:t>
      </w:r>
    </w:p>
    <w:tbl>
      <w:tblPr>
        <w:tblStyle w:val="TableGrid"/>
        <w:tblW w:w="0" w:type="auto"/>
        <w:tblLook w:val="04A0" w:firstRow="1" w:lastRow="0" w:firstColumn="1" w:lastColumn="0" w:noHBand="0" w:noVBand="1"/>
      </w:tblPr>
      <w:tblGrid>
        <w:gridCol w:w="3369"/>
        <w:gridCol w:w="5487"/>
      </w:tblGrid>
      <w:tr w:rsidR="001021FB" w:rsidRPr="002A6D65" w14:paraId="2F4000E1" w14:textId="77777777" w:rsidTr="001021FB">
        <w:trPr>
          <w:cnfStyle w:val="100000000000" w:firstRow="1" w:lastRow="0" w:firstColumn="0" w:lastColumn="0" w:oddVBand="0" w:evenVBand="0" w:oddHBand="0" w:evenHBand="0" w:firstRowFirstColumn="0" w:firstRowLastColumn="0" w:lastRowFirstColumn="0" w:lastRowLastColumn="0"/>
          <w:trHeight w:val="588"/>
        </w:trPr>
        <w:tc>
          <w:tcPr>
            <w:tcW w:w="3369" w:type="dxa"/>
          </w:tcPr>
          <w:p w14:paraId="04AABC54" w14:textId="125D495E" w:rsidR="001021FB" w:rsidRPr="002A6D65" w:rsidRDefault="00417C0A" w:rsidP="002331C2">
            <w:pPr>
              <w:spacing w:after="0" w:line="240" w:lineRule="auto"/>
              <w:rPr>
                <w:rFonts w:eastAsia="Times New Roman" w:cstheme="minorHAnsi"/>
                <w:lang w:val="en-US"/>
              </w:rPr>
            </w:pPr>
            <w:r>
              <w:rPr>
                <w:rFonts w:eastAsia="Times New Roman" w:cstheme="minorHAnsi"/>
                <w:lang w:val="en-US"/>
              </w:rPr>
              <w:t>Who</w:t>
            </w:r>
          </w:p>
        </w:tc>
        <w:tc>
          <w:tcPr>
            <w:tcW w:w="5487" w:type="dxa"/>
          </w:tcPr>
          <w:p w14:paraId="25079731" w14:textId="7141F6E9" w:rsidR="001021FB" w:rsidRPr="002A6D65" w:rsidRDefault="00417C0A" w:rsidP="002331C2">
            <w:pPr>
              <w:spacing w:after="0" w:line="240" w:lineRule="auto"/>
              <w:rPr>
                <w:rFonts w:eastAsia="Times New Roman" w:cstheme="minorHAnsi"/>
                <w:lang w:val="en-US"/>
              </w:rPr>
            </w:pPr>
            <w:r>
              <w:rPr>
                <w:rFonts w:eastAsia="Times New Roman" w:cstheme="minorHAnsi"/>
                <w:lang w:val="en-US"/>
              </w:rPr>
              <w:t>Responsibility</w:t>
            </w:r>
          </w:p>
        </w:tc>
      </w:tr>
      <w:tr w:rsidR="002A6D65" w:rsidRPr="002A6D65" w14:paraId="65F66E4B" w14:textId="77777777" w:rsidTr="001021FB">
        <w:trPr>
          <w:trHeight w:val="4612"/>
        </w:trPr>
        <w:tc>
          <w:tcPr>
            <w:tcW w:w="3369" w:type="dxa"/>
          </w:tcPr>
          <w:p w14:paraId="00DA3A2A" w14:textId="77777777" w:rsidR="002A6D65" w:rsidRPr="002A6D65" w:rsidRDefault="002A6D65" w:rsidP="002331C2">
            <w:p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Employers</w:t>
            </w:r>
          </w:p>
        </w:tc>
        <w:tc>
          <w:tcPr>
            <w:tcW w:w="5487" w:type="dxa"/>
          </w:tcPr>
          <w:p w14:paraId="4EC4E6CD" w14:textId="4CBA3AC2" w:rsidR="002A6D65" w:rsidRPr="002A6D65" w:rsidRDefault="002A6D65" w:rsidP="00236978">
            <w:pPr>
              <w:numPr>
                <w:ilvl w:val="0"/>
                <w:numId w:val="27"/>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Consult safety and health representatives and other employees on Workplace Health and Safety matters</w:t>
            </w:r>
            <w:r w:rsidR="00417C0A">
              <w:rPr>
                <w:rFonts w:asciiTheme="minorHAnsi" w:eastAsia="Times New Roman" w:hAnsiTheme="minorHAnsi" w:cstheme="minorHAnsi"/>
                <w:lang w:val="en-US"/>
              </w:rPr>
              <w:t>.</w:t>
            </w:r>
          </w:p>
          <w:p w14:paraId="72D71CF0" w14:textId="58BA051D" w:rsidR="002A6D65" w:rsidRPr="002A6D65" w:rsidRDefault="002A6D65" w:rsidP="00236978">
            <w:pPr>
              <w:numPr>
                <w:ilvl w:val="0"/>
                <w:numId w:val="27"/>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Provide adequate protective clothing and equipment where hazards cannot be avoided</w:t>
            </w:r>
            <w:r w:rsidR="00417C0A">
              <w:rPr>
                <w:rFonts w:asciiTheme="minorHAnsi" w:eastAsia="Times New Roman" w:hAnsiTheme="minorHAnsi" w:cstheme="minorHAnsi"/>
                <w:lang w:val="en-US"/>
              </w:rPr>
              <w:t>.</w:t>
            </w:r>
          </w:p>
          <w:p w14:paraId="417E148E" w14:textId="4E03511D" w:rsidR="002A6D65" w:rsidRPr="002A6D65" w:rsidRDefault="002A6D65" w:rsidP="00236978">
            <w:pPr>
              <w:numPr>
                <w:ilvl w:val="0"/>
                <w:numId w:val="27"/>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Ensure safe use of equipment and substances and disposal of substances in the workplace</w:t>
            </w:r>
            <w:r w:rsidR="00417C0A">
              <w:rPr>
                <w:rFonts w:asciiTheme="minorHAnsi" w:eastAsia="Times New Roman" w:hAnsiTheme="minorHAnsi" w:cstheme="minorHAnsi"/>
                <w:lang w:val="en-US"/>
              </w:rPr>
              <w:t>.</w:t>
            </w:r>
          </w:p>
          <w:p w14:paraId="1CE75EAF" w14:textId="2CB6A7CE" w:rsidR="002A6D65" w:rsidRPr="002A6D65" w:rsidRDefault="002A6D65" w:rsidP="00236978">
            <w:pPr>
              <w:numPr>
                <w:ilvl w:val="0"/>
                <w:numId w:val="27"/>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Ensure individuals not directly employed, such as contractors, members of the public, clients etc., are not exposed to hazards in the workplace or harmed by the work. Warning signs are advised</w:t>
            </w:r>
            <w:r w:rsidR="00417C0A">
              <w:rPr>
                <w:rFonts w:asciiTheme="minorHAnsi" w:eastAsia="Times New Roman" w:hAnsiTheme="minorHAnsi" w:cstheme="minorHAnsi"/>
                <w:lang w:val="en-US"/>
              </w:rPr>
              <w:t>.</w:t>
            </w:r>
          </w:p>
          <w:p w14:paraId="732823E8" w14:textId="72ADEC8E" w:rsidR="002A6D65" w:rsidRPr="002A6D65" w:rsidRDefault="002A6D65" w:rsidP="00236978">
            <w:pPr>
              <w:numPr>
                <w:ilvl w:val="0"/>
                <w:numId w:val="27"/>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Notify of workplace injuries</w:t>
            </w:r>
            <w:r w:rsidR="00417C0A">
              <w:rPr>
                <w:rFonts w:asciiTheme="minorHAnsi" w:eastAsia="Times New Roman" w:hAnsiTheme="minorHAnsi" w:cstheme="minorHAnsi"/>
                <w:lang w:val="en-US"/>
              </w:rPr>
              <w:t>.</w:t>
            </w:r>
          </w:p>
        </w:tc>
      </w:tr>
      <w:tr w:rsidR="002A6D65" w:rsidRPr="002A6D65" w14:paraId="03927DA9" w14:textId="77777777" w:rsidTr="001021FB">
        <w:trPr>
          <w:trHeight w:val="1557"/>
        </w:trPr>
        <w:tc>
          <w:tcPr>
            <w:tcW w:w="3369" w:type="dxa"/>
          </w:tcPr>
          <w:p w14:paraId="1AA4205A" w14:textId="77777777" w:rsidR="002A6D65" w:rsidRPr="002A6D65" w:rsidRDefault="002A6D65" w:rsidP="002331C2">
            <w:p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Employees</w:t>
            </w:r>
          </w:p>
        </w:tc>
        <w:tc>
          <w:tcPr>
            <w:tcW w:w="5487" w:type="dxa"/>
          </w:tcPr>
          <w:p w14:paraId="4C764231" w14:textId="33DF0755" w:rsidR="002A6D65" w:rsidRPr="002A6D65" w:rsidRDefault="002A6D65" w:rsidP="00236978">
            <w:pPr>
              <w:numPr>
                <w:ilvl w:val="0"/>
                <w:numId w:val="28"/>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Take reasonable care</w:t>
            </w:r>
            <w:r w:rsidR="00417C0A">
              <w:rPr>
                <w:rFonts w:asciiTheme="minorHAnsi" w:eastAsia="Times New Roman" w:hAnsiTheme="minorHAnsi" w:cstheme="minorHAnsi"/>
                <w:lang w:val="en-US"/>
              </w:rPr>
              <w:t>.</w:t>
            </w:r>
          </w:p>
          <w:p w14:paraId="6FD62EA2" w14:textId="5FDFBA97" w:rsidR="002A6D65" w:rsidRPr="002A6D65" w:rsidRDefault="002A6D65" w:rsidP="00236978">
            <w:pPr>
              <w:numPr>
                <w:ilvl w:val="0"/>
                <w:numId w:val="28"/>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Cooperate with employers</w:t>
            </w:r>
            <w:r w:rsidR="00417C0A">
              <w:rPr>
                <w:rFonts w:asciiTheme="minorHAnsi" w:eastAsia="Times New Roman" w:hAnsiTheme="minorHAnsi" w:cstheme="minorHAnsi"/>
                <w:lang w:val="en-US"/>
              </w:rPr>
              <w:t>.</w:t>
            </w:r>
          </w:p>
          <w:p w14:paraId="06C7FF15" w14:textId="311231E4" w:rsidR="002A6D65" w:rsidRPr="002A6D65" w:rsidRDefault="002A6D65" w:rsidP="00236978">
            <w:pPr>
              <w:numPr>
                <w:ilvl w:val="0"/>
                <w:numId w:val="28"/>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Follow instructions and training provided</w:t>
            </w:r>
            <w:r w:rsidR="00417C0A">
              <w:rPr>
                <w:rFonts w:asciiTheme="minorHAnsi" w:eastAsia="Times New Roman" w:hAnsiTheme="minorHAnsi" w:cstheme="minorHAnsi"/>
                <w:lang w:val="en-US"/>
              </w:rPr>
              <w:t>.</w:t>
            </w:r>
          </w:p>
          <w:p w14:paraId="4191706B" w14:textId="37BCC6F6" w:rsidR="002A6D65" w:rsidRPr="002A6D65" w:rsidRDefault="002A6D65" w:rsidP="00236978">
            <w:pPr>
              <w:numPr>
                <w:ilvl w:val="0"/>
                <w:numId w:val="28"/>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Do not interfere</w:t>
            </w:r>
            <w:r w:rsidR="00417C0A">
              <w:rPr>
                <w:rFonts w:asciiTheme="minorHAnsi" w:eastAsia="Times New Roman" w:hAnsiTheme="minorHAnsi" w:cstheme="minorHAnsi"/>
                <w:lang w:val="en-US"/>
              </w:rPr>
              <w:t>.</w:t>
            </w:r>
            <w:r w:rsidR="00CE2A7F">
              <w:rPr>
                <w:rFonts w:asciiTheme="minorHAnsi" w:eastAsia="Times New Roman" w:hAnsiTheme="minorHAnsi" w:cstheme="minorHAnsi"/>
                <w:lang w:val="en-US"/>
              </w:rPr>
              <w:br/>
            </w:r>
          </w:p>
        </w:tc>
      </w:tr>
      <w:tr w:rsidR="002A6D65" w:rsidRPr="002A6D65" w14:paraId="453FFEC9" w14:textId="77777777" w:rsidTr="001021FB">
        <w:trPr>
          <w:trHeight w:val="1040"/>
        </w:trPr>
        <w:tc>
          <w:tcPr>
            <w:tcW w:w="3369" w:type="dxa"/>
          </w:tcPr>
          <w:p w14:paraId="52B9E07F" w14:textId="77777777" w:rsidR="002A6D65" w:rsidRPr="002A6D65" w:rsidRDefault="002A6D65" w:rsidP="002331C2">
            <w:p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Those who control workplaces</w:t>
            </w:r>
          </w:p>
        </w:tc>
        <w:tc>
          <w:tcPr>
            <w:tcW w:w="5487" w:type="dxa"/>
          </w:tcPr>
          <w:p w14:paraId="7F38E898" w14:textId="57F27133" w:rsidR="002A6D65" w:rsidRPr="002A6D65" w:rsidRDefault="002A6D65" w:rsidP="00417C0A">
            <w:pPr>
              <w:spacing w:after="0"/>
              <w:ind w:left="360"/>
              <w:rPr>
                <w:rFonts w:asciiTheme="minorHAnsi" w:eastAsia="Times New Roman" w:hAnsiTheme="minorHAnsi" w:cstheme="minorHAnsi"/>
                <w:lang w:val="en-US"/>
              </w:rPr>
            </w:pPr>
            <w:r w:rsidRPr="002A6D65">
              <w:rPr>
                <w:rFonts w:asciiTheme="minorHAnsi" w:eastAsia="Times New Roman" w:hAnsiTheme="minorHAnsi" w:cstheme="minorHAnsi"/>
                <w:lang w:val="en-US"/>
              </w:rPr>
              <w:t>Ensure the workplace is safe and anyone can safely enter or leave</w:t>
            </w:r>
            <w:r w:rsidR="00417C0A">
              <w:rPr>
                <w:rFonts w:asciiTheme="minorHAnsi" w:eastAsia="Times New Roman" w:hAnsiTheme="minorHAnsi" w:cstheme="minorHAnsi"/>
                <w:lang w:val="en-US"/>
              </w:rPr>
              <w:t>.</w:t>
            </w:r>
            <w:r w:rsidR="00CE2A7F">
              <w:rPr>
                <w:rFonts w:asciiTheme="minorHAnsi" w:eastAsia="Times New Roman" w:hAnsiTheme="minorHAnsi" w:cstheme="minorHAnsi"/>
                <w:lang w:val="en-US"/>
              </w:rPr>
              <w:br/>
            </w:r>
          </w:p>
        </w:tc>
      </w:tr>
      <w:tr w:rsidR="002A6D65" w:rsidRPr="002A6D65" w14:paraId="35C2A070" w14:textId="77777777" w:rsidTr="001021FB">
        <w:trPr>
          <w:trHeight w:val="2240"/>
        </w:trPr>
        <w:tc>
          <w:tcPr>
            <w:tcW w:w="3369" w:type="dxa"/>
          </w:tcPr>
          <w:p w14:paraId="7D0A70D0" w14:textId="77777777" w:rsidR="002A6D65" w:rsidRPr="002A6D65" w:rsidRDefault="002A6D65" w:rsidP="002331C2">
            <w:p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Manufactures, importers, suppliers, designers etc.</w:t>
            </w:r>
          </w:p>
        </w:tc>
        <w:tc>
          <w:tcPr>
            <w:tcW w:w="5487" w:type="dxa"/>
          </w:tcPr>
          <w:p w14:paraId="7726E63A" w14:textId="2CAB5420" w:rsidR="002A6D65" w:rsidRPr="002A6D65" w:rsidRDefault="002A6D65" w:rsidP="00236978">
            <w:pPr>
              <w:numPr>
                <w:ilvl w:val="0"/>
                <w:numId w:val="30"/>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Ensure any article designed, manufactured, marketed is used correctly and staff are not exposed to hazards</w:t>
            </w:r>
            <w:r w:rsidR="00417C0A">
              <w:rPr>
                <w:rFonts w:asciiTheme="minorHAnsi" w:eastAsia="Times New Roman" w:hAnsiTheme="minorHAnsi" w:cstheme="minorHAnsi"/>
                <w:lang w:val="en-US"/>
              </w:rPr>
              <w:t>.</w:t>
            </w:r>
          </w:p>
          <w:p w14:paraId="2A5B3E00" w14:textId="594B1FDC" w:rsidR="002A6D65" w:rsidRPr="002A6D65" w:rsidRDefault="002A6D65" w:rsidP="00236978">
            <w:pPr>
              <w:numPr>
                <w:ilvl w:val="0"/>
                <w:numId w:val="30"/>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Test equipment for hazards and provide information about safe use</w:t>
            </w:r>
            <w:r w:rsidR="00417C0A">
              <w:rPr>
                <w:rFonts w:asciiTheme="minorHAnsi" w:eastAsia="Times New Roman" w:hAnsiTheme="minorHAnsi" w:cstheme="minorHAnsi"/>
                <w:lang w:val="en-US"/>
              </w:rPr>
              <w:t>.</w:t>
            </w:r>
          </w:p>
          <w:p w14:paraId="09665474" w14:textId="2EBEA302" w:rsidR="002A6D65" w:rsidRPr="002A6D65" w:rsidRDefault="002A6D65" w:rsidP="00236978">
            <w:pPr>
              <w:numPr>
                <w:ilvl w:val="0"/>
                <w:numId w:val="30"/>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Ensure people are not exposed to hazards</w:t>
            </w:r>
            <w:r w:rsidR="00417C0A">
              <w:rPr>
                <w:rFonts w:asciiTheme="minorHAnsi" w:eastAsia="Times New Roman" w:hAnsiTheme="minorHAnsi" w:cstheme="minorHAnsi"/>
                <w:lang w:val="en-US"/>
              </w:rPr>
              <w:t>.</w:t>
            </w:r>
            <w:r w:rsidR="00CE2A7F">
              <w:rPr>
                <w:rFonts w:asciiTheme="minorHAnsi" w:eastAsia="Times New Roman" w:hAnsiTheme="minorHAnsi" w:cstheme="minorHAnsi"/>
                <w:lang w:val="en-US"/>
              </w:rPr>
              <w:br/>
            </w:r>
          </w:p>
        </w:tc>
      </w:tr>
    </w:tbl>
    <w:p w14:paraId="567BA650" w14:textId="0CE792B8" w:rsidR="00580BFF" w:rsidRDefault="00580BFF" w:rsidP="002A6D65">
      <w:pPr>
        <w:pStyle w:val="Heading4"/>
        <w:rPr>
          <w:lang w:val="en-US"/>
        </w:rPr>
      </w:pPr>
    </w:p>
    <w:p w14:paraId="2AF45AA9" w14:textId="77777777" w:rsidR="00580BFF" w:rsidRDefault="00580BFF">
      <w:pPr>
        <w:rPr>
          <w:rFonts w:eastAsia="Times New Roman" w:cstheme="minorHAnsi"/>
          <w:b/>
          <w:noProof/>
          <w:color w:val="58585B"/>
          <w:kern w:val="22"/>
          <w:sz w:val="28"/>
          <w:szCs w:val="28"/>
          <w:lang w:val="en-US" w:eastAsia="en-AU"/>
        </w:rPr>
      </w:pPr>
      <w:r>
        <w:rPr>
          <w:lang w:val="en-US"/>
        </w:rPr>
        <w:br w:type="page"/>
      </w:r>
    </w:p>
    <w:p w14:paraId="7AED5D81" w14:textId="5F70AAF6" w:rsidR="00417C0A" w:rsidRPr="00417C0A" w:rsidRDefault="002A6D65" w:rsidP="00417C0A">
      <w:pPr>
        <w:pStyle w:val="Heading4"/>
        <w:rPr>
          <w:lang w:val="en-US"/>
        </w:rPr>
      </w:pPr>
      <w:r w:rsidRPr="00F37DB4">
        <w:rPr>
          <w:lang w:val="en-US"/>
        </w:rPr>
        <w:lastRenderedPageBreak/>
        <w:t>Workplace health and safety program</w:t>
      </w:r>
    </w:p>
    <w:tbl>
      <w:tblPr>
        <w:tblStyle w:val="TableGrid"/>
        <w:tblW w:w="8856" w:type="dxa"/>
        <w:tblLook w:val="04A0" w:firstRow="1" w:lastRow="0" w:firstColumn="1" w:lastColumn="0" w:noHBand="0" w:noVBand="1"/>
      </w:tblPr>
      <w:tblGrid>
        <w:gridCol w:w="8856"/>
      </w:tblGrid>
      <w:tr w:rsidR="001021FB" w:rsidRPr="002A6D65" w14:paraId="322F369D" w14:textId="77777777" w:rsidTr="001021FB">
        <w:trPr>
          <w:cnfStyle w:val="100000000000" w:firstRow="1" w:lastRow="0" w:firstColumn="0" w:lastColumn="0" w:oddVBand="0" w:evenVBand="0" w:oddHBand="0" w:evenHBand="0" w:firstRowFirstColumn="0" w:firstRowLastColumn="0" w:lastRowFirstColumn="0" w:lastRowLastColumn="0"/>
          <w:trHeight w:val="657"/>
        </w:trPr>
        <w:tc>
          <w:tcPr>
            <w:tcW w:w="8856" w:type="dxa"/>
          </w:tcPr>
          <w:p w14:paraId="237DF510" w14:textId="62F30BF7" w:rsidR="001021FB" w:rsidRPr="002A6D65" w:rsidRDefault="004053D3" w:rsidP="004053D3">
            <w:pPr>
              <w:spacing w:after="0" w:line="240" w:lineRule="auto"/>
              <w:rPr>
                <w:rFonts w:eastAsia="Times New Roman" w:cstheme="minorHAnsi"/>
                <w:lang w:val="en-US"/>
              </w:rPr>
            </w:pPr>
            <w:r>
              <w:rPr>
                <w:rFonts w:eastAsia="Times New Roman" w:cstheme="minorHAnsi"/>
                <w:lang w:val="en-US"/>
              </w:rPr>
              <w:t>Components</w:t>
            </w:r>
          </w:p>
        </w:tc>
      </w:tr>
      <w:tr w:rsidR="002A6D65" w:rsidRPr="002A6D65" w14:paraId="411EA8BD" w14:textId="77777777" w:rsidTr="001021FB">
        <w:tc>
          <w:tcPr>
            <w:tcW w:w="8856" w:type="dxa"/>
          </w:tcPr>
          <w:p w14:paraId="4F11FCC3" w14:textId="7D526376" w:rsidR="002A6D65" w:rsidRPr="00A579E7" w:rsidRDefault="002A6D65" w:rsidP="002331C2">
            <w:pPr>
              <w:spacing w:after="0"/>
              <w:rPr>
                <w:rFonts w:asciiTheme="minorHAnsi" w:eastAsia="Times New Roman" w:hAnsiTheme="minorHAnsi" w:cstheme="minorHAnsi"/>
                <w:b/>
                <w:lang w:val="en-US"/>
              </w:rPr>
            </w:pPr>
            <w:r w:rsidRPr="00A579E7">
              <w:rPr>
                <w:rFonts w:asciiTheme="minorHAnsi" w:eastAsia="Times New Roman" w:hAnsiTheme="minorHAnsi" w:cstheme="minorHAnsi"/>
                <w:b/>
                <w:lang w:val="en-US"/>
              </w:rPr>
              <w:t>Owner/Management Commitment and Employee Involvement</w:t>
            </w:r>
          </w:p>
          <w:p w14:paraId="001AB6CF" w14:textId="0FCCF3A9" w:rsidR="002A6D65" w:rsidRPr="002A6D65" w:rsidRDefault="002A6D65" w:rsidP="00236978">
            <w:pPr>
              <w:numPr>
                <w:ilvl w:val="0"/>
                <w:numId w:val="31"/>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Acknowledge the importance of workplace health and safety</w:t>
            </w:r>
            <w:r w:rsidR="00417C0A">
              <w:rPr>
                <w:rFonts w:asciiTheme="minorHAnsi" w:eastAsia="Times New Roman" w:hAnsiTheme="minorHAnsi" w:cstheme="minorHAnsi"/>
                <w:lang w:val="en-US"/>
              </w:rPr>
              <w:t>.</w:t>
            </w:r>
          </w:p>
          <w:p w14:paraId="1BE3E13E" w14:textId="2D06CF41" w:rsidR="002A6D65" w:rsidRPr="002A6D65" w:rsidRDefault="002A6D65" w:rsidP="00236978">
            <w:pPr>
              <w:numPr>
                <w:ilvl w:val="0"/>
                <w:numId w:val="31"/>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Hold meetings with employees to communicate policy and any changes in policy</w:t>
            </w:r>
            <w:r w:rsidR="00417C0A">
              <w:rPr>
                <w:rFonts w:asciiTheme="minorHAnsi" w:eastAsia="Times New Roman" w:hAnsiTheme="minorHAnsi" w:cstheme="minorHAnsi"/>
                <w:lang w:val="en-US"/>
              </w:rPr>
              <w:t>.</w:t>
            </w:r>
          </w:p>
          <w:p w14:paraId="1044CA4A" w14:textId="28C2CC8E" w:rsidR="002A6D65" w:rsidRPr="002A6D65" w:rsidRDefault="002A6D65" w:rsidP="00236978">
            <w:pPr>
              <w:numPr>
                <w:ilvl w:val="0"/>
                <w:numId w:val="31"/>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Set the example by following all safety requirements</w:t>
            </w:r>
            <w:r w:rsidR="00417C0A">
              <w:rPr>
                <w:rFonts w:asciiTheme="minorHAnsi" w:eastAsia="Times New Roman" w:hAnsiTheme="minorHAnsi" w:cstheme="minorHAnsi"/>
                <w:lang w:val="en-US"/>
              </w:rPr>
              <w:t>.</w:t>
            </w:r>
          </w:p>
          <w:p w14:paraId="3A1134AD" w14:textId="7C989A3E" w:rsidR="002A6D65" w:rsidRPr="002A6D65" w:rsidRDefault="002A6D65" w:rsidP="00236978">
            <w:pPr>
              <w:numPr>
                <w:ilvl w:val="0"/>
                <w:numId w:val="31"/>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Clearly assign responsibility for each aspect of the program developed</w:t>
            </w:r>
            <w:r w:rsidR="00417C0A">
              <w:rPr>
                <w:rFonts w:asciiTheme="minorHAnsi" w:eastAsia="Times New Roman" w:hAnsiTheme="minorHAnsi" w:cstheme="minorHAnsi"/>
                <w:lang w:val="en-US"/>
              </w:rPr>
              <w:t>.</w:t>
            </w:r>
          </w:p>
        </w:tc>
      </w:tr>
      <w:tr w:rsidR="002A6D65" w:rsidRPr="002A6D65" w14:paraId="7019465E" w14:textId="77777777" w:rsidTr="001021FB">
        <w:tc>
          <w:tcPr>
            <w:tcW w:w="8856" w:type="dxa"/>
          </w:tcPr>
          <w:p w14:paraId="3115BFE8" w14:textId="77BA98A6" w:rsidR="002A6D65" w:rsidRPr="00A65C83" w:rsidRDefault="002A6D65" w:rsidP="002331C2">
            <w:pPr>
              <w:spacing w:after="0"/>
              <w:rPr>
                <w:rFonts w:asciiTheme="minorHAnsi" w:eastAsia="Times New Roman" w:hAnsiTheme="minorHAnsi" w:cstheme="minorHAnsi"/>
                <w:b/>
                <w:lang w:val="en-US"/>
              </w:rPr>
            </w:pPr>
            <w:r w:rsidRPr="00A65C83">
              <w:rPr>
                <w:rFonts w:asciiTheme="minorHAnsi" w:eastAsia="Times New Roman" w:hAnsiTheme="minorHAnsi" w:cstheme="minorHAnsi"/>
                <w:b/>
                <w:lang w:val="en-US"/>
              </w:rPr>
              <w:t>Worksite Analysis</w:t>
            </w:r>
          </w:p>
          <w:p w14:paraId="2A6FEBC4" w14:textId="5EB4383B" w:rsidR="002A6D65" w:rsidRPr="002A6D65" w:rsidRDefault="002A6D65" w:rsidP="00236978">
            <w:pPr>
              <w:numPr>
                <w:ilvl w:val="0"/>
                <w:numId w:val="32"/>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Assess the workplace for any existing or potential hazards</w:t>
            </w:r>
            <w:r w:rsidR="00417C0A">
              <w:rPr>
                <w:rFonts w:asciiTheme="minorHAnsi" w:eastAsia="Times New Roman" w:hAnsiTheme="minorHAnsi" w:cstheme="minorHAnsi"/>
                <w:lang w:val="en-US"/>
              </w:rPr>
              <w:t>.</w:t>
            </w:r>
          </w:p>
          <w:p w14:paraId="22B498CB" w14:textId="580B17C4" w:rsidR="002A6D65" w:rsidRPr="002A6D65" w:rsidRDefault="002A6D65" w:rsidP="00236978">
            <w:pPr>
              <w:numPr>
                <w:ilvl w:val="0"/>
                <w:numId w:val="32"/>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Establish a system for monitoring the effectiveness of hazard control or prevention</w:t>
            </w:r>
            <w:r w:rsidR="00417C0A">
              <w:rPr>
                <w:rFonts w:asciiTheme="minorHAnsi" w:eastAsia="Times New Roman" w:hAnsiTheme="minorHAnsi" w:cstheme="minorHAnsi"/>
                <w:lang w:val="en-US"/>
              </w:rPr>
              <w:t>.</w:t>
            </w:r>
          </w:p>
          <w:p w14:paraId="05566E61" w14:textId="37B5648B" w:rsidR="002A6D65" w:rsidRPr="002A6D65" w:rsidRDefault="002A6D65" w:rsidP="00236978">
            <w:pPr>
              <w:numPr>
                <w:ilvl w:val="0"/>
                <w:numId w:val="32"/>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Provide procedures for employees to notify of any hazards</w:t>
            </w:r>
            <w:r w:rsidR="00417C0A">
              <w:rPr>
                <w:rFonts w:asciiTheme="minorHAnsi" w:eastAsia="Times New Roman" w:hAnsiTheme="minorHAnsi" w:cstheme="minorHAnsi"/>
                <w:lang w:val="en-US"/>
              </w:rPr>
              <w:t>.</w:t>
            </w:r>
          </w:p>
          <w:p w14:paraId="5FD52F6A" w14:textId="5A101563" w:rsidR="002A6D65" w:rsidRPr="002A6D65" w:rsidRDefault="002A6D65" w:rsidP="00236978">
            <w:pPr>
              <w:numPr>
                <w:ilvl w:val="0"/>
                <w:numId w:val="33"/>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Seek expert help in the initial stages of the workplace analysis as necessary</w:t>
            </w:r>
            <w:r w:rsidR="00417C0A">
              <w:rPr>
                <w:rFonts w:asciiTheme="minorHAnsi" w:eastAsia="Times New Roman" w:hAnsiTheme="minorHAnsi" w:cstheme="minorHAnsi"/>
                <w:lang w:val="en-US"/>
              </w:rPr>
              <w:t>.</w:t>
            </w:r>
          </w:p>
          <w:p w14:paraId="1088EDD9" w14:textId="77777777" w:rsidR="002A6D65" w:rsidRPr="002A6D65" w:rsidRDefault="002A6D65" w:rsidP="002331C2">
            <w:pPr>
              <w:spacing w:after="0"/>
              <w:rPr>
                <w:rFonts w:asciiTheme="minorHAnsi" w:eastAsia="Times New Roman" w:hAnsiTheme="minorHAnsi" w:cstheme="minorHAnsi"/>
                <w:lang w:val="en-US"/>
              </w:rPr>
            </w:pPr>
          </w:p>
        </w:tc>
      </w:tr>
      <w:tr w:rsidR="002A6D65" w:rsidRPr="002A6D65" w14:paraId="100C52D8" w14:textId="77777777" w:rsidTr="001021FB">
        <w:tc>
          <w:tcPr>
            <w:tcW w:w="8856" w:type="dxa"/>
          </w:tcPr>
          <w:p w14:paraId="5B8552DD" w14:textId="1E214FCB" w:rsidR="002A6D65" w:rsidRPr="00A65C83" w:rsidRDefault="002A6D65" w:rsidP="002331C2">
            <w:pPr>
              <w:spacing w:after="0"/>
              <w:rPr>
                <w:rFonts w:asciiTheme="minorHAnsi" w:eastAsia="Times New Roman" w:hAnsiTheme="minorHAnsi" w:cstheme="minorHAnsi"/>
                <w:b/>
                <w:lang w:val="en-US"/>
              </w:rPr>
            </w:pPr>
            <w:r w:rsidRPr="00A65C83">
              <w:rPr>
                <w:rFonts w:asciiTheme="minorHAnsi" w:eastAsia="Times New Roman" w:hAnsiTheme="minorHAnsi" w:cstheme="minorHAnsi"/>
                <w:b/>
                <w:lang w:val="en-US"/>
              </w:rPr>
              <w:t>Hazard Prevention and Control</w:t>
            </w:r>
          </w:p>
          <w:p w14:paraId="24C8CC8B" w14:textId="171A2B32" w:rsidR="002A6D65" w:rsidRPr="002A6D65" w:rsidRDefault="002A6D65" w:rsidP="00236978">
            <w:pPr>
              <w:numPr>
                <w:ilvl w:val="0"/>
                <w:numId w:val="34"/>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Set up safe work procedures based on analysis of hazards in the workplace</w:t>
            </w:r>
            <w:r w:rsidR="00417C0A">
              <w:rPr>
                <w:rFonts w:asciiTheme="minorHAnsi" w:eastAsia="Times New Roman" w:hAnsiTheme="minorHAnsi" w:cstheme="minorHAnsi"/>
                <w:lang w:val="en-US"/>
              </w:rPr>
              <w:t>.</w:t>
            </w:r>
          </w:p>
          <w:p w14:paraId="465BA552" w14:textId="51AB15C1" w:rsidR="002A6D65" w:rsidRPr="002A6D65" w:rsidRDefault="002A6D65" w:rsidP="00236978">
            <w:pPr>
              <w:numPr>
                <w:ilvl w:val="0"/>
                <w:numId w:val="34"/>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Provide personal protective clothing and equipment as appropriate</w:t>
            </w:r>
            <w:r w:rsidR="00417C0A">
              <w:rPr>
                <w:rFonts w:asciiTheme="minorHAnsi" w:eastAsia="Times New Roman" w:hAnsiTheme="minorHAnsi" w:cstheme="minorHAnsi"/>
                <w:lang w:val="en-US"/>
              </w:rPr>
              <w:t>.</w:t>
            </w:r>
          </w:p>
          <w:p w14:paraId="44E216CD" w14:textId="572AFDA2" w:rsidR="002A6D65" w:rsidRPr="002A6D65" w:rsidRDefault="002A6D65" w:rsidP="00236978">
            <w:pPr>
              <w:numPr>
                <w:ilvl w:val="0"/>
                <w:numId w:val="34"/>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Provide for regular equipment maintenance</w:t>
            </w:r>
            <w:r w:rsidR="00417C0A">
              <w:rPr>
                <w:rFonts w:asciiTheme="minorHAnsi" w:eastAsia="Times New Roman" w:hAnsiTheme="minorHAnsi" w:cstheme="minorHAnsi"/>
                <w:lang w:val="en-US"/>
              </w:rPr>
              <w:t>.</w:t>
            </w:r>
          </w:p>
          <w:p w14:paraId="30919269" w14:textId="5A61093A" w:rsidR="002A6D65" w:rsidRPr="002A6D65" w:rsidRDefault="002A6D65" w:rsidP="00236978">
            <w:pPr>
              <w:numPr>
                <w:ilvl w:val="0"/>
                <w:numId w:val="34"/>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Plan for emergencies including fire and natural disasters</w:t>
            </w:r>
            <w:r w:rsidR="00417C0A">
              <w:rPr>
                <w:rFonts w:asciiTheme="minorHAnsi" w:eastAsia="Times New Roman" w:hAnsiTheme="minorHAnsi" w:cstheme="minorHAnsi"/>
                <w:lang w:val="en-US"/>
              </w:rPr>
              <w:t>.</w:t>
            </w:r>
          </w:p>
          <w:p w14:paraId="5BAA9B1D" w14:textId="50727AF6" w:rsidR="002A6D65" w:rsidRPr="002A6D65" w:rsidRDefault="002A6D65" w:rsidP="00236978">
            <w:pPr>
              <w:numPr>
                <w:ilvl w:val="0"/>
                <w:numId w:val="34"/>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Establish an emergency medical procedure for handling injuries</w:t>
            </w:r>
            <w:r w:rsidR="00417C0A">
              <w:rPr>
                <w:rFonts w:asciiTheme="minorHAnsi" w:eastAsia="Times New Roman" w:hAnsiTheme="minorHAnsi" w:cstheme="minorHAnsi"/>
                <w:lang w:val="en-US"/>
              </w:rPr>
              <w:t>.</w:t>
            </w:r>
          </w:p>
          <w:p w14:paraId="3B0D80A0" w14:textId="77777777" w:rsidR="002A6D65" w:rsidRPr="002A6D65" w:rsidRDefault="002A6D65" w:rsidP="002331C2">
            <w:pPr>
              <w:spacing w:after="0"/>
              <w:ind w:left="360"/>
              <w:rPr>
                <w:rFonts w:asciiTheme="minorHAnsi" w:eastAsia="Times New Roman" w:hAnsiTheme="minorHAnsi" w:cstheme="minorHAnsi"/>
                <w:lang w:val="en-US"/>
              </w:rPr>
            </w:pPr>
          </w:p>
        </w:tc>
      </w:tr>
      <w:tr w:rsidR="002A6D65" w:rsidRPr="002A6D65" w14:paraId="1D7407B2" w14:textId="77777777" w:rsidTr="001021FB">
        <w:tc>
          <w:tcPr>
            <w:tcW w:w="8856" w:type="dxa"/>
          </w:tcPr>
          <w:p w14:paraId="0BA8A073" w14:textId="0BB9FD5C" w:rsidR="002A6D65" w:rsidRPr="00A65C83" w:rsidRDefault="002A6D65" w:rsidP="002331C2">
            <w:pPr>
              <w:spacing w:after="0"/>
              <w:rPr>
                <w:rFonts w:asciiTheme="minorHAnsi" w:eastAsia="Times New Roman" w:hAnsiTheme="minorHAnsi" w:cstheme="minorHAnsi"/>
                <w:b/>
                <w:lang w:val="en-US"/>
              </w:rPr>
            </w:pPr>
            <w:r w:rsidRPr="00A65C83">
              <w:rPr>
                <w:rFonts w:asciiTheme="minorHAnsi" w:eastAsia="Times New Roman" w:hAnsiTheme="minorHAnsi" w:cstheme="minorHAnsi"/>
                <w:b/>
                <w:lang w:val="en-US"/>
              </w:rPr>
              <w:t>Training for Owner/Management/Employees</w:t>
            </w:r>
          </w:p>
          <w:p w14:paraId="5F202462" w14:textId="53071A7F" w:rsidR="002A6D65" w:rsidRPr="002A6D65" w:rsidRDefault="002A6D65" w:rsidP="00236978">
            <w:pPr>
              <w:numPr>
                <w:ilvl w:val="0"/>
                <w:numId w:val="35"/>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Ensure all employees are skilled in handling the materials and equipment they will be using</w:t>
            </w:r>
            <w:r w:rsidR="00417C0A">
              <w:rPr>
                <w:rFonts w:asciiTheme="minorHAnsi" w:eastAsia="Times New Roman" w:hAnsiTheme="minorHAnsi" w:cstheme="minorHAnsi"/>
                <w:lang w:val="en-US"/>
              </w:rPr>
              <w:t>.</w:t>
            </w:r>
          </w:p>
          <w:p w14:paraId="6F209DD0" w14:textId="7D939EEC" w:rsidR="002A6D65" w:rsidRPr="002A6D65" w:rsidRDefault="002A6D65" w:rsidP="00236978">
            <w:pPr>
              <w:numPr>
                <w:ilvl w:val="0"/>
                <w:numId w:val="35"/>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 xml:space="preserve">Train all workers </w:t>
            </w:r>
            <w:r w:rsidR="00417C0A">
              <w:rPr>
                <w:rFonts w:asciiTheme="minorHAnsi" w:eastAsia="Times New Roman" w:hAnsiTheme="minorHAnsi" w:cstheme="minorHAnsi"/>
                <w:lang w:val="en-US"/>
              </w:rPr>
              <w:t>about</w:t>
            </w:r>
            <w:r w:rsidRPr="002A6D65">
              <w:rPr>
                <w:rFonts w:asciiTheme="minorHAnsi" w:eastAsia="Times New Roman" w:hAnsiTheme="minorHAnsi" w:cstheme="minorHAnsi"/>
                <w:lang w:val="en-US"/>
              </w:rPr>
              <w:t xml:space="preserve"> potential hazards </w:t>
            </w:r>
            <w:r w:rsidR="004053D3">
              <w:rPr>
                <w:rFonts w:asciiTheme="minorHAnsi" w:eastAsia="Times New Roman" w:hAnsiTheme="minorHAnsi" w:cstheme="minorHAnsi"/>
                <w:lang w:val="en-US"/>
              </w:rPr>
              <w:t>that</w:t>
            </w:r>
            <w:r w:rsidRPr="002A6D65">
              <w:rPr>
                <w:rFonts w:asciiTheme="minorHAnsi" w:eastAsia="Times New Roman" w:hAnsiTheme="minorHAnsi" w:cstheme="minorHAnsi"/>
                <w:lang w:val="en-US"/>
              </w:rPr>
              <w:t xml:space="preserve"> they may be exposed</w:t>
            </w:r>
            <w:r w:rsidR="004053D3">
              <w:rPr>
                <w:rFonts w:asciiTheme="minorHAnsi" w:eastAsia="Times New Roman" w:hAnsiTheme="minorHAnsi" w:cstheme="minorHAnsi"/>
                <w:lang w:val="en-US"/>
              </w:rPr>
              <w:t xml:space="preserve"> to</w:t>
            </w:r>
            <w:r w:rsidRPr="002A6D65">
              <w:rPr>
                <w:rFonts w:asciiTheme="minorHAnsi" w:eastAsia="Times New Roman" w:hAnsiTheme="minorHAnsi" w:cstheme="minorHAnsi"/>
                <w:lang w:val="en-US"/>
              </w:rPr>
              <w:t xml:space="preserve"> and how to protect themselves</w:t>
            </w:r>
            <w:r w:rsidR="00417C0A">
              <w:rPr>
                <w:rFonts w:asciiTheme="minorHAnsi" w:eastAsia="Times New Roman" w:hAnsiTheme="minorHAnsi" w:cstheme="minorHAnsi"/>
                <w:lang w:val="en-US"/>
              </w:rPr>
              <w:t>.</w:t>
            </w:r>
          </w:p>
          <w:p w14:paraId="51532913" w14:textId="0A00C910" w:rsidR="002A6D65" w:rsidRPr="002A6D65" w:rsidRDefault="002A6D65" w:rsidP="00236978">
            <w:pPr>
              <w:numPr>
                <w:ilvl w:val="0"/>
                <w:numId w:val="35"/>
              </w:numPr>
              <w:spacing w:after="0"/>
              <w:rPr>
                <w:rFonts w:asciiTheme="minorHAnsi" w:eastAsia="Times New Roman" w:hAnsiTheme="minorHAnsi" w:cstheme="minorHAnsi"/>
                <w:lang w:val="en-US"/>
              </w:rPr>
            </w:pPr>
            <w:r w:rsidRPr="002A6D65">
              <w:rPr>
                <w:rFonts w:asciiTheme="minorHAnsi" w:eastAsia="Times New Roman" w:hAnsiTheme="minorHAnsi" w:cstheme="minorHAnsi"/>
                <w:lang w:val="en-US"/>
              </w:rPr>
              <w:t xml:space="preserve">Do not allow an employee to undertake a task </w:t>
            </w:r>
            <w:r w:rsidR="004053D3">
              <w:rPr>
                <w:rFonts w:asciiTheme="minorHAnsi" w:eastAsia="Times New Roman" w:hAnsiTheme="minorHAnsi" w:cstheme="minorHAnsi"/>
                <w:lang w:val="en-US"/>
              </w:rPr>
              <w:t>that</w:t>
            </w:r>
            <w:r w:rsidRPr="002A6D65">
              <w:rPr>
                <w:rFonts w:asciiTheme="minorHAnsi" w:eastAsia="Times New Roman" w:hAnsiTheme="minorHAnsi" w:cstheme="minorHAnsi"/>
                <w:lang w:val="en-US"/>
              </w:rPr>
              <w:t xml:space="preserve"> appears unsafe, or has the potential to become unsafe</w:t>
            </w:r>
            <w:r w:rsidR="00417C0A">
              <w:rPr>
                <w:rFonts w:asciiTheme="minorHAnsi" w:eastAsia="Times New Roman" w:hAnsiTheme="minorHAnsi" w:cstheme="minorHAnsi"/>
                <w:lang w:val="en-US"/>
              </w:rPr>
              <w:t>.</w:t>
            </w:r>
          </w:p>
          <w:p w14:paraId="7E5BA91F" w14:textId="77777777" w:rsidR="002A6D65" w:rsidRPr="002A6D65" w:rsidRDefault="002A6D65" w:rsidP="002331C2">
            <w:pPr>
              <w:spacing w:after="0"/>
              <w:rPr>
                <w:rFonts w:asciiTheme="minorHAnsi" w:eastAsia="Times New Roman" w:hAnsiTheme="minorHAnsi" w:cstheme="minorHAnsi"/>
                <w:lang w:val="en-US"/>
              </w:rPr>
            </w:pPr>
          </w:p>
        </w:tc>
      </w:tr>
    </w:tbl>
    <w:p w14:paraId="01E221E2" w14:textId="77777777" w:rsidR="00A579E7" w:rsidRDefault="00A579E7" w:rsidP="00A579E7">
      <w:pPr>
        <w:pStyle w:val="Body"/>
        <w:rPr>
          <w:i/>
        </w:rPr>
      </w:pPr>
    </w:p>
    <w:p w14:paraId="49261D43" w14:textId="77777777" w:rsidR="00A579E7" w:rsidRDefault="00A579E7" w:rsidP="00A579E7">
      <w:pPr>
        <w:pStyle w:val="Body"/>
        <w:rPr>
          <w:i/>
        </w:rPr>
      </w:pPr>
    </w:p>
    <w:p w14:paraId="239E9C4B" w14:textId="3B352ACF" w:rsidR="00A579E7" w:rsidRDefault="00A579E7">
      <w:pPr>
        <w:rPr>
          <w:i/>
        </w:rPr>
      </w:pPr>
      <w:r>
        <w:rPr>
          <w:i/>
        </w:rPr>
        <w:br w:type="page"/>
      </w:r>
    </w:p>
    <w:tbl>
      <w:tblPr>
        <w:tblW w:w="8931" w:type="dxa"/>
        <w:tblInd w:w="-5" w:type="dxa"/>
        <w:shd w:val="clear" w:color="auto" w:fill="E7E7D4"/>
        <w:tblLook w:val="0600" w:firstRow="0" w:lastRow="0" w:firstColumn="0" w:lastColumn="0" w:noHBand="1" w:noVBand="1"/>
      </w:tblPr>
      <w:tblGrid>
        <w:gridCol w:w="992"/>
        <w:gridCol w:w="7939"/>
      </w:tblGrid>
      <w:tr w:rsidR="00A579E7" w:rsidRPr="00AA3C23" w14:paraId="05385BA0" w14:textId="77777777" w:rsidTr="00A579E7">
        <w:trPr>
          <w:trHeight w:val="867"/>
        </w:trPr>
        <w:tc>
          <w:tcPr>
            <w:tcW w:w="992" w:type="dxa"/>
            <w:shd w:val="clear" w:color="auto" w:fill="E7E7D4"/>
            <w:vAlign w:val="center"/>
          </w:tcPr>
          <w:p w14:paraId="50D4BBE5" w14:textId="77777777" w:rsidR="00A579E7" w:rsidRPr="00AA3C23" w:rsidRDefault="00A579E7" w:rsidP="00261641">
            <w:pPr>
              <w:pStyle w:val="Practice"/>
            </w:pPr>
            <w:r w:rsidRPr="00AA3C23">
              <w:lastRenderedPageBreak/>
              <w:drawing>
                <wp:inline distT="0" distB="0" distL="0" distR="0" wp14:anchorId="16EAF7D7" wp14:editId="4F32BD0F">
                  <wp:extent cx="365760" cy="357809"/>
                  <wp:effectExtent l="0" t="0" r="0" b="4445"/>
                  <wp:docPr id="57" name="Picture 5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39" w:type="dxa"/>
            <w:shd w:val="clear" w:color="auto" w:fill="E7E7D4"/>
          </w:tcPr>
          <w:p w14:paraId="0C39171D" w14:textId="050F404D" w:rsidR="00A579E7" w:rsidRPr="00AA3C23" w:rsidRDefault="00A579E7" w:rsidP="00261641">
            <w:pPr>
              <w:pStyle w:val="Practice"/>
            </w:pPr>
            <w:r w:rsidRPr="00AA3C23">
              <w:t>Practice activity</w:t>
            </w:r>
            <w:r>
              <w:t xml:space="preserve"> 1.2 </w:t>
            </w:r>
            <w:r w:rsidR="009B12A3">
              <w:t>WHS</w:t>
            </w:r>
          </w:p>
        </w:tc>
      </w:tr>
    </w:tbl>
    <w:p w14:paraId="5E1FC36B" w14:textId="5A3A1ABD" w:rsidR="00A579E7" w:rsidRDefault="72D812FC" w:rsidP="72D812FC">
      <w:pPr>
        <w:pStyle w:val="Body"/>
        <w:rPr>
          <w:i/>
          <w:iCs/>
        </w:rPr>
      </w:pPr>
      <w:r w:rsidRPr="72D812FC">
        <w:rPr>
          <w:i/>
          <w:iCs/>
        </w:rPr>
        <w:t>Using the example business you selected for the previous activity, list five potential workplace health hazards and list the steps the owner has taken to reduce the risks they pose.</w:t>
      </w:r>
    </w:p>
    <w:p w14:paraId="5C448819" w14:textId="0398C5DA" w:rsidR="00A579E7" w:rsidRPr="00A579E7" w:rsidRDefault="00A579E7" w:rsidP="00A579E7">
      <w:pPr>
        <w:pStyle w:val="Body"/>
        <w:rPr>
          <w:i/>
        </w:rPr>
      </w:pPr>
      <w:r>
        <w:rPr>
          <w: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D3D50D8" w14:textId="3828BFB3" w:rsidR="002A6D65" w:rsidRPr="00F37DB4" w:rsidRDefault="004053D3" w:rsidP="002A6D65">
      <w:pPr>
        <w:pStyle w:val="Heading4"/>
      </w:pPr>
      <w:r>
        <w:t>Workers c</w:t>
      </w:r>
      <w:r w:rsidR="002A6D65" w:rsidRPr="00F37DB4">
        <w:t>ompensation</w:t>
      </w:r>
    </w:p>
    <w:p w14:paraId="28B0DFE4" w14:textId="1CCB93E9" w:rsidR="002A6D65" w:rsidRPr="00F37DB4" w:rsidRDefault="002A6D65" w:rsidP="002A6D65">
      <w:pPr>
        <w:pStyle w:val="Body"/>
      </w:pPr>
      <w:r w:rsidRPr="00F37DB4">
        <w:t xml:space="preserve">The </w:t>
      </w:r>
      <w:r w:rsidR="00CE2A7F">
        <w:t>W</w:t>
      </w:r>
      <w:r w:rsidRPr="00F37DB4">
        <w:t xml:space="preserve">orkers </w:t>
      </w:r>
      <w:r w:rsidR="00CE2A7F">
        <w:t>C</w:t>
      </w:r>
      <w:r w:rsidRPr="00F37DB4">
        <w:t xml:space="preserve">ompensation and </w:t>
      </w:r>
      <w:r w:rsidR="00CE2A7F">
        <w:t>R</w:t>
      </w:r>
      <w:r w:rsidRPr="00F37DB4">
        <w:t xml:space="preserve">ehabilitation </w:t>
      </w:r>
      <w:r w:rsidR="00CE2A7F">
        <w:t xml:space="preserve">Act (2003) </w:t>
      </w:r>
      <w:r w:rsidRPr="00F37DB4">
        <w:t>makes provision for the compensation of employees who suffer a disability by accident or disease in the course of their employment.</w:t>
      </w:r>
      <w:r w:rsidR="008707D6">
        <w:t xml:space="preserve"> </w:t>
      </w:r>
      <w:r w:rsidRPr="00F37DB4">
        <w:t>It also promotes the injury management of employees to return them to gainful employment.</w:t>
      </w:r>
    </w:p>
    <w:p w14:paraId="248A0306" w14:textId="345FFA95" w:rsidR="002A6D65" w:rsidRPr="00F37DB4" w:rsidRDefault="008707D6" w:rsidP="002A6D65">
      <w:pPr>
        <w:pStyle w:val="Body"/>
      </w:pPr>
      <w:r>
        <w:t>The</w:t>
      </w:r>
      <w:r w:rsidR="002A6D65" w:rsidRPr="00F37DB4">
        <w:t xml:space="preserve"> act is based on a no fault principle. That is, regardless of whether there is fault on the part of either the employer or employee, compensation will be paid.</w:t>
      </w:r>
    </w:p>
    <w:p w14:paraId="5DA2C4CF" w14:textId="77777777" w:rsidR="002A6D65" w:rsidRPr="00F37DB4" w:rsidRDefault="002A6D65" w:rsidP="002A6D65">
      <w:pPr>
        <w:pStyle w:val="Body"/>
      </w:pPr>
      <w:r w:rsidRPr="00F37DB4">
        <w:t>A workers compensation claim exists when an employee incurs medical expenses or required time off work due to illness or injury sustained in the course of their employment.</w:t>
      </w:r>
    </w:p>
    <w:p w14:paraId="48652BEA" w14:textId="085FB26A" w:rsidR="002A6D65" w:rsidRPr="00F37DB4" w:rsidRDefault="002A6D65" w:rsidP="002A6D65">
      <w:pPr>
        <w:pStyle w:val="Body"/>
      </w:pPr>
      <w:r w:rsidRPr="00F37DB4">
        <w:t xml:space="preserve">The act specifies that the employee’s employment must have contributed to the disability to a </w:t>
      </w:r>
      <w:r w:rsidR="004053D3">
        <w:t>‘</w:t>
      </w:r>
      <w:r w:rsidRPr="00F37DB4">
        <w:t>si</w:t>
      </w:r>
      <w:r w:rsidR="004053D3">
        <w:t>gnificant’</w:t>
      </w:r>
      <w:r w:rsidRPr="00F37DB4">
        <w:t xml:space="preserve"> degree.</w:t>
      </w:r>
    </w:p>
    <w:p w14:paraId="6C528D5E" w14:textId="77777777" w:rsidR="002A6D65" w:rsidRPr="00F37DB4" w:rsidRDefault="002A6D65" w:rsidP="002A6D65">
      <w:pPr>
        <w:pStyle w:val="Body"/>
      </w:pPr>
      <w:r w:rsidRPr="00F37DB4">
        <w:t>A compensable illness or injury may have been sustained from:</w:t>
      </w:r>
    </w:p>
    <w:p w14:paraId="3606356D" w14:textId="17B87D28" w:rsidR="002A6D65" w:rsidRPr="00F37DB4" w:rsidRDefault="004053D3" w:rsidP="002A6D65">
      <w:pPr>
        <w:pStyle w:val="BulletListLevel1"/>
      </w:pPr>
      <w:r>
        <w:t>o</w:t>
      </w:r>
      <w:r w:rsidR="002A6D65" w:rsidRPr="00F37DB4">
        <w:t>ne particular incident or accident</w:t>
      </w:r>
    </w:p>
    <w:p w14:paraId="273C6E31" w14:textId="4E67F68B" w:rsidR="002A6D65" w:rsidRPr="00F37DB4" w:rsidRDefault="004053D3" w:rsidP="002A6D65">
      <w:pPr>
        <w:pStyle w:val="BulletListLevel1"/>
      </w:pPr>
      <w:r>
        <w:t>a</w:t>
      </w:r>
      <w:r w:rsidR="002A6D65" w:rsidRPr="00F37DB4">
        <w:t xml:space="preserve"> gradual onset of symptoms</w:t>
      </w:r>
    </w:p>
    <w:p w14:paraId="545C0E3D" w14:textId="52D49D03" w:rsidR="002A6D65" w:rsidRPr="00F37DB4" w:rsidRDefault="004053D3" w:rsidP="002A6D65">
      <w:pPr>
        <w:pStyle w:val="BulletListLevel1"/>
      </w:pPr>
      <w:r>
        <w:t>a</w:t>
      </w:r>
      <w:r w:rsidR="002A6D65" w:rsidRPr="00F37DB4">
        <w:t xml:space="preserve"> recurrence or aggravation of a pre-existing condition</w:t>
      </w:r>
      <w:r>
        <w:t>.</w:t>
      </w:r>
    </w:p>
    <w:p w14:paraId="5B9187B4" w14:textId="4F8F279F" w:rsidR="002A6D65" w:rsidRPr="00F37DB4" w:rsidRDefault="002A6D65" w:rsidP="002A6D65">
      <w:pPr>
        <w:pStyle w:val="Body"/>
      </w:pPr>
      <w:r w:rsidRPr="00F37DB4">
        <w:t>It is compulsory for employers to take out a workers compensation insurance policy for their employees.</w:t>
      </w:r>
      <w:r w:rsidR="008707D6">
        <w:t xml:space="preserve"> </w:t>
      </w:r>
      <w:r w:rsidRPr="00F37DB4">
        <w:t xml:space="preserve">Not having one may result in prosecution with substantial fines payable per employee, and recovery of avoided premiums for the previous five years. </w:t>
      </w:r>
    </w:p>
    <w:p w14:paraId="59D67E8C" w14:textId="6EF85A7B" w:rsidR="002A6D65" w:rsidRPr="0052281C" w:rsidRDefault="002A6D65" w:rsidP="002A6D65">
      <w:pPr>
        <w:pStyle w:val="Body"/>
      </w:pPr>
      <w:r w:rsidRPr="002A6D65">
        <w:rPr>
          <w:b/>
        </w:rPr>
        <w:t xml:space="preserve">Note: </w:t>
      </w:r>
      <w:r w:rsidRPr="002A6D65">
        <w:t>In New South Wales</w:t>
      </w:r>
      <w:r>
        <w:t xml:space="preserve"> if</w:t>
      </w:r>
      <w:r w:rsidRPr="0052281C">
        <w:t xml:space="preserve"> you are a sole trader/proprietor, or member of a partnership, you’re not a worker of your own business and cannot take out workers compensation insurance to cover yourself for injuries</w:t>
      </w:r>
      <w:r>
        <w:t>.</w:t>
      </w:r>
    </w:p>
    <w:p w14:paraId="43A77E18" w14:textId="77777777" w:rsidR="008707D6" w:rsidRDefault="008707D6">
      <w:pPr>
        <w:rPr>
          <w:rFonts w:eastAsia="Times New Roman" w:cstheme="minorHAnsi"/>
          <w:b/>
          <w:noProof/>
          <w:color w:val="2D739F"/>
          <w:kern w:val="22"/>
          <w:sz w:val="32"/>
          <w:szCs w:val="32"/>
          <w:lang w:eastAsia="en-AU"/>
        </w:rPr>
      </w:pPr>
      <w:r>
        <w:br w:type="page"/>
      </w:r>
    </w:p>
    <w:p w14:paraId="198D3D7F" w14:textId="162279CD" w:rsidR="002A6D65" w:rsidRPr="00C91337" w:rsidRDefault="002A6D65" w:rsidP="002A6D65">
      <w:pPr>
        <w:pStyle w:val="Heading3"/>
      </w:pPr>
      <w:bookmarkStart w:id="41" w:name="_Toc5106400"/>
      <w:bookmarkStart w:id="42" w:name="_Toc5106698"/>
      <w:bookmarkStart w:id="43" w:name="_Toc5273390"/>
      <w:r w:rsidRPr="00C91337">
        <w:lastRenderedPageBreak/>
        <w:t>Equal Employment Opportunity (EEO)</w:t>
      </w:r>
      <w:bookmarkEnd w:id="41"/>
      <w:bookmarkEnd w:id="42"/>
      <w:bookmarkEnd w:id="43"/>
    </w:p>
    <w:p w14:paraId="5A7CDEC4" w14:textId="2172323A" w:rsidR="002A6D65" w:rsidRPr="00F37DB4" w:rsidRDefault="002A6D65" w:rsidP="002A6D65">
      <w:pPr>
        <w:pStyle w:val="Body"/>
        <w:rPr>
          <w:lang w:eastAsia="en-AU"/>
        </w:rPr>
      </w:pPr>
      <w:r w:rsidRPr="00F37DB4">
        <w:rPr>
          <w:lang w:val="en-US" w:eastAsia="en-AU"/>
        </w:rPr>
        <w:t>In 1973</w:t>
      </w:r>
      <w:r w:rsidR="004053D3">
        <w:rPr>
          <w:lang w:val="en-US" w:eastAsia="en-AU"/>
        </w:rPr>
        <w:t>,</w:t>
      </w:r>
      <w:r w:rsidRPr="00F37DB4">
        <w:rPr>
          <w:lang w:val="en-US" w:eastAsia="en-AU"/>
        </w:rPr>
        <w:t xml:space="preserve"> the Australian Government ratified the International Labour Organization (ILO) Convention on </w:t>
      </w:r>
      <w:r w:rsidR="008707D6" w:rsidRPr="00F37DB4">
        <w:rPr>
          <w:lang w:val="en-US" w:eastAsia="en-AU"/>
        </w:rPr>
        <w:t>discrimination</w:t>
      </w:r>
      <w:r w:rsidRPr="00F37DB4">
        <w:rPr>
          <w:lang w:val="en-US" w:eastAsia="en-AU"/>
        </w:rPr>
        <w:t xml:space="preserve"> in employment and occupation, which signified a commitment to a policy of Equal Employment Opportunity.</w:t>
      </w:r>
    </w:p>
    <w:p w14:paraId="037AF6CC" w14:textId="77777777" w:rsidR="002A6D65" w:rsidRPr="00F37DB4" w:rsidRDefault="002A6D65" w:rsidP="002A6D65">
      <w:pPr>
        <w:pStyle w:val="Body"/>
        <w:rPr>
          <w:lang w:eastAsia="en-AU"/>
        </w:rPr>
      </w:pPr>
      <w:r w:rsidRPr="00F37DB4">
        <w:rPr>
          <w:lang w:val="en-US" w:eastAsia="en-AU"/>
        </w:rPr>
        <w:t>Equal Employment Opportunity means that all employment and management practices operate in a way that gives everyone equality of opportunity in the workplace. It requires decision making to be based on clear, predefined, job related criteria, such as relevant skills, experience, qualifications, aspirations, potential and aptitude, in all aspects of personnel management including:</w:t>
      </w:r>
    </w:p>
    <w:p w14:paraId="1F5AB1AD" w14:textId="043FBB3D" w:rsidR="002A6D65" w:rsidRPr="00F37DB4" w:rsidRDefault="004053D3" w:rsidP="002A6D65">
      <w:pPr>
        <w:pStyle w:val="BulletListLevel1"/>
        <w:rPr>
          <w:lang w:eastAsia="en-AU"/>
        </w:rPr>
      </w:pPr>
      <w:r>
        <w:rPr>
          <w:lang w:val="en-US" w:eastAsia="en-AU"/>
        </w:rPr>
        <w:t>r</w:t>
      </w:r>
      <w:r w:rsidR="008707D6">
        <w:rPr>
          <w:lang w:val="en-US" w:eastAsia="en-AU"/>
        </w:rPr>
        <w:t>ecruitment</w:t>
      </w:r>
    </w:p>
    <w:p w14:paraId="755EEAD9" w14:textId="31DADA7F" w:rsidR="002A6D65" w:rsidRPr="00F37DB4" w:rsidRDefault="004053D3" w:rsidP="002A6D65">
      <w:pPr>
        <w:pStyle w:val="BulletListLevel1"/>
        <w:rPr>
          <w:lang w:eastAsia="en-AU"/>
        </w:rPr>
      </w:pPr>
      <w:r>
        <w:rPr>
          <w:lang w:val="en-US" w:eastAsia="en-AU"/>
        </w:rPr>
        <w:t>r</w:t>
      </w:r>
      <w:r w:rsidR="008707D6">
        <w:rPr>
          <w:lang w:val="en-US" w:eastAsia="en-AU"/>
        </w:rPr>
        <w:t>emuneration</w:t>
      </w:r>
    </w:p>
    <w:p w14:paraId="55647F17" w14:textId="276174E1" w:rsidR="002A6D65" w:rsidRPr="00F37DB4" w:rsidRDefault="004053D3" w:rsidP="002A6D65">
      <w:pPr>
        <w:pStyle w:val="BulletListLevel1"/>
        <w:rPr>
          <w:lang w:eastAsia="en-AU"/>
        </w:rPr>
      </w:pPr>
      <w:r>
        <w:rPr>
          <w:lang w:val="en-US" w:eastAsia="en-AU"/>
        </w:rPr>
        <w:t>c</w:t>
      </w:r>
      <w:r w:rsidR="008707D6">
        <w:rPr>
          <w:lang w:val="en-US" w:eastAsia="en-AU"/>
        </w:rPr>
        <w:t>onditions of employment</w:t>
      </w:r>
    </w:p>
    <w:p w14:paraId="6E39B8C8" w14:textId="77777777" w:rsidR="004053D3" w:rsidRDefault="004053D3" w:rsidP="004053D3">
      <w:pPr>
        <w:pStyle w:val="BulletListLevel1"/>
        <w:rPr>
          <w:lang w:eastAsia="en-AU"/>
        </w:rPr>
      </w:pPr>
      <w:r>
        <w:rPr>
          <w:lang w:val="en-US" w:eastAsia="en-AU"/>
        </w:rPr>
        <w:t>p</w:t>
      </w:r>
      <w:r w:rsidR="008707D6">
        <w:rPr>
          <w:lang w:val="en-US" w:eastAsia="en-AU"/>
        </w:rPr>
        <w:t>rofessional development</w:t>
      </w:r>
    </w:p>
    <w:p w14:paraId="5D063F66" w14:textId="71B95689" w:rsidR="002A6D65" w:rsidRPr="00F37DB4" w:rsidRDefault="004053D3" w:rsidP="004053D3">
      <w:pPr>
        <w:pStyle w:val="BulletListLevel1"/>
        <w:rPr>
          <w:lang w:eastAsia="en-AU"/>
        </w:rPr>
      </w:pPr>
      <w:r w:rsidRPr="004053D3">
        <w:rPr>
          <w:lang w:val="en-US" w:eastAsia="en-AU"/>
        </w:rPr>
        <w:t>p</w:t>
      </w:r>
      <w:r w:rsidR="008707D6" w:rsidRPr="004053D3">
        <w:rPr>
          <w:lang w:val="en-US" w:eastAsia="en-AU"/>
        </w:rPr>
        <w:t>romotion</w:t>
      </w:r>
    </w:p>
    <w:p w14:paraId="53BB1B2C" w14:textId="357EA15B" w:rsidR="002A6D65" w:rsidRPr="00F37DB4" w:rsidRDefault="004053D3" w:rsidP="002A6D65">
      <w:pPr>
        <w:pStyle w:val="BulletListLevel1"/>
        <w:rPr>
          <w:lang w:eastAsia="en-AU"/>
        </w:rPr>
      </w:pPr>
      <w:r>
        <w:rPr>
          <w:lang w:val="en-US" w:eastAsia="en-AU"/>
        </w:rPr>
        <w:t>t</w:t>
      </w:r>
      <w:r w:rsidR="002A6D65" w:rsidRPr="00F37DB4">
        <w:rPr>
          <w:lang w:val="en-US" w:eastAsia="en-AU"/>
        </w:rPr>
        <w:t>ermination of employment.</w:t>
      </w:r>
      <w:r w:rsidR="002A6D65" w:rsidRPr="00F37DB4">
        <w:rPr>
          <w:lang w:val="en-US" w:eastAsia="en-AU"/>
        </w:rPr>
        <w:tab/>
      </w:r>
    </w:p>
    <w:p w14:paraId="4C0E4F22" w14:textId="77777777" w:rsidR="002A6D65" w:rsidRDefault="002A6D65" w:rsidP="002A6D65">
      <w:pPr>
        <w:spacing w:after="0" w:line="240" w:lineRule="auto"/>
        <w:ind w:left="360" w:hanging="288"/>
        <w:textAlignment w:val="baseline"/>
        <w:rPr>
          <w:rFonts w:ascii="Arial" w:eastAsia="Times New Roman" w:hAnsi="Arial" w:cs="Arial"/>
          <w:color w:val="000000"/>
          <w:kern w:val="24"/>
          <w:lang w:val="en-US" w:eastAsia="en-AU"/>
        </w:rPr>
      </w:pPr>
    </w:p>
    <w:p w14:paraId="5BFEB79F" w14:textId="033AC35B" w:rsidR="002A6D65" w:rsidRDefault="002A6D65" w:rsidP="002A6D65">
      <w:pPr>
        <w:spacing w:after="0" w:line="240" w:lineRule="auto"/>
        <w:ind w:left="360" w:hanging="288"/>
        <w:textAlignment w:val="baseline"/>
        <w:rPr>
          <w:rFonts w:ascii="Arial" w:eastAsia="Times New Roman" w:hAnsi="Arial" w:cs="Arial"/>
          <w:color w:val="000000"/>
          <w:kern w:val="24"/>
          <w:lang w:val="en-US" w:eastAsia="en-AU"/>
        </w:rPr>
      </w:pPr>
      <w:r w:rsidRPr="002A6D65">
        <w:rPr>
          <w:rStyle w:val="BodyChar"/>
        </w:rPr>
        <w:t xml:space="preserve">Decisions on such matters </w:t>
      </w:r>
      <w:r w:rsidR="00F14CAB" w:rsidRPr="00163A46">
        <w:rPr>
          <w:rStyle w:val="BodyChar"/>
          <w:b/>
        </w:rPr>
        <w:t>must not</w:t>
      </w:r>
      <w:r w:rsidR="00F14CAB" w:rsidRPr="002A6D65">
        <w:rPr>
          <w:rStyle w:val="BodyChar"/>
        </w:rPr>
        <w:t xml:space="preserve"> be made on the basis of</w:t>
      </w:r>
      <w:r w:rsidR="00F14CAB" w:rsidRPr="00F37DB4">
        <w:rPr>
          <w:rFonts w:ascii="Arial" w:eastAsia="Times New Roman" w:hAnsi="Arial" w:cs="Arial"/>
          <w:color w:val="000000"/>
          <w:kern w:val="24"/>
          <w:lang w:val="en-US" w:eastAsia="en-AU"/>
        </w:rPr>
        <w:t>:</w:t>
      </w:r>
    </w:p>
    <w:p w14:paraId="00652E23" w14:textId="77777777" w:rsidR="008707D6" w:rsidRPr="00F37DB4" w:rsidRDefault="008707D6" w:rsidP="002A6D65">
      <w:pPr>
        <w:spacing w:after="0" w:line="240" w:lineRule="auto"/>
        <w:ind w:left="360" w:hanging="288"/>
        <w:textAlignment w:val="baseline"/>
        <w:rPr>
          <w:rFonts w:ascii="Arial" w:eastAsia="Times New Roman" w:hAnsi="Arial" w:cs="Arial"/>
          <w:color w:val="000000"/>
          <w:lang w:eastAsia="en-AU"/>
        </w:rPr>
      </w:pPr>
    </w:p>
    <w:p w14:paraId="55D73AA8" w14:textId="4C2005E4" w:rsidR="002A6D65" w:rsidRPr="00F37DB4" w:rsidRDefault="004053D3" w:rsidP="002A6D65">
      <w:pPr>
        <w:pStyle w:val="BulletListLevel1"/>
        <w:rPr>
          <w:lang w:eastAsia="en-AU"/>
        </w:rPr>
      </w:pPr>
      <w:r>
        <w:rPr>
          <w:lang w:val="en-US" w:eastAsia="en-AU"/>
        </w:rPr>
        <w:t>s</w:t>
      </w:r>
      <w:r w:rsidR="002A6D65" w:rsidRPr="00F37DB4">
        <w:rPr>
          <w:lang w:val="en-US" w:eastAsia="en-AU"/>
        </w:rPr>
        <w:t>ex</w:t>
      </w:r>
    </w:p>
    <w:p w14:paraId="3CF22E73" w14:textId="063E1A4B" w:rsidR="002A6D65" w:rsidRPr="00F37DB4" w:rsidRDefault="004053D3" w:rsidP="002A6D65">
      <w:pPr>
        <w:pStyle w:val="BulletListLevel1"/>
        <w:rPr>
          <w:lang w:eastAsia="en-AU"/>
        </w:rPr>
      </w:pPr>
      <w:r>
        <w:rPr>
          <w:lang w:val="en-US" w:eastAsia="en-AU"/>
        </w:rPr>
        <w:t>p</w:t>
      </w:r>
      <w:r w:rsidR="002A6D65" w:rsidRPr="00F37DB4">
        <w:rPr>
          <w:lang w:val="en-US" w:eastAsia="en-AU"/>
        </w:rPr>
        <w:t>regnancy</w:t>
      </w:r>
    </w:p>
    <w:p w14:paraId="31ECCF70" w14:textId="1DA78BCD" w:rsidR="002A6D65" w:rsidRPr="00F37DB4" w:rsidRDefault="004053D3" w:rsidP="002A6D65">
      <w:pPr>
        <w:pStyle w:val="BulletListLevel1"/>
        <w:rPr>
          <w:lang w:eastAsia="en-AU"/>
        </w:rPr>
      </w:pPr>
      <w:r>
        <w:rPr>
          <w:lang w:val="en-US" w:eastAsia="en-AU"/>
        </w:rPr>
        <w:t>a</w:t>
      </w:r>
      <w:r w:rsidR="002A6D65">
        <w:rPr>
          <w:lang w:val="en-US" w:eastAsia="en-AU"/>
        </w:rPr>
        <w:t>ge</w:t>
      </w:r>
    </w:p>
    <w:p w14:paraId="64DED779" w14:textId="6A6A3CF7" w:rsidR="002A6D65" w:rsidRPr="00F37DB4" w:rsidRDefault="004053D3" w:rsidP="002A6D65">
      <w:pPr>
        <w:pStyle w:val="BulletListLevel1"/>
        <w:rPr>
          <w:lang w:eastAsia="en-AU"/>
        </w:rPr>
      </w:pPr>
      <w:r>
        <w:rPr>
          <w:lang w:val="en-US" w:eastAsia="en-AU"/>
        </w:rPr>
        <w:t>i</w:t>
      </w:r>
      <w:r w:rsidR="002A6D65">
        <w:rPr>
          <w:lang w:val="en-US" w:eastAsia="en-AU"/>
        </w:rPr>
        <w:t>mpairment</w:t>
      </w:r>
    </w:p>
    <w:p w14:paraId="53FD2A5A" w14:textId="7D02DAB3" w:rsidR="002A6D65" w:rsidRPr="00F37DB4" w:rsidRDefault="004053D3" w:rsidP="002A6D65">
      <w:pPr>
        <w:pStyle w:val="BulletListLevel1"/>
        <w:rPr>
          <w:lang w:eastAsia="en-AU"/>
        </w:rPr>
      </w:pPr>
      <w:r>
        <w:rPr>
          <w:lang w:val="en-US" w:eastAsia="en-AU"/>
        </w:rPr>
        <w:t>p</w:t>
      </w:r>
      <w:r w:rsidR="002A6D65">
        <w:rPr>
          <w:lang w:val="en-US" w:eastAsia="en-AU"/>
        </w:rPr>
        <w:t>olitical belief and activity</w:t>
      </w:r>
    </w:p>
    <w:p w14:paraId="324EA007" w14:textId="14758A61" w:rsidR="002A6D65" w:rsidRPr="00F37DB4" w:rsidRDefault="004053D3" w:rsidP="002A6D65">
      <w:pPr>
        <w:pStyle w:val="BulletListLevel1"/>
        <w:rPr>
          <w:lang w:eastAsia="en-AU"/>
        </w:rPr>
      </w:pPr>
      <w:r>
        <w:rPr>
          <w:lang w:val="en-US" w:eastAsia="en-AU"/>
        </w:rPr>
        <w:t>t</w:t>
      </w:r>
      <w:r w:rsidR="002A6D65">
        <w:rPr>
          <w:lang w:val="en-US" w:eastAsia="en-AU"/>
        </w:rPr>
        <w:t>rade union activity</w:t>
      </w:r>
    </w:p>
    <w:p w14:paraId="0D5E0483" w14:textId="57A2B248" w:rsidR="002A6D65" w:rsidRPr="00F37DB4" w:rsidRDefault="004053D3" w:rsidP="002A6D65">
      <w:pPr>
        <w:pStyle w:val="BulletListLevel1"/>
        <w:rPr>
          <w:lang w:eastAsia="en-AU"/>
        </w:rPr>
      </w:pPr>
      <w:r>
        <w:rPr>
          <w:lang w:val="en-US" w:eastAsia="en-AU"/>
        </w:rPr>
        <w:t>m</w:t>
      </w:r>
      <w:r w:rsidR="002A6D65">
        <w:rPr>
          <w:lang w:val="en-US" w:eastAsia="en-AU"/>
        </w:rPr>
        <w:t>arital status</w:t>
      </w:r>
    </w:p>
    <w:p w14:paraId="6ADFD281" w14:textId="6E1C7128" w:rsidR="002A6D65" w:rsidRPr="00F37DB4" w:rsidRDefault="004053D3" w:rsidP="002A6D65">
      <w:pPr>
        <w:pStyle w:val="BulletListLevel1"/>
        <w:rPr>
          <w:lang w:eastAsia="en-AU"/>
        </w:rPr>
      </w:pPr>
      <w:r>
        <w:rPr>
          <w:lang w:val="en-US" w:eastAsia="en-AU"/>
        </w:rPr>
        <w:t>p</w:t>
      </w:r>
      <w:r w:rsidR="002A6D65">
        <w:rPr>
          <w:lang w:val="en-US" w:eastAsia="en-AU"/>
        </w:rPr>
        <w:t>arental status</w:t>
      </w:r>
    </w:p>
    <w:p w14:paraId="279B928E" w14:textId="08D25D76" w:rsidR="002A6D65" w:rsidRPr="00F37DB4" w:rsidRDefault="004053D3" w:rsidP="002A6D65">
      <w:pPr>
        <w:pStyle w:val="BulletListLevel1"/>
        <w:rPr>
          <w:lang w:eastAsia="en-AU"/>
        </w:rPr>
      </w:pPr>
      <w:r>
        <w:rPr>
          <w:lang w:val="en-US" w:eastAsia="en-AU"/>
        </w:rPr>
        <w:t>r</w:t>
      </w:r>
      <w:r w:rsidR="002A6D65">
        <w:rPr>
          <w:lang w:val="en-US" w:eastAsia="en-AU"/>
        </w:rPr>
        <w:t>ace</w:t>
      </w:r>
    </w:p>
    <w:p w14:paraId="16521673" w14:textId="7CC52731" w:rsidR="002A6D65" w:rsidRPr="00F37DB4" w:rsidRDefault="004053D3" w:rsidP="002A6D65">
      <w:pPr>
        <w:pStyle w:val="BulletListLevel1"/>
        <w:rPr>
          <w:lang w:eastAsia="en-AU"/>
        </w:rPr>
      </w:pPr>
      <w:r>
        <w:rPr>
          <w:lang w:val="en-US" w:eastAsia="en-AU"/>
        </w:rPr>
        <w:t>n</w:t>
      </w:r>
      <w:r w:rsidR="002A6D65">
        <w:rPr>
          <w:lang w:val="en-US" w:eastAsia="en-AU"/>
        </w:rPr>
        <w:t>ational origin</w:t>
      </w:r>
    </w:p>
    <w:p w14:paraId="6633EA7B" w14:textId="12F7DD24" w:rsidR="002A6D65" w:rsidRPr="00F37DB4" w:rsidRDefault="004053D3" w:rsidP="002A6D65">
      <w:pPr>
        <w:pStyle w:val="BulletListLevel1"/>
        <w:rPr>
          <w:lang w:eastAsia="en-AU"/>
        </w:rPr>
      </w:pPr>
      <w:r>
        <w:rPr>
          <w:lang w:val="en-US" w:eastAsia="en-AU"/>
        </w:rPr>
        <w:t>r</w:t>
      </w:r>
      <w:r w:rsidR="002A6D65">
        <w:rPr>
          <w:lang w:val="en-US" w:eastAsia="en-AU"/>
        </w:rPr>
        <w:t>eligion</w:t>
      </w:r>
    </w:p>
    <w:p w14:paraId="70B74D11" w14:textId="51C4E742" w:rsidR="002A6D65" w:rsidRPr="00F37DB4" w:rsidRDefault="004053D3" w:rsidP="002A6D65">
      <w:pPr>
        <w:pStyle w:val="BulletListLevel1"/>
        <w:rPr>
          <w:lang w:eastAsia="en-AU"/>
        </w:rPr>
      </w:pPr>
      <w:r>
        <w:rPr>
          <w:lang w:val="en-US" w:eastAsia="en-AU"/>
        </w:rPr>
        <w:t>c</w:t>
      </w:r>
      <w:r w:rsidR="002A6D65">
        <w:rPr>
          <w:lang w:val="en-US" w:eastAsia="en-AU"/>
        </w:rPr>
        <w:t>riminal record</w:t>
      </w:r>
    </w:p>
    <w:p w14:paraId="431483F4" w14:textId="2574F077" w:rsidR="002A6D65" w:rsidRPr="00F37DB4" w:rsidRDefault="004053D3" w:rsidP="002A6D65">
      <w:pPr>
        <w:pStyle w:val="BulletListLevel1"/>
        <w:rPr>
          <w:lang w:eastAsia="en-AU"/>
        </w:rPr>
      </w:pPr>
      <w:r>
        <w:rPr>
          <w:lang w:val="en-US" w:eastAsia="en-AU"/>
        </w:rPr>
        <w:t>s</w:t>
      </w:r>
      <w:r w:rsidR="002A6D65">
        <w:rPr>
          <w:lang w:val="en-US" w:eastAsia="en-AU"/>
        </w:rPr>
        <w:t>ocial origin</w:t>
      </w:r>
    </w:p>
    <w:p w14:paraId="05170E5F" w14:textId="1CA780C0" w:rsidR="002A6D65" w:rsidRPr="00F37DB4" w:rsidRDefault="004053D3" w:rsidP="002A6D65">
      <w:pPr>
        <w:pStyle w:val="BulletListLevel1"/>
        <w:rPr>
          <w:lang w:eastAsia="en-AU"/>
        </w:rPr>
      </w:pPr>
      <w:r>
        <w:rPr>
          <w:lang w:val="en-US" w:eastAsia="en-AU"/>
        </w:rPr>
        <w:t>l</w:t>
      </w:r>
      <w:r w:rsidR="002A6D65">
        <w:rPr>
          <w:lang w:val="en-US" w:eastAsia="en-AU"/>
        </w:rPr>
        <w:t>awful disability activity</w:t>
      </w:r>
    </w:p>
    <w:p w14:paraId="6A10AAA4" w14:textId="66E663DD" w:rsidR="002A6D65" w:rsidRPr="004053D3" w:rsidRDefault="004053D3" w:rsidP="004053D3">
      <w:pPr>
        <w:pStyle w:val="BulletListLevel1"/>
        <w:rPr>
          <w:lang w:eastAsia="en-AU"/>
        </w:rPr>
      </w:pPr>
      <w:r>
        <w:rPr>
          <w:lang w:val="en-US" w:eastAsia="en-AU"/>
        </w:rPr>
        <w:lastRenderedPageBreak/>
        <w:t>a</w:t>
      </w:r>
      <w:r w:rsidR="002A6D65" w:rsidRPr="00F37DB4">
        <w:rPr>
          <w:lang w:val="en-US" w:eastAsia="en-AU"/>
        </w:rPr>
        <w:t>ny other irrelevant activity.</w:t>
      </w:r>
    </w:p>
    <w:p w14:paraId="1C6F3DE1" w14:textId="304BC51C" w:rsidR="002A6D65" w:rsidRPr="00F37DB4" w:rsidRDefault="004053D3" w:rsidP="002A6D65">
      <w:pPr>
        <w:pStyle w:val="Body"/>
        <w:rPr>
          <w:lang w:val="en-US"/>
        </w:rPr>
      </w:pPr>
      <w:r>
        <w:rPr>
          <w:lang w:val="en-US"/>
        </w:rPr>
        <w:t xml:space="preserve">An </w:t>
      </w:r>
      <w:r w:rsidR="002A6D65" w:rsidRPr="00F37DB4">
        <w:rPr>
          <w:lang w:val="en-US"/>
        </w:rPr>
        <w:t>Equal Opportunity Commission or equivalent body in each state or territory</w:t>
      </w:r>
      <w:r>
        <w:rPr>
          <w:lang w:val="en-US"/>
        </w:rPr>
        <w:t xml:space="preserve"> controls aspects of equal o</w:t>
      </w:r>
      <w:r w:rsidRPr="00F37DB4">
        <w:rPr>
          <w:lang w:val="en-US"/>
        </w:rPr>
        <w:t>pportunity in the workplace</w:t>
      </w:r>
      <w:r w:rsidR="002A6D65" w:rsidRPr="00F37DB4">
        <w:rPr>
          <w:lang w:val="en-US"/>
        </w:rPr>
        <w:t>.</w:t>
      </w:r>
    </w:p>
    <w:p w14:paraId="72A5B495" w14:textId="44F4C5E3" w:rsidR="002A6D65" w:rsidRPr="00F37DB4" w:rsidRDefault="008707D6" w:rsidP="002A6D65">
      <w:pPr>
        <w:pStyle w:val="Body"/>
        <w:rPr>
          <w:lang w:val="en-US"/>
        </w:rPr>
      </w:pPr>
      <w:r>
        <w:rPr>
          <w:lang w:val="en-US"/>
        </w:rPr>
        <w:t xml:space="preserve">The role of these bodies </w:t>
      </w:r>
      <w:r w:rsidR="002A6D65" w:rsidRPr="00F37DB4">
        <w:rPr>
          <w:lang w:val="en-US"/>
        </w:rPr>
        <w:t>is to deal with complaints of discrimination based on:</w:t>
      </w:r>
    </w:p>
    <w:p w14:paraId="5A0D9BC8" w14:textId="4DD6920F" w:rsidR="002A6D65" w:rsidRPr="00F37DB4" w:rsidRDefault="004053D3" w:rsidP="002A6D65">
      <w:pPr>
        <w:pStyle w:val="BulletListLevel1"/>
        <w:rPr>
          <w:lang w:val="en-US"/>
        </w:rPr>
      </w:pPr>
      <w:r>
        <w:rPr>
          <w:lang w:val="en-US"/>
        </w:rPr>
        <w:t>s</w:t>
      </w:r>
      <w:r w:rsidR="002A6D65" w:rsidRPr="00F37DB4">
        <w:rPr>
          <w:lang w:val="en-US"/>
        </w:rPr>
        <w:t>ex</w:t>
      </w:r>
    </w:p>
    <w:p w14:paraId="571E37F9" w14:textId="7BACE259" w:rsidR="002A6D65" w:rsidRPr="00F37DB4" w:rsidRDefault="004053D3" w:rsidP="002A6D65">
      <w:pPr>
        <w:pStyle w:val="BulletListLevel1"/>
        <w:rPr>
          <w:lang w:val="en-US"/>
        </w:rPr>
      </w:pPr>
      <w:r>
        <w:rPr>
          <w:lang w:val="en-US"/>
        </w:rPr>
        <w:t>m</w:t>
      </w:r>
      <w:r w:rsidR="002A6D65" w:rsidRPr="00F37DB4">
        <w:rPr>
          <w:lang w:val="en-US"/>
        </w:rPr>
        <w:t>arital status</w:t>
      </w:r>
    </w:p>
    <w:p w14:paraId="3D563003" w14:textId="192CC927" w:rsidR="002A6D65" w:rsidRPr="00F37DB4" w:rsidRDefault="004053D3" w:rsidP="002A6D65">
      <w:pPr>
        <w:pStyle w:val="BulletListLevel1"/>
        <w:rPr>
          <w:lang w:val="en-US"/>
        </w:rPr>
      </w:pPr>
      <w:r>
        <w:rPr>
          <w:lang w:val="en-US"/>
        </w:rPr>
        <w:t>r</w:t>
      </w:r>
      <w:r w:rsidR="002A6D65" w:rsidRPr="00F37DB4">
        <w:rPr>
          <w:lang w:val="en-US"/>
        </w:rPr>
        <w:t>ace</w:t>
      </w:r>
    </w:p>
    <w:p w14:paraId="2E7CB3CA" w14:textId="262E9C8F" w:rsidR="002A6D65" w:rsidRPr="00F37DB4" w:rsidRDefault="004053D3" w:rsidP="002A6D65">
      <w:pPr>
        <w:pStyle w:val="BulletListLevel1"/>
        <w:rPr>
          <w:lang w:val="en-US"/>
        </w:rPr>
      </w:pPr>
      <w:r>
        <w:rPr>
          <w:lang w:val="en-US"/>
        </w:rPr>
        <w:t>d</w:t>
      </w:r>
      <w:r w:rsidR="002A6D65" w:rsidRPr="00F37DB4">
        <w:rPr>
          <w:lang w:val="en-US"/>
        </w:rPr>
        <w:t>isability or disease</w:t>
      </w:r>
    </w:p>
    <w:p w14:paraId="0002A384" w14:textId="5F403AE1" w:rsidR="002A6D65" w:rsidRPr="00285C22" w:rsidRDefault="004053D3" w:rsidP="002331C2">
      <w:pPr>
        <w:pStyle w:val="BulletListLevel1"/>
        <w:spacing w:after="0" w:line="240" w:lineRule="auto"/>
        <w:ind w:right="-720"/>
        <w:rPr>
          <w:rFonts w:ascii="Arial" w:eastAsia="Times New Roman" w:hAnsi="Arial" w:cs="Arial"/>
          <w:lang w:val="en-US"/>
        </w:rPr>
      </w:pPr>
      <w:r>
        <w:rPr>
          <w:lang w:val="en-US"/>
        </w:rPr>
        <w:t>p</w:t>
      </w:r>
      <w:r w:rsidR="008707D6">
        <w:rPr>
          <w:lang w:val="en-US"/>
        </w:rPr>
        <w:t>olitical or r</w:t>
      </w:r>
      <w:r w:rsidR="002A6D65" w:rsidRPr="00285C22">
        <w:rPr>
          <w:lang w:val="en-US"/>
        </w:rPr>
        <w:t>eligious beliefs</w:t>
      </w:r>
      <w:r>
        <w:rPr>
          <w:lang w:val="en-US"/>
        </w:rPr>
        <w:t>.</w:t>
      </w:r>
    </w:p>
    <w:p w14:paraId="0047B787" w14:textId="77777777" w:rsidR="002A6D65" w:rsidRDefault="002A6D65" w:rsidP="002A6D65">
      <w:pPr>
        <w:spacing w:after="0" w:line="240" w:lineRule="auto"/>
        <w:ind w:right="-720"/>
        <w:rPr>
          <w:rFonts w:ascii="Arial" w:eastAsia="Times New Roman" w:hAnsi="Arial" w:cs="Arial"/>
          <w:lang w:val="en-US"/>
        </w:rPr>
      </w:pPr>
    </w:p>
    <w:p w14:paraId="5A586ED7" w14:textId="4D93AF68" w:rsidR="002A6D65" w:rsidRPr="00F37DB4" w:rsidRDefault="008707D6" w:rsidP="00285C22">
      <w:pPr>
        <w:pStyle w:val="Body"/>
        <w:rPr>
          <w:lang w:val="en-US"/>
        </w:rPr>
      </w:pPr>
      <w:r>
        <w:rPr>
          <w:lang w:val="en-US"/>
        </w:rPr>
        <w:t xml:space="preserve">On behalf of the </w:t>
      </w:r>
      <w:r w:rsidRPr="00F37DB4">
        <w:rPr>
          <w:lang w:val="en-US"/>
        </w:rPr>
        <w:t>Human Rights and Equal Opportunity Commission</w:t>
      </w:r>
      <w:r w:rsidR="004053D3">
        <w:rPr>
          <w:lang w:val="en-US"/>
        </w:rPr>
        <w:t>,</w:t>
      </w:r>
      <w:r>
        <w:rPr>
          <w:lang w:val="en-US"/>
        </w:rPr>
        <w:t xml:space="preserve"> these bodies also deal </w:t>
      </w:r>
      <w:r w:rsidR="002A6D65" w:rsidRPr="00F37DB4">
        <w:rPr>
          <w:lang w:val="en-US"/>
        </w:rPr>
        <w:t>with less favorable treatment due to status in:</w:t>
      </w:r>
    </w:p>
    <w:p w14:paraId="0DA109A5" w14:textId="6A2160E1" w:rsidR="002A6D65" w:rsidRPr="00F37DB4" w:rsidRDefault="004053D3" w:rsidP="00285C22">
      <w:pPr>
        <w:pStyle w:val="BulletListLevel1"/>
        <w:rPr>
          <w:lang w:val="en-US"/>
        </w:rPr>
      </w:pPr>
      <w:r>
        <w:rPr>
          <w:lang w:val="en-US"/>
        </w:rPr>
        <w:t>e</w:t>
      </w:r>
      <w:r w:rsidR="002A6D65" w:rsidRPr="00F37DB4">
        <w:rPr>
          <w:lang w:val="en-US"/>
        </w:rPr>
        <w:t>mployment</w:t>
      </w:r>
    </w:p>
    <w:p w14:paraId="75FBB809" w14:textId="04E09E3C" w:rsidR="002A6D65" w:rsidRPr="00F37DB4" w:rsidRDefault="004053D3" w:rsidP="00285C22">
      <w:pPr>
        <w:pStyle w:val="BulletListLevel1"/>
        <w:rPr>
          <w:lang w:val="en-US"/>
        </w:rPr>
      </w:pPr>
      <w:r>
        <w:rPr>
          <w:lang w:val="en-US"/>
        </w:rPr>
        <w:t>e</w:t>
      </w:r>
      <w:r w:rsidR="002A6D65" w:rsidRPr="00F37DB4">
        <w:rPr>
          <w:lang w:val="en-US"/>
        </w:rPr>
        <w:t>ducation</w:t>
      </w:r>
    </w:p>
    <w:p w14:paraId="54D01AD8" w14:textId="31C528EE" w:rsidR="002A6D65" w:rsidRPr="00F37DB4" w:rsidRDefault="004053D3" w:rsidP="00285C22">
      <w:pPr>
        <w:pStyle w:val="BulletListLevel1"/>
        <w:rPr>
          <w:lang w:val="en-US"/>
        </w:rPr>
      </w:pPr>
      <w:r>
        <w:rPr>
          <w:lang w:val="en-US"/>
        </w:rPr>
        <w:t>p</w:t>
      </w:r>
      <w:r w:rsidR="002A6D65" w:rsidRPr="00F37DB4">
        <w:rPr>
          <w:lang w:val="en-US"/>
        </w:rPr>
        <w:t>rovision of goods and service</w:t>
      </w:r>
    </w:p>
    <w:p w14:paraId="4EA2A7C2" w14:textId="4A2F24EF" w:rsidR="002A6D65" w:rsidRPr="00F37DB4" w:rsidRDefault="004053D3" w:rsidP="00285C22">
      <w:pPr>
        <w:pStyle w:val="BulletListLevel1"/>
        <w:rPr>
          <w:lang w:val="en-US"/>
        </w:rPr>
      </w:pPr>
      <w:r>
        <w:rPr>
          <w:lang w:val="en-US"/>
        </w:rPr>
        <w:t>c</w:t>
      </w:r>
      <w:r w:rsidR="002A6D65" w:rsidRPr="00F37DB4">
        <w:rPr>
          <w:lang w:val="en-US"/>
        </w:rPr>
        <w:t>lubs</w:t>
      </w:r>
    </w:p>
    <w:p w14:paraId="510AAEC4" w14:textId="24AB966A" w:rsidR="002A6D65" w:rsidRPr="00F37DB4" w:rsidRDefault="004053D3" w:rsidP="00285C22">
      <w:pPr>
        <w:pStyle w:val="BulletListLevel1"/>
        <w:rPr>
          <w:lang w:val="en-US"/>
        </w:rPr>
      </w:pPr>
      <w:r>
        <w:rPr>
          <w:lang w:val="en-US"/>
        </w:rPr>
        <w:t>S</w:t>
      </w:r>
      <w:r w:rsidR="002A6D65" w:rsidRPr="00F37DB4">
        <w:rPr>
          <w:lang w:val="en-US"/>
        </w:rPr>
        <w:t>port</w:t>
      </w:r>
      <w:r>
        <w:rPr>
          <w:lang w:val="en-US"/>
        </w:rPr>
        <w:t>.</w:t>
      </w:r>
    </w:p>
    <w:p w14:paraId="1762A040" w14:textId="77777777" w:rsidR="002A6D65" w:rsidRPr="00F37DB4" w:rsidRDefault="002A6D65" w:rsidP="00285C22">
      <w:pPr>
        <w:pStyle w:val="Body"/>
        <w:rPr>
          <w:lang w:val="en-US"/>
        </w:rPr>
      </w:pPr>
      <w:r w:rsidRPr="00F37DB4">
        <w:rPr>
          <w:lang w:val="en-US"/>
        </w:rPr>
        <w:t>The following are for Federal and NSW offices:</w:t>
      </w:r>
    </w:p>
    <w:p w14:paraId="3DAA87A6" w14:textId="61DFE1EC" w:rsidR="002A6D65" w:rsidRPr="00F37DB4" w:rsidRDefault="002A6D65" w:rsidP="00285C22">
      <w:pPr>
        <w:pStyle w:val="BulletListLevel1"/>
        <w:rPr>
          <w:lang w:val="en-US"/>
        </w:rPr>
      </w:pPr>
      <w:r w:rsidRPr="00F37DB4">
        <w:rPr>
          <w:lang w:val="en-US"/>
        </w:rPr>
        <w:t>Federal</w:t>
      </w:r>
      <w:r w:rsidR="004053D3">
        <w:rPr>
          <w:lang w:val="en-US"/>
        </w:rPr>
        <w:t>—</w:t>
      </w:r>
      <w:r w:rsidRPr="00F37DB4">
        <w:rPr>
          <w:lang w:val="en-US"/>
        </w:rPr>
        <w:t xml:space="preserve">Human Rights and Equal Opportunity Commission </w:t>
      </w:r>
      <w:hyperlink r:id="rId29" w:history="1">
        <w:r w:rsidRPr="00F37DB4">
          <w:rPr>
            <w:lang w:val="en-US"/>
          </w:rPr>
          <w:t>www.humanrights.gov.au</w:t>
        </w:r>
      </w:hyperlink>
    </w:p>
    <w:p w14:paraId="5222C152" w14:textId="1A073EEF" w:rsidR="002A6D65" w:rsidRPr="00F37DB4" w:rsidRDefault="002A6D65" w:rsidP="00285C22">
      <w:pPr>
        <w:pStyle w:val="BulletListLevel1"/>
        <w:rPr>
          <w:lang w:val="en-US"/>
        </w:rPr>
      </w:pPr>
      <w:r w:rsidRPr="00F37DB4">
        <w:rPr>
          <w:lang w:val="en-US"/>
        </w:rPr>
        <w:t>NSW</w:t>
      </w:r>
      <w:r w:rsidR="004053D3">
        <w:rPr>
          <w:lang w:val="en-US"/>
        </w:rPr>
        <w:t>—</w:t>
      </w:r>
      <w:r w:rsidRPr="00F37DB4">
        <w:rPr>
          <w:lang w:val="en-US"/>
        </w:rPr>
        <w:t xml:space="preserve">Anti-Discrimination Board </w:t>
      </w:r>
      <w:hyperlink r:id="rId30" w:history="1">
        <w:r w:rsidRPr="00F37DB4">
          <w:rPr>
            <w:lang w:val="en-US"/>
          </w:rPr>
          <w:t>www.lawlink.nsw.gov.au</w:t>
        </w:r>
      </w:hyperlink>
      <w:r w:rsidR="004053D3">
        <w:rPr>
          <w:lang w:val="en-US"/>
        </w:rPr>
        <w:t xml:space="preserve"> </w:t>
      </w:r>
      <w:r w:rsidR="00285C22">
        <w:rPr>
          <w:lang w:val="en-US"/>
        </w:rPr>
        <w:t xml:space="preserve"> </w:t>
      </w:r>
    </w:p>
    <w:p w14:paraId="45840E57" w14:textId="16BA514B" w:rsidR="00887C4B" w:rsidRDefault="00285C22" w:rsidP="00285C22">
      <w:pPr>
        <w:pStyle w:val="Heading3"/>
        <w:rPr>
          <w:lang w:val="en-US"/>
        </w:rPr>
      </w:pPr>
      <w:bookmarkStart w:id="44" w:name="_Toc5106401"/>
      <w:bookmarkStart w:id="45" w:name="_Toc5106699"/>
      <w:bookmarkStart w:id="46" w:name="_Toc5273391"/>
      <w:r>
        <w:rPr>
          <w:lang w:val="en-US"/>
        </w:rPr>
        <w:t>Anti-discrimination</w:t>
      </w:r>
      <w:bookmarkEnd w:id="44"/>
      <w:bookmarkEnd w:id="45"/>
      <w:bookmarkEnd w:id="46"/>
    </w:p>
    <w:p w14:paraId="7A73629F" w14:textId="38AB5C08" w:rsidR="00285C22" w:rsidRPr="00F37DB4" w:rsidRDefault="00285C22" w:rsidP="00285C22">
      <w:pPr>
        <w:pStyle w:val="Body"/>
        <w:rPr>
          <w:lang w:eastAsia="en-AU"/>
        </w:rPr>
      </w:pPr>
      <w:r w:rsidRPr="00F37DB4">
        <w:rPr>
          <w:lang w:val="en-US" w:eastAsia="en-AU"/>
        </w:rPr>
        <w:t xml:space="preserve">An employer must take all reasonable steps to </w:t>
      </w:r>
      <w:r w:rsidR="004053D3">
        <w:rPr>
          <w:i/>
          <w:iCs/>
          <w:lang w:val="en-US" w:eastAsia="en-AU"/>
        </w:rPr>
        <w:t>“</w:t>
      </w:r>
      <w:r w:rsidRPr="00F37DB4">
        <w:rPr>
          <w:i/>
          <w:iCs/>
          <w:lang w:val="en-US" w:eastAsia="en-AU"/>
        </w:rPr>
        <w:t>prevent discrimination and harassment in the workplace if they wish to avoid liability”</w:t>
      </w:r>
      <w:r w:rsidR="008707D6">
        <w:rPr>
          <w:i/>
          <w:iCs/>
          <w:lang w:val="en-US" w:eastAsia="en-AU"/>
        </w:rPr>
        <w:t>.</w:t>
      </w:r>
      <w:r w:rsidRPr="00F37DB4">
        <w:rPr>
          <w:i/>
          <w:iCs/>
          <w:lang w:val="en-US" w:eastAsia="en-AU"/>
        </w:rPr>
        <w:t xml:space="preserve"> </w:t>
      </w:r>
      <w:r w:rsidR="008707D6">
        <w:rPr>
          <w:iCs/>
          <w:lang w:val="en-US" w:eastAsia="en-AU"/>
        </w:rPr>
        <w:t>Reasonable</w:t>
      </w:r>
      <w:r w:rsidRPr="00F37DB4">
        <w:rPr>
          <w:iCs/>
          <w:lang w:val="en-US" w:eastAsia="en-AU"/>
        </w:rPr>
        <w:t xml:space="preserve"> steps</w:t>
      </w:r>
      <w:r w:rsidRPr="00F37DB4">
        <w:rPr>
          <w:lang w:val="en-US" w:eastAsia="en-AU"/>
        </w:rPr>
        <w:t xml:space="preserve"> are not defined in legislation, and are determined </w:t>
      </w:r>
      <w:r w:rsidR="004053D3">
        <w:rPr>
          <w:lang w:val="en-US" w:eastAsia="en-AU"/>
        </w:rPr>
        <w:t>on a case-by-</w:t>
      </w:r>
      <w:r w:rsidRPr="00F37DB4">
        <w:rPr>
          <w:lang w:val="en-US" w:eastAsia="en-AU"/>
        </w:rPr>
        <w:t>case basis. Therefore, it is essential that you actively implement measures to minimi</w:t>
      </w:r>
      <w:r w:rsidR="008707D6">
        <w:rPr>
          <w:lang w:val="en-US" w:eastAsia="en-AU"/>
        </w:rPr>
        <w:t>s</w:t>
      </w:r>
      <w:r w:rsidRPr="00F37DB4">
        <w:rPr>
          <w:lang w:val="en-US" w:eastAsia="en-AU"/>
        </w:rPr>
        <w:t>e the risk of discrimination and harassment occurring. The onus is on the employer to prove that all reasonable steps have been taken.</w:t>
      </w:r>
    </w:p>
    <w:p w14:paraId="379B7861" w14:textId="30E5FD49" w:rsidR="00285C22" w:rsidRPr="00F37DB4" w:rsidRDefault="00285C22" w:rsidP="00285C22">
      <w:pPr>
        <w:pStyle w:val="Body"/>
        <w:rPr>
          <w:lang w:val="en-US" w:eastAsia="en-AU"/>
        </w:rPr>
      </w:pPr>
      <w:r w:rsidRPr="00F37DB4">
        <w:rPr>
          <w:lang w:val="en-US" w:eastAsia="en-AU"/>
        </w:rPr>
        <w:t xml:space="preserve">When developing a strategy, it is recommended </w:t>
      </w:r>
      <w:r>
        <w:rPr>
          <w:lang w:val="en-US" w:eastAsia="en-AU"/>
        </w:rPr>
        <w:t>an employer</w:t>
      </w:r>
      <w:r w:rsidRPr="00F37DB4">
        <w:rPr>
          <w:lang w:val="en-US" w:eastAsia="en-AU"/>
        </w:rPr>
        <w:t xml:space="preserve"> consult with relevant parties including employees, unions, employer organi</w:t>
      </w:r>
      <w:r>
        <w:rPr>
          <w:lang w:val="en-US" w:eastAsia="en-AU"/>
        </w:rPr>
        <w:t>s</w:t>
      </w:r>
      <w:r w:rsidRPr="00F37DB4">
        <w:rPr>
          <w:lang w:val="en-US" w:eastAsia="en-AU"/>
        </w:rPr>
        <w:t xml:space="preserve">ations, industry and professional associations, the human rights and equal opportunity commission, </w:t>
      </w:r>
      <w:r w:rsidR="00164154">
        <w:rPr>
          <w:lang w:val="en-US" w:eastAsia="en-AU"/>
        </w:rPr>
        <w:t xml:space="preserve">cultural/ethnic organisations, </w:t>
      </w:r>
      <w:r w:rsidRPr="00F37DB4">
        <w:rPr>
          <w:lang w:val="en-US" w:eastAsia="en-AU"/>
        </w:rPr>
        <w:t>and state and territory anti-discrimination agencies.</w:t>
      </w:r>
    </w:p>
    <w:p w14:paraId="6265FC93" w14:textId="7ADAD22F" w:rsidR="00285C22" w:rsidRPr="00F37DB4" w:rsidRDefault="00285C22" w:rsidP="00285C22">
      <w:pPr>
        <w:pStyle w:val="Body"/>
        <w:rPr>
          <w:lang w:eastAsia="en-AU"/>
        </w:rPr>
      </w:pPr>
      <w:r w:rsidRPr="00F37DB4">
        <w:rPr>
          <w:lang w:val="en-US" w:eastAsia="en-AU"/>
        </w:rPr>
        <w:lastRenderedPageBreak/>
        <w:t>The following measures to prevent harassment are bas</w:t>
      </w:r>
      <w:r w:rsidR="004053D3">
        <w:rPr>
          <w:lang w:val="en-US" w:eastAsia="en-AU"/>
        </w:rPr>
        <w:t>ed on those recommended by the Human Rights and Equal O</w:t>
      </w:r>
      <w:r w:rsidRPr="00F37DB4">
        <w:rPr>
          <w:lang w:val="en-US" w:eastAsia="en-AU"/>
        </w:rPr>
        <w:t xml:space="preserve">pportunity </w:t>
      </w:r>
      <w:r w:rsidR="004053D3">
        <w:rPr>
          <w:lang w:val="en-US" w:eastAsia="en-AU"/>
        </w:rPr>
        <w:t>C</w:t>
      </w:r>
      <w:r w:rsidRPr="00F37DB4">
        <w:rPr>
          <w:lang w:val="en-US" w:eastAsia="en-AU"/>
        </w:rPr>
        <w:t>ommission:</w:t>
      </w:r>
    </w:p>
    <w:p w14:paraId="7D977D59" w14:textId="3917F5AA" w:rsidR="00285C22" w:rsidRPr="00F37DB4" w:rsidRDefault="00285C22" w:rsidP="00285C22">
      <w:pPr>
        <w:pStyle w:val="BulletListLevel1"/>
        <w:rPr>
          <w:lang w:eastAsia="en-AU"/>
        </w:rPr>
      </w:pPr>
      <w:r w:rsidRPr="00F37DB4">
        <w:rPr>
          <w:lang w:val="en-US" w:eastAsia="en-AU"/>
        </w:rPr>
        <w:t>Develop a written policy which prohibits discrimination and harassment, in conjunction with staff and relevant unions</w:t>
      </w:r>
      <w:r w:rsidR="008707D6">
        <w:rPr>
          <w:lang w:val="en-US" w:eastAsia="en-AU"/>
        </w:rPr>
        <w:t>.</w:t>
      </w:r>
    </w:p>
    <w:p w14:paraId="37B0B964" w14:textId="344B1B2A" w:rsidR="00285C22" w:rsidRPr="00F37DB4" w:rsidRDefault="00285C22" w:rsidP="00285C22">
      <w:pPr>
        <w:pStyle w:val="BulletListLevel1"/>
        <w:rPr>
          <w:lang w:eastAsia="en-AU"/>
        </w:rPr>
      </w:pPr>
      <w:r w:rsidRPr="00F37DB4">
        <w:rPr>
          <w:lang w:val="en-US" w:eastAsia="en-AU"/>
        </w:rPr>
        <w:t>Regularly distribute and promote the policy to all involved in the business</w:t>
      </w:r>
      <w:r w:rsidR="008707D6">
        <w:rPr>
          <w:lang w:val="en-US" w:eastAsia="en-AU"/>
        </w:rPr>
        <w:t>.</w:t>
      </w:r>
    </w:p>
    <w:p w14:paraId="11C50720" w14:textId="727DD601" w:rsidR="00285C22" w:rsidRPr="00F37DB4" w:rsidRDefault="00285C22" w:rsidP="00285C22">
      <w:pPr>
        <w:pStyle w:val="BulletListLevel1"/>
        <w:rPr>
          <w:lang w:eastAsia="en-AU"/>
        </w:rPr>
      </w:pPr>
      <w:r w:rsidRPr="00F37DB4">
        <w:rPr>
          <w:lang w:val="en-US" w:eastAsia="en-AU"/>
        </w:rPr>
        <w:t>Ensure that the new policy is accessible to, and understood by all employees</w:t>
      </w:r>
      <w:r w:rsidR="00164154">
        <w:rPr>
          <w:lang w:val="en-US" w:eastAsia="en-AU"/>
        </w:rPr>
        <w:t>, including sensitivity to cultural differences and varying levels of competency in English</w:t>
      </w:r>
      <w:r w:rsidR="008707D6">
        <w:rPr>
          <w:lang w:val="en-US" w:eastAsia="en-AU"/>
        </w:rPr>
        <w:t>.</w:t>
      </w:r>
    </w:p>
    <w:p w14:paraId="4EAF0947" w14:textId="00C21DE5" w:rsidR="00285C22" w:rsidRPr="00F37DB4" w:rsidRDefault="00285C22" w:rsidP="00285C22">
      <w:pPr>
        <w:pStyle w:val="BulletListLevel1"/>
        <w:rPr>
          <w:lang w:eastAsia="en-AU"/>
        </w:rPr>
      </w:pPr>
      <w:r w:rsidRPr="00F37DB4">
        <w:rPr>
          <w:lang w:val="en-US" w:eastAsia="en-AU"/>
        </w:rPr>
        <w:t>Provide policy and other information on discrimination and harassment to new staff as a standard part of induction</w:t>
      </w:r>
      <w:r w:rsidR="008707D6">
        <w:rPr>
          <w:lang w:val="en-US" w:eastAsia="en-AU"/>
        </w:rPr>
        <w:t>.</w:t>
      </w:r>
    </w:p>
    <w:p w14:paraId="2C03BA8B" w14:textId="79D7C33D" w:rsidR="00285C22" w:rsidRPr="00F37DB4" w:rsidRDefault="00285C22" w:rsidP="00285C22">
      <w:pPr>
        <w:pStyle w:val="BulletListLevel1"/>
        <w:rPr>
          <w:lang w:eastAsia="en-AU"/>
        </w:rPr>
      </w:pPr>
      <w:r w:rsidRPr="00F37DB4">
        <w:rPr>
          <w:lang w:val="en-US" w:eastAsia="en-AU"/>
        </w:rPr>
        <w:t>Periodically review the policy to ensure it is operating efficiently and contains up to date information</w:t>
      </w:r>
      <w:r w:rsidR="008707D6">
        <w:rPr>
          <w:lang w:val="en-US" w:eastAsia="en-AU"/>
        </w:rPr>
        <w:t>.</w:t>
      </w:r>
    </w:p>
    <w:p w14:paraId="2618207E" w14:textId="0D092E7F" w:rsidR="00285C22" w:rsidRPr="00F37DB4" w:rsidRDefault="00285C22" w:rsidP="00285C22">
      <w:pPr>
        <w:pStyle w:val="BulletListLevel1"/>
        <w:rPr>
          <w:lang w:eastAsia="en-AU"/>
        </w:rPr>
      </w:pPr>
      <w:r w:rsidRPr="00F37DB4">
        <w:rPr>
          <w:lang w:val="en-US" w:eastAsia="en-AU"/>
        </w:rPr>
        <w:t>Ensure that the owners/directors/line managers model appropriate standards of professional conduct at all times</w:t>
      </w:r>
      <w:r w:rsidR="008707D6">
        <w:rPr>
          <w:lang w:val="en-US" w:eastAsia="en-AU"/>
        </w:rPr>
        <w:t>.</w:t>
      </w:r>
    </w:p>
    <w:p w14:paraId="06A34BE2" w14:textId="4AC218B9" w:rsidR="00285C22" w:rsidRPr="00F37DB4" w:rsidRDefault="00285C22" w:rsidP="00285C22">
      <w:pPr>
        <w:pStyle w:val="BulletListLevel1"/>
        <w:rPr>
          <w:lang w:eastAsia="en-AU"/>
        </w:rPr>
      </w:pPr>
      <w:r w:rsidRPr="00F37DB4">
        <w:rPr>
          <w:lang w:val="en-US" w:eastAsia="en-AU"/>
        </w:rPr>
        <w:t>Include accountability mechanisms in position descriptions for managers</w:t>
      </w:r>
      <w:r w:rsidR="008707D6">
        <w:rPr>
          <w:lang w:val="en-US" w:eastAsia="en-AU"/>
        </w:rPr>
        <w:t>.</w:t>
      </w:r>
    </w:p>
    <w:p w14:paraId="41A2C2DE" w14:textId="3A7B85C4" w:rsidR="00285C22" w:rsidRPr="00F37DB4" w:rsidRDefault="00285C22" w:rsidP="00285C22">
      <w:pPr>
        <w:pStyle w:val="BulletListLevel1"/>
        <w:rPr>
          <w:lang w:eastAsia="en-AU"/>
        </w:rPr>
      </w:pPr>
      <w:r w:rsidRPr="00F37DB4">
        <w:rPr>
          <w:lang w:val="en-US" w:eastAsia="en-AU"/>
        </w:rPr>
        <w:t>Remove offensive and explicit materials (calendars, posters etc.) from the workplace</w:t>
      </w:r>
      <w:r w:rsidR="008707D6">
        <w:rPr>
          <w:lang w:val="en-US" w:eastAsia="en-AU"/>
        </w:rPr>
        <w:t>.</w:t>
      </w:r>
    </w:p>
    <w:p w14:paraId="1C1A871B" w14:textId="77777777" w:rsidR="00285C22" w:rsidRPr="00F37DB4" w:rsidRDefault="00285C22" w:rsidP="00285C22">
      <w:pPr>
        <w:pStyle w:val="BulletListLevel1"/>
        <w:rPr>
          <w:lang w:eastAsia="en-AU"/>
        </w:rPr>
      </w:pPr>
      <w:r w:rsidRPr="00F37DB4">
        <w:rPr>
          <w:lang w:val="en-US" w:eastAsia="en-AU"/>
        </w:rPr>
        <w:t>Develop a policy prohibiting the inappropriate use of computer technology.</w:t>
      </w:r>
    </w:p>
    <w:p w14:paraId="40BDE316" w14:textId="77777777" w:rsidR="00285C22" w:rsidRPr="00F37DB4" w:rsidRDefault="00285C22" w:rsidP="00285C22">
      <w:pPr>
        <w:spacing w:before="53" w:after="60" w:line="240" w:lineRule="auto"/>
        <w:ind w:left="360" w:hanging="288"/>
        <w:textAlignment w:val="baseline"/>
        <w:rPr>
          <w:rFonts w:ascii="Arial" w:eastAsia="Times New Roman" w:hAnsi="Arial" w:cs="Arial"/>
          <w:color w:val="000000"/>
          <w:lang w:eastAsia="en-AU"/>
        </w:rPr>
      </w:pPr>
    </w:p>
    <w:p w14:paraId="52EC28A1" w14:textId="77777777" w:rsidR="00285C22" w:rsidRPr="00F37DB4" w:rsidRDefault="00285C22" w:rsidP="00285C22">
      <w:pPr>
        <w:pStyle w:val="Body"/>
        <w:rPr>
          <w:lang w:eastAsia="en-AU"/>
        </w:rPr>
      </w:pPr>
      <w:r w:rsidRPr="00F37DB4">
        <w:rPr>
          <w:lang w:val="en-US" w:eastAsia="en-AU"/>
        </w:rPr>
        <w:t xml:space="preserve">If discrimination or harassment should occur, then it is recommended that the employers take the following </w:t>
      </w:r>
      <w:r w:rsidRPr="00285C22">
        <w:rPr>
          <w:b/>
          <w:lang w:val="en-US" w:eastAsia="en-AU"/>
        </w:rPr>
        <w:t>remedial steps</w:t>
      </w:r>
      <w:r w:rsidRPr="00F37DB4">
        <w:rPr>
          <w:lang w:val="en-US" w:eastAsia="en-AU"/>
        </w:rPr>
        <w:t>:</w:t>
      </w:r>
    </w:p>
    <w:p w14:paraId="48DF8D91" w14:textId="5744C984" w:rsidR="00285C22" w:rsidRPr="00F37DB4" w:rsidRDefault="00285C22" w:rsidP="00285C22">
      <w:pPr>
        <w:pStyle w:val="BulletListLevel1"/>
        <w:rPr>
          <w:lang w:eastAsia="en-AU"/>
        </w:rPr>
      </w:pPr>
      <w:r w:rsidRPr="00F37DB4">
        <w:rPr>
          <w:lang w:val="en-US" w:eastAsia="en-AU"/>
        </w:rPr>
        <w:t>Implement an internal system for dealing with complaints of harassment, or adapt existing grievance procedures for this purpose</w:t>
      </w:r>
      <w:r w:rsidR="008707D6">
        <w:rPr>
          <w:lang w:val="en-US" w:eastAsia="en-AU"/>
        </w:rPr>
        <w:t>.</w:t>
      </w:r>
    </w:p>
    <w:p w14:paraId="4346CECA" w14:textId="539FAC6B" w:rsidR="00285C22" w:rsidRPr="00F37DB4" w:rsidRDefault="00285C22" w:rsidP="00285C22">
      <w:pPr>
        <w:pStyle w:val="BulletListLevel1"/>
        <w:rPr>
          <w:lang w:eastAsia="en-AU"/>
        </w:rPr>
      </w:pPr>
      <w:r w:rsidRPr="00F37DB4">
        <w:rPr>
          <w:lang w:val="en-US" w:eastAsia="en-AU"/>
        </w:rPr>
        <w:t xml:space="preserve">Ensure </w:t>
      </w:r>
      <w:r w:rsidR="008707D6">
        <w:rPr>
          <w:lang w:val="en-US" w:eastAsia="en-AU"/>
        </w:rPr>
        <w:t xml:space="preserve">the </w:t>
      </w:r>
      <w:r w:rsidRPr="00F37DB4">
        <w:rPr>
          <w:lang w:val="en-US" w:eastAsia="en-AU"/>
        </w:rPr>
        <w:t>organisation</w:t>
      </w:r>
      <w:r w:rsidR="008707D6">
        <w:rPr>
          <w:lang w:val="en-US" w:eastAsia="en-AU"/>
        </w:rPr>
        <w:t>’</w:t>
      </w:r>
      <w:r w:rsidRPr="00F37DB4">
        <w:rPr>
          <w:lang w:val="en-US" w:eastAsia="en-AU"/>
        </w:rPr>
        <w:t>s policy on discrimination and harassment provides the employee with advice on what to do if they are discriminated against or harassed</w:t>
      </w:r>
      <w:r w:rsidR="008707D6">
        <w:rPr>
          <w:lang w:val="en-US" w:eastAsia="en-AU"/>
        </w:rPr>
        <w:t>.</w:t>
      </w:r>
    </w:p>
    <w:p w14:paraId="0E77F06E" w14:textId="3F0FE69F" w:rsidR="00285C22" w:rsidRPr="00F37DB4" w:rsidRDefault="00285C22" w:rsidP="00285C22">
      <w:pPr>
        <w:pStyle w:val="BulletListLevel1"/>
        <w:rPr>
          <w:lang w:eastAsia="en-AU"/>
        </w:rPr>
      </w:pPr>
      <w:r w:rsidRPr="00F37DB4">
        <w:rPr>
          <w:lang w:val="en-US" w:eastAsia="en-AU"/>
        </w:rPr>
        <w:t>Provide employees who have been discriminated against/harassed with access to counse</w:t>
      </w:r>
      <w:r w:rsidR="008707D6">
        <w:rPr>
          <w:lang w:val="en-US" w:eastAsia="en-AU"/>
        </w:rPr>
        <w:t>l</w:t>
      </w:r>
      <w:r w:rsidRPr="00F37DB4">
        <w:rPr>
          <w:lang w:val="en-US" w:eastAsia="en-AU"/>
        </w:rPr>
        <w:t>ling or employee assistance programs</w:t>
      </w:r>
      <w:r w:rsidR="008707D6">
        <w:rPr>
          <w:lang w:val="en-US" w:eastAsia="en-AU"/>
        </w:rPr>
        <w:t>.</w:t>
      </w:r>
    </w:p>
    <w:p w14:paraId="2A4F65A8" w14:textId="6CC60DB1" w:rsidR="00285C22" w:rsidRPr="00F37DB4" w:rsidRDefault="00285C22" w:rsidP="00285C22">
      <w:pPr>
        <w:pStyle w:val="BulletListLevel1"/>
        <w:rPr>
          <w:lang w:eastAsia="en-AU"/>
        </w:rPr>
      </w:pPr>
      <w:r w:rsidRPr="00F37DB4">
        <w:rPr>
          <w:lang w:val="en-US" w:eastAsia="en-AU"/>
        </w:rPr>
        <w:t xml:space="preserve">Provide employees who have discriminated or harassed </w:t>
      </w:r>
      <w:r w:rsidR="008707D6">
        <w:rPr>
          <w:lang w:val="en-US" w:eastAsia="en-AU"/>
        </w:rPr>
        <w:t xml:space="preserve">others </w:t>
      </w:r>
      <w:r w:rsidRPr="00F37DB4">
        <w:rPr>
          <w:lang w:val="en-US" w:eastAsia="en-AU"/>
        </w:rPr>
        <w:t>with information and training to prevent recurrence</w:t>
      </w:r>
      <w:r w:rsidR="008707D6">
        <w:rPr>
          <w:lang w:val="en-US" w:eastAsia="en-AU"/>
        </w:rPr>
        <w:t>.</w:t>
      </w:r>
      <w:r w:rsidRPr="00F37DB4">
        <w:rPr>
          <w:lang w:val="en-US" w:eastAsia="en-AU"/>
        </w:rPr>
        <w:t xml:space="preserve"> </w:t>
      </w:r>
    </w:p>
    <w:p w14:paraId="4D0080BC" w14:textId="77777777" w:rsidR="00285C22" w:rsidRPr="00F37DB4" w:rsidRDefault="00285C22" w:rsidP="00285C22">
      <w:pPr>
        <w:pStyle w:val="Body"/>
        <w:rPr>
          <w:lang w:eastAsia="en-AU"/>
        </w:rPr>
      </w:pPr>
      <w:r w:rsidRPr="00F37DB4">
        <w:rPr>
          <w:lang w:val="en-US" w:eastAsia="en-AU"/>
        </w:rPr>
        <w:t>As an employer, it is essential that you follow anti-discrimination law, and promote equal employment opportunity within your business. Not only is this a legal requirement, but it will also contribute to the harmony, creativity and productivity of your working team.</w:t>
      </w:r>
    </w:p>
    <w:p w14:paraId="20740890" w14:textId="77777777" w:rsidR="00285C22" w:rsidRPr="00F37DB4" w:rsidRDefault="00285C22" w:rsidP="00285C22">
      <w:pPr>
        <w:pStyle w:val="Body"/>
        <w:rPr>
          <w:lang w:eastAsia="en-AU"/>
        </w:rPr>
      </w:pPr>
      <w:r w:rsidRPr="00F37DB4">
        <w:rPr>
          <w:lang w:val="en-US" w:eastAsia="en-AU"/>
        </w:rPr>
        <w:t>Following anti-discrimination and equal opportunity employment guidelines ensures that:</w:t>
      </w:r>
    </w:p>
    <w:p w14:paraId="1E793496" w14:textId="2D8AD960" w:rsidR="00285C22" w:rsidRPr="00F37DB4" w:rsidRDefault="00285C22" w:rsidP="00285C22">
      <w:pPr>
        <w:pStyle w:val="BulletListLevel1"/>
        <w:rPr>
          <w:lang w:eastAsia="en-AU"/>
        </w:rPr>
      </w:pPr>
      <w:r w:rsidRPr="00F37DB4">
        <w:rPr>
          <w:lang w:val="en-US" w:eastAsia="en-AU"/>
        </w:rPr>
        <w:lastRenderedPageBreak/>
        <w:t xml:space="preserve">Everyone is able to work more productively without the distraction of harassment or discriminating </w:t>
      </w:r>
      <w:r>
        <w:rPr>
          <w:lang w:val="en-US" w:eastAsia="en-AU"/>
        </w:rPr>
        <w:t>behavior.</w:t>
      </w:r>
    </w:p>
    <w:p w14:paraId="2AE321C8" w14:textId="7B2A4E0A" w:rsidR="00285C22" w:rsidRPr="00F37DB4" w:rsidRDefault="00285C22" w:rsidP="00285C22">
      <w:pPr>
        <w:pStyle w:val="BulletListLevel1"/>
        <w:rPr>
          <w:lang w:eastAsia="en-AU"/>
        </w:rPr>
      </w:pPr>
      <w:r w:rsidRPr="00F37DB4">
        <w:rPr>
          <w:lang w:val="en-US" w:eastAsia="en-AU"/>
        </w:rPr>
        <w:t>A more positive work environment</w:t>
      </w:r>
      <w:r w:rsidR="004053D3">
        <w:rPr>
          <w:lang w:val="en-US" w:eastAsia="en-AU"/>
        </w:rPr>
        <w:t>,</w:t>
      </w:r>
      <w:r w:rsidRPr="00F37DB4">
        <w:rPr>
          <w:lang w:val="en-US" w:eastAsia="en-AU"/>
        </w:rPr>
        <w:t xml:space="preserve"> which promotes teamwork</w:t>
      </w:r>
      <w:r w:rsidR="004053D3">
        <w:rPr>
          <w:lang w:val="en-US" w:eastAsia="en-AU"/>
        </w:rPr>
        <w:t>,</w:t>
      </w:r>
      <w:r w:rsidRPr="00F37DB4">
        <w:rPr>
          <w:lang w:val="en-US" w:eastAsia="en-AU"/>
        </w:rPr>
        <w:t xml:space="preserve"> is encouraged and facilitated</w:t>
      </w:r>
      <w:r>
        <w:rPr>
          <w:lang w:val="en-US" w:eastAsia="en-AU"/>
        </w:rPr>
        <w:t>.</w:t>
      </w:r>
    </w:p>
    <w:p w14:paraId="6693AD7A" w14:textId="7AC46C51" w:rsidR="00285C22" w:rsidRPr="00F37DB4" w:rsidRDefault="00285C22" w:rsidP="00285C22">
      <w:pPr>
        <w:pStyle w:val="BulletListLevel1"/>
        <w:rPr>
          <w:lang w:eastAsia="en-AU"/>
        </w:rPr>
      </w:pPr>
      <w:r w:rsidRPr="00F37DB4">
        <w:rPr>
          <w:lang w:val="en-US" w:eastAsia="en-AU"/>
        </w:rPr>
        <w:t>There is the opportunity to link the diversity in the workplace to potential markets with a similar diversity</w:t>
      </w:r>
      <w:r>
        <w:rPr>
          <w:lang w:val="en-US" w:eastAsia="en-AU"/>
        </w:rPr>
        <w:t>.</w:t>
      </w:r>
    </w:p>
    <w:p w14:paraId="4A730786" w14:textId="4F439D7B" w:rsidR="00285C22" w:rsidRPr="00F37DB4" w:rsidRDefault="00285C22" w:rsidP="00285C22">
      <w:pPr>
        <w:pStyle w:val="BulletListLevel1"/>
        <w:rPr>
          <w:lang w:eastAsia="en-AU"/>
        </w:rPr>
      </w:pPr>
      <w:r w:rsidRPr="00F37DB4">
        <w:rPr>
          <w:lang w:val="en-US" w:eastAsia="en-AU"/>
        </w:rPr>
        <w:t>Potentially damaging court actions involving alleged harassment or discriminatory behaviour is avoided</w:t>
      </w:r>
      <w:r>
        <w:rPr>
          <w:lang w:val="en-US" w:eastAsia="en-AU"/>
        </w:rPr>
        <w:t>.</w:t>
      </w:r>
    </w:p>
    <w:p w14:paraId="39F4703A" w14:textId="3ED5B49D" w:rsidR="00285C22" w:rsidRPr="00F37DB4" w:rsidRDefault="00285C22" w:rsidP="00285C22">
      <w:pPr>
        <w:pStyle w:val="BulletListLevel1"/>
        <w:rPr>
          <w:lang w:eastAsia="en-AU"/>
        </w:rPr>
      </w:pPr>
      <w:r w:rsidRPr="00F37DB4">
        <w:rPr>
          <w:lang w:val="en-US" w:eastAsia="en-AU"/>
        </w:rPr>
        <w:t>The most suitable candidate is awarded the position</w:t>
      </w:r>
      <w:r>
        <w:rPr>
          <w:lang w:val="en-US" w:eastAsia="en-AU"/>
        </w:rPr>
        <w:t>.</w:t>
      </w:r>
    </w:p>
    <w:p w14:paraId="71824506" w14:textId="615274A6" w:rsidR="00285C22" w:rsidRPr="00285C22" w:rsidRDefault="00285C22" w:rsidP="00285C22">
      <w:pPr>
        <w:pStyle w:val="BulletListLevel1"/>
        <w:rPr>
          <w:lang w:eastAsia="en-AU"/>
        </w:rPr>
      </w:pPr>
      <w:r w:rsidRPr="00F37DB4">
        <w:rPr>
          <w:lang w:val="en-US" w:eastAsia="en-AU"/>
        </w:rPr>
        <w:t>The most appropriate individual receives training and promotion</w:t>
      </w:r>
      <w:r>
        <w:rPr>
          <w:lang w:val="en-US" w:eastAsia="en-AU"/>
        </w:rPr>
        <w:t>.</w:t>
      </w:r>
      <w:r w:rsidR="00A65C83">
        <w:rPr>
          <w:lang w:val="en-US" w:eastAsia="en-AU"/>
        </w:rPr>
        <w:br/>
      </w:r>
    </w:p>
    <w:tbl>
      <w:tblPr>
        <w:tblW w:w="0" w:type="auto"/>
        <w:shd w:val="clear" w:color="auto" w:fill="E7E7D4"/>
        <w:tblLook w:val="0600" w:firstRow="0" w:lastRow="0" w:firstColumn="0" w:lastColumn="0" w:noHBand="1" w:noVBand="1"/>
      </w:tblPr>
      <w:tblGrid>
        <w:gridCol w:w="992"/>
        <w:gridCol w:w="8034"/>
      </w:tblGrid>
      <w:tr w:rsidR="00A579E7" w:rsidRPr="00AA3C23" w14:paraId="3E3EBC43" w14:textId="77777777" w:rsidTr="00A579E7">
        <w:trPr>
          <w:trHeight w:val="659"/>
        </w:trPr>
        <w:tc>
          <w:tcPr>
            <w:tcW w:w="992" w:type="dxa"/>
            <w:shd w:val="clear" w:color="auto" w:fill="E7E7D4"/>
            <w:vAlign w:val="center"/>
          </w:tcPr>
          <w:p w14:paraId="736DDF38" w14:textId="77777777" w:rsidR="00A579E7" w:rsidRPr="00AA3C23" w:rsidRDefault="00A579E7" w:rsidP="00261641">
            <w:pPr>
              <w:pStyle w:val="Practice"/>
            </w:pPr>
            <w:r w:rsidRPr="00AA3C23">
              <w:drawing>
                <wp:inline distT="0" distB="0" distL="0" distR="0" wp14:anchorId="07C9319B" wp14:editId="4C80C3ED">
                  <wp:extent cx="365760" cy="357809"/>
                  <wp:effectExtent l="0" t="0" r="0" b="4445"/>
                  <wp:docPr id="62" name="Picture 6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91964D9" w14:textId="1CEF9FA6" w:rsidR="00A579E7" w:rsidRPr="00AA3C23" w:rsidRDefault="00A579E7" w:rsidP="00261641">
            <w:pPr>
              <w:pStyle w:val="Practice"/>
            </w:pPr>
            <w:r w:rsidRPr="00AA3C23">
              <w:t>Practice activity</w:t>
            </w:r>
            <w:r>
              <w:t xml:space="preserve"> 1.3 Research a case study</w:t>
            </w:r>
          </w:p>
        </w:tc>
      </w:tr>
    </w:tbl>
    <w:p w14:paraId="1F47AC57" w14:textId="3747EA44" w:rsidR="00285C22" w:rsidRDefault="72D812FC" w:rsidP="72D812FC">
      <w:pPr>
        <w:pStyle w:val="Body"/>
        <w:rPr>
          <w:i/>
          <w:iCs/>
          <w:lang w:eastAsia="en-AU"/>
        </w:rPr>
      </w:pPr>
      <w:r w:rsidRPr="72D812FC">
        <w:rPr>
          <w:i/>
          <w:iCs/>
          <w:lang w:eastAsia="en-AU"/>
        </w:rPr>
        <w:t xml:space="preserve">Access the </w:t>
      </w:r>
      <w:hyperlink r:id="rId31">
        <w:r w:rsidRPr="72D812FC">
          <w:rPr>
            <w:rStyle w:val="Hyperlink"/>
            <w:i/>
            <w:iCs/>
            <w:lang w:eastAsia="en-AU"/>
          </w:rPr>
          <w:t>Anti-Discrimination Board of NSW</w:t>
        </w:r>
      </w:hyperlink>
      <w:r w:rsidRPr="72D812FC">
        <w:rPr>
          <w:i/>
          <w:iCs/>
          <w:lang w:eastAsia="en-AU"/>
        </w:rPr>
        <w:t xml:space="preserve"> website and select a case study. Read the material and summarise the key issues in dot points. Be prepared to discuss these in class with your peers and teacher. </w:t>
      </w:r>
    </w:p>
    <w:p w14:paraId="0CA5C75A" w14:textId="31F6231A" w:rsidR="00A579E7" w:rsidRDefault="00A579E7" w:rsidP="00A579E7">
      <w:pPr>
        <w:pStyle w:val="Body"/>
        <w:rPr>
          <w:i/>
          <w:lang w:eastAsia="en-AU"/>
        </w:rPr>
      </w:pPr>
      <w:r>
        <w:rPr>
          <w:i/>
          <w:lang w:eastAsia="en-A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9069934" w14:textId="3EFD5005" w:rsidR="00AA3C23" w:rsidRPr="003E68F1" w:rsidRDefault="00AA3C23" w:rsidP="00AA3C23">
      <w:pPr>
        <w:pStyle w:val="Heading2"/>
        <w:rPr>
          <w:lang w:val="en-US"/>
        </w:rPr>
      </w:pPr>
      <w:bookmarkStart w:id="47" w:name="_Toc5106402"/>
      <w:bookmarkStart w:id="48" w:name="_Toc5106700"/>
      <w:bookmarkStart w:id="49" w:name="_Toc5273392"/>
      <w:r w:rsidRPr="003E68F1">
        <w:rPr>
          <w:lang w:val="en-US"/>
        </w:rPr>
        <w:t xml:space="preserve">Legislation </w:t>
      </w:r>
      <w:r w:rsidR="00573C68">
        <w:rPr>
          <w:lang w:val="en-US"/>
        </w:rPr>
        <w:t>c</w:t>
      </w:r>
      <w:r w:rsidRPr="003E68F1">
        <w:rPr>
          <w:lang w:val="en-US"/>
        </w:rPr>
        <w:t xml:space="preserve">odes and </w:t>
      </w:r>
      <w:r w:rsidR="00573C68">
        <w:rPr>
          <w:lang w:val="en-US"/>
        </w:rPr>
        <w:t>r</w:t>
      </w:r>
      <w:r w:rsidRPr="003E68F1">
        <w:rPr>
          <w:lang w:val="en-US"/>
        </w:rPr>
        <w:t xml:space="preserve">egulatory </w:t>
      </w:r>
      <w:r w:rsidR="00573C68">
        <w:rPr>
          <w:lang w:val="en-US"/>
        </w:rPr>
        <w:t>r</w:t>
      </w:r>
      <w:r w:rsidRPr="003E68F1">
        <w:rPr>
          <w:lang w:val="en-US"/>
        </w:rPr>
        <w:t>equirements</w:t>
      </w:r>
      <w:bookmarkEnd w:id="47"/>
      <w:bookmarkEnd w:id="48"/>
      <w:bookmarkEnd w:id="49"/>
    </w:p>
    <w:p w14:paraId="2C4540FA" w14:textId="3F40922C" w:rsidR="006D3A67" w:rsidRDefault="00580BFF" w:rsidP="00580BFF">
      <w:pPr>
        <w:pStyle w:val="Body"/>
      </w:pPr>
      <w:r w:rsidRPr="00F37DB4">
        <w:rPr>
          <w:lang w:val="en-US"/>
        </w:rPr>
        <w:t>Regardless of the type of business or the business structure, there are a number of legal issues to consider.</w:t>
      </w:r>
      <w:r>
        <w:rPr>
          <w:lang w:val="en-US"/>
        </w:rPr>
        <w:t xml:space="preserve"> </w:t>
      </w:r>
      <w:r w:rsidRPr="00F37DB4">
        <w:rPr>
          <w:lang w:val="en-US"/>
        </w:rPr>
        <w:t>The best source of information in the first instance is the local state small business advisory service</w:t>
      </w:r>
      <w:r>
        <w:rPr>
          <w:lang w:val="en-US"/>
        </w:rPr>
        <w:t>.</w:t>
      </w:r>
    </w:p>
    <w:p w14:paraId="5A0A0476" w14:textId="77777777" w:rsidR="00580BFF" w:rsidRPr="00ED50EE" w:rsidRDefault="00580BFF" w:rsidP="00580BFF">
      <w:pPr>
        <w:pStyle w:val="Heading3"/>
        <w:rPr>
          <w:lang w:val="en-US"/>
        </w:rPr>
      </w:pPr>
      <w:bookmarkStart w:id="50" w:name="_Toc5106403"/>
      <w:bookmarkStart w:id="51" w:name="_Toc5106701"/>
      <w:bookmarkStart w:id="52" w:name="_Toc5273393"/>
      <w:r w:rsidRPr="00ED50EE">
        <w:rPr>
          <w:lang w:val="en-US"/>
        </w:rPr>
        <w:t>Regulations</w:t>
      </w:r>
      <w:bookmarkEnd w:id="50"/>
      <w:bookmarkEnd w:id="51"/>
      <w:bookmarkEnd w:id="52"/>
    </w:p>
    <w:p w14:paraId="4D5A1881" w14:textId="77777777" w:rsidR="00580BFF" w:rsidRPr="00F37DB4" w:rsidRDefault="00580BFF" w:rsidP="00580BFF">
      <w:pPr>
        <w:pStyle w:val="Body"/>
        <w:rPr>
          <w:lang w:val="en-US"/>
        </w:rPr>
      </w:pPr>
      <w:r w:rsidRPr="00F37DB4">
        <w:rPr>
          <w:lang w:val="en-US"/>
        </w:rPr>
        <w:t>In general there are regulations governing location of a business, and local government authorities should be contacted concerning, but not limited to the following:</w:t>
      </w:r>
    </w:p>
    <w:p w14:paraId="146AED73" w14:textId="06629904" w:rsidR="00580BFF" w:rsidRPr="00F37DB4" w:rsidRDefault="004053D3" w:rsidP="00580BFF">
      <w:pPr>
        <w:pStyle w:val="BulletListLevel1"/>
        <w:rPr>
          <w:lang w:val="en-US"/>
        </w:rPr>
      </w:pPr>
      <w:r>
        <w:rPr>
          <w:lang w:val="en-US"/>
        </w:rPr>
        <w:t>z</w:t>
      </w:r>
      <w:r w:rsidR="00580BFF" w:rsidRPr="00F37DB4">
        <w:rPr>
          <w:lang w:val="en-US"/>
        </w:rPr>
        <w:t>oning</w:t>
      </w:r>
    </w:p>
    <w:p w14:paraId="65240D6C" w14:textId="79DD098A" w:rsidR="00580BFF" w:rsidRPr="00F37DB4" w:rsidRDefault="004053D3" w:rsidP="00580BFF">
      <w:pPr>
        <w:pStyle w:val="BulletListLevel1"/>
        <w:rPr>
          <w:lang w:val="en-US"/>
        </w:rPr>
      </w:pPr>
      <w:r>
        <w:rPr>
          <w:lang w:val="en-US"/>
        </w:rPr>
        <w:t>a</w:t>
      </w:r>
      <w:r w:rsidR="00580BFF" w:rsidRPr="00F37DB4">
        <w:rPr>
          <w:lang w:val="en-US"/>
        </w:rPr>
        <w:t>pproved business use</w:t>
      </w:r>
    </w:p>
    <w:p w14:paraId="3323CE5D" w14:textId="77E3020C" w:rsidR="00580BFF" w:rsidRPr="00F37DB4" w:rsidRDefault="004053D3" w:rsidP="00580BFF">
      <w:pPr>
        <w:pStyle w:val="BulletListLevel1"/>
        <w:rPr>
          <w:lang w:val="en-US"/>
        </w:rPr>
      </w:pPr>
      <w:r>
        <w:rPr>
          <w:lang w:val="en-US"/>
        </w:rPr>
        <w:lastRenderedPageBreak/>
        <w:t>p</w:t>
      </w:r>
      <w:r w:rsidR="00580BFF" w:rsidRPr="00F37DB4">
        <w:rPr>
          <w:lang w:val="en-US"/>
        </w:rPr>
        <w:t>arking requirements</w:t>
      </w:r>
    </w:p>
    <w:p w14:paraId="7FB08F5C" w14:textId="03B66B4A" w:rsidR="00580BFF" w:rsidRPr="00F37DB4" w:rsidRDefault="004053D3" w:rsidP="00580BFF">
      <w:pPr>
        <w:pStyle w:val="BulletListLevel1"/>
        <w:rPr>
          <w:lang w:val="en-US"/>
        </w:rPr>
      </w:pPr>
      <w:r>
        <w:rPr>
          <w:lang w:val="en-US"/>
        </w:rPr>
        <w:t>s</w:t>
      </w:r>
      <w:r w:rsidR="00580BFF" w:rsidRPr="00F37DB4">
        <w:rPr>
          <w:lang w:val="en-US"/>
        </w:rPr>
        <w:t>igns</w:t>
      </w:r>
    </w:p>
    <w:p w14:paraId="3378CADD" w14:textId="35DF837F" w:rsidR="00580BFF" w:rsidRPr="00F37DB4" w:rsidRDefault="004053D3" w:rsidP="00580BFF">
      <w:pPr>
        <w:pStyle w:val="BulletListLevel1"/>
        <w:rPr>
          <w:lang w:val="en-US"/>
        </w:rPr>
      </w:pPr>
      <w:r>
        <w:rPr>
          <w:lang w:val="en-US"/>
        </w:rPr>
        <w:t>h</w:t>
      </w:r>
      <w:r w:rsidR="00580BFF" w:rsidRPr="00F37DB4">
        <w:rPr>
          <w:lang w:val="en-US"/>
        </w:rPr>
        <w:t>ealth regulations</w:t>
      </w:r>
    </w:p>
    <w:p w14:paraId="3C0B3F4D" w14:textId="7DBE68C0" w:rsidR="00580BFF" w:rsidRPr="00F37DB4" w:rsidRDefault="004053D3" w:rsidP="00580BFF">
      <w:pPr>
        <w:pStyle w:val="BulletListLevel1"/>
        <w:rPr>
          <w:lang w:val="en-US"/>
        </w:rPr>
      </w:pPr>
      <w:r>
        <w:rPr>
          <w:lang w:val="en-US"/>
        </w:rPr>
        <w:t>l</w:t>
      </w:r>
      <w:r w:rsidR="00580BFF" w:rsidRPr="00F37DB4">
        <w:rPr>
          <w:lang w:val="en-US"/>
        </w:rPr>
        <w:t>icenses/permits</w:t>
      </w:r>
      <w:r>
        <w:rPr>
          <w:lang w:val="en-US"/>
        </w:rPr>
        <w:t>.</w:t>
      </w:r>
    </w:p>
    <w:p w14:paraId="7C9DADBC" w14:textId="04757F07" w:rsidR="00580BFF" w:rsidRPr="00ED50EE" w:rsidRDefault="00580BFF" w:rsidP="00580BFF">
      <w:pPr>
        <w:pStyle w:val="Heading3"/>
        <w:rPr>
          <w:lang w:val="en-US"/>
        </w:rPr>
      </w:pPr>
      <w:bookmarkStart w:id="53" w:name="_Toc5106404"/>
      <w:bookmarkStart w:id="54" w:name="_Toc5106702"/>
      <w:bookmarkStart w:id="55" w:name="_Toc5273394"/>
      <w:r w:rsidRPr="00ED50EE">
        <w:rPr>
          <w:lang w:val="en-US"/>
        </w:rPr>
        <w:t xml:space="preserve">Licenses and </w:t>
      </w:r>
      <w:r w:rsidR="00573C68">
        <w:rPr>
          <w:lang w:val="en-US"/>
        </w:rPr>
        <w:t>p</w:t>
      </w:r>
      <w:r w:rsidRPr="00ED50EE">
        <w:rPr>
          <w:lang w:val="en-US"/>
        </w:rPr>
        <w:t>ermits</w:t>
      </w:r>
      <w:bookmarkEnd w:id="53"/>
      <w:bookmarkEnd w:id="54"/>
      <w:bookmarkEnd w:id="55"/>
    </w:p>
    <w:p w14:paraId="481F00DA" w14:textId="77777777" w:rsidR="00580BFF" w:rsidRPr="00F37DB4" w:rsidRDefault="00580BFF" w:rsidP="00580BFF">
      <w:pPr>
        <w:pStyle w:val="Body"/>
        <w:rPr>
          <w:lang w:val="en-US"/>
        </w:rPr>
      </w:pPr>
      <w:r w:rsidRPr="00F37DB4">
        <w:rPr>
          <w:lang w:val="en-US"/>
        </w:rPr>
        <w:t>In addition to regulations governing various aspects of conducting a business, certain businesses require one or more licenses and/or permits before trading can commence. Further, licenses may also be required by a variety of State and Federal government authorities. These may include but not limited to:</w:t>
      </w:r>
    </w:p>
    <w:p w14:paraId="68709943" w14:textId="48DD64AC" w:rsidR="00580BFF" w:rsidRPr="00F37DB4" w:rsidRDefault="004053D3" w:rsidP="00580BFF">
      <w:pPr>
        <w:pStyle w:val="BulletListLevel1"/>
        <w:rPr>
          <w:lang w:val="en-US"/>
        </w:rPr>
      </w:pPr>
      <w:r>
        <w:rPr>
          <w:lang w:val="en-US"/>
        </w:rPr>
        <w:t>h</w:t>
      </w:r>
      <w:r w:rsidR="00580BFF" w:rsidRPr="00F37DB4">
        <w:rPr>
          <w:lang w:val="en-US"/>
        </w:rPr>
        <w:t>ealth care practitioners</w:t>
      </w:r>
    </w:p>
    <w:p w14:paraId="42B49906" w14:textId="3858D545" w:rsidR="00580BFF" w:rsidRPr="00F37DB4" w:rsidRDefault="004053D3" w:rsidP="00580BFF">
      <w:pPr>
        <w:pStyle w:val="BulletListLevel1"/>
        <w:rPr>
          <w:lang w:val="en-US"/>
        </w:rPr>
      </w:pPr>
      <w:r>
        <w:rPr>
          <w:lang w:val="en-US"/>
        </w:rPr>
        <w:t>p</w:t>
      </w:r>
      <w:r w:rsidR="00580BFF" w:rsidRPr="00F37DB4">
        <w:rPr>
          <w:lang w:val="en-US"/>
        </w:rPr>
        <w:t>harmaceutical firms</w:t>
      </w:r>
    </w:p>
    <w:p w14:paraId="255F546C" w14:textId="407F9A78" w:rsidR="00580BFF" w:rsidRPr="00F37DB4" w:rsidRDefault="004053D3" w:rsidP="00580BFF">
      <w:pPr>
        <w:pStyle w:val="BulletListLevel1"/>
        <w:rPr>
          <w:lang w:val="en-US"/>
        </w:rPr>
      </w:pPr>
      <w:r>
        <w:rPr>
          <w:lang w:val="en-US"/>
        </w:rPr>
        <w:t>p</w:t>
      </w:r>
      <w:r w:rsidR="00580BFF" w:rsidRPr="00F37DB4">
        <w:rPr>
          <w:lang w:val="en-US"/>
        </w:rPr>
        <w:t>rofessional services</w:t>
      </w:r>
    </w:p>
    <w:p w14:paraId="55367386" w14:textId="27DBC7A5" w:rsidR="00580BFF" w:rsidRPr="00F37DB4" w:rsidRDefault="004053D3" w:rsidP="00580BFF">
      <w:pPr>
        <w:pStyle w:val="BulletListLevel1"/>
        <w:rPr>
          <w:lang w:val="en-US"/>
        </w:rPr>
      </w:pPr>
      <w:r>
        <w:rPr>
          <w:lang w:val="en-US"/>
        </w:rPr>
        <w:t>r</w:t>
      </w:r>
      <w:r w:rsidR="00580BFF" w:rsidRPr="00F37DB4">
        <w:rPr>
          <w:lang w:val="en-US"/>
        </w:rPr>
        <w:t>eal estate</w:t>
      </w:r>
    </w:p>
    <w:p w14:paraId="24FAAFAD" w14:textId="50122EDC" w:rsidR="00580BFF" w:rsidRPr="00F37DB4" w:rsidRDefault="004053D3" w:rsidP="00580BFF">
      <w:pPr>
        <w:pStyle w:val="BulletListLevel1"/>
        <w:rPr>
          <w:lang w:val="en-US"/>
        </w:rPr>
      </w:pPr>
      <w:r>
        <w:rPr>
          <w:lang w:val="en-US"/>
        </w:rPr>
        <w:t>t</w:t>
      </w:r>
      <w:r w:rsidR="00580BFF" w:rsidRPr="00F37DB4">
        <w:rPr>
          <w:lang w:val="en-US"/>
        </w:rPr>
        <w:t>ourism</w:t>
      </w:r>
      <w:r>
        <w:rPr>
          <w:lang w:val="en-US"/>
        </w:rPr>
        <w:t>.</w:t>
      </w:r>
    </w:p>
    <w:p w14:paraId="40324B13" w14:textId="77777777" w:rsidR="00580BFF" w:rsidRDefault="00580BFF" w:rsidP="00580BFF">
      <w:pPr>
        <w:spacing w:after="0" w:line="240" w:lineRule="auto"/>
        <w:rPr>
          <w:rFonts w:ascii="Arial" w:eastAsia="Times New Roman" w:hAnsi="Arial" w:cs="Arial"/>
          <w:lang w:val="en-US"/>
        </w:rPr>
      </w:pPr>
    </w:p>
    <w:p w14:paraId="29177B3B" w14:textId="1D773686" w:rsidR="00226E9A" w:rsidRDefault="00580BFF" w:rsidP="00580BFF">
      <w:pPr>
        <w:pStyle w:val="Body"/>
        <w:rPr>
          <w:lang w:val="en-US"/>
        </w:rPr>
      </w:pPr>
      <w:r w:rsidRPr="00F37DB4">
        <w:rPr>
          <w:lang w:val="en-US"/>
        </w:rPr>
        <w:t xml:space="preserve">State governments have introduced business license information services that provide advice about licenses, permits, approvals, registrations </w:t>
      </w:r>
      <w:r w:rsidR="00226E9A">
        <w:rPr>
          <w:lang w:val="en-US"/>
        </w:rPr>
        <w:t xml:space="preserve">and so on. </w:t>
      </w:r>
      <w:r w:rsidR="001C1F49">
        <w:rPr>
          <w:lang w:val="en-US"/>
        </w:rPr>
        <w:t>You can search online to identify l</w:t>
      </w:r>
      <w:r w:rsidRPr="00F37DB4">
        <w:rPr>
          <w:lang w:val="en-US"/>
        </w:rPr>
        <w:t>icensing requirements</w:t>
      </w:r>
      <w:r w:rsidR="00226E9A">
        <w:rPr>
          <w:lang w:val="en-US"/>
        </w:rPr>
        <w:t>.</w:t>
      </w:r>
    </w:p>
    <w:p w14:paraId="50FE1422" w14:textId="4F07FEEC" w:rsidR="00226E9A" w:rsidRPr="003E68F1" w:rsidRDefault="72D812FC" w:rsidP="72D812FC">
      <w:pPr>
        <w:pStyle w:val="Heading3"/>
        <w:rPr>
          <w:lang w:val="en-US"/>
        </w:rPr>
      </w:pPr>
      <w:bookmarkStart w:id="56" w:name="_Toc5106405"/>
      <w:bookmarkStart w:id="57" w:name="_Toc5106703"/>
      <w:bookmarkStart w:id="58" w:name="_Toc5273395"/>
      <w:r w:rsidRPr="72D812FC">
        <w:rPr>
          <w:lang w:val="en-US"/>
        </w:rPr>
        <w:t xml:space="preserve">Intellectual property </w:t>
      </w:r>
      <w:bookmarkEnd w:id="56"/>
      <w:bookmarkEnd w:id="57"/>
      <w:bookmarkEnd w:id="58"/>
    </w:p>
    <w:p w14:paraId="3E574793" w14:textId="22998E59" w:rsidR="00226E9A" w:rsidRPr="00F37DB4" w:rsidRDefault="00226E9A" w:rsidP="00226E9A">
      <w:pPr>
        <w:spacing w:after="0" w:line="240" w:lineRule="auto"/>
        <w:ind w:left="720" w:hanging="720"/>
        <w:rPr>
          <w:rFonts w:ascii="Arial" w:eastAsia="Times New Roman" w:hAnsi="Arial" w:cs="Arial"/>
          <w:lang w:val="en-US"/>
        </w:rPr>
      </w:pPr>
      <w:r w:rsidRPr="00226E9A">
        <w:rPr>
          <w:rStyle w:val="BodyChar"/>
        </w:rPr>
        <w:t>Intellectual property is a broad term covering property rights in areas of</w:t>
      </w:r>
      <w:r w:rsidRPr="00F37DB4">
        <w:rPr>
          <w:rFonts w:ascii="Arial" w:eastAsia="Times New Roman" w:hAnsi="Arial" w:cs="Arial"/>
          <w:lang w:val="en-US"/>
        </w:rPr>
        <w:t>:</w:t>
      </w:r>
      <w:r>
        <w:rPr>
          <w:rFonts w:ascii="Arial" w:eastAsia="Times New Roman" w:hAnsi="Arial" w:cs="Arial"/>
          <w:lang w:val="en-US"/>
        </w:rPr>
        <w:br/>
      </w:r>
    </w:p>
    <w:p w14:paraId="3561A978" w14:textId="040510A5" w:rsidR="00226E9A" w:rsidRPr="00F37DB4" w:rsidRDefault="001C1F49" w:rsidP="00226E9A">
      <w:pPr>
        <w:pStyle w:val="BulletListLevel1"/>
        <w:rPr>
          <w:lang w:val="en-US"/>
        </w:rPr>
      </w:pPr>
      <w:r>
        <w:rPr>
          <w:lang w:val="en-US"/>
        </w:rPr>
        <w:t>c</w:t>
      </w:r>
      <w:r w:rsidR="00226E9A" w:rsidRPr="00F37DB4">
        <w:rPr>
          <w:lang w:val="en-US"/>
        </w:rPr>
        <w:t>opyright</w:t>
      </w:r>
    </w:p>
    <w:p w14:paraId="7EAF3CFA" w14:textId="4D931ABD" w:rsidR="00226E9A" w:rsidRPr="00F37DB4" w:rsidRDefault="001C1F49" w:rsidP="00226E9A">
      <w:pPr>
        <w:pStyle w:val="BulletListLevel1"/>
        <w:rPr>
          <w:lang w:val="en-US"/>
        </w:rPr>
      </w:pPr>
      <w:r>
        <w:rPr>
          <w:lang w:val="en-US"/>
        </w:rPr>
        <w:t>p</w:t>
      </w:r>
      <w:r w:rsidR="00226E9A" w:rsidRPr="00F37DB4">
        <w:rPr>
          <w:lang w:val="en-US"/>
        </w:rPr>
        <w:t>atents</w:t>
      </w:r>
    </w:p>
    <w:p w14:paraId="23C3419A" w14:textId="4523C07F" w:rsidR="00226E9A" w:rsidRPr="00F37DB4" w:rsidRDefault="001C1F49" w:rsidP="00226E9A">
      <w:pPr>
        <w:pStyle w:val="BulletListLevel1"/>
        <w:rPr>
          <w:lang w:val="en-US"/>
        </w:rPr>
      </w:pPr>
      <w:r>
        <w:rPr>
          <w:lang w:val="en-US"/>
        </w:rPr>
        <w:t>d</w:t>
      </w:r>
      <w:r w:rsidR="00226E9A" w:rsidRPr="00F37DB4">
        <w:rPr>
          <w:lang w:val="en-US"/>
        </w:rPr>
        <w:t>esigns</w:t>
      </w:r>
    </w:p>
    <w:p w14:paraId="14B87150" w14:textId="3DB846F8" w:rsidR="00226E9A" w:rsidRPr="00F37DB4" w:rsidRDefault="001C1F49" w:rsidP="00226E9A">
      <w:pPr>
        <w:pStyle w:val="BulletListLevel1"/>
        <w:rPr>
          <w:lang w:val="en-US"/>
        </w:rPr>
      </w:pPr>
      <w:r>
        <w:rPr>
          <w:lang w:val="en-US"/>
        </w:rPr>
        <w:t>t</w:t>
      </w:r>
      <w:r w:rsidR="00C136D4">
        <w:rPr>
          <w:lang w:val="en-US"/>
        </w:rPr>
        <w:t>rade mark</w:t>
      </w:r>
      <w:r w:rsidR="00226E9A" w:rsidRPr="00F37DB4">
        <w:rPr>
          <w:lang w:val="en-US"/>
        </w:rPr>
        <w:t>s</w:t>
      </w:r>
      <w:r>
        <w:rPr>
          <w:lang w:val="en-US"/>
        </w:rPr>
        <w:t>.</w:t>
      </w:r>
    </w:p>
    <w:p w14:paraId="02DFBEAB" w14:textId="77777777" w:rsidR="00226E9A" w:rsidRDefault="00226E9A" w:rsidP="00226E9A">
      <w:pPr>
        <w:spacing w:after="0" w:line="240" w:lineRule="auto"/>
        <w:rPr>
          <w:rFonts w:ascii="Arial" w:eastAsia="Times New Roman" w:hAnsi="Arial" w:cs="Arial"/>
          <w:lang w:val="en-US"/>
        </w:rPr>
      </w:pPr>
    </w:p>
    <w:p w14:paraId="5CA246DD" w14:textId="77777777" w:rsidR="00226E9A" w:rsidRPr="00F37DB4" w:rsidRDefault="00226E9A" w:rsidP="00226E9A">
      <w:pPr>
        <w:pStyle w:val="Body"/>
        <w:rPr>
          <w:lang w:val="en-US"/>
        </w:rPr>
      </w:pPr>
      <w:r w:rsidRPr="00F37DB4">
        <w:rPr>
          <w:lang w:val="en-US"/>
        </w:rPr>
        <w:t>It is important to be alert to any possible infringement of another person’s intellectual property rights.</w:t>
      </w:r>
    </w:p>
    <w:p w14:paraId="58857496" w14:textId="77777777" w:rsidR="00226E9A" w:rsidRPr="00F37DB4" w:rsidRDefault="00226E9A" w:rsidP="00226E9A">
      <w:pPr>
        <w:pStyle w:val="Body"/>
        <w:rPr>
          <w:lang w:val="en-US"/>
        </w:rPr>
      </w:pPr>
      <w:r w:rsidRPr="00F37DB4">
        <w:rPr>
          <w:lang w:val="en-US"/>
        </w:rPr>
        <w:t>There are two key areas to consider:</w:t>
      </w:r>
    </w:p>
    <w:p w14:paraId="12D68958" w14:textId="77777777" w:rsidR="00226E9A" w:rsidRPr="00F37DB4" w:rsidRDefault="00226E9A" w:rsidP="00226E9A">
      <w:pPr>
        <w:pStyle w:val="BulletListLevel1"/>
        <w:rPr>
          <w:lang w:val="en-US"/>
        </w:rPr>
      </w:pPr>
      <w:r w:rsidRPr="00F37DB4">
        <w:rPr>
          <w:lang w:val="en-US"/>
        </w:rPr>
        <w:t>Are there products or services which I have created and/or provided that I wish to prevent other businesses from copying or imitating?</w:t>
      </w:r>
    </w:p>
    <w:p w14:paraId="4B5FA932" w14:textId="77777777" w:rsidR="00226E9A" w:rsidRPr="00F37DB4" w:rsidRDefault="00226E9A" w:rsidP="00226E9A">
      <w:pPr>
        <w:pStyle w:val="BulletListLevel1"/>
        <w:rPr>
          <w:lang w:val="en-US"/>
        </w:rPr>
      </w:pPr>
      <w:r w:rsidRPr="00F37DB4">
        <w:rPr>
          <w:lang w:val="en-US"/>
        </w:rPr>
        <w:lastRenderedPageBreak/>
        <w:t>Is there is any aspect of the business, its products or services, that might be infringing on the intellectual property rights of others?</w:t>
      </w:r>
    </w:p>
    <w:p w14:paraId="591A1B49" w14:textId="77777777" w:rsidR="00226E9A" w:rsidRPr="00ED50EE" w:rsidRDefault="00226E9A" w:rsidP="00226E9A">
      <w:pPr>
        <w:pStyle w:val="Heading4"/>
        <w:rPr>
          <w:lang w:val="en-US"/>
        </w:rPr>
      </w:pPr>
      <w:r w:rsidRPr="00ED50EE">
        <w:rPr>
          <w:lang w:val="en-US"/>
        </w:rPr>
        <w:t>Copyright</w:t>
      </w:r>
    </w:p>
    <w:p w14:paraId="6B109CEC" w14:textId="7B991D31" w:rsidR="00226E9A" w:rsidRPr="00F37DB4" w:rsidRDefault="00226E9A" w:rsidP="00226E9A">
      <w:pPr>
        <w:pStyle w:val="Body"/>
        <w:rPr>
          <w:rFonts w:ascii="Arial" w:eastAsia="Times New Roman" w:hAnsi="Arial" w:cs="Arial"/>
          <w:lang w:val="en-US"/>
        </w:rPr>
      </w:pPr>
      <w:r w:rsidRPr="00F37DB4">
        <w:rPr>
          <w:lang w:val="en-US"/>
        </w:rPr>
        <w:t>The concept of copyright does not involve a system of registering copyright material, but rather the fa</w:t>
      </w:r>
      <w:r>
        <w:rPr>
          <w:lang w:val="en-US"/>
        </w:rPr>
        <w:t>c</w:t>
      </w:r>
      <w:r w:rsidRPr="00F37DB4">
        <w:rPr>
          <w:lang w:val="en-US"/>
        </w:rPr>
        <w:t>t that</w:t>
      </w:r>
      <w:r w:rsidR="001C1F49">
        <w:rPr>
          <w:lang w:val="en-US"/>
        </w:rPr>
        <w:t xml:space="preserve"> any idea that is expressed in ‘material form’</w:t>
      </w:r>
      <w:r w:rsidRPr="00F37DB4">
        <w:rPr>
          <w:lang w:val="en-US"/>
        </w:rPr>
        <w:t xml:space="preserve"> is copyright protected.</w:t>
      </w:r>
      <w:r>
        <w:rPr>
          <w:lang w:val="en-US"/>
        </w:rPr>
        <w:t xml:space="preserve"> </w:t>
      </w:r>
      <w:r w:rsidRPr="00F37DB4">
        <w:rPr>
          <w:lang w:val="en-US"/>
        </w:rPr>
        <w:t>For example, the author will generally own the copyright</w:t>
      </w:r>
      <w:r>
        <w:rPr>
          <w:lang w:val="en-US"/>
        </w:rPr>
        <w:t xml:space="preserve"> of </w:t>
      </w:r>
      <w:r w:rsidRPr="00F37DB4">
        <w:rPr>
          <w:lang w:val="en-US"/>
        </w:rPr>
        <w:t>an idea in a document, pamphlet, drawing, sculpture</w:t>
      </w:r>
      <w:r>
        <w:rPr>
          <w:lang w:val="en-US"/>
        </w:rPr>
        <w:t xml:space="preserve">, DVD, book or sound recording. </w:t>
      </w:r>
      <w:r w:rsidRPr="00F37DB4">
        <w:rPr>
          <w:lang w:val="en-US"/>
        </w:rPr>
        <w:t>Copyright protection generally lasts for a period of 50 years following the death of the author/owner of the copyright.</w:t>
      </w:r>
    </w:p>
    <w:p w14:paraId="7760EDFC" w14:textId="77777777" w:rsidR="00226E9A" w:rsidRPr="00ED50EE" w:rsidRDefault="00226E9A" w:rsidP="00226E9A">
      <w:pPr>
        <w:pStyle w:val="Heading4"/>
        <w:rPr>
          <w:lang w:val="en-US"/>
        </w:rPr>
      </w:pPr>
      <w:r w:rsidRPr="00ED50EE">
        <w:rPr>
          <w:lang w:val="en-US"/>
        </w:rPr>
        <w:t>Patents</w:t>
      </w:r>
    </w:p>
    <w:p w14:paraId="7A04C54E" w14:textId="3094D195" w:rsidR="00226E9A" w:rsidRPr="00F37DB4" w:rsidRDefault="00226E9A" w:rsidP="00226E9A">
      <w:pPr>
        <w:pStyle w:val="Body"/>
        <w:rPr>
          <w:rFonts w:ascii="Arial" w:eastAsia="Times New Roman" w:hAnsi="Arial" w:cs="Arial"/>
          <w:lang w:val="en-US"/>
        </w:rPr>
      </w:pPr>
      <w:r w:rsidRPr="00F37DB4">
        <w:rPr>
          <w:lang w:val="en-US"/>
        </w:rPr>
        <w:t>If something is invented, taking out a patent is the way to ensure that no one else can steal the idea and exploit it commercially.</w:t>
      </w:r>
      <w:r>
        <w:rPr>
          <w:lang w:val="en-US"/>
        </w:rPr>
        <w:t xml:space="preserve"> </w:t>
      </w:r>
      <w:r w:rsidRPr="00F37DB4">
        <w:rPr>
          <w:lang w:val="en-US"/>
        </w:rPr>
        <w:t>Unlike copyright</w:t>
      </w:r>
      <w:r w:rsidR="001C1F49">
        <w:rPr>
          <w:lang w:val="en-US"/>
        </w:rPr>
        <w:t>,</w:t>
      </w:r>
      <w:r w:rsidRPr="00F37DB4">
        <w:rPr>
          <w:lang w:val="en-US"/>
        </w:rPr>
        <w:t xml:space="preserve"> which automatically exists throughout much of the world, a patent is only valid in the country in which it is taken out and it requires registration.</w:t>
      </w:r>
    </w:p>
    <w:p w14:paraId="2412394C" w14:textId="77777777" w:rsidR="00226E9A" w:rsidRPr="00ED50EE" w:rsidRDefault="00226E9A" w:rsidP="00226E9A">
      <w:pPr>
        <w:pStyle w:val="Heading4"/>
        <w:rPr>
          <w:lang w:val="en-US"/>
        </w:rPr>
      </w:pPr>
      <w:r w:rsidRPr="00ED50EE">
        <w:rPr>
          <w:lang w:val="en-US"/>
        </w:rPr>
        <w:t>Designs</w:t>
      </w:r>
    </w:p>
    <w:p w14:paraId="5844441F" w14:textId="47A4D5F0" w:rsidR="00226E9A" w:rsidRPr="00F37DB4" w:rsidRDefault="00226E9A" w:rsidP="00226E9A">
      <w:pPr>
        <w:pStyle w:val="Body"/>
        <w:rPr>
          <w:lang w:val="en-US"/>
        </w:rPr>
      </w:pPr>
      <w:r w:rsidRPr="00F37DB4">
        <w:rPr>
          <w:lang w:val="en-US"/>
        </w:rPr>
        <w:t>Design law like patent law is regulated by a system of registration.</w:t>
      </w:r>
      <w:r>
        <w:rPr>
          <w:lang w:val="en-US"/>
        </w:rPr>
        <w:t xml:space="preserve"> </w:t>
      </w:r>
      <w:r w:rsidRPr="00F37DB4">
        <w:rPr>
          <w:lang w:val="en-US"/>
        </w:rPr>
        <w:t>Designs involve any feature of shape pattern or configuration on a finished article of manufacture.</w:t>
      </w:r>
    </w:p>
    <w:p w14:paraId="4DF646E2" w14:textId="77777777" w:rsidR="00226E9A" w:rsidRPr="00F37DB4" w:rsidRDefault="00226E9A" w:rsidP="00226E9A">
      <w:pPr>
        <w:pStyle w:val="Body"/>
        <w:rPr>
          <w:lang w:val="en-US"/>
        </w:rPr>
      </w:pPr>
      <w:r w:rsidRPr="00F37DB4">
        <w:rPr>
          <w:lang w:val="en-US"/>
        </w:rPr>
        <w:t>The design must be new or original to be registered. Only the owner or creator of the original design is entitled to apply for registration.</w:t>
      </w:r>
    </w:p>
    <w:p w14:paraId="2AE0116D" w14:textId="042CD8B1" w:rsidR="00226E9A" w:rsidRPr="00F37DB4" w:rsidRDefault="00226E9A" w:rsidP="00226E9A">
      <w:pPr>
        <w:pStyle w:val="Body"/>
        <w:rPr>
          <w:lang w:val="en-US"/>
        </w:rPr>
      </w:pPr>
      <w:r w:rsidRPr="00F37DB4">
        <w:rPr>
          <w:lang w:val="en-US"/>
        </w:rPr>
        <w:t>Once registered, the owner of the registered design retains a monopoly over the design</w:t>
      </w:r>
      <w:r w:rsidR="001C1F49">
        <w:rPr>
          <w:lang w:val="en-US"/>
        </w:rPr>
        <w:t>,</w:t>
      </w:r>
      <w:r w:rsidRPr="00F37DB4">
        <w:rPr>
          <w:lang w:val="en-US"/>
        </w:rPr>
        <w:t xml:space="preserve"> which may last for 16 years.</w:t>
      </w:r>
    </w:p>
    <w:p w14:paraId="710940B6" w14:textId="0B1D1E26" w:rsidR="00226E9A" w:rsidRPr="00ED50EE" w:rsidRDefault="72D812FC" w:rsidP="72D812FC">
      <w:pPr>
        <w:pStyle w:val="Heading4"/>
        <w:rPr>
          <w:lang w:val="en-US"/>
        </w:rPr>
      </w:pPr>
      <w:r w:rsidRPr="72D812FC">
        <w:rPr>
          <w:lang w:val="en-US"/>
        </w:rPr>
        <w:t>Trade marks</w:t>
      </w:r>
    </w:p>
    <w:p w14:paraId="07979EC5" w14:textId="54C70AA4" w:rsidR="00226E9A" w:rsidRPr="00F37DB4" w:rsidRDefault="00226E9A" w:rsidP="00226E9A">
      <w:pPr>
        <w:pStyle w:val="Body"/>
        <w:rPr>
          <w:lang w:val="en-US"/>
        </w:rPr>
      </w:pPr>
      <w:r w:rsidRPr="00F37DB4">
        <w:rPr>
          <w:lang w:val="en-US"/>
        </w:rPr>
        <w:t>A trade</w:t>
      </w:r>
      <w:r w:rsidR="00E65203">
        <w:rPr>
          <w:lang w:val="en-US"/>
        </w:rPr>
        <w:t xml:space="preserve"> </w:t>
      </w:r>
      <w:r w:rsidRPr="00F37DB4">
        <w:rPr>
          <w:lang w:val="en-US"/>
        </w:rPr>
        <w:t>mark can be a word, phrase, letter, number, sound, smell, shape logo, picture, aspect of packaging, or a combination of these.</w:t>
      </w:r>
      <w:r>
        <w:rPr>
          <w:lang w:val="en-US"/>
        </w:rPr>
        <w:t xml:space="preserve"> </w:t>
      </w:r>
      <w:r w:rsidRPr="00F37DB4">
        <w:rPr>
          <w:lang w:val="en-US"/>
        </w:rPr>
        <w:t>For example, QANTAS, Tarzans grip, BPay.</w:t>
      </w:r>
      <w:r>
        <w:rPr>
          <w:lang w:val="en-US"/>
        </w:rPr>
        <w:t xml:space="preserve"> </w:t>
      </w:r>
      <w:r w:rsidRPr="00F37DB4">
        <w:rPr>
          <w:lang w:val="en-US"/>
        </w:rPr>
        <w:t>Any name, signature, distinctive mark or</w:t>
      </w:r>
      <w:r w:rsidR="001C1F49">
        <w:rPr>
          <w:lang w:val="en-US"/>
        </w:rPr>
        <w:t xml:space="preserve"> design may be registered as a trade m</w:t>
      </w:r>
      <w:r w:rsidRPr="00F37DB4">
        <w:rPr>
          <w:lang w:val="en-US"/>
        </w:rPr>
        <w:t>ark.</w:t>
      </w:r>
    </w:p>
    <w:p w14:paraId="5EB28F9B" w14:textId="25C81AAC" w:rsidR="00226E9A" w:rsidRPr="00F37DB4" w:rsidRDefault="00226E9A" w:rsidP="00226E9A">
      <w:pPr>
        <w:pStyle w:val="Body"/>
        <w:rPr>
          <w:lang w:val="en-US"/>
        </w:rPr>
      </w:pPr>
      <w:r w:rsidRPr="00F37DB4">
        <w:rPr>
          <w:lang w:val="en-US"/>
        </w:rPr>
        <w:t>The three key stipulations are that the mark</w:t>
      </w:r>
      <w:r w:rsidR="001C1F49">
        <w:rPr>
          <w:lang w:val="en-US"/>
        </w:rPr>
        <w:t xml:space="preserve"> must</w:t>
      </w:r>
      <w:r w:rsidRPr="00F37DB4">
        <w:rPr>
          <w:lang w:val="en-US"/>
        </w:rPr>
        <w:t>:</w:t>
      </w:r>
    </w:p>
    <w:p w14:paraId="033C1550" w14:textId="7609DBFE" w:rsidR="00226E9A" w:rsidRPr="00F37DB4" w:rsidRDefault="00226E9A" w:rsidP="00226E9A">
      <w:pPr>
        <w:pStyle w:val="BulletListLevel1"/>
        <w:rPr>
          <w:lang w:val="en-US"/>
        </w:rPr>
      </w:pPr>
      <w:r w:rsidRPr="00F37DB4">
        <w:rPr>
          <w:lang w:val="en-US"/>
        </w:rPr>
        <w:t>not be descriptive of the product</w:t>
      </w:r>
    </w:p>
    <w:p w14:paraId="330A5609" w14:textId="3AD072F8" w:rsidR="00226E9A" w:rsidRPr="00F37DB4" w:rsidRDefault="00226E9A" w:rsidP="00226E9A">
      <w:pPr>
        <w:pStyle w:val="BulletListLevel1"/>
        <w:rPr>
          <w:lang w:val="en-US"/>
        </w:rPr>
      </w:pPr>
      <w:r w:rsidRPr="00F37DB4">
        <w:rPr>
          <w:lang w:val="en-US"/>
        </w:rPr>
        <w:t>be distinctive</w:t>
      </w:r>
    </w:p>
    <w:p w14:paraId="2E93650D" w14:textId="73D01478" w:rsidR="00226E9A" w:rsidRPr="00F37DB4" w:rsidRDefault="00226E9A" w:rsidP="00226E9A">
      <w:pPr>
        <w:pStyle w:val="BulletListLevel1"/>
        <w:rPr>
          <w:lang w:val="en-US"/>
        </w:rPr>
      </w:pPr>
      <w:r w:rsidRPr="00F37DB4">
        <w:rPr>
          <w:lang w:val="en-US"/>
        </w:rPr>
        <w:t>not seek to praise the product</w:t>
      </w:r>
      <w:r>
        <w:rPr>
          <w:lang w:val="en-US"/>
        </w:rPr>
        <w:t>.</w:t>
      </w:r>
    </w:p>
    <w:p w14:paraId="5B27E7C2" w14:textId="067718D2" w:rsidR="00226E9A" w:rsidRPr="00F37DB4" w:rsidRDefault="00226E9A" w:rsidP="00226E9A">
      <w:pPr>
        <w:pStyle w:val="Body"/>
        <w:rPr>
          <w:lang w:val="en-US"/>
        </w:rPr>
      </w:pPr>
      <w:r w:rsidRPr="00F37DB4">
        <w:rPr>
          <w:lang w:val="en-US"/>
        </w:rPr>
        <w:t xml:space="preserve">A </w:t>
      </w:r>
      <w:r w:rsidR="00C136D4">
        <w:rPr>
          <w:lang w:val="en-US"/>
        </w:rPr>
        <w:t>trade mark</w:t>
      </w:r>
      <w:r w:rsidRPr="00F37DB4">
        <w:rPr>
          <w:lang w:val="en-US"/>
        </w:rPr>
        <w:t xml:space="preserve"> may remain on the register for seven years, and this period is renewable.</w:t>
      </w:r>
    </w:p>
    <w:p w14:paraId="4CF38FCB" w14:textId="77777777" w:rsidR="005C16B1" w:rsidRDefault="005C16B1" w:rsidP="00226E9A">
      <w:pPr>
        <w:pStyle w:val="Heading3"/>
        <w:rPr>
          <w:lang w:val="en-US"/>
        </w:rPr>
      </w:pPr>
    </w:p>
    <w:p w14:paraId="1BECEA9A" w14:textId="77777777" w:rsidR="005C16B1" w:rsidRDefault="005C16B1">
      <w:pPr>
        <w:rPr>
          <w:rFonts w:eastAsia="Times New Roman" w:cstheme="minorHAnsi"/>
          <w:b/>
          <w:noProof/>
          <w:color w:val="2D739F"/>
          <w:kern w:val="22"/>
          <w:sz w:val="32"/>
          <w:szCs w:val="32"/>
          <w:lang w:val="en-US" w:eastAsia="en-AU"/>
        </w:rPr>
      </w:pPr>
      <w:r>
        <w:rPr>
          <w:lang w:val="en-US"/>
        </w:rPr>
        <w:br w:type="page"/>
      </w:r>
    </w:p>
    <w:p w14:paraId="0B854BBF" w14:textId="696D2D32" w:rsidR="00226E9A" w:rsidRPr="00ED50EE" w:rsidRDefault="72D812FC" w:rsidP="72D812FC">
      <w:pPr>
        <w:pStyle w:val="Heading3"/>
        <w:rPr>
          <w:lang w:val="en-US"/>
        </w:rPr>
      </w:pPr>
      <w:bookmarkStart w:id="59" w:name="_Toc5106406"/>
      <w:bookmarkStart w:id="60" w:name="_Toc5106704"/>
      <w:bookmarkStart w:id="61" w:name="_Toc5273396"/>
      <w:r w:rsidRPr="72D812FC">
        <w:rPr>
          <w:lang w:val="en-US"/>
        </w:rPr>
        <w:lastRenderedPageBreak/>
        <w:t>Trade practices</w:t>
      </w:r>
      <w:bookmarkEnd w:id="59"/>
      <w:bookmarkEnd w:id="60"/>
      <w:bookmarkEnd w:id="61"/>
    </w:p>
    <w:p w14:paraId="13B79D7B" w14:textId="09606A29" w:rsidR="00226E9A" w:rsidRPr="00F37DB4" w:rsidRDefault="001C1F49" w:rsidP="00226E9A">
      <w:pPr>
        <w:pStyle w:val="Body"/>
        <w:rPr>
          <w:lang w:val="en-US"/>
        </w:rPr>
      </w:pPr>
      <w:r>
        <w:rPr>
          <w:lang w:val="en-US"/>
        </w:rPr>
        <w:t>Trade p</w:t>
      </w:r>
      <w:r w:rsidR="00226E9A" w:rsidRPr="00F37DB4">
        <w:rPr>
          <w:lang w:val="en-US"/>
        </w:rPr>
        <w:t>ractices are gove</w:t>
      </w:r>
      <w:r>
        <w:rPr>
          <w:lang w:val="en-US"/>
        </w:rPr>
        <w:t xml:space="preserve">rned by the Trade Practices Act, </w:t>
      </w:r>
      <w:r w:rsidR="00226E9A" w:rsidRPr="00F37DB4">
        <w:rPr>
          <w:lang w:val="en-US"/>
        </w:rPr>
        <w:t xml:space="preserve">which is administered by the Australian Competition and Consumer Commission (ACCC). </w:t>
      </w:r>
      <w:r>
        <w:rPr>
          <w:lang w:val="en-US"/>
        </w:rPr>
        <w:t xml:space="preserve">The major components of the Act, </w:t>
      </w:r>
      <w:r w:rsidR="00226E9A" w:rsidRPr="00F37DB4">
        <w:rPr>
          <w:lang w:val="en-US"/>
        </w:rPr>
        <w:t>which relate to Sole Traders, Partnerships and Companies are:</w:t>
      </w:r>
    </w:p>
    <w:p w14:paraId="062128EA" w14:textId="511B8C16" w:rsidR="00226E9A" w:rsidRPr="00F37DB4" w:rsidRDefault="001C1F49" w:rsidP="00226E9A">
      <w:pPr>
        <w:pStyle w:val="BulletListLevel1"/>
        <w:rPr>
          <w:lang w:val="en-US"/>
        </w:rPr>
      </w:pPr>
      <w:r>
        <w:rPr>
          <w:lang w:val="en-US"/>
        </w:rPr>
        <w:t>a</w:t>
      </w:r>
      <w:r w:rsidR="00226E9A" w:rsidRPr="00F37DB4">
        <w:rPr>
          <w:lang w:val="en-US"/>
        </w:rPr>
        <w:t>nticompetitive practice</w:t>
      </w:r>
    </w:p>
    <w:p w14:paraId="412B5972" w14:textId="3FE00FE7" w:rsidR="00226E9A" w:rsidRPr="00F37DB4" w:rsidRDefault="001C1F49" w:rsidP="00226E9A">
      <w:pPr>
        <w:pStyle w:val="BulletListLevel1"/>
        <w:rPr>
          <w:lang w:val="en-US"/>
        </w:rPr>
      </w:pPr>
      <w:r>
        <w:rPr>
          <w:lang w:val="en-US"/>
        </w:rPr>
        <w:t>u</w:t>
      </w:r>
      <w:r w:rsidR="00226E9A" w:rsidRPr="00F37DB4">
        <w:rPr>
          <w:lang w:val="en-US"/>
        </w:rPr>
        <w:t>nconscionable conduct</w:t>
      </w:r>
    </w:p>
    <w:p w14:paraId="37134C59" w14:textId="4004892F" w:rsidR="00226E9A" w:rsidRPr="00F37DB4" w:rsidRDefault="001C1F49" w:rsidP="00226E9A">
      <w:pPr>
        <w:pStyle w:val="BulletListLevel1"/>
        <w:rPr>
          <w:lang w:val="en-US"/>
        </w:rPr>
      </w:pPr>
      <w:r>
        <w:rPr>
          <w:lang w:val="en-US"/>
        </w:rPr>
        <w:t>u</w:t>
      </w:r>
      <w:r w:rsidR="00226E9A" w:rsidRPr="00F37DB4">
        <w:rPr>
          <w:lang w:val="en-US"/>
        </w:rPr>
        <w:t>nfair practices</w:t>
      </w:r>
    </w:p>
    <w:p w14:paraId="7A64B551" w14:textId="23A0EAB6" w:rsidR="00226E9A" w:rsidRPr="00F37DB4" w:rsidRDefault="001C1F49" w:rsidP="00226E9A">
      <w:pPr>
        <w:pStyle w:val="BulletlistLevel2"/>
        <w:rPr>
          <w:lang w:val="en-US"/>
        </w:rPr>
      </w:pPr>
      <w:r>
        <w:rPr>
          <w:lang w:val="en-US"/>
        </w:rPr>
        <w:t>p</w:t>
      </w:r>
      <w:r w:rsidR="00226E9A" w:rsidRPr="00F37DB4">
        <w:rPr>
          <w:lang w:val="en-US"/>
        </w:rPr>
        <w:t>roduct safety information</w:t>
      </w:r>
    </w:p>
    <w:p w14:paraId="0A410D89" w14:textId="76353E52" w:rsidR="00226E9A" w:rsidRPr="00226E9A" w:rsidRDefault="001C1F49" w:rsidP="002331C2">
      <w:pPr>
        <w:pStyle w:val="BulletlistLevel2"/>
        <w:spacing w:after="0" w:line="240" w:lineRule="auto"/>
        <w:ind w:right="-720"/>
        <w:rPr>
          <w:rFonts w:ascii="Arial" w:eastAsia="Times New Roman" w:hAnsi="Arial" w:cs="Arial"/>
          <w:lang w:val="en-US"/>
        </w:rPr>
      </w:pPr>
      <w:r>
        <w:rPr>
          <w:lang w:val="en-US"/>
        </w:rPr>
        <w:t>c</w:t>
      </w:r>
      <w:r w:rsidR="00226E9A" w:rsidRPr="00226E9A">
        <w:rPr>
          <w:lang w:val="en-US"/>
        </w:rPr>
        <w:t>onditions and warranties</w:t>
      </w:r>
      <w:r w:rsidR="00226E9A">
        <w:rPr>
          <w:lang w:val="en-US"/>
        </w:rPr>
        <w:br/>
      </w:r>
    </w:p>
    <w:p w14:paraId="629E6881" w14:textId="5F6D33D3" w:rsidR="00226E9A" w:rsidRPr="00A65C83" w:rsidRDefault="001C1F49" w:rsidP="002331C2">
      <w:pPr>
        <w:pStyle w:val="BulletListLevel1"/>
        <w:spacing w:after="0" w:line="240" w:lineRule="auto"/>
        <w:ind w:left="720" w:right="-720"/>
        <w:rPr>
          <w:rFonts w:ascii="Arial" w:eastAsia="Times New Roman" w:hAnsi="Arial" w:cs="Arial"/>
          <w:lang w:val="en-US"/>
        </w:rPr>
      </w:pPr>
      <w:r>
        <w:rPr>
          <w:lang w:val="en-US"/>
        </w:rPr>
        <w:t>a</w:t>
      </w:r>
      <w:r w:rsidR="00226E9A" w:rsidRPr="00A22403">
        <w:rPr>
          <w:lang w:val="en-US"/>
        </w:rPr>
        <w:t>ctions against manufacturers/importers</w:t>
      </w:r>
      <w:r>
        <w:rPr>
          <w:lang w:val="en-US"/>
        </w:rPr>
        <w:t>.</w:t>
      </w:r>
    </w:p>
    <w:p w14:paraId="7F313369" w14:textId="2D7EC557" w:rsidR="00A65C83" w:rsidRDefault="00A65C83" w:rsidP="00A65C83">
      <w:pPr>
        <w:pStyle w:val="BulletListLevel1"/>
        <w:numPr>
          <w:ilvl w:val="0"/>
          <w:numId w:val="0"/>
        </w:numPr>
        <w:spacing w:after="0" w:line="240" w:lineRule="auto"/>
        <w:ind w:left="714" w:right="-720" w:hanging="357"/>
        <w:rPr>
          <w:lang w:val="en-US"/>
        </w:rPr>
      </w:pPr>
    </w:p>
    <w:tbl>
      <w:tblPr>
        <w:tblW w:w="0" w:type="auto"/>
        <w:shd w:val="clear" w:color="auto" w:fill="E7E7D4"/>
        <w:tblLook w:val="0600" w:firstRow="0" w:lastRow="0" w:firstColumn="0" w:lastColumn="0" w:noHBand="1" w:noVBand="1"/>
      </w:tblPr>
      <w:tblGrid>
        <w:gridCol w:w="992"/>
        <w:gridCol w:w="8034"/>
      </w:tblGrid>
      <w:tr w:rsidR="00A65C83" w:rsidRPr="005C16B1" w14:paraId="565DB78F" w14:textId="77777777" w:rsidTr="004C256C">
        <w:trPr>
          <w:trHeight w:val="659"/>
        </w:trPr>
        <w:tc>
          <w:tcPr>
            <w:tcW w:w="992" w:type="dxa"/>
            <w:shd w:val="clear" w:color="auto" w:fill="E7E7D4"/>
            <w:vAlign w:val="center"/>
          </w:tcPr>
          <w:p w14:paraId="387427C1" w14:textId="77777777" w:rsidR="00A65C83" w:rsidRPr="005C16B1" w:rsidRDefault="00A65C83" w:rsidP="00261641">
            <w:pPr>
              <w:pStyle w:val="Practice"/>
            </w:pPr>
            <w:r w:rsidRPr="005C16B1">
              <w:drawing>
                <wp:inline distT="0" distB="0" distL="0" distR="0" wp14:anchorId="51CDE7A1" wp14:editId="633BF1D7">
                  <wp:extent cx="365760" cy="357809"/>
                  <wp:effectExtent l="0" t="0" r="0" b="4445"/>
                  <wp:docPr id="96" name="Picture 9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B25DB5F" w14:textId="7247C9E8" w:rsidR="00A65C83" w:rsidRPr="005C16B1" w:rsidRDefault="00A65C83" w:rsidP="00261641">
            <w:pPr>
              <w:pStyle w:val="Practice"/>
            </w:pPr>
            <w:r w:rsidRPr="005C16B1">
              <w:t xml:space="preserve">Practice activity 1.4 </w:t>
            </w:r>
            <w:r w:rsidR="00E65203" w:rsidRPr="005C16B1">
              <w:t>Intellectual Property</w:t>
            </w:r>
          </w:p>
        </w:tc>
      </w:tr>
    </w:tbl>
    <w:p w14:paraId="6457BFF0" w14:textId="08CE6DD8" w:rsidR="00A65C83" w:rsidRDefault="00A65C83" w:rsidP="00A65C83">
      <w:pPr>
        <w:pStyle w:val="Body"/>
        <w:rPr>
          <w:i/>
          <w:lang w:eastAsia="en-AU"/>
        </w:rPr>
      </w:pPr>
      <w:r>
        <w:rPr>
          <w:i/>
          <w:lang w:eastAsia="en-AU"/>
        </w:rPr>
        <w:t xml:space="preserve">You are a small business owner and you have been casually browsing the </w:t>
      </w:r>
      <w:r w:rsidR="0077011F">
        <w:rPr>
          <w:i/>
          <w:lang w:eastAsia="en-AU"/>
        </w:rPr>
        <w:t>i</w:t>
      </w:r>
      <w:r>
        <w:rPr>
          <w:i/>
          <w:lang w:eastAsia="en-AU"/>
        </w:rPr>
        <w:t>nternet when you notice a new competitor has recently come on the scene. Their logo is very similar to yours except for a few minor differences in size and colour. You’re concerned as you have built a reputation and your logo is important to your brand. What would you do? Be prepared to discuss this in class.</w:t>
      </w:r>
      <w:r w:rsidR="00672436">
        <w:rPr>
          <w:i/>
          <w:lang w:eastAsia="en-AU"/>
        </w:rPr>
        <w:t xml:space="preserve"> Refer to the </w:t>
      </w:r>
      <w:hyperlink r:id="rId32" w:history="1">
        <w:r w:rsidR="00672436" w:rsidRPr="00672436">
          <w:rPr>
            <w:rStyle w:val="Hyperlink"/>
            <w:i/>
            <w:lang w:eastAsia="en-AU"/>
          </w:rPr>
          <w:t>IP Australia website</w:t>
        </w:r>
      </w:hyperlink>
      <w:r w:rsidR="00672436">
        <w:rPr>
          <w:i/>
          <w:lang w:eastAsia="en-AU"/>
        </w:rPr>
        <w:t xml:space="preserve"> to research your answer.</w:t>
      </w:r>
    </w:p>
    <w:p w14:paraId="156B55F9" w14:textId="77777777" w:rsidR="00A65C83" w:rsidRDefault="00A65C83" w:rsidP="00A65C83">
      <w:pPr>
        <w:pStyle w:val="Body"/>
        <w:rPr>
          <w:i/>
          <w:lang w:eastAsia="en-AU"/>
        </w:rPr>
      </w:pPr>
      <w:r>
        <w:rPr>
          <w:i/>
          <w:lang w:eastAsia="en-A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E1D9CA0" w14:textId="7258BC2D" w:rsidR="00226E9A" w:rsidRPr="00F37DB4" w:rsidRDefault="00226E9A" w:rsidP="00226E9A">
      <w:pPr>
        <w:pStyle w:val="Heading3"/>
        <w:rPr>
          <w:lang w:val="en-US"/>
        </w:rPr>
      </w:pPr>
      <w:bookmarkStart w:id="62" w:name="_Toc5106407"/>
      <w:bookmarkStart w:id="63" w:name="_Toc5106705"/>
      <w:bookmarkStart w:id="64" w:name="_Toc5273397"/>
      <w:r w:rsidRPr="00F37DB4">
        <w:rPr>
          <w:lang w:val="en-US"/>
        </w:rPr>
        <w:t xml:space="preserve">Consumer </w:t>
      </w:r>
      <w:r w:rsidR="00573C68">
        <w:rPr>
          <w:lang w:val="en-US"/>
        </w:rPr>
        <w:t>p</w:t>
      </w:r>
      <w:r w:rsidRPr="00F37DB4">
        <w:rPr>
          <w:lang w:val="en-US"/>
        </w:rPr>
        <w:t>rotection</w:t>
      </w:r>
      <w:bookmarkEnd w:id="62"/>
      <w:bookmarkEnd w:id="63"/>
      <w:bookmarkEnd w:id="64"/>
    </w:p>
    <w:p w14:paraId="52982C30" w14:textId="0EF31B11" w:rsidR="00226E9A" w:rsidRPr="00F37DB4" w:rsidRDefault="00226E9A" w:rsidP="00226E9A">
      <w:pPr>
        <w:pStyle w:val="Body"/>
        <w:rPr>
          <w:lang w:val="en-US"/>
        </w:rPr>
      </w:pPr>
      <w:r w:rsidRPr="00F37DB4">
        <w:rPr>
          <w:lang w:val="en-US"/>
        </w:rPr>
        <w:t xml:space="preserve">Anyone running a business </w:t>
      </w:r>
      <w:r w:rsidR="001C1F49">
        <w:rPr>
          <w:lang w:val="en-US"/>
        </w:rPr>
        <w:t>that</w:t>
      </w:r>
      <w:r w:rsidRPr="00F37DB4">
        <w:rPr>
          <w:lang w:val="en-US"/>
        </w:rPr>
        <w:t xml:space="preserve"> involves selling goods or services to the public must be aware of the requirements of the consumer laws.</w:t>
      </w:r>
      <w:r w:rsidR="00E65203">
        <w:rPr>
          <w:lang w:val="en-US"/>
        </w:rPr>
        <w:t xml:space="preserve"> </w:t>
      </w:r>
      <w:r w:rsidRPr="00F37DB4">
        <w:rPr>
          <w:lang w:val="en-US"/>
        </w:rPr>
        <w:t xml:space="preserve">The all-encompassing </w:t>
      </w:r>
      <w:r w:rsidR="00E65203">
        <w:rPr>
          <w:lang w:val="en-US"/>
        </w:rPr>
        <w:t>act</w:t>
      </w:r>
      <w:r w:rsidRPr="00F37DB4">
        <w:rPr>
          <w:lang w:val="en-US"/>
        </w:rPr>
        <w:t xml:space="preserve"> dealing with consumer protection </w:t>
      </w:r>
      <w:r w:rsidR="00E65203">
        <w:rPr>
          <w:lang w:val="en-US"/>
        </w:rPr>
        <w:t xml:space="preserve">laws in Australia </w:t>
      </w:r>
      <w:r w:rsidRPr="00F37DB4">
        <w:rPr>
          <w:lang w:val="en-US"/>
        </w:rPr>
        <w:t>is the Trade Practices Act.</w:t>
      </w:r>
    </w:p>
    <w:p w14:paraId="736AA445" w14:textId="1CD5E0D5" w:rsidR="00226E9A" w:rsidRPr="00F37DB4" w:rsidRDefault="00226E9A" w:rsidP="00226E9A">
      <w:pPr>
        <w:pStyle w:val="Body"/>
        <w:rPr>
          <w:lang w:val="en-US"/>
        </w:rPr>
      </w:pPr>
      <w:r w:rsidRPr="00F37DB4">
        <w:rPr>
          <w:lang w:val="en-US"/>
        </w:rPr>
        <w:t xml:space="preserve">This Act </w:t>
      </w:r>
      <w:r w:rsidR="001C1F49">
        <w:rPr>
          <w:lang w:val="en-US"/>
        </w:rPr>
        <w:t>aims to protect</w:t>
      </w:r>
      <w:r w:rsidRPr="00F37DB4">
        <w:rPr>
          <w:lang w:val="en-US"/>
        </w:rPr>
        <w:t xml:space="preserve"> the Australian consumer from false and misleading claims and conduct by supp</w:t>
      </w:r>
      <w:r w:rsidR="00E65203">
        <w:rPr>
          <w:lang w:val="en-US"/>
        </w:rPr>
        <w:t xml:space="preserve">liers of products and services. </w:t>
      </w:r>
      <w:r w:rsidRPr="00F37DB4">
        <w:rPr>
          <w:lang w:val="en-US"/>
        </w:rPr>
        <w:t>Such unfair and deceptive practices incur heavy fines.</w:t>
      </w:r>
    </w:p>
    <w:p w14:paraId="7E6C393A" w14:textId="7A700125" w:rsidR="00226E9A" w:rsidRPr="00F37DB4" w:rsidRDefault="00226E9A" w:rsidP="00226E9A">
      <w:pPr>
        <w:pStyle w:val="Body"/>
        <w:rPr>
          <w:lang w:val="en-US"/>
        </w:rPr>
      </w:pPr>
      <w:r w:rsidRPr="00F37DB4">
        <w:rPr>
          <w:lang w:val="en-US"/>
        </w:rPr>
        <w:lastRenderedPageBreak/>
        <w:t xml:space="preserve">This is </w:t>
      </w:r>
      <w:r w:rsidR="00E65203">
        <w:rPr>
          <w:lang w:val="en-US"/>
        </w:rPr>
        <w:t>f</w:t>
      </w:r>
      <w:r w:rsidRPr="00F37DB4">
        <w:rPr>
          <w:lang w:val="en-US"/>
        </w:rPr>
        <w:t>ederal legislation and thus applies throughout Australia.</w:t>
      </w:r>
      <w:r w:rsidR="00A22403">
        <w:rPr>
          <w:lang w:val="en-US"/>
        </w:rPr>
        <w:t xml:space="preserve"> </w:t>
      </w:r>
      <w:r w:rsidRPr="00F37DB4">
        <w:rPr>
          <w:lang w:val="en-US"/>
        </w:rPr>
        <w:t>However, due to limitations under the Australian Constitution, the Trade Practices Act applies to companies and businesses involved in interstate trade.</w:t>
      </w:r>
      <w:r w:rsidR="00A22403">
        <w:rPr>
          <w:lang w:val="en-US"/>
        </w:rPr>
        <w:t xml:space="preserve"> </w:t>
      </w:r>
      <w:r w:rsidRPr="00F37DB4">
        <w:rPr>
          <w:lang w:val="en-US"/>
        </w:rPr>
        <w:t xml:space="preserve">Therefore, if </w:t>
      </w:r>
      <w:r w:rsidR="00E65203">
        <w:rPr>
          <w:lang w:val="en-US"/>
        </w:rPr>
        <w:t>the business is operating as a s</w:t>
      </w:r>
      <w:r w:rsidRPr="00F37DB4">
        <w:rPr>
          <w:lang w:val="en-US"/>
        </w:rPr>
        <w:t xml:space="preserve">ole </w:t>
      </w:r>
      <w:r w:rsidR="00E65203">
        <w:rPr>
          <w:lang w:val="en-US"/>
        </w:rPr>
        <w:t>trader or p</w:t>
      </w:r>
      <w:r w:rsidRPr="00F37DB4">
        <w:rPr>
          <w:lang w:val="en-US"/>
        </w:rPr>
        <w:t>artnership trading only in one state then they are not subject to the Trade Practices Act.</w:t>
      </w:r>
    </w:p>
    <w:p w14:paraId="18DC600E" w14:textId="15D7AEFC" w:rsidR="00226E9A" w:rsidRPr="00F37DB4" w:rsidRDefault="00E65203" w:rsidP="00226E9A">
      <w:pPr>
        <w:pStyle w:val="Body"/>
        <w:rPr>
          <w:lang w:val="en-US"/>
        </w:rPr>
      </w:pPr>
      <w:r>
        <w:rPr>
          <w:lang w:val="en-US"/>
        </w:rPr>
        <w:t>In NSW</w:t>
      </w:r>
      <w:r w:rsidR="001C1F49">
        <w:rPr>
          <w:lang w:val="en-US"/>
        </w:rPr>
        <w:t>,</w:t>
      </w:r>
      <w:r>
        <w:rPr>
          <w:lang w:val="en-US"/>
        </w:rPr>
        <w:t xml:space="preserve"> there are the S</w:t>
      </w:r>
      <w:r w:rsidR="00226E9A" w:rsidRPr="00F37DB4">
        <w:rPr>
          <w:lang w:val="en-US"/>
        </w:rPr>
        <w:t>ale of</w:t>
      </w:r>
      <w:r w:rsidR="001C1F49">
        <w:rPr>
          <w:lang w:val="en-US"/>
        </w:rPr>
        <w:t xml:space="preserve"> Goods Act and Fair Trading Act, </w:t>
      </w:r>
      <w:r w:rsidR="00226E9A" w:rsidRPr="00F37DB4">
        <w:rPr>
          <w:lang w:val="en-US"/>
        </w:rPr>
        <w:t>which mirror the Trade Practices Act and regulate areas such as:</w:t>
      </w:r>
    </w:p>
    <w:p w14:paraId="595DC7D6" w14:textId="39F35C3D" w:rsidR="00226E9A" w:rsidRPr="00F37DB4" w:rsidRDefault="001C1F49" w:rsidP="00226E9A">
      <w:pPr>
        <w:pStyle w:val="BulletListLevel1"/>
        <w:rPr>
          <w:lang w:val="en-US"/>
        </w:rPr>
      </w:pPr>
      <w:r>
        <w:rPr>
          <w:lang w:val="en-US"/>
        </w:rPr>
        <w:t>a</w:t>
      </w:r>
      <w:r w:rsidR="00226E9A" w:rsidRPr="00F37DB4">
        <w:rPr>
          <w:lang w:val="en-US"/>
        </w:rPr>
        <w:t xml:space="preserve"> system of fair trading</w:t>
      </w:r>
    </w:p>
    <w:p w14:paraId="7DC832E8" w14:textId="5889A59A" w:rsidR="00226E9A" w:rsidRPr="00F37DB4" w:rsidRDefault="001C1F49" w:rsidP="00226E9A">
      <w:pPr>
        <w:pStyle w:val="BulletListLevel1"/>
        <w:rPr>
          <w:lang w:val="en-US"/>
        </w:rPr>
      </w:pPr>
      <w:r>
        <w:rPr>
          <w:lang w:val="en-US"/>
        </w:rPr>
        <w:t>a</w:t>
      </w:r>
      <w:r w:rsidR="00226E9A" w:rsidRPr="00F37DB4">
        <w:rPr>
          <w:lang w:val="en-US"/>
        </w:rPr>
        <w:t>ccurate and reliable information as opposed to false and misleading information</w:t>
      </w:r>
    </w:p>
    <w:p w14:paraId="0455EA24" w14:textId="214A0A53" w:rsidR="00226E9A" w:rsidRPr="00F37DB4" w:rsidRDefault="001C1F49" w:rsidP="00226E9A">
      <w:pPr>
        <w:pStyle w:val="BulletListLevel1"/>
        <w:rPr>
          <w:lang w:val="en-US"/>
        </w:rPr>
      </w:pPr>
      <w:r>
        <w:rPr>
          <w:lang w:val="en-US"/>
        </w:rPr>
        <w:t>p</w:t>
      </w:r>
      <w:r w:rsidR="00226E9A" w:rsidRPr="00F37DB4">
        <w:rPr>
          <w:lang w:val="en-US"/>
        </w:rPr>
        <w:t>roduct standards</w:t>
      </w:r>
    </w:p>
    <w:p w14:paraId="6F04244B" w14:textId="120EDA3E" w:rsidR="00226E9A" w:rsidRPr="00F37DB4" w:rsidRDefault="001C1F49" w:rsidP="00226E9A">
      <w:pPr>
        <w:pStyle w:val="BulletListLevel1"/>
        <w:rPr>
          <w:lang w:val="en-US"/>
        </w:rPr>
      </w:pPr>
      <w:r>
        <w:rPr>
          <w:lang w:val="en-US"/>
        </w:rPr>
        <w:t>s</w:t>
      </w:r>
      <w:r w:rsidR="00226E9A" w:rsidRPr="00F37DB4">
        <w:rPr>
          <w:lang w:val="en-US"/>
        </w:rPr>
        <w:t>ales techniques</w:t>
      </w:r>
    </w:p>
    <w:p w14:paraId="0CF13A73" w14:textId="47BB1240" w:rsidR="00226E9A" w:rsidRPr="00F37DB4" w:rsidRDefault="001C1F49" w:rsidP="00226E9A">
      <w:pPr>
        <w:pStyle w:val="BulletListLevel1"/>
        <w:rPr>
          <w:lang w:val="en-US"/>
        </w:rPr>
      </w:pPr>
      <w:r>
        <w:rPr>
          <w:lang w:val="en-US"/>
        </w:rPr>
        <w:t>i</w:t>
      </w:r>
      <w:r w:rsidR="00226E9A" w:rsidRPr="00F37DB4">
        <w:rPr>
          <w:lang w:val="en-US"/>
        </w:rPr>
        <w:t>mplied conditions and warranties</w:t>
      </w:r>
      <w:r>
        <w:rPr>
          <w:lang w:val="en-US"/>
        </w:rPr>
        <w:t>.</w:t>
      </w:r>
    </w:p>
    <w:p w14:paraId="329D289E" w14:textId="49597552" w:rsidR="00A22403" w:rsidRPr="00F37DB4" w:rsidRDefault="72D812FC" w:rsidP="72D812FC">
      <w:pPr>
        <w:pStyle w:val="Heading3"/>
        <w:rPr>
          <w:lang w:val="en-US"/>
        </w:rPr>
      </w:pPr>
      <w:bookmarkStart w:id="65" w:name="_Toc5106408"/>
      <w:bookmarkStart w:id="66" w:name="_Toc5106706"/>
      <w:bookmarkStart w:id="67" w:name="_Toc5273398"/>
      <w:r w:rsidRPr="72D812FC">
        <w:rPr>
          <w:lang w:val="en-US"/>
        </w:rPr>
        <w:t xml:space="preserve">Superannuation Guarantee </w:t>
      </w:r>
      <w:r w:rsidRPr="72D812FC">
        <w:rPr>
          <w:rFonts w:eastAsia="Calibri" w:cs="Calibri"/>
          <w:lang w:val="en-US"/>
        </w:rPr>
        <w:t>(SG)</w:t>
      </w:r>
      <w:r w:rsidRPr="72D812FC">
        <w:rPr>
          <w:lang w:val="en-US"/>
        </w:rPr>
        <w:t xml:space="preserve"> fund </w:t>
      </w:r>
      <w:bookmarkEnd w:id="65"/>
      <w:bookmarkEnd w:id="66"/>
      <w:bookmarkEnd w:id="67"/>
    </w:p>
    <w:p w14:paraId="7ACDDCD1" w14:textId="194D5FD2" w:rsidR="00A22403" w:rsidRPr="00A22403" w:rsidRDefault="00A22403" w:rsidP="00A22403">
      <w:pPr>
        <w:pStyle w:val="Body"/>
      </w:pPr>
      <w:r w:rsidRPr="00A22403">
        <w:t>In 1992</w:t>
      </w:r>
      <w:r w:rsidR="001C1F49">
        <w:t>, the Federal G</w:t>
      </w:r>
      <w:r w:rsidRPr="00A22403">
        <w:t>overnment introduced the Superannuation Guarantee Fund to reduce the future reliance of the Australian population on age pensions. All employers must provide a minimum level of superannuation cover for employees.</w:t>
      </w:r>
    </w:p>
    <w:p w14:paraId="469D44B9" w14:textId="77777777" w:rsidR="00A22403" w:rsidRPr="00A22403" w:rsidRDefault="00A22403" w:rsidP="00A22403">
      <w:pPr>
        <w:pStyle w:val="Body"/>
      </w:pPr>
      <w:r w:rsidRPr="00A22403">
        <w:t>The Australian Taxation Office guidelines for paying the Superannuation Guarantee Fund include the following:</w:t>
      </w:r>
    </w:p>
    <w:p w14:paraId="1A623E5B" w14:textId="2CB10975" w:rsidR="00A22403" w:rsidRPr="00A22403" w:rsidRDefault="00A22403" w:rsidP="00A22403">
      <w:pPr>
        <w:pStyle w:val="Body"/>
      </w:pPr>
      <w:r w:rsidRPr="00A22403">
        <w:t>Generally, if you pay an employee $450 or more before tax in a calendar month, you have to pay super</w:t>
      </w:r>
      <w:r w:rsidR="00E65203">
        <w:t xml:space="preserve">annuation </w:t>
      </w:r>
      <w:r w:rsidRPr="00A22403">
        <w:t>on top of their wages.</w:t>
      </w:r>
    </w:p>
    <w:p w14:paraId="45FEF808" w14:textId="1A5D5389" w:rsidR="00A22403" w:rsidRPr="00A22403" w:rsidRDefault="00A22403" w:rsidP="00A22403">
      <w:pPr>
        <w:pStyle w:val="Body"/>
      </w:pPr>
      <w:r w:rsidRPr="00A22403">
        <w:t xml:space="preserve">The </w:t>
      </w:r>
      <w:r w:rsidR="005D1995">
        <w:t xml:space="preserve">key guidelines applicable to </w:t>
      </w:r>
      <w:r w:rsidRPr="00A22403">
        <w:t>the super</w:t>
      </w:r>
      <w:r w:rsidR="005D1995">
        <w:t>annuation</w:t>
      </w:r>
      <w:r w:rsidRPr="00A22403">
        <w:t xml:space="preserve"> guarantee (SG)</w:t>
      </w:r>
      <w:r w:rsidR="005D1995">
        <w:t xml:space="preserve"> include</w:t>
      </w:r>
      <w:r w:rsidRPr="00A22403">
        <w:t>:</w:t>
      </w:r>
    </w:p>
    <w:p w14:paraId="617E35FA" w14:textId="614D1DE3" w:rsidR="00A22403" w:rsidRPr="00E475F6" w:rsidRDefault="00E65203" w:rsidP="00A22403">
      <w:pPr>
        <w:pStyle w:val="BulletListLevel1"/>
        <w:rPr>
          <w:lang w:eastAsia="en-AU"/>
        </w:rPr>
      </w:pPr>
      <w:r>
        <w:rPr>
          <w:lang w:eastAsia="en-AU"/>
        </w:rPr>
        <w:t>As at 2019 the</w:t>
      </w:r>
      <w:r w:rsidR="00A22403" w:rsidRPr="00E475F6">
        <w:rPr>
          <w:lang w:eastAsia="en-AU"/>
        </w:rPr>
        <w:t xml:space="preserve"> SG is 9.5% of an employee’s ordinary time earnings.</w:t>
      </w:r>
    </w:p>
    <w:p w14:paraId="41E9A750" w14:textId="77777777" w:rsidR="00A22403" w:rsidRPr="00E475F6" w:rsidRDefault="00A22403" w:rsidP="00A22403">
      <w:pPr>
        <w:pStyle w:val="BulletListLevel1"/>
        <w:rPr>
          <w:lang w:eastAsia="en-AU"/>
        </w:rPr>
      </w:pPr>
      <w:r w:rsidRPr="00E475F6">
        <w:rPr>
          <w:lang w:eastAsia="en-AU"/>
        </w:rPr>
        <w:t>You must pay SG at least four times per year, by the quarterly due dates.</w:t>
      </w:r>
    </w:p>
    <w:p w14:paraId="3BC48CB1" w14:textId="77777777" w:rsidR="00A22403" w:rsidRPr="00E475F6" w:rsidRDefault="00A22403" w:rsidP="00A22403">
      <w:pPr>
        <w:pStyle w:val="BulletListLevel1"/>
        <w:rPr>
          <w:lang w:eastAsia="en-AU"/>
        </w:rPr>
      </w:pPr>
      <w:r w:rsidRPr="00E475F6">
        <w:rPr>
          <w:lang w:eastAsia="en-AU"/>
        </w:rPr>
        <w:t>You pay into a complying super fund. Most employees are eligible to choose which fund you pay into.</w:t>
      </w:r>
    </w:p>
    <w:p w14:paraId="7E5639F7" w14:textId="77777777" w:rsidR="00A22403" w:rsidRPr="00E475F6" w:rsidRDefault="00A22403" w:rsidP="00A22403">
      <w:pPr>
        <w:pStyle w:val="BulletListLevel1"/>
        <w:rPr>
          <w:lang w:eastAsia="en-AU"/>
        </w:rPr>
      </w:pPr>
      <w:r w:rsidRPr="00E475F6">
        <w:rPr>
          <w:lang w:eastAsia="en-AU"/>
        </w:rPr>
        <w:t>If you don’t pay the SG on time, you may have to pay the super guarantee charge.</w:t>
      </w:r>
    </w:p>
    <w:p w14:paraId="4CFAA680" w14:textId="77777777" w:rsidR="00A22403" w:rsidRPr="00EA2D0F" w:rsidRDefault="00A22403" w:rsidP="00A22403">
      <w:pPr>
        <w:pStyle w:val="Body"/>
        <w:rPr>
          <w:lang w:eastAsia="en-AU"/>
        </w:rPr>
      </w:pPr>
      <w:r w:rsidRPr="00E475F6">
        <w:rPr>
          <w:lang w:eastAsia="en-AU"/>
        </w:rPr>
        <w:t xml:space="preserve">If your employee is under 18 or is </w:t>
      </w:r>
      <w:r w:rsidRPr="00EA2D0F">
        <w:rPr>
          <w:lang w:eastAsia="en-AU"/>
        </w:rPr>
        <w:t>a </w:t>
      </w:r>
      <w:hyperlink r:id="rId33" w:anchor="DomesticWorkers" w:history="1">
        <w:r w:rsidRPr="00EA2D0F">
          <w:rPr>
            <w:lang w:eastAsia="en-AU"/>
          </w:rPr>
          <w:t>private or domestic worker</w:t>
        </w:r>
      </w:hyperlink>
      <w:r w:rsidRPr="00EA2D0F">
        <w:rPr>
          <w:lang w:eastAsia="en-AU"/>
        </w:rPr>
        <w:t>, such as a nanny, they must also work for more than 30 hours per week to qualify.</w:t>
      </w:r>
    </w:p>
    <w:p w14:paraId="46D25A63" w14:textId="5C925F3C" w:rsidR="00A22403" w:rsidRPr="00E475F6" w:rsidRDefault="00A22403" w:rsidP="00A22403">
      <w:pPr>
        <w:pStyle w:val="Body"/>
        <w:rPr>
          <w:lang w:eastAsia="en-AU"/>
        </w:rPr>
      </w:pPr>
      <w:r w:rsidRPr="00EA2D0F">
        <w:rPr>
          <w:lang w:eastAsia="en-AU"/>
        </w:rPr>
        <w:t>You have to pay super</w:t>
      </w:r>
      <w:r w:rsidR="00AF7667">
        <w:rPr>
          <w:lang w:eastAsia="en-AU"/>
        </w:rPr>
        <w:t>annuation</w:t>
      </w:r>
      <w:r w:rsidRPr="00EA2D0F">
        <w:rPr>
          <w:lang w:eastAsia="en-AU"/>
        </w:rPr>
        <w:t xml:space="preserve"> for some </w:t>
      </w:r>
      <w:hyperlink r:id="rId34" w:history="1">
        <w:r w:rsidRPr="00EA2D0F">
          <w:rPr>
            <w:lang w:eastAsia="en-AU"/>
          </w:rPr>
          <w:t>contractors</w:t>
        </w:r>
      </w:hyperlink>
      <w:r w:rsidRPr="00EA2D0F">
        <w:rPr>
          <w:lang w:eastAsia="en-AU"/>
        </w:rPr>
        <w:t>, even if they</w:t>
      </w:r>
      <w:r w:rsidRPr="00E475F6">
        <w:rPr>
          <w:lang w:eastAsia="en-AU"/>
        </w:rPr>
        <w:t xml:space="preserve"> quote an Australian business number (ABN).</w:t>
      </w:r>
    </w:p>
    <w:p w14:paraId="0EE2524C" w14:textId="20172010" w:rsidR="00A22403" w:rsidRPr="00E475F6" w:rsidRDefault="005D1995" w:rsidP="00A22403">
      <w:pPr>
        <w:pStyle w:val="Body"/>
        <w:rPr>
          <w:lang w:eastAsia="en-AU"/>
        </w:rPr>
      </w:pPr>
      <w:r>
        <w:rPr>
          <w:lang w:eastAsia="en-AU"/>
        </w:rPr>
        <w:t>As an employer y</w:t>
      </w:r>
      <w:r w:rsidR="00A22403" w:rsidRPr="00E475F6">
        <w:rPr>
          <w:lang w:eastAsia="en-AU"/>
        </w:rPr>
        <w:t>ou pay super</w:t>
      </w:r>
      <w:r w:rsidR="00AF7667">
        <w:rPr>
          <w:lang w:eastAsia="en-AU"/>
        </w:rPr>
        <w:t>annuation</w:t>
      </w:r>
      <w:r w:rsidR="00A22403" w:rsidRPr="00E475F6">
        <w:rPr>
          <w:lang w:eastAsia="en-AU"/>
        </w:rPr>
        <w:t xml:space="preserve"> no matter whether the employee:</w:t>
      </w:r>
    </w:p>
    <w:p w14:paraId="1B7BE848" w14:textId="56B02CC3" w:rsidR="00A22403" w:rsidRPr="00E475F6" w:rsidRDefault="00A22403" w:rsidP="00A22403">
      <w:pPr>
        <w:pStyle w:val="BulletListLevel1"/>
        <w:rPr>
          <w:lang w:eastAsia="en-AU"/>
        </w:rPr>
      </w:pPr>
      <w:r w:rsidRPr="00E475F6">
        <w:rPr>
          <w:lang w:eastAsia="en-AU"/>
        </w:rPr>
        <w:lastRenderedPageBreak/>
        <w:t>is full</w:t>
      </w:r>
      <w:r w:rsidR="00AF7667">
        <w:rPr>
          <w:lang w:eastAsia="en-AU"/>
        </w:rPr>
        <w:t xml:space="preserve"> </w:t>
      </w:r>
      <w:r w:rsidRPr="00E475F6">
        <w:rPr>
          <w:lang w:eastAsia="en-AU"/>
        </w:rPr>
        <w:t>time, part</w:t>
      </w:r>
      <w:r w:rsidR="00AF7667">
        <w:rPr>
          <w:lang w:eastAsia="en-AU"/>
        </w:rPr>
        <w:t xml:space="preserve"> </w:t>
      </w:r>
      <w:r w:rsidRPr="00E475F6">
        <w:rPr>
          <w:lang w:eastAsia="en-AU"/>
        </w:rPr>
        <w:t>time</w:t>
      </w:r>
      <w:r w:rsidR="00AF7667">
        <w:rPr>
          <w:lang w:eastAsia="en-AU"/>
        </w:rPr>
        <w:t>,</w:t>
      </w:r>
      <w:r w:rsidRPr="00E475F6">
        <w:rPr>
          <w:lang w:eastAsia="en-AU"/>
        </w:rPr>
        <w:t xml:space="preserve"> or casual</w:t>
      </w:r>
    </w:p>
    <w:p w14:paraId="7B8ACE3F" w14:textId="77777777" w:rsidR="00A22403" w:rsidRPr="00E475F6" w:rsidRDefault="00A22403" w:rsidP="00A22403">
      <w:pPr>
        <w:pStyle w:val="BulletListLevel1"/>
        <w:rPr>
          <w:lang w:eastAsia="en-AU"/>
        </w:rPr>
      </w:pPr>
      <w:r w:rsidRPr="00E475F6">
        <w:rPr>
          <w:lang w:eastAsia="en-AU"/>
        </w:rPr>
        <w:t>receives a super pension or annuity while still working – including those who qualify for the transition-to-retirement measure  </w:t>
      </w:r>
    </w:p>
    <w:p w14:paraId="17173AA7" w14:textId="77777777" w:rsidR="00A22403" w:rsidRPr="00E475F6" w:rsidRDefault="00A22403" w:rsidP="00A22403">
      <w:pPr>
        <w:pStyle w:val="BulletListLevel1"/>
        <w:rPr>
          <w:lang w:eastAsia="en-AU"/>
        </w:rPr>
      </w:pPr>
      <w:r w:rsidRPr="00E475F6">
        <w:rPr>
          <w:lang w:eastAsia="en-AU"/>
        </w:rPr>
        <w:t>is a temporary resident – when they leave Australia, they can claim the payments you made through a 'departing Australia superannuation payment'</w:t>
      </w:r>
    </w:p>
    <w:p w14:paraId="7131E491" w14:textId="77777777" w:rsidR="00A22403" w:rsidRPr="00E475F6" w:rsidRDefault="00A22403" w:rsidP="00A22403">
      <w:pPr>
        <w:pStyle w:val="BulletListLevel1"/>
        <w:rPr>
          <w:lang w:eastAsia="en-AU"/>
        </w:rPr>
      </w:pPr>
      <w:r w:rsidRPr="00E475F6">
        <w:rPr>
          <w:lang w:eastAsia="en-AU"/>
        </w:rPr>
        <w:t>is a company director</w:t>
      </w:r>
    </w:p>
    <w:p w14:paraId="221A8EF5" w14:textId="77777777" w:rsidR="00A22403" w:rsidRPr="00E475F6" w:rsidRDefault="00A22403" w:rsidP="00A22403">
      <w:pPr>
        <w:pStyle w:val="BulletListLevel1"/>
        <w:rPr>
          <w:lang w:eastAsia="en-AU"/>
        </w:rPr>
      </w:pPr>
      <w:r w:rsidRPr="00E475F6">
        <w:rPr>
          <w:lang w:eastAsia="en-AU"/>
        </w:rPr>
        <w:t>is a family member working in your business – provided they are eligible for SG.</w:t>
      </w:r>
    </w:p>
    <w:p w14:paraId="6FEAFF47" w14:textId="77777777" w:rsidR="00A22403" w:rsidRPr="00E475F6" w:rsidRDefault="00A22403" w:rsidP="00A22403">
      <w:pPr>
        <w:pStyle w:val="Body"/>
        <w:rPr>
          <w:lang w:eastAsia="en-AU"/>
        </w:rPr>
      </w:pPr>
      <w:r w:rsidRPr="00E475F6">
        <w:rPr>
          <w:lang w:eastAsia="en-AU"/>
        </w:rPr>
        <w:t>You don’t have to pay SG for:</w:t>
      </w:r>
    </w:p>
    <w:p w14:paraId="2550426D" w14:textId="77777777" w:rsidR="00A22403" w:rsidRPr="00E475F6" w:rsidRDefault="00A22403" w:rsidP="00A22403">
      <w:pPr>
        <w:pStyle w:val="BulletListLevel1"/>
        <w:rPr>
          <w:lang w:eastAsia="en-AU"/>
        </w:rPr>
      </w:pPr>
      <w:r w:rsidRPr="00E475F6">
        <w:rPr>
          <w:lang w:eastAsia="en-AU"/>
        </w:rPr>
        <w:t>non-resident employees you pay for work they do outside Australia</w:t>
      </w:r>
    </w:p>
    <w:p w14:paraId="13111E5A" w14:textId="77777777" w:rsidR="00A22403" w:rsidRPr="00E475F6" w:rsidRDefault="00A22403" w:rsidP="00A22403">
      <w:pPr>
        <w:pStyle w:val="BulletListLevel1"/>
        <w:rPr>
          <w:lang w:eastAsia="en-AU"/>
        </w:rPr>
      </w:pPr>
      <w:r w:rsidRPr="00E475F6">
        <w:rPr>
          <w:lang w:eastAsia="en-AU"/>
        </w:rPr>
        <w:t>employees paid under the Community Development Employment Program</w:t>
      </w:r>
    </w:p>
    <w:p w14:paraId="12C61281" w14:textId="77777777" w:rsidR="00A22403" w:rsidRPr="00E475F6" w:rsidRDefault="00A22403" w:rsidP="00A22403">
      <w:pPr>
        <w:pStyle w:val="BulletListLevel1"/>
        <w:rPr>
          <w:lang w:eastAsia="en-AU"/>
        </w:rPr>
      </w:pPr>
      <w:r w:rsidRPr="00E475F6">
        <w:rPr>
          <w:lang w:eastAsia="en-AU"/>
        </w:rPr>
        <w:t>members of the army, naval or air force reserve for work carried out in that role</w:t>
      </w:r>
    </w:p>
    <w:p w14:paraId="53C08DFE" w14:textId="3385E15B" w:rsidR="00A22403" w:rsidRDefault="00A22403" w:rsidP="00A22403">
      <w:pPr>
        <w:pStyle w:val="BulletListLevel1"/>
        <w:rPr>
          <w:lang w:eastAsia="en-AU"/>
        </w:rPr>
      </w:pPr>
      <w:r w:rsidRPr="00E475F6">
        <w:rPr>
          <w:lang w:eastAsia="en-AU"/>
        </w:rPr>
        <w:t>employees temporarily working in Australia who are covered by a bilateral super agreement. You must keep a copy of the employee’s certificate of coverage to verify the exemption.</w:t>
      </w:r>
    </w:p>
    <w:p w14:paraId="688A72D3" w14:textId="0780C942" w:rsidR="00CB60AA" w:rsidRDefault="00CB60AA" w:rsidP="00CB60AA">
      <w:pPr>
        <w:pStyle w:val="Heading2"/>
      </w:pPr>
      <w:bookmarkStart w:id="68" w:name="_Toc5106409"/>
      <w:bookmarkStart w:id="69" w:name="_Toc5106707"/>
      <w:bookmarkStart w:id="70" w:name="_Toc5273399"/>
      <w:r w:rsidRPr="003E68F1">
        <w:t xml:space="preserve">The </w:t>
      </w:r>
      <w:r>
        <w:t>b</w:t>
      </w:r>
      <w:r w:rsidRPr="003E68F1">
        <w:t>usiness name</w:t>
      </w:r>
      <w:bookmarkEnd w:id="68"/>
      <w:bookmarkEnd w:id="69"/>
      <w:bookmarkEnd w:id="70"/>
    </w:p>
    <w:p w14:paraId="72032321" w14:textId="46F774CD" w:rsidR="00CB60AA" w:rsidRPr="00F37DB4" w:rsidRDefault="00CB60AA" w:rsidP="00CB60AA">
      <w:pPr>
        <w:pStyle w:val="Body"/>
        <w:rPr>
          <w:lang w:eastAsia="en-AU"/>
        </w:rPr>
      </w:pPr>
      <w:r w:rsidRPr="00F37DB4">
        <w:rPr>
          <w:lang w:eastAsia="en-AU"/>
        </w:rPr>
        <w:t xml:space="preserve">A business name is a trading name that helps customers recognise your business. There are legal requirements </w:t>
      </w:r>
      <w:r w:rsidR="00BC1FCD">
        <w:rPr>
          <w:lang w:eastAsia="en-AU"/>
        </w:rPr>
        <w:t>associated with</w:t>
      </w:r>
      <w:r w:rsidRPr="00F37DB4">
        <w:rPr>
          <w:lang w:eastAsia="en-AU"/>
        </w:rPr>
        <w:t xml:space="preserve"> having a business name.</w:t>
      </w:r>
      <w:r>
        <w:rPr>
          <w:lang w:eastAsia="en-AU"/>
        </w:rPr>
        <w:t xml:space="preserve"> </w:t>
      </w:r>
    </w:p>
    <w:p w14:paraId="6C0ACC7A" w14:textId="1A7E2909" w:rsidR="00BC1FCD" w:rsidRDefault="00BC1FCD" w:rsidP="00BC1FCD">
      <w:pPr>
        <w:pStyle w:val="Heading3"/>
      </w:pPr>
      <w:bookmarkStart w:id="71" w:name="_Toc5106410"/>
      <w:bookmarkStart w:id="72" w:name="_Toc5106708"/>
      <w:bookmarkStart w:id="73" w:name="_Toc5273400"/>
      <w:r>
        <w:t>Registration</w:t>
      </w:r>
      <w:bookmarkEnd w:id="71"/>
      <w:bookmarkEnd w:id="72"/>
      <w:bookmarkEnd w:id="73"/>
    </w:p>
    <w:p w14:paraId="0A432C0A" w14:textId="35C54592" w:rsidR="00CB60AA" w:rsidRPr="00261641" w:rsidRDefault="00CB60AA" w:rsidP="0077011F">
      <w:pPr>
        <w:pStyle w:val="Body"/>
      </w:pPr>
      <w:r w:rsidRPr="00261641">
        <w:t xml:space="preserve">You must register your business name with the Australian Securities and Investments Commission (ASIC). </w:t>
      </w:r>
      <w:r w:rsidR="00AF7667" w:rsidRPr="00261641">
        <w:t xml:space="preserve">Registration of your business name applies nationally, so you do not need to register across different states and territories. </w:t>
      </w:r>
      <w:r w:rsidRPr="00261641">
        <w:t xml:space="preserve">You </w:t>
      </w:r>
      <w:r w:rsidR="00AF7667" w:rsidRPr="00261641">
        <w:t xml:space="preserve">are required to </w:t>
      </w:r>
      <w:r w:rsidRPr="00261641">
        <w:t xml:space="preserve">adhere to several legal obligations to avoid fines and the possibility of losing the name you trade under. </w:t>
      </w:r>
      <w:r w:rsidR="00AF7667" w:rsidRPr="00261641">
        <w:t>It is recommended you r</w:t>
      </w:r>
      <w:r w:rsidRPr="00261641">
        <w:t>egister your name before you spend money on signage, printed material, name tags or uniforms displaying your business name.</w:t>
      </w:r>
    </w:p>
    <w:p w14:paraId="4DFD2238" w14:textId="5DC04725" w:rsidR="00CB60AA" w:rsidRPr="00F37DB4" w:rsidRDefault="00CB60AA" w:rsidP="00CB60AA">
      <w:pPr>
        <w:pStyle w:val="Body"/>
        <w:rPr>
          <w:lang w:eastAsia="en-AU"/>
        </w:rPr>
      </w:pPr>
      <w:r w:rsidRPr="00F37DB4">
        <w:rPr>
          <w:lang w:eastAsia="en-AU"/>
        </w:rPr>
        <w:t xml:space="preserve">You can apply for an Australian </w:t>
      </w:r>
      <w:r w:rsidR="0077011F">
        <w:rPr>
          <w:lang w:eastAsia="en-AU"/>
        </w:rPr>
        <w:t>B</w:t>
      </w:r>
      <w:r w:rsidRPr="00F37DB4">
        <w:rPr>
          <w:lang w:eastAsia="en-AU"/>
        </w:rPr>
        <w:t xml:space="preserve">usiness </w:t>
      </w:r>
      <w:r w:rsidR="00225E81">
        <w:rPr>
          <w:lang w:eastAsia="en-AU"/>
        </w:rPr>
        <w:t>N</w:t>
      </w:r>
      <w:r w:rsidRPr="00F37DB4">
        <w:rPr>
          <w:lang w:eastAsia="en-AU"/>
        </w:rPr>
        <w:t>umber (ABN) and a business name at the same time. You will use your ABN to manage your tax and deal with other businesses or government departments.</w:t>
      </w:r>
    </w:p>
    <w:p w14:paraId="4C7C7927" w14:textId="55288CE2" w:rsidR="00AF7667" w:rsidRPr="00F37DB4" w:rsidRDefault="00CB60AA" w:rsidP="00AF7667">
      <w:pPr>
        <w:pStyle w:val="Body"/>
        <w:rPr>
          <w:lang w:eastAsia="en-AU"/>
        </w:rPr>
      </w:pPr>
      <w:r w:rsidRPr="00F37DB4">
        <w:rPr>
          <w:lang w:eastAsia="en-AU"/>
        </w:rPr>
        <w:t>Choosing a name for your business gives you a chance to think about what impression you want to make. While you can be creative with your choice of business name, there are restrictions on what names are acceptable.</w:t>
      </w:r>
      <w:r w:rsidR="00AF7667">
        <w:rPr>
          <w:lang w:eastAsia="en-AU"/>
        </w:rPr>
        <w:t xml:space="preserve"> </w:t>
      </w:r>
      <w:r w:rsidR="00AF7667" w:rsidRPr="00F37DB4">
        <w:rPr>
          <w:lang w:eastAsia="en-AU"/>
        </w:rPr>
        <w:t>Consider these restrictions before you apply for your business name to avoid being rejected</w:t>
      </w:r>
      <w:r w:rsidR="00AF7667">
        <w:rPr>
          <w:lang w:eastAsia="en-AU"/>
        </w:rPr>
        <w:t xml:space="preserve">. </w:t>
      </w:r>
      <w:r w:rsidR="00AF7667" w:rsidRPr="00F37DB4">
        <w:rPr>
          <w:lang w:eastAsia="en-AU"/>
        </w:rPr>
        <w:t>If you are using your own name - your given name(s) and/or initial(s) followed by your surname - as a business name, it does not have to be registered.</w:t>
      </w:r>
    </w:p>
    <w:p w14:paraId="15BB2447" w14:textId="58022C94" w:rsidR="00CB60AA" w:rsidRPr="00EA2D0F" w:rsidRDefault="00CB60AA" w:rsidP="00CB60AA">
      <w:pPr>
        <w:pStyle w:val="Body"/>
        <w:rPr>
          <w:color w:val="000000" w:themeColor="text1"/>
          <w:lang w:eastAsia="en-AU"/>
        </w:rPr>
      </w:pPr>
      <w:r w:rsidRPr="00F37DB4">
        <w:rPr>
          <w:lang w:eastAsia="en-AU"/>
        </w:rPr>
        <w:lastRenderedPageBreak/>
        <w:t xml:space="preserve">You need to register your business name with the </w:t>
      </w:r>
      <w:hyperlink r:id="rId35" w:history="1">
        <w:r w:rsidRPr="00F37DB4">
          <w:rPr>
            <w:lang w:eastAsia="en-AU"/>
          </w:rPr>
          <w:t>Australian Securities and Investments Commission (ASIC)</w:t>
        </w:r>
      </w:hyperlink>
      <w:r w:rsidRPr="00F37DB4">
        <w:rPr>
          <w:lang w:eastAsia="en-AU"/>
        </w:rPr>
        <w:t xml:space="preserve"> </w:t>
      </w:r>
      <w:r w:rsidRPr="00EA2D0F">
        <w:rPr>
          <w:color w:val="000000" w:themeColor="text1"/>
          <w:lang w:eastAsia="en-AU"/>
        </w:rPr>
        <w:t>if</w:t>
      </w:r>
      <w:r w:rsidR="001C1F49">
        <w:rPr>
          <w:color w:val="000000" w:themeColor="text1"/>
          <w:lang w:eastAsia="en-AU"/>
        </w:rPr>
        <w:t xml:space="preserve"> you</w:t>
      </w:r>
      <w:r w:rsidRPr="00EA2D0F">
        <w:rPr>
          <w:color w:val="000000" w:themeColor="text1"/>
          <w:lang w:eastAsia="en-AU"/>
        </w:rPr>
        <w:t>:</w:t>
      </w:r>
    </w:p>
    <w:p w14:paraId="51A6FBBC" w14:textId="06952B99" w:rsidR="00CB60AA" w:rsidRPr="00F37DB4" w:rsidRDefault="00CB60AA" w:rsidP="00CB60AA">
      <w:pPr>
        <w:pStyle w:val="BulletListLevel1"/>
        <w:rPr>
          <w:lang w:eastAsia="en-AU"/>
        </w:rPr>
      </w:pPr>
      <w:r w:rsidRPr="00F37DB4">
        <w:rPr>
          <w:lang w:eastAsia="en-AU"/>
        </w:rPr>
        <w:t>include other words with your name, such as Joan Smith Party Hire or John Smith &amp; Sons</w:t>
      </w:r>
    </w:p>
    <w:p w14:paraId="0E14410E" w14:textId="23DA75E1" w:rsidR="00CB60AA" w:rsidRPr="00F37DB4" w:rsidRDefault="00CB60AA" w:rsidP="00CB60AA">
      <w:pPr>
        <w:pStyle w:val="BulletListLevel1"/>
        <w:rPr>
          <w:lang w:eastAsia="en-AU"/>
        </w:rPr>
      </w:pPr>
      <w:r w:rsidRPr="00F37DB4">
        <w:rPr>
          <w:lang w:eastAsia="en-AU"/>
        </w:rPr>
        <w:t>are trading under a name that is different from your own name</w:t>
      </w:r>
    </w:p>
    <w:p w14:paraId="3A105CD3" w14:textId="47DD6B52" w:rsidR="00CB60AA" w:rsidRPr="00F37DB4" w:rsidRDefault="00CB60AA" w:rsidP="00CB60AA">
      <w:pPr>
        <w:pStyle w:val="BulletListLevel1"/>
        <w:rPr>
          <w:lang w:eastAsia="en-AU"/>
        </w:rPr>
      </w:pPr>
      <w:r w:rsidRPr="00F37DB4">
        <w:rPr>
          <w:lang w:eastAsia="en-AU"/>
        </w:rPr>
        <w:t>are operating a company (Pty Ltd) and want to trade under a different name to your company name.</w:t>
      </w:r>
    </w:p>
    <w:p w14:paraId="62546D86" w14:textId="288D11B7" w:rsidR="00CB60AA" w:rsidRDefault="00CB60AA" w:rsidP="00CB60AA">
      <w:pPr>
        <w:pStyle w:val="Body"/>
        <w:rPr>
          <w:lang w:eastAsia="en-AU"/>
        </w:rPr>
      </w:pPr>
      <w:r w:rsidRPr="00F37DB4">
        <w:rPr>
          <w:lang w:eastAsia="en-AU"/>
        </w:rPr>
        <w:t>Registering your business is important because it prevents you from mistakenly using the name of another Australian registered business, company or corporation. It also lets the public know who is conducting a business under the business name, and allows you to open a business bank account under your registered name.</w:t>
      </w:r>
      <w:r>
        <w:rPr>
          <w:lang w:eastAsia="en-AU"/>
        </w:rPr>
        <w:t xml:space="preserve"> </w:t>
      </w:r>
      <w:r w:rsidRPr="00F37DB4">
        <w:rPr>
          <w:lang w:eastAsia="en-AU"/>
        </w:rPr>
        <w:t>You cannot use an unregistered business name, or a name that is different from your own name or company or corporation name.</w:t>
      </w:r>
    </w:p>
    <w:p w14:paraId="52538EFE" w14:textId="77777777" w:rsidR="00CB60AA" w:rsidRPr="0052281C" w:rsidRDefault="00CB60AA" w:rsidP="002F5C14">
      <w:pPr>
        <w:pStyle w:val="Heading4"/>
      </w:pPr>
      <w:r w:rsidRPr="0052281C">
        <w:t>Business name or company name?</w:t>
      </w:r>
    </w:p>
    <w:p w14:paraId="6AA17D0A" w14:textId="77777777" w:rsidR="00CB60AA" w:rsidRPr="00F37DB4" w:rsidRDefault="00CB60AA" w:rsidP="002F5C14">
      <w:pPr>
        <w:pStyle w:val="Body"/>
        <w:rPr>
          <w:lang w:eastAsia="en-AU"/>
        </w:rPr>
      </w:pPr>
      <w:r w:rsidRPr="00F37DB4">
        <w:rPr>
          <w:lang w:eastAsia="en-AU"/>
        </w:rPr>
        <w:t>A business name (e.g. Acme Trading Services) is different from a company name (e.g. Acme Pty Ltd). A business name is used by consumers to identify the company or persons behind a trading name. A company is a separate legal entity from its directors and shareholders.</w:t>
      </w:r>
    </w:p>
    <w:p w14:paraId="5046CF82" w14:textId="77777777" w:rsidR="00CB60AA" w:rsidRPr="00EA2D0F" w:rsidRDefault="00CB60AA" w:rsidP="002F5C14">
      <w:pPr>
        <w:pStyle w:val="Body"/>
        <w:rPr>
          <w:color w:val="000000" w:themeColor="text1"/>
          <w:lang w:eastAsia="en-AU"/>
        </w:rPr>
      </w:pPr>
      <w:r w:rsidRPr="00F37DB4">
        <w:rPr>
          <w:lang w:eastAsia="en-AU"/>
        </w:rPr>
        <w:t xml:space="preserve">Registering a company name prevents an identical business name or company name from being registered by competitors anywhere in Australia. If you want to operate your business as a company, you will need to register </w:t>
      </w:r>
      <w:r w:rsidRPr="00EA2D0F">
        <w:rPr>
          <w:color w:val="000000" w:themeColor="text1"/>
          <w:lang w:eastAsia="en-AU"/>
        </w:rPr>
        <w:t xml:space="preserve">with </w:t>
      </w:r>
      <w:hyperlink r:id="rId36" w:history="1">
        <w:r w:rsidRPr="00EA2D0F">
          <w:rPr>
            <w:color w:val="000000" w:themeColor="text1"/>
            <w:lang w:eastAsia="en-AU"/>
          </w:rPr>
          <w:t>ASIC</w:t>
        </w:r>
      </w:hyperlink>
      <w:r w:rsidRPr="00EA2D0F">
        <w:rPr>
          <w:color w:val="000000" w:themeColor="text1"/>
          <w:lang w:eastAsia="en-AU"/>
        </w:rPr>
        <w:t>.</w:t>
      </w:r>
    </w:p>
    <w:p w14:paraId="47939720" w14:textId="77777777" w:rsidR="00CB60AA" w:rsidRPr="0052281C" w:rsidRDefault="00CB60AA" w:rsidP="002F5C14">
      <w:pPr>
        <w:pStyle w:val="Heading4"/>
      </w:pPr>
      <w:r w:rsidRPr="0052281C">
        <w:t>Your rights as a registered business name holder</w:t>
      </w:r>
    </w:p>
    <w:p w14:paraId="04198BDB" w14:textId="77777777" w:rsidR="00CB60AA" w:rsidRPr="00F37DB4" w:rsidRDefault="00CB60AA" w:rsidP="002F5C14">
      <w:pPr>
        <w:pStyle w:val="Body"/>
        <w:rPr>
          <w:lang w:eastAsia="en-AU"/>
        </w:rPr>
      </w:pPr>
      <w:r w:rsidRPr="00F37DB4">
        <w:rPr>
          <w:lang w:eastAsia="en-AU"/>
        </w:rPr>
        <w:t>Registering a business name only gives you certain rights over that name. For example, it does not:</w:t>
      </w:r>
    </w:p>
    <w:p w14:paraId="6317133E" w14:textId="77777777" w:rsidR="00CB60AA" w:rsidRPr="00F37DB4" w:rsidRDefault="00CB60AA" w:rsidP="002F5C14">
      <w:pPr>
        <w:pStyle w:val="BulletListLevel1"/>
        <w:rPr>
          <w:lang w:eastAsia="en-AU"/>
        </w:rPr>
      </w:pPr>
      <w:r w:rsidRPr="00F37DB4">
        <w:rPr>
          <w:lang w:eastAsia="en-AU"/>
        </w:rPr>
        <w:t>give you ownership of the name or the exclusive right to use the name</w:t>
      </w:r>
    </w:p>
    <w:p w14:paraId="074A24B1" w14:textId="77777777" w:rsidR="00CB60AA" w:rsidRPr="00F37DB4" w:rsidRDefault="00CB60AA" w:rsidP="002F5C14">
      <w:pPr>
        <w:pStyle w:val="BulletListLevel1"/>
        <w:rPr>
          <w:lang w:eastAsia="en-AU"/>
        </w:rPr>
      </w:pPr>
      <w:r w:rsidRPr="00F37DB4">
        <w:rPr>
          <w:lang w:eastAsia="en-AU"/>
        </w:rPr>
        <w:t>stop another person from registering a similar name</w:t>
      </w:r>
    </w:p>
    <w:p w14:paraId="426E54BF" w14:textId="7E88C3C4" w:rsidR="00CB60AA" w:rsidRPr="00F37DB4" w:rsidRDefault="00CB60AA" w:rsidP="002F5C14">
      <w:pPr>
        <w:pStyle w:val="BulletListLevel1"/>
        <w:rPr>
          <w:lang w:eastAsia="en-AU"/>
        </w:rPr>
      </w:pPr>
      <w:r w:rsidRPr="00F37DB4">
        <w:rPr>
          <w:lang w:eastAsia="en-AU"/>
        </w:rPr>
        <w:t xml:space="preserve">prevent the name being registered as a </w:t>
      </w:r>
      <w:r w:rsidR="00C136D4">
        <w:rPr>
          <w:lang w:eastAsia="en-AU"/>
        </w:rPr>
        <w:t>trade mark</w:t>
      </w:r>
    </w:p>
    <w:p w14:paraId="1DB5F0F1" w14:textId="4918182F" w:rsidR="00CB60AA" w:rsidRPr="00F37DB4" w:rsidRDefault="00CB60AA" w:rsidP="002F5C14">
      <w:pPr>
        <w:pStyle w:val="BulletListLevel1"/>
        <w:rPr>
          <w:lang w:eastAsia="en-AU"/>
        </w:rPr>
      </w:pPr>
      <w:r w:rsidRPr="00F37DB4">
        <w:rPr>
          <w:lang w:eastAsia="en-AU"/>
        </w:rPr>
        <w:t xml:space="preserve">prevent the name being used by someone that has already registered it as a </w:t>
      </w:r>
      <w:r w:rsidR="00C136D4">
        <w:rPr>
          <w:lang w:eastAsia="en-AU"/>
        </w:rPr>
        <w:t>trade mark</w:t>
      </w:r>
    </w:p>
    <w:p w14:paraId="67E900F3" w14:textId="01319280" w:rsidR="00CB60AA" w:rsidRPr="00F37DB4" w:rsidRDefault="00CB60AA" w:rsidP="002F5C14">
      <w:pPr>
        <w:pStyle w:val="BulletListLevel1"/>
        <w:rPr>
          <w:lang w:eastAsia="en-AU"/>
        </w:rPr>
      </w:pPr>
      <w:r w:rsidRPr="00F37DB4">
        <w:rPr>
          <w:lang w:eastAsia="en-AU"/>
        </w:rPr>
        <w:t xml:space="preserve">protect you from legal action if the name of your business infringes the intellectual property rights of another (for example, a name which is a registered </w:t>
      </w:r>
      <w:r w:rsidR="00C136D4">
        <w:rPr>
          <w:lang w:eastAsia="en-AU"/>
        </w:rPr>
        <w:t>trade mark</w:t>
      </w:r>
      <w:r w:rsidRPr="00F37DB4">
        <w:rPr>
          <w:lang w:eastAsia="en-AU"/>
        </w:rPr>
        <w:t>).</w:t>
      </w:r>
    </w:p>
    <w:p w14:paraId="74688921" w14:textId="77777777" w:rsidR="00225E81" w:rsidRDefault="00225E81">
      <w:pPr>
        <w:rPr>
          <w:rFonts w:eastAsia="Times New Roman" w:cstheme="minorHAnsi"/>
          <w:b/>
          <w:noProof/>
          <w:color w:val="58585B"/>
          <w:kern w:val="22"/>
          <w:sz w:val="28"/>
          <w:szCs w:val="28"/>
          <w:lang w:eastAsia="en-AU"/>
        </w:rPr>
      </w:pPr>
      <w:r>
        <w:br w:type="page"/>
      </w:r>
    </w:p>
    <w:p w14:paraId="70D65B57" w14:textId="77D6542F" w:rsidR="00CB60AA" w:rsidRPr="0052281C" w:rsidRDefault="00CB60AA" w:rsidP="002F5C14">
      <w:pPr>
        <w:pStyle w:val="Heading4"/>
      </w:pPr>
      <w:r w:rsidRPr="0052281C">
        <w:lastRenderedPageBreak/>
        <w:t>Legal obligations for holding a business name</w:t>
      </w:r>
    </w:p>
    <w:p w14:paraId="6A7B1C7A" w14:textId="77777777" w:rsidR="00CB60AA" w:rsidRDefault="00CB60AA" w:rsidP="002F5C14">
      <w:pPr>
        <w:pStyle w:val="Body"/>
        <w:rPr>
          <w:color w:val="242424"/>
        </w:rPr>
      </w:pPr>
      <w:r w:rsidRPr="00F37DB4">
        <w:t>There are some legal obligations that come with holding a registered business name. You must comply with these to avoid fines and the possibility of losing the name you trade under.</w:t>
      </w:r>
      <w:r w:rsidRPr="00BB6FB7">
        <w:rPr>
          <w:color w:val="242424"/>
        </w:rPr>
        <w:t xml:space="preserve"> </w:t>
      </w:r>
    </w:p>
    <w:p w14:paraId="1000688A" w14:textId="6817D8E5" w:rsidR="00CB60AA" w:rsidRPr="00BB6FB7" w:rsidRDefault="00CB60AA" w:rsidP="002F5C14">
      <w:pPr>
        <w:pStyle w:val="Body"/>
        <w:rPr>
          <w:color w:val="242424"/>
        </w:rPr>
      </w:pPr>
      <w:r>
        <w:rPr>
          <w:color w:val="242424"/>
        </w:rPr>
        <w:t>This includes publishing the re</w:t>
      </w:r>
      <w:r w:rsidRPr="00BB6FB7">
        <w:rPr>
          <w:color w:val="242424"/>
        </w:rPr>
        <w:t>gistered business name on all business correspondence and documents such as business letters, invoices, account statements, publications, official notices, orders and receipts.</w:t>
      </w:r>
    </w:p>
    <w:p w14:paraId="7AB71F0A" w14:textId="77777777" w:rsidR="00CB60AA" w:rsidRPr="0052281C" w:rsidRDefault="00CB60AA" w:rsidP="002F5C14">
      <w:pPr>
        <w:pStyle w:val="Heading4"/>
      </w:pPr>
      <w:r w:rsidRPr="0052281C">
        <w:t>Displaying your business name</w:t>
      </w:r>
    </w:p>
    <w:p w14:paraId="5E2EC994" w14:textId="77777777" w:rsidR="00CB60AA" w:rsidRPr="00F37DB4" w:rsidRDefault="00CB60AA" w:rsidP="002F5C14">
      <w:pPr>
        <w:pStyle w:val="Body"/>
        <w:rPr>
          <w:lang w:eastAsia="en-AU"/>
        </w:rPr>
      </w:pPr>
      <w:r w:rsidRPr="00F37DB4">
        <w:rPr>
          <w:lang w:eastAsia="en-AU"/>
        </w:rPr>
        <w:t>You must clearly display your registered business name outside your business locations if the place of business is open to the public.</w:t>
      </w:r>
    </w:p>
    <w:p w14:paraId="23C3DA39" w14:textId="31EB2C5C" w:rsidR="00CB60AA" w:rsidRDefault="00CB60AA" w:rsidP="002F5C14">
      <w:pPr>
        <w:pStyle w:val="Body"/>
        <w:rPr>
          <w:rFonts w:ascii="Arial" w:eastAsia="Times New Roman" w:hAnsi="Arial" w:cs="Arial"/>
          <w:bCs/>
          <w:u w:val="single"/>
          <w:lang w:eastAsia="en-AU"/>
        </w:rPr>
      </w:pPr>
      <w:r w:rsidRPr="00F37DB4">
        <w:rPr>
          <w:lang w:eastAsia="en-AU"/>
        </w:rPr>
        <w:t>You will receive a record of registration when you register or change a business name, or when an owner's name changes. You don't have to display the record at your business premises, but it is recommended that you do. Your bank, as well as your telephone and electricity suppliers, may also request to see your record.</w:t>
      </w:r>
    </w:p>
    <w:p w14:paraId="2B977FB2" w14:textId="77777777" w:rsidR="00CB60AA" w:rsidRPr="0052281C" w:rsidRDefault="00CB60AA" w:rsidP="002F5C14">
      <w:pPr>
        <w:pStyle w:val="Heading4"/>
      </w:pPr>
      <w:r w:rsidRPr="0052281C">
        <w:t>Renewing registration</w:t>
      </w:r>
    </w:p>
    <w:p w14:paraId="6E0AA8FA" w14:textId="5192E3FB" w:rsidR="00CB60AA" w:rsidRPr="00F37DB4" w:rsidRDefault="00CB60AA" w:rsidP="002F5C14">
      <w:pPr>
        <w:pStyle w:val="Body"/>
        <w:rPr>
          <w:lang w:eastAsia="en-AU"/>
        </w:rPr>
      </w:pPr>
      <w:r w:rsidRPr="00F37DB4">
        <w:rPr>
          <w:lang w:eastAsia="en-AU"/>
        </w:rPr>
        <w:t xml:space="preserve">To keep using your business name you need to renew your registration before the expiry date. The minimum registration period is </w:t>
      </w:r>
      <w:r w:rsidR="00C136D4">
        <w:rPr>
          <w:lang w:eastAsia="en-AU"/>
        </w:rPr>
        <w:t>one</w:t>
      </w:r>
      <w:r w:rsidRPr="00F37DB4">
        <w:rPr>
          <w:lang w:eastAsia="en-AU"/>
        </w:rPr>
        <w:t xml:space="preserve"> year. A discount is available if</w:t>
      </w:r>
      <w:r w:rsidR="00C136D4">
        <w:rPr>
          <w:lang w:eastAsia="en-AU"/>
        </w:rPr>
        <w:t xml:space="preserve"> you renew for three</w:t>
      </w:r>
      <w:r w:rsidRPr="00F37DB4">
        <w:rPr>
          <w:lang w:eastAsia="en-AU"/>
        </w:rPr>
        <w:t xml:space="preserve"> years. If you don't renew your registration, your business name will be removed from the register and another business will be free to use it. You could then be stopped from using the name you have been trading under.</w:t>
      </w:r>
    </w:p>
    <w:p w14:paraId="2A016C71" w14:textId="77777777" w:rsidR="00CB60AA" w:rsidRPr="0052281C" w:rsidRDefault="00CB60AA" w:rsidP="002F5C14">
      <w:pPr>
        <w:pStyle w:val="Heading4"/>
      </w:pPr>
      <w:r w:rsidRPr="0052281C">
        <w:t>Changing your details</w:t>
      </w:r>
    </w:p>
    <w:p w14:paraId="13A9FB01" w14:textId="77777777" w:rsidR="00CB60AA" w:rsidRPr="00F37DB4" w:rsidRDefault="00CB60AA" w:rsidP="002F5C14">
      <w:pPr>
        <w:pStyle w:val="Body"/>
        <w:rPr>
          <w:lang w:eastAsia="en-AU"/>
        </w:rPr>
      </w:pPr>
      <w:r w:rsidRPr="00F37DB4">
        <w:rPr>
          <w:lang w:eastAsia="en-AU"/>
        </w:rPr>
        <w:t>If you have any changes to business ownership, the names of business owners or your business addresses, you must tell ASIC within 28 days of the change.</w:t>
      </w:r>
    </w:p>
    <w:p w14:paraId="7B0F0191" w14:textId="77777777" w:rsidR="00CB60AA" w:rsidRPr="00F37DB4" w:rsidRDefault="00CB60AA" w:rsidP="002F5C14">
      <w:pPr>
        <w:pStyle w:val="Body"/>
        <w:rPr>
          <w:lang w:eastAsia="en-AU"/>
        </w:rPr>
      </w:pPr>
      <w:r w:rsidRPr="00F37DB4">
        <w:rPr>
          <w:lang w:eastAsia="en-AU"/>
        </w:rPr>
        <w:t>If you decide you want to change your business name, or if you have made a spelling error on your application, you will also need to contact ASIC.</w:t>
      </w:r>
    </w:p>
    <w:p w14:paraId="09BC1E53" w14:textId="77777777" w:rsidR="00CB60AA" w:rsidRPr="0052281C" w:rsidRDefault="00CB60AA" w:rsidP="002F5C14">
      <w:pPr>
        <w:pStyle w:val="Heading4"/>
      </w:pPr>
      <w:r w:rsidRPr="0052281C">
        <w:t>Closing your business</w:t>
      </w:r>
    </w:p>
    <w:p w14:paraId="10E4195E" w14:textId="77777777" w:rsidR="00CB60AA" w:rsidRPr="00F37DB4" w:rsidRDefault="00CB60AA" w:rsidP="002F5C14">
      <w:pPr>
        <w:pStyle w:val="Body"/>
        <w:rPr>
          <w:lang w:eastAsia="en-AU"/>
        </w:rPr>
      </w:pPr>
      <w:r w:rsidRPr="00F37DB4">
        <w:rPr>
          <w:lang w:eastAsia="en-AU"/>
        </w:rPr>
        <w:t>If you plan to close your business, you must send ASIC a request to cancel your business name at least 28 days beforehand. ASIC will then notify the business name holder (and any other people recorded in the business names register). This prevents unauthorised attempts to cancel a business name.</w:t>
      </w:r>
    </w:p>
    <w:p w14:paraId="03F12B7E" w14:textId="77777777" w:rsidR="00225E81" w:rsidRDefault="00225E81">
      <w:pPr>
        <w:rPr>
          <w:rFonts w:eastAsia="Times New Roman" w:cstheme="minorHAnsi"/>
          <w:b/>
          <w:noProof/>
          <w:color w:val="58585B"/>
          <w:kern w:val="22"/>
          <w:sz w:val="28"/>
          <w:szCs w:val="28"/>
          <w:lang w:eastAsia="en-AU"/>
        </w:rPr>
      </w:pPr>
      <w:r>
        <w:br w:type="page"/>
      </w:r>
    </w:p>
    <w:p w14:paraId="19ADDC01" w14:textId="42E2700B" w:rsidR="00CB60AA" w:rsidRPr="0052281C" w:rsidRDefault="00CB60AA" w:rsidP="002F5C14">
      <w:pPr>
        <w:pStyle w:val="Heading4"/>
      </w:pPr>
      <w:r w:rsidRPr="0052281C">
        <w:lastRenderedPageBreak/>
        <w:t>Trade</w:t>
      </w:r>
      <w:r w:rsidR="00AF7667">
        <w:t xml:space="preserve"> </w:t>
      </w:r>
      <w:r w:rsidRPr="0052281C">
        <w:t>marks and business names</w:t>
      </w:r>
    </w:p>
    <w:p w14:paraId="3DDDD653" w14:textId="4D785A4B" w:rsidR="00CB60AA" w:rsidRPr="00F37DB4" w:rsidRDefault="00CB60AA" w:rsidP="002F5C14">
      <w:pPr>
        <w:pStyle w:val="Body"/>
        <w:rPr>
          <w:lang w:eastAsia="en-AU"/>
        </w:rPr>
      </w:pPr>
      <w:r w:rsidRPr="00F37DB4">
        <w:rPr>
          <w:lang w:eastAsia="en-AU"/>
        </w:rPr>
        <w:t>Registering a business name does not give you the same rights as registering a trade</w:t>
      </w:r>
      <w:r w:rsidR="00AF7667">
        <w:rPr>
          <w:lang w:eastAsia="en-AU"/>
        </w:rPr>
        <w:t xml:space="preserve"> </w:t>
      </w:r>
      <w:r w:rsidRPr="00F37DB4">
        <w:rPr>
          <w:lang w:eastAsia="en-AU"/>
        </w:rPr>
        <w:t>mark. You do not own this name or have exclusive rights to use the name or any words in the name, as you do when you register a trade</w:t>
      </w:r>
      <w:r w:rsidR="00AF7667">
        <w:rPr>
          <w:lang w:eastAsia="en-AU"/>
        </w:rPr>
        <w:t xml:space="preserve"> </w:t>
      </w:r>
      <w:r w:rsidRPr="00F37DB4">
        <w:rPr>
          <w:lang w:eastAsia="en-AU"/>
        </w:rPr>
        <w:t>mark.</w:t>
      </w:r>
    </w:p>
    <w:p w14:paraId="0273FE54" w14:textId="19D088F1" w:rsidR="00CB60AA" w:rsidRPr="00F37DB4" w:rsidRDefault="00CB60AA" w:rsidP="002F5C14">
      <w:pPr>
        <w:pStyle w:val="Body"/>
        <w:rPr>
          <w:lang w:eastAsia="en-AU"/>
        </w:rPr>
      </w:pPr>
      <w:r w:rsidRPr="00F37DB4">
        <w:rPr>
          <w:lang w:eastAsia="en-AU"/>
        </w:rPr>
        <w:t>If you want to protect your business name from use by a competitor, you'll need to register a trade</w:t>
      </w:r>
      <w:r w:rsidR="00AF7667">
        <w:rPr>
          <w:lang w:eastAsia="en-AU"/>
        </w:rPr>
        <w:t xml:space="preserve"> </w:t>
      </w:r>
      <w:r w:rsidRPr="00F37DB4">
        <w:rPr>
          <w:lang w:eastAsia="en-AU"/>
        </w:rPr>
        <w:t>mark. You can then control the use of the name or any part of the name.</w:t>
      </w:r>
    </w:p>
    <w:p w14:paraId="36F09DA1" w14:textId="77777777" w:rsidR="00CB60AA" w:rsidRPr="0052281C" w:rsidRDefault="00CB60AA" w:rsidP="002F5C14">
      <w:pPr>
        <w:pStyle w:val="Heading4"/>
      </w:pPr>
      <w:r w:rsidRPr="0052281C">
        <w:t>Tips for creating a business name</w:t>
      </w:r>
    </w:p>
    <w:p w14:paraId="47DBFD69" w14:textId="77777777" w:rsidR="00CB60AA" w:rsidRPr="0052281C" w:rsidRDefault="00CB60AA" w:rsidP="002F5C14">
      <w:pPr>
        <w:pStyle w:val="Body"/>
        <w:rPr>
          <w:color w:val="000000" w:themeColor="text1"/>
          <w:lang w:eastAsia="en-AU"/>
        </w:rPr>
      </w:pPr>
      <w:r w:rsidRPr="00F37DB4">
        <w:rPr>
          <w:lang w:eastAsia="en-AU"/>
        </w:rPr>
        <w:t xml:space="preserve">A trusted and clearly identifiable business name can be a valuable asset in dealing with clients, lenders and other businesses. It is worth spending some time creating your business name, as a good name adds value to your business, and will be central to your business image and </w:t>
      </w:r>
      <w:r w:rsidRPr="0052281C">
        <w:rPr>
          <w:color w:val="000000" w:themeColor="text1"/>
          <w:lang w:eastAsia="en-AU"/>
        </w:rPr>
        <w:t xml:space="preserve">your </w:t>
      </w:r>
      <w:hyperlink r:id="rId37" w:history="1">
        <w:r w:rsidRPr="0052281C">
          <w:rPr>
            <w:color w:val="000000" w:themeColor="text1"/>
            <w:lang w:eastAsia="en-AU"/>
          </w:rPr>
          <w:t>branding</w:t>
        </w:r>
      </w:hyperlink>
      <w:r w:rsidRPr="0052281C">
        <w:rPr>
          <w:color w:val="000000" w:themeColor="text1"/>
          <w:lang w:eastAsia="en-AU"/>
        </w:rPr>
        <w:t>.</w:t>
      </w:r>
    </w:p>
    <w:p w14:paraId="5D958068" w14:textId="77777777" w:rsidR="00CB60AA" w:rsidRPr="00F37DB4" w:rsidRDefault="00CB60AA" w:rsidP="002F5C14">
      <w:pPr>
        <w:pStyle w:val="Body"/>
        <w:rPr>
          <w:lang w:eastAsia="en-AU"/>
        </w:rPr>
      </w:pPr>
      <w:r w:rsidRPr="00F37DB4">
        <w:rPr>
          <w:lang w:eastAsia="en-AU"/>
        </w:rPr>
        <w:t>Your business name should accurately reflect your business. It should clearly convey to potential clients the type of products or services you offer.</w:t>
      </w:r>
    </w:p>
    <w:p w14:paraId="4B6BF8C3" w14:textId="77777777" w:rsidR="00CB60AA" w:rsidRPr="00F37DB4" w:rsidRDefault="00CB60AA" w:rsidP="002F5C14">
      <w:pPr>
        <w:pStyle w:val="Body"/>
        <w:rPr>
          <w:lang w:eastAsia="en-AU"/>
        </w:rPr>
      </w:pPr>
      <w:r w:rsidRPr="00F37DB4">
        <w:rPr>
          <w:lang w:eastAsia="en-AU"/>
        </w:rPr>
        <w:t>When you are choosing your business name you should make sure that it is:</w:t>
      </w:r>
    </w:p>
    <w:p w14:paraId="083328A9" w14:textId="77777777" w:rsidR="00CB60AA" w:rsidRPr="00F37DB4" w:rsidRDefault="00CB60AA" w:rsidP="002F5C14">
      <w:pPr>
        <w:pStyle w:val="BulletListLevel1"/>
        <w:rPr>
          <w:lang w:eastAsia="en-AU"/>
        </w:rPr>
      </w:pPr>
      <w:r w:rsidRPr="00F37DB4">
        <w:rPr>
          <w:lang w:eastAsia="en-AU"/>
        </w:rPr>
        <w:t>not too long</w:t>
      </w:r>
    </w:p>
    <w:p w14:paraId="2DAB8A60" w14:textId="77777777" w:rsidR="00CB60AA" w:rsidRPr="00F37DB4" w:rsidRDefault="00CB60AA" w:rsidP="002F5C14">
      <w:pPr>
        <w:pStyle w:val="BulletListLevel1"/>
        <w:rPr>
          <w:lang w:eastAsia="en-AU"/>
        </w:rPr>
      </w:pPr>
      <w:r w:rsidRPr="00F37DB4">
        <w:rPr>
          <w:lang w:eastAsia="en-AU"/>
        </w:rPr>
        <w:t>easy to pronounce</w:t>
      </w:r>
    </w:p>
    <w:p w14:paraId="28E85A72" w14:textId="77777777" w:rsidR="00CB60AA" w:rsidRPr="00F37DB4" w:rsidRDefault="00CB60AA" w:rsidP="002F5C14">
      <w:pPr>
        <w:pStyle w:val="BulletListLevel1"/>
        <w:rPr>
          <w:lang w:eastAsia="en-AU"/>
        </w:rPr>
      </w:pPr>
      <w:r w:rsidRPr="00F37DB4">
        <w:rPr>
          <w:lang w:eastAsia="en-AU"/>
        </w:rPr>
        <w:t>easy to spell</w:t>
      </w:r>
    </w:p>
    <w:p w14:paraId="74E28B85" w14:textId="77777777" w:rsidR="00CB60AA" w:rsidRPr="00F37DB4" w:rsidRDefault="00CB60AA" w:rsidP="002F5C14">
      <w:pPr>
        <w:pStyle w:val="BulletListLevel1"/>
        <w:rPr>
          <w:lang w:eastAsia="en-AU"/>
        </w:rPr>
      </w:pPr>
      <w:r w:rsidRPr="00F37DB4">
        <w:rPr>
          <w:lang w:eastAsia="en-AU"/>
        </w:rPr>
        <w:t>memorable</w:t>
      </w:r>
    </w:p>
    <w:p w14:paraId="320F71CA" w14:textId="77777777" w:rsidR="00CB60AA" w:rsidRPr="00F37DB4" w:rsidRDefault="00CB60AA" w:rsidP="002F5C14">
      <w:pPr>
        <w:pStyle w:val="BulletListLevel1"/>
        <w:rPr>
          <w:lang w:eastAsia="en-AU"/>
        </w:rPr>
      </w:pPr>
      <w:r w:rsidRPr="00F37DB4">
        <w:rPr>
          <w:lang w:eastAsia="en-AU"/>
        </w:rPr>
        <w:t>not likely to date</w:t>
      </w:r>
    </w:p>
    <w:p w14:paraId="158D319F" w14:textId="77777777" w:rsidR="00CB60AA" w:rsidRPr="00F37DB4" w:rsidRDefault="00CB60AA" w:rsidP="002F5C14">
      <w:pPr>
        <w:pStyle w:val="BulletListLevel1"/>
        <w:rPr>
          <w:lang w:eastAsia="en-AU"/>
        </w:rPr>
      </w:pPr>
      <w:r w:rsidRPr="00F37DB4">
        <w:rPr>
          <w:lang w:eastAsia="en-AU"/>
        </w:rPr>
        <w:t>logical</w:t>
      </w:r>
    </w:p>
    <w:p w14:paraId="64B54F11" w14:textId="77777777" w:rsidR="00CB60AA" w:rsidRPr="00F37DB4" w:rsidRDefault="00CB60AA" w:rsidP="002F5C14">
      <w:pPr>
        <w:pStyle w:val="BulletListLevel1"/>
        <w:rPr>
          <w:lang w:eastAsia="en-AU"/>
        </w:rPr>
      </w:pPr>
      <w:r w:rsidRPr="00F37DB4">
        <w:rPr>
          <w:lang w:eastAsia="en-AU"/>
        </w:rPr>
        <w:t>not offensive</w:t>
      </w:r>
    </w:p>
    <w:p w14:paraId="1AA722C2" w14:textId="77777777" w:rsidR="00CB60AA" w:rsidRPr="00F37DB4" w:rsidRDefault="00CB60AA" w:rsidP="002F5C14">
      <w:pPr>
        <w:pStyle w:val="BulletListLevel1"/>
        <w:rPr>
          <w:lang w:eastAsia="en-AU"/>
        </w:rPr>
      </w:pPr>
      <w:r w:rsidRPr="00F37DB4">
        <w:rPr>
          <w:lang w:eastAsia="en-AU"/>
        </w:rPr>
        <w:t>not misleading.</w:t>
      </w:r>
    </w:p>
    <w:p w14:paraId="18ED2F51" w14:textId="77777777" w:rsidR="00CB60AA" w:rsidRPr="00F37DB4" w:rsidRDefault="00CB60AA" w:rsidP="002F5C14">
      <w:pPr>
        <w:pStyle w:val="Body"/>
        <w:rPr>
          <w:lang w:eastAsia="en-AU"/>
        </w:rPr>
      </w:pPr>
      <w:r w:rsidRPr="00F37DB4">
        <w:rPr>
          <w:lang w:eastAsia="en-AU"/>
        </w:rPr>
        <w:t>If you think you might want to trade overseas, you should check the suitability of your business name in other countries.</w:t>
      </w:r>
    </w:p>
    <w:p w14:paraId="5E3CEACD" w14:textId="77777777" w:rsidR="00CB60AA" w:rsidRPr="0052281C" w:rsidRDefault="00CB60AA" w:rsidP="002F5C14">
      <w:pPr>
        <w:pStyle w:val="Heading4"/>
      </w:pPr>
      <w:r w:rsidRPr="0052281C">
        <w:t>Business website and email</w:t>
      </w:r>
    </w:p>
    <w:p w14:paraId="62089309" w14:textId="77777777" w:rsidR="00CB60AA" w:rsidRPr="00F37DB4" w:rsidRDefault="00CB60AA" w:rsidP="002F5C14">
      <w:pPr>
        <w:pStyle w:val="Body"/>
        <w:rPr>
          <w:lang w:eastAsia="en-AU"/>
        </w:rPr>
      </w:pPr>
      <w:r w:rsidRPr="00F37DB4">
        <w:rPr>
          <w:lang w:eastAsia="en-AU"/>
        </w:rPr>
        <w:t xml:space="preserve">You should also check that your business name is able to be registered as a domain name for your website and email. While you might be able to set up a free email address, sending emails from a business address will look more professional to potential clients. Most people will also expect that the website for your business is similar to your business name. You can check if your name is available and locate a </w:t>
      </w:r>
      <w:hyperlink r:id="rId38" w:history="1">
        <w:r w:rsidRPr="0052281C">
          <w:rPr>
            <w:color w:val="000000" w:themeColor="text1"/>
            <w:lang w:eastAsia="en-AU"/>
          </w:rPr>
          <w:t>domain name registrar</w:t>
        </w:r>
      </w:hyperlink>
      <w:r w:rsidRPr="0052281C">
        <w:rPr>
          <w:color w:val="000000" w:themeColor="text1"/>
          <w:lang w:eastAsia="en-AU"/>
        </w:rPr>
        <w:t xml:space="preserve"> thro</w:t>
      </w:r>
      <w:r w:rsidRPr="00F37DB4">
        <w:rPr>
          <w:lang w:eastAsia="en-AU"/>
        </w:rPr>
        <w:t>ugh the Australian Domain Name Administrator (auDA).</w:t>
      </w:r>
    </w:p>
    <w:p w14:paraId="22C1F810" w14:textId="77777777" w:rsidR="00225E81" w:rsidRDefault="00225E81">
      <w:pPr>
        <w:rPr>
          <w:rFonts w:eastAsia="Times New Roman" w:cstheme="minorHAnsi"/>
          <w:b/>
          <w:noProof/>
          <w:color w:val="58585B"/>
          <w:kern w:val="22"/>
          <w:sz w:val="28"/>
          <w:szCs w:val="28"/>
          <w:lang w:eastAsia="en-AU"/>
        </w:rPr>
      </w:pPr>
      <w:r>
        <w:br w:type="page"/>
      </w:r>
    </w:p>
    <w:p w14:paraId="7DFDB4EE" w14:textId="3F906D68" w:rsidR="00CB60AA" w:rsidRPr="0052281C" w:rsidRDefault="00CB60AA" w:rsidP="002F5C14">
      <w:pPr>
        <w:pStyle w:val="Heading4"/>
      </w:pPr>
      <w:r w:rsidRPr="0052281C">
        <w:lastRenderedPageBreak/>
        <w:t>Sole traders, partnerships</w:t>
      </w:r>
      <w:r w:rsidR="00AF7667">
        <w:t>,</w:t>
      </w:r>
      <w:r w:rsidRPr="0052281C">
        <w:t xml:space="preserve"> and trusts</w:t>
      </w:r>
    </w:p>
    <w:p w14:paraId="0913078C" w14:textId="68F0F98C" w:rsidR="00CB60AA" w:rsidRPr="00F37DB4" w:rsidRDefault="00CB60AA" w:rsidP="002F5C14">
      <w:pPr>
        <w:pStyle w:val="Body"/>
        <w:rPr>
          <w:lang w:eastAsia="en-AU"/>
        </w:rPr>
      </w:pPr>
      <w:r w:rsidRPr="00F37DB4">
        <w:rPr>
          <w:lang w:eastAsia="en-AU"/>
        </w:rPr>
        <w:t>If you plan to operate as a sole trader, partnership</w:t>
      </w:r>
      <w:r w:rsidR="00AF7667">
        <w:rPr>
          <w:lang w:eastAsia="en-AU"/>
        </w:rPr>
        <w:t>,</w:t>
      </w:r>
      <w:r w:rsidRPr="00F37DB4">
        <w:rPr>
          <w:lang w:eastAsia="en-AU"/>
        </w:rPr>
        <w:t xml:space="preserve"> or trust - and not as a company - you will need to </w:t>
      </w:r>
      <w:hyperlink r:id="rId39" w:history="1">
        <w:r w:rsidRPr="0052281C">
          <w:rPr>
            <w:lang w:eastAsia="en-AU"/>
          </w:rPr>
          <w:t>register your business name</w:t>
        </w:r>
      </w:hyperlink>
      <w:r w:rsidRPr="0052281C">
        <w:rPr>
          <w:lang w:eastAsia="en-AU"/>
        </w:rPr>
        <w:t xml:space="preserve"> with the </w:t>
      </w:r>
      <w:hyperlink r:id="rId40" w:history="1">
        <w:r w:rsidRPr="0052281C">
          <w:rPr>
            <w:lang w:eastAsia="en-AU"/>
          </w:rPr>
          <w:t>Australian Securities and Investments Commission (ASIC)</w:t>
        </w:r>
      </w:hyperlink>
      <w:r w:rsidRPr="0052281C">
        <w:rPr>
          <w:lang w:eastAsia="en-AU"/>
        </w:rPr>
        <w:t>. You need to register a business</w:t>
      </w:r>
      <w:r w:rsidRPr="00F37DB4">
        <w:rPr>
          <w:lang w:eastAsia="en-AU"/>
        </w:rPr>
        <w:t xml:space="preserve"> name only if you trade under a name that isn't your own (e.g. John Jones trading as Pacific Wreckers).</w:t>
      </w:r>
    </w:p>
    <w:p w14:paraId="3A154DB7" w14:textId="77777777" w:rsidR="00CB60AA" w:rsidRPr="0052281C" w:rsidRDefault="00CB60AA" w:rsidP="002F5C14">
      <w:pPr>
        <w:pStyle w:val="Heading4"/>
      </w:pPr>
      <w:r w:rsidRPr="0052281C">
        <w:t>Companies</w:t>
      </w:r>
    </w:p>
    <w:p w14:paraId="5E5346BC" w14:textId="77777777" w:rsidR="00CB60AA" w:rsidRPr="00F37DB4" w:rsidRDefault="00CB60AA" w:rsidP="002F5C14">
      <w:pPr>
        <w:pStyle w:val="Body"/>
        <w:rPr>
          <w:lang w:eastAsia="en-AU"/>
        </w:rPr>
      </w:pPr>
      <w:r w:rsidRPr="00F37DB4">
        <w:rPr>
          <w:lang w:eastAsia="en-AU"/>
        </w:rPr>
        <w:t xml:space="preserve">If you want to operate your business as a company, you will first need to register with </w:t>
      </w:r>
      <w:r w:rsidRPr="0052281C">
        <w:rPr>
          <w:lang w:eastAsia="en-AU"/>
        </w:rPr>
        <w:t xml:space="preserve">the </w:t>
      </w:r>
      <w:hyperlink r:id="rId41" w:history="1">
        <w:r w:rsidRPr="0052281C">
          <w:rPr>
            <w:lang w:eastAsia="en-AU"/>
          </w:rPr>
          <w:t>Australian Securities and Investments Commission (ASIC)</w:t>
        </w:r>
      </w:hyperlink>
      <w:r w:rsidRPr="00F37DB4">
        <w:rPr>
          <w:lang w:eastAsia="en-AU"/>
        </w:rPr>
        <w:t xml:space="preserve"> to receive your Australian company number (ACN) and registered company name. If you want your company to trade under even a slightly different name from your registered company name (e.g. Midas Pty Ltd trading as Midas), you will need to register this name with ASIC.</w:t>
      </w:r>
    </w:p>
    <w:p w14:paraId="3BCD91A9" w14:textId="571240FE" w:rsidR="00CB60AA" w:rsidRPr="00F37DB4" w:rsidRDefault="00CB60AA" w:rsidP="002F5C14">
      <w:pPr>
        <w:pStyle w:val="Body"/>
        <w:rPr>
          <w:lang w:eastAsia="en-AU"/>
        </w:rPr>
      </w:pPr>
      <w:r w:rsidRPr="00F37DB4">
        <w:rPr>
          <w:lang w:eastAsia="en-AU"/>
        </w:rPr>
        <w:t>To avoid legal action, it's important to make sure your preferred name isn't already used as an existing trade</w:t>
      </w:r>
      <w:r w:rsidR="00AF7667">
        <w:rPr>
          <w:lang w:eastAsia="en-AU"/>
        </w:rPr>
        <w:t xml:space="preserve"> </w:t>
      </w:r>
      <w:r w:rsidRPr="00F37DB4">
        <w:rPr>
          <w:lang w:eastAsia="en-AU"/>
        </w:rPr>
        <w:t xml:space="preserve">mark or business name. Check </w:t>
      </w:r>
      <w:r w:rsidRPr="0052281C">
        <w:rPr>
          <w:lang w:eastAsia="en-AU"/>
        </w:rPr>
        <w:t xml:space="preserve">ASIC's </w:t>
      </w:r>
      <w:hyperlink r:id="rId42" w:history="1">
        <w:r w:rsidRPr="0052281C">
          <w:rPr>
            <w:lang w:eastAsia="en-AU"/>
          </w:rPr>
          <w:t>business names register</w:t>
        </w:r>
      </w:hyperlink>
      <w:r w:rsidRPr="0052281C">
        <w:rPr>
          <w:lang w:eastAsia="en-AU"/>
        </w:rPr>
        <w:t xml:space="preserve"> for a list of all Australian corporate and registered business names. Search the </w:t>
      </w:r>
      <w:hyperlink r:id="rId43" w:history="1">
        <w:r w:rsidR="00C136D4">
          <w:rPr>
            <w:lang w:eastAsia="en-AU"/>
          </w:rPr>
          <w:t>trade mark</w:t>
        </w:r>
        <w:r w:rsidRPr="0052281C">
          <w:rPr>
            <w:lang w:eastAsia="en-AU"/>
          </w:rPr>
          <w:t>s database</w:t>
        </w:r>
      </w:hyperlink>
      <w:r w:rsidRPr="0052281C">
        <w:rPr>
          <w:lang w:eastAsia="en-AU"/>
        </w:rPr>
        <w:t xml:space="preserve"> for a list of </w:t>
      </w:r>
      <w:r w:rsidR="00C136D4">
        <w:rPr>
          <w:lang w:eastAsia="en-AU"/>
        </w:rPr>
        <w:t>trade mark</w:t>
      </w:r>
      <w:r w:rsidRPr="0052281C">
        <w:rPr>
          <w:lang w:eastAsia="en-AU"/>
        </w:rPr>
        <w:t>s registered with IP Australia</w:t>
      </w:r>
      <w:r w:rsidRPr="00F37DB4">
        <w:rPr>
          <w:lang w:eastAsia="en-AU"/>
        </w:rPr>
        <w:t>.</w:t>
      </w:r>
    </w:p>
    <w:p w14:paraId="5859C16E" w14:textId="77777777" w:rsidR="00CB60AA" w:rsidRPr="00F37DB4" w:rsidRDefault="00CB60AA" w:rsidP="002F5C14">
      <w:pPr>
        <w:pStyle w:val="Body"/>
        <w:rPr>
          <w:lang w:eastAsia="en-AU"/>
        </w:rPr>
      </w:pPr>
      <w:r w:rsidRPr="00F37DB4">
        <w:rPr>
          <w:lang w:eastAsia="en-AU"/>
        </w:rPr>
        <w:t>You need to consider your tax requirements and register your business with the Australian Taxation Office (ATO). Which taxes you pay will depend on the type of business you run and the number of employees you have.</w:t>
      </w:r>
    </w:p>
    <w:tbl>
      <w:tblPr>
        <w:tblW w:w="0" w:type="auto"/>
        <w:shd w:val="clear" w:color="auto" w:fill="E7E7D4"/>
        <w:tblLook w:val="0600" w:firstRow="0" w:lastRow="0" w:firstColumn="0" w:lastColumn="0" w:noHBand="1" w:noVBand="1"/>
      </w:tblPr>
      <w:tblGrid>
        <w:gridCol w:w="992"/>
        <w:gridCol w:w="8034"/>
      </w:tblGrid>
      <w:tr w:rsidR="00672436" w:rsidRPr="00AA3C23" w14:paraId="43C99CE1" w14:textId="77777777" w:rsidTr="004C256C">
        <w:trPr>
          <w:trHeight w:val="659"/>
        </w:trPr>
        <w:tc>
          <w:tcPr>
            <w:tcW w:w="992" w:type="dxa"/>
            <w:shd w:val="clear" w:color="auto" w:fill="E7E7D4"/>
            <w:vAlign w:val="center"/>
          </w:tcPr>
          <w:p w14:paraId="5CDA328B" w14:textId="77777777" w:rsidR="00672436" w:rsidRPr="00AA3C23" w:rsidRDefault="00672436" w:rsidP="00261641">
            <w:pPr>
              <w:pStyle w:val="Practice"/>
            </w:pPr>
            <w:r w:rsidRPr="00AA3C23">
              <w:drawing>
                <wp:inline distT="0" distB="0" distL="0" distR="0" wp14:anchorId="3E58D8AA" wp14:editId="717CCD05">
                  <wp:extent cx="365760" cy="357809"/>
                  <wp:effectExtent l="0" t="0" r="0" b="4445"/>
                  <wp:docPr id="97" name="Picture 9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9D1E1A0" w14:textId="77777777" w:rsidR="00672436" w:rsidRPr="00AA3C23" w:rsidRDefault="00672436" w:rsidP="00261641">
            <w:pPr>
              <w:pStyle w:val="Practice"/>
            </w:pPr>
            <w:r w:rsidRPr="00AA3C23">
              <w:t>Practice activity</w:t>
            </w:r>
            <w:r>
              <w:t xml:space="preserve"> 1.5 Business names</w:t>
            </w:r>
          </w:p>
        </w:tc>
      </w:tr>
    </w:tbl>
    <w:p w14:paraId="12FD39DE" w14:textId="2AD22C20" w:rsidR="00596CFA" w:rsidRPr="00E9538F" w:rsidRDefault="00672436" w:rsidP="001E1752">
      <w:pPr>
        <w:pStyle w:val="Body"/>
        <w:numPr>
          <w:ilvl w:val="0"/>
          <w:numId w:val="72"/>
        </w:numPr>
        <w:rPr>
          <w:i/>
          <w:lang w:eastAsia="en-AU"/>
        </w:rPr>
      </w:pPr>
      <w:r w:rsidRPr="001E1752">
        <w:rPr>
          <w:i/>
          <w:lang w:eastAsia="en-AU"/>
        </w:rPr>
        <w:t>Using the example business from earlier activities, brainstorm to come up with alternat</w:t>
      </w:r>
      <w:r w:rsidR="00777367" w:rsidRPr="001E1752">
        <w:rPr>
          <w:i/>
          <w:lang w:eastAsia="en-AU"/>
        </w:rPr>
        <w:t>ive</w:t>
      </w:r>
      <w:r w:rsidRPr="001E1752">
        <w:rPr>
          <w:i/>
          <w:lang w:eastAsia="en-AU"/>
        </w:rPr>
        <w:t xml:space="preserve"> names. Remember to consider the registration requirements and tips</w:t>
      </w:r>
      <w:r w:rsidR="00E9538F">
        <w:rPr>
          <w:i/>
          <w:lang w:eastAsia="en-AU"/>
        </w:rPr>
        <w:t xml:space="preserve"> above</w:t>
      </w:r>
      <w:r w:rsidRPr="001E1752">
        <w:rPr>
          <w:i/>
          <w:lang w:eastAsia="en-AU"/>
        </w:rPr>
        <w:t>. ________________________________________________________________________________________________________________________________________________________________________________________________________________________</w:t>
      </w:r>
      <w:r w:rsidRPr="00132656">
        <w:rPr>
          <w:i/>
          <w:lang w:eastAsia="en-AU"/>
        </w:rPr>
        <w:t>________________________________________________________________________</w:t>
      </w:r>
      <w:r w:rsidR="00D517D1" w:rsidRPr="00940D9A">
        <w:rPr>
          <w:i/>
          <w:lang w:eastAsia="en-AU"/>
        </w:rPr>
        <w:br/>
      </w:r>
      <w:r w:rsidR="00596CFA" w:rsidRPr="00940D9A">
        <w:rPr>
          <w:i/>
          <w:lang w:eastAsia="en-AU"/>
        </w:rPr>
        <w:t>Access th</w:t>
      </w:r>
      <w:r w:rsidR="00596CFA" w:rsidRPr="00E9538F">
        <w:rPr>
          <w:i/>
          <w:lang w:eastAsia="en-AU"/>
        </w:rPr>
        <w:t>e internet and locate the online business name check tool to see if any of the names have already been registered.</w:t>
      </w:r>
    </w:p>
    <w:p w14:paraId="285AA4F2" w14:textId="359C9EA8" w:rsidR="00596CFA" w:rsidRDefault="00596CFA" w:rsidP="00596CFA">
      <w:pPr>
        <w:pStyle w:val="Body"/>
        <w:numPr>
          <w:ilvl w:val="0"/>
          <w:numId w:val="72"/>
        </w:numPr>
        <w:rPr>
          <w:i/>
          <w:lang w:eastAsia="en-AU"/>
        </w:rPr>
      </w:pPr>
      <w:r>
        <w:rPr>
          <w:i/>
          <w:lang w:eastAsia="en-AU"/>
        </w:rPr>
        <w:t xml:space="preserve">Go to the ASIC website at </w:t>
      </w:r>
      <w:hyperlink r:id="rId44" w:history="1">
        <w:r w:rsidRPr="00A870D3">
          <w:rPr>
            <w:rStyle w:val="Hyperlink"/>
            <w:i/>
            <w:lang w:eastAsia="en-AU"/>
          </w:rPr>
          <w:t>www.asic.gov.au</w:t>
        </w:r>
      </w:hyperlink>
      <w:r>
        <w:rPr>
          <w:i/>
          <w:lang w:eastAsia="en-AU"/>
        </w:rPr>
        <w:t xml:space="preserve"> and summarise the steps to register a business name.</w:t>
      </w:r>
    </w:p>
    <w:p w14:paraId="05DBC951" w14:textId="6A96AC88" w:rsidR="00E9538F" w:rsidRPr="00261641" w:rsidRDefault="00E9538F" w:rsidP="00261641">
      <w:pPr>
        <w:rPr>
          <w:lang w:eastAsia="en-AU"/>
        </w:rPr>
      </w:pPr>
      <w:r>
        <w:rPr>
          <w:i/>
        </w:rPr>
        <w:t>______________________________________________________________________________________________________________________________________________________</w:t>
      </w:r>
      <w:r w:rsidR="00CD1BC7">
        <w:rPr>
          <w:i/>
        </w:rPr>
        <w:t>______________________________________________________________________________________________________________________________________________________________________________________________________________________________</w:t>
      </w:r>
      <w:r>
        <w:rPr>
          <w:i/>
        </w:rPr>
        <w:t>___</w:t>
      </w:r>
    </w:p>
    <w:p w14:paraId="09C5894A" w14:textId="686BAE6F" w:rsidR="002331C2" w:rsidRPr="00F83851" w:rsidRDefault="002331C2" w:rsidP="002331C2">
      <w:pPr>
        <w:pStyle w:val="Heading4"/>
      </w:pPr>
      <w:r w:rsidRPr="00F83851">
        <w:lastRenderedPageBreak/>
        <w:t>Australian business number (ABN)</w:t>
      </w:r>
    </w:p>
    <w:p w14:paraId="2848B0C7" w14:textId="77777777" w:rsidR="002331C2" w:rsidRPr="00F37DB4" w:rsidRDefault="002331C2" w:rsidP="002331C2">
      <w:pPr>
        <w:pStyle w:val="Body"/>
        <w:rPr>
          <w:lang w:eastAsia="en-AU"/>
        </w:rPr>
      </w:pPr>
      <w:r>
        <w:rPr>
          <w:lang w:eastAsia="en-AU"/>
        </w:rPr>
        <w:t xml:space="preserve">An ABN is a unique 11 </w:t>
      </w:r>
      <w:r w:rsidRPr="00F37DB4">
        <w:rPr>
          <w:lang w:eastAsia="en-AU"/>
        </w:rPr>
        <w:t>digit number that identifies your business to the ATO and other areas of government. It lets you:</w:t>
      </w:r>
    </w:p>
    <w:p w14:paraId="07B28D73" w14:textId="77777777" w:rsidR="002331C2" w:rsidRPr="00F37DB4" w:rsidRDefault="002331C2" w:rsidP="002331C2">
      <w:pPr>
        <w:pStyle w:val="BulletListLevel1"/>
        <w:rPr>
          <w:lang w:eastAsia="en-AU"/>
        </w:rPr>
      </w:pPr>
      <w:r w:rsidRPr="00F37DB4">
        <w:rPr>
          <w:lang w:eastAsia="en-AU"/>
        </w:rPr>
        <w:t>lodge business activity statements</w:t>
      </w:r>
    </w:p>
    <w:p w14:paraId="67E92F5F" w14:textId="77777777" w:rsidR="002331C2" w:rsidRPr="00F37DB4" w:rsidRDefault="002331C2" w:rsidP="002331C2">
      <w:pPr>
        <w:pStyle w:val="BulletListLevel1"/>
        <w:rPr>
          <w:lang w:eastAsia="en-AU"/>
        </w:rPr>
      </w:pPr>
      <w:r w:rsidRPr="00F37DB4">
        <w:rPr>
          <w:lang w:eastAsia="en-AU"/>
        </w:rPr>
        <w:t>confirm your business identity to others when ordering and invoicing</w:t>
      </w:r>
    </w:p>
    <w:p w14:paraId="77CB2AFF" w14:textId="77777777" w:rsidR="002331C2" w:rsidRPr="00F37DB4" w:rsidRDefault="002331C2" w:rsidP="002331C2">
      <w:pPr>
        <w:pStyle w:val="BulletListLevel1"/>
        <w:rPr>
          <w:lang w:eastAsia="en-AU"/>
        </w:rPr>
      </w:pPr>
      <w:r w:rsidRPr="00F37DB4">
        <w:rPr>
          <w:lang w:eastAsia="en-AU"/>
        </w:rPr>
        <w:t>claim GST credits</w:t>
      </w:r>
    </w:p>
    <w:p w14:paraId="483D7086" w14:textId="77777777" w:rsidR="002331C2" w:rsidRPr="00F37DB4" w:rsidRDefault="002331C2" w:rsidP="002331C2">
      <w:pPr>
        <w:pStyle w:val="BulletListLevel1"/>
        <w:rPr>
          <w:lang w:eastAsia="en-AU"/>
        </w:rPr>
      </w:pPr>
      <w:r w:rsidRPr="00F37DB4">
        <w:rPr>
          <w:lang w:eastAsia="en-AU"/>
        </w:rPr>
        <w:t>claim energy grants credits</w:t>
      </w:r>
    </w:p>
    <w:p w14:paraId="78129021" w14:textId="77777777" w:rsidR="002331C2" w:rsidRPr="00F37DB4" w:rsidRDefault="002331C2" w:rsidP="002331C2">
      <w:pPr>
        <w:pStyle w:val="BulletListLevel1"/>
        <w:rPr>
          <w:lang w:eastAsia="en-AU"/>
        </w:rPr>
      </w:pPr>
      <w:r w:rsidRPr="00F37DB4">
        <w:rPr>
          <w:lang w:eastAsia="en-AU"/>
        </w:rPr>
        <w:t>register an Australian domain name.</w:t>
      </w:r>
    </w:p>
    <w:p w14:paraId="7B303ED1" w14:textId="7CDE6345" w:rsidR="002331C2" w:rsidRDefault="002331C2" w:rsidP="002331C2">
      <w:pPr>
        <w:pStyle w:val="Body"/>
        <w:rPr>
          <w:lang w:eastAsia="en-AU"/>
        </w:rPr>
      </w:pPr>
      <w:r w:rsidRPr="00F37DB4">
        <w:rPr>
          <w:lang w:eastAsia="en-AU"/>
        </w:rPr>
        <w:t xml:space="preserve">ABN registration is not mandatory. Your business can trade without an ABN, but any businesses you deal with may withhold </w:t>
      </w:r>
      <w:r>
        <w:rPr>
          <w:lang w:eastAsia="en-AU"/>
        </w:rPr>
        <w:t xml:space="preserve">the current top marginal tax rate from </w:t>
      </w:r>
      <w:r w:rsidRPr="00F37DB4">
        <w:rPr>
          <w:lang w:eastAsia="en-AU"/>
        </w:rPr>
        <w:t>their payments to you and pay this amount to the ATO.</w:t>
      </w:r>
    </w:p>
    <w:p w14:paraId="3BCB9941" w14:textId="77777777" w:rsidR="002331C2" w:rsidRPr="00F83851" w:rsidRDefault="002331C2" w:rsidP="002331C2">
      <w:pPr>
        <w:pStyle w:val="Heading4"/>
      </w:pPr>
      <w:r w:rsidRPr="00F83851">
        <w:t>Fringe benefits tax (FBT)</w:t>
      </w:r>
    </w:p>
    <w:p w14:paraId="0CC31BD2" w14:textId="77777777" w:rsidR="002331C2" w:rsidRPr="00F37DB4" w:rsidRDefault="002331C2" w:rsidP="002331C2">
      <w:pPr>
        <w:pStyle w:val="Body"/>
        <w:rPr>
          <w:lang w:eastAsia="en-AU"/>
        </w:rPr>
      </w:pPr>
      <w:r w:rsidRPr="00F37DB4">
        <w:rPr>
          <w:lang w:eastAsia="en-AU"/>
        </w:rPr>
        <w:t>If you provide certain benefits to your employees or to people associated with your employees, you may be liable to pay FBT. If so, you must register for FBT with the ATO and lodge a return each year.</w:t>
      </w:r>
    </w:p>
    <w:p w14:paraId="340F0C86" w14:textId="77777777" w:rsidR="002331C2" w:rsidRPr="00F83851" w:rsidRDefault="002331C2" w:rsidP="002331C2">
      <w:pPr>
        <w:pStyle w:val="Heading4"/>
      </w:pPr>
      <w:r w:rsidRPr="00F83851">
        <w:t>Goods and services tax (GST)</w:t>
      </w:r>
    </w:p>
    <w:p w14:paraId="4060443A" w14:textId="77777777" w:rsidR="002331C2" w:rsidRPr="00F37DB4" w:rsidRDefault="002331C2" w:rsidP="002331C2">
      <w:pPr>
        <w:pStyle w:val="Body"/>
        <w:rPr>
          <w:lang w:eastAsia="en-AU"/>
        </w:rPr>
      </w:pPr>
      <w:r w:rsidRPr="00F37DB4">
        <w:rPr>
          <w:lang w:eastAsia="en-AU"/>
        </w:rPr>
        <w:t>GST is a tax of 10% on most goods and services sold or consumed in Australia. You must register for GST if:</w:t>
      </w:r>
    </w:p>
    <w:p w14:paraId="48262CDA" w14:textId="77777777" w:rsidR="002331C2" w:rsidRPr="00F37DB4" w:rsidRDefault="002331C2" w:rsidP="002331C2">
      <w:pPr>
        <w:pStyle w:val="BulletListLevel1"/>
        <w:rPr>
          <w:lang w:eastAsia="en-AU"/>
        </w:rPr>
      </w:pPr>
      <w:r w:rsidRPr="00F37DB4">
        <w:rPr>
          <w:lang w:eastAsia="en-AU"/>
        </w:rPr>
        <w:t>your gross annual business turnover is $75,000 or more ($150,000 or more for a non-profit organisation)</w:t>
      </w:r>
    </w:p>
    <w:p w14:paraId="200FE90C" w14:textId="77777777" w:rsidR="002331C2" w:rsidRDefault="002331C2" w:rsidP="002331C2">
      <w:pPr>
        <w:pStyle w:val="BulletListLevel1"/>
        <w:rPr>
          <w:lang w:eastAsia="en-AU"/>
        </w:rPr>
      </w:pPr>
      <w:r w:rsidRPr="00F37DB4">
        <w:rPr>
          <w:lang w:eastAsia="en-AU"/>
        </w:rPr>
        <w:t>you provide taxi or limousine services - regardless of your gross annual turnover.</w:t>
      </w:r>
    </w:p>
    <w:p w14:paraId="1D6C4176" w14:textId="21BB1F0C" w:rsidR="002331C2" w:rsidRPr="00F37DB4" w:rsidRDefault="002331C2" w:rsidP="002331C2">
      <w:pPr>
        <w:pStyle w:val="Body"/>
        <w:rPr>
          <w:lang w:eastAsia="en-AU"/>
        </w:rPr>
      </w:pPr>
      <w:r>
        <w:rPr>
          <w:lang w:eastAsia="en-AU"/>
        </w:rPr>
        <w:t>GST is discussed in more detail later.</w:t>
      </w:r>
    </w:p>
    <w:p w14:paraId="5D180603" w14:textId="683AF853" w:rsidR="002331C2" w:rsidRPr="00F83851" w:rsidRDefault="002331C2" w:rsidP="002331C2">
      <w:pPr>
        <w:pStyle w:val="Heading4"/>
      </w:pPr>
      <w:r w:rsidRPr="00F83851">
        <w:t xml:space="preserve">Pay as you go </w:t>
      </w:r>
      <w:r w:rsidR="00573C68">
        <w:t>t</w:t>
      </w:r>
      <w:r>
        <w:t xml:space="preserve">ax </w:t>
      </w:r>
      <w:r w:rsidRPr="00F83851">
        <w:t>(PAYG)</w:t>
      </w:r>
    </w:p>
    <w:p w14:paraId="7DAB7921" w14:textId="77777777" w:rsidR="002331C2" w:rsidRDefault="002331C2" w:rsidP="002331C2">
      <w:pPr>
        <w:pStyle w:val="Body"/>
        <w:rPr>
          <w:lang w:eastAsia="en-AU"/>
        </w:rPr>
      </w:pPr>
      <w:r w:rsidRPr="00F37DB4">
        <w:rPr>
          <w:lang w:eastAsia="en-AU"/>
        </w:rPr>
        <w:t>PAYG is a system that allows you to pay your expected tax liability in instalments. The ATO will notify you of your PAYG obligations.</w:t>
      </w:r>
    </w:p>
    <w:p w14:paraId="3652D13D" w14:textId="5DAB3DBF" w:rsidR="002331C2" w:rsidRPr="00F37DB4" w:rsidRDefault="002331C2" w:rsidP="002331C2">
      <w:pPr>
        <w:pStyle w:val="Body"/>
        <w:rPr>
          <w:lang w:eastAsia="en-AU"/>
        </w:rPr>
      </w:pPr>
      <w:r>
        <w:rPr>
          <w:lang w:eastAsia="en-AU"/>
        </w:rPr>
        <w:t>PAYG tax is discussed in more detail later.</w:t>
      </w:r>
    </w:p>
    <w:p w14:paraId="2231DA84" w14:textId="395587FB" w:rsidR="002331C2" w:rsidRDefault="002331C2" w:rsidP="002331C2">
      <w:pPr>
        <w:pStyle w:val="Heading4"/>
      </w:pPr>
      <w:r>
        <w:t xml:space="preserve">Contractors V </w:t>
      </w:r>
      <w:r w:rsidR="00573C68">
        <w:t>e</w:t>
      </w:r>
      <w:r>
        <w:t>mployees</w:t>
      </w:r>
    </w:p>
    <w:p w14:paraId="6D98CD1F" w14:textId="77777777" w:rsidR="002331C2" w:rsidRPr="005B7763" w:rsidRDefault="002331C2" w:rsidP="002331C2">
      <w:pPr>
        <w:pStyle w:val="Body"/>
        <w:rPr>
          <w:lang w:eastAsia="en-AU"/>
        </w:rPr>
      </w:pPr>
      <w:r w:rsidRPr="005B7763">
        <w:rPr>
          <w:lang w:eastAsia="en-AU"/>
        </w:rPr>
        <w:t>Before hiring a worker you need to check if they'll be an employee or contractor.</w:t>
      </w:r>
    </w:p>
    <w:p w14:paraId="1A020FEE" w14:textId="4A56E9CD" w:rsidR="002331C2" w:rsidRPr="005B7763" w:rsidRDefault="002331C2" w:rsidP="002331C2">
      <w:pPr>
        <w:pStyle w:val="Body"/>
        <w:rPr>
          <w:lang w:eastAsia="en-AU"/>
        </w:rPr>
      </w:pPr>
      <w:r w:rsidRPr="005B7763">
        <w:rPr>
          <w:lang w:eastAsia="en-AU"/>
        </w:rPr>
        <w:t>It's important you get this right because it affects your tax, super</w:t>
      </w:r>
      <w:r w:rsidR="00C136D4">
        <w:rPr>
          <w:lang w:eastAsia="en-AU"/>
        </w:rPr>
        <w:t>annuation</w:t>
      </w:r>
      <w:r w:rsidRPr="005B7763">
        <w:rPr>
          <w:lang w:eastAsia="en-AU"/>
        </w:rPr>
        <w:t xml:space="preserve"> and other obligations. If you wrongly treat your employees as contractors you risk having to pay penalties and charges.</w:t>
      </w:r>
    </w:p>
    <w:p w14:paraId="3FB803C7" w14:textId="214E7D61" w:rsidR="00225E81" w:rsidRDefault="00225E81">
      <w:pPr>
        <w:rPr>
          <w:rFonts w:eastAsia="Times New Roman" w:cstheme="minorHAnsi"/>
          <w:b/>
          <w:noProof/>
          <w:color w:val="464748"/>
          <w:kern w:val="22"/>
          <w:sz w:val="36"/>
          <w:szCs w:val="36"/>
          <w:lang w:eastAsia="en-AU"/>
        </w:rPr>
      </w:pPr>
    </w:p>
    <w:p w14:paraId="7A93560F" w14:textId="60C20300" w:rsidR="002331C2" w:rsidRDefault="002331C2" w:rsidP="002331C2">
      <w:pPr>
        <w:pStyle w:val="Heading2"/>
      </w:pPr>
      <w:bookmarkStart w:id="74" w:name="_Toc5106411"/>
      <w:bookmarkStart w:id="75" w:name="_Toc5106709"/>
      <w:bookmarkStart w:id="76" w:name="_Toc5273401"/>
      <w:r>
        <w:t>Record keeping for business</w:t>
      </w:r>
      <w:bookmarkEnd w:id="74"/>
      <w:bookmarkEnd w:id="75"/>
      <w:bookmarkEnd w:id="76"/>
    </w:p>
    <w:p w14:paraId="7264C733" w14:textId="77777777" w:rsidR="002331C2" w:rsidRPr="0052281C" w:rsidRDefault="002331C2" w:rsidP="002331C2">
      <w:pPr>
        <w:pStyle w:val="Body"/>
        <w:rPr>
          <w:lang w:eastAsia="en-AU"/>
        </w:rPr>
      </w:pPr>
      <w:r w:rsidRPr="0052281C">
        <w:rPr>
          <w:lang w:eastAsia="en-AU"/>
        </w:rPr>
        <w:t>Good record keeping can help you protect your business, measure your performance and maximise profits.</w:t>
      </w:r>
    </w:p>
    <w:p w14:paraId="1F3AF487" w14:textId="77777777" w:rsidR="002331C2" w:rsidRPr="0052281C" w:rsidRDefault="002331C2" w:rsidP="002331C2">
      <w:pPr>
        <w:pStyle w:val="Body"/>
        <w:rPr>
          <w:lang w:eastAsia="en-AU"/>
        </w:rPr>
      </w:pPr>
      <w:r w:rsidRPr="0052281C">
        <w:rPr>
          <w:lang w:eastAsia="en-AU"/>
        </w:rPr>
        <w:t>Records are the source documents, both physical and electronic, that specify transaction dates and amounts, legal agreements, and private customer and business details.</w:t>
      </w:r>
    </w:p>
    <w:p w14:paraId="33C3A268" w14:textId="395C8060" w:rsidR="002331C2" w:rsidRPr="0052281C" w:rsidRDefault="002331C2" w:rsidP="002331C2">
      <w:pPr>
        <w:pStyle w:val="Body"/>
        <w:rPr>
          <w:lang w:eastAsia="en-AU"/>
        </w:rPr>
      </w:pPr>
      <w:r w:rsidRPr="0052281C">
        <w:rPr>
          <w:lang w:eastAsia="en-AU"/>
        </w:rPr>
        <w:t>Developing a system to log, store</w:t>
      </w:r>
      <w:r w:rsidR="00164154">
        <w:rPr>
          <w:lang w:eastAsia="en-AU"/>
        </w:rPr>
        <w:t>,</w:t>
      </w:r>
      <w:r w:rsidRPr="0052281C">
        <w:rPr>
          <w:lang w:eastAsia="en-AU"/>
        </w:rPr>
        <w:t xml:space="preserve"> and dispose of records can benefit your business by allowing you to:</w:t>
      </w:r>
    </w:p>
    <w:p w14:paraId="733A2E92" w14:textId="77777777" w:rsidR="002331C2" w:rsidRPr="0052281C" w:rsidRDefault="002331C2" w:rsidP="002331C2">
      <w:pPr>
        <w:pStyle w:val="BulletListLevel1"/>
        <w:rPr>
          <w:lang w:eastAsia="en-AU"/>
        </w:rPr>
      </w:pPr>
      <w:r w:rsidRPr="0052281C">
        <w:rPr>
          <w:lang w:eastAsia="en-AU"/>
        </w:rPr>
        <w:t>plan and work more efficiently</w:t>
      </w:r>
    </w:p>
    <w:p w14:paraId="1A19791F" w14:textId="77777777" w:rsidR="002331C2" w:rsidRPr="0052281C" w:rsidRDefault="002331C2" w:rsidP="002331C2">
      <w:pPr>
        <w:pStyle w:val="BulletListLevel1"/>
        <w:rPr>
          <w:lang w:eastAsia="en-AU"/>
        </w:rPr>
      </w:pPr>
      <w:r w:rsidRPr="0052281C">
        <w:rPr>
          <w:lang w:eastAsia="en-AU"/>
        </w:rPr>
        <w:t>meet legal and tax requirements</w:t>
      </w:r>
    </w:p>
    <w:p w14:paraId="5E486B42" w14:textId="77777777" w:rsidR="002331C2" w:rsidRPr="0052281C" w:rsidRDefault="002331C2" w:rsidP="002331C2">
      <w:pPr>
        <w:pStyle w:val="BulletListLevel1"/>
        <w:rPr>
          <w:lang w:eastAsia="en-AU"/>
        </w:rPr>
      </w:pPr>
      <w:r w:rsidRPr="0052281C">
        <w:rPr>
          <w:lang w:eastAsia="en-AU"/>
        </w:rPr>
        <w:t>measure profit and performance</w:t>
      </w:r>
    </w:p>
    <w:p w14:paraId="1B47AA61" w14:textId="77777777" w:rsidR="002331C2" w:rsidRPr="0052281C" w:rsidRDefault="002331C2" w:rsidP="002331C2">
      <w:pPr>
        <w:pStyle w:val="BulletListLevel1"/>
        <w:rPr>
          <w:lang w:eastAsia="en-AU"/>
        </w:rPr>
      </w:pPr>
      <w:r w:rsidRPr="0052281C">
        <w:rPr>
          <w:lang w:eastAsia="en-AU"/>
        </w:rPr>
        <w:t>generate meaningful reports</w:t>
      </w:r>
    </w:p>
    <w:p w14:paraId="27601831" w14:textId="77777777" w:rsidR="002331C2" w:rsidRPr="0052281C" w:rsidRDefault="002331C2" w:rsidP="002331C2">
      <w:pPr>
        <w:pStyle w:val="BulletListLevel1"/>
        <w:rPr>
          <w:lang w:eastAsia="en-AU"/>
        </w:rPr>
      </w:pPr>
      <w:r w:rsidRPr="0052281C">
        <w:rPr>
          <w:lang w:eastAsia="en-AU"/>
        </w:rPr>
        <w:t>protect your rights</w:t>
      </w:r>
    </w:p>
    <w:p w14:paraId="2C8CD82F" w14:textId="77777777" w:rsidR="002331C2" w:rsidRPr="0052281C" w:rsidRDefault="002331C2" w:rsidP="002331C2">
      <w:pPr>
        <w:pStyle w:val="BulletListLevel1"/>
        <w:rPr>
          <w:lang w:eastAsia="en-AU"/>
        </w:rPr>
      </w:pPr>
      <w:r w:rsidRPr="0052281C">
        <w:rPr>
          <w:lang w:eastAsia="en-AU"/>
        </w:rPr>
        <w:t>manage potential risks.</w:t>
      </w:r>
    </w:p>
    <w:p w14:paraId="324E4862" w14:textId="77777777" w:rsidR="002331C2" w:rsidRPr="0052281C" w:rsidRDefault="002331C2" w:rsidP="002331C2">
      <w:pPr>
        <w:pStyle w:val="Body"/>
        <w:rPr>
          <w:lang w:eastAsia="en-AU"/>
        </w:rPr>
      </w:pPr>
      <w:r w:rsidRPr="0052281C">
        <w:rPr>
          <w:lang w:eastAsia="en-AU"/>
        </w:rPr>
        <w:t>Most businesses use an electronic record keeping system to make it easier to capture information, generate reports, and meet tax and legal reporting requirements.</w:t>
      </w:r>
    </w:p>
    <w:p w14:paraId="003BB21F" w14:textId="77777777" w:rsidR="002331C2" w:rsidRPr="0052281C" w:rsidRDefault="002331C2" w:rsidP="002331C2">
      <w:pPr>
        <w:pStyle w:val="Heading3"/>
      </w:pPr>
      <w:bookmarkStart w:id="77" w:name="_Toc5106412"/>
      <w:bookmarkStart w:id="78" w:name="_Toc5106710"/>
      <w:bookmarkStart w:id="79" w:name="_Toc5273402"/>
      <w:r w:rsidRPr="0052281C">
        <w:t>Basic record keeping requirements</w:t>
      </w:r>
      <w:bookmarkEnd w:id="77"/>
      <w:bookmarkEnd w:id="78"/>
      <w:bookmarkEnd w:id="79"/>
    </w:p>
    <w:p w14:paraId="0D2CEC90" w14:textId="401BEF17" w:rsidR="002331C2" w:rsidRPr="00F37DB4" w:rsidRDefault="002331C2" w:rsidP="002331C2">
      <w:pPr>
        <w:pStyle w:val="Body"/>
        <w:rPr>
          <w:lang w:eastAsia="en-AU"/>
        </w:rPr>
      </w:pPr>
      <w:r w:rsidRPr="00F37DB4">
        <w:rPr>
          <w:lang w:eastAsia="en-AU"/>
        </w:rPr>
        <w:t>Setting up the right record keeping system for your business will help you work efficiently, meet legal requirements</w:t>
      </w:r>
      <w:r w:rsidR="005D1995">
        <w:rPr>
          <w:lang w:eastAsia="en-AU"/>
        </w:rPr>
        <w:t>,</w:t>
      </w:r>
      <w:r w:rsidRPr="00F37DB4">
        <w:rPr>
          <w:lang w:eastAsia="en-AU"/>
        </w:rPr>
        <w:t xml:space="preserve"> and strengthen customer and staff relationships.</w:t>
      </w:r>
    </w:p>
    <w:p w14:paraId="0F7C049E" w14:textId="77777777" w:rsidR="002331C2" w:rsidRPr="0052281C" w:rsidRDefault="002331C2" w:rsidP="002331C2">
      <w:pPr>
        <w:pStyle w:val="Body"/>
        <w:rPr>
          <w:color w:val="000000" w:themeColor="text1"/>
          <w:lang w:eastAsia="en-AU"/>
        </w:rPr>
      </w:pPr>
      <w:r w:rsidRPr="00F37DB4">
        <w:rPr>
          <w:lang w:eastAsia="en-AU"/>
        </w:rPr>
        <w:t xml:space="preserve">There are certain record keeping requirements for businesses, and there may be specific laws and requirements related to your industry sector. It's a good idea to protect yourself </w:t>
      </w:r>
      <w:r w:rsidRPr="0052281C">
        <w:rPr>
          <w:color w:val="000000" w:themeColor="text1"/>
          <w:lang w:eastAsia="en-AU"/>
        </w:rPr>
        <w:t xml:space="preserve">by </w:t>
      </w:r>
      <w:hyperlink r:id="rId45" w:history="1">
        <w:r w:rsidRPr="0052281C">
          <w:rPr>
            <w:color w:val="000000" w:themeColor="text1"/>
            <w:lang w:eastAsia="en-AU"/>
          </w:rPr>
          <w:t>seeking expert advice</w:t>
        </w:r>
      </w:hyperlink>
      <w:r w:rsidRPr="0052281C">
        <w:rPr>
          <w:color w:val="000000" w:themeColor="text1"/>
          <w:lang w:eastAsia="en-AU"/>
        </w:rPr>
        <w:t xml:space="preserve"> before setting up a record keeping system for your business.</w:t>
      </w:r>
    </w:p>
    <w:p w14:paraId="23C9DB03" w14:textId="77777777" w:rsidR="002331C2" w:rsidRPr="0052281C" w:rsidRDefault="002331C2" w:rsidP="002331C2">
      <w:pPr>
        <w:pStyle w:val="Body"/>
        <w:rPr>
          <w:color w:val="000000" w:themeColor="text1"/>
          <w:lang w:eastAsia="en-AU"/>
        </w:rPr>
      </w:pPr>
      <w:r w:rsidRPr="0052281C">
        <w:rPr>
          <w:color w:val="000000" w:themeColor="text1"/>
          <w:lang w:eastAsia="en-AU"/>
        </w:rPr>
        <w:t>Laws that apply to your business will determine how long you need to keep records for. If you use an electronic record keeping system, you must also be able to produce a hard copy of a record if the Australian Taxation Office (ATO) or Australian Securities and Investments Commission (ASIC) request it.</w:t>
      </w:r>
    </w:p>
    <w:p w14:paraId="695B8A87" w14:textId="30AEF0D4" w:rsidR="002331C2" w:rsidRPr="00F37DB4" w:rsidRDefault="002331C2" w:rsidP="002331C2">
      <w:pPr>
        <w:pStyle w:val="Body"/>
        <w:rPr>
          <w:lang w:eastAsia="en-AU"/>
        </w:rPr>
      </w:pPr>
      <w:r w:rsidRPr="00F37DB4">
        <w:rPr>
          <w:lang w:eastAsia="en-AU"/>
        </w:rPr>
        <w:t xml:space="preserve">Personal financial records must be kept for </w:t>
      </w:r>
      <w:r w:rsidR="005D1995">
        <w:rPr>
          <w:lang w:eastAsia="en-AU"/>
        </w:rPr>
        <w:t>five</w:t>
      </w:r>
      <w:r w:rsidRPr="00F37DB4">
        <w:rPr>
          <w:lang w:eastAsia="en-AU"/>
        </w:rPr>
        <w:t xml:space="preserve"> years, whereas the following records must be kept for </w:t>
      </w:r>
      <w:r w:rsidR="005D1995">
        <w:rPr>
          <w:lang w:eastAsia="en-AU"/>
        </w:rPr>
        <w:t>seven</w:t>
      </w:r>
      <w:r w:rsidRPr="00F37DB4">
        <w:rPr>
          <w:lang w:eastAsia="en-AU"/>
        </w:rPr>
        <w:t> years:</w:t>
      </w:r>
    </w:p>
    <w:p w14:paraId="77DE57CF" w14:textId="77777777" w:rsidR="002331C2" w:rsidRPr="00F37DB4" w:rsidRDefault="002331C2" w:rsidP="002331C2">
      <w:pPr>
        <w:pStyle w:val="BulletListLevel1"/>
        <w:rPr>
          <w:lang w:eastAsia="en-AU"/>
        </w:rPr>
      </w:pPr>
      <w:r w:rsidRPr="00F37DB4">
        <w:rPr>
          <w:lang w:eastAsia="en-AU"/>
        </w:rPr>
        <w:t>financial records for your company</w:t>
      </w:r>
    </w:p>
    <w:p w14:paraId="27DBA4F9" w14:textId="77777777" w:rsidR="002331C2" w:rsidRPr="00F37DB4" w:rsidRDefault="002331C2" w:rsidP="002331C2">
      <w:pPr>
        <w:pStyle w:val="BulletListLevel1"/>
        <w:rPr>
          <w:lang w:eastAsia="en-AU"/>
        </w:rPr>
      </w:pPr>
      <w:r w:rsidRPr="00F37DB4">
        <w:rPr>
          <w:lang w:eastAsia="en-AU"/>
        </w:rPr>
        <w:t>most employee records</w:t>
      </w:r>
    </w:p>
    <w:p w14:paraId="3D51C413" w14:textId="04AE09DA" w:rsidR="002331C2" w:rsidRPr="00906B05" w:rsidRDefault="002331C2" w:rsidP="00906B05">
      <w:pPr>
        <w:pStyle w:val="BulletListLevel1"/>
      </w:pPr>
      <w:r w:rsidRPr="00906B05">
        <w:lastRenderedPageBreak/>
        <w:t>all records of fringe benefits and capital gains.</w:t>
      </w:r>
    </w:p>
    <w:p w14:paraId="04DF054D" w14:textId="77777777" w:rsidR="002331C2" w:rsidRPr="00F37DB4" w:rsidRDefault="002331C2" w:rsidP="002331C2">
      <w:pPr>
        <w:pStyle w:val="Body"/>
        <w:rPr>
          <w:lang w:eastAsia="en-AU"/>
        </w:rPr>
      </w:pPr>
      <w:r w:rsidRPr="00F37DB4">
        <w:rPr>
          <w:lang w:eastAsia="en-AU"/>
        </w:rPr>
        <w:t xml:space="preserve">To meet basic legal requirements, you </w:t>
      </w:r>
      <w:r w:rsidRPr="00933311">
        <w:rPr>
          <w:b/>
          <w:lang w:eastAsia="en-AU"/>
        </w:rPr>
        <w:t>must</w:t>
      </w:r>
      <w:r w:rsidRPr="00F37DB4">
        <w:rPr>
          <w:lang w:eastAsia="en-AU"/>
        </w:rPr>
        <w:t xml:space="preserve"> keep the following:</w:t>
      </w:r>
    </w:p>
    <w:p w14:paraId="7ADB09A6" w14:textId="77777777" w:rsidR="002331C2" w:rsidRPr="0052281C" w:rsidRDefault="002331C2" w:rsidP="002331C2">
      <w:pPr>
        <w:pStyle w:val="BulletListLevel1"/>
        <w:rPr>
          <w:lang w:eastAsia="en-AU"/>
        </w:rPr>
      </w:pPr>
      <w:r w:rsidRPr="0052281C">
        <w:rPr>
          <w:bCs/>
          <w:lang w:eastAsia="en-AU"/>
        </w:rPr>
        <w:t>a cash book or financial accounting program</w:t>
      </w:r>
      <w:r w:rsidRPr="0052281C">
        <w:rPr>
          <w:lang w:eastAsia="en-AU"/>
        </w:rPr>
        <w:t xml:space="preserve"> - that records cash receipts and cash payments</w:t>
      </w:r>
    </w:p>
    <w:p w14:paraId="400E2BBA" w14:textId="77777777" w:rsidR="002331C2" w:rsidRPr="0052281C" w:rsidRDefault="002331C2" w:rsidP="002331C2">
      <w:pPr>
        <w:pStyle w:val="BulletListLevel1"/>
        <w:rPr>
          <w:lang w:eastAsia="en-AU"/>
        </w:rPr>
      </w:pPr>
      <w:r w:rsidRPr="0052281C">
        <w:rPr>
          <w:bCs/>
          <w:lang w:eastAsia="en-AU"/>
        </w:rPr>
        <w:t>bank accounts</w:t>
      </w:r>
      <w:r w:rsidRPr="0052281C">
        <w:rPr>
          <w:lang w:eastAsia="en-AU"/>
        </w:rPr>
        <w:t xml:space="preserve"> - cheque books, deposit books and bank statements</w:t>
      </w:r>
    </w:p>
    <w:p w14:paraId="7AB05350" w14:textId="77777777" w:rsidR="002331C2" w:rsidRPr="0052281C" w:rsidRDefault="002331C2" w:rsidP="002331C2">
      <w:pPr>
        <w:pStyle w:val="BulletListLevel1"/>
        <w:rPr>
          <w:lang w:eastAsia="en-AU"/>
        </w:rPr>
      </w:pPr>
      <w:r w:rsidRPr="0052281C">
        <w:rPr>
          <w:bCs/>
          <w:lang w:eastAsia="en-AU"/>
        </w:rPr>
        <w:t>employment records</w:t>
      </w:r>
      <w:r w:rsidRPr="0052281C">
        <w:rPr>
          <w:lang w:eastAsia="en-AU"/>
        </w:rPr>
        <w:t xml:space="preserve"> - hours of work, overtime, remuneration or other benefits, leave, superannuation benefits, termination of employment, type of employment, personal details of workers, employee personal contact and employment details</w:t>
      </w:r>
    </w:p>
    <w:p w14:paraId="59790E9C" w14:textId="77777777" w:rsidR="002331C2" w:rsidRPr="0052281C" w:rsidRDefault="002331C2" w:rsidP="002331C2">
      <w:pPr>
        <w:pStyle w:val="BulletListLevel1"/>
        <w:rPr>
          <w:lang w:eastAsia="en-AU"/>
        </w:rPr>
      </w:pPr>
      <w:r w:rsidRPr="0052281C">
        <w:rPr>
          <w:bCs/>
          <w:lang w:eastAsia="en-AU"/>
        </w:rPr>
        <w:t>occupational training records</w:t>
      </w:r>
      <w:r w:rsidRPr="0052281C">
        <w:rPr>
          <w:lang w:eastAsia="en-AU"/>
        </w:rPr>
        <w:t xml:space="preserve"> - for both you and employees to comply with </w:t>
      </w:r>
      <w:hyperlink r:id="rId46" w:history="1">
        <w:r w:rsidRPr="0052281C">
          <w:rPr>
            <w:lang w:eastAsia="en-AU"/>
          </w:rPr>
          <w:t>work, health and safety laws</w:t>
        </w:r>
      </w:hyperlink>
      <w:r w:rsidRPr="0052281C">
        <w:rPr>
          <w:lang w:eastAsia="en-AU"/>
        </w:rPr>
        <w:t xml:space="preserve"> including evacuation and emergency training attendance.</w:t>
      </w:r>
    </w:p>
    <w:p w14:paraId="14325BE7" w14:textId="77777777" w:rsidR="002331C2" w:rsidRPr="0052281C" w:rsidRDefault="002331C2" w:rsidP="002331C2">
      <w:pPr>
        <w:pStyle w:val="BulletListLevel1"/>
        <w:rPr>
          <w:lang w:eastAsia="en-AU"/>
        </w:rPr>
      </w:pPr>
      <w:r w:rsidRPr="0052281C">
        <w:rPr>
          <w:bCs/>
          <w:lang w:eastAsia="en-AU"/>
        </w:rPr>
        <w:t>sales records</w:t>
      </w:r>
      <w:r w:rsidRPr="0052281C">
        <w:rPr>
          <w:lang w:eastAsia="en-AU"/>
        </w:rPr>
        <w:t xml:space="preserve"> - invoice books, receipt books, cash register tapes, credit card documentation, credit notes for goods returned and a record of goods used by the business owner personally</w:t>
      </w:r>
    </w:p>
    <w:p w14:paraId="6AFC6F9A" w14:textId="77777777" w:rsidR="002331C2" w:rsidRPr="0052281C" w:rsidRDefault="002331C2" w:rsidP="002331C2">
      <w:pPr>
        <w:pStyle w:val="BulletListLevel1"/>
        <w:rPr>
          <w:lang w:eastAsia="en-AU"/>
        </w:rPr>
      </w:pPr>
      <w:r w:rsidRPr="0052281C">
        <w:rPr>
          <w:bCs/>
          <w:lang w:eastAsia="en-AU"/>
        </w:rPr>
        <w:t>proof of purchases</w:t>
      </w:r>
      <w:r w:rsidRPr="0052281C">
        <w:rPr>
          <w:lang w:eastAsia="en-AU"/>
        </w:rPr>
        <w:t xml:space="preserve"> - cheque butts (larger purchases), petty cash system (smaller cash purchases), receipts, credit card statements, invoices, any other documents relating to purchases including copies of agreements or leases</w:t>
      </w:r>
    </w:p>
    <w:p w14:paraId="71525A1B" w14:textId="77777777" w:rsidR="002331C2" w:rsidRPr="00F37DB4" w:rsidRDefault="002331C2" w:rsidP="002331C2">
      <w:pPr>
        <w:pStyle w:val="BulletListLevel1"/>
        <w:rPr>
          <w:lang w:eastAsia="en-AU"/>
        </w:rPr>
      </w:pPr>
      <w:r w:rsidRPr="0052281C">
        <w:rPr>
          <w:bCs/>
          <w:lang w:eastAsia="en-AU"/>
        </w:rPr>
        <w:t>work, health and safety (WHS) records</w:t>
      </w:r>
      <w:r w:rsidRPr="0052281C">
        <w:rPr>
          <w:lang w:eastAsia="en-AU"/>
        </w:rPr>
        <w:t xml:space="preserve"> - workplace incidents, risk register and management plan, names </w:t>
      </w:r>
      <w:r w:rsidRPr="00F37DB4">
        <w:rPr>
          <w:lang w:eastAsia="en-AU"/>
        </w:rPr>
        <w:t>of key WHS people (e.g. WHS representative, Trained Safety Advisor (TSA), first aid attendant), chemical storage records, first aid incident register, workplace assessments, Material Safety Data Sheets (MSDS).</w:t>
      </w:r>
    </w:p>
    <w:p w14:paraId="7F57C50D" w14:textId="77777777" w:rsidR="002331C2" w:rsidRPr="00F37DB4" w:rsidRDefault="002331C2" w:rsidP="002331C2">
      <w:pPr>
        <w:pStyle w:val="Body"/>
        <w:rPr>
          <w:lang w:eastAsia="en-AU"/>
        </w:rPr>
      </w:pPr>
      <w:r w:rsidRPr="00F37DB4">
        <w:rPr>
          <w:lang w:eastAsia="en-AU"/>
        </w:rPr>
        <w:t>It is a good idea to keep personal and business records separate, to simplify business reporting and tax returns. For example, using a dedicated business credit and debit card for business expenses will make it easy to separate business and personal expenses.</w:t>
      </w:r>
    </w:p>
    <w:p w14:paraId="652F7EAE" w14:textId="77777777" w:rsidR="002331C2" w:rsidRPr="0052281C" w:rsidRDefault="002331C2" w:rsidP="002331C2">
      <w:pPr>
        <w:pStyle w:val="Heading3"/>
      </w:pPr>
      <w:bookmarkStart w:id="80" w:name="_Toc5106413"/>
      <w:bookmarkStart w:id="81" w:name="_Toc5106711"/>
      <w:bookmarkStart w:id="82" w:name="_Toc5273403"/>
      <w:r w:rsidRPr="0052281C">
        <w:t>End of financial year records</w:t>
      </w:r>
      <w:bookmarkEnd w:id="80"/>
      <w:bookmarkEnd w:id="81"/>
      <w:bookmarkEnd w:id="82"/>
    </w:p>
    <w:p w14:paraId="6A1BB5E5" w14:textId="77777777" w:rsidR="002331C2" w:rsidRPr="00F37DB4" w:rsidRDefault="002331C2" w:rsidP="002331C2">
      <w:pPr>
        <w:pStyle w:val="Body"/>
        <w:rPr>
          <w:lang w:eastAsia="en-AU"/>
        </w:rPr>
      </w:pPr>
      <w:r w:rsidRPr="00F37DB4">
        <w:rPr>
          <w:lang w:eastAsia="en-AU"/>
        </w:rPr>
        <w:t>To meet legal requirements, maximise your tax return or minimise your tax bill at the end of the financial year, keep the following records:</w:t>
      </w:r>
    </w:p>
    <w:p w14:paraId="441E067B" w14:textId="77777777" w:rsidR="002331C2" w:rsidRPr="0052281C" w:rsidRDefault="002331C2" w:rsidP="002331C2">
      <w:pPr>
        <w:pStyle w:val="BulletListLevel1"/>
        <w:rPr>
          <w:lang w:eastAsia="en-AU"/>
        </w:rPr>
      </w:pPr>
      <w:r w:rsidRPr="0052281C">
        <w:rPr>
          <w:bCs/>
          <w:lang w:eastAsia="en-AU"/>
        </w:rPr>
        <w:t>details of stock on hand</w:t>
      </w:r>
      <w:r w:rsidRPr="0052281C">
        <w:rPr>
          <w:lang w:eastAsia="en-AU"/>
        </w:rPr>
        <w:t xml:space="preserve"> - at the beginning and end of the financial year</w:t>
      </w:r>
    </w:p>
    <w:p w14:paraId="4EEB72ED" w14:textId="77777777" w:rsidR="002331C2" w:rsidRPr="0052281C" w:rsidRDefault="002331C2" w:rsidP="002331C2">
      <w:pPr>
        <w:pStyle w:val="BulletListLevel1"/>
        <w:rPr>
          <w:lang w:eastAsia="en-AU"/>
        </w:rPr>
      </w:pPr>
      <w:r w:rsidRPr="0052281C">
        <w:rPr>
          <w:bCs/>
          <w:lang w:eastAsia="en-AU"/>
        </w:rPr>
        <w:t>a list of debtors and creditors</w:t>
      </w:r>
      <w:r w:rsidRPr="0052281C">
        <w:rPr>
          <w:lang w:eastAsia="en-AU"/>
        </w:rPr>
        <w:t xml:space="preserve"> - for the entire financial year</w:t>
      </w:r>
    </w:p>
    <w:p w14:paraId="39A4CA8F" w14:textId="77777777" w:rsidR="002331C2" w:rsidRPr="0052281C" w:rsidRDefault="002331C2" w:rsidP="002331C2">
      <w:pPr>
        <w:pStyle w:val="BulletListLevel1"/>
        <w:rPr>
          <w:lang w:eastAsia="en-AU"/>
        </w:rPr>
      </w:pPr>
      <w:r w:rsidRPr="0052281C">
        <w:rPr>
          <w:bCs/>
          <w:lang w:eastAsia="en-AU"/>
        </w:rPr>
        <w:t>capital gains details</w:t>
      </w:r>
      <w:r w:rsidRPr="0052281C">
        <w:rPr>
          <w:lang w:eastAsia="en-AU"/>
        </w:rPr>
        <w:t xml:space="preserve"> - records of asset purchase dates and agreements, records of sale, disposal and proceeds received, details of commissions paid or legal expenses, improvements made to an asset and any other records relevant to how you calculate your capital gain or capital loss</w:t>
      </w:r>
    </w:p>
    <w:p w14:paraId="01FBAF56" w14:textId="77777777" w:rsidR="002331C2" w:rsidRPr="0052281C" w:rsidRDefault="002331C2" w:rsidP="002331C2">
      <w:pPr>
        <w:pStyle w:val="BulletListLevel1"/>
        <w:rPr>
          <w:lang w:eastAsia="en-AU"/>
        </w:rPr>
      </w:pPr>
      <w:r w:rsidRPr="0052281C">
        <w:rPr>
          <w:bCs/>
          <w:lang w:eastAsia="en-AU"/>
        </w:rPr>
        <w:lastRenderedPageBreak/>
        <w:t>depreciation details</w:t>
      </w:r>
      <w:r w:rsidRPr="0052281C">
        <w:rPr>
          <w:lang w:eastAsia="en-AU"/>
        </w:rPr>
        <w:t xml:space="preserve"> - original purchase agreements or tax invoices, a depreciation schedule, the cost of transporting the items to your business (if applicable), installation costs (if applicable)</w:t>
      </w:r>
    </w:p>
    <w:p w14:paraId="2F82327C" w14:textId="77777777" w:rsidR="002331C2" w:rsidRPr="0052281C" w:rsidRDefault="002331C2" w:rsidP="002331C2">
      <w:pPr>
        <w:pStyle w:val="BulletListLevel1"/>
        <w:rPr>
          <w:lang w:eastAsia="en-AU"/>
        </w:rPr>
      </w:pPr>
      <w:r w:rsidRPr="0052281C">
        <w:rPr>
          <w:bCs/>
          <w:lang w:eastAsia="en-AU"/>
        </w:rPr>
        <w:t>expense records</w:t>
      </w:r>
      <w:r w:rsidRPr="0052281C">
        <w:rPr>
          <w:lang w:eastAsia="en-AU"/>
        </w:rPr>
        <w:t xml:space="preserve"> - cheque butts, receipts, cash register tapes, copies of statements and invoices, credit card documentation, details of payments by cash and log books</w:t>
      </w:r>
    </w:p>
    <w:p w14:paraId="30D79A63" w14:textId="77777777" w:rsidR="002331C2" w:rsidRPr="00F37DB4" w:rsidRDefault="002331C2" w:rsidP="002331C2">
      <w:pPr>
        <w:pStyle w:val="BulletListLevel1"/>
        <w:rPr>
          <w:lang w:eastAsia="en-AU"/>
        </w:rPr>
      </w:pPr>
      <w:r w:rsidRPr="0052281C">
        <w:rPr>
          <w:bCs/>
          <w:lang w:eastAsia="en-AU"/>
        </w:rPr>
        <w:t>staff and wages details</w:t>
      </w:r>
      <w:r w:rsidRPr="0052281C">
        <w:rPr>
          <w:lang w:eastAsia="en-AU"/>
        </w:rPr>
        <w:t xml:space="preserve"> - full details of wages, employment contracts, tax deducted, fringe benefits</w:t>
      </w:r>
      <w:r w:rsidRPr="00F37DB4">
        <w:rPr>
          <w:lang w:eastAsia="en-AU"/>
        </w:rPr>
        <w:t>, superannuation, sick pay, holiday pay</w:t>
      </w:r>
    </w:p>
    <w:p w14:paraId="5A4AA28D" w14:textId="77777777" w:rsidR="002331C2" w:rsidRPr="0052281C" w:rsidRDefault="002331C2" w:rsidP="002331C2">
      <w:pPr>
        <w:pStyle w:val="BulletListLevel1"/>
        <w:rPr>
          <w:lang w:eastAsia="en-AU"/>
        </w:rPr>
      </w:pPr>
      <w:r w:rsidRPr="0052281C">
        <w:rPr>
          <w:bCs/>
          <w:lang w:eastAsia="en-AU"/>
        </w:rPr>
        <w:t>basic accounting records</w:t>
      </w:r>
      <w:r w:rsidRPr="0052281C">
        <w:rPr>
          <w:lang w:eastAsia="en-AU"/>
        </w:rPr>
        <w:t xml:space="preserve"> - stock records, accounts receivable, accounts payable, other records</w:t>
      </w:r>
    </w:p>
    <w:p w14:paraId="7C4AEC36" w14:textId="77777777" w:rsidR="002331C2" w:rsidRPr="0052281C" w:rsidRDefault="002331C2" w:rsidP="002331C2">
      <w:pPr>
        <w:pStyle w:val="BulletListLevel1"/>
        <w:rPr>
          <w:lang w:eastAsia="en-AU"/>
        </w:rPr>
      </w:pPr>
      <w:r w:rsidRPr="0052281C">
        <w:rPr>
          <w:bCs/>
          <w:lang w:eastAsia="en-AU"/>
        </w:rPr>
        <w:t>agreements</w:t>
      </w:r>
      <w:r w:rsidRPr="0052281C">
        <w:rPr>
          <w:lang w:eastAsia="en-AU"/>
        </w:rPr>
        <w:t xml:space="preserve"> - sales and purchase contracts, loan agreements, rental agreements, lease agreements, franchise agreements, sale and lease back agreements, trading agreements with suppliers, legal documentation</w:t>
      </w:r>
    </w:p>
    <w:p w14:paraId="6154D085" w14:textId="77777777" w:rsidR="002331C2" w:rsidRPr="00F37DB4" w:rsidRDefault="002331C2" w:rsidP="002331C2">
      <w:pPr>
        <w:pStyle w:val="BulletListLevel1"/>
        <w:rPr>
          <w:lang w:eastAsia="en-AU"/>
        </w:rPr>
      </w:pPr>
      <w:r w:rsidRPr="0052281C">
        <w:rPr>
          <w:bCs/>
          <w:lang w:eastAsia="en-AU"/>
        </w:rPr>
        <w:t>other documents</w:t>
      </w:r>
      <w:r w:rsidRPr="00F37DB4">
        <w:rPr>
          <w:lang w:eastAsia="en-AU"/>
        </w:rPr>
        <w:t xml:space="preserve"> - deposits with utilities, contracts with telephone companies, your business name registration certificate, capital gains records.</w:t>
      </w:r>
    </w:p>
    <w:p w14:paraId="0DD076BB" w14:textId="77777777" w:rsidR="002331C2" w:rsidRDefault="002331C2" w:rsidP="002331C2">
      <w:pPr>
        <w:pStyle w:val="Heading3"/>
      </w:pPr>
      <w:bookmarkStart w:id="83" w:name="_Toc5106414"/>
      <w:bookmarkStart w:id="84" w:name="_Toc5106712"/>
      <w:bookmarkStart w:id="85" w:name="_Toc5273404"/>
      <w:r w:rsidRPr="0052281C">
        <w:t>Best practice and record keeping</w:t>
      </w:r>
      <w:bookmarkEnd w:id="83"/>
      <w:bookmarkEnd w:id="84"/>
      <w:bookmarkEnd w:id="85"/>
    </w:p>
    <w:p w14:paraId="11679371" w14:textId="004E62AE" w:rsidR="002331C2" w:rsidRPr="00164154" w:rsidRDefault="002331C2" w:rsidP="002331C2">
      <w:pPr>
        <w:pStyle w:val="Body"/>
        <w:rPr>
          <w:b/>
          <w:lang w:eastAsia="en-AU"/>
        </w:rPr>
      </w:pPr>
      <w:r w:rsidRPr="00F37DB4">
        <w:rPr>
          <w:lang w:eastAsia="en-AU"/>
        </w:rPr>
        <w:t xml:space="preserve">Depending on your industry, keeping the following records may be a legal requirement, but it is </w:t>
      </w:r>
      <w:r w:rsidRPr="00164154">
        <w:rPr>
          <w:b/>
          <w:lang w:eastAsia="en-AU"/>
        </w:rPr>
        <w:t xml:space="preserve">best practice to keep them for </w:t>
      </w:r>
      <w:r w:rsidR="00164154">
        <w:rPr>
          <w:b/>
          <w:lang w:eastAsia="en-AU"/>
        </w:rPr>
        <w:t>five to seven</w:t>
      </w:r>
      <w:r w:rsidRPr="00164154">
        <w:rPr>
          <w:b/>
          <w:lang w:eastAsia="en-AU"/>
        </w:rPr>
        <w:t xml:space="preserve"> years:</w:t>
      </w:r>
    </w:p>
    <w:p w14:paraId="4D900FAC" w14:textId="77777777" w:rsidR="002331C2" w:rsidRPr="0052281C" w:rsidRDefault="002331C2" w:rsidP="002331C2">
      <w:pPr>
        <w:pStyle w:val="BulletListLevel1"/>
        <w:rPr>
          <w:lang w:eastAsia="en-AU"/>
        </w:rPr>
      </w:pPr>
      <w:r w:rsidRPr="0052281C">
        <w:rPr>
          <w:bCs/>
          <w:lang w:eastAsia="en-AU"/>
        </w:rPr>
        <w:t>employee accreditation certificates and licences</w:t>
      </w:r>
      <w:r w:rsidRPr="0052281C">
        <w:rPr>
          <w:lang w:eastAsia="en-AU"/>
        </w:rPr>
        <w:t xml:space="preserve"> - copies of permits, registrations and licences employees need to do their jobs</w:t>
      </w:r>
    </w:p>
    <w:p w14:paraId="2AB6071D" w14:textId="77777777" w:rsidR="002331C2" w:rsidRPr="0052281C" w:rsidRDefault="002331C2" w:rsidP="002331C2">
      <w:pPr>
        <w:pStyle w:val="BulletListLevel1"/>
        <w:rPr>
          <w:lang w:eastAsia="en-AU"/>
        </w:rPr>
      </w:pPr>
      <w:r w:rsidRPr="0052281C">
        <w:rPr>
          <w:bCs/>
          <w:lang w:eastAsia="en-AU"/>
        </w:rPr>
        <w:t>employee resumes and job applications</w:t>
      </w:r>
    </w:p>
    <w:p w14:paraId="243B9DE8" w14:textId="77777777" w:rsidR="002331C2" w:rsidRPr="0052281C" w:rsidRDefault="002331C2" w:rsidP="002331C2">
      <w:pPr>
        <w:pStyle w:val="BulletListLevel1"/>
        <w:rPr>
          <w:lang w:eastAsia="en-AU"/>
        </w:rPr>
      </w:pPr>
      <w:r w:rsidRPr="0052281C">
        <w:rPr>
          <w:bCs/>
          <w:lang w:eastAsia="en-AU"/>
        </w:rPr>
        <w:t>performance reviews</w:t>
      </w:r>
      <w:r w:rsidRPr="0052281C">
        <w:rPr>
          <w:lang w:eastAsia="en-AU"/>
        </w:rPr>
        <w:t xml:space="preserve"> - including assessments of </w:t>
      </w:r>
      <w:hyperlink r:id="rId47" w:history="1">
        <w:r w:rsidRPr="0052281C">
          <w:rPr>
            <w:lang w:eastAsia="en-AU"/>
          </w:rPr>
          <w:t>staff performance</w:t>
        </w:r>
      </w:hyperlink>
      <w:r w:rsidRPr="0052281C">
        <w:rPr>
          <w:lang w:eastAsia="en-AU"/>
        </w:rPr>
        <w:t xml:space="preserve"> and agreements between you and your employees</w:t>
      </w:r>
    </w:p>
    <w:p w14:paraId="1E2593DE" w14:textId="77777777" w:rsidR="002331C2" w:rsidRPr="0052281C" w:rsidRDefault="002331C2" w:rsidP="002331C2">
      <w:pPr>
        <w:pStyle w:val="BulletListLevel1"/>
        <w:rPr>
          <w:lang w:eastAsia="en-AU"/>
        </w:rPr>
      </w:pPr>
      <w:r w:rsidRPr="0052281C">
        <w:rPr>
          <w:bCs/>
          <w:lang w:eastAsia="en-AU"/>
        </w:rPr>
        <w:t>position statements and job advertisements</w:t>
      </w:r>
    </w:p>
    <w:p w14:paraId="22A6632C" w14:textId="77777777" w:rsidR="002331C2" w:rsidRPr="0052281C" w:rsidRDefault="002331C2" w:rsidP="002331C2">
      <w:pPr>
        <w:pStyle w:val="BulletListLevel1"/>
        <w:rPr>
          <w:lang w:eastAsia="en-AU"/>
        </w:rPr>
      </w:pPr>
      <w:r w:rsidRPr="0052281C">
        <w:rPr>
          <w:bCs/>
          <w:lang w:eastAsia="en-AU"/>
        </w:rPr>
        <w:t>customer records</w:t>
      </w:r>
      <w:r w:rsidRPr="0052281C">
        <w:rPr>
          <w:lang w:eastAsia="en-AU"/>
        </w:rPr>
        <w:t xml:space="preserve"> - personal details, products purchased and product enquiries that are useful for </w:t>
      </w:r>
      <w:hyperlink r:id="rId48" w:history="1">
        <w:r w:rsidRPr="0052281C">
          <w:rPr>
            <w:lang w:eastAsia="en-AU"/>
          </w:rPr>
          <w:t>finding new customers</w:t>
        </w:r>
      </w:hyperlink>
    </w:p>
    <w:p w14:paraId="64375950" w14:textId="77777777" w:rsidR="002331C2" w:rsidRPr="0052281C" w:rsidRDefault="002331C2" w:rsidP="002331C2">
      <w:pPr>
        <w:pStyle w:val="BulletListLevel1"/>
        <w:rPr>
          <w:lang w:eastAsia="en-AU"/>
        </w:rPr>
      </w:pPr>
      <w:r w:rsidRPr="0052281C">
        <w:rPr>
          <w:bCs/>
          <w:lang w:eastAsia="en-AU"/>
        </w:rPr>
        <w:t>customer complaints</w:t>
      </w:r>
      <w:r w:rsidRPr="0052281C">
        <w:rPr>
          <w:lang w:eastAsia="en-AU"/>
        </w:rPr>
        <w:t xml:space="preserve"> - details of </w:t>
      </w:r>
      <w:hyperlink r:id="rId49" w:history="1">
        <w:r w:rsidRPr="0052281C">
          <w:rPr>
            <w:lang w:eastAsia="en-AU"/>
          </w:rPr>
          <w:t>complaints</w:t>
        </w:r>
      </w:hyperlink>
      <w:r w:rsidRPr="0052281C">
        <w:rPr>
          <w:lang w:eastAsia="en-AU"/>
        </w:rPr>
        <w:t xml:space="preserve"> about products, service, staff or anything else, and steps taken to resolve them</w:t>
      </w:r>
    </w:p>
    <w:p w14:paraId="3A6A3318" w14:textId="77777777" w:rsidR="002331C2" w:rsidRPr="0052281C" w:rsidRDefault="002331C2" w:rsidP="002331C2">
      <w:pPr>
        <w:pStyle w:val="BulletListLevel1"/>
        <w:rPr>
          <w:lang w:eastAsia="en-AU"/>
        </w:rPr>
      </w:pPr>
      <w:r w:rsidRPr="0052281C">
        <w:rPr>
          <w:bCs/>
          <w:lang w:eastAsia="en-AU"/>
        </w:rPr>
        <w:t>details of any disputes with other businesses</w:t>
      </w:r>
      <w:r w:rsidRPr="0052281C">
        <w:rPr>
          <w:lang w:eastAsia="en-AU"/>
        </w:rPr>
        <w:t xml:space="preserve"> - including how you went about </w:t>
      </w:r>
      <w:hyperlink r:id="rId50" w:history="1">
        <w:r w:rsidRPr="0052281C">
          <w:rPr>
            <w:lang w:eastAsia="en-AU"/>
          </w:rPr>
          <w:t>resolving disputes</w:t>
        </w:r>
      </w:hyperlink>
    </w:p>
    <w:p w14:paraId="1737022D" w14:textId="77777777" w:rsidR="002331C2" w:rsidRPr="0052281C" w:rsidRDefault="002331C2" w:rsidP="002331C2">
      <w:pPr>
        <w:pStyle w:val="BulletListLevel1"/>
        <w:rPr>
          <w:lang w:eastAsia="en-AU"/>
        </w:rPr>
      </w:pPr>
      <w:r w:rsidRPr="0052281C">
        <w:rPr>
          <w:bCs/>
          <w:lang w:eastAsia="en-AU"/>
        </w:rPr>
        <w:t>quotes given and won</w:t>
      </w:r>
      <w:r w:rsidRPr="0052281C">
        <w:rPr>
          <w:lang w:eastAsia="en-AU"/>
        </w:rPr>
        <w:t xml:space="preserve"> - specifics of jobs and time spent on them to help with future </w:t>
      </w:r>
      <w:hyperlink r:id="rId51" w:history="1">
        <w:r w:rsidRPr="0052281C">
          <w:rPr>
            <w:lang w:eastAsia="en-AU"/>
          </w:rPr>
          <w:t>quoting</w:t>
        </w:r>
      </w:hyperlink>
    </w:p>
    <w:p w14:paraId="345B45C0" w14:textId="77777777" w:rsidR="002331C2" w:rsidRPr="0052281C" w:rsidRDefault="002331C2" w:rsidP="002331C2">
      <w:pPr>
        <w:pStyle w:val="BulletListLevel1"/>
        <w:rPr>
          <w:lang w:eastAsia="en-AU"/>
        </w:rPr>
      </w:pPr>
      <w:r w:rsidRPr="0052281C">
        <w:rPr>
          <w:bCs/>
          <w:lang w:eastAsia="en-AU"/>
        </w:rPr>
        <w:t>details of advertising campaigns and success</w:t>
      </w:r>
      <w:r w:rsidRPr="0052281C">
        <w:rPr>
          <w:lang w:eastAsia="en-AU"/>
        </w:rPr>
        <w:t xml:space="preserve"> - to make it easier to repeat advertisements and plan future </w:t>
      </w:r>
      <w:hyperlink r:id="rId52" w:history="1">
        <w:r w:rsidRPr="0052281C">
          <w:rPr>
            <w:lang w:eastAsia="en-AU"/>
          </w:rPr>
          <w:t>advertising</w:t>
        </w:r>
      </w:hyperlink>
      <w:r w:rsidRPr="0052281C">
        <w:rPr>
          <w:lang w:eastAsia="en-AU"/>
        </w:rPr>
        <w:t xml:space="preserve"> campaigns</w:t>
      </w:r>
    </w:p>
    <w:p w14:paraId="2C8FA294" w14:textId="77777777" w:rsidR="002331C2" w:rsidRPr="0052281C" w:rsidRDefault="002331C2" w:rsidP="002331C2">
      <w:pPr>
        <w:pStyle w:val="BulletListLevel1"/>
        <w:rPr>
          <w:lang w:eastAsia="en-AU"/>
        </w:rPr>
      </w:pPr>
      <w:r w:rsidRPr="0052281C">
        <w:rPr>
          <w:bCs/>
          <w:lang w:eastAsia="en-AU"/>
        </w:rPr>
        <w:lastRenderedPageBreak/>
        <w:t>insurance policies</w:t>
      </w:r>
      <w:r w:rsidRPr="0052281C">
        <w:rPr>
          <w:lang w:eastAsia="en-AU"/>
        </w:rPr>
        <w:t xml:space="preserve"> - regularly review and update your </w:t>
      </w:r>
      <w:hyperlink r:id="rId53" w:history="1">
        <w:r w:rsidRPr="0052281C">
          <w:rPr>
            <w:lang w:eastAsia="en-AU"/>
          </w:rPr>
          <w:t>business insurance</w:t>
        </w:r>
      </w:hyperlink>
      <w:r w:rsidRPr="0052281C">
        <w:rPr>
          <w:lang w:eastAsia="en-AU"/>
        </w:rPr>
        <w:t>, especially when your business grows or changes.</w:t>
      </w:r>
    </w:p>
    <w:p w14:paraId="1D5CDAB7" w14:textId="416838B8" w:rsidR="002331C2" w:rsidRPr="0052281C" w:rsidRDefault="002331C2" w:rsidP="002331C2">
      <w:pPr>
        <w:pStyle w:val="Heading3"/>
      </w:pPr>
      <w:bookmarkStart w:id="86" w:name="_Toc5106415"/>
      <w:bookmarkStart w:id="87" w:name="_Toc5106713"/>
      <w:bookmarkStart w:id="88" w:name="_Toc5273405"/>
      <w:r w:rsidRPr="0052281C">
        <w:t>Electronic and manual record keeping</w:t>
      </w:r>
      <w:bookmarkEnd w:id="86"/>
      <w:bookmarkEnd w:id="87"/>
      <w:bookmarkEnd w:id="88"/>
    </w:p>
    <w:p w14:paraId="0E3F54E2" w14:textId="77777777" w:rsidR="002331C2" w:rsidRPr="00F37DB4" w:rsidRDefault="002331C2" w:rsidP="002331C2">
      <w:pPr>
        <w:pStyle w:val="Body"/>
        <w:rPr>
          <w:lang w:eastAsia="en-AU"/>
        </w:rPr>
      </w:pPr>
      <w:r w:rsidRPr="00F37DB4">
        <w:rPr>
          <w:lang w:eastAsia="en-AU"/>
        </w:rPr>
        <w:t>While some business owners prefer manual record keeping systems, most businesses use an electronic record keeping system - making it easier to capture information, generate reports and meet tax and legal reporting requirements.</w:t>
      </w:r>
    </w:p>
    <w:p w14:paraId="2EA810A2" w14:textId="46FAEEF2" w:rsidR="002331C2" w:rsidRPr="00F37DB4" w:rsidRDefault="001C1F49" w:rsidP="002331C2">
      <w:pPr>
        <w:pStyle w:val="Body"/>
        <w:rPr>
          <w:lang w:eastAsia="en-AU"/>
        </w:rPr>
      </w:pPr>
      <w:r>
        <w:rPr>
          <w:lang w:eastAsia="en-AU"/>
        </w:rPr>
        <w:t>Y</w:t>
      </w:r>
      <w:r w:rsidRPr="00F37DB4">
        <w:rPr>
          <w:lang w:eastAsia="en-AU"/>
        </w:rPr>
        <w:t xml:space="preserve">ou should consider </w:t>
      </w:r>
      <w:r w:rsidR="002331C2" w:rsidRPr="00F37DB4">
        <w:rPr>
          <w:lang w:eastAsia="en-AU"/>
        </w:rPr>
        <w:t>a number of issues when setting up an electronic or manual record keeping sys</w:t>
      </w:r>
      <w:r>
        <w:rPr>
          <w:lang w:eastAsia="en-AU"/>
        </w:rPr>
        <w:t>tem</w:t>
      </w:r>
      <w:r w:rsidR="002331C2" w:rsidRPr="00F37DB4">
        <w:rPr>
          <w:lang w:eastAsia="en-AU"/>
        </w:rPr>
        <w:t xml:space="preserve"> as each has certain advantages and limitations.</w:t>
      </w:r>
    </w:p>
    <w:p w14:paraId="0092E8FA" w14:textId="77777777" w:rsidR="002331C2" w:rsidRPr="0052281C" w:rsidRDefault="002331C2" w:rsidP="002331C2">
      <w:pPr>
        <w:pStyle w:val="Heading4"/>
      </w:pPr>
      <w:r w:rsidRPr="0052281C">
        <w:t>Electronic record keeping</w:t>
      </w:r>
    </w:p>
    <w:p w14:paraId="52F71379" w14:textId="77777777" w:rsidR="002331C2" w:rsidRDefault="002331C2" w:rsidP="002331C2">
      <w:pPr>
        <w:pStyle w:val="Body"/>
        <w:rPr>
          <w:lang w:eastAsia="en-AU"/>
        </w:rPr>
      </w:pPr>
      <w:r w:rsidRPr="00F37DB4">
        <w:rPr>
          <w:lang w:eastAsia="en-AU"/>
        </w:rPr>
        <w:t>Most businesses use accounting software programs to simplify electronic record keeping, and produce meaningful reports. There are many other advantages to using electronic record keeping, as listed below.</w:t>
      </w:r>
    </w:p>
    <w:p w14:paraId="558CA79A" w14:textId="0E6BA71F" w:rsidR="002331C2" w:rsidRPr="002331C2" w:rsidRDefault="002331C2" w:rsidP="002331C2">
      <w:pPr>
        <w:spacing w:before="100" w:beforeAutospacing="1" w:after="100" w:afterAutospacing="1" w:line="240" w:lineRule="auto"/>
        <w:rPr>
          <w:b/>
          <w:lang w:eastAsia="en-AU"/>
        </w:rPr>
      </w:pPr>
      <w:r w:rsidRPr="002331C2">
        <w:rPr>
          <w:b/>
          <w:lang w:eastAsia="en-AU"/>
        </w:rPr>
        <w:t>Advantages</w:t>
      </w:r>
    </w:p>
    <w:p w14:paraId="10069F75" w14:textId="77777777" w:rsidR="002331C2" w:rsidRPr="00F37DB4" w:rsidRDefault="002331C2" w:rsidP="002331C2">
      <w:pPr>
        <w:pStyle w:val="BulletListLevel1"/>
        <w:rPr>
          <w:lang w:eastAsia="en-AU"/>
        </w:rPr>
      </w:pPr>
      <w:r w:rsidRPr="00F37DB4">
        <w:rPr>
          <w:lang w:eastAsia="en-AU"/>
        </w:rPr>
        <w:t>Helps you record business transactions, including income and expenses, payments to workers, and stock and asset details.</w:t>
      </w:r>
    </w:p>
    <w:p w14:paraId="691FFD2E" w14:textId="77777777" w:rsidR="002331C2" w:rsidRPr="00F37DB4" w:rsidRDefault="002331C2" w:rsidP="002331C2">
      <w:pPr>
        <w:pStyle w:val="BulletListLevel1"/>
        <w:rPr>
          <w:lang w:eastAsia="en-AU"/>
        </w:rPr>
      </w:pPr>
      <w:r w:rsidRPr="00F37DB4">
        <w:rPr>
          <w:lang w:eastAsia="en-AU"/>
        </w:rPr>
        <w:t>Efficient way to keep financial records and requires less storage space.</w:t>
      </w:r>
    </w:p>
    <w:p w14:paraId="0B40B7F6" w14:textId="77777777" w:rsidR="002331C2" w:rsidRPr="00F37DB4" w:rsidRDefault="002331C2" w:rsidP="002331C2">
      <w:pPr>
        <w:pStyle w:val="BulletListLevel1"/>
        <w:rPr>
          <w:lang w:eastAsia="en-AU"/>
        </w:rPr>
      </w:pPr>
      <w:r w:rsidRPr="00F37DB4">
        <w:rPr>
          <w:lang w:eastAsia="en-AU"/>
        </w:rPr>
        <w:t>Provides the option of recording a sale when you raise an invoice, not when you receive a cash payment from a client.</w:t>
      </w:r>
    </w:p>
    <w:p w14:paraId="4CDE2192" w14:textId="77777777" w:rsidR="002331C2" w:rsidRPr="00F37DB4" w:rsidRDefault="002331C2" w:rsidP="002331C2">
      <w:pPr>
        <w:pStyle w:val="BulletListLevel1"/>
        <w:rPr>
          <w:lang w:eastAsia="en-AU"/>
        </w:rPr>
      </w:pPr>
      <w:r w:rsidRPr="00F37DB4">
        <w:rPr>
          <w:lang w:eastAsia="en-AU"/>
        </w:rPr>
        <w:t>Easy to generate orders, invoices, debtor reports, financial statements, employee pay records, inventory reports.</w:t>
      </w:r>
    </w:p>
    <w:p w14:paraId="00BAC9A4" w14:textId="77777777" w:rsidR="002331C2" w:rsidRPr="00F37DB4" w:rsidRDefault="002331C2" w:rsidP="002331C2">
      <w:pPr>
        <w:pStyle w:val="BulletListLevel1"/>
        <w:rPr>
          <w:lang w:eastAsia="en-AU"/>
        </w:rPr>
      </w:pPr>
      <w:r w:rsidRPr="00F37DB4">
        <w:rPr>
          <w:lang w:eastAsia="en-AU"/>
        </w:rPr>
        <w:t>Automatically tallies amounts and provides reporting functions.</w:t>
      </w:r>
    </w:p>
    <w:p w14:paraId="18D645C3" w14:textId="77777777" w:rsidR="002331C2" w:rsidRPr="00F37DB4" w:rsidRDefault="002331C2" w:rsidP="002331C2">
      <w:pPr>
        <w:pStyle w:val="BulletListLevel1"/>
        <w:rPr>
          <w:lang w:eastAsia="en-AU"/>
        </w:rPr>
      </w:pPr>
      <w:r w:rsidRPr="00F37DB4">
        <w:rPr>
          <w:lang w:eastAsia="en-AU"/>
        </w:rPr>
        <w:t>Keeps up with the latest tax rates, tax laws and rulings.</w:t>
      </w:r>
    </w:p>
    <w:p w14:paraId="6F3F119F" w14:textId="77777777" w:rsidR="002331C2" w:rsidRPr="00F37DB4" w:rsidRDefault="002331C2" w:rsidP="002331C2">
      <w:pPr>
        <w:pStyle w:val="BulletListLevel1"/>
        <w:rPr>
          <w:lang w:eastAsia="en-AU"/>
        </w:rPr>
      </w:pPr>
      <w:r w:rsidRPr="00F37DB4">
        <w:rPr>
          <w:lang w:eastAsia="en-AU"/>
        </w:rPr>
        <w:t>Many accounting programs have facilities to email invoices to clients, orders to suppliers, or BAS returns to the Australian Taxation Office.</w:t>
      </w:r>
    </w:p>
    <w:p w14:paraId="6193E68D" w14:textId="77777777" w:rsidR="002331C2" w:rsidRPr="00F37DB4" w:rsidRDefault="002331C2" w:rsidP="002331C2">
      <w:pPr>
        <w:pStyle w:val="BulletListLevel1"/>
        <w:rPr>
          <w:lang w:eastAsia="en-AU"/>
        </w:rPr>
      </w:pPr>
      <w:r w:rsidRPr="00F37DB4">
        <w:rPr>
          <w:lang w:eastAsia="en-AU"/>
        </w:rPr>
        <w:t>Allows you to back up records and keep them in a safe place in case of fire or theft.</w:t>
      </w:r>
    </w:p>
    <w:p w14:paraId="0200931B" w14:textId="77777777" w:rsidR="002331C2" w:rsidRPr="0052281C" w:rsidRDefault="002331C2" w:rsidP="002331C2">
      <w:pPr>
        <w:pStyle w:val="Heading4"/>
      </w:pPr>
      <w:r w:rsidRPr="0052281C">
        <w:t>Choosing accounting software</w:t>
      </w:r>
    </w:p>
    <w:p w14:paraId="6B182B27" w14:textId="77777777" w:rsidR="002331C2" w:rsidRPr="00F37DB4" w:rsidRDefault="002331C2" w:rsidP="00590060">
      <w:pPr>
        <w:pStyle w:val="Body"/>
        <w:rPr>
          <w:lang w:eastAsia="en-AU"/>
        </w:rPr>
      </w:pPr>
      <w:r w:rsidRPr="00F37DB4">
        <w:rPr>
          <w:lang w:eastAsia="en-AU"/>
        </w:rPr>
        <w:t>Your business may require more than one software program to meet all of your tax and legal needs, so it's important to:</w:t>
      </w:r>
    </w:p>
    <w:p w14:paraId="193C67CA" w14:textId="77777777" w:rsidR="002331C2" w:rsidRPr="0052281C" w:rsidRDefault="002331C2" w:rsidP="00590060">
      <w:pPr>
        <w:pStyle w:val="BulletListLevel1"/>
        <w:rPr>
          <w:lang w:eastAsia="en-AU"/>
        </w:rPr>
      </w:pPr>
      <w:r w:rsidRPr="00F37DB4">
        <w:rPr>
          <w:lang w:eastAsia="en-AU"/>
        </w:rPr>
        <w:t xml:space="preserve">seek advice from your accountant </w:t>
      </w:r>
      <w:r w:rsidRPr="0052281C">
        <w:rPr>
          <w:lang w:eastAsia="en-AU"/>
        </w:rPr>
        <w:t xml:space="preserve">or </w:t>
      </w:r>
      <w:hyperlink r:id="rId54" w:history="1">
        <w:r w:rsidRPr="0052281C">
          <w:rPr>
            <w:lang w:eastAsia="en-AU"/>
          </w:rPr>
          <w:t>financial adviser</w:t>
        </w:r>
      </w:hyperlink>
      <w:r w:rsidRPr="0052281C">
        <w:rPr>
          <w:lang w:eastAsia="en-AU"/>
        </w:rPr>
        <w:t xml:space="preserve"> before purchasing software for record keeping</w:t>
      </w:r>
    </w:p>
    <w:p w14:paraId="3D667B16" w14:textId="77777777" w:rsidR="002331C2" w:rsidRPr="0052281C" w:rsidRDefault="002331C2" w:rsidP="00590060">
      <w:pPr>
        <w:pStyle w:val="BulletListLevel1"/>
        <w:rPr>
          <w:lang w:eastAsia="en-AU"/>
        </w:rPr>
      </w:pPr>
      <w:r w:rsidRPr="0052281C">
        <w:rPr>
          <w:lang w:eastAsia="en-AU"/>
        </w:rPr>
        <w:lastRenderedPageBreak/>
        <w:t xml:space="preserve">check which accounting software is tax compliant on the </w:t>
      </w:r>
      <w:hyperlink r:id="rId55" w:history="1">
        <w:r w:rsidRPr="0052281C">
          <w:rPr>
            <w:lang w:eastAsia="en-AU"/>
          </w:rPr>
          <w:t>Australian Taxation Office website</w:t>
        </w:r>
      </w:hyperlink>
      <w:r w:rsidRPr="0052281C">
        <w:rPr>
          <w:lang w:eastAsia="en-AU"/>
        </w:rPr>
        <w:t>.</w:t>
      </w:r>
    </w:p>
    <w:p w14:paraId="31CDCD55" w14:textId="77777777" w:rsidR="00225E81" w:rsidRDefault="00225E81" w:rsidP="002331C2">
      <w:pPr>
        <w:pStyle w:val="Heading4"/>
      </w:pPr>
    </w:p>
    <w:p w14:paraId="1F8CD881" w14:textId="30A129D0" w:rsidR="002331C2" w:rsidRPr="0052281C" w:rsidRDefault="002331C2" w:rsidP="002331C2">
      <w:pPr>
        <w:pStyle w:val="Heading4"/>
      </w:pPr>
      <w:r w:rsidRPr="0052281C">
        <w:t>Electronic backup</w:t>
      </w:r>
    </w:p>
    <w:p w14:paraId="795A9AB6" w14:textId="77777777" w:rsidR="002331C2" w:rsidRPr="00F37DB4" w:rsidRDefault="002331C2" w:rsidP="00590060">
      <w:pPr>
        <w:pStyle w:val="Body"/>
        <w:rPr>
          <w:lang w:eastAsia="en-AU"/>
        </w:rPr>
      </w:pPr>
      <w:r w:rsidRPr="00F37DB4">
        <w:rPr>
          <w:lang w:eastAsia="en-AU"/>
        </w:rPr>
        <w:t>Set up a secure electronic backup system to ensure records are safely stored and regularly backed up. Daily backups are recommended, particularly for important records. Make sure the backup copies are stored in a separate location to your business in case of fire, theft or a natural disaster.</w:t>
      </w:r>
    </w:p>
    <w:p w14:paraId="23EE2DC2" w14:textId="77777777" w:rsidR="002331C2" w:rsidRPr="00F37DB4" w:rsidRDefault="002331C2" w:rsidP="00590060">
      <w:pPr>
        <w:pStyle w:val="Body"/>
        <w:rPr>
          <w:lang w:eastAsia="en-AU"/>
        </w:rPr>
      </w:pPr>
      <w:r w:rsidRPr="00F37DB4">
        <w:rPr>
          <w:lang w:eastAsia="en-AU"/>
        </w:rPr>
        <w:t>For small businesses, the cheapest backup options are CDs and memory sticks. If your business has large amounts of data, external hard drives are a popular backup option.</w:t>
      </w:r>
    </w:p>
    <w:p w14:paraId="035E25DA" w14:textId="77777777" w:rsidR="002331C2" w:rsidRPr="0052281C" w:rsidRDefault="002331C2" w:rsidP="002331C2">
      <w:pPr>
        <w:pStyle w:val="Heading4"/>
      </w:pPr>
      <w:r w:rsidRPr="0052281C">
        <w:t>Cloud backup</w:t>
      </w:r>
    </w:p>
    <w:p w14:paraId="4DDEBC6A" w14:textId="77777777" w:rsidR="002331C2" w:rsidRPr="00F37DB4" w:rsidRDefault="002331C2" w:rsidP="00590060">
      <w:pPr>
        <w:pStyle w:val="Body"/>
        <w:rPr>
          <w:lang w:eastAsia="en-AU"/>
        </w:rPr>
      </w:pPr>
      <w:r w:rsidRPr="00F37DB4">
        <w:rPr>
          <w:lang w:eastAsia="en-AU"/>
        </w:rPr>
        <w:t>Cloud computing provides a way for your business to manage your computing resources and records online. The term has evolved over recent years, and can be used to describe the use of a third party for your storage and computing needs.</w:t>
      </w:r>
    </w:p>
    <w:p w14:paraId="74EF0C64" w14:textId="77777777" w:rsidR="002331C2" w:rsidRPr="00F37DB4" w:rsidRDefault="002331C2" w:rsidP="00590060">
      <w:pPr>
        <w:pStyle w:val="Body"/>
        <w:rPr>
          <w:lang w:eastAsia="en-AU"/>
        </w:rPr>
      </w:pPr>
      <w:r w:rsidRPr="00F37DB4">
        <w:rPr>
          <w:lang w:eastAsia="en-AU"/>
        </w:rPr>
        <w:t>Cloud backup services are becoming more popular and can be automated for your convenience, but you should make sure the method you choose protects the privacy and security of your business and customers.</w:t>
      </w:r>
    </w:p>
    <w:p w14:paraId="11BB4906" w14:textId="77777777" w:rsidR="002331C2" w:rsidRPr="0052281C" w:rsidRDefault="002331C2" w:rsidP="002331C2">
      <w:pPr>
        <w:pStyle w:val="Heading4"/>
      </w:pPr>
      <w:r w:rsidRPr="0052281C">
        <w:t>Manual record keeping</w:t>
      </w:r>
    </w:p>
    <w:p w14:paraId="58ED25D9" w14:textId="77777777" w:rsidR="002331C2" w:rsidRPr="00F37DB4" w:rsidRDefault="002331C2" w:rsidP="00590060">
      <w:pPr>
        <w:pStyle w:val="Body"/>
        <w:rPr>
          <w:lang w:eastAsia="en-AU"/>
        </w:rPr>
      </w:pPr>
      <w:r w:rsidRPr="00F37DB4">
        <w:rPr>
          <w:lang w:eastAsia="en-AU"/>
        </w:rPr>
        <w:t>Some business owners may want to use a simple, paper-based record keeping system. There are certain advantages to using manual record keeping, as listed below.</w:t>
      </w:r>
    </w:p>
    <w:p w14:paraId="1CD1D84A" w14:textId="77777777" w:rsidR="002331C2" w:rsidRPr="002331C2" w:rsidRDefault="002331C2" w:rsidP="002331C2">
      <w:pPr>
        <w:pStyle w:val="Body"/>
        <w:rPr>
          <w:b/>
          <w:lang w:eastAsia="en-AU"/>
        </w:rPr>
      </w:pPr>
      <w:r w:rsidRPr="002331C2">
        <w:rPr>
          <w:b/>
          <w:lang w:eastAsia="en-AU"/>
        </w:rPr>
        <w:t>Advantages</w:t>
      </w:r>
    </w:p>
    <w:p w14:paraId="39635C49" w14:textId="77777777" w:rsidR="002331C2" w:rsidRPr="00F37DB4" w:rsidRDefault="002331C2" w:rsidP="002331C2">
      <w:pPr>
        <w:pStyle w:val="BulletListLevel1"/>
        <w:rPr>
          <w:lang w:eastAsia="en-AU"/>
        </w:rPr>
      </w:pPr>
      <w:r w:rsidRPr="00F37DB4">
        <w:rPr>
          <w:lang w:eastAsia="en-AU"/>
        </w:rPr>
        <w:t>Less expensive to set up.</w:t>
      </w:r>
    </w:p>
    <w:p w14:paraId="33D82859" w14:textId="77777777" w:rsidR="002331C2" w:rsidRPr="00F37DB4" w:rsidRDefault="002331C2" w:rsidP="002331C2">
      <w:pPr>
        <w:pStyle w:val="BulletListLevel1"/>
        <w:rPr>
          <w:lang w:eastAsia="en-AU"/>
        </w:rPr>
      </w:pPr>
      <w:r w:rsidRPr="00F37DB4">
        <w:rPr>
          <w:lang w:eastAsia="en-AU"/>
        </w:rPr>
        <w:t>Correcting entries may be easier with manual systems, as opposed to computerised ones that can leave complicated audit trails.</w:t>
      </w:r>
    </w:p>
    <w:p w14:paraId="0690B148" w14:textId="77777777" w:rsidR="002331C2" w:rsidRPr="00F37DB4" w:rsidRDefault="002331C2" w:rsidP="002331C2">
      <w:pPr>
        <w:pStyle w:val="BulletListLevel1"/>
        <w:rPr>
          <w:lang w:eastAsia="en-AU"/>
        </w:rPr>
      </w:pPr>
      <w:r w:rsidRPr="00F37DB4">
        <w:rPr>
          <w:lang w:eastAsia="en-AU"/>
        </w:rPr>
        <w:t>The risk of corrupted data is much less.</w:t>
      </w:r>
    </w:p>
    <w:p w14:paraId="77EDCD8D" w14:textId="77777777" w:rsidR="002331C2" w:rsidRPr="00F37DB4" w:rsidRDefault="002331C2" w:rsidP="002331C2">
      <w:pPr>
        <w:pStyle w:val="BulletListLevel1"/>
        <w:rPr>
          <w:lang w:eastAsia="en-AU"/>
        </w:rPr>
      </w:pPr>
      <w:r w:rsidRPr="00F37DB4">
        <w:rPr>
          <w:lang w:eastAsia="en-AU"/>
        </w:rPr>
        <w:t>Data loss is less of a risk, particularly if records are stored in a fire-proof environment.</w:t>
      </w:r>
    </w:p>
    <w:p w14:paraId="78F3957A" w14:textId="77777777" w:rsidR="002331C2" w:rsidRPr="00F37DB4" w:rsidRDefault="002331C2" w:rsidP="002331C2">
      <w:pPr>
        <w:pStyle w:val="BulletListLevel1"/>
        <w:rPr>
          <w:lang w:eastAsia="en-AU"/>
        </w:rPr>
      </w:pPr>
      <w:r w:rsidRPr="00F37DB4">
        <w:rPr>
          <w:lang w:eastAsia="en-AU"/>
        </w:rPr>
        <w:t>Problems with duplicate copies of the same records are generally avoided.</w:t>
      </w:r>
    </w:p>
    <w:p w14:paraId="33BA61E2" w14:textId="77777777" w:rsidR="002331C2" w:rsidRPr="00F37DB4" w:rsidRDefault="002331C2" w:rsidP="002331C2">
      <w:pPr>
        <w:pStyle w:val="BulletListLevel1"/>
        <w:rPr>
          <w:lang w:eastAsia="en-AU"/>
        </w:rPr>
      </w:pPr>
      <w:r w:rsidRPr="00F37DB4">
        <w:rPr>
          <w:lang w:eastAsia="en-AU"/>
        </w:rPr>
        <w:t>The process is simplified as you don't need to be familiar with how accounting software calculates and treats your information.</w:t>
      </w:r>
    </w:p>
    <w:p w14:paraId="1049D89F" w14:textId="77777777" w:rsidR="002331C2" w:rsidRPr="0052281C" w:rsidRDefault="002331C2" w:rsidP="00590060">
      <w:pPr>
        <w:pStyle w:val="Heading4"/>
      </w:pPr>
      <w:r w:rsidRPr="0052281C">
        <w:t>Streamline manual record keeping</w:t>
      </w:r>
    </w:p>
    <w:p w14:paraId="7C08041B" w14:textId="77777777" w:rsidR="002331C2" w:rsidRPr="00F37DB4" w:rsidRDefault="002331C2" w:rsidP="00590060">
      <w:pPr>
        <w:pStyle w:val="BulletListLevel1"/>
        <w:rPr>
          <w:lang w:eastAsia="en-AU"/>
        </w:rPr>
      </w:pPr>
      <w:r w:rsidRPr="00F37DB4">
        <w:rPr>
          <w:lang w:eastAsia="en-AU"/>
        </w:rPr>
        <w:t>Sort and store all paperwork, receipts and payments in 12 separate months.</w:t>
      </w:r>
    </w:p>
    <w:p w14:paraId="5A92706D" w14:textId="77777777" w:rsidR="002331C2" w:rsidRPr="00F37DB4" w:rsidRDefault="002331C2" w:rsidP="00590060">
      <w:pPr>
        <w:pStyle w:val="BulletListLevel1"/>
        <w:rPr>
          <w:lang w:eastAsia="en-AU"/>
        </w:rPr>
      </w:pPr>
      <w:r w:rsidRPr="00F37DB4">
        <w:rPr>
          <w:lang w:eastAsia="en-AU"/>
        </w:rPr>
        <w:lastRenderedPageBreak/>
        <w:t>Keep all original documents and date all correspondence.</w:t>
      </w:r>
    </w:p>
    <w:p w14:paraId="3EEFDFBD" w14:textId="77777777" w:rsidR="002331C2" w:rsidRPr="00F37DB4" w:rsidRDefault="002331C2" w:rsidP="00590060">
      <w:pPr>
        <w:pStyle w:val="BulletListLevel1"/>
        <w:rPr>
          <w:lang w:eastAsia="en-AU"/>
        </w:rPr>
      </w:pPr>
      <w:r w:rsidRPr="00F37DB4">
        <w:rPr>
          <w:lang w:eastAsia="en-AU"/>
        </w:rPr>
        <w:t>Record all transaction dates and payment amounts.</w:t>
      </w:r>
    </w:p>
    <w:p w14:paraId="13671CD8" w14:textId="77777777" w:rsidR="002331C2" w:rsidRPr="00F37DB4" w:rsidRDefault="002331C2" w:rsidP="00590060">
      <w:pPr>
        <w:pStyle w:val="BulletListLevel1"/>
        <w:rPr>
          <w:lang w:eastAsia="en-AU"/>
        </w:rPr>
      </w:pPr>
      <w:r w:rsidRPr="00F37DB4">
        <w:rPr>
          <w:lang w:eastAsia="en-AU"/>
        </w:rPr>
        <w:t>Save all online financial transactions by month and financial year in your inbox and in a separate folder on your hard drive.</w:t>
      </w:r>
    </w:p>
    <w:p w14:paraId="75CA535F" w14:textId="77777777" w:rsidR="002331C2" w:rsidRPr="00F37DB4" w:rsidRDefault="002331C2" w:rsidP="00590060">
      <w:pPr>
        <w:pStyle w:val="BulletListLevel1"/>
        <w:rPr>
          <w:lang w:eastAsia="en-AU"/>
        </w:rPr>
      </w:pPr>
      <w:r w:rsidRPr="00F37DB4">
        <w:rPr>
          <w:lang w:eastAsia="en-AU"/>
        </w:rPr>
        <w:t>Backup all electronic records on an external hard drive or other storage device other than your computer's internal hard drive.</w:t>
      </w:r>
    </w:p>
    <w:p w14:paraId="6DED5999" w14:textId="77777777" w:rsidR="002331C2" w:rsidRPr="00F37DB4" w:rsidRDefault="002331C2" w:rsidP="00590060">
      <w:pPr>
        <w:pStyle w:val="BulletListLevel1"/>
        <w:rPr>
          <w:lang w:eastAsia="en-AU"/>
        </w:rPr>
      </w:pPr>
      <w:r w:rsidRPr="00F37DB4">
        <w:rPr>
          <w:lang w:eastAsia="en-AU"/>
        </w:rPr>
        <w:t>Capture nearly all of your income and expenses in statements from both your bank and credit card accounts.</w:t>
      </w:r>
    </w:p>
    <w:p w14:paraId="4593269C" w14:textId="28394267" w:rsidR="002331C2" w:rsidRDefault="002331C2" w:rsidP="00590060">
      <w:pPr>
        <w:pStyle w:val="BulletListLevel1"/>
        <w:rPr>
          <w:lang w:eastAsia="en-AU"/>
        </w:rPr>
      </w:pPr>
      <w:r w:rsidRPr="00F37DB4">
        <w:rPr>
          <w:lang w:eastAsia="en-AU"/>
        </w:rPr>
        <w:t>Request that all statements and bills be sent on a monthly basis - allowing you to reconcile all financial records each month.</w:t>
      </w:r>
    </w:p>
    <w:p w14:paraId="37B52297" w14:textId="374BE539" w:rsidR="003966F4" w:rsidRPr="00F37DB4" w:rsidRDefault="003966F4" w:rsidP="003966F4">
      <w:pPr>
        <w:pStyle w:val="BulletListLevel1"/>
        <w:numPr>
          <w:ilvl w:val="0"/>
          <w:numId w:val="0"/>
        </w:numPr>
        <w:ind w:left="714" w:hanging="357"/>
        <w:rPr>
          <w:lang w:eastAsia="en-AU"/>
        </w:rPr>
      </w:pPr>
    </w:p>
    <w:tbl>
      <w:tblPr>
        <w:tblW w:w="0" w:type="auto"/>
        <w:shd w:val="clear" w:color="auto" w:fill="E7E7D4"/>
        <w:tblLook w:val="0600" w:firstRow="0" w:lastRow="0" w:firstColumn="0" w:lastColumn="0" w:noHBand="1" w:noVBand="1"/>
      </w:tblPr>
      <w:tblGrid>
        <w:gridCol w:w="992"/>
        <w:gridCol w:w="8034"/>
      </w:tblGrid>
      <w:tr w:rsidR="003966F4" w:rsidRPr="008D4949" w14:paraId="519D928D" w14:textId="77777777" w:rsidTr="004C256C">
        <w:trPr>
          <w:trHeight w:val="659"/>
        </w:trPr>
        <w:tc>
          <w:tcPr>
            <w:tcW w:w="992" w:type="dxa"/>
            <w:shd w:val="clear" w:color="auto" w:fill="E7E7D4"/>
            <w:vAlign w:val="center"/>
          </w:tcPr>
          <w:p w14:paraId="7BE00389" w14:textId="77777777" w:rsidR="003966F4" w:rsidRPr="008D4949" w:rsidRDefault="003966F4" w:rsidP="00261641">
            <w:pPr>
              <w:pStyle w:val="Practice"/>
            </w:pPr>
            <w:r w:rsidRPr="008D4949">
              <w:drawing>
                <wp:inline distT="0" distB="0" distL="0" distR="0" wp14:anchorId="43A949AB" wp14:editId="507BEC61">
                  <wp:extent cx="365760" cy="357809"/>
                  <wp:effectExtent l="0" t="0" r="0" b="4445"/>
                  <wp:docPr id="98" name="Picture 9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BF498FA" w14:textId="42E373C9" w:rsidR="003966F4" w:rsidRPr="008D4949" w:rsidRDefault="003966F4" w:rsidP="00261641">
            <w:pPr>
              <w:pStyle w:val="Practice"/>
            </w:pPr>
            <w:r w:rsidRPr="008D4949">
              <w:t>Practice activity 1.6 Accounting software</w:t>
            </w:r>
          </w:p>
        </w:tc>
      </w:tr>
    </w:tbl>
    <w:p w14:paraId="25B7B57A" w14:textId="0E3319C6" w:rsidR="003966F4" w:rsidRDefault="001C1F49" w:rsidP="003966F4">
      <w:pPr>
        <w:pStyle w:val="Body"/>
        <w:rPr>
          <w:i/>
          <w:lang w:eastAsia="en-AU"/>
        </w:rPr>
      </w:pPr>
      <w:r>
        <w:rPr>
          <w:i/>
          <w:lang w:eastAsia="en-AU"/>
        </w:rPr>
        <w:br/>
      </w:r>
      <w:r w:rsidR="003966F4">
        <w:rPr>
          <w:i/>
          <w:lang w:eastAsia="en-AU"/>
        </w:rPr>
        <w:t xml:space="preserve">What accounting software package is used by your example business? </w:t>
      </w:r>
    </w:p>
    <w:p w14:paraId="0C19519A" w14:textId="01B717AC" w:rsidR="003966F4" w:rsidRDefault="003966F4" w:rsidP="003966F4">
      <w:pPr>
        <w:pStyle w:val="Body"/>
        <w:rPr>
          <w:i/>
          <w:lang w:eastAsia="en-AU"/>
        </w:rPr>
      </w:pPr>
      <w:r>
        <w:rPr>
          <w:i/>
          <w:lang w:eastAsia="en-AU"/>
        </w:rPr>
        <w:t>___________________________________________________________________________</w:t>
      </w:r>
    </w:p>
    <w:p w14:paraId="24C1A235" w14:textId="77777777" w:rsidR="003966F4" w:rsidRDefault="003966F4" w:rsidP="003966F4">
      <w:pPr>
        <w:pStyle w:val="Body"/>
        <w:rPr>
          <w:i/>
          <w:lang w:eastAsia="en-AU"/>
        </w:rPr>
      </w:pPr>
      <w:r>
        <w:rPr>
          <w:i/>
          <w:lang w:eastAsia="en-AU"/>
        </w:rPr>
        <w:t>Why was this package chosen?</w:t>
      </w:r>
    </w:p>
    <w:p w14:paraId="16095314" w14:textId="23FF6898" w:rsidR="003966F4" w:rsidRDefault="003966F4" w:rsidP="003966F4">
      <w:pPr>
        <w:pStyle w:val="Body"/>
        <w:rPr>
          <w:i/>
          <w:lang w:eastAsia="en-AU"/>
        </w:rPr>
      </w:pPr>
      <w:r>
        <w:rPr>
          <w:i/>
          <w:lang w:eastAsia="en-AU"/>
        </w:rPr>
        <w:t>______________________________________________________________________________________________________________________________________________________</w:t>
      </w:r>
    </w:p>
    <w:p w14:paraId="250BFBFF" w14:textId="0C25AC15" w:rsidR="003966F4" w:rsidRDefault="003966F4" w:rsidP="003966F4">
      <w:pPr>
        <w:pStyle w:val="Body"/>
        <w:rPr>
          <w:i/>
          <w:lang w:eastAsia="en-AU"/>
        </w:rPr>
      </w:pPr>
      <w:r>
        <w:rPr>
          <w:i/>
          <w:lang w:eastAsia="en-AU"/>
        </w:rPr>
        <w:t>List three features of this software.</w:t>
      </w:r>
    </w:p>
    <w:p w14:paraId="11423EA9" w14:textId="2429717A" w:rsidR="003966F4" w:rsidRDefault="003966F4" w:rsidP="003966F4">
      <w:pPr>
        <w:pStyle w:val="Body"/>
      </w:pPr>
      <w:r>
        <w:rPr>
          <w:i/>
          <w:lang w:eastAsia="en-AU"/>
        </w:rPr>
        <w:t>_________________________________________________________________________________________________________________________________________________________________________________________________________________________________</w:t>
      </w:r>
    </w:p>
    <w:p w14:paraId="7850BAAB" w14:textId="78B9F6E9" w:rsidR="002331C2" w:rsidRDefault="009D33F6" w:rsidP="009D33F6">
      <w:pPr>
        <w:pStyle w:val="Heading2"/>
      </w:pPr>
      <w:bookmarkStart w:id="89" w:name="_Toc5106416"/>
      <w:bookmarkStart w:id="90" w:name="_Toc5106714"/>
      <w:bookmarkStart w:id="91" w:name="_Toc5273406"/>
      <w:r>
        <w:t>Taxation</w:t>
      </w:r>
      <w:bookmarkEnd w:id="89"/>
      <w:bookmarkEnd w:id="90"/>
      <w:bookmarkEnd w:id="91"/>
    </w:p>
    <w:p w14:paraId="5E2C1D30" w14:textId="04D902D2" w:rsidR="009D33F6" w:rsidRPr="000957C3" w:rsidRDefault="009D33F6" w:rsidP="000957C3">
      <w:pPr>
        <w:pStyle w:val="Heading3"/>
      </w:pPr>
      <w:bookmarkStart w:id="92" w:name="_Toc5106417"/>
      <w:bookmarkStart w:id="93" w:name="_Toc5106715"/>
      <w:bookmarkStart w:id="94" w:name="_Toc5273407"/>
      <w:r w:rsidRPr="000957C3">
        <w:t xml:space="preserve">Australian </w:t>
      </w:r>
      <w:r w:rsidR="00573C68">
        <w:t>t</w:t>
      </w:r>
      <w:r w:rsidRPr="000957C3">
        <w:t xml:space="preserve">axation </w:t>
      </w:r>
      <w:r w:rsidR="00573C68">
        <w:t>s</w:t>
      </w:r>
      <w:r w:rsidRPr="000957C3">
        <w:t>ystem</w:t>
      </w:r>
      <w:bookmarkEnd w:id="92"/>
      <w:bookmarkEnd w:id="93"/>
      <w:bookmarkEnd w:id="94"/>
    </w:p>
    <w:p w14:paraId="147CB1D9" w14:textId="37BF4035" w:rsidR="009D33F6" w:rsidRPr="00F37DB4" w:rsidRDefault="009D33F6" w:rsidP="000957C3">
      <w:pPr>
        <w:pStyle w:val="Body"/>
      </w:pPr>
      <w:r w:rsidRPr="00F37DB4">
        <w:t>Tax</w:t>
      </w:r>
      <w:r w:rsidR="00164154">
        <w:t>es</w:t>
      </w:r>
      <w:r w:rsidRPr="00F37DB4">
        <w:t xml:space="preserve"> </w:t>
      </w:r>
      <w:r w:rsidR="000957C3">
        <w:t>are levies</w:t>
      </w:r>
      <w:r w:rsidRPr="00F37DB4">
        <w:t xml:space="preserve"> imposed by the government and are payable to both federal and state governments.</w:t>
      </w:r>
      <w:r w:rsidR="000957C3">
        <w:t xml:space="preserve"> </w:t>
      </w:r>
      <w:r w:rsidRPr="00F37DB4">
        <w:t>State taxes are generally an allowable business expense when calculating assessable income for federal taxes, because federal tax legislation is uniform across Australia, where</w:t>
      </w:r>
      <w:r w:rsidR="00164154">
        <w:t>as</w:t>
      </w:r>
      <w:r w:rsidRPr="00F37DB4">
        <w:t xml:space="preserve"> stat</w:t>
      </w:r>
      <w:r w:rsidR="00164154">
        <w:t>e taxes vary from state to state</w:t>
      </w:r>
      <w:r w:rsidRPr="00F37DB4">
        <w:t>.</w:t>
      </w:r>
    </w:p>
    <w:p w14:paraId="6669A259" w14:textId="29353DCB" w:rsidR="009D33F6" w:rsidRPr="00F37DB4" w:rsidRDefault="009D33F6" w:rsidP="000957C3">
      <w:pPr>
        <w:pStyle w:val="Body"/>
      </w:pPr>
      <w:r w:rsidRPr="00F37DB4">
        <w:t>Taxation affects almost every aspect of the business and requires professional advice in order to keep up with ever changing legislation as well as minimising taxation on the business.</w:t>
      </w:r>
    </w:p>
    <w:p w14:paraId="7D862B70" w14:textId="77777777" w:rsidR="009D33F6" w:rsidRPr="00F37DB4" w:rsidRDefault="009D33F6" w:rsidP="000957C3">
      <w:pPr>
        <w:pStyle w:val="Heading3"/>
      </w:pPr>
      <w:bookmarkStart w:id="95" w:name="_Toc5106418"/>
      <w:bookmarkStart w:id="96" w:name="_Toc5106716"/>
      <w:bookmarkStart w:id="97" w:name="_Toc5273408"/>
      <w:r w:rsidRPr="00F37DB4">
        <w:lastRenderedPageBreak/>
        <w:t>Elements of the taxation system</w:t>
      </w:r>
      <w:bookmarkEnd w:id="95"/>
      <w:bookmarkEnd w:id="96"/>
      <w:bookmarkEnd w:id="97"/>
    </w:p>
    <w:p w14:paraId="1F3D523D" w14:textId="77777777" w:rsidR="009D33F6" w:rsidRPr="00F37DB4" w:rsidRDefault="009D33F6" w:rsidP="000957C3">
      <w:pPr>
        <w:pStyle w:val="Body"/>
      </w:pPr>
      <w:r w:rsidRPr="00F37DB4">
        <w:t>The taxation system includes the following major elements:</w:t>
      </w:r>
    </w:p>
    <w:p w14:paraId="0E88AD07" w14:textId="77777777" w:rsidR="009D33F6" w:rsidRPr="00F37DB4" w:rsidRDefault="009D33F6" w:rsidP="000957C3">
      <w:pPr>
        <w:pStyle w:val="BulletListLevel1"/>
      </w:pPr>
      <w:r w:rsidRPr="00F37DB4">
        <w:t>Goods and services Tax (GST)</w:t>
      </w:r>
    </w:p>
    <w:p w14:paraId="2C62A83B" w14:textId="77777777" w:rsidR="009D33F6" w:rsidRPr="00F37DB4" w:rsidRDefault="009D33F6" w:rsidP="000957C3">
      <w:pPr>
        <w:pStyle w:val="BulletListLevel1"/>
      </w:pPr>
      <w:r w:rsidRPr="00F37DB4">
        <w:t>Australian Business number (ABN)</w:t>
      </w:r>
    </w:p>
    <w:p w14:paraId="5FDCAC3C" w14:textId="77777777" w:rsidR="009D33F6" w:rsidRPr="00F37DB4" w:rsidRDefault="009D33F6" w:rsidP="000957C3">
      <w:pPr>
        <w:pStyle w:val="BulletListLevel1"/>
      </w:pPr>
      <w:r w:rsidRPr="00F37DB4">
        <w:t>Australian company number (ACN)</w:t>
      </w:r>
    </w:p>
    <w:p w14:paraId="2FC85A9B" w14:textId="1CDAB5BD" w:rsidR="009D33F6" w:rsidRPr="00F37DB4" w:rsidRDefault="009D33F6" w:rsidP="000957C3">
      <w:pPr>
        <w:pStyle w:val="BulletListLevel1"/>
      </w:pPr>
      <w:r w:rsidRPr="00F37DB4">
        <w:t xml:space="preserve">The </w:t>
      </w:r>
      <w:r w:rsidR="00C136D4">
        <w:t>“</w:t>
      </w:r>
      <w:r w:rsidRPr="00F37DB4">
        <w:t xml:space="preserve">Pay as </w:t>
      </w:r>
      <w:r w:rsidR="00C136D4">
        <w:t>Y</w:t>
      </w:r>
      <w:r w:rsidRPr="00F37DB4">
        <w:t xml:space="preserve">ou </w:t>
      </w:r>
      <w:r w:rsidR="00C136D4">
        <w:t>G</w:t>
      </w:r>
      <w:r w:rsidRPr="00F37DB4">
        <w:t>o</w:t>
      </w:r>
      <w:r w:rsidR="00C136D4">
        <w:t>”</w:t>
      </w:r>
      <w:r w:rsidRPr="00F37DB4">
        <w:t xml:space="preserve"> system for reporting and paying taxation  (PAYG)</w:t>
      </w:r>
    </w:p>
    <w:p w14:paraId="3448B9DC" w14:textId="77777777" w:rsidR="009D33F6" w:rsidRPr="00F37DB4" w:rsidRDefault="009D33F6" w:rsidP="000957C3">
      <w:pPr>
        <w:pStyle w:val="BulletListLevel1"/>
      </w:pPr>
      <w:r w:rsidRPr="00F37DB4">
        <w:t>Business activity statements (BAS)</w:t>
      </w:r>
    </w:p>
    <w:p w14:paraId="650F06AF" w14:textId="77777777" w:rsidR="009D33F6" w:rsidRPr="00F37DB4" w:rsidRDefault="009D33F6" w:rsidP="000957C3">
      <w:pPr>
        <w:pStyle w:val="BulletListLevel1"/>
      </w:pPr>
      <w:r w:rsidRPr="00F37DB4">
        <w:t>Tax file number (TFN)</w:t>
      </w:r>
    </w:p>
    <w:p w14:paraId="32D56917" w14:textId="77777777" w:rsidR="009D33F6" w:rsidRPr="00F37DB4" w:rsidRDefault="009D33F6" w:rsidP="000957C3">
      <w:pPr>
        <w:pStyle w:val="Heading3"/>
      </w:pPr>
      <w:bookmarkStart w:id="98" w:name="_Toc5106419"/>
      <w:bookmarkStart w:id="99" w:name="_Toc5106717"/>
      <w:bookmarkStart w:id="100" w:name="_Toc5273409"/>
      <w:r w:rsidRPr="00F37DB4">
        <w:t>The GST and how it works</w:t>
      </w:r>
      <w:bookmarkEnd w:id="98"/>
      <w:bookmarkEnd w:id="99"/>
      <w:bookmarkEnd w:id="100"/>
    </w:p>
    <w:p w14:paraId="402D6535" w14:textId="37057F79" w:rsidR="009D33F6" w:rsidRPr="00F37DB4" w:rsidRDefault="009D33F6" w:rsidP="000957C3">
      <w:pPr>
        <w:pStyle w:val="Body"/>
      </w:pPr>
      <w:r w:rsidRPr="00F37DB4">
        <w:t>GST is a broad based tax of 10% on the sale of most goods and services and anything else consumed in Australia. GST started in 1 July 2000. Basic foods, exports and some health services are GST free</w:t>
      </w:r>
      <w:r w:rsidR="00164154">
        <w:t>.</w:t>
      </w:r>
    </w:p>
    <w:p w14:paraId="28907188" w14:textId="77777777" w:rsidR="009D33F6" w:rsidRPr="00F37DB4" w:rsidRDefault="009D33F6" w:rsidP="000957C3">
      <w:pPr>
        <w:pStyle w:val="Body"/>
      </w:pPr>
      <w:r w:rsidRPr="00F37DB4">
        <w:t>GST is paid at each stage of the supply chain. The business is a consumer of goods and services and therefore must pay 10% on items used to conduct the business.</w:t>
      </w:r>
    </w:p>
    <w:p w14:paraId="486028A0" w14:textId="77777777" w:rsidR="009D33F6" w:rsidRPr="00F37DB4" w:rsidRDefault="009D33F6" w:rsidP="000957C3">
      <w:pPr>
        <w:pStyle w:val="Body"/>
      </w:pPr>
      <w:r w:rsidRPr="00F37DB4">
        <w:t xml:space="preserve">If the business is registered for GST, the amount of GST paid will normally be claimed back from the Australian taxation office (ATO) as </w:t>
      </w:r>
      <w:r w:rsidRPr="00F37DB4">
        <w:rPr>
          <w:i/>
        </w:rPr>
        <w:t>an input tax credit</w:t>
      </w:r>
      <w:r w:rsidRPr="00F37DB4">
        <w:t xml:space="preserve"> - this will be discussed later.</w:t>
      </w:r>
    </w:p>
    <w:p w14:paraId="18B23B7B" w14:textId="30565D48" w:rsidR="009D33F6" w:rsidRPr="00F37DB4" w:rsidRDefault="009D33F6" w:rsidP="002C0E9E">
      <w:pPr>
        <w:pStyle w:val="Body"/>
        <w:rPr>
          <w:rFonts w:ascii="Arial" w:hAnsi="Arial" w:cs="Arial"/>
          <w:b/>
          <w:color w:val="000000" w:themeColor="text1"/>
          <w:u w:val="single"/>
        </w:rPr>
      </w:pPr>
      <w:r w:rsidRPr="00F37DB4">
        <w:t xml:space="preserve">Liability to pay GST rests on the supplier of the goods </w:t>
      </w:r>
      <w:r w:rsidRPr="00F37DB4">
        <w:rPr>
          <w:b/>
        </w:rPr>
        <w:t xml:space="preserve">not </w:t>
      </w:r>
      <w:r w:rsidRPr="00F37DB4">
        <w:t xml:space="preserve">the customer. Therefore, even if the GST is not included in the sale price of the goods/services, the business is </w:t>
      </w:r>
      <w:r w:rsidR="002C0E9E">
        <w:t>still liable to pay the 10% GST.</w:t>
      </w:r>
    </w:p>
    <w:p w14:paraId="08A0A744" w14:textId="77777777" w:rsidR="009D33F6" w:rsidRPr="00F37DB4" w:rsidRDefault="009D33F6" w:rsidP="000957C3">
      <w:pPr>
        <w:pStyle w:val="Heading4"/>
      </w:pPr>
      <w:r w:rsidRPr="00F37DB4">
        <w:t>Registering for GST</w:t>
      </w:r>
    </w:p>
    <w:p w14:paraId="7ACA7E05" w14:textId="319F77BE" w:rsidR="009D33F6" w:rsidRPr="00F37DB4" w:rsidRDefault="009D33F6" w:rsidP="000957C3">
      <w:pPr>
        <w:pStyle w:val="Body"/>
      </w:pPr>
      <w:r w:rsidRPr="00F37DB4">
        <w:t xml:space="preserve">A business </w:t>
      </w:r>
      <w:r w:rsidRPr="00F37DB4">
        <w:rPr>
          <w:b/>
        </w:rPr>
        <w:t>must</w:t>
      </w:r>
      <w:r w:rsidR="000957C3">
        <w:t xml:space="preserve"> register for GST if i</w:t>
      </w:r>
      <w:r w:rsidRPr="00F37DB4">
        <w:t>t is an entity carrying on an enterprise, and</w:t>
      </w:r>
      <w:r w:rsidR="000957C3">
        <w:t xml:space="preserve"> t</w:t>
      </w:r>
      <w:r w:rsidRPr="00F37DB4">
        <w:t>he annual turnover is at or above $75000 (or $150000 for a non-profit organisation)</w:t>
      </w:r>
      <w:r w:rsidR="000957C3">
        <w:t>.</w:t>
      </w:r>
      <w:r w:rsidR="00251424">
        <w:t xml:space="preserve"> </w:t>
      </w:r>
      <w:r w:rsidR="00251424" w:rsidRPr="00F37DB4">
        <w:t>A business is an enterprise for GST purposes. Therefore for business purposes, an enterprise is an activity or series of activities in the form of a business buying and selling goods, an individual, partners in a partnership</w:t>
      </w:r>
      <w:r w:rsidR="00251424">
        <w:t xml:space="preserve">. </w:t>
      </w:r>
      <w:r w:rsidR="00251424" w:rsidRPr="00F37DB4">
        <w:t>An enterprise covers commercial activities but does not include hobbies.</w:t>
      </w:r>
      <w:r w:rsidRPr="00F37DB4">
        <w:t>However, a business can choose to register for GST if the turnover is below $75000.</w:t>
      </w:r>
    </w:p>
    <w:p w14:paraId="45518D5D" w14:textId="77777777" w:rsidR="009D33F6" w:rsidRPr="00F37DB4" w:rsidRDefault="009D33F6" w:rsidP="000957C3">
      <w:pPr>
        <w:pStyle w:val="Body"/>
      </w:pPr>
      <w:r w:rsidRPr="00F37DB4">
        <w:t xml:space="preserve">An </w:t>
      </w:r>
      <w:r w:rsidRPr="000957C3">
        <w:rPr>
          <w:b/>
        </w:rPr>
        <w:t>entity</w:t>
      </w:r>
      <w:r w:rsidRPr="00F37DB4">
        <w:t xml:space="preserve"> is:</w:t>
      </w:r>
    </w:p>
    <w:p w14:paraId="64A8F2E3" w14:textId="1A216572" w:rsidR="009D33F6" w:rsidRPr="00F37DB4" w:rsidRDefault="72D812FC" w:rsidP="000957C3">
      <w:pPr>
        <w:pStyle w:val="BulletListLevel1"/>
      </w:pPr>
      <w:r>
        <w:t>an individual</w:t>
      </w:r>
    </w:p>
    <w:p w14:paraId="407AE0F5" w14:textId="0BE77F06" w:rsidR="009D33F6" w:rsidRPr="00F37DB4" w:rsidRDefault="72D812FC" w:rsidP="000957C3">
      <w:pPr>
        <w:pStyle w:val="BulletListLevel1"/>
      </w:pPr>
      <w:r>
        <w:t>a body corporate</w:t>
      </w:r>
    </w:p>
    <w:p w14:paraId="4514DF76" w14:textId="4FF9ABEB" w:rsidR="009D33F6" w:rsidRPr="00F37DB4" w:rsidRDefault="72D812FC" w:rsidP="000957C3">
      <w:pPr>
        <w:pStyle w:val="BulletListLevel1"/>
      </w:pPr>
      <w:r>
        <w:t>a corporation</w:t>
      </w:r>
    </w:p>
    <w:p w14:paraId="4CCD7E25" w14:textId="3018363B" w:rsidR="009D33F6" w:rsidRPr="00F37DB4" w:rsidRDefault="72D812FC" w:rsidP="000957C3">
      <w:pPr>
        <w:pStyle w:val="BulletListLevel1"/>
      </w:pPr>
      <w:r>
        <w:t>a partnership</w:t>
      </w:r>
    </w:p>
    <w:p w14:paraId="026D27D6" w14:textId="3AAEA583" w:rsidR="009D33F6" w:rsidRPr="00F37DB4" w:rsidRDefault="72D812FC" w:rsidP="000957C3">
      <w:pPr>
        <w:pStyle w:val="BulletListLevel1"/>
      </w:pPr>
      <w:r>
        <w:lastRenderedPageBreak/>
        <w:t>a trust</w:t>
      </w:r>
    </w:p>
    <w:p w14:paraId="309E00C7" w14:textId="21A1D82E" w:rsidR="009D33F6" w:rsidRPr="00F37DB4" w:rsidRDefault="72D812FC" w:rsidP="000957C3">
      <w:pPr>
        <w:pStyle w:val="BulletListLevel1"/>
      </w:pPr>
      <w:r>
        <w:t>a superannuation fund.</w:t>
      </w:r>
    </w:p>
    <w:p w14:paraId="276A61CE" w14:textId="069D6D20" w:rsidR="009D33F6" w:rsidRPr="00F37DB4" w:rsidRDefault="009D33F6" w:rsidP="000957C3">
      <w:pPr>
        <w:pStyle w:val="Body"/>
      </w:pPr>
    </w:p>
    <w:p w14:paraId="3736DD66" w14:textId="77777777" w:rsidR="009D33F6" w:rsidRPr="00F37DB4" w:rsidRDefault="009D33F6" w:rsidP="000957C3">
      <w:pPr>
        <w:pStyle w:val="Heading4"/>
      </w:pPr>
      <w:r w:rsidRPr="00F37DB4">
        <w:t>The Australian Business Number (ABN)</w:t>
      </w:r>
    </w:p>
    <w:p w14:paraId="4ED8696C" w14:textId="77777777" w:rsidR="009D33F6" w:rsidRPr="00F37DB4" w:rsidRDefault="009D33F6" w:rsidP="000957C3">
      <w:pPr>
        <w:pStyle w:val="Body"/>
      </w:pPr>
      <w:r w:rsidRPr="00F37DB4">
        <w:t>The ABN is a unique identifier for business dealings.</w:t>
      </w:r>
    </w:p>
    <w:p w14:paraId="5F512621" w14:textId="77777777" w:rsidR="009D33F6" w:rsidRPr="002C0E9E" w:rsidRDefault="009D33F6" w:rsidP="000957C3">
      <w:pPr>
        <w:pStyle w:val="Body"/>
        <w:rPr>
          <w:b/>
        </w:rPr>
      </w:pPr>
      <w:r w:rsidRPr="002C0E9E">
        <w:rPr>
          <w:b/>
        </w:rPr>
        <w:t>Those who need an ABN include:</w:t>
      </w:r>
    </w:p>
    <w:p w14:paraId="4730AE48" w14:textId="4EC92AB8" w:rsidR="009D33F6" w:rsidRPr="00F37DB4" w:rsidRDefault="72D812FC" w:rsidP="000957C3">
      <w:pPr>
        <w:pStyle w:val="BulletListLevel1"/>
      </w:pPr>
      <w:r>
        <w:t xml:space="preserve">all registered companies </w:t>
      </w:r>
    </w:p>
    <w:p w14:paraId="319AE862" w14:textId="7D56E21C" w:rsidR="009D33F6" w:rsidRPr="00F37DB4" w:rsidRDefault="72D812FC" w:rsidP="000957C3">
      <w:pPr>
        <w:pStyle w:val="BulletListLevel1"/>
      </w:pPr>
      <w:r>
        <w:t>all entities carrying on an enterprise in Australia, including sole traders, partnerships, trusts, superannuation funds, etc.</w:t>
      </w:r>
    </w:p>
    <w:p w14:paraId="1ED1C47B" w14:textId="38B55960" w:rsidR="009D33F6" w:rsidRPr="002C0E9E" w:rsidRDefault="009D33F6" w:rsidP="002C0E9E">
      <w:pPr>
        <w:pStyle w:val="Body"/>
        <w:rPr>
          <w:b/>
        </w:rPr>
      </w:pPr>
      <w:r w:rsidRPr="002C0E9E">
        <w:rPr>
          <w:b/>
        </w:rPr>
        <w:t>Those who do not need an ABN include</w:t>
      </w:r>
      <w:r w:rsidR="002C0E9E">
        <w:rPr>
          <w:b/>
        </w:rPr>
        <w:t>:</w:t>
      </w:r>
    </w:p>
    <w:p w14:paraId="706B6418" w14:textId="7D222037" w:rsidR="009D33F6" w:rsidRPr="00F37DB4" w:rsidRDefault="72D812FC" w:rsidP="000957C3">
      <w:pPr>
        <w:pStyle w:val="BulletListLevel1"/>
      </w:pPr>
      <w:r>
        <w:t>an employee whose sole income is from salaries and wages</w:t>
      </w:r>
    </w:p>
    <w:p w14:paraId="62EBDC83" w14:textId="6D55D08E" w:rsidR="009D33F6" w:rsidRPr="00F37DB4" w:rsidRDefault="72D812FC" w:rsidP="000957C3">
      <w:pPr>
        <w:pStyle w:val="BulletListLevel1"/>
      </w:pPr>
      <w:r>
        <w:t>a hobbyist conducting an activity without reasonable expectation of profit.</w:t>
      </w:r>
    </w:p>
    <w:p w14:paraId="38D3381E" w14:textId="059BCAA5" w:rsidR="009D33F6" w:rsidRPr="002C0E9E" w:rsidRDefault="72D812FC" w:rsidP="72D812FC">
      <w:pPr>
        <w:pStyle w:val="Body"/>
        <w:rPr>
          <w:b/>
          <w:bCs/>
        </w:rPr>
      </w:pPr>
      <w:r>
        <w:t xml:space="preserve">It is important to note that </w:t>
      </w:r>
      <w:r w:rsidRPr="72D812FC">
        <w:rPr>
          <w:b/>
          <w:bCs/>
        </w:rPr>
        <w:t>if there is no ABN:</w:t>
      </w:r>
    </w:p>
    <w:p w14:paraId="1A1C9FCE" w14:textId="2B041CF5" w:rsidR="009D33F6" w:rsidRPr="00F37DB4" w:rsidRDefault="009D33F6" w:rsidP="000957C3">
      <w:pPr>
        <w:pStyle w:val="BulletListLevel1"/>
      </w:pPr>
      <w:r w:rsidRPr="00F37DB4">
        <w:t>Other businesses are unwilling to have dealings with the business. The reason for this is that if they cannot quote an ABN, they may be unable</w:t>
      </w:r>
      <w:r w:rsidR="002C0E9E">
        <w:t xml:space="preserve"> to claim GST input tax credits.</w:t>
      </w:r>
    </w:p>
    <w:p w14:paraId="572B718F" w14:textId="28C921B7" w:rsidR="009D33F6" w:rsidRPr="00F37DB4" w:rsidRDefault="72D812FC" w:rsidP="000957C3">
      <w:pPr>
        <w:pStyle w:val="BulletListLevel1"/>
      </w:pPr>
      <w:r>
        <w:t>Other businesses may withhold tax from payments to the business at the highest marginal tax rate (currently 47% before Medicare levy).</w:t>
      </w:r>
    </w:p>
    <w:p w14:paraId="38B05EFB" w14:textId="77777777" w:rsidR="009D33F6" w:rsidRPr="00F37DB4" w:rsidRDefault="009D33F6" w:rsidP="000957C3">
      <w:pPr>
        <w:pStyle w:val="Heading4"/>
      </w:pPr>
      <w:r w:rsidRPr="00F37DB4">
        <w:t>GST free sales</w:t>
      </w:r>
    </w:p>
    <w:p w14:paraId="61388977" w14:textId="77777777" w:rsidR="009D33F6" w:rsidRPr="00F37DB4" w:rsidRDefault="009D33F6" w:rsidP="000957C3">
      <w:pPr>
        <w:pStyle w:val="Body"/>
      </w:pPr>
      <w:r w:rsidRPr="00F37DB4">
        <w:t>Some sales that are not taxable are called GST free sales. These include:</w:t>
      </w:r>
    </w:p>
    <w:p w14:paraId="50FE829B" w14:textId="2FF1D3E1" w:rsidR="009D33F6" w:rsidRPr="00F37DB4" w:rsidRDefault="72D812FC" w:rsidP="000957C3">
      <w:pPr>
        <w:pStyle w:val="BulletListLevel1"/>
      </w:pPr>
      <w:r>
        <w:t>most food (especially fresh food)</w:t>
      </w:r>
    </w:p>
    <w:p w14:paraId="4EE54F1F" w14:textId="522DBAC9" w:rsidR="009D33F6" w:rsidRPr="00F37DB4" w:rsidRDefault="72D812FC" w:rsidP="000957C3">
      <w:pPr>
        <w:pStyle w:val="BulletListLevel1"/>
      </w:pPr>
      <w:r>
        <w:t>most health services</w:t>
      </w:r>
    </w:p>
    <w:p w14:paraId="4E1937CB" w14:textId="08BEF055" w:rsidR="009D33F6" w:rsidRPr="00F37DB4" w:rsidRDefault="72D812FC" w:rsidP="000957C3">
      <w:pPr>
        <w:pStyle w:val="BulletListLevel1"/>
      </w:pPr>
      <w:r>
        <w:t>most educational services</w:t>
      </w:r>
    </w:p>
    <w:p w14:paraId="387E574A" w14:textId="08D96474" w:rsidR="009D33F6" w:rsidRPr="00F37DB4" w:rsidRDefault="72D812FC" w:rsidP="000957C3">
      <w:pPr>
        <w:pStyle w:val="BulletListLevel1"/>
      </w:pPr>
      <w:r>
        <w:t>most childcare services</w:t>
      </w:r>
    </w:p>
    <w:p w14:paraId="61E784FA" w14:textId="6FFD3A30" w:rsidR="009D33F6" w:rsidRPr="00F37DB4" w:rsidRDefault="72D812FC" w:rsidP="000957C3">
      <w:pPr>
        <w:pStyle w:val="BulletListLevel1"/>
      </w:pPr>
      <w:r>
        <w:t>most non-commercial activities of charities</w:t>
      </w:r>
    </w:p>
    <w:p w14:paraId="09E55586" w14:textId="5EF54F14" w:rsidR="009D33F6" w:rsidRPr="00F37DB4" w:rsidRDefault="72D812FC" w:rsidP="000957C3">
      <w:pPr>
        <w:pStyle w:val="BulletListLevel1"/>
      </w:pPr>
      <w:r>
        <w:t>religious services</w:t>
      </w:r>
    </w:p>
    <w:p w14:paraId="3E0E9BF8" w14:textId="2596DFFD" w:rsidR="009D33F6" w:rsidRPr="00F37DB4" w:rsidRDefault="72D812FC" w:rsidP="000957C3">
      <w:pPr>
        <w:pStyle w:val="BulletListLevel1"/>
      </w:pPr>
      <w:r>
        <w:t>sale of an enterprise as a going concern sales through inward duty free shops</w:t>
      </w:r>
    </w:p>
    <w:p w14:paraId="51824BF7" w14:textId="5517A7E4" w:rsidR="009D33F6" w:rsidRPr="00F37DB4" w:rsidRDefault="72D812FC" w:rsidP="000957C3">
      <w:pPr>
        <w:pStyle w:val="BulletListLevel1"/>
      </w:pPr>
      <w:r>
        <w:t>cars for use of disabled people.</w:t>
      </w:r>
    </w:p>
    <w:p w14:paraId="0EA91887" w14:textId="77777777" w:rsidR="009D33F6" w:rsidRPr="00F37DB4" w:rsidRDefault="009D33F6" w:rsidP="009D33F6">
      <w:pPr>
        <w:spacing w:after="0" w:line="240" w:lineRule="auto"/>
        <w:rPr>
          <w:rFonts w:ascii="Arial" w:hAnsi="Arial" w:cs="Arial"/>
          <w:color w:val="000000" w:themeColor="text1"/>
          <w:u w:val="single"/>
        </w:rPr>
      </w:pPr>
    </w:p>
    <w:p w14:paraId="081EA5B3" w14:textId="77777777" w:rsidR="009D33F6" w:rsidRPr="00F37DB4" w:rsidRDefault="009D33F6" w:rsidP="000957C3">
      <w:pPr>
        <w:pStyle w:val="Heading4"/>
      </w:pPr>
      <w:r w:rsidRPr="00F37DB4">
        <w:lastRenderedPageBreak/>
        <w:t>Input tax credits</w:t>
      </w:r>
    </w:p>
    <w:p w14:paraId="1AC76F6A" w14:textId="77777777" w:rsidR="009D33F6" w:rsidRPr="00F37DB4" w:rsidRDefault="009D33F6" w:rsidP="000957C3">
      <w:pPr>
        <w:pStyle w:val="Body"/>
      </w:pPr>
      <w:r w:rsidRPr="00F37DB4">
        <w:t>An input tax credit is an amount allowed to offset GST included in the price paid for a purchase if it is for use in the business.</w:t>
      </w:r>
    </w:p>
    <w:p w14:paraId="7009EF80" w14:textId="4B97FDA2" w:rsidR="009D33F6" w:rsidRPr="00F37DB4" w:rsidRDefault="72D812FC" w:rsidP="000957C3">
      <w:pPr>
        <w:pStyle w:val="Body"/>
      </w:pPr>
      <w:r>
        <w:t>Thus, the business claims back the GST it has paid to a supplier of goods/services because the goods/services are required for the successful operation of the business.</w:t>
      </w:r>
    </w:p>
    <w:p w14:paraId="4835F1F8" w14:textId="606A7E5B" w:rsidR="009D33F6" w:rsidRPr="00F37DB4" w:rsidRDefault="009D33F6" w:rsidP="000957C3">
      <w:pPr>
        <w:pStyle w:val="Body"/>
      </w:pPr>
      <w:r w:rsidRPr="00F37DB4">
        <w:t xml:space="preserve">The term </w:t>
      </w:r>
      <w:r w:rsidR="001C1F49">
        <w:t>‘purchase’</w:t>
      </w:r>
      <w:r w:rsidRPr="00F37DB4">
        <w:t xml:space="preserve"> refers to the goods and services bought by the business as well as other transactions such as obtaining information or advice.</w:t>
      </w:r>
    </w:p>
    <w:p w14:paraId="5890834B" w14:textId="2B433252" w:rsidR="009D33F6" w:rsidRPr="00F37DB4" w:rsidRDefault="72D812FC" w:rsidP="000957C3">
      <w:pPr>
        <w:pStyle w:val="Body"/>
      </w:pPr>
      <w:r>
        <w:t>The business is entitled to input tax credits for purchases it has made if the:</w:t>
      </w:r>
    </w:p>
    <w:p w14:paraId="3B09CA09" w14:textId="7947E480" w:rsidR="009D33F6" w:rsidRPr="00F37DB4" w:rsidRDefault="72D812FC" w:rsidP="000957C3">
      <w:pPr>
        <w:pStyle w:val="BulletListLevel1"/>
      </w:pPr>
      <w:r>
        <w:t>business is GST registered</w:t>
      </w:r>
    </w:p>
    <w:p w14:paraId="0198836E" w14:textId="77777777" w:rsidR="009D33F6" w:rsidRPr="00F37DB4" w:rsidRDefault="009D33F6" w:rsidP="000957C3">
      <w:pPr>
        <w:pStyle w:val="BulletListLevel1"/>
      </w:pPr>
      <w:r w:rsidRPr="00F37DB4">
        <w:t>GST is included in the price of the items acquired</w:t>
      </w:r>
    </w:p>
    <w:p w14:paraId="52F6C35D" w14:textId="23BD6B31" w:rsidR="009D33F6" w:rsidRPr="00F37DB4" w:rsidRDefault="72D812FC" w:rsidP="000957C3">
      <w:pPr>
        <w:pStyle w:val="BulletListLevel1"/>
      </w:pPr>
      <w:r>
        <w:t>items acquired are for a creditable purpose for use in the business.</w:t>
      </w:r>
    </w:p>
    <w:p w14:paraId="5FB1ADA9" w14:textId="13744DA0" w:rsidR="009D33F6" w:rsidRPr="000957C3" w:rsidRDefault="009D33F6" w:rsidP="00261641">
      <w:pPr>
        <w:rPr>
          <w:b/>
        </w:rPr>
      </w:pPr>
      <w:r w:rsidRPr="000957C3">
        <w:rPr>
          <w:b/>
        </w:rPr>
        <w:t>Example:</w:t>
      </w:r>
    </w:p>
    <w:p w14:paraId="3E6020C2" w14:textId="77777777" w:rsidR="009D33F6" w:rsidRPr="00F37DB4" w:rsidRDefault="009D33F6" w:rsidP="000957C3">
      <w:pPr>
        <w:pStyle w:val="Body"/>
      </w:pPr>
      <w:r w:rsidRPr="00F37DB4">
        <w:t>Mary runs a florist shop and pays $550 (including $50 GST) for flowers that she buys to sell through her shop. Mary is entitled to an input tax credit for the $50 included in the $550 she paid for the flowers.</w:t>
      </w:r>
    </w:p>
    <w:p w14:paraId="03F62B48" w14:textId="4C1AA933" w:rsidR="009D33F6" w:rsidRPr="00F37DB4" w:rsidRDefault="009D33F6" w:rsidP="000957C3">
      <w:pPr>
        <w:pStyle w:val="Body"/>
        <w:rPr>
          <w:rFonts w:ascii="Arial" w:hAnsi="Arial" w:cs="Arial"/>
          <w:color w:val="000000" w:themeColor="text1"/>
        </w:rPr>
      </w:pPr>
      <w:r w:rsidRPr="00F37DB4">
        <w:t>Mary also buys a fax machine for $1100 (including $100 GST). However, she plans to use the machine 20% of the time for personal purposes and 80% for the business. In this case, Mary can claim an input tax credit of 80% of the GST included in the price of the fax machine, being $80</w:t>
      </w:r>
      <w:r w:rsidR="000957C3">
        <w:t>.</w:t>
      </w:r>
    </w:p>
    <w:p w14:paraId="15E7228E" w14:textId="77777777" w:rsidR="009D33F6" w:rsidRPr="00F37DB4" w:rsidRDefault="009D33F6" w:rsidP="000957C3">
      <w:pPr>
        <w:pStyle w:val="Heading4"/>
      </w:pPr>
      <w:r w:rsidRPr="00F37DB4">
        <w:t>Business Activity Statement (BAS)</w:t>
      </w:r>
    </w:p>
    <w:p w14:paraId="5F255A4E" w14:textId="77777777" w:rsidR="009D33F6" w:rsidRPr="00F37DB4" w:rsidRDefault="009D33F6" w:rsidP="000957C3">
      <w:pPr>
        <w:pStyle w:val="Body"/>
      </w:pPr>
      <w:r w:rsidRPr="00F37DB4">
        <w:t>Businesses report their tax obligations and entitlements on a Business Activity Statement.</w:t>
      </w:r>
    </w:p>
    <w:p w14:paraId="37064F6F" w14:textId="77777777" w:rsidR="009D33F6" w:rsidRPr="00F37DB4" w:rsidRDefault="009D33F6" w:rsidP="000957C3">
      <w:pPr>
        <w:pStyle w:val="Body"/>
      </w:pPr>
      <w:r w:rsidRPr="00F37DB4">
        <w:t>It allows businesses to use a single form to report and remit their activities for:</w:t>
      </w:r>
    </w:p>
    <w:p w14:paraId="08221AC9" w14:textId="77777777" w:rsidR="009D33F6" w:rsidRPr="00F37DB4" w:rsidRDefault="009D33F6" w:rsidP="000957C3">
      <w:pPr>
        <w:pStyle w:val="BulletListLevel1"/>
      </w:pPr>
      <w:r w:rsidRPr="00F37DB4">
        <w:t>GST</w:t>
      </w:r>
    </w:p>
    <w:p w14:paraId="1F6A531C" w14:textId="77777777" w:rsidR="009D33F6" w:rsidRPr="00F37DB4" w:rsidRDefault="009D33F6" w:rsidP="000957C3">
      <w:pPr>
        <w:pStyle w:val="BulletListLevel1"/>
      </w:pPr>
      <w:r w:rsidRPr="00F37DB4">
        <w:t>PAYG instalments and withholding tax</w:t>
      </w:r>
    </w:p>
    <w:p w14:paraId="4D031497" w14:textId="3E6E02D2" w:rsidR="009D33F6" w:rsidRPr="00F37DB4" w:rsidRDefault="72D812FC" w:rsidP="000957C3">
      <w:pPr>
        <w:pStyle w:val="BulletListLevel1"/>
      </w:pPr>
      <w:r>
        <w:t>Fringe benefits tax instalments.</w:t>
      </w:r>
    </w:p>
    <w:p w14:paraId="0A39C046" w14:textId="3D16AB5E" w:rsidR="009D33F6" w:rsidRPr="00F37DB4" w:rsidRDefault="009D33F6" w:rsidP="000957C3">
      <w:pPr>
        <w:pStyle w:val="Body"/>
      </w:pPr>
      <w:r w:rsidRPr="00F37DB4">
        <w:t>This activity statement requires a summary of GST credits and any adjustments for the tax period. BAS Statements are usually lodged quarterly or monthly</w:t>
      </w:r>
      <w:r w:rsidR="000957C3">
        <w:t>.</w:t>
      </w:r>
    </w:p>
    <w:p w14:paraId="6491E19E" w14:textId="77777777" w:rsidR="009D33F6" w:rsidRPr="00F37DB4" w:rsidRDefault="009D33F6" w:rsidP="009D33F6">
      <w:pPr>
        <w:spacing w:after="0" w:line="240" w:lineRule="auto"/>
        <w:rPr>
          <w:rFonts w:ascii="Arial" w:hAnsi="Arial" w:cs="Arial"/>
          <w:color w:val="000000" w:themeColor="text1"/>
        </w:rPr>
      </w:pPr>
    </w:p>
    <w:p w14:paraId="5272A8F5" w14:textId="77777777" w:rsidR="009D33F6" w:rsidRPr="000957C3" w:rsidRDefault="009D33F6" w:rsidP="000957C3">
      <w:pPr>
        <w:pStyle w:val="Body"/>
        <w:rPr>
          <w:b/>
        </w:rPr>
      </w:pPr>
      <w:r w:rsidRPr="000957C3">
        <w:rPr>
          <w:b/>
        </w:rPr>
        <w:t>Tax invoices for sales of less than $1000</w:t>
      </w:r>
    </w:p>
    <w:p w14:paraId="13C89FE4" w14:textId="77777777" w:rsidR="009D33F6" w:rsidRPr="00F37DB4" w:rsidRDefault="009D33F6" w:rsidP="000957C3">
      <w:pPr>
        <w:pStyle w:val="Body"/>
      </w:pPr>
      <w:r w:rsidRPr="00F37DB4">
        <w:t>Detail on such invoices must include as a minimum the following:</w:t>
      </w:r>
    </w:p>
    <w:p w14:paraId="12AA9BFD" w14:textId="77777777" w:rsidR="009D33F6" w:rsidRPr="00F37DB4" w:rsidRDefault="009D33F6" w:rsidP="000957C3">
      <w:pPr>
        <w:pStyle w:val="BulletListLevel1"/>
      </w:pPr>
      <w:r w:rsidRPr="00F37DB4">
        <w:t>Business ABN</w:t>
      </w:r>
    </w:p>
    <w:p w14:paraId="362EE831" w14:textId="77777777" w:rsidR="009D33F6" w:rsidRPr="00F37DB4" w:rsidRDefault="009D33F6" w:rsidP="000957C3">
      <w:pPr>
        <w:pStyle w:val="BulletListLevel1"/>
      </w:pPr>
      <w:r w:rsidRPr="00F37DB4">
        <w:lastRenderedPageBreak/>
        <w:t>GST inclusive price</w:t>
      </w:r>
    </w:p>
    <w:p w14:paraId="408E6AE1" w14:textId="77777777" w:rsidR="009D33F6" w:rsidRPr="00F37DB4" w:rsidRDefault="009D33F6" w:rsidP="000957C3">
      <w:pPr>
        <w:pStyle w:val="BulletListLevel1"/>
      </w:pPr>
      <w:r w:rsidRPr="00F37DB4">
        <w:t>The words “Tax Invoice” stated prominently</w:t>
      </w:r>
    </w:p>
    <w:p w14:paraId="32A713BA" w14:textId="77777777" w:rsidR="009D33F6" w:rsidRPr="00F37DB4" w:rsidRDefault="009D33F6" w:rsidP="000957C3">
      <w:pPr>
        <w:pStyle w:val="BulletListLevel1"/>
      </w:pPr>
      <w:r w:rsidRPr="00F37DB4">
        <w:t>The date of issue of the invoice</w:t>
      </w:r>
    </w:p>
    <w:p w14:paraId="4EACA62E" w14:textId="77777777" w:rsidR="009D33F6" w:rsidRPr="00F37DB4" w:rsidRDefault="009D33F6" w:rsidP="000957C3">
      <w:pPr>
        <w:pStyle w:val="BulletListLevel1"/>
      </w:pPr>
      <w:r w:rsidRPr="00F37DB4">
        <w:t>The name of the business</w:t>
      </w:r>
    </w:p>
    <w:p w14:paraId="507003DC" w14:textId="77777777" w:rsidR="009D33F6" w:rsidRPr="00F37DB4" w:rsidRDefault="009D33F6" w:rsidP="000957C3">
      <w:pPr>
        <w:pStyle w:val="BulletListLevel1"/>
      </w:pPr>
      <w:r w:rsidRPr="00F37DB4">
        <w:t>A brief description of what has been supplied</w:t>
      </w:r>
    </w:p>
    <w:p w14:paraId="7450DDE5" w14:textId="77777777" w:rsidR="009D33F6" w:rsidRPr="00F37DB4" w:rsidRDefault="009D33F6" w:rsidP="000957C3">
      <w:pPr>
        <w:pStyle w:val="Body"/>
      </w:pPr>
      <w:r w:rsidRPr="00F37DB4">
        <w:t>Note: GST is 1/11</w:t>
      </w:r>
      <w:r w:rsidRPr="00F37DB4">
        <w:rPr>
          <w:vertAlign w:val="superscript"/>
        </w:rPr>
        <w:t>th</w:t>
      </w:r>
      <w:r w:rsidRPr="00F37DB4">
        <w:t xml:space="preserve"> of the total GST inclusive price</w:t>
      </w:r>
    </w:p>
    <w:p w14:paraId="660A1421" w14:textId="66DF50BD" w:rsidR="009D33F6" w:rsidRPr="000957C3" w:rsidRDefault="009D33F6" w:rsidP="000957C3">
      <w:pPr>
        <w:pStyle w:val="Body"/>
        <w:rPr>
          <w:b/>
        </w:rPr>
      </w:pPr>
      <w:r w:rsidRPr="000957C3">
        <w:rPr>
          <w:b/>
        </w:rPr>
        <w:t>Tax invoices for sales of $1000 or more</w:t>
      </w:r>
    </w:p>
    <w:p w14:paraId="2BB32D5A" w14:textId="77777777" w:rsidR="009D33F6" w:rsidRPr="00F37DB4" w:rsidRDefault="009D33F6" w:rsidP="000957C3">
      <w:pPr>
        <w:pStyle w:val="Body"/>
      </w:pPr>
      <w:r w:rsidRPr="00F37DB4">
        <w:t>Detail on such invoices must include as a minimum the following:</w:t>
      </w:r>
    </w:p>
    <w:p w14:paraId="13DF96BC" w14:textId="77777777" w:rsidR="009D33F6" w:rsidRPr="00F37DB4" w:rsidRDefault="009D33F6" w:rsidP="000957C3">
      <w:pPr>
        <w:pStyle w:val="BulletListLevel1"/>
      </w:pPr>
      <w:r w:rsidRPr="00F37DB4">
        <w:t>Business ABN</w:t>
      </w:r>
    </w:p>
    <w:p w14:paraId="03A67741" w14:textId="77777777" w:rsidR="009D33F6" w:rsidRPr="00F37DB4" w:rsidRDefault="009D33F6" w:rsidP="000957C3">
      <w:pPr>
        <w:pStyle w:val="BulletListLevel1"/>
      </w:pPr>
      <w:r w:rsidRPr="00F37DB4">
        <w:t>GST inclusive price</w:t>
      </w:r>
    </w:p>
    <w:p w14:paraId="24399AA2" w14:textId="77777777" w:rsidR="009D33F6" w:rsidRPr="00F37DB4" w:rsidRDefault="009D33F6" w:rsidP="000957C3">
      <w:pPr>
        <w:pStyle w:val="BulletListLevel1"/>
      </w:pPr>
      <w:r w:rsidRPr="00F37DB4">
        <w:t>The words “Tax Invoice” stated prominently</w:t>
      </w:r>
    </w:p>
    <w:p w14:paraId="50EDFE29" w14:textId="77777777" w:rsidR="009D33F6" w:rsidRPr="00F37DB4" w:rsidRDefault="009D33F6" w:rsidP="000957C3">
      <w:pPr>
        <w:pStyle w:val="BulletListLevel1"/>
      </w:pPr>
      <w:r w:rsidRPr="00F37DB4">
        <w:t>The date of issue of the invoice</w:t>
      </w:r>
    </w:p>
    <w:p w14:paraId="553C4568" w14:textId="77777777" w:rsidR="009D33F6" w:rsidRPr="00F37DB4" w:rsidRDefault="009D33F6" w:rsidP="000957C3">
      <w:pPr>
        <w:pStyle w:val="BulletListLevel1"/>
      </w:pPr>
      <w:r w:rsidRPr="00F37DB4">
        <w:t>The name of the business</w:t>
      </w:r>
    </w:p>
    <w:p w14:paraId="043F90CF" w14:textId="77777777" w:rsidR="009D33F6" w:rsidRPr="00F37DB4" w:rsidRDefault="009D33F6" w:rsidP="000957C3">
      <w:pPr>
        <w:pStyle w:val="BulletListLevel1"/>
      </w:pPr>
      <w:r w:rsidRPr="00F37DB4">
        <w:t>The name of the recipient</w:t>
      </w:r>
    </w:p>
    <w:p w14:paraId="15A30981" w14:textId="77777777" w:rsidR="009D33F6" w:rsidRPr="00F37DB4" w:rsidRDefault="009D33F6" w:rsidP="000957C3">
      <w:pPr>
        <w:pStyle w:val="BulletListLevel1"/>
      </w:pPr>
      <w:r w:rsidRPr="00F37DB4">
        <w:t>The address or ABN of the recipient</w:t>
      </w:r>
    </w:p>
    <w:p w14:paraId="2AB04519" w14:textId="77777777" w:rsidR="009D33F6" w:rsidRPr="00F37DB4" w:rsidRDefault="009D33F6" w:rsidP="000957C3">
      <w:pPr>
        <w:pStyle w:val="BulletListLevel1"/>
      </w:pPr>
      <w:r w:rsidRPr="00F37DB4">
        <w:t>A brief description of what has been supplied</w:t>
      </w:r>
    </w:p>
    <w:p w14:paraId="4757A281" w14:textId="77777777" w:rsidR="009D33F6" w:rsidRPr="00F37DB4" w:rsidRDefault="009D33F6" w:rsidP="000957C3">
      <w:pPr>
        <w:pStyle w:val="BulletListLevel1"/>
      </w:pPr>
      <w:r w:rsidRPr="00F37DB4">
        <w:t>The quantity of goods or the extent of the services provided</w:t>
      </w:r>
    </w:p>
    <w:p w14:paraId="08020137" w14:textId="77777777" w:rsidR="009D33F6" w:rsidRPr="00F37DB4" w:rsidRDefault="009D33F6" w:rsidP="000957C3">
      <w:pPr>
        <w:pStyle w:val="BulletListLevel1"/>
      </w:pPr>
      <w:r w:rsidRPr="00F37DB4">
        <w:t>GST amount</w:t>
      </w:r>
    </w:p>
    <w:p w14:paraId="0EA4E924" w14:textId="330822A0" w:rsidR="009D33F6" w:rsidRPr="00F37DB4" w:rsidRDefault="72D812FC" w:rsidP="72D812FC">
      <w:pPr>
        <w:pStyle w:val="Body"/>
        <w:spacing w:after="0" w:line="240" w:lineRule="auto"/>
        <w:rPr>
          <w:rFonts w:ascii="Arial" w:hAnsi="Arial" w:cs="Arial"/>
          <w:color w:val="000000" w:themeColor="text1"/>
        </w:rPr>
      </w:pPr>
      <w:r>
        <w:t>Note: GST is 1/11</w:t>
      </w:r>
      <w:r w:rsidRPr="72D812FC">
        <w:rPr>
          <w:vertAlign w:val="superscript"/>
        </w:rPr>
        <w:t>th</w:t>
      </w:r>
      <w:r>
        <w:t xml:space="preserve"> of the total GST inclusive price</w:t>
      </w:r>
    </w:p>
    <w:p w14:paraId="6790B2D6" w14:textId="727AD25E" w:rsidR="009D33F6" w:rsidRPr="000957C3" w:rsidRDefault="009D33F6" w:rsidP="006A7E48">
      <w:pPr>
        <w:pStyle w:val="Heading4"/>
      </w:pPr>
      <w:r w:rsidRPr="000957C3">
        <w:t xml:space="preserve">The </w:t>
      </w:r>
      <w:r w:rsidR="00C14837">
        <w:t>p</w:t>
      </w:r>
      <w:r w:rsidRPr="000957C3">
        <w:t xml:space="preserve">ay </w:t>
      </w:r>
      <w:r w:rsidR="00C14837">
        <w:t>a</w:t>
      </w:r>
      <w:r w:rsidRPr="000957C3">
        <w:t xml:space="preserve">s </w:t>
      </w:r>
      <w:r w:rsidR="00C14837">
        <w:t>y</w:t>
      </w:r>
      <w:r w:rsidRPr="000957C3">
        <w:t xml:space="preserve">ou </w:t>
      </w:r>
      <w:r w:rsidR="00C14837">
        <w:t>g</w:t>
      </w:r>
      <w:r w:rsidRPr="000957C3">
        <w:t>o (PAYG) system</w:t>
      </w:r>
    </w:p>
    <w:p w14:paraId="3529B4C1" w14:textId="77777777" w:rsidR="009D33F6" w:rsidRPr="00F37DB4" w:rsidRDefault="009D33F6" w:rsidP="000957C3">
      <w:pPr>
        <w:pStyle w:val="Body"/>
      </w:pPr>
      <w:r w:rsidRPr="00F37DB4">
        <w:t>The PAYG is a single integrated system for reporting and paying:</w:t>
      </w:r>
    </w:p>
    <w:p w14:paraId="1C081101" w14:textId="3D0E9C90" w:rsidR="009D33F6" w:rsidRPr="00F37DB4" w:rsidRDefault="009D33F6" w:rsidP="000957C3">
      <w:pPr>
        <w:pStyle w:val="BulletListLevel1"/>
      </w:pPr>
      <w:r w:rsidRPr="00F37DB4">
        <w:t xml:space="preserve">PAYG Instalments: Tax on business and investment income - </w:t>
      </w:r>
      <w:r w:rsidR="00FD664A">
        <w:t>p</w:t>
      </w:r>
      <w:r w:rsidRPr="00F37DB4">
        <w:t>aying your own t</w:t>
      </w:r>
      <w:r w:rsidR="001C1F49">
        <w:t>ax. These are made through the ‘Instalment Activity Statement’.</w:t>
      </w:r>
    </w:p>
    <w:p w14:paraId="7C811260" w14:textId="4B0265E2" w:rsidR="009D33F6" w:rsidRPr="00F37DB4" w:rsidRDefault="001C1F49" w:rsidP="000957C3">
      <w:pPr>
        <w:pStyle w:val="BulletListLevel1"/>
      </w:pPr>
      <w:r>
        <w:t>PAYG Withholding: W</w:t>
      </w:r>
      <w:r w:rsidR="009D33F6" w:rsidRPr="00F37DB4">
        <w:t xml:space="preserve">ithholding amounts (withholding means the process </w:t>
      </w:r>
      <w:r>
        <w:t>where</w:t>
      </w:r>
      <w:r w:rsidR="009D33F6" w:rsidRPr="00F37DB4">
        <w:t xml:space="preserve"> amounts are deducted from payments to others </w:t>
      </w:r>
      <w:r>
        <w:t xml:space="preserve">and then remitted to the ATO) or </w:t>
      </w:r>
      <w:r w:rsidR="009D33F6" w:rsidRPr="00F37DB4">
        <w:t>paying an amount to the ATO of amounts withheld from others. These are made through t</w:t>
      </w:r>
      <w:r>
        <w:t>he ‘Business Activity Statement’.</w:t>
      </w:r>
    </w:p>
    <w:p w14:paraId="601839BA" w14:textId="77777777" w:rsidR="00053E67" w:rsidRDefault="00053E67">
      <w:pPr>
        <w:rPr>
          <w:b/>
        </w:rPr>
      </w:pPr>
      <w:r>
        <w:rPr>
          <w:b/>
        </w:rPr>
        <w:br w:type="page"/>
      </w:r>
    </w:p>
    <w:p w14:paraId="7CF459D7" w14:textId="74724D9B" w:rsidR="009D33F6" w:rsidRPr="000957C3" w:rsidRDefault="009D33F6" w:rsidP="000957C3">
      <w:pPr>
        <w:pStyle w:val="Body"/>
        <w:rPr>
          <w:b/>
        </w:rPr>
      </w:pPr>
      <w:r w:rsidRPr="000957C3">
        <w:rPr>
          <w:b/>
        </w:rPr>
        <w:lastRenderedPageBreak/>
        <w:t>PAYG Instalments</w:t>
      </w:r>
    </w:p>
    <w:p w14:paraId="4527951A" w14:textId="77777777" w:rsidR="009D33F6" w:rsidRPr="00F37DB4" w:rsidRDefault="009D33F6" w:rsidP="000957C3">
      <w:pPr>
        <w:pStyle w:val="Body"/>
      </w:pPr>
      <w:r w:rsidRPr="00F37DB4">
        <w:t>PAYG Instalments are a system for the business and individuals to pay instalments of their expected tax liability and investment income.</w:t>
      </w:r>
    </w:p>
    <w:p w14:paraId="1A8FD400" w14:textId="77777777" w:rsidR="009D33F6" w:rsidRPr="00F37DB4" w:rsidRDefault="009D33F6" w:rsidP="000957C3">
      <w:pPr>
        <w:pStyle w:val="Body"/>
      </w:pPr>
      <w:r w:rsidRPr="00F37DB4">
        <w:t>Entities affected by PAYG Instalments include:</w:t>
      </w:r>
    </w:p>
    <w:p w14:paraId="1AC4B767" w14:textId="77777777" w:rsidR="009D33F6" w:rsidRPr="00F37DB4" w:rsidRDefault="009D33F6" w:rsidP="000957C3">
      <w:pPr>
        <w:pStyle w:val="BulletListLevel1"/>
      </w:pPr>
      <w:r w:rsidRPr="00F37DB4">
        <w:t>Individuals (such as sole traders or investors)</w:t>
      </w:r>
    </w:p>
    <w:p w14:paraId="07BCB520" w14:textId="77777777" w:rsidR="009D33F6" w:rsidRPr="00F37DB4" w:rsidRDefault="009D33F6" w:rsidP="000957C3">
      <w:pPr>
        <w:pStyle w:val="BulletListLevel1"/>
      </w:pPr>
      <w:r w:rsidRPr="00F37DB4">
        <w:t>Partners in a partnership</w:t>
      </w:r>
    </w:p>
    <w:p w14:paraId="6D7D43C5" w14:textId="77777777" w:rsidR="009D33F6" w:rsidRPr="00F37DB4" w:rsidRDefault="009D33F6" w:rsidP="000957C3">
      <w:pPr>
        <w:pStyle w:val="BulletListLevel1"/>
      </w:pPr>
      <w:r w:rsidRPr="00F37DB4">
        <w:t>Beneficiaries (for example in a trust)</w:t>
      </w:r>
    </w:p>
    <w:p w14:paraId="799DD0C7" w14:textId="77777777" w:rsidR="009D33F6" w:rsidRPr="00F37DB4" w:rsidRDefault="009D33F6" w:rsidP="000957C3">
      <w:pPr>
        <w:pStyle w:val="BulletListLevel1"/>
      </w:pPr>
      <w:r w:rsidRPr="00F37DB4">
        <w:t>Superannuation funds</w:t>
      </w:r>
    </w:p>
    <w:p w14:paraId="365F5802" w14:textId="77777777" w:rsidR="009D33F6" w:rsidRPr="00F37DB4" w:rsidRDefault="009D33F6" w:rsidP="000957C3">
      <w:pPr>
        <w:pStyle w:val="BulletListLevel1"/>
      </w:pPr>
      <w:r w:rsidRPr="00F37DB4">
        <w:t>Companies</w:t>
      </w:r>
    </w:p>
    <w:p w14:paraId="02C005FE" w14:textId="77777777" w:rsidR="009D33F6" w:rsidRPr="00F37DB4" w:rsidRDefault="009D33F6" w:rsidP="009D33F6">
      <w:pPr>
        <w:spacing w:after="0" w:line="240" w:lineRule="auto"/>
        <w:rPr>
          <w:rFonts w:ascii="Arial" w:hAnsi="Arial" w:cs="Arial"/>
          <w:color w:val="000000" w:themeColor="text1"/>
        </w:rPr>
      </w:pPr>
    </w:p>
    <w:p w14:paraId="1BB29CC5" w14:textId="0C81EF47" w:rsidR="009D33F6" w:rsidRPr="000957C3" w:rsidRDefault="009D33F6" w:rsidP="00261641">
      <w:pPr>
        <w:rPr>
          <w:b/>
        </w:rPr>
      </w:pPr>
      <w:r w:rsidRPr="000957C3">
        <w:rPr>
          <w:b/>
        </w:rPr>
        <w:t>PAYG Withholding</w:t>
      </w:r>
    </w:p>
    <w:p w14:paraId="2E34ED96" w14:textId="77777777" w:rsidR="009D33F6" w:rsidRPr="00F37DB4" w:rsidRDefault="009D33F6" w:rsidP="000957C3">
      <w:pPr>
        <w:pStyle w:val="Body"/>
      </w:pPr>
      <w:r w:rsidRPr="00F37DB4">
        <w:t>PAYG Withholding means the process by which amounts are deducted from payments to others and to remit these amounts to the ATO. An example of this is income tax deducted from an employee’s wages.</w:t>
      </w:r>
    </w:p>
    <w:p w14:paraId="3F8B70EE" w14:textId="77777777" w:rsidR="009D33F6" w:rsidRPr="00F37DB4" w:rsidRDefault="009D33F6" w:rsidP="000957C3">
      <w:pPr>
        <w:pStyle w:val="Body"/>
      </w:pPr>
      <w:r w:rsidRPr="00F37DB4">
        <w:t>It is important to note that it is a requirement that a business withholds PAYG tax (usually the top marginal rate - currently 47% not including the Medicare levy) from payment to any business that does not provide an ABN</w:t>
      </w:r>
    </w:p>
    <w:p w14:paraId="1F514034" w14:textId="77777777" w:rsidR="009D33F6" w:rsidRPr="000957C3" w:rsidRDefault="009D33F6" w:rsidP="006A7E48">
      <w:pPr>
        <w:pStyle w:val="Heading4"/>
      </w:pPr>
      <w:r w:rsidRPr="000957C3">
        <w:t>Tax File Number (TFN)</w:t>
      </w:r>
    </w:p>
    <w:p w14:paraId="0B18D047" w14:textId="77777777" w:rsidR="009D33F6" w:rsidRPr="00F37DB4" w:rsidRDefault="009D33F6" w:rsidP="000957C3">
      <w:pPr>
        <w:pStyle w:val="Body"/>
        <w:rPr>
          <w:lang w:eastAsia="en-AU"/>
        </w:rPr>
      </w:pPr>
      <w:r w:rsidRPr="00F37DB4">
        <w:rPr>
          <w:lang w:eastAsia="en-AU"/>
        </w:rPr>
        <w:t xml:space="preserve">A tax file number is a unique number issued by the ATO for each taxpayer. </w:t>
      </w:r>
    </w:p>
    <w:p w14:paraId="51FAEEE9" w14:textId="2C7AFE75" w:rsidR="009D33F6" w:rsidRPr="00F37DB4" w:rsidRDefault="009D33F6" w:rsidP="000957C3">
      <w:pPr>
        <w:pStyle w:val="Body"/>
        <w:rPr>
          <w:lang w:eastAsia="en-AU"/>
        </w:rPr>
      </w:pPr>
      <w:r w:rsidRPr="00F37DB4">
        <w:rPr>
          <w:lang w:eastAsia="en-AU"/>
        </w:rPr>
        <w:t>A small business will need a tax file number if</w:t>
      </w:r>
      <w:r w:rsidR="000957C3">
        <w:rPr>
          <w:lang w:eastAsia="en-AU"/>
        </w:rPr>
        <w:t xml:space="preserve"> it</w:t>
      </w:r>
      <w:r w:rsidRPr="00F37DB4">
        <w:rPr>
          <w:lang w:eastAsia="en-AU"/>
        </w:rPr>
        <w:t>:</w:t>
      </w:r>
    </w:p>
    <w:p w14:paraId="22AC468D" w14:textId="1E2FA79E" w:rsidR="009D33F6" w:rsidRPr="00F37DB4" w:rsidRDefault="009D33F6" w:rsidP="000957C3">
      <w:pPr>
        <w:pStyle w:val="BulletListLevel1"/>
        <w:rPr>
          <w:lang w:eastAsia="en-AU"/>
        </w:rPr>
      </w:pPr>
      <w:r w:rsidRPr="00F37DB4">
        <w:rPr>
          <w:lang w:eastAsia="en-AU"/>
        </w:rPr>
        <w:t>is lodging its first tax return</w:t>
      </w:r>
    </w:p>
    <w:p w14:paraId="461B43E6" w14:textId="3DC1E55D" w:rsidR="009D33F6" w:rsidRPr="00F37DB4" w:rsidRDefault="000957C3" w:rsidP="000957C3">
      <w:pPr>
        <w:pStyle w:val="BulletListLevel1"/>
        <w:rPr>
          <w:lang w:eastAsia="en-AU"/>
        </w:rPr>
      </w:pPr>
      <w:r>
        <w:rPr>
          <w:lang w:eastAsia="en-AU"/>
        </w:rPr>
        <w:t>m</w:t>
      </w:r>
      <w:r w:rsidR="009D33F6" w:rsidRPr="00F37DB4">
        <w:rPr>
          <w:lang w:eastAsia="en-AU"/>
        </w:rPr>
        <w:t>akes payments to an employee or contractor</w:t>
      </w:r>
    </w:p>
    <w:p w14:paraId="1F089CA2" w14:textId="0A8B8178" w:rsidR="009D33F6" w:rsidRPr="00F37DB4" w:rsidRDefault="000957C3" w:rsidP="000957C3">
      <w:pPr>
        <w:pStyle w:val="BulletListLevel1"/>
        <w:rPr>
          <w:lang w:eastAsia="en-AU"/>
        </w:rPr>
      </w:pPr>
      <w:r>
        <w:rPr>
          <w:lang w:eastAsia="en-AU"/>
        </w:rPr>
        <w:t>r</w:t>
      </w:r>
      <w:r w:rsidR="009D33F6" w:rsidRPr="00F37DB4">
        <w:rPr>
          <w:lang w:eastAsia="en-AU"/>
        </w:rPr>
        <w:t>eceives payments as a contractor</w:t>
      </w:r>
    </w:p>
    <w:p w14:paraId="286DB0AB" w14:textId="6D5ED408" w:rsidR="009D33F6" w:rsidRPr="00F37DB4" w:rsidRDefault="000957C3" w:rsidP="000957C3">
      <w:pPr>
        <w:pStyle w:val="BulletListLevel1"/>
        <w:rPr>
          <w:lang w:eastAsia="en-AU"/>
        </w:rPr>
      </w:pPr>
      <w:r>
        <w:rPr>
          <w:lang w:eastAsia="en-AU"/>
        </w:rPr>
        <w:t>i</w:t>
      </w:r>
      <w:r w:rsidR="009D33F6" w:rsidRPr="00F37DB4">
        <w:rPr>
          <w:lang w:eastAsia="en-AU"/>
        </w:rPr>
        <w:t>s a fringe benefits tax payer</w:t>
      </w:r>
      <w:r>
        <w:rPr>
          <w:lang w:eastAsia="en-AU"/>
        </w:rPr>
        <w:t>.</w:t>
      </w:r>
    </w:p>
    <w:p w14:paraId="131F6458" w14:textId="77777777" w:rsidR="009D33F6" w:rsidRPr="00F37DB4" w:rsidRDefault="009D33F6" w:rsidP="009D33F6">
      <w:pPr>
        <w:shd w:val="clear" w:color="auto" w:fill="FFFFFF"/>
        <w:spacing w:after="0" w:line="240" w:lineRule="auto"/>
        <w:rPr>
          <w:rFonts w:ascii="Arial" w:eastAsia="Times New Roman" w:hAnsi="Arial" w:cs="Arial"/>
          <w:color w:val="000000" w:themeColor="text1"/>
          <w:lang w:eastAsia="en-AU"/>
        </w:rPr>
      </w:pPr>
    </w:p>
    <w:p w14:paraId="36593DBD" w14:textId="4A72B39C" w:rsidR="009D33F6" w:rsidRPr="000957C3" w:rsidRDefault="009D33F6" w:rsidP="000957C3">
      <w:pPr>
        <w:pStyle w:val="Body"/>
        <w:rPr>
          <w:b/>
        </w:rPr>
      </w:pPr>
      <w:r w:rsidRPr="000957C3">
        <w:rPr>
          <w:b/>
        </w:rPr>
        <w:t xml:space="preserve">Keeping </w:t>
      </w:r>
      <w:r w:rsidR="00C14837">
        <w:rPr>
          <w:b/>
        </w:rPr>
        <w:t>t</w:t>
      </w:r>
      <w:r w:rsidRPr="000957C3">
        <w:rPr>
          <w:b/>
        </w:rPr>
        <w:t xml:space="preserve">ax </w:t>
      </w:r>
      <w:r w:rsidR="00C14837">
        <w:rPr>
          <w:b/>
        </w:rPr>
        <w:t>r</w:t>
      </w:r>
      <w:r w:rsidRPr="000957C3">
        <w:rPr>
          <w:b/>
        </w:rPr>
        <w:t>ecords</w:t>
      </w:r>
    </w:p>
    <w:p w14:paraId="18A2573A" w14:textId="3D8987C6" w:rsidR="009D33F6" w:rsidRPr="00F37DB4" w:rsidRDefault="009D33F6" w:rsidP="006A7E48">
      <w:pPr>
        <w:pStyle w:val="Body"/>
      </w:pPr>
      <w:r w:rsidRPr="00F37DB4">
        <w:t>Under Australian taxation law, a person carrying on a business must keep records that document and explain all transactions. The</w:t>
      </w:r>
      <w:r w:rsidR="002C0E9E">
        <w:t>s</w:t>
      </w:r>
      <w:r w:rsidRPr="00F37DB4">
        <w:t xml:space="preserve">e records include any documents that are relevant for the purpose of ascertaining income and expenditure. </w:t>
      </w:r>
    </w:p>
    <w:p w14:paraId="26F8FE33" w14:textId="5E298473" w:rsidR="009D33F6" w:rsidRPr="00F37DB4" w:rsidRDefault="009D33F6" w:rsidP="006A7E48">
      <w:pPr>
        <w:pStyle w:val="Body"/>
      </w:pPr>
      <w:r w:rsidRPr="00F37DB4">
        <w:t xml:space="preserve">By law, any books of accounts, records or documents relating to the preparation of an activity statement or an income tax return for an individual or business, must be retained </w:t>
      </w:r>
      <w:r w:rsidRPr="00F37DB4">
        <w:lastRenderedPageBreak/>
        <w:t xml:space="preserve">for a period of at least </w:t>
      </w:r>
      <w:r w:rsidR="00187705" w:rsidRPr="00187705">
        <w:rPr>
          <w:b/>
        </w:rPr>
        <w:t>five</w:t>
      </w:r>
      <w:r w:rsidRPr="00187705">
        <w:rPr>
          <w:b/>
        </w:rPr>
        <w:t xml:space="preserve"> y</w:t>
      </w:r>
      <w:r w:rsidRPr="00F37DB4">
        <w:rPr>
          <w:b/>
        </w:rPr>
        <w:t>ears</w:t>
      </w:r>
      <w:r w:rsidRPr="00F37DB4">
        <w:t xml:space="preserve">. Records relating to fringe benefits tax must be retained for </w:t>
      </w:r>
      <w:r w:rsidR="00187705" w:rsidRPr="00187705">
        <w:rPr>
          <w:b/>
        </w:rPr>
        <w:t>seven</w:t>
      </w:r>
      <w:r w:rsidRPr="00F37DB4">
        <w:rPr>
          <w:b/>
        </w:rPr>
        <w:t xml:space="preserve"> years</w:t>
      </w:r>
      <w:r w:rsidRPr="00F37DB4">
        <w:t>.</w:t>
      </w:r>
    </w:p>
    <w:p w14:paraId="393CB1DC" w14:textId="77777777" w:rsidR="009D33F6" w:rsidRPr="00F37DB4" w:rsidRDefault="009D33F6" w:rsidP="006A7E48">
      <w:pPr>
        <w:pStyle w:val="Body"/>
      </w:pPr>
      <w:r w:rsidRPr="00F37DB4">
        <w:t>Should the business be selected for a taxation audit, the business records will be required. There records may include:</w:t>
      </w:r>
    </w:p>
    <w:p w14:paraId="68801BC3" w14:textId="3236EFCC" w:rsidR="009D33F6" w:rsidRPr="00F37DB4" w:rsidRDefault="72D812FC" w:rsidP="006A7E48">
      <w:pPr>
        <w:pStyle w:val="BulletListLevel1"/>
      </w:pPr>
      <w:r>
        <w:t>journals</w:t>
      </w:r>
    </w:p>
    <w:p w14:paraId="15B5F5B0" w14:textId="512E2051" w:rsidR="009D33F6" w:rsidRPr="00F37DB4" w:rsidRDefault="72D812FC" w:rsidP="006A7E48">
      <w:pPr>
        <w:pStyle w:val="BulletListLevel1"/>
      </w:pPr>
      <w:r>
        <w:t>invoices</w:t>
      </w:r>
    </w:p>
    <w:p w14:paraId="009F1F5B" w14:textId="363EB83C" w:rsidR="009D33F6" w:rsidRPr="00F37DB4" w:rsidRDefault="72D812FC" w:rsidP="006A7E48">
      <w:pPr>
        <w:pStyle w:val="BulletListLevel1"/>
      </w:pPr>
      <w:r>
        <w:t>stock sheets</w:t>
      </w:r>
    </w:p>
    <w:p w14:paraId="7382A54C" w14:textId="0D4C146A" w:rsidR="009D33F6" w:rsidRPr="00F37DB4" w:rsidRDefault="72D812FC" w:rsidP="006A7E48">
      <w:pPr>
        <w:pStyle w:val="BulletListLevel1"/>
      </w:pPr>
      <w:r>
        <w:t>creditors’ and debtors’ listings</w:t>
      </w:r>
    </w:p>
    <w:p w14:paraId="760C3A23" w14:textId="2825D5AB" w:rsidR="009D33F6" w:rsidRPr="00F37DB4" w:rsidRDefault="72D812FC" w:rsidP="006A7E48">
      <w:pPr>
        <w:pStyle w:val="BulletListLevel1"/>
      </w:pPr>
      <w:r>
        <w:t xml:space="preserve">cash books </w:t>
      </w:r>
    </w:p>
    <w:p w14:paraId="4E1F3AE3" w14:textId="51FA543D" w:rsidR="009D33F6" w:rsidRPr="00F37DB4" w:rsidRDefault="72D812FC" w:rsidP="006A7E48">
      <w:pPr>
        <w:pStyle w:val="BulletListLevel1"/>
      </w:pPr>
      <w:r>
        <w:t>quote books</w:t>
      </w:r>
    </w:p>
    <w:p w14:paraId="1F22FF24" w14:textId="73D6F225" w:rsidR="009D33F6" w:rsidRPr="00F37DB4" w:rsidRDefault="72D812FC" w:rsidP="006A7E48">
      <w:pPr>
        <w:pStyle w:val="BulletListLevel1"/>
      </w:pPr>
      <w:r>
        <w:t>receipts</w:t>
      </w:r>
    </w:p>
    <w:p w14:paraId="1CA2D867" w14:textId="4A079D5A" w:rsidR="009D33F6" w:rsidRPr="00F37DB4" w:rsidRDefault="72D812FC" w:rsidP="006A7E48">
      <w:pPr>
        <w:pStyle w:val="BulletListLevel1"/>
      </w:pPr>
      <w:r>
        <w:t>cash register tapes</w:t>
      </w:r>
    </w:p>
    <w:p w14:paraId="2E54B678" w14:textId="0E683704" w:rsidR="009D33F6" w:rsidRPr="00F37DB4" w:rsidRDefault="72D812FC" w:rsidP="006A7E48">
      <w:pPr>
        <w:pStyle w:val="BulletListLevel1"/>
      </w:pPr>
      <w:r>
        <w:t>wage books</w:t>
      </w:r>
    </w:p>
    <w:p w14:paraId="02E8E546" w14:textId="6467AC50" w:rsidR="009D33F6" w:rsidRPr="00F37DB4" w:rsidRDefault="72D812FC" w:rsidP="006A7E48">
      <w:pPr>
        <w:pStyle w:val="BulletListLevel1"/>
      </w:pPr>
      <w:r>
        <w:t>cheque records</w:t>
      </w:r>
    </w:p>
    <w:p w14:paraId="3BB07370" w14:textId="3BB46159" w:rsidR="009D33F6" w:rsidRPr="00F37DB4" w:rsidRDefault="72D812FC" w:rsidP="006A7E48">
      <w:pPr>
        <w:pStyle w:val="BulletListLevel1"/>
      </w:pPr>
      <w:r>
        <w:t>loan/lease agreements</w:t>
      </w:r>
    </w:p>
    <w:p w14:paraId="7B4974B1" w14:textId="3DCCD73C" w:rsidR="009D33F6" w:rsidRPr="00F37DB4" w:rsidRDefault="72D812FC" w:rsidP="006A7E48">
      <w:pPr>
        <w:pStyle w:val="BulletListLevel1"/>
      </w:pPr>
      <w:r>
        <w:t>accountants working papers</w:t>
      </w:r>
    </w:p>
    <w:p w14:paraId="4C0E9573" w14:textId="00231FB1" w:rsidR="009D33F6" w:rsidRPr="00F37DB4" w:rsidRDefault="72D812FC" w:rsidP="006A7E48">
      <w:pPr>
        <w:pStyle w:val="BulletListLevel1"/>
      </w:pPr>
      <w:r>
        <w:t>minutes of director’s meetings</w:t>
      </w:r>
    </w:p>
    <w:p w14:paraId="66882D06" w14:textId="776C6F06" w:rsidR="009D33F6" w:rsidRPr="00F37DB4" w:rsidRDefault="72D812FC" w:rsidP="006A7E48">
      <w:pPr>
        <w:pStyle w:val="BulletListLevel1"/>
      </w:pPr>
      <w:r>
        <w:t>bank statements</w:t>
      </w:r>
    </w:p>
    <w:p w14:paraId="11342DA1" w14:textId="306E5AF2" w:rsidR="009D33F6" w:rsidRPr="00F37DB4" w:rsidRDefault="72D812FC" w:rsidP="006A7E48">
      <w:pPr>
        <w:pStyle w:val="BulletListLevel1"/>
      </w:pPr>
      <w:r>
        <w:t>personal financial records</w:t>
      </w:r>
    </w:p>
    <w:p w14:paraId="19C722ED" w14:textId="2B19D9B4" w:rsidR="009D33F6" w:rsidRPr="00F37DB4" w:rsidRDefault="72D812FC" w:rsidP="006A7E48">
      <w:pPr>
        <w:pStyle w:val="BulletListLevel1"/>
      </w:pPr>
      <w:r>
        <w:t>all banking details</w:t>
      </w:r>
    </w:p>
    <w:p w14:paraId="0793A2BC" w14:textId="3A93B17C" w:rsidR="009D33F6" w:rsidRPr="00F37DB4" w:rsidRDefault="72D812FC" w:rsidP="006A7E48">
      <w:pPr>
        <w:pStyle w:val="BulletListLevel1"/>
      </w:pPr>
      <w:r>
        <w:t>full details of payments to contractors - name address amounts paid.</w:t>
      </w:r>
    </w:p>
    <w:p w14:paraId="5BD51941" w14:textId="53F117D2" w:rsidR="009D33F6" w:rsidRPr="00F37DB4" w:rsidRDefault="009D33F6" w:rsidP="006A7E48">
      <w:pPr>
        <w:pStyle w:val="Heading4"/>
      </w:pPr>
      <w:r w:rsidRPr="00F37DB4">
        <w:t xml:space="preserve">Personal </w:t>
      </w:r>
      <w:r w:rsidR="00C14837">
        <w:t>i</w:t>
      </w:r>
      <w:r w:rsidRPr="00F37DB4">
        <w:t xml:space="preserve">ncome </w:t>
      </w:r>
      <w:r>
        <w:t xml:space="preserve">and </w:t>
      </w:r>
      <w:r w:rsidR="00C14837">
        <w:t>c</w:t>
      </w:r>
      <w:r>
        <w:t xml:space="preserve">ompany </w:t>
      </w:r>
      <w:r w:rsidR="00C14837">
        <w:t>t</w:t>
      </w:r>
      <w:r w:rsidRPr="00F37DB4">
        <w:t>ax</w:t>
      </w:r>
    </w:p>
    <w:p w14:paraId="1936A9E8" w14:textId="60D8CC85" w:rsidR="009D33F6" w:rsidRPr="00F37DB4" w:rsidRDefault="009D33F6" w:rsidP="006A7E48">
      <w:pPr>
        <w:pStyle w:val="Body"/>
      </w:pPr>
      <w:r w:rsidRPr="00F37DB4">
        <w:t>Everyone who has an annual income of $18200 (rate</w:t>
      </w:r>
      <w:r w:rsidR="00FD664A">
        <w:t xml:space="preserve"> as at 2019</w:t>
      </w:r>
      <w:r w:rsidRPr="00F37DB4">
        <w:t>) must pay income tax. Income tax is calculated on a scale - see ATO web site for details.</w:t>
      </w:r>
    </w:p>
    <w:p w14:paraId="6120F435" w14:textId="77777777" w:rsidR="009D33F6" w:rsidRPr="00F37DB4" w:rsidRDefault="009D33F6" w:rsidP="006A7E48">
      <w:pPr>
        <w:pStyle w:val="Body"/>
      </w:pPr>
      <w:r w:rsidRPr="00F37DB4">
        <w:t>Company tax however is paid at a flat rate (currently 28.5% for companies with a turnover of up to $2 million and 30% for companies with a turnover of over $2 million.</w:t>
      </w:r>
    </w:p>
    <w:p w14:paraId="484587AB" w14:textId="77777777" w:rsidR="009D33F6" w:rsidRPr="00F37DB4" w:rsidRDefault="009D33F6" w:rsidP="006A7E48">
      <w:pPr>
        <w:pStyle w:val="Body"/>
      </w:pPr>
      <w:r w:rsidRPr="00F37DB4">
        <w:t>The formula for calculating taxable income is:</w:t>
      </w:r>
    </w:p>
    <w:p w14:paraId="2E7292F9" w14:textId="77777777" w:rsidR="009D33F6" w:rsidRPr="00F37DB4" w:rsidRDefault="009D33F6" w:rsidP="006A7E48">
      <w:pPr>
        <w:pStyle w:val="Body"/>
      </w:pPr>
      <w:r w:rsidRPr="00F37DB4">
        <w:tab/>
        <w:t>Assessable Income - Allowable deductions = Taxable income</w:t>
      </w:r>
    </w:p>
    <w:p w14:paraId="09000C53" w14:textId="632BAC27" w:rsidR="009D33F6" w:rsidRPr="00F37DB4" w:rsidRDefault="009D33F6" w:rsidP="006A7E48">
      <w:pPr>
        <w:pStyle w:val="Heading4"/>
      </w:pPr>
      <w:r w:rsidRPr="00F37DB4">
        <w:t xml:space="preserve">Business </w:t>
      </w:r>
      <w:r w:rsidR="00C14837">
        <w:t>d</w:t>
      </w:r>
      <w:r w:rsidRPr="00F37DB4">
        <w:t>eductions</w:t>
      </w:r>
    </w:p>
    <w:p w14:paraId="61E582D9" w14:textId="77777777" w:rsidR="009D33F6" w:rsidRPr="00F37DB4" w:rsidRDefault="009D33F6" w:rsidP="006A7E48">
      <w:pPr>
        <w:pStyle w:val="Body"/>
      </w:pPr>
      <w:r w:rsidRPr="00F37DB4">
        <w:lastRenderedPageBreak/>
        <w:t>Under tax law a person can claim deductions for outgoings which are necessarily incurred in carrying on a business to provide assessable income, provided the expenses are not of a private nature.</w:t>
      </w:r>
    </w:p>
    <w:p w14:paraId="3CD9AF9A" w14:textId="77777777" w:rsidR="009D33F6" w:rsidRPr="00F37DB4" w:rsidRDefault="009D33F6" w:rsidP="006A7E48">
      <w:pPr>
        <w:pStyle w:val="Body"/>
      </w:pPr>
      <w:r w:rsidRPr="00F37DB4">
        <w:t>The following are a common list of expenses which generally can be deducted from gross income including:</w:t>
      </w:r>
    </w:p>
    <w:p w14:paraId="06326896" w14:textId="49FCC8FD" w:rsidR="009D33F6" w:rsidRPr="00F37DB4" w:rsidRDefault="72D812FC" w:rsidP="006A7E48">
      <w:pPr>
        <w:pStyle w:val="BulletListLevel1"/>
      </w:pPr>
      <w:r>
        <w:t>business premises’ - lease, rent, rates, electricity, phone, office equipment.</w:t>
      </w:r>
    </w:p>
    <w:p w14:paraId="56E2FA76" w14:textId="45008BCF" w:rsidR="009D33F6" w:rsidRPr="00F37DB4" w:rsidRDefault="72D812FC" w:rsidP="006A7E48">
      <w:pPr>
        <w:pStyle w:val="BulletListLevel1"/>
      </w:pPr>
      <w:r>
        <w:t>plant and equipment - hire or lease payments</w:t>
      </w:r>
    </w:p>
    <w:p w14:paraId="5CAF7501" w14:textId="18368C56" w:rsidR="009D33F6" w:rsidRPr="00F37DB4" w:rsidRDefault="72D812FC" w:rsidP="006A7E48">
      <w:pPr>
        <w:pStyle w:val="BulletListLevel1"/>
      </w:pPr>
      <w:r>
        <w:t>purchase of stock</w:t>
      </w:r>
    </w:p>
    <w:p w14:paraId="52289608" w14:textId="71264ED7" w:rsidR="009D33F6" w:rsidRPr="00F37DB4" w:rsidRDefault="72D812FC" w:rsidP="006A7E48">
      <w:pPr>
        <w:pStyle w:val="BulletListLevel1"/>
      </w:pPr>
      <w:r>
        <w:t xml:space="preserve">depreciation </w:t>
      </w:r>
    </w:p>
    <w:p w14:paraId="7A10959B" w14:textId="2B8C9E2A" w:rsidR="009D33F6" w:rsidRPr="00F37DB4" w:rsidRDefault="72D812FC" w:rsidP="006A7E48">
      <w:pPr>
        <w:pStyle w:val="BulletListLevel1"/>
      </w:pPr>
      <w:r>
        <w:t>tools - purchase of tools used in carrying out duties the business provides</w:t>
      </w:r>
    </w:p>
    <w:p w14:paraId="6948604E" w14:textId="14A8AC4B" w:rsidR="009D33F6" w:rsidRPr="00F37DB4" w:rsidRDefault="72D812FC" w:rsidP="006A7E48">
      <w:pPr>
        <w:pStyle w:val="BulletListLevel1"/>
      </w:pPr>
      <w:r>
        <w:t>business stationery</w:t>
      </w:r>
    </w:p>
    <w:p w14:paraId="18A37A10" w14:textId="46E23E5A" w:rsidR="009D33F6" w:rsidRPr="00F37DB4" w:rsidRDefault="72D812FC" w:rsidP="006A7E48">
      <w:pPr>
        <w:pStyle w:val="BulletListLevel1"/>
      </w:pPr>
      <w:r>
        <w:t>subscriptions to business related associations</w:t>
      </w:r>
    </w:p>
    <w:p w14:paraId="528E769A" w14:textId="57CFD9F7" w:rsidR="009D33F6" w:rsidRPr="00F37DB4" w:rsidRDefault="72D812FC" w:rsidP="006A7E48">
      <w:pPr>
        <w:pStyle w:val="BulletListLevel1"/>
      </w:pPr>
      <w:r>
        <w:t xml:space="preserve">advertising - media, radio, pamphlets </w:t>
      </w:r>
    </w:p>
    <w:p w14:paraId="3E68D407" w14:textId="14507584" w:rsidR="009D33F6" w:rsidRPr="00F37DB4" w:rsidRDefault="72D812FC" w:rsidP="006A7E48">
      <w:pPr>
        <w:pStyle w:val="BulletListLevel1"/>
      </w:pPr>
      <w:r>
        <w:t>employee expenses - Salaries and wages, WorkCover, superannuation</w:t>
      </w:r>
    </w:p>
    <w:p w14:paraId="569AE177" w14:textId="02CF9F06" w:rsidR="009D33F6" w:rsidRPr="00F37DB4" w:rsidRDefault="72D812FC" w:rsidP="006A7E48">
      <w:pPr>
        <w:pStyle w:val="BulletListLevel1"/>
      </w:pPr>
      <w:r>
        <w:t>registered tax agent fees - administration of tax affairs</w:t>
      </w:r>
    </w:p>
    <w:p w14:paraId="0EC872AB" w14:textId="6B56FBF8" w:rsidR="009D33F6" w:rsidRPr="00F37DB4" w:rsidRDefault="72D812FC" w:rsidP="006A7E48">
      <w:pPr>
        <w:pStyle w:val="BulletListLevel1"/>
      </w:pPr>
      <w:r>
        <w:t>insurance</w:t>
      </w:r>
    </w:p>
    <w:p w14:paraId="3AE3B4D5" w14:textId="394D6936" w:rsidR="009D33F6" w:rsidRPr="00F37DB4" w:rsidRDefault="72D812FC" w:rsidP="006A7E48">
      <w:pPr>
        <w:pStyle w:val="BulletListLevel1"/>
      </w:pPr>
      <w:r>
        <w:t>interest on borrowed funds</w:t>
      </w:r>
    </w:p>
    <w:p w14:paraId="4C9D1762" w14:textId="487FA954" w:rsidR="009D33F6" w:rsidRPr="00F37DB4" w:rsidRDefault="72D812FC" w:rsidP="006A7E48">
      <w:pPr>
        <w:pStyle w:val="BulletListLevel1"/>
      </w:pPr>
      <w:r>
        <w:t>motor vehicle expenses</w:t>
      </w:r>
    </w:p>
    <w:p w14:paraId="4196F9CC" w14:textId="3754ECC1" w:rsidR="009D33F6" w:rsidRPr="00F37DB4" w:rsidRDefault="72D812FC" w:rsidP="006A7E48">
      <w:pPr>
        <w:pStyle w:val="BulletListLevel1"/>
      </w:pPr>
      <w:r>
        <w:t>repairs and maintenance.</w:t>
      </w:r>
    </w:p>
    <w:p w14:paraId="10036DC0" w14:textId="28FC7835" w:rsidR="009D33F6" w:rsidRPr="006A7E48" w:rsidRDefault="009D33F6" w:rsidP="006A7E48">
      <w:pPr>
        <w:pStyle w:val="Body"/>
        <w:rPr>
          <w:b/>
        </w:rPr>
      </w:pPr>
      <w:r w:rsidRPr="006A7E48">
        <w:rPr>
          <w:b/>
        </w:rPr>
        <w:t xml:space="preserve">Home </w:t>
      </w:r>
      <w:r w:rsidR="00C14837">
        <w:rPr>
          <w:b/>
        </w:rPr>
        <w:t>o</w:t>
      </w:r>
      <w:r w:rsidRPr="006A7E48">
        <w:rPr>
          <w:b/>
        </w:rPr>
        <w:t xml:space="preserve">ffice </w:t>
      </w:r>
      <w:r w:rsidR="00C14837">
        <w:rPr>
          <w:b/>
        </w:rPr>
        <w:t>b</w:t>
      </w:r>
      <w:r w:rsidRPr="006A7E48">
        <w:rPr>
          <w:b/>
        </w:rPr>
        <w:t xml:space="preserve">usiness deductions </w:t>
      </w:r>
    </w:p>
    <w:p w14:paraId="6E961AFD" w14:textId="77777777" w:rsidR="009D33F6" w:rsidRPr="00F37DB4" w:rsidRDefault="009D33F6" w:rsidP="006A7E48">
      <w:pPr>
        <w:pStyle w:val="Body"/>
      </w:pPr>
      <w:r w:rsidRPr="00F37DB4">
        <w:t>There are generally three ways in which a business can be carried out at home.</w:t>
      </w:r>
    </w:p>
    <w:p w14:paraId="0F965D9D" w14:textId="6CF8A22C" w:rsidR="009D33F6" w:rsidRPr="00F37DB4" w:rsidRDefault="72D812FC" w:rsidP="006A7E48">
      <w:pPr>
        <w:pStyle w:val="BulletListLevel1"/>
      </w:pPr>
      <w:r>
        <w:t>The home is the principal place of business.</w:t>
      </w:r>
    </w:p>
    <w:p w14:paraId="169213B3" w14:textId="2989855E" w:rsidR="009D33F6" w:rsidRPr="00F37DB4" w:rsidRDefault="72D812FC" w:rsidP="006A7E48">
      <w:pPr>
        <w:pStyle w:val="BulletListLevel1"/>
      </w:pPr>
      <w:r>
        <w:t>The home is not the principal place of business, but there is a room set aside primarily or exclusively for business activities. Known as a ‘home office’.</w:t>
      </w:r>
    </w:p>
    <w:p w14:paraId="7D0A6E53" w14:textId="5EF02414" w:rsidR="009D33F6" w:rsidRPr="00F37DB4" w:rsidRDefault="72D812FC" w:rsidP="006A7E48">
      <w:pPr>
        <w:pStyle w:val="BulletListLevel1"/>
      </w:pPr>
      <w:r>
        <w:t>The home is not the principal place of business, there is no room set aside primarily or exclusively for business activities, but work is conducted in one of the living areas.</w:t>
      </w:r>
    </w:p>
    <w:p w14:paraId="14375E1E" w14:textId="3B071E5D" w:rsidR="009D33F6" w:rsidRPr="00F37DB4" w:rsidRDefault="009D33F6" w:rsidP="006A7E48">
      <w:pPr>
        <w:pStyle w:val="Body"/>
      </w:pPr>
      <w:r w:rsidRPr="00F37DB4">
        <w:t>The tax deductions able to be claimed will depend on which of the above options applies</w:t>
      </w:r>
      <w:r w:rsidR="006A7E48">
        <w:t>.</w:t>
      </w:r>
    </w:p>
    <w:p w14:paraId="2B225108" w14:textId="4ABD1140" w:rsidR="009D33F6" w:rsidRPr="00F37DB4" w:rsidRDefault="72D812FC" w:rsidP="006A7E48">
      <w:pPr>
        <w:pStyle w:val="Body"/>
      </w:pPr>
      <w:r>
        <w:t>If the home is the principal place of business, it may be possible to claim a tax deduction for the following including:</w:t>
      </w:r>
    </w:p>
    <w:p w14:paraId="5E8B7938" w14:textId="603C8BFC" w:rsidR="009D33F6" w:rsidRPr="00F37DB4" w:rsidRDefault="72D812FC" w:rsidP="006A7E48">
      <w:pPr>
        <w:pStyle w:val="BulletListLevel1"/>
      </w:pPr>
      <w:r>
        <w:lastRenderedPageBreak/>
        <w:t>rent, mortgage interest, insurance, council rates generally on a pro rata basis depending on the space used.</w:t>
      </w:r>
    </w:p>
    <w:p w14:paraId="27B646F7" w14:textId="2C68154B" w:rsidR="009D33F6" w:rsidRPr="00F37DB4" w:rsidRDefault="72D812FC" w:rsidP="006A7E48">
      <w:pPr>
        <w:pStyle w:val="BulletListLevel1"/>
      </w:pPr>
      <w:r>
        <w:t>utilities (gas, electricity) on a apportioned basis</w:t>
      </w:r>
    </w:p>
    <w:p w14:paraId="16CD419B" w14:textId="032BC022" w:rsidR="009D33F6" w:rsidRPr="00F37DB4" w:rsidRDefault="72D812FC" w:rsidP="006A7E48">
      <w:pPr>
        <w:pStyle w:val="BulletListLevel1"/>
      </w:pPr>
      <w:r>
        <w:t>telephone/internet on a pro rata basis</w:t>
      </w:r>
    </w:p>
    <w:p w14:paraId="37FC8843" w14:textId="3A368DFB" w:rsidR="002331C2" w:rsidRPr="002331C2" w:rsidRDefault="72D812FC" w:rsidP="72D812FC">
      <w:pPr>
        <w:pStyle w:val="BulletListLevel1"/>
        <w:rPr>
          <w:lang w:eastAsia="en-AU"/>
        </w:rPr>
      </w:pPr>
      <w:r>
        <w:t>office equipment.</w:t>
      </w:r>
    </w:p>
    <w:tbl>
      <w:tblPr>
        <w:tblW w:w="0" w:type="auto"/>
        <w:shd w:val="clear" w:color="auto" w:fill="E7E7D4"/>
        <w:tblLook w:val="0600" w:firstRow="0" w:lastRow="0" w:firstColumn="0" w:lastColumn="0" w:noHBand="1" w:noVBand="1"/>
      </w:tblPr>
      <w:tblGrid>
        <w:gridCol w:w="992"/>
        <w:gridCol w:w="8034"/>
      </w:tblGrid>
      <w:tr w:rsidR="009E1FCA" w:rsidRPr="00AA3C23" w14:paraId="5B6C1216" w14:textId="77777777" w:rsidTr="004C256C">
        <w:trPr>
          <w:trHeight w:val="659"/>
        </w:trPr>
        <w:tc>
          <w:tcPr>
            <w:tcW w:w="992" w:type="dxa"/>
            <w:shd w:val="clear" w:color="auto" w:fill="E7E7D4"/>
            <w:vAlign w:val="center"/>
          </w:tcPr>
          <w:p w14:paraId="63D87DC9" w14:textId="77777777" w:rsidR="009E1FCA" w:rsidRPr="00AA3C23" w:rsidRDefault="009E1FCA" w:rsidP="00261641">
            <w:pPr>
              <w:pStyle w:val="Practice"/>
            </w:pPr>
            <w:r w:rsidRPr="00AA3C23">
              <w:drawing>
                <wp:inline distT="0" distB="0" distL="0" distR="0" wp14:anchorId="2657471F" wp14:editId="7D5039B0">
                  <wp:extent cx="365760" cy="357809"/>
                  <wp:effectExtent l="0" t="0" r="0" b="4445"/>
                  <wp:docPr id="99" name="Picture 9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35E8049" w14:textId="09FA4437" w:rsidR="009E1FCA" w:rsidRPr="00AA3C23" w:rsidRDefault="009E1FCA" w:rsidP="00261641">
            <w:pPr>
              <w:pStyle w:val="Practice"/>
            </w:pPr>
            <w:r w:rsidRPr="00AA3C23">
              <w:t>Practice activity</w:t>
            </w:r>
            <w:r>
              <w:t xml:space="preserve"> 1.7 Tax concessions</w:t>
            </w:r>
          </w:p>
        </w:tc>
      </w:tr>
    </w:tbl>
    <w:p w14:paraId="5BFEBE37" w14:textId="3A1C3F36" w:rsidR="009E1FCA" w:rsidRDefault="00286992" w:rsidP="009E1FCA">
      <w:pPr>
        <w:pStyle w:val="Body"/>
        <w:rPr>
          <w:i/>
          <w:lang w:eastAsia="en-AU"/>
        </w:rPr>
      </w:pPr>
      <w:r>
        <w:rPr>
          <w:i/>
          <w:lang w:eastAsia="en-AU"/>
        </w:rPr>
        <w:br/>
      </w:r>
      <w:r w:rsidR="009E1FCA">
        <w:rPr>
          <w:i/>
          <w:lang w:eastAsia="en-AU"/>
        </w:rPr>
        <w:t xml:space="preserve">Research the </w:t>
      </w:r>
      <w:hyperlink r:id="rId56" w:history="1">
        <w:r w:rsidR="009E1FCA" w:rsidRPr="009E1FCA">
          <w:rPr>
            <w:rStyle w:val="Hyperlink"/>
            <w:i/>
            <w:lang w:eastAsia="en-AU"/>
          </w:rPr>
          <w:t>ATO website</w:t>
        </w:r>
      </w:hyperlink>
      <w:r w:rsidR="009E1FCA">
        <w:rPr>
          <w:i/>
          <w:lang w:eastAsia="en-AU"/>
        </w:rPr>
        <w:t xml:space="preserve"> and locate the information on </w:t>
      </w:r>
      <w:r w:rsidR="009E1FCA" w:rsidRPr="009E1FCA">
        <w:rPr>
          <w:b/>
          <w:i/>
          <w:lang w:eastAsia="en-AU"/>
        </w:rPr>
        <w:t>small business tax concessions</w:t>
      </w:r>
      <w:r w:rsidR="009E1FCA">
        <w:rPr>
          <w:i/>
          <w:lang w:eastAsia="en-AU"/>
        </w:rPr>
        <w:t>. Using the example business from earlier activities, list the tax concessions that would be advantageous for the business.</w:t>
      </w:r>
    </w:p>
    <w:p w14:paraId="56D43738" w14:textId="1791BEE5" w:rsidR="009E1FCA" w:rsidRDefault="009E1FCA" w:rsidP="009E1FCA">
      <w:pPr>
        <w:pStyle w:val="Body"/>
        <w:rPr>
          <w:i/>
          <w:lang w:eastAsia="en-AU"/>
        </w:rPr>
      </w:pPr>
      <w:r>
        <w:rPr>
          <w:i/>
          <w:lang w:eastAsia="en-A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0D4BEA8" w14:textId="77777777" w:rsidR="009D33F6" w:rsidRPr="00C955A6" w:rsidRDefault="009D33F6" w:rsidP="006A7E48">
      <w:pPr>
        <w:pStyle w:val="Heading3"/>
      </w:pPr>
      <w:bookmarkStart w:id="101" w:name="_Toc5106420"/>
      <w:bookmarkStart w:id="102" w:name="_Toc5106718"/>
      <w:bookmarkStart w:id="103" w:name="_Toc5273410"/>
      <w:r w:rsidRPr="00C955A6">
        <w:t>Insurance</w:t>
      </w:r>
      <w:bookmarkEnd w:id="101"/>
      <w:bookmarkEnd w:id="102"/>
      <w:bookmarkEnd w:id="103"/>
    </w:p>
    <w:p w14:paraId="2CB4853A" w14:textId="70C96A67" w:rsidR="00FD664A" w:rsidRPr="00F37DB4" w:rsidRDefault="009D33F6" w:rsidP="00FD664A">
      <w:pPr>
        <w:pStyle w:val="Body"/>
      </w:pPr>
      <w:r w:rsidRPr="00F37DB4">
        <w:t>Starting a business can be a major risk. Insurance is one way of minimising this risk by providing protection against loss.</w:t>
      </w:r>
      <w:r w:rsidR="00FD664A">
        <w:t xml:space="preserve"> </w:t>
      </w:r>
      <w:r w:rsidR="00FD664A" w:rsidRPr="00F37DB4">
        <w:t xml:space="preserve">An insurance policy is a legal contract whereby in return for a payment (premium) a business can obtain cover against </w:t>
      </w:r>
      <w:r w:rsidR="00FD664A">
        <w:t>l</w:t>
      </w:r>
      <w:r w:rsidR="00FD664A" w:rsidRPr="00F37DB4">
        <w:t>oss as a result of an unforeseen event.</w:t>
      </w:r>
    </w:p>
    <w:p w14:paraId="587EDE2C" w14:textId="77777777" w:rsidR="009D33F6" w:rsidRPr="00F37DB4" w:rsidRDefault="009D33F6" w:rsidP="006A7E48">
      <w:pPr>
        <w:pStyle w:val="Body"/>
      </w:pPr>
      <w:r w:rsidRPr="00F37DB4">
        <w:t>Loss can be financial resulting from damage of theft of personal and business assets. This insurance cover is known as general insurance.</w:t>
      </w:r>
    </w:p>
    <w:p w14:paraId="161E168D" w14:textId="2A3E195D" w:rsidR="009D33F6" w:rsidRPr="00F37DB4" w:rsidRDefault="009D33F6" w:rsidP="006A7E48">
      <w:pPr>
        <w:pStyle w:val="Body"/>
      </w:pPr>
      <w:r w:rsidRPr="00F37DB4">
        <w:t>Another form of insurance is for accident or injury</w:t>
      </w:r>
      <w:r w:rsidR="00FD664A">
        <w:t>.</w:t>
      </w:r>
    </w:p>
    <w:p w14:paraId="7DCC0066" w14:textId="77777777" w:rsidR="009D33F6" w:rsidRPr="00F37DB4" w:rsidRDefault="009D33F6" w:rsidP="006A7E48">
      <w:pPr>
        <w:pStyle w:val="Body"/>
      </w:pPr>
      <w:r w:rsidRPr="00F37DB4">
        <w:t>The following overview of insurance cover is by no means exhaustive, but rather an indication of common areas of risk that should be covered by small business owners.</w:t>
      </w:r>
    </w:p>
    <w:p w14:paraId="16383747" w14:textId="77777777" w:rsidR="009D33F6" w:rsidRPr="006A7E48" w:rsidRDefault="009D33F6" w:rsidP="006A7E48">
      <w:pPr>
        <w:pStyle w:val="Body"/>
        <w:rPr>
          <w:b/>
        </w:rPr>
      </w:pPr>
      <w:r w:rsidRPr="006A7E48">
        <w:rPr>
          <w:b/>
        </w:rPr>
        <w:t>The main types of insurance relevant to small business can be divided into three categories:</w:t>
      </w:r>
    </w:p>
    <w:p w14:paraId="05AD59C4" w14:textId="62FCBF90" w:rsidR="009D33F6" w:rsidRPr="00F37DB4" w:rsidRDefault="72D812FC" w:rsidP="006A7E48">
      <w:pPr>
        <w:pStyle w:val="BulletListLevel1"/>
      </w:pPr>
      <w:r>
        <w:t>compulsory insurances</w:t>
      </w:r>
    </w:p>
    <w:p w14:paraId="665965CE" w14:textId="1B322D9C" w:rsidR="009D33F6" w:rsidRPr="00F37DB4" w:rsidRDefault="72D812FC" w:rsidP="006A7E48">
      <w:pPr>
        <w:pStyle w:val="BulletListLevel1"/>
      </w:pPr>
      <w:r>
        <w:t>essential insurances</w:t>
      </w:r>
    </w:p>
    <w:p w14:paraId="0EA3731F" w14:textId="135A3C49" w:rsidR="009D33F6" w:rsidRPr="00F37DB4" w:rsidRDefault="72D812FC" w:rsidP="006A7E48">
      <w:pPr>
        <w:pStyle w:val="BulletListLevel1"/>
      </w:pPr>
      <w:r>
        <w:t>useful insurances.</w:t>
      </w:r>
    </w:p>
    <w:p w14:paraId="2C3A9A86" w14:textId="77777777" w:rsidR="00053E67" w:rsidRDefault="00053E67">
      <w:pPr>
        <w:rPr>
          <w:rFonts w:eastAsia="Times New Roman" w:cstheme="minorHAnsi"/>
          <w:b/>
          <w:noProof/>
          <w:color w:val="58585B"/>
          <w:kern w:val="22"/>
          <w:sz w:val="28"/>
          <w:szCs w:val="28"/>
          <w:lang w:eastAsia="en-AU"/>
        </w:rPr>
      </w:pPr>
      <w:r>
        <w:br w:type="page"/>
      </w:r>
    </w:p>
    <w:p w14:paraId="78E25CED" w14:textId="739813C0" w:rsidR="009D33F6" w:rsidRPr="00F37DB4" w:rsidRDefault="009D33F6" w:rsidP="006A7E48">
      <w:pPr>
        <w:pStyle w:val="Heading4"/>
      </w:pPr>
      <w:r w:rsidRPr="00F37DB4">
        <w:lastRenderedPageBreak/>
        <w:t>Compulsory insurances</w:t>
      </w:r>
    </w:p>
    <w:p w14:paraId="1F13ED88" w14:textId="6B9142A7" w:rsidR="009D33F6" w:rsidRDefault="009D33F6" w:rsidP="006A7E48">
      <w:pPr>
        <w:pStyle w:val="Body"/>
      </w:pPr>
      <w:r w:rsidRPr="0052281C">
        <w:t>Compulsory insurances are those required by law and include:</w:t>
      </w:r>
    </w:p>
    <w:p w14:paraId="5B222050" w14:textId="449B5A70" w:rsidR="00F70FFC" w:rsidRPr="00D22857" w:rsidRDefault="00FD664A" w:rsidP="00F70FFC">
      <w:pPr>
        <w:pStyle w:val="BulletListLevel1"/>
      </w:pPr>
      <w:r>
        <w:t>Compulsory t</w:t>
      </w:r>
      <w:r w:rsidR="00F70FFC" w:rsidRPr="00D22857">
        <w:t xml:space="preserve">hird party motor vehicle insurance (CTP) - all business operators who use motor vehicles in the business must have </w:t>
      </w:r>
      <w:r>
        <w:t>C</w:t>
      </w:r>
      <w:r w:rsidR="00F70FFC" w:rsidRPr="00D22857">
        <w:t>TP insurance. This insurance covers injury or death to third parties. It does not cover damage to the vehicle while being driven.</w:t>
      </w:r>
    </w:p>
    <w:p w14:paraId="4F30841E" w14:textId="646E9FA7" w:rsidR="009D33F6" w:rsidRPr="005571C5" w:rsidRDefault="009D33F6" w:rsidP="00B44107">
      <w:pPr>
        <w:pStyle w:val="BulletListLevel1"/>
      </w:pPr>
      <w:r w:rsidRPr="00B22128">
        <w:t xml:space="preserve">Workers compensation - </w:t>
      </w:r>
      <w:r>
        <w:t>for all business operators who employ staff. This insurance covers any work related sickness, injury or death at the place of work.</w:t>
      </w:r>
      <w:r w:rsidR="006A7E48">
        <w:t xml:space="preserve"> </w:t>
      </w:r>
      <w:r w:rsidRPr="005571C5">
        <w:t>By law all full</w:t>
      </w:r>
      <w:r w:rsidR="00FD664A">
        <w:t>-</w:t>
      </w:r>
      <w:r w:rsidRPr="005571C5">
        <w:t>time, part</w:t>
      </w:r>
      <w:r w:rsidR="00FD664A">
        <w:t>-</w:t>
      </w:r>
      <w:r w:rsidRPr="005571C5">
        <w:t>time and casual</w:t>
      </w:r>
      <w:r>
        <w:t xml:space="preserve"> employees must be covered for</w:t>
      </w:r>
      <w:r w:rsidR="006A7E48">
        <w:t xml:space="preserve"> </w:t>
      </w:r>
      <w:r>
        <w:t>workers compensation insurance</w:t>
      </w:r>
      <w:r w:rsidR="00FD664A">
        <w:t>.</w:t>
      </w:r>
      <w:r w:rsidR="00FD664A">
        <w:br/>
      </w:r>
    </w:p>
    <w:p w14:paraId="3F19FB7D" w14:textId="441BC064" w:rsidR="009D33F6" w:rsidRPr="005571C5" w:rsidRDefault="006A7E48" w:rsidP="006A7E48">
      <w:pPr>
        <w:pStyle w:val="Body"/>
      </w:pPr>
      <w:r w:rsidRPr="006A7E48">
        <w:rPr>
          <w:b/>
        </w:rPr>
        <w:t>Note:</w:t>
      </w:r>
      <w:r>
        <w:t xml:space="preserve"> In NSW i</w:t>
      </w:r>
      <w:r w:rsidR="009D33F6" w:rsidRPr="005571C5">
        <w:t>f you are a sole trader/proprietor, or member of a partnership, you’re not a worker of your own business and cannot take out workers compensation insurance to cover yourself for injuries</w:t>
      </w:r>
      <w:r>
        <w:t>.</w:t>
      </w:r>
    </w:p>
    <w:p w14:paraId="1422A37C" w14:textId="789C529B" w:rsidR="009D33F6" w:rsidRDefault="009D33F6" w:rsidP="006A7E48">
      <w:pPr>
        <w:pStyle w:val="Heading4"/>
      </w:pPr>
      <w:r w:rsidRPr="009B76B9">
        <w:t xml:space="preserve">Essential </w:t>
      </w:r>
      <w:r w:rsidR="00C14837">
        <w:t>i</w:t>
      </w:r>
      <w:r w:rsidRPr="009B76B9">
        <w:t>nsurances</w:t>
      </w:r>
    </w:p>
    <w:p w14:paraId="0FE682D3" w14:textId="77777777" w:rsidR="009D33F6" w:rsidRDefault="009D33F6" w:rsidP="006A7E48">
      <w:pPr>
        <w:pStyle w:val="Body"/>
      </w:pPr>
      <w:r>
        <w:t>There are a number of other insurances that could be considered as essential for small business. These may vary according to the nature of the business and may include:</w:t>
      </w:r>
    </w:p>
    <w:p w14:paraId="193583AA" w14:textId="77777777" w:rsidR="009D33F6" w:rsidRDefault="009D33F6" w:rsidP="006A7E48">
      <w:pPr>
        <w:pStyle w:val="BulletListLevel1"/>
      </w:pPr>
      <w:r>
        <w:t>Fire/storm/tempest - protects buildings and assets against destruction of the premises and assets against disasters such as fire, flood and storm, and is a general insurance policy.</w:t>
      </w:r>
    </w:p>
    <w:p w14:paraId="3508CE46" w14:textId="7C5B606F" w:rsidR="009D33F6" w:rsidRDefault="72D812FC" w:rsidP="006A7E48">
      <w:pPr>
        <w:pStyle w:val="BulletListLevel1"/>
      </w:pPr>
      <w:r>
        <w:t>Public risk/public liability - covers against personal injury or property damage to third parties should the business owner be negligent. This includes any injury to persons while they are on the business premises.</w:t>
      </w:r>
    </w:p>
    <w:p w14:paraId="2DDE3224" w14:textId="77777777" w:rsidR="009D33F6" w:rsidRDefault="009D33F6" w:rsidP="006A7E48">
      <w:pPr>
        <w:pStyle w:val="BulletListLevel1"/>
      </w:pPr>
      <w:r w:rsidRPr="00CE7396">
        <w:t>Public liability claims</w:t>
      </w:r>
      <w:r>
        <w:t xml:space="preserve"> can take lengthy periods of time to settle. </w:t>
      </w:r>
    </w:p>
    <w:p w14:paraId="000DEBF2" w14:textId="3B28BD36" w:rsidR="009D33F6" w:rsidRPr="00052BC0" w:rsidRDefault="72D812FC" w:rsidP="006A7E48">
      <w:pPr>
        <w:pStyle w:val="BulletListLevel1"/>
      </w:pPr>
      <w:r>
        <w:t>Loss of profit - provides payment to assist the business while being re-established following loss or damage to meet ongoing expenses such as wages, loans, rent, periodical payments, etc.</w:t>
      </w:r>
    </w:p>
    <w:p w14:paraId="68E4B604" w14:textId="2019FDD8" w:rsidR="009D33F6" w:rsidRDefault="009D33F6" w:rsidP="006A7E48">
      <w:pPr>
        <w:pStyle w:val="Heading4"/>
      </w:pPr>
      <w:r w:rsidRPr="002017F5">
        <w:t xml:space="preserve">Useful </w:t>
      </w:r>
      <w:r w:rsidR="00C14837">
        <w:t>i</w:t>
      </w:r>
      <w:r w:rsidRPr="002017F5">
        <w:t>nsurances</w:t>
      </w:r>
    </w:p>
    <w:p w14:paraId="29279471" w14:textId="77777777" w:rsidR="009D33F6" w:rsidRPr="002017F5" w:rsidRDefault="009D33F6" w:rsidP="006A7E48">
      <w:pPr>
        <w:pStyle w:val="Body"/>
      </w:pPr>
      <w:r w:rsidRPr="002017F5">
        <w:t>Other insurances considered useful for small businesses include:</w:t>
      </w:r>
    </w:p>
    <w:p w14:paraId="6E76767C" w14:textId="761251B0" w:rsidR="009D33F6" w:rsidRDefault="72D812FC" w:rsidP="006A7E48">
      <w:pPr>
        <w:pStyle w:val="BulletListLevel1"/>
      </w:pPr>
      <w:r>
        <w:t>Product liability—covers damage or injury caused to the customer by products made/sold through the business.</w:t>
      </w:r>
    </w:p>
    <w:p w14:paraId="51AC5F2B" w14:textId="177FBD0C" w:rsidR="009D33F6" w:rsidRDefault="72D812FC" w:rsidP="006A7E48">
      <w:pPr>
        <w:pStyle w:val="BulletListLevel1"/>
      </w:pPr>
      <w:r>
        <w:t>Professional indemnity—covers losses incurred as a result of following guidance given by professional advisors.</w:t>
      </w:r>
    </w:p>
    <w:p w14:paraId="5CCBD2A8" w14:textId="3FA0EA35" w:rsidR="009D33F6" w:rsidRDefault="72D812FC" w:rsidP="006A7E48">
      <w:pPr>
        <w:pStyle w:val="BulletListLevel1"/>
      </w:pPr>
      <w:r>
        <w:lastRenderedPageBreak/>
        <w:t>Comprehensive motor vehicle insurance—covers damage to the persons vehicle and for damage to property and/or a vehicle of a third party.</w:t>
      </w:r>
    </w:p>
    <w:p w14:paraId="125D4F4D" w14:textId="0535718B" w:rsidR="009D33F6" w:rsidRDefault="72D812FC" w:rsidP="006A7E48">
      <w:pPr>
        <w:pStyle w:val="BulletListLevel1"/>
      </w:pPr>
      <w:r>
        <w:t>Tenant liability—covers the business as a tenant for damage resulting from negligent actions by the business owner or staff. For example, leaving a tap running flooding the building.</w:t>
      </w:r>
    </w:p>
    <w:p w14:paraId="20B7EF67" w14:textId="43ACB69E" w:rsidR="009D33F6" w:rsidRDefault="72D812FC" w:rsidP="006A7E48">
      <w:pPr>
        <w:pStyle w:val="BulletListLevel1"/>
      </w:pPr>
      <w:r>
        <w:t>Burglary/theft—to cover loss from theft of stock or assets.</w:t>
      </w:r>
    </w:p>
    <w:p w14:paraId="4B67FF42" w14:textId="2AC01B39" w:rsidR="009D33F6" w:rsidRDefault="72D812FC" w:rsidP="006A7E48">
      <w:pPr>
        <w:pStyle w:val="BulletListLevel1"/>
      </w:pPr>
      <w:r>
        <w:t>Partnership—covers against death of  partner.</w:t>
      </w:r>
    </w:p>
    <w:p w14:paraId="6FB873B2" w14:textId="0A5834EE" w:rsidR="009D33F6" w:rsidRDefault="72D812FC" w:rsidP="006A7E48">
      <w:pPr>
        <w:pStyle w:val="BulletListLevel1"/>
      </w:pPr>
      <w:r>
        <w:t>Key person—covers the replacement of key staff who are critical to the operation of the business.</w:t>
      </w:r>
    </w:p>
    <w:p w14:paraId="123B6303" w14:textId="6C520FCB" w:rsidR="009D33F6" w:rsidRDefault="72D812FC" w:rsidP="006A7E48">
      <w:pPr>
        <w:pStyle w:val="BulletListLevel1"/>
      </w:pPr>
      <w:r>
        <w:t>Personal accident and sickness—as sole traders, partners are not covered by workers compensation insurance, this covers the owner who is unable to work in the business.</w:t>
      </w:r>
    </w:p>
    <w:p w14:paraId="0B521A92" w14:textId="57AFE6D0" w:rsidR="009D33F6" w:rsidRDefault="72D812FC" w:rsidP="006A7E48">
      <w:pPr>
        <w:pStyle w:val="BulletListLevel1"/>
      </w:pPr>
      <w:r>
        <w:t>Plate glass—covers breakage of plate glass. The owner of the business premises may require a tenant to have this cover.</w:t>
      </w:r>
    </w:p>
    <w:p w14:paraId="67D21A85" w14:textId="4CA070F8" w:rsidR="009D33F6" w:rsidRDefault="72D812FC" w:rsidP="006A7E48">
      <w:pPr>
        <w:pStyle w:val="BulletListLevel1"/>
      </w:pPr>
      <w:r>
        <w:t>Goods in transit—covers goods being transported to and from the place of business.</w:t>
      </w:r>
    </w:p>
    <w:p w14:paraId="02504519" w14:textId="143BC27C" w:rsidR="009D33F6" w:rsidRDefault="72D812FC" w:rsidP="006A7E48">
      <w:pPr>
        <w:pStyle w:val="BulletListLevel1"/>
      </w:pPr>
      <w:r>
        <w:t>Cash—covers the loss of cash on business premises, in transit of being handled by staff.</w:t>
      </w:r>
    </w:p>
    <w:p w14:paraId="5C778F52" w14:textId="17D4C706" w:rsidR="009D33F6" w:rsidRDefault="009D33F6" w:rsidP="006A7E48">
      <w:pPr>
        <w:pStyle w:val="BulletListLevel1"/>
        <w:numPr>
          <w:ilvl w:val="0"/>
          <w:numId w:val="0"/>
        </w:numPr>
        <w:ind w:left="714"/>
      </w:pPr>
    </w:p>
    <w:p w14:paraId="58E3EE65" w14:textId="2CC76066" w:rsidR="00607949" w:rsidRDefault="00607949" w:rsidP="006A7E48">
      <w:pPr>
        <w:pStyle w:val="BulletListLevel1"/>
        <w:numPr>
          <w:ilvl w:val="0"/>
          <w:numId w:val="0"/>
        </w:numPr>
        <w:ind w:left="714"/>
      </w:pPr>
    </w:p>
    <w:p w14:paraId="77C9F328" w14:textId="78AEDFEE" w:rsidR="00607949" w:rsidRDefault="00607949" w:rsidP="006A7E48">
      <w:pPr>
        <w:pStyle w:val="BulletListLevel1"/>
        <w:numPr>
          <w:ilvl w:val="0"/>
          <w:numId w:val="0"/>
        </w:numPr>
        <w:ind w:left="714"/>
      </w:pPr>
    </w:p>
    <w:p w14:paraId="67D1A917" w14:textId="77777777" w:rsidR="00607949" w:rsidRDefault="00607949" w:rsidP="006A7E48">
      <w:pPr>
        <w:pStyle w:val="BulletListLevel1"/>
        <w:numPr>
          <w:ilvl w:val="0"/>
          <w:numId w:val="0"/>
        </w:numPr>
        <w:ind w:left="714"/>
      </w:pPr>
    </w:p>
    <w:p w14:paraId="4CE4D02D" w14:textId="77777777" w:rsidR="00607949" w:rsidRPr="003B4532" w:rsidRDefault="00607949" w:rsidP="006A7E48">
      <w:pPr>
        <w:pStyle w:val="BulletListLevel1"/>
        <w:numPr>
          <w:ilvl w:val="0"/>
          <w:numId w:val="0"/>
        </w:numPr>
        <w:ind w:left="714"/>
      </w:pPr>
    </w:p>
    <w:p w14:paraId="4D5E29CF" w14:textId="55D13EF9" w:rsidR="00607949" w:rsidRDefault="00607949" w:rsidP="00607949">
      <w:pPr>
        <w:pStyle w:val="Body"/>
        <w:keepNext/>
        <w:jc w:val="center"/>
      </w:pPr>
    </w:p>
    <w:p w14:paraId="1EE07346" w14:textId="77777777" w:rsidR="00607949" w:rsidRDefault="00607949" w:rsidP="00472E82">
      <w:pPr>
        <w:pStyle w:val="Body"/>
      </w:pPr>
    </w:p>
    <w:p w14:paraId="1DBDFCE5" w14:textId="39A23538" w:rsidR="00C20023" w:rsidRDefault="00C20023" w:rsidP="00472E82">
      <w:pPr>
        <w:pStyle w:val="Body"/>
      </w:pPr>
      <w:r>
        <w:br w:type="page"/>
      </w:r>
    </w:p>
    <w:p w14:paraId="2ADA4FFF" w14:textId="77777777" w:rsidR="00B460D7" w:rsidRDefault="00B460D7" w:rsidP="00B460D7">
      <w:pPr>
        <w:pStyle w:val="Body"/>
      </w:pPr>
    </w:p>
    <w:p w14:paraId="143BC367" w14:textId="28B353B5" w:rsidR="00B460D7" w:rsidRDefault="00B460D7" w:rsidP="00B460D7">
      <w:pPr>
        <w:pStyle w:val="Sectionnumber"/>
      </w:pPr>
      <w:r>
        <w:rPr>
          <w:noProof/>
          <w:lang w:eastAsia="en-AU"/>
        </w:rPr>
        <mc:AlternateContent>
          <mc:Choice Requires="wpg">
            <w:drawing>
              <wp:anchor distT="0" distB="0" distL="114300" distR="114300" simplePos="0" relativeHeight="251658246" behindDoc="1" locked="0" layoutInCell="1" allowOverlap="1" wp14:anchorId="3E510CC8" wp14:editId="466423EE">
                <wp:simplePos x="0" y="0"/>
                <wp:positionH relativeFrom="margin">
                  <wp:posOffset>1741170</wp:posOffset>
                </wp:positionH>
                <wp:positionV relativeFrom="paragraph">
                  <wp:posOffset>1831340</wp:posOffset>
                </wp:positionV>
                <wp:extent cx="3876676" cy="3305175"/>
                <wp:effectExtent l="0" t="0" r="9525" b="9525"/>
                <wp:wrapNone/>
                <wp:docPr id="29" name="Group 2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6" name="Rectangle 246"/>
                        <wps:cNvSpPr/>
                        <wps:spPr>
                          <a:xfrm>
                            <a:off x="876299" y="2162175"/>
                            <a:ext cx="3000375" cy="98107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943101" y="171450"/>
                            <a:ext cx="1933574" cy="24955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1" y="0"/>
                            <a:ext cx="3876675" cy="8191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Rectangle 249"/>
                        <wps:cNvSpPr/>
                        <wps:spPr>
                          <a:xfrm>
                            <a:off x="714375" y="3143250"/>
                            <a:ext cx="161925" cy="16192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7DB1E2" id="Group 29" o:spid="_x0000_s1026" alt="Section 1&#10;Section name" style="position:absolute;margin-left:137.1pt;margin-top:144.2pt;width:305.25pt;height:260.25pt;z-index:-25165823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CBsgZ13AwAALA8AAA4AAAAAAAAAAAAAAAAALgIAAGRycy9lMm9Eb2Mu&#10;eG1sUEsBAi0AFAAGAAgAAAAhAAMGByjhAAAACwEAAA8AAAAAAAAAAAAAAAAA0QUAAGRycy9kb3du&#10;cmV2LnhtbFBLBQYAAAAABAAEAPMAAADfBgAAAAA=&#10;">
                <v:rect id="Rectangle 24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v:rect id="Rectangle 249"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" filled="f" stroked="f"/>
                <w10:wrap anchorx="margin"/>
              </v:group>
            </w:pict>
          </mc:Fallback>
        </mc:AlternateContent>
      </w:r>
      <w:r>
        <w:t xml:space="preserve">Topic </w:t>
      </w:r>
      <w:r w:rsidR="006A7E48">
        <w:t>2</w:t>
      </w:r>
    </w:p>
    <w:p w14:paraId="53C4111F" w14:textId="76F68224" w:rsidR="00B460D7" w:rsidRDefault="00B460D7" w:rsidP="00B460D7">
      <w:pPr>
        <w:pStyle w:val="Sectionname"/>
      </w:pPr>
      <w:r>
        <w:t>Contracts</w:t>
      </w:r>
    </w:p>
    <w:p w14:paraId="23D1AFC6" w14:textId="77777777" w:rsidR="00B460D7" w:rsidRDefault="00B460D7" w:rsidP="00B460D7">
      <w:pPr>
        <w:pStyle w:val="Body"/>
      </w:pPr>
      <w:r>
        <w:br w:type="page"/>
      </w:r>
    </w:p>
    <w:p w14:paraId="583AE05F" w14:textId="481EAE92" w:rsidR="00A64EF3" w:rsidRPr="00C955A6" w:rsidRDefault="00FD664A" w:rsidP="006A7E48">
      <w:pPr>
        <w:pStyle w:val="Heading1"/>
      </w:pPr>
      <w:bookmarkStart w:id="104" w:name="_Toc5106719"/>
      <w:bookmarkStart w:id="105" w:name="_Toc5273411"/>
      <w:r>
        <w:lastRenderedPageBreak/>
        <w:t xml:space="preserve">Topic </w:t>
      </w:r>
      <w:r w:rsidR="009E5D6B">
        <w:t>2</w:t>
      </w:r>
      <w:r w:rsidR="006A7E48">
        <w:t xml:space="preserve"> Contracts</w:t>
      </w:r>
      <w:bookmarkEnd w:id="104"/>
      <w:bookmarkEnd w:id="105"/>
    </w:p>
    <w:p w14:paraId="65BE8436" w14:textId="55DEBE33" w:rsidR="00A64EF3" w:rsidRDefault="00A64EF3" w:rsidP="0063132F">
      <w:pPr>
        <w:pStyle w:val="Heading2"/>
      </w:pPr>
      <w:bookmarkStart w:id="106" w:name="_Toc5106421"/>
      <w:bookmarkStart w:id="107" w:name="_Toc5106720"/>
      <w:bookmarkStart w:id="108" w:name="_Toc5273412"/>
      <w:r w:rsidRPr="006B1115">
        <w:t xml:space="preserve">The </w:t>
      </w:r>
      <w:r w:rsidR="00C14837">
        <w:t>l</w:t>
      </w:r>
      <w:r w:rsidRPr="006B1115">
        <w:t xml:space="preserve">aw of </w:t>
      </w:r>
      <w:r w:rsidR="00C14837">
        <w:t>c</w:t>
      </w:r>
      <w:r w:rsidRPr="006B1115">
        <w:t>ontract</w:t>
      </w:r>
      <w:bookmarkEnd w:id="106"/>
      <w:bookmarkEnd w:id="107"/>
      <w:bookmarkEnd w:id="108"/>
    </w:p>
    <w:p w14:paraId="58E302D4" w14:textId="603D6CE6" w:rsidR="00A64EF3" w:rsidRDefault="00A64EF3" w:rsidP="0063132F">
      <w:pPr>
        <w:pStyle w:val="Body"/>
      </w:pPr>
      <w:r w:rsidRPr="006B1115">
        <w:t>A contract is a legally enforceable agreement</w:t>
      </w:r>
      <w:r>
        <w:t xml:space="preserve"> between two or more parties. It involves obligations on the part of those involved</w:t>
      </w:r>
      <w:r w:rsidR="00286992">
        <w:t>,</w:t>
      </w:r>
      <w:r>
        <w:t xml:space="preserve"> which may be written, oral or inferred from conduct.</w:t>
      </w:r>
    </w:p>
    <w:p w14:paraId="17F0587C" w14:textId="77777777" w:rsidR="00A64EF3" w:rsidRDefault="00A64EF3" w:rsidP="0063132F">
      <w:pPr>
        <w:pStyle w:val="Body"/>
      </w:pPr>
      <w:r>
        <w:t>For a contract to be valid, the following elements must exist:</w:t>
      </w:r>
    </w:p>
    <w:p w14:paraId="7A7F3BE0" w14:textId="64081599" w:rsidR="00A64EF3" w:rsidRDefault="72D812FC" w:rsidP="0063132F">
      <w:pPr>
        <w:pStyle w:val="BulletListLevel1"/>
      </w:pPr>
      <w:r>
        <w:t>An intention to create legal relations between parties who have a legal capacity to do so. That is, they must be legally able to do so. Contracts cannot be entered into legally by intoxicated people, people who are not of sound mind, bankrupts and in some cases, minors. If such individuals enter into an agreement, that contract may be considered to be invalid.</w:t>
      </w:r>
    </w:p>
    <w:p w14:paraId="7E28EE5E" w14:textId="69EC5DC3" w:rsidR="00A64EF3" w:rsidRDefault="72D812FC" w:rsidP="0063132F">
      <w:pPr>
        <w:pStyle w:val="BulletListLevel1"/>
      </w:pPr>
      <w:r>
        <w:t>An offer—to the other party to do something, or refrain from doing something.</w:t>
      </w:r>
    </w:p>
    <w:p w14:paraId="034D7EDE" w14:textId="7870FA07" w:rsidR="00A64EF3" w:rsidRDefault="72D812FC" w:rsidP="0063132F">
      <w:pPr>
        <w:pStyle w:val="BulletListLevel1"/>
      </w:pPr>
      <w:r>
        <w:t>An acceptance—by a party. That is they agree to the terms of the contract.</w:t>
      </w:r>
    </w:p>
    <w:p w14:paraId="4F08C1B8" w14:textId="2674228D" w:rsidR="00A64EF3" w:rsidRDefault="72D812FC" w:rsidP="0063132F">
      <w:pPr>
        <w:pStyle w:val="BulletListLevel1"/>
      </w:pPr>
      <w:r>
        <w:t>A consideration—which is the value or a benefit to supply or give up something in return such as a specified item for a sum of money.</w:t>
      </w:r>
    </w:p>
    <w:p w14:paraId="1DFC9D18" w14:textId="6F579506" w:rsidR="00A64EF3" w:rsidRDefault="72D812FC" w:rsidP="0063132F">
      <w:pPr>
        <w:pStyle w:val="BulletListLevel1"/>
      </w:pPr>
      <w:r>
        <w:t>Consent—of both parties to be expressed as a genuine agreement and not made under misrepresentation, undue influence or duress.</w:t>
      </w:r>
    </w:p>
    <w:p w14:paraId="7F2365C0" w14:textId="7082167F" w:rsidR="00A64EF3" w:rsidRDefault="72D812FC" w:rsidP="0063132F">
      <w:pPr>
        <w:pStyle w:val="BulletListLevel1"/>
      </w:pPr>
      <w:r>
        <w:t>Legality of purpose—a contract cannot be enforced if its purpose is to do something illegal.</w:t>
      </w:r>
    </w:p>
    <w:p w14:paraId="0C037442" w14:textId="092DA437" w:rsidR="00A64EF3" w:rsidRDefault="72D812FC" w:rsidP="0063132F">
      <w:pPr>
        <w:pStyle w:val="BulletListLevel1"/>
      </w:pPr>
      <w:r>
        <w:t>Documented form—where this is required by law.</w:t>
      </w:r>
    </w:p>
    <w:p w14:paraId="7B8FC50A" w14:textId="77777777" w:rsidR="00A64EF3" w:rsidRPr="008F662A" w:rsidRDefault="00A64EF3" w:rsidP="00A64EF3">
      <w:pPr>
        <w:spacing w:after="0" w:line="240" w:lineRule="auto"/>
        <w:rPr>
          <w:rFonts w:ascii="Arial" w:hAnsi="Arial" w:cs="Arial"/>
          <w:color w:val="000000" w:themeColor="text1"/>
        </w:rPr>
      </w:pPr>
    </w:p>
    <w:p w14:paraId="55871242" w14:textId="77777777" w:rsidR="00A64EF3" w:rsidRDefault="00A64EF3" w:rsidP="0063132F">
      <w:pPr>
        <w:pStyle w:val="Body"/>
      </w:pPr>
      <w:r>
        <w:t>Small business contracts can include:</w:t>
      </w:r>
    </w:p>
    <w:p w14:paraId="39D4511B" w14:textId="1B404EDD" w:rsidR="00A64EF3" w:rsidRDefault="72D812FC" w:rsidP="0063132F">
      <w:pPr>
        <w:pStyle w:val="BulletListLevel1"/>
      </w:pPr>
      <w:r>
        <w:t>contracts with customers</w:t>
      </w:r>
    </w:p>
    <w:p w14:paraId="21385E90" w14:textId="3F739C76" w:rsidR="00A64EF3" w:rsidRDefault="72D812FC" w:rsidP="0063132F">
      <w:pPr>
        <w:pStyle w:val="BulletListLevel1"/>
      </w:pPr>
      <w:r>
        <w:t>contracts with suppliers</w:t>
      </w:r>
    </w:p>
    <w:p w14:paraId="0A90876B" w14:textId="0F56EE77" w:rsidR="00A64EF3" w:rsidRDefault="72D812FC" w:rsidP="0063132F">
      <w:pPr>
        <w:pStyle w:val="BulletListLevel1"/>
      </w:pPr>
      <w:r>
        <w:t>lease of business premises</w:t>
      </w:r>
    </w:p>
    <w:p w14:paraId="65A7C3D3" w14:textId="386C5B7A" w:rsidR="00A64EF3" w:rsidRDefault="72D812FC" w:rsidP="0063132F">
      <w:pPr>
        <w:pStyle w:val="BulletListLevel1"/>
      </w:pPr>
      <w:r>
        <w:t>lease of plant and equipment</w:t>
      </w:r>
    </w:p>
    <w:p w14:paraId="70105914" w14:textId="0567C3C3" w:rsidR="00A64EF3" w:rsidRDefault="72D812FC" w:rsidP="0063132F">
      <w:pPr>
        <w:pStyle w:val="BulletListLevel1"/>
      </w:pPr>
      <w:r>
        <w:t>agency agreements.</w:t>
      </w:r>
    </w:p>
    <w:p w14:paraId="3E3655E4" w14:textId="2DA16B39" w:rsidR="00A64EF3" w:rsidRDefault="00A64EF3" w:rsidP="00B671EE">
      <w:pPr>
        <w:pStyle w:val="Heading3"/>
      </w:pPr>
      <w:bookmarkStart w:id="109" w:name="_Toc5106422"/>
      <w:bookmarkStart w:id="110" w:name="_Toc5106721"/>
      <w:bookmarkStart w:id="111" w:name="_Toc5273413"/>
      <w:r w:rsidRPr="008F662A">
        <w:t xml:space="preserve">Terms of a </w:t>
      </w:r>
      <w:r w:rsidR="00C14837">
        <w:t>c</w:t>
      </w:r>
      <w:r w:rsidRPr="008F662A">
        <w:t>ontract</w:t>
      </w:r>
      <w:bookmarkEnd w:id="109"/>
      <w:bookmarkEnd w:id="110"/>
      <w:bookmarkEnd w:id="111"/>
    </w:p>
    <w:p w14:paraId="4589EEF5" w14:textId="51B92648" w:rsidR="00A64EF3" w:rsidRDefault="00A64EF3" w:rsidP="00B671EE">
      <w:pPr>
        <w:pStyle w:val="Body"/>
      </w:pPr>
      <w:r>
        <w:t>The terms of a contract are the specific elements that make up the agreement. Terms will usually includ</w:t>
      </w:r>
      <w:r w:rsidR="00FD664A">
        <w:t>e</w:t>
      </w:r>
      <w:r>
        <w:t xml:space="preserve"> the following:</w:t>
      </w:r>
    </w:p>
    <w:p w14:paraId="57A112C1" w14:textId="4B63135F" w:rsidR="00A64EF3" w:rsidRDefault="72D812FC" w:rsidP="00B671EE">
      <w:pPr>
        <w:pStyle w:val="BulletListLevel1"/>
      </w:pPr>
      <w:r>
        <w:t>the purpose of the goods</w:t>
      </w:r>
    </w:p>
    <w:p w14:paraId="59596994" w14:textId="674D9207" w:rsidR="00A64EF3" w:rsidRDefault="72D812FC" w:rsidP="00B671EE">
      <w:pPr>
        <w:pStyle w:val="BulletListLevel1"/>
      </w:pPr>
      <w:r>
        <w:lastRenderedPageBreak/>
        <w:t>the quantity of goods to be supplied</w:t>
      </w:r>
    </w:p>
    <w:p w14:paraId="56342915" w14:textId="0B6B7C0F" w:rsidR="00A64EF3" w:rsidRDefault="72D812FC" w:rsidP="00B671EE">
      <w:pPr>
        <w:pStyle w:val="BulletListLevel1"/>
      </w:pPr>
      <w:r>
        <w:t>when the goods are to be delivered</w:t>
      </w:r>
    </w:p>
    <w:p w14:paraId="2A18EE0F" w14:textId="4727DE99" w:rsidR="00A64EF3" w:rsidRDefault="72D812FC" w:rsidP="00B671EE">
      <w:pPr>
        <w:pStyle w:val="BulletListLevel1"/>
      </w:pPr>
      <w:r>
        <w:t>when a payment for the goods is to be made.</w:t>
      </w:r>
    </w:p>
    <w:p w14:paraId="197190B7" w14:textId="3F5FA570" w:rsidR="00A64EF3" w:rsidRDefault="00A64EF3" w:rsidP="00B671EE">
      <w:pPr>
        <w:pStyle w:val="Body"/>
      </w:pPr>
      <w:r>
        <w:t xml:space="preserve">Terms are points of negotiation. Once these are understood and agreed to by satisfied parties and the contract is signed, it is </w:t>
      </w:r>
      <w:r w:rsidR="00FD664A">
        <w:t xml:space="preserve">difficult </w:t>
      </w:r>
      <w:r>
        <w:t>to have it changed.</w:t>
      </w:r>
    </w:p>
    <w:p w14:paraId="34C97919" w14:textId="77777777" w:rsidR="00A64EF3" w:rsidRDefault="00A64EF3" w:rsidP="00B671EE">
      <w:pPr>
        <w:pStyle w:val="Body"/>
      </w:pPr>
      <w:r>
        <w:t>An example is for a lease. The lease should include, but not limited to, the following:</w:t>
      </w:r>
    </w:p>
    <w:p w14:paraId="30378BE6" w14:textId="189EDF22" w:rsidR="00A64EF3" w:rsidRDefault="72D812FC" w:rsidP="00B671EE">
      <w:pPr>
        <w:pStyle w:val="BulletListLevel1"/>
      </w:pPr>
      <w:r>
        <w:t>The period of the lease.</w:t>
      </w:r>
    </w:p>
    <w:p w14:paraId="5DFECBE6" w14:textId="7804FCB6" w:rsidR="00A64EF3" w:rsidRDefault="72D812FC" w:rsidP="00B671EE">
      <w:pPr>
        <w:pStyle w:val="BulletListLevel1"/>
      </w:pPr>
      <w:r>
        <w:t>The nature of any options.</w:t>
      </w:r>
    </w:p>
    <w:p w14:paraId="12E10C20" w14:textId="77777777" w:rsidR="00A64EF3" w:rsidRDefault="00A64EF3" w:rsidP="00B671EE">
      <w:pPr>
        <w:pStyle w:val="BulletListLevel1"/>
      </w:pPr>
      <w:r>
        <w:t>The amount of rent, outgoings and how they are calculated</w:t>
      </w:r>
    </w:p>
    <w:p w14:paraId="5E9AEBBC" w14:textId="45682723" w:rsidR="00A64EF3" w:rsidRDefault="72D812FC" w:rsidP="00B671EE">
      <w:pPr>
        <w:pStyle w:val="BulletListLevel1"/>
      </w:pPr>
      <w:r>
        <w:t>Conditions of rent reviews.</w:t>
      </w:r>
    </w:p>
    <w:p w14:paraId="78526967" w14:textId="144B5B69" w:rsidR="00A64EF3" w:rsidRDefault="72D812FC" w:rsidP="00B671EE">
      <w:pPr>
        <w:pStyle w:val="BulletListLevel1"/>
      </w:pPr>
      <w:r>
        <w:t>Who pays the insurance and what insurances are required.</w:t>
      </w:r>
    </w:p>
    <w:p w14:paraId="0CA29A05" w14:textId="1E733E63" w:rsidR="00A64EF3" w:rsidRDefault="72D812FC" w:rsidP="00B671EE">
      <w:pPr>
        <w:pStyle w:val="BulletListLevel1"/>
      </w:pPr>
      <w:r>
        <w:t>What types of business can be conducted from the business.</w:t>
      </w:r>
    </w:p>
    <w:p w14:paraId="54FB6032" w14:textId="449AEF84" w:rsidR="00A64EF3" w:rsidRDefault="72D812FC" w:rsidP="00B671EE">
      <w:pPr>
        <w:pStyle w:val="BulletListLevel1"/>
      </w:pPr>
      <w:r>
        <w:t>What would constitute default, and remedies available to the owner on default.</w:t>
      </w:r>
    </w:p>
    <w:p w14:paraId="4AA648B6" w14:textId="2A6B04B5" w:rsidR="00A64EF3" w:rsidRDefault="72D812FC" w:rsidP="00B671EE">
      <w:pPr>
        <w:pStyle w:val="BulletListLevel1"/>
      </w:pPr>
      <w:r>
        <w:t>The rights of the owner to rebuild and terminate the lease, or move the business out.</w:t>
      </w:r>
    </w:p>
    <w:p w14:paraId="68405331" w14:textId="12BAFB91" w:rsidR="00A64EF3" w:rsidRDefault="00A64EF3" w:rsidP="00B671EE">
      <w:pPr>
        <w:pStyle w:val="Heading3"/>
      </w:pPr>
      <w:bookmarkStart w:id="112" w:name="_Toc5106423"/>
      <w:bookmarkStart w:id="113" w:name="_Toc5106722"/>
      <w:bookmarkStart w:id="114" w:name="_Toc5273414"/>
      <w:r w:rsidRPr="00EB7EB2">
        <w:t xml:space="preserve">Rights and </w:t>
      </w:r>
      <w:r w:rsidR="00C14837">
        <w:t>o</w:t>
      </w:r>
      <w:r w:rsidRPr="00EB7EB2">
        <w:t xml:space="preserve">bligations </w:t>
      </w:r>
      <w:r w:rsidR="00C14837">
        <w:t>w</w:t>
      </w:r>
      <w:r w:rsidRPr="00EB7EB2">
        <w:t xml:space="preserve">ithin </w:t>
      </w:r>
      <w:r w:rsidR="00C14837">
        <w:t>c</w:t>
      </w:r>
      <w:r w:rsidRPr="00EB7EB2">
        <w:t>ontracts</w:t>
      </w:r>
      <w:bookmarkEnd w:id="112"/>
      <w:bookmarkEnd w:id="113"/>
      <w:bookmarkEnd w:id="114"/>
    </w:p>
    <w:p w14:paraId="06C48048" w14:textId="2A5F46F6" w:rsidR="00A64EF3" w:rsidRDefault="00A64EF3" w:rsidP="00B671EE">
      <w:pPr>
        <w:pStyle w:val="Body"/>
      </w:pPr>
      <w:r w:rsidRPr="00EB7EB2">
        <w:t xml:space="preserve">A contract can be viewed as a legal relationship between two parties. Upon signing a contract both parties have certain rights and commit to certain obligations within the terms of </w:t>
      </w:r>
      <w:r>
        <w:t>the contract</w:t>
      </w:r>
      <w:r w:rsidR="00FD664A">
        <w:t>.</w:t>
      </w:r>
    </w:p>
    <w:p w14:paraId="3B79F8D6" w14:textId="6FC73E0C" w:rsidR="00A64EF3" w:rsidRDefault="00A64EF3" w:rsidP="00B671EE">
      <w:pPr>
        <w:pStyle w:val="Body"/>
      </w:pPr>
      <w:r>
        <w:t>For example, signing a contract to purchase good</w:t>
      </w:r>
      <w:r w:rsidR="00FD664A">
        <w:t>s</w:t>
      </w:r>
      <w:r>
        <w:t xml:space="preserve"> from a supplier.</w:t>
      </w:r>
    </w:p>
    <w:p w14:paraId="514C09CD" w14:textId="21BCA817" w:rsidR="00A64EF3" w:rsidRDefault="72D812FC" w:rsidP="00B671EE">
      <w:pPr>
        <w:pStyle w:val="BulletListLevel1"/>
      </w:pPr>
      <w:r>
        <w:t>Rights—you have a right to expect the supply of goods/services in the stated quantity, at the stated time, according to the terms of the contract.</w:t>
      </w:r>
    </w:p>
    <w:p w14:paraId="74A1BADB" w14:textId="66BB6285" w:rsidR="00A64EF3" w:rsidRPr="00B90BE6" w:rsidRDefault="72D812FC" w:rsidP="00B671EE">
      <w:pPr>
        <w:pStyle w:val="BulletListLevel1"/>
      </w:pPr>
      <w:r>
        <w:t>Obligations—the supplier has an obligation to provide goods/services in accordance with the terms of the contract.</w:t>
      </w:r>
    </w:p>
    <w:p w14:paraId="1F27B2CA" w14:textId="7395FFD7" w:rsidR="00A64EF3" w:rsidRPr="00B90BE6" w:rsidRDefault="00A64EF3" w:rsidP="00B671EE">
      <w:pPr>
        <w:pStyle w:val="BulletListLevel1"/>
      </w:pPr>
      <w:r>
        <w:t xml:space="preserve">The purchaser—has the obligation to make payment for the goods/services </w:t>
      </w:r>
      <w:r>
        <w:tab/>
        <w:t>within the terms of the contract</w:t>
      </w:r>
      <w:r w:rsidR="00FD664A">
        <w:t>.</w:t>
      </w:r>
    </w:p>
    <w:p w14:paraId="701A01F7" w14:textId="14845C39" w:rsidR="00A64EF3" w:rsidRDefault="00A64EF3" w:rsidP="00B671EE">
      <w:pPr>
        <w:pStyle w:val="Heading3"/>
      </w:pPr>
      <w:bookmarkStart w:id="115" w:name="_Toc5106424"/>
      <w:bookmarkStart w:id="116" w:name="_Toc5106723"/>
      <w:bookmarkStart w:id="117" w:name="_Toc5273415"/>
      <w:r w:rsidRPr="0090189D">
        <w:t xml:space="preserve">Discharge of </w:t>
      </w:r>
      <w:r w:rsidR="00C14837">
        <w:t>c</w:t>
      </w:r>
      <w:r w:rsidRPr="0090189D">
        <w:t>ontract</w:t>
      </w:r>
      <w:bookmarkEnd w:id="115"/>
      <w:bookmarkEnd w:id="116"/>
      <w:bookmarkEnd w:id="117"/>
    </w:p>
    <w:p w14:paraId="30CA632F" w14:textId="77777777" w:rsidR="00A64EF3" w:rsidRPr="0090189D" w:rsidRDefault="00A64EF3" w:rsidP="00B671EE">
      <w:pPr>
        <w:pStyle w:val="Body"/>
      </w:pPr>
      <w:r>
        <w:t>The usual way for a contract to be discharged is when it is performed according to its terms. That is, when goods/services have been supplied in the agreed quantity at the agreed time and the specified amount has been paid for their supply. The contract has been discharged.</w:t>
      </w:r>
    </w:p>
    <w:p w14:paraId="77DF641D" w14:textId="504E8601" w:rsidR="00A64EF3" w:rsidRPr="00A128AA" w:rsidRDefault="00FD664A" w:rsidP="00B671EE">
      <w:pPr>
        <w:pStyle w:val="Heading4"/>
      </w:pPr>
      <w:r>
        <w:lastRenderedPageBreak/>
        <w:t>Discharge of contract by p</w:t>
      </w:r>
      <w:r w:rsidR="00A64EF3" w:rsidRPr="00A128AA">
        <w:t>erformance</w:t>
      </w:r>
    </w:p>
    <w:p w14:paraId="2A13282B" w14:textId="71048ECB" w:rsidR="00A64EF3" w:rsidRPr="00A128AA" w:rsidRDefault="00A64EF3" w:rsidP="00B671EE">
      <w:pPr>
        <w:pStyle w:val="Body"/>
        <w:rPr>
          <w:lang w:eastAsia="en-AU"/>
        </w:rPr>
      </w:pPr>
      <w:r w:rsidRPr="00A128AA">
        <w:rPr>
          <w:lang w:eastAsia="en-AU"/>
        </w:rPr>
        <w:t>If both parties perform their contractual obligations promptly, the contract is said to be discharged by performance. It is the ideal method that number of contracts gets terminated in this way.</w:t>
      </w:r>
    </w:p>
    <w:p w14:paraId="3BF8C4B3" w14:textId="40859A82" w:rsidR="00A64EF3" w:rsidRPr="00A128AA" w:rsidRDefault="00A64EF3" w:rsidP="00B671EE">
      <w:pPr>
        <w:pStyle w:val="Heading4"/>
      </w:pPr>
      <w:r w:rsidRPr="00A128AA">
        <w:t xml:space="preserve">Discharge of contract by </w:t>
      </w:r>
      <w:r w:rsidR="00FD664A">
        <w:t>b</w:t>
      </w:r>
      <w:r w:rsidRPr="00A128AA">
        <w:t>reach</w:t>
      </w:r>
    </w:p>
    <w:p w14:paraId="519EE104" w14:textId="77777777" w:rsidR="00A64EF3" w:rsidRPr="00A128AA" w:rsidRDefault="00A64EF3" w:rsidP="00B671EE">
      <w:pPr>
        <w:pStyle w:val="Body"/>
        <w:rPr>
          <w:lang w:eastAsia="en-AU"/>
        </w:rPr>
      </w:pPr>
      <w:r w:rsidRPr="00A128AA">
        <w:rPr>
          <w:lang w:eastAsia="en-AU"/>
        </w:rPr>
        <w:t xml:space="preserve">Failure in performance of contractual obligation is called breach of contract. </w:t>
      </w:r>
    </w:p>
    <w:p w14:paraId="2FC5D4F6" w14:textId="77777777" w:rsidR="00A64EF3" w:rsidRPr="00A128AA" w:rsidRDefault="00A64EF3" w:rsidP="00B671EE">
      <w:pPr>
        <w:pStyle w:val="Heading4"/>
      </w:pPr>
      <w:r w:rsidRPr="00A128AA">
        <w:t>Discharge of contract by lapse of time</w:t>
      </w:r>
    </w:p>
    <w:p w14:paraId="1784E4AE" w14:textId="107873B9" w:rsidR="00A64EF3" w:rsidRPr="00A128AA" w:rsidRDefault="00A64EF3" w:rsidP="00B671EE">
      <w:pPr>
        <w:pStyle w:val="Body"/>
        <w:rPr>
          <w:rFonts w:ascii="Arial" w:eastAsia="Times New Roman" w:hAnsi="Arial" w:cs="Arial"/>
          <w:color w:val="222222"/>
          <w:lang w:eastAsia="en-AU"/>
        </w:rPr>
      </w:pPr>
      <w:r w:rsidRPr="00A128AA">
        <w:rPr>
          <w:lang w:eastAsia="en-AU"/>
        </w:rPr>
        <w:t xml:space="preserve">Limitation </w:t>
      </w:r>
      <w:r w:rsidR="009E5D6B">
        <w:rPr>
          <w:lang w:eastAsia="en-AU"/>
        </w:rPr>
        <w:t>refers to the</w:t>
      </w:r>
      <w:r w:rsidRPr="00A128AA">
        <w:rPr>
          <w:lang w:eastAsia="en-AU"/>
        </w:rPr>
        <w:t xml:space="preserve"> specified duration to perform different contracts. The duration thus specified is called </w:t>
      </w:r>
      <w:r w:rsidR="009E5D6B">
        <w:rPr>
          <w:lang w:eastAsia="en-AU"/>
        </w:rPr>
        <w:t xml:space="preserve">the </w:t>
      </w:r>
      <w:r w:rsidRPr="00A128AA">
        <w:rPr>
          <w:lang w:eastAsia="en-AU"/>
        </w:rPr>
        <w:t xml:space="preserve">limitation period. Soon after expiry of </w:t>
      </w:r>
      <w:r w:rsidR="009E5D6B">
        <w:rPr>
          <w:lang w:eastAsia="en-AU"/>
        </w:rPr>
        <w:t xml:space="preserve">the </w:t>
      </w:r>
      <w:r w:rsidRPr="00A128AA">
        <w:rPr>
          <w:lang w:eastAsia="en-AU"/>
        </w:rPr>
        <w:t xml:space="preserve">limitation period, the contract </w:t>
      </w:r>
      <w:r w:rsidR="009E5D6B">
        <w:rPr>
          <w:lang w:eastAsia="en-AU"/>
        </w:rPr>
        <w:t>is</w:t>
      </w:r>
      <w:r w:rsidRPr="00A128AA">
        <w:rPr>
          <w:lang w:eastAsia="en-AU"/>
        </w:rPr>
        <w:t xml:space="preserve"> discharged.</w:t>
      </w:r>
    </w:p>
    <w:p w14:paraId="6045B057" w14:textId="504A2ECD" w:rsidR="00A64EF3" w:rsidRPr="00A128AA" w:rsidRDefault="00B671EE" w:rsidP="00B671EE">
      <w:pPr>
        <w:pStyle w:val="Heading4"/>
      </w:pPr>
      <w:r>
        <w:t>Discharge of contract by o</w:t>
      </w:r>
      <w:r w:rsidR="00A64EF3" w:rsidRPr="00A128AA">
        <w:t>peration of law</w:t>
      </w:r>
    </w:p>
    <w:p w14:paraId="6C8ADE3B" w14:textId="6D8A40D1" w:rsidR="00A64EF3" w:rsidRPr="00A128AA" w:rsidRDefault="00C76BE9" w:rsidP="00B671EE">
      <w:pPr>
        <w:pStyle w:val="Body"/>
        <w:rPr>
          <w:lang w:eastAsia="en-AU"/>
        </w:rPr>
      </w:pPr>
      <w:r>
        <w:rPr>
          <w:lang w:eastAsia="en-AU"/>
        </w:rPr>
        <w:t>This can be as follows:</w:t>
      </w:r>
    </w:p>
    <w:p w14:paraId="267C7B77" w14:textId="370A2722" w:rsidR="00A64EF3" w:rsidRPr="00A128AA" w:rsidRDefault="72D812FC" w:rsidP="72D812FC">
      <w:pPr>
        <w:pStyle w:val="BulletListLevel1"/>
        <w:rPr>
          <w:lang w:eastAsia="en-AU"/>
        </w:rPr>
      </w:pPr>
      <w:r w:rsidRPr="72D812FC">
        <w:rPr>
          <w:lang w:eastAsia="en-AU"/>
        </w:rPr>
        <w:t>By Death—whenever one of the parties dies, contractual relations will come to an end.</w:t>
      </w:r>
    </w:p>
    <w:p w14:paraId="10994BCA" w14:textId="473E7FCF" w:rsidR="00A64EF3" w:rsidRPr="00A128AA" w:rsidRDefault="72D812FC" w:rsidP="72D812FC">
      <w:pPr>
        <w:pStyle w:val="BulletListLevel1"/>
        <w:rPr>
          <w:lang w:eastAsia="en-AU"/>
        </w:rPr>
      </w:pPr>
      <w:r w:rsidRPr="72D812FC">
        <w:rPr>
          <w:lang w:eastAsia="en-AU"/>
        </w:rPr>
        <w:t>By Insolvency—when one of the parties to the contract becomes insolvent, they forgo capacity to contract and those contracts</w:t>
      </w:r>
      <w:r w:rsidR="00286992">
        <w:rPr>
          <w:lang w:eastAsia="en-AU"/>
        </w:rPr>
        <w:t>,</w:t>
      </w:r>
      <w:r w:rsidRPr="72D812FC">
        <w:rPr>
          <w:lang w:eastAsia="en-AU"/>
        </w:rPr>
        <w:t xml:space="preserve"> which were made by that person will be discharged.</w:t>
      </w:r>
    </w:p>
    <w:p w14:paraId="63FD49C4" w14:textId="67C1DBD7" w:rsidR="00A64EF3" w:rsidRPr="00A128AA" w:rsidRDefault="72D812FC" w:rsidP="72D812FC">
      <w:pPr>
        <w:pStyle w:val="BulletListLevel1"/>
        <w:rPr>
          <w:lang w:eastAsia="en-AU"/>
        </w:rPr>
      </w:pPr>
      <w:r w:rsidRPr="72D812FC">
        <w:rPr>
          <w:lang w:eastAsia="en-AU"/>
        </w:rPr>
        <w:t>By lunacy—when one of the parties is deemed to be of unsound mind by lunacy,  discharge of contract takes place.</w:t>
      </w:r>
    </w:p>
    <w:p w14:paraId="791AF8C1" w14:textId="568187B0" w:rsidR="00A64EF3" w:rsidRPr="00A128AA" w:rsidRDefault="00A64EF3" w:rsidP="00B671EE">
      <w:pPr>
        <w:pStyle w:val="Heading4"/>
      </w:pPr>
      <w:r w:rsidRPr="00A128AA">
        <w:t xml:space="preserve">Discharge of contract by </w:t>
      </w:r>
      <w:r w:rsidR="009E5D6B">
        <w:t>a</w:t>
      </w:r>
      <w:r w:rsidRPr="00A128AA">
        <w:t>greement</w:t>
      </w:r>
    </w:p>
    <w:p w14:paraId="1AC5F2B6" w14:textId="1D4C5164" w:rsidR="00A64EF3" w:rsidRPr="00A128AA" w:rsidRDefault="00A64EF3" w:rsidP="00B671EE">
      <w:pPr>
        <w:pStyle w:val="Body"/>
        <w:rPr>
          <w:lang w:eastAsia="en-AU"/>
        </w:rPr>
      </w:pPr>
      <w:r>
        <w:rPr>
          <w:lang w:eastAsia="en-AU"/>
        </w:rPr>
        <w:t>This can be as follow</w:t>
      </w:r>
      <w:r w:rsidR="00C76BE9">
        <w:rPr>
          <w:lang w:eastAsia="en-AU"/>
        </w:rPr>
        <w:t>s:</w:t>
      </w:r>
    </w:p>
    <w:p w14:paraId="36FCE77D" w14:textId="5AA2327F" w:rsidR="00A64EF3" w:rsidRPr="00A128AA" w:rsidRDefault="009F0FD3" w:rsidP="72D812FC">
      <w:pPr>
        <w:pStyle w:val="BulletListLevel1"/>
        <w:rPr>
          <w:lang w:eastAsia="en-AU"/>
        </w:rPr>
      </w:pPr>
      <w:r>
        <w:rPr>
          <w:lang w:eastAsia="en-AU"/>
        </w:rPr>
        <w:t>By a</w:t>
      </w:r>
      <w:r w:rsidR="72D812FC" w:rsidRPr="72D812FC">
        <w:rPr>
          <w:lang w:eastAsia="en-AU"/>
        </w:rPr>
        <w:t>lterations—whenever material alterations in contract are made, then it is said that old contract has been discharged and a new contract has come into force.</w:t>
      </w:r>
    </w:p>
    <w:p w14:paraId="1F49892B" w14:textId="0C77F1C1" w:rsidR="00A64EF3" w:rsidRPr="00A128AA" w:rsidRDefault="009F0FD3" w:rsidP="72D812FC">
      <w:pPr>
        <w:pStyle w:val="BulletListLevel1"/>
        <w:rPr>
          <w:color w:val="000000" w:themeColor="text1"/>
          <w:lang w:eastAsia="en-AU"/>
        </w:rPr>
      </w:pPr>
      <w:r>
        <w:rPr>
          <w:color w:val="000000" w:themeColor="text1"/>
          <w:lang w:eastAsia="en-AU"/>
        </w:rPr>
        <w:t>By r</w:t>
      </w:r>
      <w:r w:rsidR="72D812FC" w:rsidRPr="72D812FC">
        <w:rPr>
          <w:color w:val="000000" w:themeColor="text1"/>
          <w:lang w:eastAsia="en-AU"/>
        </w:rPr>
        <w:t>enewal—at times parties to the contracts may substitute completely new contract in place of the old contract. Now the old contract has been discharged.</w:t>
      </w:r>
    </w:p>
    <w:p w14:paraId="5CB4B81C" w14:textId="184B7918" w:rsidR="00A64EF3" w:rsidRDefault="009F0FD3" w:rsidP="72D812FC">
      <w:pPr>
        <w:pStyle w:val="BulletListLevel1"/>
        <w:rPr>
          <w:color w:val="000000" w:themeColor="text1"/>
          <w:lang w:eastAsia="en-AU"/>
        </w:rPr>
      </w:pPr>
      <w:r>
        <w:rPr>
          <w:color w:val="000000" w:themeColor="text1"/>
          <w:lang w:eastAsia="en-AU"/>
        </w:rPr>
        <w:t>By r</w:t>
      </w:r>
      <w:r w:rsidR="72D812FC" w:rsidRPr="72D812FC">
        <w:rPr>
          <w:color w:val="000000" w:themeColor="text1"/>
          <w:lang w:eastAsia="en-AU"/>
        </w:rPr>
        <w:t>ecession—in case of recession the old contract is discharged and there will be no formation of new contract.</w:t>
      </w:r>
    </w:p>
    <w:p w14:paraId="18A1B696" w14:textId="77777777" w:rsidR="004E2860" w:rsidRDefault="004E2860" w:rsidP="00D93817">
      <w:pPr>
        <w:pStyle w:val="BulletListLevel1"/>
        <w:numPr>
          <w:ilvl w:val="0"/>
          <w:numId w:val="0"/>
        </w:numPr>
        <w:ind w:left="714"/>
        <w:rPr>
          <w:color w:val="000000" w:themeColor="text1"/>
          <w:lang w:eastAsia="en-AU"/>
        </w:rPr>
      </w:pPr>
    </w:p>
    <w:p w14:paraId="344237AA" w14:textId="77777777" w:rsidR="004E2860" w:rsidRDefault="004E2860">
      <w:pPr>
        <w:rPr>
          <w:color w:val="000000" w:themeColor="text1"/>
          <w:lang w:eastAsia="en-AU"/>
        </w:rPr>
      </w:pPr>
      <w:r>
        <w:rPr>
          <w:color w:val="000000" w:themeColor="text1"/>
          <w:lang w:eastAsia="en-AU"/>
        </w:rPr>
        <w:br w:type="page"/>
      </w:r>
    </w:p>
    <w:p w14:paraId="2CCD8C7C" w14:textId="77777777" w:rsidR="004E2860" w:rsidRDefault="004E2860" w:rsidP="00261641">
      <w:pPr>
        <w:pStyle w:val="Heading3"/>
      </w:pPr>
      <w:bookmarkStart w:id="118" w:name="_Toc5273416"/>
      <w:r>
        <w:lastRenderedPageBreak/>
        <w:t>Examples of common commercial contracts</w:t>
      </w:r>
      <w:bookmarkEnd w:id="118"/>
    </w:p>
    <w:p w14:paraId="64932D70" w14:textId="77777777" w:rsidR="004E2860" w:rsidRDefault="004E2860" w:rsidP="004E2860">
      <w:pPr>
        <w:pStyle w:val="BulletListLevel1"/>
        <w:numPr>
          <w:ilvl w:val="0"/>
          <w:numId w:val="0"/>
        </w:numPr>
        <w:rPr>
          <w:color w:val="000000" w:themeColor="text1"/>
          <w:lang w:eastAsia="en-AU"/>
        </w:rPr>
      </w:pPr>
    </w:p>
    <w:tbl>
      <w:tblPr>
        <w:tblStyle w:val="TableGrid"/>
        <w:tblW w:w="9776" w:type="dxa"/>
        <w:tblLook w:val="04A0" w:firstRow="1" w:lastRow="0" w:firstColumn="1" w:lastColumn="0" w:noHBand="0" w:noVBand="1"/>
      </w:tblPr>
      <w:tblGrid>
        <w:gridCol w:w="3005"/>
        <w:gridCol w:w="6771"/>
      </w:tblGrid>
      <w:tr w:rsidR="004E2860" w:rsidRPr="009F0FD3" w14:paraId="2C80EA59" w14:textId="77777777" w:rsidTr="72D812FC">
        <w:trPr>
          <w:cnfStyle w:val="100000000000" w:firstRow="1" w:lastRow="0" w:firstColumn="0" w:lastColumn="0" w:oddVBand="0" w:evenVBand="0" w:oddHBand="0" w:evenHBand="0" w:firstRowFirstColumn="0" w:firstRowLastColumn="0" w:lastRowFirstColumn="0" w:lastRowLastColumn="0"/>
        </w:trPr>
        <w:tc>
          <w:tcPr>
            <w:tcW w:w="3005" w:type="dxa"/>
          </w:tcPr>
          <w:p w14:paraId="7D430AF5" w14:textId="77777777" w:rsidR="004E2860" w:rsidRPr="009F0FD3" w:rsidRDefault="72D812FC" w:rsidP="72D812FC">
            <w:pPr>
              <w:pStyle w:val="BulletListLevel1"/>
              <w:numPr>
                <w:ilvl w:val="0"/>
                <w:numId w:val="0"/>
              </w:numPr>
              <w:rPr>
                <w:rFonts w:eastAsia="Arial" w:cstheme="minorHAnsi"/>
                <w:lang w:eastAsia="en-AU"/>
              </w:rPr>
            </w:pPr>
            <w:r w:rsidRPr="009F0FD3">
              <w:rPr>
                <w:rFonts w:eastAsia="Arial" w:cstheme="minorHAnsi"/>
                <w:lang w:eastAsia="en-AU"/>
              </w:rPr>
              <w:t>Contract</w:t>
            </w:r>
          </w:p>
        </w:tc>
        <w:tc>
          <w:tcPr>
            <w:tcW w:w="6771" w:type="dxa"/>
          </w:tcPr>
          <w:p w14:paraId="10086114" w14:textId="77777777" w:rsidR="004E2860" w:rsidRPr="009F0FD3" w:rsidRDefault="72D812FC" w:rsidP="72D812FC">
            <w:pPr>
              <w:pStyle w:val="BulletListLevel1"/>
              <w:numPr>
                <w:ilvl w:val="0"/>
                <w:numId w:val="0"/>
              </w:numPr>
              <w:rPr>
                <w:rFonts w:eastAsia="Arial" w:cstheme="minorHAnsi"/>
                <w:lang w:eastAsia="en-AU"/>
              </w:rPr>
            </w:pPr>
            <w:r w:rsidRPr="009F0FD3">
              <w:rPr>
                <w:rFonts w:eastAsia="Arial" w:cstheme="minorHAnsi"/>
                <w:lang w:eastAsia="en-AU"/>
              </w:rPr>
              <w:t>Description</w:t>
            </w:r>
          </w:p>
        </w:tc>
      </w:tr>
      <w:tr w:rsidR="004E2860" w14:paraId="0421CBB7" w14:textId="77777777" w:rsidTr="72D812FC">
        <w:tc>
          <w:tcPr>
            <w:tcW w:w="3005" w:type="dxa"/>
          </w:tcPr>
          <w:p w14:paraId="68AB2701" w14:textId="77777777" w:rsidR="004E2860" w:rsidRDefault="004E2860" w:rsidP="00D93817">
            <w:pPr>
              <w:pStyle w:val="BulletListLevel1"/>
              <w:numPr>
                <w:ilvl w:val="0"/>
                <w:numId w:val="0"/>
              </w:numPr>
              <w:rPr>
                <w:color w:val="000000" w:themeColor="text1"/>
                <w:lang w:eastAsia="en-AU"/>
              </w:rPr>
            </w:pPr>
            <w:r>
              <w:rPr>
                <w:color w:val="000000" w:themeColor="text1"/>
                <w:lang w:eastAsia="en-AU"/>
              </w:rPr>
              <w:t>Client contract</w:t>
            </w:r>
          </w:p>
        </w:tc>
        <w:tc>
          <w:tcPr>
            <w:tcW w:w="6771" w:type="dxa"/>
          </w:tcPr>
          <w:p w14:paraId="090446EE" w14:textId="77777777" w:rsidR="004E2860" w:rsidRDefault="004E2860" w:rsidP="006E4114">
            <w:pPr>
              <w:pStyle w:val="Body"/>
              <w:rPr>
                <w:color w:val="000000" w:themeColor="text1"/>
                <w:lang w:eastAsia="en-AU"/>
              </w:rPr>
            </w:pPr>
            <w:r>
              <w:t>This contract sets out services that will be provided, starting and ending dates for services and associated fees.</w:t>
            </w:r>
          </w:p>
        </w:tc>
      </w:tr>
      <w:tr w:rsidR="004E2860" w14:paraId="1F14C6AF" w14:textId="77777777" w:rsidTr="72D812FC">
        <w:tc>
          <w:tcPr>
            <w:tcW w:w="3005" w:type="dxa"/>
          </w:tcPr>
          <w:p w14:paraId="1F90E840" w14:textId="77777777" w:rsidR="004E2860" w:rsidRDefault="004E2860" w:rsidP="006E4114">
            <w:pPr>
              <w:pStyle w:val="BulletListLevel1"/>
              <w:numPr>
                <w:ilvl w:val="0"/>
                <w:numId w:val="0"/>
              </w:numPr>
              <w:rPr>
                <w:color w:val="000000" w:themeColor="text1"/>
                <w:lang w:eastAsia="en-AU"/>
              </w:rPr>
            </w:pPr>
            <w:r>
              <w:rPr>
                <w:color w:val="000000" w:themeColor="text1"/>
                <w:lang w:eastAsia="en-AU"/>
              </w:rPr>
              <w:t>Sales contract</w:t>
            </w:r>
          </w:p>
        </w:tc>
        <w:tc>
          <w:tcPr>
            <w:tcW w:w="6771" w:type="dxa"/>
          </w:tcPr>
          <w:p w14:paraId="152A9EA4" w14:textId="77777777" w:rsidR="004E2860" w:rsidRDefault="004E2860" w:rsidP="006E4114">
            <w:pPr>
              <w:pStyle w:val="Body"/>
              <w:rPr>
                <w:color w:val="000000" w:themeColor="text1"/>
                <w:lang w:eastAsia="en-AU"/>
              </w:rPr>
            </w:pPr>
            <w:r>
              <w:t>This contract is used provides evidence that a title to personal property was transferred from a vendor (seller) to a vendee (buyer).</w:t>
            </w:r>
          </w:p>
        </w:tc>
      </w:tr>
      <w:tr w:rsidR="004E2860" w14:paraId="4B44B24B" w14:textId="77777777" w:rsidTr="72D812FC">
        <w:tc>
          <w:tcPr>
            <w:tcW w:w="3005" w:type="dxa"/>
          </w:tcPr>
          <w:p w14:paraId="7B16D786" w14:textId="77777777" w:rsidR="004E2860" w:rsidRDefault="004E2860" w:rsidP="00D93817">
            <w:pPr>
              <w:pStyle w:val="BulletListLevel1"/>
              <w:numPr>
                <w:ilvl w:val="0"/>
                <w:numId w:val="0"/>
              </w:numPr>
              <w:rPr>
                <w:color w:val="000000" w:themeColor="text1"/>
                <w:lang w:eastAsia="en-AU"/>
              </w:rPr>
            </w:pPr>
            <w:r>
              <w:rPr>
                <w:color w:val="000000" w:themeColor="text1"/>
                <w:lang w:eastAsia="en-AU"/>
              </w:rPr>
              <w:t>Lease</w:t>
            </w:r>
          </w:p>
        </w:tc>
        <w:tc>
          <w:tcPr>
            <w:tcW w:w="6771" w:type="dxa"/>
          </w:tcPr>
          <w:p w14:paraId="36573979" w14:textId="77777777" w:rsidR="004E2860" w:rsidRDefault="004E2860" w:rsidP="006E4114">
            <w:pPr>
              <w:pStyle w:val="Body"/>
              <w:rPr>
                <w:color w:val="000000" w:themeColor="text1"/>
                <w:lang w:eastAsia="en-AU"/>
              </w:rPr>
            </w:pPr>
            <w:r>
              <w:t>A lease or tenancy agreement is made between a tenant and a property owner. A lease or tenancy agreement can be a fixed-term agreement for a period of time or a periodic agreement set weekly or monthly.</w:t>
            </w:r>
          </w:p>
        </w:tc>
      </w:tr>
      <w:tr w:rsidR="004E2860" w14:paraId="02BE53A5" w14:textId="77777777" w:rsidTr="72D812FC">
        <w:tc>
          <w:tcPr>
            <w:tcW w:w="3005" w:type="dxa"/>
          </w:tcPr>
          <w:p w14:paraId="2578D132" w14:textId="77777777" w:rsidR="004E2860" w:rsidRDefault="004E2860" w:rsidP="00D93817">
            <w:pPr>
              <w:pStyle w:val="BulletListLevel1"/>
              <w:numPr>
                <w:ilvl w:val="0"/>
                <w:numId w:val="0"/>
              </w:numPr>
              <w:rPr>
                <w:color w:val="000000" w:themeColor="text1"/>
                <w:lang w:eastAsia="en-AU"/>
              </w:rPr>
            </w:pPr>
            <w:r>
              <w:rPr>
                <w:color w:val="000000" w:themeColor="text1"/>
                <w:lang w:eastAsia="en-AU"/>
              </w:rPr>
              <w:t>Licensing agreement</w:t>
            </w:r>
          </w:p>
        </w:tc>
        <w:tc>
          <w:tcPr>
            <w:tcW w:w="6771" w:type="dxa"/>
          </w:tcPr>
          <w:p w14:paraId="26FE3EDC" w14:textId="77777777" w:rsidR="004E2860" w:rsidRDefault="004E2860" w:rsidP="006E4114">
            <w:pPr>
              <w:pStyle w:val="Body"/>
              <w:rPr>
                <w:color w:val="000000" w:themeColor="text1"/>
                <w:lang w:eastAsia="en-AU"/>
              </w:rPr>
            </w:pPr>
            <w:r>
              <w:t>This agreement is used where the owner of a product or service (licensor) grants a licence to another individual or organisation (licensee) to commercialise (e.g. sell, produce, use) its product or service in return.</w:t>
            </w:r>
          </w:p>
        </w:tc>
      </w:tr>
      <w:tr w:rsidR="004E2860" w14:paraId="5CC92642" w14:textId="77777777" w:rsidTr="72D812FC">
        <w:tc>
          <w:tcPr>
            <w:tcW w:w="3005" w:type="dxa"/>
          </w:tcPr>
          <w:p w14:paraId="5A9B8CA0" w14:textId="77777777" w:rsidR="004E2860" w:rsidRDefault="004E2860" w:rsidP="00D93817">
            <w:pPr>
              <w:pStyle w:val="BulletListLevel1"/>
              <w:numPr>
                <w:ilvl w:val="0"/>
                <w:numId w:val="0"/>
              </w:numPr>
              <w:rPr>
                <w:color w:val="000000" w:themeColor="text1"/>
                <w:lang w:eastAsia="en-AU"/>
              </w:rPr>
            </w:pPr>
            <w:r>
              <w:rPr>
                <w:color w:val="000000" w:themeColor="text1"/>
                <w:lang w:eastAsia="en-AU"/>
              </w:rPr>
              <w:t>Franchise agreement</w:t>
            </w:r>
          </w:p>
        </w:tc>
        <w:tc>
          <w:tcPr>
            <w:tcW w:w="6771" w:type="dxa"/>
          </w:tcPr>
          <w:p w14:paraId="1C6EABFF" w14:textId="77777777" w:rsidR="004E2860" w:rsidRDefault="004E2860" w:rsidP="006E4114">
            <w:pPr>
              <w:pStyle w:val="Body"/>
              <w:rPr>
                <w:color w:val="000000" w:themeColor="text1"/>
                <w:lang w:eastAsia="en-AU"/>
              </w:rPr>
            </w:pPr>
            <w:r>
              <w:t>This agreement sets out the obligations and liabilities of a franchisor and franchisee.</w:t>
            </w:r>
          </w:p>
        </w:tc>
      </w:tr>
      <w:tr w:rsidR="004E2860" w14:paraId="1715F00C" w14:textId="77777777" w:rsidTr="72D812FC">
        <w:tc>
          <w:tcPr>
            <w:tcW w:w="3005" w:type="dxa"/>
          </w:tcPr>
          <w:p w14:paraId="2BCD9CE7" w14:textId="77777777" w:rsidR="004E2860" w:rsidRDefault="004E2860" w:rsidP="00D93817">
            <w:pPr>
              <w:pStyle w:val="BulletListLevel1"/>
              <w:numPr>
                <w:ilvl w:val="0"/>
                <w:numId w:val="0"/>
              </w:numPr>
              <w:rPr>
                <w:color w:val="000000" w:themeColor="text1"/>
                <w:lang w:eastAsia="en-AU"/>
              </w:rPr>
            </w:pPr>
            <w:r>
              <w:rPr>
                <w:color w:val="000000" w:themeColor="text1"/>
                <w:lang w:eastAsia="en-AU"/>
              </w:rPr>
              <w:t>Partnership agreement</w:t>
            </w:r>
          </w:p>
        </w:tc>
        <w:tc>
          <w:tcPr>
            <w:tcW w:w="6771" w:type="dxa"/>
          </w:tcPr>
          <w:p w14:paraId="0A09051D" w14:textId="77777777" w:rsidR="004E2860" w:rsidRDefault="004E2860" w:rsidP="006E4114">
            <w:pPr>
              <w:pStyle w:val="Body"/>
              <w:rPr>
                <w:color w:val="000000" w:themeColor="text1"/>
                <w:lang w:eastAsia="en-AU"/>
              </w:rPr>
            </w:pPr>
            <w:r>
              <w:t>This agreement sets out obligations and liabilities of partners.</w:t>
            </w:r>
          </w:p>
        </w:tc>
      </w:tr>
    </w:tbl>
    <w:p w14:paraId="3FA6ACEA" w14:textId="16789AE9" w:rsidR="004E2860" w:rsidRDefault="004E2860" w:rsidP="004E2860">
      <w:pPr>
        <w:pStyle w:val="BulletListLevel1"/>
        <w:numPr>
          <w:ilvl w:val="0"/>
          <w:numId w:val="0"/>
        </w:numPr>
        <w:rPr>
          <w:color w:val="000000" w:themeColor="text1"/>
          <w:lang w:eastAsia="en-AU"/>
        </w:rPr>
      </w:pPr>
    </w:p>
    <w:tbl>
      <w:tblPr>
        <w:tblW w:w="8931" w:type="dxa"/>
        <w:tblInd w:w="-5" w:type="dxa"/>
        <w:shd w:val="clear" w:color="auto" w:fill="E7E7D4"/>
        <w:tblLook w:val="0600" w:firstRow="0" w:lastRow="0" w:firstColumn="0" w:lastColumn="0" w:noHBand="1" w:noVBand="1"/>
      </w:tblPr>
      <w:tblGrid>
        <w:gridCol w:w="1506"/>
        <w:gridCol w:w="7425"/>
      </w:tblGrid>
      <w:tr w:rsidR="006E4114" w:rsidRPr="00AA3C23" w14:paraId="68AC35F4" w14:textId="77777777" w:rsidTr="006E4114">
        <w:trPr>
          <w:trHeight w:val="867"/>
        </w:trPr>
        <w:tc>
          <w:tcPr>
            <w:tcW w:w="1506" w:type="dxa"/>
            <w:shd w:val="clear" w:color="auto" w:fill="E7E7D4"/>
            <w:vAlign w:val="center"/>
          </w:tcPr>
          <w:p w14:paraId="7A388DA2" w14:textId="77777777" w:rsidR="006E4114" w:rsidRPr="00AA3C23" w:rsidRDefault="006E4114" w:rsidP="006E4114">
            <w:pPr>
              <w:pStyle w:val="BulletListLevel1"/>
              <w:numPr>
                <w:ilvl w:val="0"/>
                <w:numId w:val="0"/>
              </w:numPr>
              <w:ind w:left="714"/>
            </w:pPr>
            <w:r w:rsidRPr="00AA3C23">
              <w:rPr>
                <w:noProof/>
                <w:lang w:eastAsia="en-AU"/>
              </w:rPr>
              <w:drawing>
                <wp:inline distT="0" distB="0" distL="0" distR="0" wp14:anchorId="0FED2762" wp14:editId="180C9F3D">
                  <wp:extent cx="365760" cy="357809"/>
                  <wp:effectExtent l="0" t="0" r="0" b="4445"/>
                  <wp:docPr id="19" name="Picture 1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425" w:type="dxa"/>
            <w:shd w:val="clear" w:color="auto" w:fill="E7E7D4"/>
          </w:tcPr>
          <w:p w14:paraId="669E799C" w14:textId="77777777" w:rsidR="006E4114" w:rsidRPr="00AA3C23" w:rsidRDefault="006E4114" w:rsidP="006E4114">
            <w:pPr>
              <w:pStyle w:val="Practice"/>
            </w:pPr>
            <w:r w:rsidRPr="00AA3C23">
              <w:t>Practice activity</w:t>
            </w:r>
            <w:r>
              <w:t xml:space="preserve"> 2.1 Contracts</w:t>
            </w:r>
          </w:p>
        </w:tc>
      </w:tr>
    </w:tbl>
    <w:p w14:paraId="319EBB24" w14:textId="06785759" w:rsidR="006E4114" w:rsidRDefault="009F0FD3" w:rsidP="006E4114">
      <w:pPr>
        <w:rPr>
          <w:i/>
          <w:noProof/>
          <w:lang w:eastAsia="en-AU"/>
        </w:rPr>
      </w:pPr>
      <w:r>
        <w:rPr>
          <w:i/>
          <w:noProof/>
          <w:lang w:eastAsia="en-AU"/>
        </w:rPr>
        <w:br/>
      </w:r>
      <w:r w:rsidR="006E4114" w:rsidRPr="00C76BE9">
        <w:rPr>
          <w:i/>
          <w:noProof/>
          <w:lang w:eastAsia="en-AU"/>
        </w:rPr>
        <w:t>Using your example business, list the areas of the b</w:t>
      </w:r>
      <w:r w:rsidR="006E4114">
        <w:rPr>
          <w:i/>
          <w:noProof/>
          <w:lang w:eastAsia="en-AU"/>
        </w:rPr>
        <w:t>usiness</w:t>
      </w:r>
      <w:r w:rsidR="006E4114" w:rsidRPr="00C76BE9">
        <w:rPr>
          <w:i/>
          <w:noProof/>
          <w:lang w:eastAsia="en-AU"/>
        </w:rPr>
        <w:t xml:space="preserve"> that r</w:t>
      </w:r>
      <w:r w:rsidR="006E4114">
        <w:rPr>
          <w:i/>
          <w:noProof/>
          <w:lang w:eastAsia="en-AU"/>
        </w:rPr>
        <w:t>e</w:t>
      </w:r>
      <w:r w:rsidR="006E4114" w:rsidRPr="00C76BE9">
        <w:rPr>
          <w:i/>
          <w:noProof/>
          <w:lang w:eastAsia="en-AU"/>
        </w:rPr>
        <w:t>quire contracts</w:t>
      </w:r>
      <w:r w:rsidR="00BA53A2">
        <w:rPr>
          <w:i/>
          <w:noProof/>
          <w:lang w:eastAsia="en-AU"/>
        </w:rPr>
        <w:t xml:space="preserve"> and identify the types of contract required. For example, accommodation</w:t>
      </w:r>
      <w:r>
        <w:rPr>
          <w:i/>
          <w:noProof/>
          <w:lang w:eastAsia="en-AU"/>
        </w:rPr>
        <w:t xml:space="preserve"> </w:t>
      </w:r>
      <w:r w:rsidR="00BA53A2">
        <w:rPr>
          <w:i/>
          <w:noProof/>
          <w:lang w:eastAsia="en-AU"/>
        </w:rPr>
        <w:t>lease.</w:t>
      </w:r>
    </w:p>
    <w:p w14:paraId="317E2454" w14:textId="77777777" w:rsidR="006E4114" w:rsidRPr="00C76BE9" w:rsidRDefault="006E4114" w:rsidP="006E4114">
      <w:pPr>
        <w:rPr>
          <w:i/>
          <w:noProof/>
          <w:lang w:eastAsia="en-AU"/>
        </w:rPr>
      </w:pPr>
      <w:r>
        <w:rPr>
          <w:i/>
          <w:noProof/>
          <w:lang w:eastAsia="en-A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F447299" w14:textId="77777777" w:rsidR="006E4114" w:rsidRDefault="006E4114" w:rsidP="006E4114">
      <w:pPr>
        <w:pStyle w:val="Heading4"/>
      </w:pPr>
    </w:p>
    <w:p w14:paraId="1B345C18" w14:textId="77777777" w:rsidR="006E4114" w:rsidRDefault="006E4114">
      <w:pPr>
        <w:rPr>
          <w:color w:val="000000" w:themeColor="text1"/>
          <w:lang w:eastAsia="en-AU"/>
        </w:rPr>
      </w:pPr>
      <w:r>
        <w:rPr>
          <w:color w:val="000000" w:themeColor="text1"/>
          <w:lang w:eastAsia="en-AU"/>
        </w:rPr>
        <w:br w:type="page"/>
      </w:r>
    </w:p>
    <w:p w14:paraId="2543AC58" w14:textId="34F9A81E" w:rsidR="00D93817" w:rsidRDefault="00D93817" w:rsidP="00261641">
      <w:pPr>
        <w:pStyle w:val="Heading3"/>
      </w:pPr>
      <w:bookmarkStart w:id="119" w:name="_Toc5273417"/>
      <w:r>
        <w:lastRenderedPageBreak/>
        <w:t>Contracts and your business plan</w:t>
      </w:r>
      <w:bookmarkEnd w:id="119"/>
    </w:p>
    <w:p w14:paraId="629AA099" w14:textId="0ACD7304" w:rsidR="00281E28" w:rsidRDefault="72D812FC" w:rsidP="72D812FC">
      <w:pPr>
        <w:pStyle w:val="BulletListLevel1"/>
        <w:numPr>
          <w:ilvl w:val="0"/>
          <w:numId w:val="0"/>
        </w:numPr>
        <w:rPr>
          <w:color w:val="000000" w:themeColor="text1"/>
          <w:lang w:eastAsia="en-AU"/>
        </w:rPr>
      </w:pPr>
      <w:r w:rsidRPr="72D812FC">
        <w:rPr>
          <w:color w:val="000000" w:themeColor="text1"/>
          <w:lang w:eastAsia="en-AU"/>
        </w:rPr>
        <w:t>Every small business should have a business plan. Your business plan provides the focus and direction of your business and will inform your contractual requirements and obligations. Your business plan should include the following components:</w:t>
      </w:r>
    </w:p>
    <w:p w14:paraId="3F4E040D" w14:textId="18CDB008" w:rsidR="00281E28" w:rsidRPr="00F87B60" w:rsidRDefault="00281E28" w:rsidP="00261641">
      <w:pPr>
        <w:pStyle w:val="Body"/>
      </w:pPr>
      <w:bookmarkStart w:id="120" w:name="_Toc4666553"/>
      <w:r w:rsidRPr="00261641">
        <w:rPr>
          <w:b/>
        </w:rPr>
        <w:t xml:space="preserve">Business </w:t>
      </w:r>
      <w:r w:rsidR="00CD1BC7">
        <w:rPr>
          <w:b/>
        </w:rPr>
        <w:t>p</w:t>
      </w:r>
      <w:r w:rsidRPr="00261641">
        <w:rPr>
          <w:b/>
        </w:rPr>
        <w:t>rofile</w:t>
      </w:r>
      <w:bookmarkEnd w:id="120"/>
    </w:p>
    <w:p w14:paraId="2EFE46DB" w14:textId="5E6C4C00" w:rsidR="00281E28" w:rsidRDefault="00281E28" w:rsidP="00281E28">
      <w:pPr>
        <w:pStyle w:val="Body"/>
      </w:pPr>
      <w:r w:rsidRPr="004B505B">
        <w:t>The business profile give</w:t>
      </w:r>
      <w:r w:rsidR="009F0FD3">
        <w:t>s</w:t>
      </w:r>
      <w:r w:rsidRPr="004B505B">
        <w:t xml:space="preserve"> the reader adequate information about the business</w:t>
      </w:r>
      <w:r w:rsidR="009F0FD3">
        <w:t xml:space="preserve"> </w:t>
      </w:r>
      <w:r w:rsidRPr="004B505B">
        <w:t xml:space="preserve">to be considered when reading your </w:t>
      </w:r>
      <w:r w:rsidR="00CB1D1C">
        <w:t>b</w:t>
      </w:r>
      <w:r w:rsidRPr="004B505B">
        <w:t xml:space="preserve">usiness </w:t>
      </w:r>
      <w:r w:rsidR="00CB1D1C">
        <w:t>p</w:t>
      </w:r>
      <w:r w:rsidRPr="004B505B">
        <w:t>lan.</w:t>
      </w:r>
    </w:p>
    <w:p w14:paraId="6BF11B1E" w14:textId="77777777" w:rsidR="00281E28" w:rsidRPr="00F87B60" w:rsidRDefault="00281E28" w:rsidP="00261641">
      <w:pPr>
        <w:pStyle w:val="Body"/>
      </w:pPr>
      <w:bookmarkStart w:id="121" w:name="_Toc4666554"/>
      <w:r w:rsidRPr="00261641">
        <w:rPr>
          <w:b/>
        </w:rPr>
        <w:t>Marketing</w:t>
      </w:r>
      <w:bookmarkEnd w:id="121"/>
    </w:p>
    <w:p w14:paraId="1BAA4CC1" w14:textId="58A28C9A" w:rsidR="00281E28" w:rsidRDefault="00281E28" w:rsidP="00281E28">
      <w:pPr>
        <w:pStyle w:val="Body"/>
      </w:pPr>
      <w:r w:rsidRPr="00071628">
        <w:t xml:space="preserve">The </w:t>
      </w:r>
      <w:r w:rsidR="00D93817">
        <w:t>m</w:t>
      </w:r>
      <w:r w:rsidRPr="00071628">
        <w:t xml:space="preserve">arketing </w:t>
      </w:r>
      <w:r w:rsidR="00D93817">
        <w:t>p</w:t>
      </w:r>
      <w:r w:rsidRPr="00071628">
        <w:t>lan forces you to research and assess what is going on in the market place and how this will affect your business.</w:t>
      </w:r>
      <w:r>
        <w:t xml:space="preserve"> The </w:t>
      </w:r>
      <w:r w:rsidR="00D93817">
        <w:t>marketing p</w:t>
      </w:r>
      <w:r>
        <w:t xml:space="preserve">lan component of the </w:t>
      </w:r>
      <w:r w:rsidR="00CB1D1C">
        <w:t>b</w:t>
      </w:r>
      <w:r>
        <w:t xml:space="preserve">usiness </w:t>
      </w:r>
      <w:r w:rsidR="00CB1D1C">
        <w:t>p</w:t>
      </w:r>
      <w:r>
        <w:t>lan looks at:</w:t>
      </w:r>
    </w:p>
    <w:p w14:paraId="6F4F4F84" w14:textId="5912933B" w:rsidR="00281E28" w:rsidRDefault="72D812FC" w:rsidP="72D812FC">
      <w:pPr>
        <w:pStyle w:val="BulletListLevel1"/>
        <w:numPr>
          <w:ilvl w:val="0"/>
          <w:numId w:val="73"/>
        </w:numPr>
        <w:rPr>
          <w:rFonts w:cs="Calibri"/>
        </w:rPr>
      </w:pPr>
      <w:r w:rsidRPr="72D812FC">
        <w:rPr>
          <w:rFonts w:cs="Calibri"/>
        </w:rPr>
        <w:t>environmental trends</w:t>
      </w:r>
    </w:p>
    <w:p w14:paraId="50AA7F20" w14:textId="58ABEDF3" w:rsidR="00281E28" w:rsidRDefault="72D812FC" w:rsidP="72D812FC">
      <w:pPr>
        <w:pStyle w:val="BulletListLevel1"/>
        <w:numPr>
          <w:ilvl w:val="0"/>
          <w:numId w:val="73"/>
        </w:numPr>
        <w:rPr>
          <w:rFonts w:cs="Calibri"/>
        </w:rPr>
      </w:pPr>
      <w:r w:rsidRPr="72D812FC">
        <w:rPr>
          <w:rFonts w:cs="Calibri"/>
        </w:rPr>
        <w:t>industry conditions</w:t>
      </w:r>
    </w:p>
    <w:p w14:paraId="37DBD85A" w14:textId="690E2509" w:rsidR="00281E28" w:rsidRDefault="72D812FC" w:rsidP="72D812FC">
      <w:pPr>
        <w:pStyle w:val="BulletListLevel1"/>
        <w:numPr>
          <w:ilvl w:val="0"/>
          <w:numId w:val="73"/>
        </w:numPr>
        <w:rPr>
          <w:rFonts w:cs="Calibri"/>
        </w:rPr>
      </w:pPr>
      <w:r w:rsidRPr="72D812FC">
        <w:rPr>
          <w:rFonts w:cs="Calibri"/>
        </w:rPr>
        <w:t>products/services of the business</w:t>
      </w:r>
    </w:p>
    <w:p w14:paraId="0807B37D" w14:textId="23B65423" w:rsidR="00281E28" w:rsidRDefault="72D812FC" w:rsidP="72D812FC">
      <w:pPr>
        <w:pStyle w:val="BulletListLevel1"/>
        <w:numPr>
          <w:ilvl w:val="0"/>
          <w:numId w:val="73"/>
        </w:numPr>
        <w:rPr>
          <w:rFonts w:cs="Calibri"/>
        </w:rPr>
      </w:pPr>
      <w:r w:rsidRPr="72D812FC">
        <w:rPr>
          <w:rFonts w:cs="Calibri"/>
        </w:rPr>
        <w:t>competitors</w:t>
      </w:r>
    </w:p>
    <w:p w14:paraId="2A7D7E21" w14:textId="5A35C686" w:rsidR="00281E28" w:rsidRDefault="72D812FC" w:rsidP="72D812FC">
      <w:pPr>
        <w:pStyle w:val="BulletListLevel1"/>
        <w:numPr>
          <w:ilvl w:val="0"/>
          <w:numId w:val="73"/>
        </w:numPr>
        <w:rPr>
          <w:rFonts w:cs="Calibri"/>
        </w:rPr>
      </w:pPr>
      <w:r w:rsidRPr="72D812FC">
        <w:rPr>
          <w:rFonts w:cs="Calibri"/>
        </w:rPr>
        <w:t>target customers</w:t>
      </w:r>
    </w:p>
    <w:p w14:paraId="2B5C88EA" w14:textId="35569066" w:rsidR="00281E28" w:rsidRDefault="72D812FC" w:rsidP="72D812FC">
      <w:pPr>
        <w:pStyle w:val="BulletListLevel1"/>
        <w:numPr>
          <w:ilvl w:val="0"/>
          <w:numId w:val="73"/>
        </w:numPr>
        <w:rPr>
          <w:rFonts w:cs="Calibri"/>
        </w:rPr>
      </w:pPr>
      <w:r w:rsidRPr="72D812FC">
        <w:rPr>
          <w:rFonts w:cs="Calibri"/>
        </w:rPr>
        <w:t>marketing strategies</w:t>
      </w:r>
    </w:p>
    <w:p w14:paraId="17FD3314" w14:textId="07029B4C" w:rsidR="00281E28" w:rsidRPr="00071628" w:rsidRDefault="72D812FC" w:rsidP="00281E28">
      <w:pPr>
        <w:pStyle w:val="BulletListLevel1"/>
        <w:numPr>
          <w:ilvl w:val="0"/>
          <w:numId w:val="73"/>
        </w:numPr>
      </w:pPr>
      <w:r w:rsidRPr="72D812FC">
        <w:rPr>
          <w:rFonts w:cs="Calibri"/>
        </w:rPr>
        <w:t>marketing controls.</w:t>
      </w:r>
    </w:p>
    <w:p w14:paraId="679D5756" w14:textId="77777777" w:rsidR="00281E28" w:rsidRPr="00F87B60" w:rsidRDefault="00281E28" w:rsidP="00261641">
      <w:pPr>
        <w:pStyle w:val="Body"/>
      </w:pPr>
      <w:bookmarkStart w:id="122" w:name="_Toc4666555"/>
      <w:r w:rsidRPr="00261641">
        <w:rPr>
          <w:b/>
        </w:rPr>
        <w:t>Purchasing</w:t>
      </w:r>
      <w:bookmarkEnd w:id="122"/>
    </w:p>
    <w:p w14:paraId="1A2C6C9D" w14:textId="33B2B5A2" w:rsidR="00281E28" w:rsidRDefault="00281E28" w:rsidP="00281E28">
      <w:pPr>
        <w:pStyle w:val="Body"/>
      </w:pPr>
      <w:r w:rsidRPr="00071628">
        <w:rPr>
          <w:lang w:val="en-US"/>
        </w:rPr>
        <w:t xml:space="preserve">The </w:t>
      </w:r>
      <w:r w:rsidR="00D93817">
        <w:rPr>
          <w:lang w:val="en-US"/>
        </w:rPr>
        <w:t>p</w:t>
      </w:r>
      <w:r w:rsidRPr="00071628">
        <w:rPr>
          <w:lang w:val="en-US"/>
        </w:rPr>
        <w:t xml:space="preserve">urchasing </w:t>
      </w:r>
      <w:r w:rsidR="00D93817">
        <w:rPr>
          <w:lang w:val="en-US"/>
        </w:rPr>
        <w:t>p</w:t>
      </w:r>
      <w:r w:rsidRPr="00071628">
        <w:rPr>
          <w:lang w:val="en-US"/>
        </w:rPr>
        <w:t xml:space="preserve">lan is very specific to </w:t>
      </w:r>
      <w:r>
        <w:rPr>
          <w:lang w:val="en-US"/>
        </w:rPr>
        <w:t>the</w:t>
      </w:r>
      <w:r w:rsidRPr="00071628">
        <w:rPr>
          <w:lang w:val="en-US"/>
        </w:rPr>
        <w:t xml:space="preserve"> business and the needs of </w:t>
      </w:r>
      <w:r>
        <w:rPr>
          <w:lang w:val="en-US"/>
        </w:rPr>
        <w:t>the</w:t>
      </w:r>
      <w:r w:rsidRPr="00071628">
        <w:rPr>
          <w:lang w:val="en-US"/>
        </w:rPr>
        <w:t xml:space="preserve"> business</w:t>
      </w:r>
      <w:r>
        <w:rPr>
          <w:lang w:val="en-US"/>
        </w:rPr>
        <w:t xml:space="preserve">. </w:t>
      </w:r>
      <w:r>
        <w:t xml:space="preserve">The </w:t>
      </w:r>
      <w:r w:rsidR="00CB1D1C">
        <w:t>p</w:t>
      </w:r>
      <w:r>
        <w:t xml:space="preserve">urchasing </w:t>
      </w:r>
      <w:r w:rsidR="00CB1D1C">
        <w:t>p</w:t>
      </w:r>
      <w:r>
        <w:t xml:space="preserve">lan component of the </w:t>
      </w:r>
      <w:r w:rsidR="00CB1D1C">
        <w:t>b</w:t>
      </w:r>
      <w:r>
        <w:t xml:space="preserve">usiness </w:t>
      </w:r>
      <w:r w:rsidR="00CB1D1C">
        <w:t>p</w:t>
      </w:r>
      <w:r>
        <w:t>lan looks at:</w:t>
      </w:r>
    </w:p>
    <w:p w14:paraId="354F8BDE" w14:textId="0F0E60EB" w:rsidR="00281E28" w:rsidRDefault="72D812FC" w:rsidP="72D812FC">
      <w:pPr>
        <w:pStyle w:val="BulletListLevel1"/>
        <w:numPr>
          <w:ilvl w:val="0"/>
          <w:numId w:val="73"/>
        </w:numPr>
        <w:rPr>
          <w:rFonts w:cs="Calibri"/>
        </w:rPr>
      </w:pPr>
      <w:r w:rsidRPr="72D812FC">
        <w:rPr>
          <w:rFonts w:cs="Calibri"/>
        </w:rPr>
        <w:t>suppliers</w:t>
      </w:r>
    </w:p>
    <w:p w14:paraId="47B58C67" w14:textId="44139855" w:rsidR="00281E28" w:rsidRDefault="72D812FC" w:rsidP="72D812FC">
      <w:pPr>
        <w:pStyle w:val="BulletListLevel1"/>
        <w:numPr>
          <w:ilvl w:val="0"/>
          <w:numId w:val="73"/>
        </w:numPr>
        <w:rPr>
          <w:rFonts w:cs="Calibri"/>
        </w:rPr>
      </w:pPr>
      <w:r w:rsidRPr="72D812FC">
        <w:rPr>
          <w:rFonts w:cs="Calibri"/>
        </w:rPr>
        <w:t>purchasing policies</w:t>
      </w:r>
    </w:p>
    <w:p w14:paraId="1AD83392" w14:textId="0D621304" w:rsidR="00281E28" w:rsidRPr="00071628" w:rsidRDefault="72D812FC" w:rsidP="00281E28">
      <w:pPr>
        <w:pStyle w:val="BulletListLevel1"/>
        <w:numPr>
          <w:ilvl w:val="0"/>
          <w:numId w:val="73"/>
        </w:numPr>
      </w:pPr>
      <w:r w:rsidRPr="72D812FC">
        <w:rPr>
          <w:rFonts w:cs="Calibri"/>
        </w:rPr>
        <w:t>purchasing controls.</w:t>
      </w:r>
    </w:p>
    <w:p w14:paraId="733F2DF2" w14:textId="77777777" w:rsidR="00281E28" w:rsidRPr="00F87B60" w:rsidRDefault="00281E28" w:rsidP="00261641">
      <w:pPr>
        <w:pStyle w:val="Body"/>
      </w:pPr>
      <w:bookmarkStart w:id="123" w:name="_Toc4666556"/>
      <w:r w:rsidRPr="00261641">
        <w:rPr>
          <w:b/>
        </w:rPr>
        <w:t>Personnel</w:t>
      </w:r>
      <w:bookmarkEnd w:id="123"/>
    </w:p>
    <w:p w14:paraId="59D288CF" w14:textId="0BD5C528" w:rsidR="00281E28" w:rsidRDefault="00281E28" w:rsidP="00281E28">
      <w:pPr>
        <w:pStyle w:val="Body"/>
      </w:pPr>
      <w:r w:rsidRPr="00071628">
        <w:rPr>
          <w:lang w:val="en-US"/>
        </w:rPr>
        <w:t xml:space="preserve">The </w:t>
      </w:r>
      <w:r w:rsidR="00442E9A">
        <w:rPr>
          <w:lang w:val="en-US"/>
        </w:rPr>
        <w:t>p</w:t>
      </w:r>
      <w:r w:rsidRPr="00071628">
        <w:rPr>
          <w:lang w:val="en-US"/>
        </w:rPr>
        <w:t xml:space="preserve">ersonnel </w:t>
      </w:r>
      <w:r w:rsidR="006E4114">
        <w:rPr>
          <w:lang w:val="en-US"/>
        </w:rPr>
        <w:t>p</w:t>
      </w:r>
      <w:r w:rsidRPr="00071628">
        <w:rPr>
          <w:lang w:val="en-US"/>
        </w:rPr>
        <w:t>lan will look at the people within the business.</w:t>
      </w:r>
      <w:r>
        <w:rPr>
          <w:lang w:val="en-US"/>
        </w:rPr>
        <w:t xml:space="preserve"> </w:t>
      </w:r>
      <w:r>
        <w:t xml:space="preserve">The </w:t>
      </w:r>
      <w:r w:rsidR="006E4114">
        <w:t>p</w:t>
      </w:r>
      <w:r>
        <w:t xml:space="preserve">ersonnel </w:t>
      </w:r>
      <w:r w:rsidR="006E4114">
        <w:t>p</w:t>
      </w:r>
      <w:r>
        <w:t xml:space="preserve">lan component of the </w:t>
      </w:r>
      <w:r w:rsidR="006E4114">
        <w:t>b</w:t>
      </w:r>
      <w:r>
        <w:t xml:space="preserve">usiness </w:t>
      </w:r>
      <w:r w:rsidR="006E4114">
        <w:t>p</w:t>
      </w:r>
      <w:r>
        <w:t>lan looks at:</w:t>
      </w:r>
    </w:p>
    <w:p w14:paraId="7CD75C9D" w14:textId="2B4AD030" w:rsidR="00281E28" w:rsidRDefault="72D812FC" w:rsidP="72D812FC">
      <w:pPr>
        <w:pStyle w:val="BulletListLevel1"/>
        <w:numPr>
          <w:ilvl w:val="0"/>
          <w:numId w:val="73"/>
        </w:numPr>
        <w:rPr>
          <w:rFonts w:cs="Calibri"/>
        </w:rPr>
      </w:pPr>
      <w:r w:rsidRPr="72D812FC">
        <w:rPr>
          <w:rFonts w:cs="Calibri"/>
        </w:rPr>
        <w:t>management details</w:t>
      </w:r>
    </w:p>
    <w:p w14:paraId="6D08F70E" w14:textId="7F35A797" w:rsidR="00281E28" w:rsidRDefault="72D812FC" w:rsidP="72D812FC">
      <w:pPr>
        <w:pStyle w:val="BulletListLevel1"/>
        <w:numPr>
          <w:ilvl w:val="0"/>
          <w:numId w:val="73"/>
        </w:numPr>
        <w:rPr>
          <w:rFonts w:cs="Calibri"/>
        </w:rPr>
      </w:pPr>
      <w:r w:rsidRPr="72D812FC">
        <w:rPr>
          <w:rFonts w:cs="Calibri"/>
        </w:rPr>
        <w:t>organisation structure</w:t>
      </w:r>
    </w:p>
    <w:p w14:paraId="0BFAD664" w14:textId="0B39E27B" w:rsidR="00281E28" w:rsidRDefault="72D812FC" w:rsidP="72D812FC">
      <w:pPr>
        <w:pStyle w:val="BulletListLevel1"/>
        <w:numPr>
          <w:ilvl w:val="0"/>
          <w:numId w:val="73"/>
        </w:numPr>
        <w:rPr>
          <w:rFonts w:cs="Calibri"/>
        </w:rPr>
      </w:pPr>
      <w:r w:rsidRPr="72D812FC">
        <w:rPr>
          <w:rFonts w:cs="Calibri"/>
        </w:rPr>
        <w:t>staffing strategies</w:t>
      </w:r>
    </w:p>
    <w:p w14:paraId="30FF6902" w14:textId="668B401E" w:rsidR="00281E28" w:rsidRDefault="72D812FC" w:rsidP="72D812FC">
      <w:pPr>
        <w:pStyle w:val="BulletListLevel1"/>
        <w:numPr>
          <w:ilvl w:val="0"/>
          <w:numId w:val="73"/>
        </w:numPr>
        <w:rPr>
          <w:rFonts w:cs="Calibri"/>
        </w:rPr>
      </w:pPr>
      <w:r w:rsidRPr="72D812FC">
        <w:rPr>
          <w:rFonts w:cs="Calibri"/>
        </w:rPr>
        <w:lastRenderedPageBreak/>
        <w:t>professional advisors</w:t>
      </w:r>
    </w:p>
    <w:p w14:paraId="516C51C9" w14:textId="191C5F9D" w:rsidR="00281E28" w:rsidRPr="00071628" w:rsidRDefault="72D812FC" w:rsidP="00281E28">
      <w:pPr>
        <w:pStyle w:val="BulletListLevel1"/>
        <w:numPr>
          <w:ilvl w:val="0"/>
          <w:numId w:val="73"/>
        </w:numPr>
      </w:pPr>
      <w:r w:rsidRPr="72D812FC">
        <w:rPr>
          <w:rFonts w:cs="Calibri"/>
        </w:rPr>
        <w:t>personnel controls.</w:t>
      </w:r>
    </w:p>
    <w:p w14:paraId="438A609D" w14:textId="77777777" w:rsidR="00281E28" w:rsidRPr="00F87B60" w:rsidRDefault="00281E28" w:rsidP="00261641">
      <w:pPr>
        <w:pStyle w:val="Body"/>
      </w:pPr>
      <w:bookmarkStart w:id="124" w:name="_Toc4666557"/>
      <w:r w:rsidRPr="00261641">
        <w:rPr>
          <w:b/>
        </w:rPr>
        <w:t>Financial</w:t>
      </w:r>
      <w:bookmarkEnd w:id="124"/>
    </w:p>
    <w:p w14:paraId="2EA943A6" w14:textId="0BD1E9E2" w:rsidR="00281E28" w:rsidRDefault="00281E28" w:rsidP="00281E28">
      <w:pPr>
        <w:pStyle w:val="Body"/>
      </w:pPr>
      <w:r w:rsidRPr="00E73F0A">
        <w:t xml:space="preserve">The </w:t>
      </w:r>
      <w:r w:rsidR="00CB1D1C">
        <w:t>f</w:t>
      </w:r>
      <w:r>
        <w:t>inancial</w:t>
      </w:r>
      <w:r w:rsidRPr="00E73F0A">
        <w:t xml:space="preserve"> </w:t>
      </w:r>
      <w:r w:rsidR="00CB1D1C">
        <w:t>p</w:t>
      </w:r>
      <w:r w:rsidRPr="00E73F0A">
        <w:t xml:space="preserve">lan will look at the </w:t>
      </w:r>
      <w:r>
        <w:t>financial requirements</w:t>
      </w:r>
      <w:r w:rsidRPr="00E73F0A">
        <w:t xml:space="preserve"> within the business. The </w:t>
      </w:r>
      <w:r w:rsidR="00CB1D1C">
        <w:t>f</w:t>
      </w:r>
      <w:r>
        <w:t>inancial</w:t>
      </w:r>
      <w:r w:rsidRPr="00E73F0A">
        <w:t xml:space="preserve"> </w:t>
      </w:r>
      <w:r w:rsidR="00CB1D1C">
        <w:t>p</w:t>
      </w:r>
      <w:r w:rsidRPr="00E73F0A">
        <w:t xml:space="preserve">lan component of the </w:t>
      </w:r>
      <w:r w:rsidR="00CB1D1C">
        <w:t>b</w:t>
      </w:r>
      <w:r w:rsidRPr="00E73F0A">
        <w:t xml:space="preserve">usiness </w:t>
      </w:r>
      <w:r w:rsidR="00CB1D1C">
        <w:t>p</w:t>
      </w:r>
      <w:r w:rsidRPr="00E73F0A">
        <w:t>lan looks at:</w:t>
      </w:r>
    </w:p>
    <w:p w14:paraId="2E94FE43" w14:textId="555CA81A" w:rsidR="00281E28" w:rsidRDefault="72D812FC" w:rsidP="72D812FC">
      <w:pPr>
        <w:pStyle w:val="BulletListLevel1"/>
        <w:numPr>
          <w:ilvl w:val="0"/>
          <w:numId w:val="73"/>
        </w:numPr>
        <w:rPr>
          <w:rFonts w:cs="Calibri"/>
        </w:rPr>
      </w:pPr>
      <w:r w:rsidRPr="72D812FC">
        <w:rPr>
          <w:rFonts w:cs="Calibri"/>
        </w:rPr>
        <w:t>personal financial position</w:t>
      </w:r>
    </w:p>
    <w:p w14:paraId="24EB2AB5" w14:textId="0EDD7F31" w:rsidR="00281E28" w:rsidRDefault="72D812FC" w:rsidP="72D812FC">
      <w:pPr>
        <w:pStyle w:val="BulletListLevel1"/>
        <w:numPr>
          <w:ilvl w:val="0"/>
          <w:numId w:val="73"/>
        </w:numPr>
        <w:rPr>
          <w:rFonts w:cs="Calibri"/>
        </w:rPr>
      </w:pPr>
      <w:r w:rsidRPr="72D812FC">
        <w:rPr>
          <w:rFonts w:cs="Calibri"/>
        </w:rPr>
        <w:t>establishment costs</w:t>
      </w:r>
    </w:p>
    <w:p w14:paraId="6CD2177A" w14:textId="6065A068" w:rsidR="00281E28" w:rsidRDefault="72D812FC" w:rsidP="72D812FC">
      <w:pPr>
        <w:pStyle w:val="BulletListLevel1"/>
        <w:numPr>
          <w:ilvl w:val="0"/>
          <w:numId w:val="73"/>
        </w:numPr>
        <w:rPr>
          <w:rFonts w:cs="Calibri"/>
        </w:rPr>
      </w:pPr>
      <w:r w:rsidRPr="72D812FC">
        <w:rPr>
          <w:rFonts w:cs="Calibri"/>
        </w:rPr>
        <w:t>borrowing requirements</w:t>
      </w:r>
    </w:p>
    <w:p w14:paraId="52DB863A" w14:textId="24756E41" w:rsidR="00281E28" w:rsidRDefault="72D812FC" w:rsidP="00281E28">
      <w:pPr>
        <w:pStyle w:val="BulletListLevel1"/>
        <w:numPr>
          <w:ilvl w:val="0"/>
          <w:numId w:val="73"/>
        </w:numPr>
      </w:pPr>
      <w:r>
        <w:t>financial forecasts</w:t>
      </w:r>
    </w:p>
    <w:p w14:paraId="4AB92FEB" w14:textId="0B7132EF" w:rsidR="00281E28" w:rsidRDefault="72D812FC" w:rsidP="00281E28">
      <w:pPr>
        <w:pStyle w:val="BulletListLevel1"/>
        <w:numPr>
          <w:ilvl w:val="0"/>
          <w:numId w:val="73"/>
        </w:numPr>
      </w:pPr>
      <w:r>
        <w:t>financial records</w:t>
      </w:r>
    </w:p>
    <w:p w14:paraId="3D7023D6" w14:textId="4ECC8835" w:rsidR="00281E28" w:rsidRDefault="72D812FC" w:rsidP="00281E28">
      <w:pPr>
        <w:pStyle w:val="BulletListLevel1"/>
        <w:numPr>
          <w:ilvl w:val="0"/>
          <w:numId w:val="73"/>
        </w:numPr>
      </w:pPr>
      <w:r>
        <w:t>business insurances</w:t>
      </w:r>
    </w:p>
    <w:p w14:paraId="121B9DF0" w14:textId="0383E634" w:rsidR="00281E28" w:rsidRPr="00E73F0A" w:rsidRDefault="72D812FC" w:rsidP="00281E28">
      <w:pPr>
        <w:pStyle w:val="BulletListLevel1"/>
        <w:numPr>
          <w:ilvl w:val="0"/>
          <w:numId w:val="73"/>
        </w:numPr>
      </w:pPr>
      <w:r>
        <w:t>financial</w:t>
      </w:r>
      <w:r w:rsidRPr="72D812FC">
        <w:rPr>
          <w:rFonts w:cs="Calibri"/>
        </w:rPr>
        <w:t xml:space="preserve"> controls.</w:t>
      </w:r>
    </w:p>
    <w:p w14:paraId="4886C7D2" w14:textId="77777777" w:rsidR="00281E28" w:rsidRPr="00F87B60" w:rsidRDefault="00281E28" w:rsidP="00261641">
      <w:pPr>
        <w:pStyle w:val="Body"/>
      </w:pPr>
      <w:bookmarkStart w:id="125" w:name="_Toc4666558"/>
      <w:r w:rsidRPr="00261641">
        <w:rPr>
          <w:b/>
        </w:rPr>
        <w:t>Operational review</w:t>
      </w:r>
      <w:bookmarkEnd w:id="125"/>
    </w:p>
    <w:p w14:paraId="780F63F0" w14:textId="1FCF700D" w:rsidR="00281E28" w:rsidRPr="00261641" w:rsidRDefault="00281E28" w:rsidP="00261641">
      <w:pPr>
        <w:pStyle w:val="Body"/>
      </w:pPr>
      <w:r w:rsidRPr="00261641">
        <w:t xml:space="preserve">The </w:t>
      </w:r>
      <w:r w:rsidR="006E4114" w:rsidRPr="001E1752">
        <w:t>o</w:t>
      </w:r>
      <w:r w:rsidRPr="00261641">
        <w:t xml:space="preserve">perational </w:t>
      </w:r>
      <w:r w:rsidR="006E4114" w:rsidRPr="001E1752">
        <w:t>p</w:t>
      </w:r>
      <w:r w:rsidRPr="00261641">
        <w:t>lan prepares an operational review schedule to cover all control action</w:t>
      </w:r>
      <w:r w:rsidR="00CB1D1C" w:rsidRPr="001E1752">
        <w:t>s</w:t>
      </w:r>
      <w:r w:rsidRPr="00261641">
        <w:t xml:space="preserve"> to be implemented. Detail how often to review, the frequency </w:t>
      </w:r>
      <w:r w:rsidR="00442E9A" w:rsidRPr="00261641">
        <w:t xml:space="preserve">and </w:t>
      </w:r>
      <w:r w:rsidRPr="00261641">
        <w:t>by whom</w:t>
      </w:r>
      <w:r w:rsidRPr="001E1752">
        <w:t>.</w:t>
      </w:r>
    </w:p>
    <w:p w14:paraId="07D83C3C" w14:textId="6D93A353" w:rsidR="00446F3A" w:rsidRDefault="000472A1" w:rsidP="00261641">
      <w:pPr>
        <w:pStyle w:val="Heading4"/>
      </w:pPr>
      <w:r>
        <w:t>Procurement</w:t>
      </w:r>
    </w:p>
    <w:p w14:paraId="4733DF44" w14:textId="7445728B" w:rsidR="00CF4E78" w:rsidRDefault="000472A1" w:rsidP="00D93817">
      <w:pPr>
        <w:pStyle w:val="BulletListLevel1"/>
        <w:numPr>
          <w:ilvl w:val="0"/>
          <w:numId w:val="0"/>
        </w:numPr>
        <w:rPr>
          <w:color w:val="000000" w:themeColor="text1"/>
          <w:lang w:eastAsia="en-AU"/>
        </w:rPr>
      </w:pPr>
      <w:r>
        <w:rPr>
          <w:color w:val="000000" w:themeColor="text1"/>
          <w:lang w:eastAsia="en-AU"/>
        </w:rPr>
        <w:t>Obviously if you are running a small business you need to set up a process for investigating, assessing, and purchasing the good</w:t>
      </w:r>
      <w:r w:rsidR="00CF4E78">
        <w:rPr>
          <w:color w:val="000000" w:themeColor="text1"/>
          <w:lang w:eastAsia="en-AU"/>
        </w:rPr>
        <w:t>s</w:t>
      </w:r>
      <w:r>
        <w:rPr>
          <w:color w:val="000000" w:themeColor="text1"/>
          <w:lang w:eastAsia="en-AU"/>
        </w:rPr>
        <w:t xml:space="preserve"> and or services you will be offering. You may be working with an organisation that already has a procurement policy or you may need to set up your own process. </w:t>
      </w:r>
      <w:r w:rsidR="00CF4E78">
        <w:rPr>
          <w:color w:val="000000" w:themeColor="text1"/>
          <w:lang w:eastAsia="en-AU"/>
        </w:rPr>
        <w:t>Securing a procurement contract involves negotiating the right deal for your business and may require evaluation of a number of potential suppliers to meet your product quality</w:t>
      </w:r>
      <w:r w:rsidR="004E2860">
        <w:rPr>
          <w:color w:val="000000" w:themeColor="text1"/>
          <w:lang w:eastAsia="en-AU"/>
        </w:rPr>
        <w:t>,</w:t>
      </w:r>
      <w:r w:rsidR="00CF4E78">
        <w:rPr>
          <w:color w:val="000000" w:themeColor="text1"/>
          <w:lang w:eastAsia="en-AU"/>
        </w:rPr>
        <w:t xml:space="preserve"> </w:t>
      </w:r>
      <w:r w:rsidR="004E2860">
        <w:rPr>
          <w:color w:val="000000" w:themeColor="text1"/>
          <w:lang w:eastAsia="en-AU"/>
        </w:rPr>
        <w:t>pricing,</w:t>
      </w:r>
      <w:r w:rsidR="00CF4E78">
        <w:rPr>
          <w:color w:val="000000" w:themeColor="text1"/>
          <w:lang w:eastAsia="en-AU"/>
        </w:rPr>
        <w:t xml:space="preserve"> and </w:t>
      </w:r>
      <w:r w:rsidR="004E2860">
        <w:rPr>
          <w:color w:val="000000" w:themeColor="text1"/>
          <w:lang w:eastAsia="en-AU"/>
        </w:rPr>
        <w:t xml:space="preserve">delivery needs. </w:t>
      </w:r>
    </w:p>
    <w:tbl>
      <w:tblPr>
        <w:tblW w:w="8931" w:type="dxa"/>
        <w:tblInd w:w="-5" w:type="dxa"/>
        <w:shd w:val="clear" w:color="auto" w:fill="E7E7D4"/>
        <w:tblLook w:val="0600" w:firstRow="0" w:lastRow="0" w:firstColumn="0" w:lastColumn="0" w:noHBand="1" w:noVBand="1"/>
      </w:tblPr>
      <w:tblGrid>
        <w:gridCol w:w="992"/>
        <w:gridCol w:w="7939"/>
      </w:tblGrid>
      <w:tr w:rsidR="00CF4E78" w:rsidRPr="00AA3C23" w14:paraId="1DD799F6" w14:textId="77777777" w:rsidTr="006E4114">
        <w:trPr>
          <w:trHeight w:val="867"/>
        </w:trPr>
        <w:tc>
          <w:tcPr>
            <w:tcW w:w="992" w:type="dxa"/>
            <w:shd w:val="clear" w:color="auto" w:fill="E7E7D4"/>
            <w:vAlign w:val="center"/>
          </w:tcPr>
          <w:p w14:paraId="525A807D" w14:textId="77777777" w:rsidR="00CF4E78" w:rsidRPr="00AA3C23" w:rsidRDefault="00CF4E78" w:rsidP="006E4114">
            <w:pPr>
              <w:pStyle w:val="Practice"/>
            </w:pPr>
            <w:r w:rsidRPr="00AA3C23">
              <w:drawing>
                <wp:inline distT="0" distB="0" distL="0" distR="0" wp14:anchorId="733A31D4" wp14:editId="1A968C73">
                  <wp:extent cx="365760" cy="357809"/>
                  <wp:effectExtent l="0" t="0" r="0" b="4445"/>
                  <wp:docPr id="12" name="Picture 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39" w:type="dxa"/>
            <w:shd w:val="clear" w:color="auto" w:fill="E7E7D4"/>
          </w:tcPr>
          <w:p w14:paraId="75000BF5" w14:textId="43913867" w:rsidR="00CF4E78" w:rsidRPr="00AA3C23" w:rsidRDefault="00CF4E78" w:rsidP="001E1752">
            <w:pPr>
              <w:pStyle w:val="Practice"/>
            </w:pPr>
            <w:r w:rsidRPr="00AA3C23">
              <w:t>Practice activity</w:t>
            </w:r>
            <w:r>
              <w:t xml:space="preserve"> 2.</w:t>
            </w:r>
            <w:r w:rsidR="00442E9A">
              <w:t>2</w:t>
            </w:r>
            <w:r>
              <w:t xml:space="preserve"> Procurement</w:t>
            </w:r>
          </w:p>
        </w:tc>
      </w:tr>
    </w:tbl>
    <w:p w14:paraId="22AC150B" w14:textId="7E59E908" w:rsidR="00CF4E78" w:rsidRPr="00261641" w:rsidRDefault="00CF4E78" w:rsidP="00261641">
      <w:pPr>
        <w:pStyle w:val="BulletListLevel1"/>
        <w:numPr>
          <w:ilvl w:val="0"/>
          <w:numId w:val="0"/>
        </w:numPr>
        <w:rPr>
          <w:i/>
          <w:color w:val="000000" w:themeColor="text1"/>
          <w:lang w:eastAsia="en-AU"/>
        </w:rPr>
      </w:pPr>
      <w:r w:rsidRPr="00261641">
        <w:rPr>
          <w:b/>
          <w:i/>
          <w:color w:val="000000" w:themeColor="text1"/>
          <w:lang w:eastAsia="en-AU"/>
        </w:rPr>
        <w:t>Scenario:</w:t>
      </w:r>
      <w:r w:rsidRPr="00261641">
        <w:rPr>
          <w:i/>
          <w:color w:val="000000" w:themeColor="text1"/>
          <w:lang w:eastAsia="en-AU"/>
        </w:rPr>
        <w:t xml:space="preserve"> </w:t>
      </w:r>
      <w:r w:rsidR="00281E28">
        <w:rPr>
          <w:i/>
          <w:color w:val="000000" w:themeColor="text1"/>
          <w:lang w:eastAsia="en-AU"/>
        </w:rPr>
        <w:t>Imagine y</w:t>
      </w:r>
      <w:r w:rsidRPr="00261641">
        <w:rPr>
          <w:i/>
          <w:color w:val="000000" w:themeColor="text1"/>
          <w:lang w:eastAsia="en-AU"/>
        </w:rPr>
        <w:t xml:space="preserve">ou have just signed a lease on a premises and you plan </w:t>
      </w:r>
      <w:r w:rsidR="00CD1BC7">
        <w:rPr>
          <w:i/>
          <w:color w:val="000000" w:themeColor="text1"/>
          <w:lang w:eastAsia="en-AU"/>
        </w:rPr>
        <w:t>to</w:t>
      </w:r>
      <w:r w:rsidRPr="00261641">
        <w:rPr>
          <w:i/>
          <w:color w:val="000000" w:themeColor="text1"/>
          <w:lang w:eastAsia="en-AU"/>
        </w:rPr>
        <w:t xml:space="preserve"> open a </w:t>
      </w:r>
      <w:r w:rsidRPr="00261641">
        <w:rPr>
          <w:b/>
          <w:i/>
          <w:color w:val="000000" w:themeColor="text1"/>
          <w:lang w:eastAsia="en-AU"/>
        </w:rPr>
        <w:t>café</w:t>
      </w:r>
      <w:r w:rsidRPr="00261641">
        <w:rPr>
          <w:i/>
          <w:color w:val="000000" w:themeColor="text1"/>
          <w:lang w:eastAsia="en-AU"/>
        </w:rPr>
        <w:t xml:space="preserve">. </w:t>
      </w:r>
      <w:r w:rsidR="00BA53A2">
        <w:rPr>
          <w:i/>
          <w:color w:val="000000" w:themeColor="text1"/>
          <w:lang w:eastAsia="en-AU"/>
        </w:rPr>
        <w:t xml:space="preserve">Consider the steps involved in </w:t>
      </w:r>
      <w:r w:rsidR="00087319">
        <w:rPr>
          <w:i/>
          <w:color w:val="000000" w:themeColor="text1"/>
          <w:lang w:eastAsia="en-AU"/>
        </w:rPr>
        <w:t>finding a suitable supplier</w:t>
      </w:r>
      <w:r w:rsidR="00BA53A2">
        <w:rPr>
          <w:i/>
          <w:color w:val="000000" w:themeColor="text1"/>
          <w:lang w:eastAsia="en-AU"/>
        </w:rPr>
        <w:t xml:space="preserve"> and</w:t>
      </w:r>
      <w:r w:rsidRPr="00261641">
        <w:rPr>
          <w:i/>
          <w:color w:val="000000" w:themeColor="text1"/>
          <w:lang w:eastAsia="en-AU"/>
        </w:rPr>
        <w:t xml:space="preserve"> </w:t>
      </w:r>
      <w:r w:rsidR="004E2860">
        <w:rPr>
          <w:i/>
          <w:color w:val="000000" w:themeColor="text1"/>
          <w:lang w:eastAsia="en-AU"/>
        </w:rPr>
        <w:t>complete the table below.</w:t>
      </w:r>
    </w:p>
    <w:tbl>
      <w:tblPr>
        <w:tblStyle w:val="TableGrid"/>
        <w:tblW w:w="0" w:type="auto"/>
        <w:tblLook w:val="04A0" w:firstRow="1" w:lastRow="0" w:firstColumn="1" w:lastColumn="0" w:noHBand="0" w:noVBand="1"/>
      </w:tblPr>
      <w:tblGrid>
        <w:gridCol w:w="2972"/>
        <w:gridCol w:w="6044"/>
      </w:tblGrid>
      <w:tr w:rsidR="00CF4E78" w:rsidRPr="009F0FD3" w14:paraId="4B49F613" w14:textId="77777777" w:rsidTr="72D812FC">
        <w:trPr>
          <w:cnfStyle w:val="100000000000" w:firstRow="1" w:lastRow="0" w:firstColumn="0" w:lastColumn="0" w:oddVBand="0" w:evenVBand="0" w:oddHBand="0" w:evenHBand="0" w:firstRowFirstColumn="0" w:firstRowLastColumn="0" w:lastRowFirstColumn="0" w:lastRowLastColumn="0"/>
        </w:trPr>
        <w:tc>
          <w:tcPr>
            <w:tcW w:w="2972" w:type="dxa"/>
          </w:tcPr>
          <w:p w14:paraId="5F7CD049" w14:textId="0AFB058B" w:rsidR="00CF4E78" w:rsidRPr="009F0FD3" w:rsidRDefault="72D812FC" w:rsidP="72D812FC">
            <w:pPr>
              <w:pStyle w:val="BulletListLevel1"/>
              <w:numPr>
                <w:ilvl w:val="0"/>
                <w:numId w:val="0"/>
              </w:numPr>
              <w:rPr>
                <w:rFonts w:eastAsia="Arial" w:cstheme="minorHAnsi"/>
                <w:lang w:eastAsia="en-AU"/>
              </w:rPr>
            </w:pPr>
            <w:r w:rsidRPr="009F0FD3">
              <w:rPr>
                <w:rFonts w:eastAsia="Arial" w:cstheme="minorHAnsi"/>
                <w:lang w:eastAsia="en-AU"/>
              </w:rPr>
              <w:t>Steps</w:t>
            </w:r>
          </w:p>
        </w:tc>
        <w:tc>
          <w:tcPr>
            <w:tcW w:w="6044" w:type="dxa"/>
          </w:tcPr>
          <w:p w14:paraId="524F67B2" w14:textId="4E87E47E" w:rsidR="00CF4E78" w:rsidRPr="009F0FD3" w:rsidRDefault="72D812FC" w:rsidP="72D812FC">
            <w:pPr>
              <w:pStyle w:val="BulletListLevel1"/>
              <w:numPr>
                <w:ilvl w:val="0"/>
                <w:numId w:val="0"/>
              </w:numPr>
              <w:rPr>
                <w:rFonts w:eastAsia="Arial" w:cstheme="minorHAnsi"/>
                <w:lang w:eastAsia="en-AU"/>
              </w:rPr>
            </w:pPr>
            <w:r w:rsidRPr="009F0FD3">
              <w:rPr>
                <w:rFonts w:eastAsia="Arial" w:cstheme="minorHAnsi"/>
                <w:lang w:eastAsia="en-AU"/>
              </w:rPr>
              <w:t>How would you do this?</w:t>
            </w:r>
          </w:p>
        </w:tc>
      </w:tr>
      <w:tr w:rsidR="004E2860" w:rsidRPr="00D93817" w14:paraId="4734BEA5" w14:textId="77777777" w:rsidTr="72D812FC">
        <w:tc>
          <w:tcPr>
            <w:tcW w:w="2972" w:type="dxa"/>
          </w:tcPr>
          <w:p w14:paraId="0222064B" w14:textId="492760F9" w:rsidR="00CF4E78" w:rsidRPr="00261641" w:rsidRDefault="004E2860" w:rsidP="00D93817">
            <w:pPr>
              <w:pStyle w:val="BulletListLevel1"/>
              <w:numPr>
                <w:ilvl w:val="0"/>
                <w:numId w:val="0"/>
              </w:numPr>
              <w:rPr>
                <w:lang w:eastAsia="en-AU"/>
              </w:rPr>
            </w:pPr>
            <w:r w:rsidRPr="00261641">
              <w:rPr>
                <w:lang w:eastAsia="en-AU"/>
              </w:rPr>
              <w:t>Identify requirements</w:t>
            </w:r>
          </w:p>
        </w:tc>
        <w:tc>
          <w:tcPr>
            <w:tcW w:w="6044" w:type="dxa"/>
          </w:tcPr>
          <w:p w14:paraId="6E582949" w14:textId="77777777" w:rsidR="00CF4E78" w:rsidRPr="00261641" w:rsidRDefault="00CF4E78" w:rsidP="00D93817">
            <w:pPr>
              <w:pStyle w:val="BulletListLevel1"/>
              <w:numPr>
                <w:ilvl w:val="0"/>
                <w:numId w:val="0"/>
              </w:numPr>
              <w:rPr>
                <w:lang w:eastAsia="en-AU"/>
              </w:rPr>
            </w:pPr>
          </w:p>
        </w:tc>
      </w:tr>
      <w:tr w:rsidR="004E2860" w:rsidRPr="00D93817" w14:paraId="7F3CA55A" w14:textId="77777777" w:rsidTr="72D812FC">
        <w:tc>
          <w:tcPr>
            <w:tcW w:w="2972" w:type="dxa"/>
          </w:tcPr>
          <w:p w14:paraId="650A2C6E" w14:textId="3185DD78" w:rsidR="00CF4E78" w:rsidRPr="00261641" w:rsidRDefault="004E2860" w:rsidP="00D93817">
            <w:pPr>
              <w:pStyle w:val="BulletListLevel1"/>
              <w:numPr>
                <w:ilvl w:val="0"/>
                <w:numId w:val="0"/>
              </w:numPr>
              <w:rPr>
                <w:lang w:eastAsia="en-AU"/>
              </w:rPr>
            </w:pPr>
            <w:r w:rsidRPr="00261641">
              <w:rPr>
                <w:lang w:eastAsia="en-AU"/>
              </w:rPr>
              <w:t xml:space="preserve">Identify </w:t>
            </w:r>
            <w:r>
              <w:rPr>
                <w:lang w:eastAsia="en-AU"/>
              </w:rPr>
              <w:t>suppliers</w:t>
            </w:r>
          </w:p>
        </w:tc>
        <w:tc>
          <w:tcPr>
            <w:tcW w:w="6044" w:type="dxa"/>
          </w:tcPr>
          <w:p w14:paraId="52576EA6" w14:textId="77777777" w:rsidR="00CF4E78" w:rsidRPr="00261641" w:rsidRDefault="00CF4E78" w:rsidP="00D93817">
            <w:pPr>
              <w:pStyle w:val="BulletListLevel1"/>
              <w:numPr>
                <w:ilvl w:val="0"/>
                <w:numId w:val="0"/>
              </w:numPr>
              <w:rPr>
                <w:lang w:eastAsia="en-AU"/>
              </w:rPr>
            </w:pPr>
          </w:p>
        </w:tc>
      </w:tr>
      <w:tr w:rsidR="004E2860" w:rsidRPr="00D93817" w14:paraId="3D3A0DCD" w14:textId="77777777" w:rsidTr="72D812FC">
        <w:tc>
          <w:tcPr>
            <w:tcW w:w="2972" w:type="dxa"/>
          </w:tcPr>
          <w:p w14:paraId="5810C249" w14:textId="66C0546F" w:rsidR="00CF4E78" w:rsidRPr="00261641" w:rsidRDefault="004E2860" w:rsidP="00D93817">
            <w:pPr>
              <w:pStyle w:val="BulletListLevel1"/>
              <w:numPr>
                <w:ilvl w:val="0"/>
                <w:numId w:val="0"/>
              </w:numPr>
              <w:rPr>
                <w:lang w:eastAsia="en-AU"/>
              </w:rPr>
            </w:pPr>
            <w:r>
              <w:rPr>
                <w:lang w:eastAsia="en-AU"/>
              </w:rPr>
              <w:t>Evaluate suppliers</w:t>
            </w:r>
          </w:p>
        </w:tc>
        <w:tc>
          <w:tcPr>
            <w:tcW w:w="6044" w:type="dxa"/>
          </w:tcPr>
          <w:p w14:paraId="15FA451C" w14:textId="77777777" w:rsidR="00CF4E78" w:rsidRPr="00261641" w:rsidRDefault="00CF4E78" w:rsidP="00D93817">
            <w:pPr>
              <w:pStyle w:val="BulletListLevel1"/>
              <w:numPr>
                <w:ilvl w:val="0"/>
                <w:numId w:val="0"/>
              </w:numPr>
              <w:rPr>
                <w:lang w:eastAsia="en-AU"/>
              </w:rPr>
            </w:pPr>
          </w:p>
        </w:tc>
      </w:tr>
    </w:tbl>
    <w:p w14:paraId="059D3E95" w14:textId="2E259C02" w:rsidR="00C76BE9" w:rsidRPr="00C76BE9" w:rsidRDefault="00C76BE9">
      <w:pPr>
        <w:rPr>
          <w:i/>
          <w:noProof/>
          <w:lang w:eastAsia="en-AU"/>
        </w:rPr>
      </w:pPr>
    </w:p>
    <w:p w14:paraId="10A04342" w14:textId="2730A5B9" w:rsidR="00AC219B" w:rsidRDefault="72D812FC" w:rsidP="72D812FC">
      <w:pPr>
        <w:rPr>
          <w:i/>
          <w:iCs/>
          <w:noProof/>
          <w:lang w:eastAsia="en-AU"/>
        </w:rPr>
      </w:pPr>
      <w:r w:rsidRPr="72D812FC">
        <w:rPr>
          <w:i/>
          <w:iCs/>
          <w:noProof/>
          <w:lang w:eastAsia="en-AU"/>
        </w:rPr>
        <w:t xml:space="preserve">Check out the Youtube video </w:t>
      </w:r>
      <w:r w:rsidRPr="72D812FC">
        <w:rPr>
          <w:b/>
          <w:bCs/>
          <w:i/>
          <w:iCs/>
          <w:noProof/>
          <w:lang w:eastAsia="en-AU"/>
        </w:rPr>
        <w:t>Project Management: Negotiating Rates with Suppliers</w:t>
      </w:r>
      <w:r w:rsidRPr="72D812FC">
        <w:rPr>
          <w:i/>
          <w:iCs/>
          <w:noProof/>
          <w:lang w:eastAsia="en-AU"/>
        </w:rPr>
        <w:t xml:space="preserve"> at </w:t>
      </w:r>
      <w:hyperlink r:id="rId57">
        <w:r w:rsidRPr="72D812FC">
          <w:rPr>
            <w:rStyle w:val="Hyperlink"/>
          </w:rPr>
          <w:t>https://www.youtube.com/watch?v=scdUzN4LeLQ</w:t>
        </w:r>
      </w:hyperlink>
      <w:r>
        <w:t xml:space="preserve">. </w:t>
      </w:r>
      <w:r w:rsidRPr="72D812FC">
        <w:rPr>
          <w:i/>
          <w:iCs/>
        </w:rPr>
        <w:t xml:space="preserve">List the steps you would take to negotiate </w:t>
      </w:r>
      <w:r w:rsidRPr="72D812FC">
        <w:rPr>
          <w:i/>
          <w:iCs/>
          <w:noProof/>
          <w:lang w:eastAsia="en-AU"/>
        </w:rPr>
        <w:t>a procurement contract for your cafe to align with the objectives in your business plan.</w:t>
      </w:r>
    </w:p>
    <w:p w14:paraId="105EFE83" w14:textId="4B15A2CA" w:rsidR="00AC219B" w:rsidRDefault="006E4114">
      <w:pPr>
        <w:rPr>
          <w:i/>
          <w:noProof/>
          <w:lang w:eastAsia="en-AU"/>
        </w:rPr>
      </w:pPr>
      <w:r>
        <w:rPr>
          <w:i/>
          <w:noProof/>
          <w:lang w:eastAsia="en-A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525514E" w14:textId="3C7BDC57" w:rsidR="00607949" w:rsidRPr="00A85C66" w:rsidRDefault="006E4114">
      <w:pPr>
        <w:rPr>
          <w:i/>
          <w:noProof/>
          <w:lang w:eastAsia="en-AU"/>
        </w:rPr>
      </w:pPr>
      <w:r>
        <w:rPr>
          <w:i/>
          <w:noProof/>
          <w:lang w:eastAsia="en-AU"/>
        </w:rPr>
        <w:t xml:space="preserve">Research the website </w:t>
      </w:r>
      <w:hyperlink r:id="rId58" w:history="1">
        <w:r w:rsidRPr="006E4114">
          <w:rPr>
            <w:rStyle w:val="Hyperlink"/>
            <w:i/>
            <w:noProof/>
            <w:lang w:eastAsia="en-AU"/>
          </w:rPr>
          <w:t>Busi</w:t>
        </w:r>
        <w:r>
          <w:rPr>
            <w:rStyle w:val="Hyperlink"/>
            <w:i/>
            <w:noProof/>
            <w:lang w:eastAsia="en-AU"/>
          </w:rPr>
          <w:t>ness</w:t>
        </w:r>
        <w:r w:rsidRPr="006E4114">
          <w:rPr>
            <w:rStyle w:val="Hyperlink"/>
            <w:i/>
            <w:noProof/>
            <w:lang w:eastAsia="en-AU"/>
          </w:rPr>
          <w:t>.gov.au</w:t>
        </w:r>
      </w:hyperlink>
      <w:r>
        <w:rPr>
          <w:i/>
          <w:noProof/>
          <w:lang w:eastAsia="en-AU"/>
        </w:rPr>
        <w:t xml:space="preserve">. </w:t>
      </w:r>
      <w:r w:rsidR="00A85C66" w:rsidRPr="00A85C66">
        <w:rPr>
          <w:i/>
          <w:noProof/>
          <w:lang w:eastAsia="en-AU"/>
        </w:rPr>
        <w:t>What action can you take if your contracted supplier decides to supply a</w:t>
      </w:r>
      <w:r w:rsidR="00BA53A2">
        <w:rPr>
          <w:i/>
          <w:noProof/>
          <w:lang w:eastAsia="en-AU"/>
        </w:rPr>
        <w:t xml:space="preserve"> competitor </w:t>
      </w:r>
      <w:r w:rsidR="00A85C66" w:rsidRPr="00A85C66">
        <w:rPr>
          <w:i/>
          <w:noProof/>
          <w:lang w:eastAsia="en-AU"/>
        </w:rPr>
        <w:t>instead of your</w:t>
      </w:r>
      <w:r w:rsidR="00BA53A2">
        <w:rPr>
          <w:i/>
          <w:noProof/>
          <w:lang w:eastAsia="en-AU"/>
        </w:rPr>
        <w:t xml:space="preserve"> cafe</w:t>
      </w:r>
      <w:r w:rsidR="00A85C66" w:rsidRPr="00A85C66">
        <w:rPr>
          <w:i/>
          <w:noProof/>
          <w:lang w:eastAsia="en-AU"/>
        </w:rPr>
        <w:t>?</w:t>
      </w:r>
      <w:r w:rsidR="009E5D6B">
        <w:rPr>
          <w:i/>
          <w:noProof/>
          <w:lang w:eastAsia="en-AU"/>
        </w:rPr>
        <w:t xml:space="preserve"> Bring your ideas to class for discussion with your peers.</w:t>
      </w:r>
    </w:p>
    <w:p w14:paraId="63FD0C77" w14:textId="76C0CE64" w:rsidR="00A85C66" w:rsidRDefault="00A85C66">
      <w:pPr>
        <w:rPr>
          <w:noProof/>
          <w:lang w:eastAsia="en-AU"/>
        </w:rPr>
      </w:pPr>
      <w:r>
        <w:rPr>
          <w:noProof/>
          <w:lang w:eastAsia="en-AU"/>
        </w:rPr>
        <w:t>_______________________________________________________________________________________________________________________________________________________________________________________________________________________________</w:t>
      </w:r>
      <w:r w:rsidR="006E4114">
        <w:rPr>
          <w:noProof/>
          <w:lang w:eastAsia="en-AU"/>
        </w:rPr>
        <w:t>__</w:t>
      </w:r>
    </w:p>
    <w:p w14:paraId="135BBCC3" w14:textId="77777777" w:rsidR="00CD1BC7" w:rsidRDefault="00CD1BC7">
      <w:r>
        <w:br w:type="page"/>
      </w:r>
    </w:p>
    <w:p w14:paraId="018BDBA5" w14:textId="77777777" w:rsidR="00B460D7" w:rsidRDefault="00B460D7" w:rsidP="00261641"/>
    <w:p w14:paraId="5C254547" w14:textId="091AB9C3" w:rsidR="00B460D7" w:rsidRPr="00B460D7" w:rsidRDefault="00B460D7" w:rsidP="00B460D7">
      <w:pPr>
        <w:pStyle w:val="Sectionnumber"/>
      </w:pPr>
      <w:r w:rsidRPr="00B460D7">
        <w:rPr>
          <w:noProof/>
          <w:lang w:eastAsia="en-AU"/>
        </w:rPr>
        <mc:AlternateContent>
          <mc:Choice Requires="wpg">
            <w:drawing>
              <wp:anchor distT="0" distB="0" distL="114300" distR="114300" simplePos="0" relativeHeight="251658247" behindDoc="1" locked="0" layoutInCell="1" allowOverlap="1" wp14:anchorId="2C28B57F" wp14:editId="30C79C15">
                <wp:simplePos x="0" y="0"/>
                <wp:positionH relativeFrom="margin">
                  <wp:posOffset>1741170</wp:posOffset>
                </wp:positionH>
                <wp:positionV relativeFrom="paragraph">
                  <wp:posOffset>1831340</wp:posOffset>
                </wp:positionV>
                <wp:extent cx="3876676" cy="3305175"/>
                <wp:effectExtent l="0" t="0" r="9525"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5" name="Rectangle 35"/>
                        <wps:cNvSpPr/>
                        <wps:spPr>
                          <a:xfrm>
                            <a:off x="876299" y="2162175"/>
                            <a:ext cx="3000375" cy="98107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1943101" y="171450"/>
                            <a:ext cx="1933574" cy="24955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 y="0"/>
                            <a:ext cx="3876675" cy="819150"/>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714375" y="3143250"/>
                            <a:ext cx="161925" cy="161925"/>
                          </a:xfrm>
                          <a:prstGeom prst="rect">
                            <a:avLst/>
                          </a:prstGeom>
                          <a:grp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318B61" id="Group 255" o:spid="_x0000_s1026" alt="Section 1&#10;Section name" style="position:absolute;margin-left:137.1pt;margin-top:144.2pt;width:305.25pt;height:260.25pt;z-index:-251658233;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">
                <v:rect id="Rectangle 3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v:rect id="Rectangle 3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iPEwQAAANsAAAAPAAAAZHJzL2Rvd25yZXYueG1sRI/BasMw&#10;EETvhfyD2EBvjewWTH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POSI8TBAAAA2wAAAA8AAAAA&#10;AAAAAAAAAAAABwIAAGRycy9kb3ducmV2LnhtbFBLBQYAAAAAAwADALcAAAD1AgAAAAA=&#10;" filled="f" stroked="f"/>
                <v:rect id="Rectangle 3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v:rect id="Rectangle 5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w10:wrap anchorx="margin"/>
              </v:group>
            </w:pict>
          </mc:Fallback>
        </mc:AlternateContent>
      </w:r>
      <w:r w:rsidRPr="00B460D7">
        <w:t xml:space="preserve">Topic </w:t>
      </w:r>
      <w:r w:rsidR="00607949">
        <w:t>3</w:t>
      </w:r>
    </w:p>
    <w:p w14:paraId="1CDF9740" w14:textId="1F9A76DE" w:rsidR="00B460D7" w:rsidRPr="00B460D7" w:rsidRDefault="00264712" w:rsidP="00B460D7">
      <w:pPr>
        <w:textboxTightWrap w:val="allLines"/>
        <w:rPr>
          <w:rFonts w:eastAsiaTheme="minorEastAsia" w:cstheme="minorHAnsi"/>
          <w:b/>
          <w:noProof/>
          <w:color w:val="000000" w:themeColor="text1"/>
          <w:spacing w:val="20"/>
          <w:kern w:val="22"/>
          <w:sz w:val="66"/>
          <w:szCs w:val="40"/>
          <w:lang w:val="en-US" w:eastAsia="en-AU" w:bidi="en-US"/>
        </w:rPr>
      </w:pPr>
      <w:r>
        <w:rPr>
          <w:rFonts w:eastAsiaTheme="minorEastAsia" w:cstheme="minorHAnsi"/>
          <w:b/>
          <w:noProof/>
          <w:color w:val="000000" w:themeColor="text1"/>
          <w:spacing w:val="20"/>
          <w:kern w:val="22"/>
          <w:sz w:val="66"/>
          <w:szCs w:val="40"/>
          <w:lang w:val="en-US" w:eastAsia="en-AU" w:bidi="en-US"/>
        </w:rPr>
        <w:t>Business r</w:t>
      </w:r>
      <w:r w:rsidR="00B460D7">
        <w:rPr>
          <w:rFonts w:eastAsiaTheme="minorEastAsia" w:cstheme="minorHAnsi"/>
          <w:b/>
          <w:noProof/>
          <w:color w:val="000000" w:themeColor="text1"/>
          <w:spacing w:val="20"/>
          <w:kern w:val="22"/>
          <w:sz w:val="66"/>
          <w:szCs w:val="40"/>
          <w:lang w:val="en-US" w:eastAsia="en-AU" w:bidi="en-US"/>
        </w:rPr>
        <w:t>isks</w:t>
      </w:r>
    </w:p>
    <w:p w14:paraId="48BA3FA7" w14:textId="77777777" w:rsidR="00B460D7" w:rsidRPr="00B460D7" w:rsidRDefault="00B460D7" w:rsidP="00B460D7">
      <w:r w:rsidRPr="00B460D7">
        <w:br w:type="page"/>
      </w:r>
    </w:p>
    <w:p w14:paraId="0D289546" w14:textId="05BC304D" w:rsidR="009D33F6" w:rsidRDefault="009D33F6" w:rsidP="009D33F6">
      <w:pPr>
        <w:pStyle w:val="Heading1"/>
      </w:pPr>
      <w:bookmarkStart w:id="126" w:name="_Toc5106724"/>
      <w:bookmarkStart w:id="127" w:name="_Toc5273418"/>
      <w:r>
        <w:lastRenderedPageBreak/>
        <w:t xml:space="preserve">Topic </w:t>
      </w:r>
      <w:r w:rsidR="00607949">
        <w:t>3</w:t>
      </w:r>
      <w:r>
        <w:t xml:space="preserve"> Business risks</w:t>
      </w:r>
      <w:bookmarkEnd w:id="126"/>
      <w:bookmarkEnd w:id="127"/>
    </w:p>
    <w:p w14:paraId="61023D48" w14:textId="41F5D141" w:rsidR="009D33F6" w:rsidRPr="00BB5772" w:rsidRDefault="00250F39" w:rsidP="009D33F6">
      <w:pPr>
        <w:pStyle w:val="Heading2"/>
      </w:pPr>
      <w:bookmarkStart w:id="128" w:name="_Toc5106425"/>
      <w:bookmarkStart w:id="129" w:name="_Toc5106725"/>
      <w:bookmarkStart w:id="130" w:name="_Toc5273419"/>
      <w:r>
        <w:t>Risk m</w:t>
      </w:r>
      <w:r w:rsidR="009D33F6" w:rsidRPr="00BB5772">
        <w:t>anagement</w:t>
      </w:r>
      <w:bookmarkEnd w:id="128"/>
      <w:bookmarkEnd w:id="129"/>
      <w:bookmarkEnd w:id="130"/>
    </w:p>
    <w:p w14:paraId="2DF5D264" w14:textId="77777777" w:rsidR="009D33F6" w:rsidRPr="00F37DB4" w:rsidRDefault="009D33F6" w:rsidP="009D33F6">
      <w:pPr>
        <w:pStyle w:val="Body"/>
        <w:rPr>
          <w:lang w:eastAsia="en-AU"/>
        </w:rPr>
      </w:pPr>
      <w:r w:rsidRPr="00F37DB4">
        <w:rPr>
          <w:lang w:eastAsia="en-AU"/>
        </w:rPr>
        <w:t>Risk management is a structured approach to managing uncertainty and includes actions taken to:</w:t>
      </w:r>
    </w:p>
    <w:p w14:paraId="4A951AFF" w14:textId="74170501" w:rsidR="009D33F6" w:rsidRPr="00F37DB4" w:rsidRDefault="72D812FC" w:rsidP="72D812FC">
      <w:pPr>
        <w:pStyle w:val="BulletListLevel1"/>
        <w:rPr>
          <w:lang w:eastAsia="en-AU"/>
        </w:rPr>
      </w:pPr>
      <w:r w:rsidRPr="72D812FC">
        <w:rPr>
          <w:lang w:eastAsia="en-AU"/>
        </w:rPr>
        <w:t>identify</w:t>
      </w:r>
    </w:p>
    <w:p w14:paraId="55398C37" w14:textId="678830EE" w:rsidR="009D33F6" w:rsidRPr="00F37DB4" w:rsidRDefault="72D812FC" w:rsidP="72D812FC">
      <w:pPr>
        <w:pStyle w:val="BulletListLevel1"/>
        <w:rPr>
          <w:lang w:eastAsia="en-AU"/>
        </w:rPr>
      </w:pPr>
      <w:r w:rsidRPr="72D812FC">
        <w:rPr>
          <w:lang w:eastAsia="en-AU"/>
        </w:rPr>
        <w:t>assess</w:t>
      </w:r>
    </w:p>
    <w:p w14:paraId="1BC5032F" w14:textId="326318DC" w:rsidR="009D33F6" w:rsidRPr="00F37DB4" w:rsidRDefault="72D812FC" w:rsidP="72D812FC">
      <w:pPr>
        <w:pStyle w:val="BulletListLevel1"/>
        <w:rPr>
          <w:lang w:eastAsia="en-AU"/>
        </w:rPr>
      </w:pPr>
      <w:r w:rsidRPr="72D812FC">
        <w:rPr>
          <w:lang w:eastAsia="en-AU"/>
        </w:rPr>
        <w:t>monitor</w:t>
      </w:r>
    </w:p>
    <w:p w14:paraId="7017D672" w14:textId="77777777" w:rsidR="009D33F6" w:rsidRPr="00F37DB4" w:rsidRDefault="0038404B" w:rsidP="009D33F6">
      <w:pPr>
        <w:pStyle w:val="BulletListLevel1"/>
        <w:rPr>
          <w:lang w:eastAsia="en-AU"/>
        </w:rPr>
      </w:pPr>
      <w:hyperlink r:id="rId59" w:tgtFrame="_blank" w:tooltip="Link to Risk Analysis Matrix 2-page Word doc 72 KB" w:history="1">
        <w:r w:rsidR="009D33F6" w:rsidRPr="00F37DB4">
          <w:rPr>
            <w:lang w:eastAsia="en-AU"/>
          </w:rPr>
          <w:t>reduce the impact of risks to the business.</w:t>
        </w:r>
      </w:hyperlink>
    </w:p>
    <w:p w14:paraId="5D8AD257" w14:textId="5CBD913C" w:rsidR="009D33F6" w:rsidRPr="00F37DB4" w:rsidRDefault="009D33F6" w:rsidP="009D33F6">
      <w:pPr>
        <w:pStyle w:val="Body"/>
        <w:rPr>
          <w:lang w:eastAsia="en-AU"/>
        </w:rPr>
      </w:pPr>
      <w:r w:rsidRPr="00F37DB4">
        <w:rPr>
          <w:lang w:eastAsia="en-AU"/>
        </w:rPr>
        <w:t>Risks are events, situations or circumstances</w:t>
      </w:r>
      <w:r w:rsidR="009F0FD3">
        <w:rPr>
          <w:lang w:eastAsia="en-AU"/>
        </w:rPr>
        <w:t>,</w:t>
      </w:r>
      <w:r w:rsidRPr="00F37DB4">
        <w:rPr>
          <w:lang w:eastAsia="en-AU"/>
        </w:rPr>
        <w:t xml:space="preserve"> which lead to negative consequences for the business.</w:t>
      </w:r>
    </w:p>
    <w:p w14:paraId="31B4486B" w14:textId="525186B6" w:rsidR="009D33F6" w:rsidRPr="00F37DB4" w:rsidRDefault="72D812FC" w:rsidP="72D812FC">
      <w:pPr>
        <w:pStyle w:val="Body"/>
        <w:rPr>
          <w:lang w:eastAsia="en-AU"/>
        </w:rPr>
      </w:pPr>
      <w:r w:rsidRPr="72D812FC">
        <w:rPr>
          <w:lang w:eastAsia="en-AU"/>
        </w:rPr>
        <w:t>A good risk management plan with appropriate risk management strategies can minimise costly and stressful problems and may also reduce insurance claims and premiums.</w:t>
      </w:r>
    </w:p>
    <w:p w14:paraId="6C4B1187" w14:textId="77777777" w:rsidR="009D33F6" w:rsidRPr="00F37DB4" w:rsidRDefault="009D33F6" w:rsidP="009D33F6">
      <w:pPr>
        <w:pStyle w:val="Heading3"/>
      </w:pPr>
      <w:bookmarkStart w:id="131" w:name="_Toc5106426"/>
      <w:bookmarkStart w:id="132" w:name="_Toc5106726"/>
      <w:bookmarkStart w:id="133" w:name="_Toc5273420"/>
      <w:r w:rsidRPr="00F37DB4">
        <w:t>Risk management plan</w:t>
      </w:r>
      <w:bookmarkEnd w:id="131"/>
      <w:bookmarkEnd w:id="132"/>
      <w:bookmarkEnd w:id="133"/>
    </w:p>
    <w:p w14:paraId="16EC4E06" w14:textId="77777777" w:rsidR="009D33F6" w:rsidRPr="00F37DB4" w:rsidRDefault="009D33F6" w:rsidP="009D33F6">
      <w:pPr>
        <w:pStyle w:val="Body"/>
        <w:rPr>
          <w:lang w:eastAsia="en-AU"/>
        </w:rPr>
      </w:pPr>
      <w:r w:rsidRPr="00F37DB4">
        <w:rPr>
          <w:lang w:eastAsia="en-AU"/>
        </w:rPr>
        <w:t>A risk management plan:</w:t>
      </w:r>
    </w:p>
    <w:p w14:paraId="0279F7E7" w14:textId="1E529941" w:rsidR="009D33F6" w:rsidRPr="00933311" w:rsidRDefault="72D812FC" w:rsidP="009D33F6">
      <w:pPr>
        <w:pStyle w:val="BulletListLevel1"/>
      </w:pPr>
      <w:r>
        <w:t>describes the potential risks</w:t>
      </w:r>
    </w:p>
    <w:p w14:paraId="1C28037B" w14:textId="22997E08" w:rsidR="009D33F6" w:rsidRPr="00933311" w:rsidRDefault="72D812FC" w:rsidP="009D33F6">
      <w:pPr>
        <w:pStyle w:val="BulletListLevel1"/>
      </w:pPr>
      <w:r>
        <w:t>contains an analysis of the impact of each risk</w:t>
      </w:r>
    </w:p>
    <w:p w14:paraId="461A3FC1" w14:textId="77777777" w:rsidR="009D33F6" w:rsidRPr="00933311" w:rsidRDefault="009D33F6" w:rsidP="009D33F6">
      <w:pPr>
        <w:pStyle w:val="BulletListLevel1"/>
      </w:pPr>
      <w:r w:rsidRPr="00933311">
        <w:t>includes risk strategies to help the business reduce the consequences if the event occurs.</w:t>
      </w:r>
    </w:p>
    <w:p w14:paraId="780CB730" w14:textId="77777777" w:rsidR="009D33F6" w:rsidRPr="00933311" w:rsidRDefault="009D33F6" w:rsidP="009D33F6">
      <w:pPr>
        <w:pStyle w:val="Body"/>
      </w:pPr>
      <w:r w:rsidRPr="00933311">
        <w:t>The risk management plans should be regularly reviewed to ensure they accurately reflect current potential risks to the business.</w:t>
      </w:r>
    </w:p>
    <w:p w14:paraId="1ADC91BE" w14:textId="0E1AD873" w:rsidR="009D33F6" w:rsidRPr="00F37DB4" w:rsidRDefault="009D33F6" w:rsidP="009D33F6">
      <w:pPr>
        <w:pStyle w:val="Body"/>
        <w:rPr>
          <w:lang w:eastAsia="en-AU"/>
        </w:rPr>
      </w:pPr>
      <w:r w:rsidRPr="00933311">
        <w:t>For additional information about risk management planning</w:t>
      </w:r>
      <w:r>
        <w:t xml:space="preserve"> </w:t>
      </w:r>
      <w:hyperlink r:id="rId60" w:tgtFrame="_blank" w:tooltip="opens in a new page" w:history="1">
        <w:r w:rsidRPr="00F37DB4">
          <w:rPr>
            <w:lang w:eastAsia="en-AU"/>
          </w:rPr>
          <w:t>download CPA Australia's PDFs</w:t>
        </w:r>
      </w:hyperlink>
      <w:r w:rsidRPr="00F37DB4">
        <w:rPr>
          <w:lang w:eastAsia="en-AU"/>
        </w:rPr>
        <w:t> </w:t>
      </w:r>
      <w:r w:rsidR="009E5D6B">
        <w:rPr>
          <w:lang w:eastAsia="en-AU"/>
        </w:rPr>
        <w:t>(</w:t>
      </w:r>
      <w:hyperlink r:id="rId61" w:history="1">
        <w:r w:rsidR="009E5D6B">
          <w:rPr>
            <w:rStyle w:val="Hyperlink"/>
          </w:rPr>
          <w:t>https://www.cpaaustralia.com.au/</w:t>
        </w:r>
      </w:hyperlink>
      <w:r w:rsidR="009E5D6B">
        <w:t xml:space="preserve">) </w:t>
      </w:r>
      <w:r w:rsidRPr="00F37DB4">
        <w:rPr>
          <w:lang w:eastAsia="en-AU"/>
        </w:rPr>
        <w:t>for small and medium sized businesses, which include:</w:t>
      </w:r>
    </w:p>
    <w:p w14:paraId="1ACFEFAE" w14:textId="2A060CD7" w:rsidR="009D33F6" w:rsidRPr="00F37DB4" w:rsidRDefault="72D812FC" w:rsidP="72D812FC">
      <w:pPr>
        <w:pStyle w:val="BulletListLevel1"/>
        <w:rPr>
          <w:lang w:eastAsia="en-AU"/>
        </w:rPr>
      </w:pPr>
      <w:r w:rsidRPr="72D812FC">
        <w:rPr>
          <w:lang w:eastAsia="en-AU"/>
        </w:rPr>
        <w:t>employee fraud</w:t>
      </w:r>
    </w:p>
    <w:p w14:paraId="362AAEE4" w14:textId="654F5E58" w:rsidR="009D33F6" w:rsidRPr="00F37DB4" w:rsidRDefault="72D812FC" w:rsidP="72D812FC">
      <w:pPr>
        <w:pStyle w:val="BulletListLevel1"/>
        <w:rPr>
          <w:lang w:eastAsia="en-AU"/>
        </w:rPr>
      </w:pPr>
      <w:r w:rsidRPr="72D812FC">
        <w:rPr>
          <w:lang w:eastAsia="en-AU"/>
        </w:rPr>
        <w:t>guide for directors to assess financial risk</w:t>
      </w:r>
    </w:p>
    <w:p w14:paraId="1E844203" w14:textId="6858EE8C" w:rsidR="009D33F6" w:rsidRPr="00F37DB4" w:rsidRDefault="72D812FC" w:rsidP="72D812FC">
      <w:pPr>
        <w:pStyle w:val="BulletListLevel1"/>
        <w:rPr>
          <w:lang w:eastAsia="en-AU"/>
        </w:rPr>
      </w:pPr>
      <w:r w:rsidRPr="72D812FC">
        <w:rPr>
          <w:lang w:eastAsia="en-AU"/>
        </w:rPr>
        <w:t>internal controls for small business</w:t>
      </w:r>
    </w:p>
    <w:p w14:paraId="52E5371E" w14:textId="1FB44AD1" w:rsidR="009D33F6" w:rsidRPr="00F37DB4" w:rsidRDefault="72D812FC" w:rsidP="72D812FC">
      <w:pPr>
        <w:pStyle w:val="BulletListLevel1"/>
        <w:rPr>
          <w:lang w:eastAsia="en-AU"/>
        </w:rPr>
      </w:pPr>
      <w:r w:rsidRPr="72D812FC">
        <w:rPr>
          <w:lang w:eastAsia="en-AU"/>
        </w:rPr>
        <w:t>risk management guide for small-and medium-sized business.</w:t>
      </w:r>
    </w:p>
    <w:p w14:paraId="3E80656C" w14:textId="77777777" w:rsidR="009D33F6" w:rsidRDefault="009D33F6" w:rsidP="009D33F6">
      <w:pPr>
        <w:shd w:val="clear" w:color="auto" w:fill="FFFFFF"/>
        <w:spacing w:after="0" w:line="360" w:lineRule="atLeast"/>
        <w:textAlignment w:val="baseline"/>
        <w:rPr>
          <w:rFonts w:ascii="Arial" w:eastAsia="Times New Roman" w:hAnsi="Arial" w:cs="Arial"/>
          <w:color w:val="000000" w:themeColor="text1"/>
          <w:lang w:eastAsia="en-AU"/>
        </w:rPr>
      </w:pPr>
    </w:p>
    <w:p w14:paraId="5EBFACCF" w14:textId="0094F00E" w:rsidR="009D33F6" w:rsidRPr="00F37DB4" w:rsidRDefault="009D33F6" w:rsidP="009D33F6">
      <w:pPr>
        <w:pStyle w:val="Body"/>
        <w:rPr>
          <w:rFonts w:ascii="Arial" w:eastAsia="Times New Roman" w:hAnsi="Arial" w:cs="Arial"/>
          <w:color w:val="000000" w:themeColor="text1"/>
          <w:lang w:eastAsia="en-AU"/>
        </w:rPr>
      </w:pPr>
      <w:r w:rsidRPr="00F37DB4">
        <w:rPr>
          <w:lang w:eastAsia="en-AU"/>
        </w:rPr>
        <w:t xml:space="preserve">To create a plan that's tailored for the business, start with these </w:t>
      </w:r>
      <w:r w:rsidR="009E5D6B">
        <w:rPr>
          <w:lang w:eastAsia="en-AU"/>
        </w:rPr>
        <w:t xml:space="preserve">six </w:t>
      </w:r>
      <w:r w:rsidRPr="00F37DB4">
        <w:rPr>
          <w:lang w:eastAsia="en-AU"/>
        </w:rPr>
        <w:t>steps:</w:t>
      </w:r>
    </w:p>
    <w:p w14:paraId="7A557376" w14:textId="77777777" w:rsidR="009D33F6" w:rsidRPr="00AA5D42" w:rsidRDefault="009D33F6" w:rsidP="009D33F6">
      <w:pPr>
        <w:pStyle w:val="Body"/>
        <w:rPr>
          <w:b/>
          <w:lang w:eastAsia="en-AU"/>
        </w:rPr>
      </w:pPr>
      <w:r w:rsidRPr="00AA5D42">
        <w:rPr>
          <w:b/>
          <w:lang w:eastAsia="en-AU"/>
        </w:rPr>
        <w:lastRenderedPageBreak/>
        <w:t>1. Identify risks</w:t>
      </w:r>
    </w:p>
    <w:p w14:paraId="3B3B7625" w14:textId="5E510319" w:rsidR="009D33F6" w:rsidRDefault="009D33F6" w:rsidP="009D33F6">
      <w:pPr>
        <w:pStyle w:val="Body"/>
        <w:rPr>
          <w:lang w:eastAsia="en-AU"/>
        </w:rPr>
      </w:pPr>
      <w:r w:rsidRPr="00F37DB4">
        <w:rPr>
          <w:lang w:eastAsia="en-AU"/>
        </w:rPr>
        <w:t>What are the risks and how likely are they to occur? Some will cause major disruption while others will be a minor irritation. Therefore, make an educated assessment of both the likelihood and potential severity of each risk to prioritise the planning efforts.</w:t>
      </w:r>
    </w:p>
    <w:tbl>
      <w:tblPr>
        <w:tblW w:w="0" w:type="auto"/>
        <w:shd w:val="clear" w:color="auto" w:fill="E7E7D4"/>
        <w:tblLook w:val="0600" w:firstRow="0" w:lastRow="0" w:firstColumn="0" w:lastColumn="0" w:noHBand="1" w:noVBand="1"/>
      </w:tblPr>
      <w:tblGrid>
        <w:gridCol w:w="992"/>
        <w:gridCol w:w="8034"/>
      </w:tblGrid>
      <w:tr w:rsidR="002B4AAA" w:rsidRPr="00AA3C23" w14:paraId="1F1FCC87" w14:textId="77777777" w:rsidTr="006E4114">
        <w:trPr>
          <w:trHeight w:val="659"/>
        </w:trPr>
        <w:tc>
          <w:tcPr>
            <w:tcW w:w="992" w:type="dxa"/>
            <w:shd w:val="clear" w:color="auto" w:fill="E7E7D4"/>
            <w:vAlign w:val="center"/>
          </w:tcPr>
          <w:p w14:paraId="7B7D9513" w14:textId="77777777" w:rsidR="002B4AAA" w:rsidRPr="00AA3C23" w:rsidRDefault="002B4AAA" w:rsidP="006E4114">
            <w:pPr>
              <w:pStyle w:val="Practice"/>
            </w:pPr>
            <w:r w:rsidRPr="00AA3C23">
              <w:drawing>
                <wp:inline distT="0" distB="0" distL="0" distR="0" wp14:anchorId="21F61370" wp14:editId="78547298">
                  <wp:extent cx="365760" cy="357809"/>
                  <wp:effectExtent l="0" t="0" r="0" b="4445"/>
                  <wp:docPr id="11" name="Picture 1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BCCE953" w14:textId="4CE5C068" w:rsidR="002B4AAA" w:rsidRPr="008D4949" w:rsidRDefault="002B4AAA" w:rsidP="001E1752">
            <w:pPr>
              <w:pStyle w:val="Practice"/>
            </w:pPr>
            <w:r w:rsidRPr="008D4949">
              <w:t xml:space="preserve">Practice activity </w:t>
            </w:r>
            <w:r>
              <w:t>3</w:t>
            </w:r>
            <w:r w:rsidRPr="008D4949">
              <w:t xml:space="preserve">.1 </w:t>
            </w:r>
            <w:r>
              <w:t xml:space="preserve">Risk </w:t>
            </w:r>
            <w:r w:rsidR="00442E9A">
              <w:t>i</w:t>
            </w:r>
            <w:r>
              <w:t>dentification</w:t>
            </w:r>
          </w:p>
        </w:tc>
      </w:tr>
    </w:tbl>
    <w:p w14:paraId="1B902636" w14:textId="77777777" w:rsidR="00940D9A" w:rsidRDefault="00940D9A" w:rsidP="009D33F6">
      <w:pPr>
        <w:pStyle w:val="Body"/>
        <w:rPr>
          <w:i/>
          <w:lang w:eastAsia="en-AU"/>
        </w:rPr>
      </w:pPr>
    </w:p>
    <w:p w14:paraId="08810D4C" w14:textId="36F16575" w:rsidR="00B64A7D" w:rsidRDefault="72D812FC" w:rsidP="72D812FC">
      <w:pPr>
        <w:pStyle w:val="Body"/>
        <w:rPr>
          <w:i/>
          <w:iCs/>
          <w:lang w:eastAsia="en-AU"/>
        </w:rPr>
      </w:pPr>
      <w:r w:rsidRPr="72D812FC">
        <w:rPr>
          <w:i/>
          <w:iCs/>
          <w:lang w:eastAsia="en-AU"/>
        </w:rPr>
        <w:t xml:space="preserve">Using the template below, identify and classify the risks in your sample business. Copy/paste this table to a blank page in MS Word, save your work, and bring to class to discuss. </w:t>
      </w:r>
    </w:p>
    <w:tbl>
      <w:tblPr>
        <w:tblStyle w:val="TableGrid"/>
        <w:tblW w:w="0" w:type="auto"/>
        <w:tblLayout w:type="fixed"/>
        <w:tblLook w:val="06A0" w:firstRow="1" w:lastRow="0" w:firstColumn="1" w:lastColumn="0" w:noHBand="1" w:noVBand="1"/>
      </w:tblPr>
      <w:tblGrid>
        <w:gridCol w:w="2256"/>
        <w:gridCol w:w="2256"/>
        <w:gridCol w:w="2256"/>
        <w:gridCol w:w="2256"/>
      </w:tblGrid>
      <w:tr w:rsidR="72D812FC" w:rsidRPr="009F0FD3" w14:paraId="51583E1C" w14:textId="77777777" w:rsidTr="009F0FD3">
        <w:trPr>
          <w:cnfStyle w:val="100000000000" w:firstRow="1" w:lastRow="0" w:firstColumn="0" w:lastColumn="0" w:oddVBand="0" w:evenVBand="0" w:oddHBand="0" w:evenHBand="0" w:firstRowFirstColumn="0" w:firstRowLastColumn="0" w:lastRowFirstColumn="0" w:lastRowLastColumn="0"/>
        </w:trPr>
        <w:tc>
          <w:tcPr>
            <w:tcW w:w="2256" w:type="dxa"/>
            <w:vAlign w:val="top"/>
          </w:tcPr>
          <w:p w14:paraId="63AEFEA1" w14:textId="43AAD19E" w:rsidR="72D812FC" w:rsidRPr="009F0FD3" w:rsidRDefault="72D812FC" w:rsidP="009F0FD3">
            <w:pPr>
              <w:pStyle w:val="TableHeader"/>
              <w:rPr>
                <w:rFonts w:asciiTheme="minorHAnsi" w:eastAsia="Arial" w:hAnsiTheme="minorHAnsi" w:cstheme="minorHAnsi"/>
                <w:b/>
                <w:color w:val="FFFFFF" w:themeColor="background1"/>
                <w:sz w:val="24"/>
                <w:szCs w:val="24"/>
              </w:rPr>
            </w:pPr>
            <w:r w:rsidRPr="009F0FD3">
              <w:rPr>
                <w:rFonts w:asciiTheme="minorHAnsi" w:eastAsia="Arial" w:hAnsiTheme="minorHAnsi" w:cstheme="minorHAnsi"/>
                <w:b/>
                <w:color w:val="FFFFFF" w:themeColor="background1"/>
                <w:sz w:val="24"/>
                <w:szCs w:val="24"/>
              </w:rPr>
              <w:t>Risk description</w:t>
            </w:r>
            <w:r w:rsidRPr="009F0FD3">
              <w:rPr>
                <w:rFonts w:asciiTheme="minorHAnsi" w:hAnsiTheme="minorHAnsi" w:cstheme="minorHAnsi"/>
                <w:b/>
              </w:rPr>
              <w:br/>
            </w:r>
          </w:p>
        </w:tc>
        <w:tc>
          <w:tcPr>
            <w:tcW w:w="2256" w:type="dxa"/>
            <w:vAlign w:val="top"/>
          </w:tcPr>
          <w:p w14:paraId="5280FD06" w14:textId="1EC91052" w:rsidR="72D812FC" w:rsidRPr="009F0FD3" w:rsidRDefault="72D812FC" w:rsidP="009F0FD3">
            <w:pPr>
              <w:pStyle w:val="TableHeader"/>
              <w:rPr>
                <w:rFonts w:asciiTheme="minorHAnsi" w:eastAsia="Arial" w:hAnsiTheme="minorHAnsi" w:cstheme="minorHAnsi"/>
                <w:b/>
                <w:color w:val="FFFFFF" w:themeColor="background1"/>
                <w:sz w:val="24"/>
                <w:szCs w:val="24"/>
              </w:rPr>
            </w:pPr>
            <w:r w:rsidRPr="009F0FD3">
              <w:rPr>
                <w:rFonts w:asciiTheme="minorHAnsi" w:eastAsia="Arial" w:hAnsiTheme="minorHAnsi" w:cstheme="minorHAnsi"/>
                <w:b/>
                <w:color w:val="FFFFFF" w:themeColor="background1"/>
                <w:sz w:val="24"/>
                <w:szCs w:val="24"/>
              </w:rPr>
              <w:t>Risk cause</w:t>
            </w:r>
          </w:p>
        </w:tc>
        <w:tc>
          <w:tcPr>
            <w:tcW w:w="2256" w:type="dxa"/>
            <w:vAlign w:val="top"/>
          </w:tcPr>
          <w:p w14:paraId="5E61DCE0" w14:textId="610E29F3" w:rsidR="72D812FC" w:rsidRPr="009F0FD3" w:rsidRDefault="72D812FC" w:rsidP="009F0FD3">
            <w:pPr>
              <w:pStyle w:val="TableHeader"/>
              <w:rPr>
                <w:rFonts w:asciiTheme="minorHAnsi" w:eastAsia="Arial" w:hAnsiTheme="minorHAnsi" w:cstheme="minorHAnsi"/>
                <w:b/>
                <w:color w:val="FFFFFF" w:themeColor="background1"/>
                <w:sz w:val="24"/>
                <w:szCs w:val="24"/>
              </w:rPr>
            </w:pPr>
            <w:r w:rsidRPr="009F0FD3">
              <w:rPr>
                <w:rFonts w:asciiTheme="minorHAnsi" w:eastAsia="Arial" w:hAnsiTheme="minorHAnsi" w:cstheme="minorHAnsi"/>
                <w:b/>
                <w:color w:val="FFFFFF" w:themeColor="background1"/>
                <w:sz w:val="24"/>
                <w:szCs w:val="24"/>
              </w:rPr>
              <w:t>Risk source</w:t>
            </w:r>
          </w:p>
        </w:tc>
        <w:tc>
          <w:tcPr>
            <w:tcW w:w="2256" w:type="dxa"/>
            <w:vAlign w:val="top"/>
          </w:tcPr>
          <w:p w14:paraId="477275B5" w14:textId="097956C3" w:rsidR="72D812FC" w:rsidRPr="009F0FD3" w:rsidRDefault="72D812FC" w:rsidP="009F0FD3">
            <w:pPr>
              <w:pStyle w:val="TableHeader"/>
              <w:rPr>
                <w:rFonts w:asciiTheme="minorHAnsi" w:eastAsia="Arial" w:hAnsiTheme="minorHAnsi" w:cstheme="minorHAnsi"/>
                <w:b/>
                <w:color w:val="FFFFFF" w:themeColor="background1"/>
                <w:sz w:val="24"/>
                <w:szCs w:val="24"/>
              </w:rPr>
            </w:pPr>
            <w:r w:rsidRPr="009F0FD3">
              <w:rPr>
                <w:rFonts w:asciiTheme="minorHAnsi" w:eastAsia="Arial" w:hAnsiTheme="minorHAnsi" w:cstheme="minorHAnsi"/>
                <w:b/>
                <w:color w:val="FFFFFF" w:themeColor="background1"/>
                <w:sz w:val="24"/>
                <w:szCs w:val="24"/>
              </w:rPr>
              <w:t>Risk category</w:t>
            </w:r>
          </w:p>
        </w:tc>
      </w:tr>
      <w:tr w:rsidR="72D812FC" w14:paraId="21995291" w14:textId="77777777" w:rsidTr="009F0FD3">
        <w:tc>
          <w:tcPr>
            <w:tcW w:w="2256" w:type="dxa"/>
            <w:vAlign w:val="top"/>
          </w:tcPr>
          <w:p w14:paraId="51CC0560" w14:textId="55F452EA" w:rsidR="72D812FC" w:rsidRDefault="72D812FC" w:rsidP="009F0FD3">
            <w:pPr>
              <w:pStyle w:val="Body"/>
            </w:pPr>
            <w:r w:rsidRPr="72D812FC">
              <w:t>Clear explanation of the risk</w:t>
            </w:r>
          </w:p>
        </w:tc>
        <w:tc>
          <w:tcPr>
            <w:tcW w:w="2256" w:type="dxa"/>
            <w:vAlign w:val="top"/>
          </w:tcPr>
          <w:p w14:paraId="688F5EB9" w14:textId="58F92A1D" w:rsidR="72D812FC" w:rsidRDefault="72D812FC" w:rsidP="009F0FD3">
            <w:pPr>
              <w:pStyle w:val="Body"/>
              <w:rPr>
                <w:lang w:eastAsia="en-AU"/>
              </w:rPr>
            </w:pPr>
            <w:r w:rsidRPr="72D812FC">
              <w:rPr>
                <w:lang w:eastAsia="en-AU"/>
              </w:rPr>
              <w:t>What would make this risk occur?</w:t>
            </w:r>
          </w:p>
        </w:tc>
        <w:tc>
          <w:tcPr>
            <w:tcW w:w="2256" w:type="dxa"/>
            <w:vAlign w:val="top"/>
          </w:tcPr>
          <w:p w14:paraId="244EC606" w14:textId="10785F6D" w:rsidR="72D812FC" w:rsidRDefault="72D812FC" w:rsidP="009F0FD3">
            <w:pPr>
              <w:pStyle w:val="Body"/>
              <w:rPr>
                <w:lang w:eastAsia="en-AU"/>
              </w:rPr>
            </w:pPr>
            <w:r w:rsidRPr="72D812FC">
              <w:rPr>
                <w:lang w:eastAsia="en-AU"/>
              </w:rPr>
              <w:t>Internal or external cause?</w:t>
            </w:r>
          </w:p>
        </w:tc>
        <w:tc>
          <w:tcPr>
            <w:tcW w:w="2256" w:type="dxa"/>
            <w:vAlign w:val="top"/>
          </w:tcPr>
          <w:p w14:paraId="64A15761" w14:textId="710DBE61" w:rsidR="72D812FC" w:rsidRDefault="72D812FC" w:rsidP="009F0FD3">
            <w:pPr>
              <w:pStyle w:val="Body"/>
              <w:rPr>
                <w:lang w:eastAsia="en-AU"/>
              </w:rPr>
            </w:pPr>
            <w:r w:rsidRPr="72D812FC">
              <w:rPr>
                <w:lang w:eastAsia="en-AU"/>
              </w:rPr>
              <w:t>Financial</w:t>
            </w:r>
            <w:r>
              <w:br/>
            </w:r>
            <w:r w:rsidRPr="72D812FC">
              <w:rPr>
                <w:lang w:eastAsia="en-AU"/>
              </w:rPr>
              <w:t>Service quality</w:t>
            </w:r>
            <w:r>
              <w:br/>
            </w:r>
            <w:r w:rsidRPr="72D812FC">
              <w:rPr>
                <w:lang w:eastAsia="en-AU"/>
              </w:rPr>
              <w:t>Reputation</w:t>
            </w:r>
            <w:r>
              <w:br/>
            </w:r>
            <w:r w:rsidRPr="72D812FC">
              <w:rPr>
                <w:lang w:eastAsia="en-AU"/>
              </w:rPr>
              <w:t>HR</w:t>
            </w:r>
            <w:r>
              <w:br/>
            </w:r>
            <w:r w:rsidRPr="72D812FC">
              <w:rPr>
                <w:lang w:eastAsia="en-AU"/>
              </w:rPr>
              <w:t>Environmental</w:t>
            </w:r>
            <w:r>
              <w:br/>
            </w:r>
            <w:r w:rsidRPr="72D812FC">
              <w:rPr>
                <w:lang w:eastAsia="en-AU"/>
              </w:rPr>
              <w:t>Compliance</w:t>
            </w:r>
            <w:r>
              <w:br/>
            </w:r>
            <w:r w:rsidRPr="72D812FC">
              <w:rPr>
                <w:lang w:eastAsia="en-AU"/>
              </w:rPr>
              <w:t>WHS</w:t>
            </w:r>
          </w:p>
          <w:p w14:paraId="5A7085D6" w14:textId="470E5A66" w:rsidR="72D812FC" w:rsidRDefault="72D812FC" w:rsidP="009F0FD3">
            <w:pPr>
              <w:pStyle w:val="Body"/>
              <w:rPr>
                <w:lang w:eastAsia="en-AU"/>
              </w:rPr>
            </w:pPr>
            <w:r w:rsidRPr="72D812FC">
              <w:rPr>
                <w:lang w:eastAsia="en-AU"/>
              </w:rPr>
              <w:t>(list all that may apply)</w:t>
            </w:r>
          </w:p>
        </w:tc>
      </w:tr>
      <w:tr w:rsidR="72D812FC" w14:paraId="77ABCC83" w14:textId="77777777" w:rsidTr="72D812FC">
        <w:tc>
          <w:tcPr>
            <w:tcW w:w="2256" w:type="dxa"/>
          </w:tcPr>
          <w:p w14:paraId="646D5E45" w14:textId="468ED89C" w:rsidR="72D812FC" w:rsidRDefault="72D812FC" w:rsidP="72D812FC">
            <w:pPr>
              <w:pStyle w:val="Body"/>
              <w:rPr>
                <w:lang w:eastAsia="en-AU"/>
              </w:rPr>
            </w:pPr>
          </w:p>
        </w:tc>
        <w:tc>
          <w:tcPr>
            <w:tcW w:w="2256" w:type="dxa"/>
          </w:tcPr>
          <w:p w14:paraId="01F2F7A5" w14:textId="468ED89C" w:rsidR="72D812FC" w:rsidRDefault="72D812FC" w:rsidP="72D812FC">
            <w:pPr>
              <w:pStyle w:val="Body"/>
              <w:rPr>
                <w:lang w:eastAsia="en-AU"/>
              </w:rPr>
            </w:pPr>
          </w:p>
        </w:tc>
        <w:tc>
          <w:tcPr>
            <w:tcW w:w="2256" w:type="dxa"/>
          </w:tcPr>
          <w:p w14:paraId="315CAC57" w14:textId="468ED89C" w:rsidR="72D812FC" w:rsidRDefault="72D812FC" w:rsidP="72D812FC">
            <w:pPr>
              <w:pStyle w:val="Body"/>
              <w:rPr>
                <w:lang w:eastAsia="en-AU"/>
              </w:rPr>
            </w:pPr>
          </w:p>
        </w:tc>
        <w:tc>
          <w:tcPr>
            <w:tcW w:w="2256" w:type="dxa"/>
          </w:tcPr>
          <w:p w14:paraId="0F2FEE96" w14:textId="468ED89C" w:rsidR="72D812FC" w:rsidRDefault="72D812FC" w:rsidP="72D812FC">
            <w:pPr>
              <w:pStyle w:val="Body"/>
              <w:rPr>
                <w:lang w:eastAsia="en-AU"/>
              </w:rPr>
            </w:pPr>
          </w:p>
        </w:tc>
      </w:tr>
      <w:tr w:rsidR="72D812FC" w14:paraId="7A15CBCF" w14:textId="77777777" w:rsidTr="72D812FC">
        <w:tc>
          <w:tcPr>
            <w:tcW w:w="2256" w:type="dxa"/>
          </w:tcPr>
          <w:p w14:paraId="7BD74A70" w14:textId="468ED89C" w:rsidR="72D812FC" w:rsidRDefault="72D812FC" w:rsidP="72D812FC">
            <w:pPr>
              <w:pStyle w:val="Body"/>
              <w:rPr>
                <w:lang w:eastAsia="en-AU"/>
              </w:rPr>
            </w:pPr>
          </w:p>
        </w:tc>
        <w:tc>
          <w:tcPr>
            <w:tcW w:w="2256" w:type="dxa"/>
          </w:tcPr>
          <w:p w14:paraId="545CD933" w14:textId="468ED89C" w:rsidR="72D812FC" w:rsidRDefault="72D812FC" w:rsidP="72D812FC">
            <w:pPr>
              <w:pStyle w:val="Body"/>
              <w:rPr>
                <w:lang w:eastAsia="en-AU"/>
              </w:rPr>
            </w:pPr>
          </w:p>
        </w:tc>
        <w:tc>
          <w:tcPr>
            <w:tcW w:w="2256" w:type="dxa"/>
          </w:tcPr>
          <w:p w14:paraId="1CFD6683" w14:textId="468ED89C" w:rsidR="72D812FC" w:rsidRDefault="72D812FC" w:rsidP="72D812FC">
            <w:pPr>
              <w:pStyle w:val="Body"/>
              <w:rPr>
                <w:lang w:eastAsia="en-AU"/>
              </w:rPr>
            </w:pPr>
          </w:p>
        </w:tc>
        <w:tc>
          <w:tcPr>
            <w:tcW w:w="2256" w:type="dxa"/>
          </w:tcPr>
          <w:p w14:paraId="08CA6047" w14:textId="468ED89C" w:rsidR="72D812FC" w:rsidRDefault="72D812FC" w:rsidP="72D812FC">
            <w:pPr>
              <w:pStyle w:val="Body"/>
              <w:rPr>
                <w:lang w:eastAsia="en-AU"/>
              </w:rPr>
            </w:pPr>
          </w:p>
        </w:tc>
      </w:tr>
      <w:tr w:rsidR="72D812FC" w14:paraId="6EA300D4" w14:textId="77777777" w:rsidTr="72D812FC">
        <w:tc>
          <w:tcPr>
            <w:tcW w:w="2256" w:type="dxa"/>
          </w:tcPr>
          <w:p w14:paraId="07ECE748" w14:textId="468ED89C" w:rsidR="72D812FC" w:rsidRDefault="72D812FC" w:rsidP="72D812FC">
            <w:pPr>
              <w:pStyle w:val="Body"/>
              <w:rPr>
                <w:lang w:eastAsia="en-AU"/>
              </w:rPr>
            </w:pPr>
          </w:p>
        </w:tc>
        <w:tc>
          <w:tcPr>
            <w:tcW w:w="2256" w:type="dxa"/>
          </w:tcPr>
          <w:p w14:paraId="207E4F5D" w14:textId="468ED89C" w:rsidR="72D812FC" w:rsidRDefault="72D812FC" w:rsidP="72D812FC">
            <w:pPr>
              <w:pStyle w:val="Body"/>
              <w:rPr>
                <w:lang w:eastAsia="en-AU"/>
              </w:rPr>
            </w:pPr>
          </w:p>
        </w:tc>
        <w:tc>
          <w:tcPr>
            <w:tcW w:w="2256" w:type="dxa"/>
          </w:tcPr>
          <w:p w14:paraId="47B5906B" w14:textId="468ED89C" w:rsidR="72D812FC" w:rsidRDefault="72D812FC" w:rsidP="72D812FC">
            <w:pPr>
              <w:pStyle w:val="Body"/>
              <w:rPr>
                <w:lang w:eastAsia="en-AU"/>
              </w:rPr>
            </w:pPr>
          </w:p>
        </w:tc>
        <w:tc>
          <w:tcPr>
            <w:tcW w:w="2256" w:type="dxa"/>
          </w:tcPr>
          <w:p w14:paraId="7FF9BA0E" w14:textId="468ED89C" w:rsidR="72D812FC" w:rsidRDefault="72D812FC" w:rsidP="72D812FC">
            <w:pPr>
              <w:pStyle w:val="Body"/>
              <w:rPr>
                <w:lang w:eastAsia="en-AU"/>
              </w:rPr>
            </w:pPr>
          </w:p>
        </w:tc>
      </w:tr>
      <w:tr w:rsidR="72D812FC" w14:paraId="34D53FFE" w14:textId="77777777" w:rsidTr="72D812FC">
        <w:tc>
          <w:tcPr>
            <w:tcW w:w="2256" w:type="dxa"/>
          </w:tcPr>
          <w:p w14:paraId="5D7A9F3E" w14:textId="468ED89C" w:rsidR="72D812FC" w:rsidRDefault="72D812FC" w:rsidP="72D812FC">
            <w:pPr>
              <w:pStyle w:val="Body"/>
              <w:rPr>
                <w:lang w:eastAsia="en-AU"/>
              </w:rPr>
            </w:pPr>
          </w:p>
        </w:tc>
        <w:tc>
          <w:tcPr>
            <w:tcW w:w="2256" w:type="dxa"/>
          </w:tcPr>
          <w:p w14:paraId="2DA354F4" w14:textId="468ED89C" w:rsidR="72D812FC" w:rsidRDefault="72D812FC" w:rsidP="72D812FC">
            <w:pPr>
              <w:pStyle w:val="Body"/>
              <w:rPr>
                <w:lang w:eastAsia="en-AU"/>
              </w:rPr>
            </w:pPr>
          </w:p>
        </w:tc>
        <w:tc>
          <w:tcPr>
            <w:tcW w:w="2256" w:type="dxa"/>
          </w:tcPr>
          <w:p w14:paraId="32F2FE3A" w14:textId="468ED89C" w:rsidR="72D812FC" w:rsidRDefault="72D812FC" w:rsidP="72D812FC">
            <w:pPr>
              <w:pStyle w:val="Body"/>
              <w:rPr>
                <w:lang w:eastAsia="en-AU"/>
              </w:rPr>
            </w:pPr>
          </w:p>
        </w:tc>
        <w:tc>
          <w:tcPr>
            <w:tcW w:w="2256" w:type="dxa"/>
          </w:tcPr>
          <w:p w14:paraId="204D6F4D" w14:textId="468ED89C" w:rsidR="72D812FC" w:rsidRDefault="72D812FC" w:rsidP="72D812FC">
            <w:pPr>
              <w:pStyle w:val="Body"/>
              <w:rPr>
                <w:lang w:eastAsia="en-AU"/>
              </w:rPr>
            </w:pPr>
          </w:p>
        </w:tc>
      </w:tr>
      <w:tr w:rsidR="72D812FC" w14:paraId="22DFEBC1" w14:textId="77777777" w:rsidTr="72D812FC">
        <w:tc>
          <w:tcPr>
            <w:tcW w:w="2256" w:type="dxa"/>
          </w:tcPr>
          <w:p w14:paraId="29E5DD73" w14:textId="468ED89C" w:rsidR="72D812FC" w:rsidRDefault="72D812FC" w:rsidP="72D812FC">
            <w:pPr>
              <w:pStyle w:val="Body"/>
              <w:rPr>
                <w:lang w:eastAsia="en-AU"/>
              </w:rPr>
            </w:pPr>
          </w:p>
        </w:tc>
        <w:tc>
          <w:tcPr>
            <w:tcW w:w="2256" w:type="dxa"/>
          </w:tcPr>
          <w:p w14:paraId="204AE751" w14:textId="468ED89C" w:rsidR="72D812FC" w:rsidRDefault="72D812FC" w:rsidP="72D812FC">
            <w:pPr>
              <w:pStyle w:val="Body"/>
              <w:rPr>
                <w:lang w:eastAsia="en-AU"/>
              </w:rPr>
            </w:pPr>
          </w:p>
        </w:tc>
        <w:tc>
          <w:tcPr>
            <w:tcW w:w="2256" w:type="dxa"/>
          </w:tcPr>
          <w:p w14:paraId="45461201" w14:textId="468ED89C" w:rsidR="72D812FC" w:rsidRDefault="72D812FC" w:rsidP="72D812FC">
            <w:pPr>
              <w:pStyle w:val="Body"/>
              <w:rPr>
                <w:lang w:eastAsia="en-AU"/>
              </w:rPr>
            </w:pPr>
          </w:p>
        </w:tc>
        <w:tc>
          <w:tcPr>
            <w:tcW w:w="2256" w:type="dxa"/>
          </w:tcPr>
          <w:p w14:paraId="273A3C91" w14:textId="468ED89C" w:rsidR="72D812FC" w:rsidRDefault="72D812FC" w:rsidP="72D812FC">
            <w:pPr>
              <w:pStyle w:val="Body"/>
              <w:rPr>
                <w:lang w:eastAsia="en-AU"/>
              </w:rPr>
            </w:pPr>
          </w:p>
        </w:tc>
      </w:tr>
      <w:tr w:rsidR="72D812FC" w14:paraId="7586E41F" w14:textId="77777777" w:rsidTr="72D812FC">
        <w:tc>
          <w:tcPr>
            <w:tcW w:w="2256" w:type="dxa"/>
          </w:tcPr>
          <w:p w14:paraId="3FE163A6" w14:textId="718DA1C5" w:rsidR="72D812FC" w:rsidRDefault="72D812FC" w:rsidP="72D812FC">
            <w:pPr>
              <w:pStyle w:val="Body"/>
              <w:rPr>
                <w:lang w:eastAsia="en-AU"/>
              </w:rPr>
            </w:pPr>
          </w:p>
        </w:tc>
        <w:tc>
          <w:tcPr>
            <w:tcW w:w="2256" w:type="dxa"/>
          </w:tcPr>
          <w:p w14:paraId="6A0CA2D9" w14:textId="26960CE9" w:rsidR="72D812FC" w:rsidRDefault="72D812FC" w:rsidP="72D812FC">
            <w:pPr>
              <w:pStyle w:val="Body"/>
              <w:rPr>
                <w:lang w:eastAsia="en-AU"/>
              </w:rPr>
            </w:pPr>
          </w:p>
        </w:tc>
        <w:tc>
          <w:tcPr>
            <w:tcW w:w="2256" w:type="dxa"/>
          </w:tcPr>
          <w:p w14:paraId="210D637D" w14:textId="1B30112F" w:rsidR="72D812FC" w:rsidRDefault="72D812FC" w:rsidP="72D812FC">
            <w:pPr>
              <w:pStyle w:val="Body"/>
              <w:rPr>
                <w:lang w:eastAsia="en-AU"/>
              </w:rPr>
            </w:pPr>
          </w:p>
        </w:tc>
        <w:tc>
          <w:tcPr>
            <w:tcW w:w="2256" w:type="dxa"/>
          </w:tcPr>
          <w:p w14:paraId="1511D216" w14:textId="03FC7826" w:rsidR="72D812FC" w:rsidRDefault="72D812FC" w:rsidP="72D812FC">
            <w:pPr>
              <w:pStyle w:val="Body"/>
              <w:rPr>
                <w:lang w:eastAsia="en-AU"/>
              </w:rPr>
            </w:pPr>
          </w:p>
        </w:tc>
      </w:tr>
      <w:tr w:rsidR="72D812FC" w14:paraId="4666CAC7" w14:textId="77777777" w:rsidTr="72D812FC">
        <w:tc>
          <w:tcPr>
            <w:tcW w:w="2256" w:type="dxa"/>
          </w:tcPr>
          <w:p w14:paraId="0F95EBDC" w14:textId="12066224" w:rsidR="72D812FC" w:rsidRDefault="72D812FC" w:rsidP="72D812FC">
            <w:pPr>
              <w:pStyle w:val="Body"/>
              <w:rPr>
                <w:lang w:eastAsia="en-AU"/>
              </w:rPr>
            </w:pPr>
          </w:p>
        </w:tc>
        <w:tc>
          <w:tcPr>
            <w:tcW w:w="2256" w:type="dxa"/>
          </w:tcPr>
          <w:p w14:paraId="728FE860" w14:textId="7EEA04C6" w:rsidR="72D812FC" w:rsidRDefault="72D812FC" w:rsidP="72D812FC">
            <w:pPr>
              <w:pStyle w:val="Body"/>
              <w:rPr>
                <w:lang w:eastAsia="en-AU"/>
              </w:rPr>
            </w:pPr>
          </w:p>
        </w:tc>
        <w:tc>
          <w:tcPr>
            <w:tcW w:w="2256" w:type="dxa"/>
          </w:tcPr>
          <w:p w14:paraId="5E83AC83" w14:textId="1F93ACA4" w:rsidR="72D812FC" w:rsidRDefault="72D812FC" w:rsidP="72D812FC">
            <w:pPr>
              <w:pStyle w:val="Body"/>
              <w:rPr>
                <w:lang w:eastAsia="en-AU"/>
              </w:rPr>
            </w:pPr>
          </w:p>
        </w:tc>
        <w:tc>
          <w:tcPr>
            <w:tcW w:w="2256" w:type="dxa"/>
          </w:tcPr>
          <w:p w14:paraId="64B26FEC" w14:textId="642789C4" w:rsidR="72D812FC" w:rsidRDefault="72D812FC" w:rsidP="72D812FC">
            <w:pPr>
              <w:pStyle w:val="Body"/>
              <w:rPr>
                <w:lang w:eastAsia="en-AU"/>
              </w:rPr>
            </w:pPr>
          </w:p>
        </w:tc>
      </w:tr>
      <w:tr w:rsidR="72D812FC" w14:paraId="3ECC3352" w14:textId="77777777" w:rsidTr="72D812FC">
        <w:tc>
          <w:tcPr>
            <w:tcW w:w="2256" w:type="dxa"/>
          </w:tcPr>
          <w:p w14:paraId="7D200B48" w14:textId="04DC94B4" w:rsidR="72D812FC" w:rsidRDefault="72D812FC" w:rsidP="72D812FC">
            <w:pPr>
              <w:pStyle w:val="Body"/>
              <w:rPr>
                <w:lang w:eastAsia="en-AU"/>
              </w:rPr>
            </w:pPr>
          </w:p>
        </w:tc>
        <w:tc>
          <w:tcPr>
            <w:tcW w:w="2256" w:type="dxa"/>
          </w:tcPr>
          <w:p w14:paraId="38E24240" w14:textId="745E4B9B" w:rsidR="72D812FC" w:rsidRDefault="72D812FC" w:rsidP="72D812FC">
            <w:pPr>
              <w:pStyle w:val="Body"/>
              <w:rPr>
                <w:lang w:eastAsia="en-AU"/>
              </w:rPr>
            </w:pPr>
          </w:p>
        </w:tc>
        <w:tc>
          <w:tcPr>
            <w:tcW w:w="2256" w:type="dxa"/>
          </w:tcPr>
          <w:p w14:paraId="2ED4909B" w14:textId="0D731078" w:rsidR="72D812FC" w:rsidRDefault="72D812FC" w:rsidP="72D812FC">
            <w:pPr>
              <w:pStyle w:val="Body"/>
              <w:rPr>
                <w:lang w:eastAsia="en-AU"/>
              </w:rPr>
            </w:pPr>
          </w:p>
        </w:tc>
        <w:tc>
          <w:tcPr>
            <w:tcW w:w="2256" w:type="dxa"/>
          </w:tcPr>
          <w:p w14:paraId="33C40098" w14:textId="26CFF1D6" w:rsidR="72D812FC" w:rsidRDefault="72D812FC" w:rsidP="72D812FC">
            <w:pPr>
              <w:pStyle w:val="Body"/>
              <w:rPr>
                <w:lang w:eastAsia="en-AU"/>
              </w:rPr>
            </w:pPr>
          </w:p>
        </w:tc>
      </w:tr>
    </w:tbl>
    <w:p w14:paraId="4D9A1DB0" w14:textId="379ABF94" w:rsidR="72D812FC" w:rsidRDefault="72D812FC"/>
    <w:p w14:paraId="34B96E5A" w14:textId="77777777" w:rsidR="00B64A7D" w:rsidRDefault="00B64A7D" w:rsidP="009D33F6">
      <w:pPr>
        <w:pStyle w:val="Body"/>
        <w:rPr>
          <w:i/>
          <w:lang w:eastAsia="en-AU"/>
        </w:rPr>
      </w:pPr>
    </w:p>
    <w:tbl>
      <w:tblPr>
        <w:tblStyle w:val="TableGrid"/>
        <w:tblW w:w="142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14272"/>
      </w:tblGrid>
      <w:tr w:rsidR="00F252F2" w14:paraId="0F8322E2" w14:textId="77777777" w:rsidTr="00261641">
        <w:trPr>
          <w:cnfStyle w:val="100000000000" w:firstRow="1" w:lastRow="0" w:firstColumn="0" w:lastColumn="0" w:oddVBand="0" w:evenVBand="0" w:oddHBand="0" w:evenHBand="0" w:firstRowFirstColumn="0" w:firstRowLastColumn="0" w:lastRowFirstColumn="0" w:lastRowLastColumn="0"/>
        </w:trPr>
        <w:tc>
          <w:tcPr>
            <w:tcW w:w="14272" w:type="dxa"/>
            <w:shd w:val="clear" w:color="auto" w:fill="auto"/>
          </w:tcPr>
          <w:p w14:paraId="7F3E2E4C" w14:textId="7EA9C943" w:rsidR="00F252F2" w:rsidRDefault="00F252F2" w:rsidP="000E3C6C">
            <w:pPr>
              <w:pStyle w:val="NoSpacing"/>
            </w:pPr>
          </w:p>
        </w:tc>
      </w:tr>
    </w:tbl>
    <w:p w14:paraId="73304214" w14:textId="77777777" w:rsidR="009D33F6" w:rsidRPr="00AA5D42" w:rsidRDefault="009D33F6" w:rsidP="009D33F6">
      <w:pPr>
        <w:pStyle w:val="Body"/>
        <w:rPr>
          <w:b/>
          <w:lang w:eastAsia="en-AU"/>
        </w:rPr>
      </w:pPr>
      <w:r w:rsidRPr="00AA5D42">
        <w:rPr>
          <w:b/>
          <w:lang w:eastAsia="en-AU"/>
        </w:rPr>
        <w:lastRenderedPageBreak/>
        <w:t>2. Minimise or eliminate risks</w:t>
      </w:r>
    </w:p>
    <w:p w14:paraId="1D63F4E6" w14:textId="77777777" w:rsidR="009D33F6" w:rsidRPr="00F37DB4" w:rsidRDefault="009D33F6" w:rsidP="009D33F6">
      <w:pPr>
        <w:pStyle w:val="Body"/>
        <w:rPr>
          <w:lang w:eastAsia="en-AU"/>
        </w:rPr>
      </w:pPr>
      <w:r w:rsidRPr="00F37DB4">
        <w:rPr>
          <w:lang w:eastAsia="en-AU"/>
        </w:rPr>
        <w:t>Once risks have been identified there is a need to either eliminate or minimise those risks. Therefore, provide specific strategies for minimising risk.</w:t>
      </w:r>
    </w:p>
    <w:p w14:paraId="1EB6EA4F" w14:textId="01EC3CFE" w:rsidR="009D33F6" w:rsidRPr="00AA5D42" w:rsidRDefault="009D33F6" w:rsidP="009D33F6">
      <w:pPr>
        <w:pStyle w:val="Body"/>
        <w:rPr>
          <w:b/>
          <w:lang w:eastAsia="en-AU"/>
        </w:rPr>
      </w:pPr>
      <w:r w:rsidRPr="00AA5D42">
        <w:rPr>
          <w:b/>
          <w:lang w:eastAsia="en-AU"/>
        </w:rPr>
        <w:t xml:space="preserve">3. Identify </w:t>
      </w:r>
      <w:r w:rsidR="008F65F2">
        <w:rPr>
          <w:b/>
          <w:lang w:eastAsia="en-AU"/>
        </w:rPr>
        <w:t>roles</w:t>
      </w:r>
      <w:r w:rsidRPr="00AA5D42">
        <w:rPr>
          <w:b/>
          <w:lang w:eastAsia="en-AU"/>
        </w:rPr>
        <w:t xml:space="preserve"> should a disaster occur</w:t>
      </w:r>
    </w:p>
    <w:p w14:paraId="6A478880" w14:textId="4954B872" w:rsidR="009D33F6" w:rsidRPr="00F37DB4" w:rsidRDefault="009D33F6" w:rsidP="009D33F6">
      <w:pPr>
        <w:pStyle w:val="Body"/>
        <w:rPr>
          <w:lang w:eastAsia="en-AU"/>
        </w:rPr>
      </w:pPr>
      <w:r w:rsidRPr="00F37DB4">
        <w:rPr>
          <w:lang w:eastAsia="en-AU"/>
        </w:rPr>
        <w:t xml:space="preserve">One of the simplest and most powerful tools for a speedy recovery from a disaster is a clear picture of, and clear directions about, who has to do what </w:t>
      </w:r>
      <w:r w:rsidR="008F65F2">
        <w:rPr>
          <w:lang w:eastAsia="en-AU"/>
        </w:rPr>
        <w:t>if there is a disaster.</w:t>
      </w:r>
    </w:p>
    <w:p w14:paraId="554C925B" w14:textId="77777777" w:rsidR="009D33F6" w:rsidRPr="00AA5D42" w:rsidRDefault="009D33F6" w:rsidP="009D33F6">
      <w:pPr>
        <w:pStyle w:val="Body"/>
        <w:rPr>
          <w:b/>
          <w:lang w:eastAsia="en-AU"/>
        </w:rPr>
      </w:pPr>
      <w:r w:rsidRPr="00AA5D42">
        <w:rPr>
          <w:b/>
          <w:lang w:eastAsia="en-AU"/>
        </w:rPr>
        <w:t>4. Determine and plan the recovery contingencies</w:t>
      </w:r>
    </w:p>
    <w:p w14:paraId="7597908F" w14:textId="20A5EF6A" w:rsidR="009D33F6" w:rsidRPr="00F37DB4" w:rsidRDefault="008F65F2" w:rsidP="009D33F6">
      <w:pPr>
        <w:pStyle w:val="Body"/>
        <w:rPr>
          <w:lang w:eastAsia="en-AU"/>
        </w:rPr>
      </w:pPr>
      <w:r>
        <w:rPr>
          <w:lang w:eastAsia="en-AU"/>
        </w:rPr>
        <w:t>Determine r</w:t>
      </w:r>
      <w:r w:rsidR="009D33F6" w:rsidRPr="00F37DB4">
        <w:rPr>
          <w:lang w:eastAsia="en-AU"/>
        </w:rPr>
        <w:t>ecovery contingencies by the type, style and size of the business and by the extent of the damage. </w:t>
      </w:r>
    </w:p>
    <w:p w14:paraId="5291C68B" w14:textId="77777777" w:rsidR="009D33F6" w:rsidRPr="00AA5D42" w:rsidRDefault="009D33F6" w:rsidP="009D33F6">
      <w:pPr>
        <w:pStyle w:val="Body"/>
        <w:rPr>
          <w:b/>
          <w:lang w:eastAsia="en-AU"/>
        </w:rPr>
      </w:pPr>
      <w:r w:rsidRPr="00AA5D42">
        <w:rPr>
          <w:b/>
          <w:lang w:eastAsia="en-AU"/>
        </w:rPr>
        <w:t>5. Communicate the plan to all the people it refers to</w:t>
      </w:r>
    </w:p>
    <w:p w14:paraId="3D7AA16E" w14:textId="4BCD5D3E" w:rsidR="009D33F6" w:rsidRPr="00F37DB4" w:rsidRDefault="009D33F6" w:rsidP="009D33F6">
      <w:pPr>
        <w:pStyle w:val="Body"/>
        <w:rPr>
          <w:lang w:eastAsia="en-AU"/>
        </w:rPr>
      </w:pPr>
      <w:r w:rsidRPr="00F37DB4">
        <w:rPr>
          <w:shd w:val="clear" w:color="auto" w:fill="FFFFFF"/>
          <w:lang w:eastAsia="en-AU"/>
        </w:rPr>
        <w:t xml:space="preserve">This stage of planning is all about ensuring that all people within the business (staff, suppliers, contractors, service providers) are aware of the strategies that are in place to either mitigate or recover from a disaster situation. Make decisions about whether the physical communication will be by phone, email, text or other means. Once </w:t>
      </w:r>
      <w:r w:rsidR="008F65F2">
        <w:rPr>
          <w:shd w:val="clear" w:color="auto" w:fill="FFFFFF"/>
          <w:lang w:eastAsia="en-AU"/>
        </w:rPr>
        <w:t>agreed</w:t>
      </w:r>
      <w:r w:rsidRPr="00F37DB4">
        <w:rPr>
          <w:shd w:val="clear" w:color="auto" w:fill="FFFFFF"/>
          <w:lang w:eastAsia="en-AU"/>
        </w:rPr>
        <w:t xml:space="preserve">, </w:t>
      </w:r>
      <w:r w:rsidR="008F65F2">
        <w:rPr>
          <w:shd w:val="clear" w:color="auto" w:fill="FFFFFF"/>
          <w:lang w:eastAsia="en-AU"/>
        </w:rPr>
        <w:t xml:space="preserve">create </w:t>
      </w:r>
      <w:r w:rsidRPr="00F37DB4">
        <w:rPr>
          <w:shd w:val="clear" w:color="auto" w:fill="FFFFFF"/>
          <w:lang w:eastAsia="en-AU"/>
        </w:rPr>
        <w:t xml:space="preserve">procedural statements and </w:t>
      </w:r>
      <w:r w:rsidR="008F65F2">
        <w:rPr>
          <w:shd w:val="clear" w:color="auto" w:fill="FFFFFF"/>
          <w:lang w:eastAsia="en-AU"/>
        </w:rPr>
        <w:t xml:space="preserve">inform the </w:t>
      </w:r>
      <w:r w:rsidRPr="00F37DB4">
        <w:rPr>
          <w:shd w:val="clear" w:color="auto" w:fill="FFFFFF"/>
          <w:lang w:eastAsia="en-AU"/>
        </w:rPr>
        <w:t xml:space="preserve">relevant people. The next part is to train staff and ensure everyone </w:t>
      </w:r>
      <w:r w:rsidR="008F65F2">
        <w:rPr>
          <w:shd w:val="clear" w:color="auto" w:fill="FFFFFF"/>
          <w:lang w:eastAsia="en-AU"/>
        </w:rPr>
        <w:t>practis</w:t>
      </w:r>
      <w:r w:rsidRPr="00F37DB4">
        <w:rPr>
          <w:shd w:val="clear" w:color="auto" w:fill="FFFFFF"/>
          <w:lang w:eastAsia="en-AU"/>
        </w:rPr>
        <w:t xml:space="preserve">es </w:t>
      </w:r>
      <w:r w:rsidR="008F65F2">
        <w:rPr>
          <w:shd w:val="clear" w:color="auto" w:fill="FFFFFF"/>
          <w:lang w:eastAsia="en-AU"/>
        </w:rPr>
        <w:t xml:space="preserve">the procedures </w:t>
      </w:r>
      <w:r w:rsidRPr="00F37DB4">
        <w:rPr>
          <w:shd w:val="clear" w:color="auto" w:fill="FFFFFF"/>
          <w:lang w:eastAsia="en-AU"/>
        </w:rPr>
        <w:t>so if a disaster occurs the process can take over and guide the staff.</w:t>
      </w:r>
    </w:p>
    <w:p w14:paraId="248FD81F" w14:textId="655FE642" w:rsidR="009D33F6" w:rsidRPr="00F37DB4" w:rsidRDefault="008F65F2" w:rsidP="009D33F6">
      <w:pPr>
        <w:pStyle w:val="Body"/>
        <w:rPr>
          <w:lang w:eastAsia="en-AU"/>
        </w:rPr>
      </w:pPr>
      <w:r>
        <w:rPr>
          <w:lang w:eastAsia="en-AU"/>
        </w:rPr>
        <w:t>During day-to-</w:t>
      </w:r>
      <w:r w:rsidR="009D33F6" w:rsidRPr="00F37DB4">
        <w:rPr>
          <w:lang w:eastAsia="en-AU"/>
        </w:rPr>
        <w:t>day operations, any number of risks can occur in a business so it is important to know how to identify any potential risks before they escalate. This will help develop realistic and effective strategies for dealing with risks if they occur.</w:t>
      </w:r>
    </w:p>
    <w:p w14:paraId="3D62EAF6" w14:textId="77777777" w:rsidR="009D33F6" w:rsidRPr="00AA5D42" w:rsidRDefault="009D33F6" w:rsidP="009D33F6">
      <w:pPr>
        <w:pStyle w:val="Body"/>
        <w:rPr>
          <w:b/>
          <w:lang w:eastAsia="en-AU"/>
        </w:rPr>
      </w:pPr>
      <w:r w:rsidRPr="00AA5D42">
        <w:rPr>
          <w:b/>
          <w:lang w:eastAsia="en-AU"/>
        </w:rPr>
        <w:t>6. Prepare a risk management plan </w:t>
      </w:r>
    </w:p>
    <w:p w14:paraId="16DCC712" w14:textId="3029341B" w:rsidR="009D33F6" w:rsidRPr="00F37DB4" w:rsidRDefault="009D33F6" w:rsidP="009D33F6">
      <w:pPr>
        <w:pStyle w:val="Body"/>
        <w:rPr>
          <w:lang w:eastAsia="en-AU"/>
        </w:rPr>
      </w:pPr>
      <w:r w:rsidRPr="00F37DB4">
        <w:rPr>
          <w:lang w:eastAsia="en-AU"/>
        </w:rPr>
        <w:t xml:space="preserve">A risk management plan can help minimise the impact of cash flow issues, damage to brand and other risks. It will also help create a culture of sensible risk awareness and management in the business. </w:t>
      </w:r>
    </w:p>
    <w:p w14:paraId="2ECDC000" w14:textId="0EE78593" w:rsidR="009D33F6" w:rsidRPr="00F37DB4" w:rsidRDefault="009D33F6" w:rsidP="00AA5D42">
      <w:pPr>
        <w:pStyle w:val="Heading3"/>
      </w:pPr>
      <w:bookmarkStart w:id="134" w:name="_Toc5106427"/>
      <w:bookmarkStart w:id="135" w:name="_Toc5106727"/>
      <w:bookmarkStart w:id="136" w:name="_Toc5273421"/>
      <w:r w:rsidRPr="00F37DB4">
        <w:t>Risk assessment</w:t>
      </w:r>
      <w:bookmarkEnd w:id="134"/>
      <w:bookmarkEnd w:id="135"/>
      <w:bookmarkEnd w:id="136"/>
    </w:p>
    <w:p w14:paraId="264B9E43" w14:textId="77777777" w:rsidR="009D33F6" w:rsidRPr="00F37DB4" w:rsidRDefault="009D33F6" w:rsidP="009D33F6">
      <w:pPr>
        <w:pStyle w:val="Body"/>
        <w:rPr>
          <w:lang w:eastAsia="en-AU"/>
        </w:rPr>
      </w:pPr>
      <w:r w:rsidRPr="00F37DB4">
        <w:rPr>
          <w:lang w:eastAsia="en-AU"/>
        </w:rPr>
        <w:t>This involves analysing the likelihood and consequences of each identified risk using the measures provided.</w:t>
      </w:r>
    </w:p>
    <w:p w14:paraId="3E033726" w14:textId="77777777" w:rsidR="009D33F6" w:rsidRPr="00F37DB4" w:rsidRDefault="009D33F6" w:rsidP="009D33F6">
      <w:pPr>
        <w:pStyle w:val="BulletListLevel1"/>
        <w:rPr>
          <w:lang w:eastAsia="en-AU"/>
        </w:rPr>
      </w:pPr>
      <w:r w:rsidRPr="00F37DB4">
        <w:rPr>
          <w:lang w:eastAsia="en-AU"/>
        </w:rPr>
        <w:t>Look at the existing controls for each risk.</w:t>
      </w:r>
    </w:p>
    <w:p w14:paraId="1C67793C" w14:textId="77777777" w:rsidR="009D33F6" w:rsidRPr="00F37DB4" w:rsidRDefault="009D33F6" w:rsidP="009D33F6">
      <w:pPr>
        <w:pStyle w:val="BulletListLevel1"/>
        <w:rPr>
          <w:lang w:eastAsia="en-AU"/>
        </w:rPr>
      </w:pPr>
      <w:r w:rsidRPr="00F37DB4">
        <w:rPr>
          <w:lang w:eastAsia="en-AU"/>
        </w:rPr>
        <w:t>Identify what the business does to control this risk.</w:t>
      </w:r>
    </w:p>
    <w:p w14:paraId="48A2B0C3" w14:textId="77777777" w:rsidR="009D33F6" w:rsidRPr="00F37DB4" w:rsidRDefault="009D33F6" w:rsidP="009D33F6">
      <w:pPr>
        <w:pStyle w:val="BulletListLevel1"/>
        <w:rPr>
          <w:lang w:eastAsia="en-AU"/>
        </w:rPr>
      </w:pPr>
      <w:r w:rsidRPr="00F37DB4">
        <w:rPr>
          <w:lang w:eastAsia="en-AU"/>
        </w:rPr>
        <w:t>Rate the effectiveness of existing controls in preventing the risk from eventuating or minimising its impact should it occur. Indicate whether existing controls are adequate, moderate or inadequate</w:t>
      </w:r>
      <w:r>
        <w:rPr>
          <w:lang w:eastAsia="en-AU"/>
        </w:rPr>
        <w:t>.</w:t>
      </w:r>
    </w:p>
    <w:p w14:paraId="497A34ED" w14:textId="77777777" w:rsidR="00940D9A" w:rsidRDefault="00940D9A" w:rsidP="009D33F6">
      <w:pPr>
        <w:pStyle w:val="Body"/>
        <w:rPr>
          <w:b/>
          <w:bCs/>
          <w:lang w:eastAsia="en-AU"/>
        </w:rPr>
      </w:pPr>
    </w:p>
    <w:p w14:paraId="40BF66D5" w14:textId="78C8739C" w:rsidR="009F0FD3" w:rsidRDefault="009D33F6" w:rsidP="008F65F2">
      <w:pPr>
        <w:rPr>
          <w:b/>
          <w:bCs/>
          <w:lang w:eastAsia="en-AU"/>
        </w:rPr>
      </w:pPr>
      <w:r w:rsidRPr="00933311">
        <w:rPr>
          <w:b/>
          <w:bCs/>
          <w:lang w:eastAsia="en-AU"/>
        </w:rPr>
        <w:t>What is the likelihood of the risk occurring?</w:t>
      </w:r>
      <w:bookmarkStart w:id="137" w:name="step4"/>
      <w:bookmarkEnd w:id="137"/>
    </w:p>
    <w:tbl>
      <w:tblPr>
        <w:tblStyle w:val="TableGrid"/>
        <w:tblW w:w="0" w:type="auto"/>
        <w:tblLook w:val="04A0" w:firstRow="1" w:lastRow="0" w:firstColumn="1" w:lastColumn="0" w:noHBand="0" w:noVBand="1"/>
      </w:tblPr>
      <w:tblGrid>
        <w:gridCol w:w="4508"/>
        <w:gridCol w:w="4508"/>
      </w:tblGrid>
      <w:tr w:rsidR="009F0FD3" w:rsidRPr="009F0FD3" w14:paraId="678426E5" w14:textId="77777777" w:rsidTr="009F0FD3">
        <w:trPr>
          <w:cnfStyle w:val="100000000000" w:firstRow="1" w:lastRow="0" w:firstColumn="0" w:lastColumn="0" w:oddVBand="0" w:evenVBand="0" w:oddHBand="0" w:evenHBand="0" w:firstRowFirstColumn="0" w:firstRowLastColumn="0" w:lastRowFirstColumn="0" w:lastRowLastColumn="0"/>
          <w:trHeight w:val="624"/>
        </w:trPr>
        <w:tc>
          <w:tcPr>
            <w:tcW w:w="4508" w:type="dxa"/>
            <w:vAlign w:val="top"/>
          </w:tcPr>
          <w:p w14:paraId="42EEDC5A" w14:textId="3CB2E615" w:rsidR="009F0FD3" w:rsidRPr="009F0FD3" w:rsidRDefault="009F0FD3" w:rsidP="009F0FD3">
            <w:pPr>
              <w:pStyle w:val="TableHeader"/>
              <w:rPr>
                <w:rFonts w:asciiTheme="minorHAnsi" w:hAnsiTheme="minorHAnsi" w:cstheme="minorHAnsi"/>
                <w:b/>
                <w:color w:val="FFFFFF" w:themeColor="background1"/>
                <w:sz w:val="24"/>
                <w:szCs w:val="24"/>
                <w:lang w:eastAsia="en-AU"/>
              </w:rPr>
            </w:pPr>
            <w:r w:rsidRPr="009F0FD3">
              <w:rPr>
                <w:rFonts w:asciiTheme="minorHAnsi" w:hAnsiTheme="minorHAnsi" w:cstheme="minorHAnsi"/>
                <w:b/>
                <w:color w:val="FFFFFF" w:themeColor="background1"/>
                <w:sz w:val="24"/>
                <w:szCs w:val="24"/>
                <w:lang w:eastAsia="en-AU"/>
              </w:rPr>
              <w:t>Likelihood</w:t>
            </w:r>
          </w:p>
        </w:tc>
        <w:tc>
          <w:tcPr>
            <w:tcW w:w="4508" w:type="dxa"/>
            <w:vAlign w:val="top"/>
          </w:tcPr>
          <w:p w14:paraId="608849CD" w14:textId="47805726" w:rsidR="009F0FD3" w:rsidRPr="009F0FD3" w:rsidRDefault="009F0FD3" w:rsidP="009F0FD3">
            <w:pPr>
              <w:pStyle w:val="TableHeader"/>
              <w:rPr>
                <w:rFonts w:asciiTheme="minorHAnsi" w:hAnsiTheme="minorHAnsi" w:cstheme="minorHAnsi"/>
                <w:b/>
                <w:color w:val="FFFFFF" w:themeColor="background1"/>
                <w:sz w:val="24"/>
                <w:szCs w:val="24"/>
                <w:lang w:eastAsia="en-AU"/>
              </w:rPr>
            </w:pPr>
            <w:r w:rsidRPr="009F0FD3">
              <w:rPr>
                <w:rFonts w:asciiTheme="minorHAnsi" w:hAnsiTheme="minorHAnsi" w:cstheme="minorHAnsi"/>
                <w:b/>
                <w:color w:val="FFFFFF" w:themeColor="background1"/>
                <w:sz w:val="24"/>
                <w:szCs w:val="24"/>
                <w:lang w:eastAsia="en-AU"/>
              </w:rPr>
              <w:t>Description</w:t>
            </w:r>
          </w:p>
        </w:tc>
      </w:tr>
      <w:tr w:rsidR="009F0FD3" w14:paraId="32E95A57" w14:textId="77777777" w:rsidTr="009F0FD3">
        <w:tc>
          <w:tcPr>
            <w:tcW w:w="4508" w:type="dxa"/>
          </w:tcPr>
          <w:p w14:paraId="53D50ED5" w14:textId="5D71969E" w:rsidR="009F0FD3" w:rsidRDefault="009F0FD3" w:rsidP="008F65F2">
            <w:pPr>
              <w:rPr>
                <w:b/>
                <w:bCs/>
                <w:lang w:eastAsia="en-AU"/>
              </w:rPr>
            </w:pPr>
            <w:r w:rsidRPr="00261641">
              <w:rPr>
                <w:rFonts w:asciiTheme="minorHAnsi" w:hAnsiTheme="minorHAnsi" w:cstheme="minorHAnsi"/>
                <w:b/>
              </w:rPr>
              <w:t>Almost certain</w:t>
            </w:r>
          </w:p>
        </w:tc>
        <w:tc>
          <w:tcPr>
            <w:tcW w:w="4508" w:type="dxa"/>
          </w:tcPr>
          <w:p w14:paraId="2FA6F3F2" w14:textId="44BF060D" w:rsidR="009F0FD3" w:rsidRDefault="009F0FD3" w:rsidP="008F65F2">
            <w:pPr>
              <w:rPr>
                <w:b/>
                <w:bCs/>
                <w:lang w:eastAsia="en-AU"/>
              </w:rPr>
            </w:pPr>
            <w:r w:rsidRPr="00261641">
              <w:rPr>
                <w:rFonts w:asciiTheme="minorHAnsi" w:hAnsiTheme="minorHAnsi" w:cstheme="minorHAnsi"/>
              </w:rPr>
              <w:t>Most likely to occur many times a week</w:t>
            </w:r>
          </w:p>
        </w:tc>
      </w:tr>
      <w:tr w:rsidR="009F0FD3" w14:paraId="78166F2F" w14:textId="77777777" w:rsidTr="009F0FD3">
        <w:tc>
          <w:tcPr>
            <w:tcW w:w="4508" w:type="dxa"/>
          </w:tcPr>
          <w:p w14:paraId="3D3B83C3" w14:textId="2A27E483" w:rsidR="009F0FD3" w:rsidRDefault="009F0FD3" w:rsidP="008F65F2">
            <w:pPr>
              <w:rPr>
                <w:b/>
                <w:bCs/>
                <w:lang w:eastAsia="en-AU"/>
              </w:rPr>
            </w:pPr>
            <w:r w:rsidRPr="00261641">
              <w:rPr>
                <w:rFonts w:asciiTheme="minorHAnsi" w:hAnsiTheme="minorHAnsi" w:cstheme="minorHAnsi"/>
                <w:b/>
              </w:rPr>
              <w:t>Likely</w:t>
            </w:r>
          </w:p>
        </w:tc>
        <w:tc>
          <w:tcPr>
            <w:tcW w:w="4508" w:type="dxa"/>
          </w:tcPr>
          <w:p w14:paraId="2F3AA69C" w14:textId="2B631DD6" w:rsidR="009F0FD3" w:rsidRDefault="009F0FD3" w:rsidP="008F65F2">
            <w:pPr>
              <w:rPr>
                <w:b/>
                <w:bCs/>
                <w:lang w:eastAsia="en-AU"/>
              </w:rPr>
            </w:pPr>
            <w:r w:rsidRPr="00261641">
              <w:rPr>
                <w:rFonts w:asciiTheme="minorHAnsi" w:hAnsiTheme="minorHAnsi" w:cstheme="minorHAnsi"/>
              </w:rPr>
              <w:t>May occur several times a week</w:t>
            </w:r>
            <w:r>
              <w:rPr>
                <w:rFonts w:asciiTheme="minorHAnsi" w:hAnsiTheme="minorHAnsi" w:cstheme="minorHAnsi"/>
              </w:rPr>
              <w:t>—</w:t>
            </w:r>
            <w:r w:rsidRPr="00261641">
              <w:rPr>
                <w:rFonts w:asciiTheme="minorHAnsi" w:hAnsiTheme="minorHAnsi" w:cstheme="minorHAnsi"/>
              </w:rPr>
              <w:t xml:space="preserve"> frequent</w:t>
            </w:r>
          </w:p>
        </w:tc>
      </w:tr>
      <w:tr w:rsidR="009F0FD3" w14:paraId="167B59A0" w14:textId="77777777" w:rsidTr="009F0FD3">
        <w:tc>
          <w:tcPr>
            <w:tcW w:w="4508" w:type="dxa"/>
          </w:tcPr>
          <w:p w14:paraId="0FB446FA" w14:textId="03A2D79A" w:rsidR="009F0FD3" w:rsidRDefault="009F0FD3" w:rsidP="008F65F2">
            <w:pPr>
              <w:rPr>
                <w:b/>
                <w:bCs/>
                <w:lang w:eastAsia="en-AU"/>
              </w:rPr>
            </w:pPr>
            <w:r w:rsidRPr="00261641">
              <w:rPr>
                <w:rFonts w:asciiTheme="minorHAnsi" w:hAnsiTheme="minorHAnsi" w:cstheme="minorHAnsi"/>
                <w:b/>
              </w:rPr>
              <w:t>Possible</w:t>
            </w:r>
          </w:p>
        </w:tc>
        <w:tc>
          <w:tcPr>
            <w:tcW w:w="4508" w:type="dxa"/>
          </w:tcPr>
          <w:p w14:paraId="1213A3B0" w14:textId="1628DB03" w:rsidR="009F0FD3" w:rsidRDefault="009F0FD3" w:rsidP="008F65F2">
            <w:pPr>
              <w:rPr>
                <w:b/>
                <w:bCs/>
                <w:lang w:eastAsia="en-AU"/>
              </w:rPr>
            </w:pPr>
            <w:r w:rsidRPr="00261641">
              <w:rPr>
                <w:rFonts w:asciiTheme="minorHAnsi" w:hAnsiTheme="minorHAnsi" w:cstheme="minorHAnsi"/>
              </w:rPr>
              <w:t>May occur several times per month or less</w:t>
            </w:r>
            <w:r>
              <w:rPr>
                <w:rFonts w:asciiTheme="minorHAnsi" w:hAnsiTheme="minorHAnsi" w:cstheme="minorHAnsi"/>
              </w:rPr>
              <w:t>—</w:t>
            </w:r>
            <w:r w:rsidRPr="00261641">
              <w:rPr>
                <w:rFonts w:asciiTheme="minorHAnsi" w:hAnsiTheme="minorHAnsi" w:cstheme="minorHAnsi"/>
              </w:rPr>
              <w:t xml:space="preserve"> infrequent</w:t>
            </w:r>
          </w:p>
        </w:tc>
      </w:tr>
      <w:tr w:rsidR="009F0FD3" w14:paraId="039A18D6" w14:textId="77777777" w:rsidTr="009F0FD3">
        <w:tc>
          <w:tcPr>
            <w:tcW w:w="4508" w:type="dxa"/>
          </w:tcPr>
          <w:p w14:paraId="152A1BEE" w14:textId="48D69272" w:rsidR="009F0FD3" w:rsidRDefault="009F0FD3" w:rsidP="008F65F2">
            <w:pPr>
              <w:rPr>
                <w:b/>
                <w:bCs/>
                <w:lang w:eastAsia="en-AU"/>
              </w:rPr>
            </w:pPr>
            <w:r w:rsidRPr="00261641">
              <w:rPr>
                <w:rFonts w:asciiTheme="minorHAnsi" w:hAnsiTheme="minorHAnsi" w:cstheme="minorHAnsi"/>
                <w:b/>
              </w:rPr>
              <w:t>Unlikely</w:t>
            </w:r>
          </w:p>
        </w:tc>
        <w:tc>
          <w:tcPr>
            <w:tcW w:w="4508" w:type="dxa"/>
          </w:tcPr>
          <w:p w14:paraId="0B7E33E9" w14:textId="14DA8941" w:rsidR="009F0FD3" w:rsidRDefault="009F0FD3" w:rsidP="008F65F2">
            <w:pPr>
              <w:rPr>
                <w:b/>
                <w:bCs/>
                <w:lang w:eastAsia="en-AU"/>
              </w:rPr>
            </w:pPr>
            <w:r w:rsidRPr="00261641">
              <w:rPr>
                <w:rFonts w:asciiTheme="minorHAnsi" w:hAnsiTheme="minorHAnsi" w:cstheme="minorHAnsi"/>
              </w:rPr>
              <w:t>Could occur but only once per year or less</w:t>
            </w:r>
            <w:r>
              <w:rPr>
                <w:rFonts w:asciiTheme="minorHAnsi" w:hAnsiTheme="minorHAnsi" w:cstheme="minorHAnsi"/>
              </w:rPr>
              <w:t>—</w:t>
            </w:r>
            <w:r w:rsidRPr="00261641">
              <w:rPr>
                <w:rFonts w:asciiTheme="minorHAnsi" w:hAnsiTheme="minorHAnsi" w:cstheme="minorHAnsi"/>
              </w:rPr>
              <w:t xml:space="preserve"> rarely</w:t>
            </w:r>
          </w:p>
        </w:tc>
      </w:tr>
      <w:tr w:rsidR="009F0FD3" w14:paraId="398AE8D2" w14:textId="77777777" w:rsidTr="009F0FD3">
        <w:tc>
          <w:tcPr>
            <w:tcW w:w="4508" w:type="dxa"/>
          </w:tcPr>
          <w:p w14:paraId="14969354" w14:textId="410956A6" w:rsidR="009F0FD3" w:rsidRPr="00261641" w:rsidRDefault="009F0FD3" w:rsidP="008F65F2">
            <w:pPr>
              <w:rPr>
                <w:rFonts w:asciiTheme="minorHAnsi" w:hAnsiTheme="minorHAnsi" w:cstheme="minorHAnsi"/>
                <w:b/>
              </w:rPr>
            </w:pPr>
            <w:r w:rsidRPr="00261641">
              <w:rPr>
                <w:rFonts w:asciiTheme="minorHAnsi" w:hAnsiTheme="minorHAnsi" w:cstheme="minorHAnsi"/>
                <w:b/>
              </w:rPr>
              <w:t>Remote</w:t>
            </w:r>
          </w:p>
        </w:tc>
        <w:tc>
          <w:tcPr>
            <w:tcW w:w="4508" w:type="dxa"/>
          </w:tcPr>
          <w:p w14:paraId="6F9EC8D1" w14:textId="707FA457" w:rsidR="009F0FD3" w:rsidRPr="00261641" w:rsidRDefault="009F0FD3" w:rsidP="008F65F2">
            <w:pPr>
              <w:rPr>
                <w:rFonts w:asciiTheme="minorHAnsi" w:hAnsiTheme="minorHAnsi" w:cstheme="minorHAnsi"/>
              </w:rPr>
            </w:pPr>
            <w:r w:rsidRPr="00261641">
              <w:rPr>
                <w:rFonts w:asciiTheme="minorHAnsi" w:hAnsiTheme="minorHAnsi" w:cstheme="minorHAnsi"/>
              </w:rPr>
              <w:t>Could occur, but very unlikely</w:t>
            </w:r>
            <w:r>
              <w:rPr>
                <w:rFonts w:asciiTheme="minorHAnsi" w:hAnsiTheme="minorHAnsi" w:cstheme="minorHAnsi"/>
              </w:rPr>
              <w:t>—</w:t>
            </w:r>
            <w:r w:rsidRPr="00261641">
              <w:rPr>
                <w:rFonts w:asciiTheme="minorHAnsi" w:hAnsiTheme="minorHAnsi" w:cstheme="minorHAnsi"/>
              </w:rPr>
              <w:t>maybe only once every 10 years</w:t>
            </w:r>
          </w:p>
        </w:tc>
      </w:tr>
    </w:tbl>
    <w:p w14:paraId="1CE3CFF1" w14:textId="77777777" w:rsidR="009F0FD3" w:rsidRPr="008F65F2" w:rsidRDefault="009F0FD3" w:rsidP="008F65F2">
      <w:pPr>
        <w:rPr>
          <w:b/>
          <w:bCs/>
          <w:lang w:eastAsia="en-AU"/>
        </w:rPr>
      </w:pPr>
    </w:p>
    <w:tbl>
      <w:tblPr>
        <w:tblW w:w="0" w:type="auto"/>
        <w:shd w:val="clear" w:color="auto" w:fill="E7E7D4"/>
        <w:tblLook w:val="0600" w:firstRow="0" w:lastRow="0" w:firstColumn="0" w:lastColumn="0" w:noHBand="1" w:noVBand="1"/>
      </w:tblPr>
      <w:tblGrid>
        <w:gridCol w:w="992"/>
        <w:gridCol w:w="8034"/>
      </w:tblGrid>
      <w:tr w:rsidR="00956D42" w:rsidRPr="00AA3C23" w14:paraId="4F6839B5" w14:textId="77777777" w:rsidTr="00956D42">
        <w:trPr>
          <w:trHeight w:val="659"/>
        </w:trPr>
        <w:tc>
          <w:tcPr>
            <w:tcW w:w="992" w:type="dxa"/>
            <w:shd w:val="clear" w:color="auto" w:fill="E7E7D4"/>
            <w:vAlign w:val="center"/>
          </w:tcPr>
          <w:p w14:paraId="1C26A7D3" w14:textId="77777777" w:rsidR="00956D42" w:rsidRPr="00AA3C23" w:rsidRDefault="00956D42" w:rsidP="00261641">
            <w:r w:rsidRPr="00AA3C23">
              <w:rPr>
                <w:noProof/>
                <w:lang w:eastAsia="en-AU"/>
              </w:rPr>
              <w:drawing>
                <wp:inline distT="0" distB="0" distL="0" distR="0" wp14:anchorId="6C7AA1B4" wp14:editId="379A6523">
                  <wp:extent cx="365760" cy="357809"/>
                  <wp:effectExtent l="0" t="0" r="0" b="4445"/>
                  <wp:docPr id="10" name="Picture 1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2011AA7" w14:textId="4D28A4F5" w:rsidR="00956D42" w:rsidRPr="008D4949" w:rsidRDefault="00956D42" w:rsidP="00BC2E93">
            <w:pPr>
              <w:pStyle w:val="Practice"/>
            </w:pPr>
            <w:r w:rsidRPr="008D4949">
              <w:t xml:space="preserve">Practice activity </w:t>
            </w:r>
            <w:r>
              <w:t>3</w:t>
            </w:r>
            <w:r w:rsidRPr="008D4949">
              <w:t>.</w:t>
            </w:r>
            <w:r w:rsidR="002B4AAA">
              <w:t>2</w:t>
            </w:r>
            <w:r w:rsidRPr="008D4949">
              <w:t xml:space="preserve"> </w:t>
            </w:r>
            <w:r>
              <w:t>R</w:t>
            </w:r>
            <w:r w:rsidR="00272CD6">
              <w:t xml:space="preserve">isk </w:t>
            </w:r>
            <w:r w:rsidR="00BC2E93">
              <w:t>analysis</w:t>
            </w:r>
          </w:p>
        </w:tc>
      </w:tr>
    </w:tbl>
    <w:p w14:paraId="7764ECC0" w14:textId="3234DAA6" w:rsidR="005A6D23" w:rsidRDefault="005A6D23" w:rsidP="009D33F6">
      <w:pPr>
        <w:pStyle w:val="Body"/>
        <w:rPr>
          <w:rFonts w:ascii="Arial" w:eastAsia="Times New Roman" w:hAnsi="Arial" w:cs="Arial"/>
          <w:bCs/>
          <w:color w:val="000000" w:themeColor="text1"/>
          <w:u w:val="single"/>
          <w:lang w:eastAsia="en-AU"/>
        </w:rPr>
      </w:pPr>
    </w:p>
    <w:p w14:paraId="23F30C51" w14:textId="1C563E76" w:rsidR="00835074" w:rsidRDefault="00835074" w:rsidP="00835074">
      <w:pPr>
        <w:pStyle w:val="Body"/>
        <w:numPr>
          <w:ilvl w:val="0"/>
          <w:numId w:val="75"/>
        </w:numPr>
        <w:rPr>
          <w:i/>
        </w:rPr>
      </w:pPr>
      <w:r w:rsidRPr="00261641">
        <w:rPr>
          <w:i/>
        </w:rPr>
        <w:t xml:space="preserve">Using the template below, </w:t>
      </w:r>
      <w:r>
        <w:rPr>
          <w:i/>
        </w:rPr>
        <w:t xml:space="preserve">choose one risk and </w:t>
      </w:r>
      <w:r w:rsidRPr="00261641">
        <w:rPr>
          <w:i/>
        </w:rPr>
        <w:t xml:space="preserve">complete a </w:t>
      </w:r>
      <w:r w:rsidRPr="005A6D23">
        <w:rPr>
          <w:b/>
          <w:i/>
        </w:rPr>
        <w:t>risk analysis</w:t>
      </w:r>
      <w:r w:rsidRPr="00261641">
        <w:rPr>
          <w:i/>
        </w:rPr>
        <w:t xml:space="preserve"> </w:t>
      </w:r>
      <w:r>
        <w:rPr>
          <w:i/>
        </w:rPr>
        <w:t>for</w:t>
      </w:r>
      <w:r w:rsidRPr="00261641">
        <w:rPr>
          <w:i/>
        </w:rPr>
        <w:t xml:space="preserve"> your chosen business</w:t>
      </w:r>
      <w:r>
        <w:rPr>
          <w:i/>
        </w:rPr>
        <w:t xml:space="preserve"> and bring your an</w:t>
      </w:r>
      <w:r w:rsidR="009F0FD3">
        <w:rPr>
          <w:i/>
        </w:rPr>
        <w:t>alysis to class for discussion.</w:t>
      </w:r>
    </w:p>
    <w:p w14:paraId="2C44CE5B" w14:textId="6A67B129" w:rsidR="008F65F2" w:rsidRDefault="008F65F2" w:rsidP="008F65F2">
      <w:pPr>
        <w:pStyle w:val="Heading4"/>
      </w:pPr>
      <w:r>
        <w:t>Risk analysis table</w:t>
      </w:r>
    </w:p>
    <w:tbl>
      <w:tblPr>
        <w:tblStyle w:val="TablePlan2go"/>
        <w:tblW w:w="5000" w:type="pct"/>
        <w:tblBorders>
          <w:top w:val="single" w:sz="4" w:space="0" w:color="auto"/>
          <w:left w:val="single" w:sz="4" w:space="0" w:color="auto"/>
          <w:bottom w:val="single" w:sz="4" w:space="0" w:color="auto"/>
          <w:right w:val="single" w:sz="4" w:space="0" w:color="auto"/>
        </w:tblBorders>
        <w:tblCellMar>
          <w:bottom w:w="57" w:type="dxa"/>
        </w:tblCellMar>
        <w:tblLook w:val="0480" w:firstRow="0" w:lastRow="0" w:firstColumn="1" w:lastColumn="0" w:noHBand="0" w:noVBand="1"/>
      </w:tblPr>
      <w:tblGrid>
        <w:gridCol w:w="2789"/>
        <w:gridCol w:w="6227"/>
      </w:tblGrid>
      <w:tr w:rsidR="00835074" w:rsidRPr="008F65F2" w14:paraId="4962F47B" w14:textId="77777777" w:rsidTr="008F65F2">
        <w:trPr>
          <w:cnfStyle w:val="000000100000" w:firstRow="0" w:lastRow="0" w:firstColumn="0" w:lastColumn="0" w:oddVBand="0" w:evenVBand="0" w:oddHBand="1" w:evenHBand="0" w:firstRowFirstColumn="0" w:firstRowLastColumn="0" w:lastRowFirstColumn="0" w:lastRowLastColumn="0"/>
        </w:trPr>
        <w:tc>
          <w:tcPr>
            <w:tcW w:w="2789" w:type="dxa"/>
            <w:tcBorders>
              <w:bottom w:val="none" w:sz="0" w:space="0" w:color="auto"/>
              <w:right w:val="none" w:sz="0" w:space="0" w:color="auto"/>
            </w:tcBorders>
          </w:tcPr>
          <w:p w14:paraId="3E2C336D" w14:textId="77777777" w:rsidR="00835074" w:rsidRPr="008F65F2" w:rsidRDefault="00835074" w:rsidP="008F65F2">
            <w:pPr>
              <w:pStyle w:val="TableHeader"/>
              <w:rPr>
                <w:rFonts w:ascii="Arial" w:hAnsi="Arial" w:cs="Arial"/>
              </w:rPr>
            </w:pPr>
            <w:r w:rsidRPr="008F65F2">
              <w:rPr>
                <w:rFonts w:ascii="Arial" w:hAnsi="Arial" w:cs="Arial"/>
              </w:rPr>
              <w:t>Risk description</w:t>
            </w:r>
          </w:p>
        </w:tc>
        <w:tc>
          <w:tcPr>
            <w:tcW w:w="6227" w:type="dxa"/>
            <w:tcBorders>
              <w:left w:val="none" w:sz="0" w:space="0" w:color="auto"/>
              <w:bottom w:val="none" w:sz="0" w:space="0" w:color="auto"/>
            </w:tcBorders>
          </w:tcPr>
          <w:p w14:paraId="40BDB8AF" w14:textId="77777777" w:rsidR="00835074" w:rsidRPr="008F65F2" w:rsidRDefault="00835074" w:rsidP="008F65F2">
            <w:pPr>
              <w:pStyle w:val="TableHeader"/>
              <w:rPr>
                <w:rFonts w:ascii="Arial" w:hAnsi="Arial" w:cs="Arial"/>
              </w:rPr>
            </w:pPr>
          </w:p>
        </w:tc>
      </w:tr>
      <w:tr w:rsidR="00835074" w14:paraId="0B19B1A1" w14:textId="77777777" w:rsidTr="008F65F2">
        <w:trPr>
          <w:cnfStyle w:val="000000010000" w:firstRow="0" w:lastRow="0" w:firstColumn="0" w:lastColumn="0" w:oddVBand="0" w:evenVBand="0" w:oddHBand="0" w:evenHBand="1" w:firstRowFirstColumn="0" w:firstRowLastColumn="0" w:lastRowFirstColumn="0" w:lastRowLastColumn="0"/>
        </w:trPr>
        <w:tc>
          <w:tcPr>
            <w:tcW w:w="2789" w:type="dxa"/>
          </w:tcPr>
          <w:p w14:paraId="7449E387" w14:textId="77777777" w:rsidR="00835074" w:rsidRPr="00261641" w:rsidRDefault="00835074" w:rsidP="00251424">
            <w:pPr>
              <w:pStyle w:val="TableHeader"/>
              <w:rPr>
                <w:rFonts w:asciiTheme="minorHAnsi" w:hAnsiTheme="minorHAnsi"/>
                <w:sz w:val="24"/>
                <w:szCs w:val="24"/>
              </w:rPr>
            </w:pPr>
            <w:r w:rsidRPr="00261641">
              <w:rPr>
                <w:rFonts w:asciiTheme="minorHAnsi" w:hAnsiTheme="minorHAnsi"/>
                <w:sz w:val="24"/>
                <w:szCs w:val="24"/>
              </w:rPr>
              <w:t>Potential impact:</w:t>
            </w:r>
          </w:p>
          <w:p w14:paraId="51AAB1DF" w14:textId="77777777" w:rsidR="00835074" w:rsidRPr="00261641" w:rsidRDefault="00835074" w:rsidP="00251424">
            <w:pPr>
              <w:pStyle w:val="TableHeader"/>
              <w:rPr>
                <w:rFonts w:asciiTheme="minorHAnsi" w:hAnsiTheme="minorHAnsi"/>
                <w:b w:val="0"/>
                <w:i/>
                <w:sz w:val="24"/>
                <w:szCs w:val="24"/>
              </w:rPr>
            </w:pPr>
            <w:r w:rsidRPr="00261641">
              <w:rPr>
                <w:rFonts w:asciiTheme="minorHAnsi" w:hAnsiTheme="minorHAnsi"/>
                <w:b w:val="0"/>
                <w:i/>
                <w:sz w:val="24"/>
                <w:szCs w:val="24"/>
              </w:rPr>
              <w:t>What would happen if this risk was to occur?</w:t>
            </w:r>
          </w:p>
        </w:tc>
        <w:tc>
          <w:tcPr>
            <w:tcW w:w="6227" w:type="dxa"/>
          </w:tcPr>
          <w:p w14:paraId="1C768D5C" w14:textId="77777777" w:rsidR="00835074" w:rsidRPr="00955157" w:rsidRDefault="00835074" w:rsidP="00251424">
            <w:pPr>
              <w:pStyle w:val="TableText"/>
            </w:pPr>
          </w:p>
        </w:tc>
      </w:tr>
      <w:tr w:rsidR="00835074" w14:paraId="4E716570" w14:textId="77777777" w:rsidTr="008F65F2">
        <w:trPr>
          <w:cnfStyle w:val="000000100000" w:firstRow="0" w:lastRow="0" w:firstColumn="0" w:lastColumn="0" w:oddVBand="0" w:evenVBand="0" w:oddHBand="1" w:evenHBand="0" w:firstRowFirstColumn="0" w:firstRowLastColumn="0" w:lastRowFirstColumn="0" w:lastRowLastColumn="0"/>
        </w:trPr>
        <w:tc>
          <w:tcPr>
            <w:tcW w:w="2789" w:type="dxa"/>
            <w:tcBorders>
              <w:bottom w:val="none" w:sz="0" w:space="0" w:color="auto"/>
              <w:right w:val="none" w:sz="0" w:space="0" w:color="auto"/>
            </w:tcBorders>
          </w:tcPr>
          <w:p w14:paraId="73C03198" w14:textId="77777777" w:rsidR="00835074" w:rsidRPr="00261641" w:rsidRDefault="00835074" w:rsidP="00251424">
            <w:pPr>
              <w:pStyle w:val="TableHeader"/>
              <w:rPr>
                <w:rFonts w:asciiTheme="minorHAnsi" w:hAnsiTheme="minorHAnsi"/>
                <w:sz w:val="24"/>
                <w:szCs w:val="24"/>
              </w:rPr>
            </w:pPr>
            <w:r w:rsidRPr="00261641">
              <w:rPr>
                <w:rFonts w:asciiTheme="minorHAnsi" w:hAnsiTheme="minorHAnsi"/>
                <w:sz w:val="24"/>
                <w:szCs w:val="24"/>
              </w:rPr>
              <w:t>Existing controls:</w:t>
            </w:r>
          </w:p>
          <w:p w14:paraId="2F3B98B1" w14:textId="77777777" w:rsidR="00835074" w:rsidRPr="00261641" w:rsidRDefault="00835074" w:rsidP="00251424">
            <w:pPr>
              <w:pStyle w:val="TableHeader"/>
              <w:rPr>
                <w:rFonts w:asciiTheme="minorHAnsi" w:hAnsiTheme="minorHAnsi"/>
                <w:b w:val="0"/>
                <w:i/>
                <w:sz w:val="24"/>
                <w:szCs w:val="24"/>
              </w:rPr>
            </w:pPr>
            <w:r w:rsidRPr="00261641">
              <w:rPr>
                <w:rFonts w:asciiTheme="minorHAnsi" w:hAnsiTheme="minorHAnsi"/>
                <w:b w:val="0"/>
                <w:i/>
                <w:sz w:val="24"/>
                <w:szCs w:val="24"/>
              </w:rPr>
              <w:t>What is already in place to mitigate the risk?</w:t>
            </w:r>
          </w:p>
        </w:tc>
        <w:tc>
          <w:tcPr>
            <w:tcW w:w="6227" w:type="dxa"/>
            <w:tcBorders>
              <w:left w:val="none" w:sz="0" w:space="0" w:color="auto"/>
              <w:bottom w:val="none" w:sz="0" w:space="0" w:color="auto"/>
            </w:tcBorders>
          </w:tcPr>
          <w:p w14:paraId="1C5D9D8A" w14:textId="77777777" w:rsidR="00835074" w:rsidRPr="002517A2" w:rsidRDefault="00835074" w:rsidP="00251424">
            <w:pPr>
              <w:pStyle w:val="TableText"/>
              <w:tabs>
                <w:tab w:val="left" w:pos="4785"/>
              </w:tabs>
            </w:pPr>
            <w:r>
              <w:rPr>
                <w:color w:val="434953"/>
              </w:rPr>
              <w:tab/>
            </w:r>
          </w:p>
        </w:tc>
      </w:tr>
      <w:tr w:rsidR="00835074" w14:paraId="44F70F99" w14:textId="77777777" w:rsidTr="008F65F2">
        <w:trPr>
          <w:cnfStyle w:val="000000010000" w:firstRow="0" w:lastRow="0" w:firstColumn="0" w:lastColumn="0" w:oddVBand="0" w:evenVBand="0" w:oddHBand="0" w:evenHBand="1" w:firstRowFirstColumn="0" w:firstRowLastColumn="0" w:lastRowFirstColumn="0" w:lastRowLastColumn="0"/>
        </w:trPr>
        <w:tc>
          <w:tcPr>
            <w:tcW w:w="2789" w:type="dxa"/>
          </w:tcPr>
          <w:p w14:paraId="6F4D5D44" w14:textId="77777777" w:rsidR="00835074" w:rsidRPr="00261641" w:rsidRDefault="00835074" w:rsidP="00251424">
            <w:pPr>
              <w:pStyle w:val="TableHeader"/>
              <w:rPr>
                <w:rFonts w:asciiTheme="minorHAnsi" w:hAnsiTheme="minorHAnsi"/>
                <w:sz w:val="24"/>
                <w:szCs w:val="24"/>
              </w:rPr>
            </w:pPr>
            <w:r w:rsidRPr="00261641">
              <w:rPr>
                <w:rFonts w:asciiTheme="minorHAnsi" w:hAnsiTheme="minorHAnsi"/>
                <w:sz w:val="24"/>
                <w:szCs w:val="24"/>
              </w:rPr>
              <w:t>Likelihood:</w:t>
            </w:r>
          </w:p>
          <w:p w14:paraId="05FFE2E8" w14:textId="77777777" w:rsidR="00835074" w:rsidRPr="00261641" w:rsidRDefault="00835074" w:rsidP="00251424">
            <w:pPr>
              <w:pStyle w:val="TableHeader"/>
              <w:rPr>
                <w:rFonts w:asciiTheme="minorHAnsi" w:hAnsiTheme="minorHAnsi"/>
                <w:b w:val="0"/>
                <w:i/>
                <w:sz w:val="24"/>
                <w:szCs w:val="24"/>
              </w:rPr>
            </w:pPr>
            <w:r w:rsidRPr="00261641">
              <w:rPr>
                <w:rFonts w:asciiTheme="minorHAnsi" w:hAnsiTheme="minorHAnsi"/>
                <w:b w:val="0"/>
                <w:i/>
                <w:sz w:val="24"/>
                <w:szCs w:val="24"/>
              </w:rPr>
              <w:t xml:space="preserve">How likely is this risk to occur? See </w:t>
            </w:r>
            <w:r>
              <w:rPr>
                <w:rFonts w:asciiTheme="minorHAnsi" w:hAnsiTheme="minorHAnsi"/>
                <w:b w:val="0"/>
                <w:i/>
                <w:sz w:val="24"/>
                <w:szCs w:val="24"/>
              </w:rPr>
              <w:t>risk likelihood</w:t>
            </w:r>
            <w:r w:rsidRPr="00261641">
              <w:rPr>
                <w:rFonts w:asciiTheme="minorHAnsi" w:hAnsiTheme="minorHAnsi"/>
                <w:b w:val="0"/>
                <w:i/>
                <w:sz w:val="24"/>
                <w:szCs w:val="24"/>
              </w:rPr>
              <w:t xml:space="preserve"> table</w:t>
            </w:r>
            <w:r>
              <w:rPr>
                <w:rFonts w:asciiTheme="minorHAnsi" w:hAnsiTheme="minorHAnsi"/>
                <w:b w:val="0"/>
                <w:i/>
                <w:sz w:val="24"/>
                <w:szCs w:val="24"/>
              </w:rPr>
              <w:t xml:space="preserve"> above</w:t>
            </w:r>
            <w:r w:rsidRPr="00261641">
              <w:rPr>
                <w:rFonts w:asciiTheme="minorHAnsi" w:hAnsiTheme="minorHAnsi"/>
                <w:b w:val="0"/>
                <w:i/>
                <w:sz w:val="24"/>
                <w:szCs w:val="24"/>
              </w:rPr>
              <w:t>.</w:t>
            </w:r>
          </w:p>
        </w:tc>
        <w:tc>
          <w:tcPr>
            <w:tcW w:w="6227" w:type="dxa"/>
          </w:tcPr>
          <w:p w14:paraId="44B092A8" w14:textId="77777777" w:rsidR="00835074" w:rsidRPr="006347BC" w:rsidRDefault="00835074" w:rsidP="00251424">
            <w:pPr>
              <w:pStyle w:val="TableText"/>
              <w:rPr>
                <w:color w:val="434953"/>
              </w:rPr>
            </w:pPr>
          </w:p>
        </w:tc>
      </w:tr>
      <w:tr w:rsidR="00835074" w14:paraId="5884807C" w14:textId="77777777" w:rsidTr="008F65F2">
        <w:trPr>
          <w:cnfStyle w:val="000000100000" w:firstRow="0" w:lastRow="0" w:firstColumn="0" w:lastColumn="0" w:oddVBand="0" w:evenVBand="0" w:oddHBand="1" w:evenHBand="0" w:firstRowFirstColumn="0" w:firstRowLastColumn="0" w:lastRowFirstColumn="0" w:lastRowLastColumn="0"/>
        </w:trPr>
        <w:tc>
          <w:tcPr>
            <w:tcW w:w="2789" w:type="dxa"/>
            <w:tcBorders>
              <w:bottom w:val="none" w:sz="0" w:space="0" w:color="auto"/>
              <w:right w:val="none" w:sz="0" w:space="0" w:color="auto"/>
            </w:tcBorders>
          </w:tcPr>
          <w:p w14:paraId="551E2EE2" w14:textId="77777777" w:rsidR="00835074" w:rsidRPr="00261641" w:rsidRDefault="00835074" w:rsidP="00251424">
            <w:pPr>
              <w:pStyle w:val="TableHeader"/>
              <w:rPr>
                <w:rFonts w:asciiTheme="minorHAnsi" w:hAnsiTheme="minorHAnsi"/>
                <w:sz w:val="24"/>
                <w:szCs w:val="24"/>
              </w:rPr>
            </w:pPr>
            <w:r w:rsidRPr="00261641">
              <w:rPr>
                <w:rFonts w:asciiTheme="minorHAnsi" w:hAnsiTheme="minorHAnsi"/>
                <w:sz w:val="24"/>
                <w:szCs w:val="24"/>
              </w:rPr>
              <w:t>Consequence:</w:t>
            </w:r>
          </w:p>
          <w:p w14:paraId="01F966D4" w14:textId="77777777" w:rsidR="00835074" w:rsidRPr="00261641" w:rsidRDefault="00835074" w:rsidP="00251424">
            <w:pPr>
              <w:pStyle w:val="TableHeader"/>
              <w:rPr>
                <w:rFonts w:asciiTheme="minorHAnsi" w:hAnsiTheme="minorHAnsi"/>
                <w:b w:val="0"/>
                <w:i/>
                <w:sz w:val="24"/>
                <w:szCs w:val="24"/>
              </w:rPr>
            </w:pPr>
            <w:r w:rsidRPr="00261641">
              <w:rPr>
                <w:rFonts w:asciiTheme="minorHAnsi" w:hAnsiTheme="minorHAnsi"/>
                <w:b w:val="0"/>
                <w:i/>
                <w:sz w:val="24"/>
                <w:szCs w:val="24"/>
              </w:rPr>
              <w:t xml:space="preserve">If it did occur, what would the consequences be? </w:t>
            </w:r>
          </w:p>
        </w:tc>
        <w:tc>
          <w:tcPr>
            <w:tcW w:w="6227" w:type="dxa"/>
            <w:tcBorders>
              <w:left w:val="none" w:sz="0" w:space="0" w:color="auto"/>
              <w:bottom w:val="none" w:sz="0" w:space="0" w:color="auto"/>
            </w:tcBorders>
          </w:tcPr>
          <w:p w14:paraId="57EA7482" w14:textId="77777777" w:rsidR="00835074" w:rsidRPr="006347BC" w:rsidRDefault="00835074" w:rsidP="00251424">
            <w:pPr>
              <w:pStyle w:val="TableText"/>
              <w:rPr>
                <w:color w:val="434953"/>
              </w:rPr>
            </w:pPr>
          </w:p>
        </w:tc>
      </w:tr>
      <w:tr w:rsidR="00835074" w14:paraId="294FE184" w14:textId="77777777" w:rsidTr="008F65F2">
        <w:trPr>
          <w:cnfStyle w:val="000000010000" w:firstRow="0" w:lastRow="0" w:firstColumn="0" w:lastColumn="0" w:oddVBand="0" w:evenVBand="0" w:oddHBand="0" w:evenHBand="1" w:firstRowFirstColumn="0" w:firstRowLastColumn="0" w:lastRowFirstColumn="0" w:lastRowLastColumn="0"/>
        </w:trPr>
        <w:tc>
          <w:tcPr>
            <w:tcW w:w="2789" w:type="dxa"/>
          </w:tcPr>
          <w:p w14:paraId="6E41FD0B" w14:textId="77777777" w:rsidR="00835074" w:rsidRPr="00261641" w:rsidRDefault="00835074" w:rsidP="00251424">
            <w:pPr>
              <w:pStyle w:val="TableHeader"/>
              <w:rPr>
                <w:rFonts w:asciiTheme="minorHAnsi" w:hAnsiTheme="minorHAnsi"/>
                <w:sz w:val="24"/>
                <w:szCs w:val="24"/>
              </w:rPr>
            </w:pPr>
            <w:r w:rsidRPr="00261641">
              <w:rPr>
                <w:rFonts w:asciiTheme="minorHAnsi" w:hAnsiTheme="minorHAnsi"/>
                <w:sz w:val="24"/>
                <w:szCs w:val="24"/>
              </w:rPr>
              <w:lastRenderedPageBreak/>
              <w:t>Notification:</w:t>
            </w:r>
          </w:p>
        </w:tc>
        <w:tc>
          <w:tcPr>
            <w:tcW w:w="6227" w:type="dxa"/>
          </w:tcPr>
          <w:p w14:paraId="749593B1" w14:textId="7B238134" w:rsidR="00835074" w:rsidRPr="00261641" w:rsidRDefault="0038404B" w:rsidP="00251424">
            <w:pPr>
              <w:pStyle w:val="TableText"/>
              <w:rPr>
                <w:rFonts w:asciiTheme="minorHAnsi" w:hAnsiTheme="minorHAnsi"/>
                <w:sz w:val="24"/>
                <w:szCs w:val="24"/>
              </w:rPr>
            </w:pPr>
            <w:sdt>
              <w:sdtPr>
                <w:rPr>
                  <w:rFonts w:asciiTheme="minorHAnsi" w:hAnsiTheme="minorHAnsi"/>
                  <w:sz w:val="24"/>
                  <w:szCs w:val="24"/>
                </w:rPr>
                <w:id w:val="-363143679"/>
                <w14:checkbox>
                  <w14:checked w14:val="0"/>
                  <w14:checkedState w14:val="2612" w14:font="MS Gothic"/>
                  <w14:uncheckedState w14:val="2610" w14:font="MS Gothic"/>
                </w14:checkbox>
              </w:sdtPr>
              <w:sdtContent>
                <w:r w:rsidR="00835074" w:rsidRPr="00261641">
                  <w:rPr>
                    <w:rFonts w:ascii="MS Gothic" w:eastAsia="MS Gothic" w:hAnsi="MS Gothic"/>
                    <w:sz w:val="24"/>
                    <w:szCs w:val="24"/>
                  </w:rPr>
                  <w:t>☐</w:t>
                </w:r>
              </w:sdtContent>
            </w:sdt>
            <w:r w:rsidR="00835074" w:rsidRPr="00261641">
              <w:rPr>
                <w:rFonts w:asciiTheme="minorHAnsi" w:hAnsiTheme="minorHAnsi"/>
                <w:sz w:val="24"/>
                <w:szCs w:val="24"/>
              </w:rPr>
              <w:t xml:space="preserve">  Yes, the manager has been notified in the appropriate time</w:t>
            </w:r>
            <w:r w:rsidR="008F65F2">
              <w:rPr>
                <w:rFonts w:asciiTheme="minorHAnsi" w:hAnsiTheme="minorHAnsi"/>
                <w:sz w:val="24"/>
                <w:szCs w:val="24"/>
              </w:rPr>
              <w:t>frame</w:t>
            </w:r>
            <w:r w:rsidR="00835074" w:rsidRPr="00261641">
              <w:rPr>
                <w:rFonts w:asciiTheme="minorHAnsi" w:hAnsiTheme="minorHAnsi"/>
                <w:sz w:val="24"/>
                <w:szCs w:val="24"/>
              </w:rPr>
              <w:t>.</w:t>
            </w:r>
          </w:p>
        </w:tc>
      </w:tr>
    </w:tbl>
    <w:p w14:paraId="43BF7E33" w14:textId="77777777" w:rsidR="005A6D23" w:rsidRDefault="005A6D23" w:rsidP="009D33F6">
      <w:pPr>
        <w:pStyle w:val="Body"/>
        <w:rPr>
          <w:rFonts w:ascii="Arial" w:eastAsia="Times New Roman" w:hAnsi="Arial" w:cs="Arial"/>
          <w:bCs/>
          <w:color w:val="000000" w:themeColor="text1"/>
          <w:u w:val="single"/>
          <w:lang w:eastAsia="en-AU"/>
        </w:rPr>
      </w:pPr>
    </w:p>
    <w:p w14:paraId="6791BD8E" w14:textId="3245EAFA" w:rsidR="005A6D23" w:rsidRDefault="005A6D23" w:rsidP="005A6D23">
      <w:pPr>
        <w:pStyle w:val="Body"/>
        <w:numPr>
          <w:ilvl w:val="0"/>
          <w:numId w:val="75"/>
        </w:numPr>
        <w:rPr>
          <w:i/>
        </w:rPr>
      </w:pPr>
      <w:r w:rsidRPr="00261641">
        <w:rPr>
          <w:i/>
        </w:rPr>
        <w:t xml:space="preserve">Using the template below, </w:t>
      </w:r>
      <w:r>
        <w:rPr>
          <w:i/>
        </w:rPr>
        <w:t xml:space="preserve">create a </w:t>
      </w:r>
      <w:r w:rsidRPr="005A6D23">
        <w:rPr>
          <w:b/>
          <w:i/>
        </w:rPr>
        <w:t>risk treatment and action plan</w:t>
      </w:r>
      <w:r>
        <w:rPr>
          <w:i/>
        </w:rPr>
        <w:t xml:space="preserve"> for</w:t>
      </w:r>
      <w:r w:rsidRPr="00261641">
        <w:rPr>
          <w:i/>
        </w:rPr>
        <w:t xml:space="preserve"> your chosen business</w:t>
      </w:r>
      <w:r>
        <w:rPr>
          <w:i/>
        </w:rPr>
        <w:t xml:space="preserve"> and bring your plan to class for discussion.</w:t>
      </w:r>
      <w:r>
        <w:rPr>
          <w:i/>
        </w:rPr>
        <w:br/>
      </w:r>
    </w:p>
    <w:p w14:paraId="3F545582" w14:textId="1E4C4C16" w:rsidR="008F65F2" w:rsidRDefault="008F65F2" w:rsidP="008F65F2">
      <w:pPr>
        <w:pStyle w:val="Heading4"/>
      </w:pPr>
      <w:r>
        <w:t>Risk treatment and action plan</w:t>
      </w:r>
    </w:p>
    <w:tbl>
      <w:tblPr>
        <w:tblStyle w:val="TablePlan2go"/>
        <w:tblW w:w="5006" w:type="pct"/>
        <w:tblInd w:w="-5" w:type="dxa"/>
        <w:tblCellMar>
          <w:bottom w:w="57" w:type="dxa"/>
        </w:tblCellMar>
        <w:tblLook w:val="0480" w:firstRow="0" w:lastRow="0" w:firstColumn="1" w:lastColumn="0" w:noHBand="0" w:noVBand="1"/>
      </w:tblPr>
      <w:tblGrid>
        <w:gridCol w:w="2665"/>
        <w:gridCol w:w="6362"/>
      </w:tblGrid>
      <w:tr w:rsidR="005A6D23" w14:paraId="7B045938" w14:textId="77777777" w:rsidTr="005A6D23">
        <w:trPr>
          <w:cnfStyle w:val="000000100000" w:firstRow="0" w:lastRow="0" w:firstColumn="0" w:lastColumn="0" w:oddVBand="0" w:evenVBand="0" w:oddHBand="1" w:evenHBand="0" w:firstRowFirstColumn="0" w:firstRowLastColumn="0" w:lastRowFirstColumn="0" w:lastRowLastColumn="0"/>
        </w:trPr>
        <w:tc>
          <w:tcPr>
            <w:tcW w:w="2665" w:type="dxa"/>
            <w:tcBorders>
              <w:top w:val="single" w:sz="4" w:space="0" w:color="auto"/>
              <w:left w:val="single" w:sz="4" w:space="0" w:color="auto"/>
            </w:tcBorders>
            <w:tcMar>
              <w:bottom w:w="57" w:type="dxa"/>
            </w:tcMar>
          </w:tcPr>
          <w:p w14:paraId="7594971C" w14:textId="77777777" w:rsidR="005A6D23" w:rsidRPr="00261641" w:rsidRDefault="005A6D23" w:rsidP="00251424">
            <w:pPr>
              <w:pStyle w:val="TableHeader"/>
              <w:rPr>
                <w:rFonts w:asciiTheme="minorHAnsi" w:hAnsiTheme="minorHAnsi"/>
                <w:sz w:val="24"/>
                <w:szCs w:val="24"/>
              </w:rPr>
            </w:pPr>
            <w:r w:rsidRPr="00261641">
              <w:rPr>
                <w:rFonts w:asciiTheme="minorHAnsi" w:hAnsiTheme="minorHAnsi"/>
                <w:sz w:val="24"/>
                <w:szCs w:val="24"/>
              </w:rPr>
              <w:t>Risk treatment option:</w:t>
            </w:r>
          </w:p>
          <w:p w14:paraId="6075FE50" w14:textId="3DDFCC31" w:rsidR="005A6D23" w:rsidRPr="00A64724" w:rsidRDefault="005A6D23" w:rsidP="008F65F2">
            <w:pPr>
              <w:pStyle w:val="TableHeader"/>
              <w:rPr>
                <w:b w:val="0"/>
                <w:i/>
              </w:rPr>
            </w:pPr>
            <w:r w:rsidRPr="00261641">
              <w:rPr>
                <w:rFonts w:asciiTheme="minorHAnsi" w:hAnsiTheme="minorHAnsi"/>
                <w:b w:val="0"/>
                <w:i/>
                <w:sz w:val="24"/>
                <w:szCs w:val="24"/>
              </w:rPr>
              <w:t>Choose one</w:t>
            </w:r>
          </w:p>
        </w:tc>
        <w:tc>
          <w:tcPr>
            <w:tcW w:w="6361" w:type="dxa"/>
            <w:tcBorders>
              <w:top w:val="single" w:sz="4" w:space="0" w:color="auto"/>
              <w:right w:val="single" w:sz="4" w:space="0" w:color="auto"/>
            </w:tcBorders>
            <w:tcMar>
              <w:top w:w="0" w:type="dxa"/>
              <w:bottom w:w="0" w:type="dxa"/>
            </w:tcMar>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3" w:type="dxa"/>
                <w:right w:w="113" w:type="dxa"/>
              </w:tblCellMar>
              <w:tblLook w:val="04A0" w:firstRow="1" w:lastRow="0" w:firstColumn="1" w:lastColumn="0" w:noHBand="0" w:noVBand="1"/>
            </w:tblPr>
            <w:tblGrid>
              <w:gridCol w:w="466"/>
              <w:gridCol w:w="1985"/>
              <w:gridCol w:w="466"/>
              <w:gridCol w:w="2918"/>
            </w:tblGrid>
            <w:tr w:rsidR="005A6D23" w:rsidRPr="00261641" w14:paraId="08B2DD4C" w14:textId="77777777" w:rsidTr="00251424">
              <w:trPr>
                <w:cnfStyle w:val="100000000000" w:firstRow="1" w:lastRow="0" w:firstColumn="0" w:lastColumn="0" w:oddVBand="0" w:evenVBand="0" w:oddHBand="0" w:evenHBand="0" w:firstRowFirstColumn="0" w:firstRowLastColumn="0" w:lastRowFirstColumn="0" w:lastRowLastColumn="0"/>
                <w:trHeight w:val="416"/>
              </w:trPr>
              <w:sdt>
                <w:sdtPr>
                  <w:id w:val="458842729"/>
                  <w14:checkbox>
                    <w14:checked w14:val="0"/>
                    <w14:checkedState w14:val="2612" w14:font="MS Gothic"/>
                    <w14:uncheckedState w14:val="2610" w14:font="MS Gothic"/>
                  </w14:checkbox>
                </w:sdtPr>
                <w:sdtContent>
                  <w:tc>
                    <w:tcPr>
                      <w:tcW w:w="454" w:type="dxa"/>
                      <w:shd w:val="clear" w:color="auto" w:fill="auto"/>
                    </w:tcPr>
                    <w:p w14:paraId="29AA27B1" w14:textId="77777777" w:rsidR="005A6D23" w:rsidRPr="00261641" w:rsidRDefault="005A6D23" w:rsidP="00251424">
                      <w:pPr>
                        <w:spacing w:after="0" w:line="240" w:lineRule="auto"/>
                        <w:jc w:val="both"/>
                        <w:rPr>
                          <w:b w:val="0"/>
                          <w:color w:val="auto"/>
                        </w:rPr>
                      </w:pPr>
                      <w:r w:rsidRPr="00261641">
                        <w:rPr>
                          <w:rFonts w:ascii="MS Gothic" w:eastAsia="MS Gothic" w:hAnsi="MS Gothic"/>
                          <w:b w:val="0"/>
                          <w:color w:val="auto"/>
                        </w:rPr>
                        <w:t>☐</w:t>
                      </w:r>
                    </w:p>
                  </w:tc>
                </w:sdtContent>
              </w:sdt>
              <w:tc>
                <w:tcPr>
                  <w:tcW w:w="1985" w:type="dxa"/>
                  <w:shd w:val="clear" w:color="auto" w:fill="auto"/>
                </w:tcPr>
                <w:p w14:paraId="7FC188F7" w14:textId="77777777" w:rsidR="005A6D23" w:rsidRPr="00261641" w:rsidRDefault="005A6D23" w:rsidP="00251424">
                  <w:pPr>
                    <w:spacing w:after="0" w:line="240" w:lineRule="auto"/>
                    <w:rPr>
                      <w:b w:val="0"/>
                      <w:color w:val="auto"/>
                    </w:rPr>
                  </w:pPr>
                  <w:r w:rsidRPr="00261641">
                    <w:rPr>
                      <w:b w:val="0"/>
                      <w:color w:val="auto"/>
                    </w:rPr>
                    <w:t>Avoid the risk</w:t>
                  </w:r>
                </w:p>
              </w:tc>
              <w:sdt>
                <w:sdtPr>
                  <w:id w:val="-1613350525"/>
                  <w14:checkbox>
                    <w14:checked w14:val="0"/>
                    <w14:checkedState w14:val="2612" w14:font="MS Gothic"/>
                    <w14:uncheckedState w14:val="2610" w14:font="MS Gothic"/>
                  </w14:checkbox>
                </w:sdtPr>
                <w:sdtContent>
                  <w:tc>
                    <w:tcPr>
                      <w:tcW w:w="425" w:type="dxa"/>
                      <w:shd w:val="clear" w:color="auto" w:fill="auto"/>
                    </w:tcPr>
                    <w:p w14:paraId="3EB05980" w14:textId="77777777" w:rsidR="005A6D23" w:rsidRPr="00261641" w:rsidRDefault="005A6D23" w:rsidP="00251424">
                      <w:pPr>
                        <w:spacing w:after="0" w:line="240" w:lineRule="auto"/>
                        <w:rPr>
                          <w:b w:val="0"/>
                          <w:color w:val="auto"/>
                        </w:rPr>
                      </w:pPr>
                      <w:r w:rsidRPr="00261641">
                        <w:rPr>
                          <w:rFonts w:ascii="MS Gothic" w:eastAsia="MS Gothic" w:hAnsi="MS Gothic"/>
                          <w:b w:val="0"/>
                          <w:color w:val="auto"/>
                        </w:rPr>
                        <w:t>☐</w:t>
                      </w:r>
                    </w:p>
                  </w:tc>
                </w:sdtContent>
              </w:sdt>
              <w:tc>
                <w:tcPr>
                  <w:tcW w:w="2918" w:type="dxa"/>
                  <w:shd w:val="clear" w:color="auto" w:fill="auto"/>
                </w:tcPr>
                <w:p w14:paraId="0E666163" w14:textId="77777777" w:rsidR="005A6D23" w:rsidRPr="00261641" w:rsidRDefault="005A6D23" w:rsidP="00251424">
                  <w:pPr>
                    <w:spacing w:after="0" w:line="240" w:lineRule="auto"/>
                    <w:rPr>
                      <w:b w:val="0"/>
                      <w:color w:val="auto"/>
                    </w:rPr>
                  </w:pPr>
                  <w:r w:rsidRPr="00261641">
                    <w:rPr>
                      <w:b w:val="0"/>
                      <w:color w:val="auto"/>
                    </w:rPr>
                    <w:t>Reduce the risk</w:t>
                  </w:r>
                </w:p>
              </w:tc>
            </w:tr>
            <w:tr w:rsidR="005A6D23" w14:paraId="083C5E16" w14:textId="77777777" w:rsidTr="00251424">
              <w:trPr>
                <w:trHeight w:val="355"/>
              </w:trPr>
              <w:sdt>
                <w:sdtPr>
                  <w:id w:val="-1284880733"/>
                  <w14:checkbox>
                    <w14:checked w14:val="0"/>
                    <w14:checkedState w14:val="2612" w14:font="MS Gothic"/>
                    <w14:uncheckedState w14:val="2610" w14:font="MS Gothic"/>
                  </w14:checkbox>
                </w:sdtPr>
                <w:sdtContent>
                  <w:tc>
                    <w:tcPr>
                      <w:tcW w:w="454" w:type="dxa"/>
                      <w:shd w:val="clear" w:color="auto" w:fill="auto"/>
                    </w:tcPr>
                    <w:p w14:paraId="50E06747" w14:textId="77777777" w:rsidR="005A6D23" w:rsidRPr="00BD2C87" w:rsidRDefault="005A6D23" w:rsidP="00251424">
                      <w:pPr>
                        <w:spacing w:after="0"/>
                        <w:jc w:val="both"/>
                      </w:pPr>
                      <w:r>
                        <w:rPr>
                          <w:rFonts w:ascii="MS Gothic" w:eastAsia="MS Gothic" w:hAnsi="MS Gothic" w:hint="eastAsia"/>
                        </w:rPr>
                        <w:t>☐</w:t>
                      </w:r>
                    </w:p>
                  </w:tc>
                </w:sdtContent>
              </w:sdt>
              <w:tc>
                <w:tcPr>
                  <w:tcW w:w="1985" w:type="dxa"/>
                  <w:shd w:val="clear" w:color="auto" w:fill="auto"/>
                </w:tcPr>
                <w:p w14:paraId="4BE6F140" w14:textId="77777777" w:rsidR="005A6D23" w:rsidRPr="00BD2C87" w:rsidRDefault="005A6D23" w:rsidP="00251424">
                  <w:pPr>
                    <w:spacing w:after="0"/>
                  </w:pPr>
                  <w:r w:rsidRPr="00BD2C87">
                    <w:t>Accept the risk</w:t>
                  </w:r>
                </w:p>
              </w:tc>
              <w:sdt>
                <w:sdtPr>
                  <w:id w:val="887919324"/>
                  <w14:checkbox>
                    <w14:checked w14:val="0"/>
                    <w14:checkedState w14:val="2612" w14:font="MS Gothic"/>
                    <w14:uncheckedState w14:val="2610" w14:font="MS Gothic"/>
                  </w14:checkbox>
                </w:sdtPr>
                <w:sdtContent>
                  <w:tc>
                    <w:tcPr>
                      <w:tcW w:w="425" w:type="dxa"/>
                      <w:shd w:val="clear" w:color="auto" w:fill="auto"/>
                    </w:tcPr>
                    <w:p w14:paraId="75C1F1A6" w14:textId="77777777" w:rsidR="005A6D23" w:rsidRDefault="005A6D23" w:rsidP="00251424">
                      <w:pPr>
                        <w:spacing w:after="0"/>
                      </w:pPr>
                      <w:r>
                        <w:rPr>
                          <w:rFonts w:ascii="MS Gothic" w:eastAsia="MS Gothic" w:hAnsi="MS Gothic" w:hint="eastAsia"/>
                        </w:rPr>
                        <w:t>☐</w:t>
                      </w:r>
                    </w:p>
                  </w:tc>
                </w:sdtContent>
              </w:sdt>
              <w:tc>
                <w:tcPr>
                  <w:tcW w:w="2918" w:type="dxa"/>
                  <w:shd w:val="clear" w:color="auto" w:fill="auto"/>
                </w:tcPr>
                <w:p w14:paraId="2C605F7F" w14:textId="77777777" w:rsidR="005A6D23" w:rsidRDefault="005A6D23" w:rsidP="00251424">
                  <w:pPr>
                    <w:spacing w:after="0"/>
                  </w:pPr>
                  <w:r>
                    <w:t>Share the risk</w:t>
                  </w:r>
                </w:p>
              </w:tc>
            </w:tr>
          </w:tbl>
          <w:p w14:paraId="0EF22865" w14:textId="77777777" w:rsidR="005A6D23" w:rsidRPr="00955157" w:rsidRDefault="005A6D23" w:rsidP="00251424">
            <w:pPr>
              <w:pStyle w:val="TableText"/>
              <w:spacing w:after="0" w:line="240" w:lineRule="auto"/>
            </w:pPr>
          </w:p>
        </w:tc>
      </w:tr>
      <w:tr w:rsidR="005A6D23" w14:paraId="7E33D651" w14:textId="77777777" w:rsidTr="005A6D23">
        <w:trPr>
          <w:cnfStyle w:val="000000010000" w:firstRow="0" w:lastRow="0" w:firstColumn="0" w:lastColumn="0" w:oddVBand="0" w:evenVBand="0" w:oddHBand="0" w:evenHBand="1" w:firstRowFirstColumn="0" w:firstRowLastColumn="0" w:lastRowFirstColumn="0" w:lastRowLastColumn="0"/>
        </w:trPr>
        <w:tc>
          <w:tcPr>
            <w:tcW w:w="2665" w:type="dxa"/>
            <w:tcBorders>
              <w:left w:val="single" w:sz="4" w:space="0" w:color="auto"/>
            </w:tcBorders>
            <w:tcMar>
              <w:bottom w:w="57" w:type="dxa"/>
            </w:tcMar>
          </w:tcPr>
          <w:p w14:paraId="70DFB1D3" w14:textId="77777777" w:rsidR="005A6D23" w:rsidRPr="00261641" w:rsidRDefault="005A6D23" w:rsidP="00251424">
            <w:pPr>
              <w:pStyle w:val="TableHeader"/>
              <w:rPr>
                <w:rFonts w:asciiTheme="minorHAnsi" w:hAnsiTheme="minorHAnsi"/>
                <w:sz w:val="24"/>
                <w:szCs w:val="24"/>
              </w:rPr>
            </w:pPr>
            <w:r w:rsidRPr="00261641">
              <w:rPr>
                <w:rFonts w:asciiTheme="minorHAnsi" w:hAnsiTheme="minorHAnsi"/>
                <w:sz w:val="24"/>
                <w:szCs w:val="24"/>
              </w:rPr>
              <w:t>Describe and justify the treatment option chosen:</w:t>
            </w:r>
          </w:p>
          <w:p w14:paraId="50B5EEDA" w14:textId="77777777" w:rsidR="005A6D23" w:rsidRPr="00392F5C" w:rsidRDefault="005A6D23" w:rsidP="00251424">
            <w:pPr>
              <w:pStyle w:val="TableHeader"/>
              <w:rPr>
                <w:b w:val="0"/>
                <w:i/>
              </w:rPr>
            </w:pPr>
            <w:r w:rsidRPr="00261641">
              <w:rPr>
                <w:rFonts w:asciiTheme="minorHAnsi" w:hAnsiTheme="minorHAnsi"/>
                <w:b w:val="0"/>
                <w:i/>
                <w:sz w:val="24"/>
                <w:szCs w:val="24"/>
              </w:rPr>
              <w:t>How did you decide which treatment option? Why did you chose this one?</w:t>
            </w:r>
          </w:p>
        </w:tc>
        <w:tc>
          <w:tcPr>
            <w:tcW w:w="6361" w:type="dxa"/>
            <w:tcBorders>
              <w:right w:val="single" w:sz="4" w:space="0" w:color="auto"/>
            </w:tcBorders>
          </w:tcPr>
          <w:p w14:paraId="6E98FD21" w14:textId="77777777" w:rsidR="005A6D23" w:rsidRPr="005A3833" w:rsidRDefault="005A6D23" w:rsidP="00251424">
            <w:pPr>
              <w:pStyle w:val="TableText"/>
            </w:pPr>
          </w:p>
        </w:tc>
      </w:tr>
      <w:tr w:rsidR="005A6D23" w14:paraId="62835403" w14:textId="77777777" w:rsidTr="005A6D23">
        <w:trPr>
          <w:cnfStyle w:val="000000100000" w:firstRow="0" w:lastRow="0" w:firstColumn="0" w:lastColumn="0" w:oddVBand="0" w:evenVBand="0" w:oddHBand="1" w:evenHBand="0" w:firstRowFirstColumn="0" w:firstRowLastColumn="0" w:lastRowFirstColumn="0" w:lastRowLastColumn="0"/>
        </w:trPr>
        <w:tc>
          <w:tcPr>
            <w:tcW w:w="2665" w:type="dxa"/>
            <w:tcBorders>
              <w:left w:val="single" w:sz="4" w:space="0" w:color="auto"/>
            </w:tcBorders>
            <w:tcMar>
              <w:bottom w:w="57" w:type="dxa"/>
            </w:tcMar>
          </w:tcPr>
          <w:p w14:paraId="25B1E108" w14:textId="77777777" w:rsidR="005A6D23" w:rsidRPr="00261641" w:rsidRDefault="005A6D23" w:rsidP="00251424">
            <w:pPr>
              <w:pStyle w:val="TableRowHead"/>
              <w:rPr>
                <w:rFonts w:asciiTheme="minorHAnsi" w:hAnsiTheme="minorHAnsi"/>
                <w:sz w:val="24"/>
                <w:szCs w:val="24"/>
              </w:rPr>
            </w:pPr>
            <w:r w:rsidRPr="00261641">
              <w:rPr>
                <w:rFonts w:asciiTheme="minorHAnsi" w:hAnsiTheme="minorHAnsi"/>
                <w:sz w:val="24"/>
                <w:szCs w:val="24"/>
              </w:rPr>
              <w:t>Action plan:</w:t>
            </w:r>
          </w:p>
          <w:p w14:paraId="3412B045" w14:textId="77777777" w:rsidR="005A6D23" w:rsidRPr="00261641" w:rsidRDefault="005A6D23" w:rsidP="00251424">
            <w:pPr>
              <w:pStyle w:val="TableRowHead"/>
              <w:rPr>
                <w:rFonts w:asciiTheme="minorHAnsi" w:hAnsiTheme="minorHAnsi"/>
                <w:b w:val="0"/>
                <w:i/>
                <w:sz w:val="24"/>
                <w:szCs w:val="24"/>
              </w:rPr>
            </w:pPr>
            <w:r w:rsidRPr="00261641">
              <w:rPr>
                <w:rFonts w:asciiTheme="minorHAnsi" w:hAnsiTheme="minorHAnsi"/>
                <w:b w:val="0"/>
                <w:i/>
                <w:sz w:val="24"/>
                <w:szCs w:val="24"/>
              </w:rPr>
              <w:t>What are the actions required to make this happen?</w:t>
            </w:r>
          </w:p>
        </w:tc>
        <w:tc>
          <w:tcPr>
            <w:tcW w:w="6361" w:type="dxa"/>
            <w:tcBorders>
              <w:right w:val="single" w:sz="4" w:space="0" w:color="auto"/>
            </w:tcBorders>
          </w:tcPr>
          <w:p w14:paraId="4C012207" w14:textId="77777777" w:rsidR="005A6D23" w:rsidRPr="005A3833" w:rsidRDefault="005A6D23" w:rsidP="00251424">
            <w:pPr>
              <w:pStyle w:val="TableText"/>
            </w:pPr>
          </w:p>
        </w:tc>
      </w:tr>
      <w:tr w:rsidR="005A6D23" w14:paraId="55EA22A3" w14:textId="77777777" w:rsidTr="005A6D23">
        <w:trPr>
          <w:cnfStyle w:val="000000010000" w:firstRow="0" w:lastRow="0" w:firstColumn="0" w:lastColumn="0" w:oddVBand="0" w:evenVBand="0" w:oddHBand="0" w:evenHBand="1" w:firstRowFirstColumn="0" w:firstRowLastColumn="0" w:lastRowFirstColumn="0" w:lastRowLastColumn="0"/>
        </w:trPr>
        <w:tc>
          <w:tcPr>
            <w:tcW w:w="2665" w:type="dxa"/>
            <w:tcBorders>
              <w:left w:val="single" w:sz="4" w:space="0" w:color="auto"/>
            </w:tcBorders>
            <w:tcMar>
              <w:bottom w:w="57" w:type="dxa"/>
            </w:tcMar>
          </w:tcPr>
          <w:p w14:paraId="633ADF63" w14:textId="77777777" w:rsidR="005A6D23" w:rsidRPr="00261641" w:rsidRDefault="005A6D23" w:rsidP="00251424">
            <w:pPr>
              <w:pStyle w:val="TableRowHead"/>
              <w:rPr>
                <w:rFonts w:asciiTheme="minorHAnsi" w:hAnsiTheme="minorHAnsi"/>
                <w:b w:val="0"/>
                <w:i/>
                <w:sz w:val="24"/>
                <w:szCs w:val="24"/>
              </w:rPr>
            </w:pPr>
            <w:r w:rsidRPr="00261641">
              <w:rPr>
                <w:rFonts w:asciiTheme="minorHAnsi" w:hAnsiTheme="minorHAnsi"/>
                <w:sz w:val="24"/>
                <w:szCs w:val="24"/>
              </w:rPr>
              <w:t>Action owner:</w:t>
            </w:r>
            <w:r w:rsidRPr="00261641">
              <w:rPr>
                <w:rFonts w:asciiTheme="minorHAnsi" w:hAnsiTheme="minorHAnsi"/>
                <w:sz w:val="24"/>
                <w:szCs w:val="24"/>
              </w:rPr>
              <w:br/>
            </w:r>
            <w:r w:rsidRPr="00261641">
              <w:rPr>
                <w:rFonts w:asciiTheme="minorHAnsi" w:hAnsiTheme="minorHAnsi"/>
                <w:b w:val="0"/>
                <w:i/>
                <w:sz w:val="24"/>
                <w:szCs w:val="24"/>
              </w:rPr>
              <w:t>Who is responsible for ensuring these actions are carried out?</w:t>
            </w:r>
          </w:p>
        </w:tc>
        <w:tc>
          <w:tcPr>
            <w:tcW w:w="6361" w:type="dxa"/>
            <w:tcBorders>
              <w:right w:val="single" w:sz="4" w:space="0" w:color="auto"/>
            </w:tcBorders>
          </w:tcPr>
          <w:p w14:paraId="6498D32C" w14:textId="77777777" w:rsidR="005A6D23" w:rsidRPr="005A3833" w:rsidRDefault="005A6D23" w:rsidP="00251424">
            <w:pPr>
              <w:pStyle w:val="TableText"/>
            </w:pPr>
          </w:p>
        </w:tc>
      </w:tr>
      <w:tr w:rsidR="005A6D23" w14:paraId="249DAD4D" w14:textId="77777777" w:rsidTr="005A6D23">
        <w:trPr>
          <w:cnfStyle w:val="000000100000" w:firstRow="0" w:lastRow="0" w:firstColumn="0" w:lastColumn="0" w:oddVBand="0" w:evenVBand="0" w:oddHBand="1" w:evenHBand="0" w:firstRowFirstColumn="0" w:firstRowLastColumn="0" w:lastRowFirstColumn="0" w:lastRowLastColumn="0"/>
        </w:trPr>
        <w:tc>
          <w:tcPr>
            <w:tcW w:w="2665" w:type="dxa"/>
            <w:tcBorders>
              <w:left w:val="single" w:sz="4" w:space="0" w:color="auto"/>
            </w:tcBorders>
            <w:tcMar>
              <w:bottom w:w="57" w:type="dxa"/>
            </w:tcMar>
          </w:tcPr>
          <w:p w14:paraId="123FB763" w14:textId="77777777" w:rsidR="005A6D23" w:rsidRPr="00261641" w:rsidRDefault="005A6D23" w:rsidP="00251424">
            <w:pPr>
              <w:pStyle w:val="TableRowHead"/>
              <w:rPr>
                <w:rFonts w:asciiTheme="minorHAnsi" w:hAnsiTheme="minorHAnsi"/>
                <w:sz w:val="24"/>
                <w:szCs w:val="24"/>
              </w:rPr>
            </w:pPr>
            <w:r w:rsidRPr="00261641">
              <w:rPr>
                <w:rFonts w:asciiTheme="minorHAnsi" w:hAnsiTheme="minorHAnsi"/>
                <w:sz w:val="24"/>
                <w:szCs w:val="24"/>
              </w:rPr>
              <w:t>Action target date:</w:t>
            </w:r>
          </w:p>
          <w:p w14:paraId="316B0138" w14:textId="77777777" w:rsidR="005A6D23" w:rsidRPr="00261641" w:rsidRDefault="005A6D23" w:rsidP="00251424">
            <w:pPr>
              <w:pStyle w:val="TableRowHead"/>
              <w:rPr>
                <w:rFonts w:asciiTheme="minorHAnsi" w:hAnsiTheme="minorHAnsi"/>
                <w:b w:val="0"/>
                <w:i/>
                <w:sz w:val="24"/>
                <w:szCs w:val="24"/>
              </w:rPr>
            </w:pPr>
            <w:r w:rsidRPr="00261641">
              <w:rPr>
                <w:rFonts w:asciiTheme="minorHAnsi" w:hAnsiTheme="minorHAnsi"/>
                <w:b w:val="0"/>
                <w:i/>
                <w:sz w:val="24"/>
                <w:szCs w:val="24"/>
              </w:rPr>
              <w:t>Date the planned actions are to be completed by.</w:t>
            </w:r>
          </w:p>
        </w:tc>
        <w:tc>
          <w:tcPr>
            <w:tcW w:w="6361" w:type="dxa"/>
            <w:tcBorders>
              <w:right w:val="single" w:sz="4" w:space="0" w:color="auto"/>
            </w:tcBorders>
          </w:tcPr>
          <w:p w14:paraId="711A9A48" w14:textId="77777777" w:rsidR="005A6D23" w:rsidRPr="005A3833" w:rsidRDefault="005A6D23" w:rsidP="00251424">
            <w:pPr>
              <w:pStyle w:val="TableText"/>
            </w:pPr>
          </w:p>
        </w:tc>
      </w:tr>
      <w:tr w:rsidR="005A6D23" w14:paraId="37E2435F" w14:textId="77777777" w:rsidTr="005A6D23">
        <w:trPr>
          <w:cnfStyle w:val="000000010000" w:firstRow="0" w:lastRow="0" w:firstColumn="0" w:lastColumn="0" w:oddVBand="0" w:evenVBand="0" w:oddHBand="0" w:evenHBand="1" w:firstRowFirstColumn="0" w:firstRowLastColumn="0" w:lastRowFirstColumn="0" w:lastRowLastColumn="0"/>
        </w:trPr>
        <w:tc>
          <w:tcPr>
            <w:tcW w:w="2665" w:type="dxa"/>
            <w:tcBorders>
              <w:left w:val="single" w:sz="4" w:space="0" w:color="auto"/>
              <w:bottom w:val="single" w:sz="4" w:space="0" w:color="auto"/>
            </w:tcBorders>
            <w:tcMar>
              <w:bottom w:w="57" w:type="dxa"/>
            </w:tcMar>
          </w:tcPr>
          <w:p w14:paraId="500E213D" w14:textId="77777777" w:rsidR="005A6D23" w:rsidRPr="00261641" w:rsidRDefault="005A6D23" w:rsidP="00251424">
            <w:pPr>
              <w:pStyle w:val="TableHeader"/>
              <w:rPr>
                <w:rFonts w:asciiTheme="minorHAnsi" w:hAnsiTheme="minorHAnsi"/>
                <w:sz w:val="24"/>
                <w:szCs w:val="24"/>
              </w:rPr>
            </w:pPr>
            <w:r w:rsidRPr="00261641">
              <w:rPr>
                <w:rFonts w:asciiTheme="minorHAnsi" w:hAnsiTheme="minorHAnsi"/>
                <w:sz w:val="24"/>
                <w:szCs w:val="24"/>
              </w:rPr>
              <w:t>Insurance status:</w:t>
            </w:r>
          </w:p>
        </w:tc>
        <w:tc>
          <w:tcPr>
            <w:tcW w:w="6361" w:type="dxa"/>
            <w:tcBorders>
              <w:bottom w:val="single" w:sz="4" w:space="0" w:color="auto"/>
              <w:right w:val="single" w:sz="4" w:space="0" w:color="auto"/>
            </w:tcBorders>
          </w:tcPr>
          <w:tbl>
            <w:tblPr>
              <w:tblStyle w:val="TableGrid"/>
              <w:tblW w:w="4191"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113" w:type="dxa"/>
                <w:bottom w:w="57" w:type="dxa"/>
                <w:right w:w="113" w:type="dxa"/>
              </w:tblCellMar>
              <w:tblLook w:val="04A0" w:firstRow="1" w:lastRow="0" w:firstColumn="1" w:lastColumn="0" w:noHBand="0" w:noVBand="1"/>
            </w:tblPr>
            <w:tblGrid>
              <w:gridCol w:w="447"/>
              <w:gridCol w:w="979"/>
              <w:gridCol w:w="447"/>
              <w:gridCol w:w="1156"/>
              <w:gridCol w:w="445"/>
              <w:gridCol w:w="1673"/>
            </w:tblGrid>
            <w:tr w:rsidR="005A6D23" w14:paraId="2156C6C5" w14:textId="77777777" w:rsidTr="00251424">
              <w:trPr>
                <w:cnfStyle w:val="100000000000" w:firstRow="1" w:lastRow="0" w:firstColumn="0" w:lastColumn="0" w:oddVBand="0" w:evenVBand="0" w:oddHBand="0" w:evenHBand="0" w:firstRowFirstColumn="0" w:firstRowLastColumn="0" w:lastRowFirstColumn="0" w:lastRowLastColumn="0"/>
                <w:trHeight w:val="437"/>
              </w:trPr>
              <w:sdt>
                <w:sdtPr>
                  <w:id w:val="-45225867"/>
                  <w14:checkbox>
                    <w14:checked w14:val="0"/>
                    <w14:checkedState w14:val="2612" w14:font="MS Gothic"/>
                    <w14:uncheckedState w14:val="2610" w14:font="MS Gothic"/>
                  </w14:checkbox>
                </w:sdtPr>
                <w:sdtContent>
                  <w:tc>
                    <w:tcPr>
                      <w:tcW w:w="446" w:type="dxa"/>
                      <w:shd w:val="clear" w:color="auto" w:fill="auto"/>
                    </w:tcPr>
                    <w:p w14:paraId="491DF8D3" w14:textId="77777777" w:rsidR="005A6D23" w:rsidRDefault="005A6D23" w:rsidP="00251424">
                      <w:pPr>
                        <w:pStyle w:val="TableText"/>
                        <w:spacing w:after="0" w:line="240" w:lineRule="auto"/>
                        <w:jc w:val="both"/>
                      </w:pPr>
                      <w:r>
                        <w:rPr>
                          <w:rFonts w:ascii="MS Gothic" w:eastAsia="MS Gothic" w:hAnsi="MS Gothic" w:hint="eastAsia"/>
                        </w:rPr>
                        <w:t>☐</w:t>
                      </w:r>
                    </w:p>
                  </w:tc>
                </w:sdtContent>
              </w:sdt>
              <w:tc>
                <w:tcPr>
                  <w:tcW w:w="957" w:type="dxa"/>
                  <w:shd w:val="clear" w:color="auto" w:fill="auto"/>
                </w:tcPr>
                <w:p w14:paraId="1DDFA46D" w14:textId="77777777" w:rsidR="005A6D23" w:rsidRPr="00261641" w:rsidRDefault="005A6D23" w:rsidP="00251424">
                  <w:pPr>
                    <w:pStyle w:val="TableText"/>
                    <w:spacing w:after="0" w:line="240" w:lineRule="auto"/>
                    <w:jc w:val="both"/>
                    <w:rPr>
                      <w:rFonts w:ascii="Calibri" w:hAnsi="Calibri"/>
                      <w:sz w:val="24"/>
                      <w:szCs w:val="24"/>
                    </w:rPr>
                  </w:pPr>
                  <w:r w:rsidRPr="00261641">
                    <w:rPr>
                      <w:rFonts w:ascii="Calibri" w:hAnsi="Calibri"/>
                      <w:sz w:val="24"/>
                      <w:szCs w:val="24"/>
                    </w:rPr>
                    <w:t>Insured</w:t>
                  </w:r>
                </w:p>
              </w:tc>
              <w:sdt>
                <w:sdtPr>
                  <w:id w:val="1013954988"/>
                  <w14:checkbox>
                    <w14:checked w14:val="0"/>
                    <w14:checkedState w14:val="2612" w14:font="MS Gothic"/>
                    <w14:uncheckedState w14:val="2610" w14:font="MS Gothic"/>
                  </w14:checkbox>
                </w:sdtPr>
                <w:sdtContent>
                  <w:tc>
                    <w:tcPr>
                      <w:tcW w:w="446" w:type="dxa"/>
                      <w:shd w:val="clear" w:color="auto" w:fill="auto"/>
                    </w:tcPr>
                    <w:p w14:paraId="27B3A10C" w14:textId="77777777" w:rsidR="005A6D23" w:rsidRDefault="005A6D23" w:rsidP="00251424">
                      <w:pPr>
                        <w:pStyle w:val="TableText"/>
                        <w:spacing w:after="0" w:line="240" w:lineRule="auto"/>
                        <w:jc w:val="both"/>
                      </w:pPr>
                      <w:r>
                        <w:rPr>
                          <w:rFonts w:ascii="MS Gothic" w:eastAsia="MS Gothic" w:hAnsi="MS Gothic" w:hint="eastAsia"/>
                        </w:rPr>
                        <w:t>☐</w:t>
                      </w:r>
                    </w:p>
                  </w:tc>
                </w:sdtContent>
              </w:sdt>
              <w:tc>
                <w:tcPr>
                  <w:tcW w:w="1123" w:type="dxa"/>
                  <w:shd w:val="clear" w:color="auto" w:fill="auto"/>
                </w:tcPr>
                <w:p w14:paraId="31360CB9" w14:textId="77777777" w:rsidR="005A6D23" w:rsidRPr="00261641" w:rsidRDefault="005A6D23" w:rsidP="00251424">
                  <w:pPr>
                    <w:pStyle w:val="TableText"/>
                    <w:spacing w:after="0" w:line="240" w:lineRule="auto"/>
                    <w:jc w:val="both"/>
                    <w:rPr>
                      <w:rFonts w:asciiTheme="minorHAnsi" w:hAnsiTheme="minorHAnsi"/>
                      <w:sz w:val="24"/>
                      <w:szCs w:val="24"/>
                    </w:rPr>
                  </w:pPr>
                  <w:r w:rsidRPr="00261641">
                    <w:rPr>
                      <w:rFonts w:asciiTheme="minorHAnsi" w:hAnsiTheme="minorHAnsi"/>
                      <w:sz w:val="24"/>
                      <w:szCs w:val="24"/>
                    </w:rPr>
                    <w:t>Insurable</w:t>
                  </w:r>
                </w:p>
              </w:tc>
              <w:sdt>
                <w:sdtPr>
                  <w:rPr>
                    <w:rFonts w:asciiTheme="minorHAnsi" w:hAnsiTheme="minorHAnsi"/>
                    <w:sz w:val="24"/>
                    <w:szCs w:val="24"/>
                  </w:rPr>
                  <w:id w:val="1510864463"/>
                  <w14:checkbox>
                    <w14:checked w14:val="0"/>
                    <w14:checkedState w14:val="2612" w14:font="MS Gothic"/>
                    <w14:uncheckedState w14:val="2610" w14:font="MS Gothic"/>
                  </w14:checkbox>
                </w:sdtPr>
                <w:sdtContent>
                  <w:tc>
                    <w:tcPr>
                      <w:tcW w:w="446" w:type="dxa"/>
                      <w:shd w:val="clear" w:color="auto" w:fill="auto"/>
                    </w:tcPr>
                    <w:p w14:paraId="0192D400" w14:textId="77777777" w:rsidR="005A6D23" w:rsidRPr="00261641" w:rsidRDefault="005A6D23" w:rsidP="00251424">
                      <w:pPr>
                        <w:pStyle w:val="TableText"/>
                        <w:spacing w:after="0" w:line="240" w:lineRule="auto"/>
                        <w:jc w:val="both"/>
                        <w:rPr>
                          <w:rFonts w:asciiTheme="minorHAnsi" w:hAnsiTheme="minorHAnsi"/>
                          <w:sz w:val="24"/>
                          <w:szCs w:val="24"/>
                        </w:rPr>
                      </w:pPr>
                      <w:r w:rsidRPr="00261641">
                        <w:rPr>
                          <w:rFonts w:ascii="Segoe UI Symbol" w:eastAsia="MS Gothic" w:hAnsi="Segoe UI Symbol" w:cs="Segoe UI Symbol"/>
                          <w:sz w:val="24"/>
                          <w:szCs w:val="24"/>
                        </w:rPr>
                        <w:t>☐</w:t>
                      </w:r>
                    </w:p>
                  </w:tc>
                </w:sdtContent>
              </w:sdt>
              <w:tc>
                <w:tcPr>
                  <w:tcW w:w="1714" w:type="dxa"/>
                  <w:shd w:val="clear" w:color="auto" w:fill="auto"/>
                </w:tcPr>
                <w:p w14:paraId="78DBBFB7" w14:textId="77777777" w:rsidR="005A6D23" w:rsidRPr="00261641" w:rsidRDefault="005A6D23" w:rsidP="00251424">
                  <w:pPr>
                    <w:pStyle w:val="TableText"/>
                    <w:spacing w:after="0" w:line="240" w:lineRule="auto"/>
                    <w:jc w:val="both"/>
                    <w:rPr>
                      <w:rFonts w:asciiTheme="minorHAnsi" w:hAnsiTheme="minorHAnsi"/>
                      <w:sz w:val="24"/>
                      <w:szCs w:val="24"/>
                    </w:rPr>
                  </w:pPr>
                  <w:r w:rsidRPr="00261641">
                    <w:rPr>
                      <w:rFonts w:asciiTheme="minorHAnsi" w:hAnsiTheme="minorHAnsi"/>
                      <w:sz w:val="24"/>
                      <w:szCs w:val="24"/>
                    </w:rPr>
                    <w:t>Not required</w:t>
                  </w:r>
                </w:p>
              </w:tc>
            </w:tr>
          </w:tbl>
          <w:p w14:paraId="1914392D" w14:textId="77777777" w:rsidR="005A6D23" w:rsidRPr="006347BC" w:rsidRDefault="005A6D23" w:rsidP="00251424">
            <w:pPr>
              <w:pStyle w:val="TableText"/>
              <w:rPr>
                <w:color w:val="434953"/>
              </w:rPr>
            </w:pPr>
          </w:p>
        </w:tc>
      </w:tr>
    </w:tbl>
    <w:p w14:paraId="1621AA90" w14:textId="7A0B1D10" w:rsidR="005A6D23" w:rsidRDefault="005A6D23" w:rsidP="009D33F6">
      <w:pPr>
        <w:pStyle w:val="Body"/>
        <w:rPr>
          <w:rFonts w:ascii="Arial" w:eastAsia="Times New Roman" w:hAnsi="Arial" w:cs="Arial"/>
          <w:bCs/>
          <w:color w:val="000000" w:themeColor="text1"/>
          <w:u w:val="single"/>
          <w:lang w:eastAsia="en-AU"/>
        </w:rPr>
      </w:pPr>
    </w:p>
    <w:p w14:paraId="2D06B087" w14:textId="77777777" w:rsidR="009D33F6" w:rsidRPr="00F37DB4" w:rsidRDefault="009D33F6" w:rsidP="00AA5D42">
      <w:pPr>
        <w:pStyle w:val="Heading3"/>
      </w:pPr>
      <w:bookmarkStart w:id="138" w:name="_Toc5106428"/>
      <w:bookmarkStart w:id="139" w:name="_Toc5106728"/>
      <w:bookmarkStart w:id="140" w:name="_Toc5273422"/>
      <w:r w:rsidRPr="00F37DB4">
        <w:t>Risk strategies</w:t>
      </w:r>
      <w:bookmarkEnd w:id="138"/>
      <w:bookmarkEnd w:id="139"/>
      <w:bookmarkEnd w:id="140"/>
    </w:p>
    <w:p w14:paraId="74AF075A" w14:textId="77777777" w:rsidR="009D33F6" w:rsidRPr="00F37DB4" w:rsidRDefault="009D33F6" w:rsidP="009D33F6">
      <w:pPr>
        <w:pStyle w:val="Body"/>
        <w:rPr>
          <w:lang w:eastAsia="en-AU"/>
        </w:rPr>
      </w:pPr>
      <w:r w:rsidRPr="00F37DB4">
        <w:rPr>
          <w:lang w:eastAsia="en-AU"/>
        </w:rPr>
        <w:t>The objective of this is to develop cost effective options for treating each risk. Eliminate the risk by discontinuing the activity or removing the hazard such as not undertaking the activity that is likely to trigger the risk.</w:t>
      </w:r>
    </w:p>
    <w:p w14:paraId="79B9FF81" w14:textId="77777777" w:rsidR="009D33F6" w:rsidRPr="00933311" w:rsidRDefault="009D33F6" w:rsidP="009D33F6">
      <w:pPr>
        <w:pStyle w:val="Body"/>
        <w:rPr>
          <w:b/>
          <w:lang w:eastAsia="en-AU"/>
        </w:rPr>
      </w:pPr>
      <w:r w:rsidRPr="00933311">
        <w:rPr>
          <w:b/>
          <w:lang w:eastAsia="en-AU"/>
        </w:rPr>
        <w:t>Factors to avoid the risk:</w:t>
      </w:r>
    </w:p>
    <w:p w14:paraId="6F8BE2C9" w14:textId="77777777" w:rsidR="009D33F6" w:rsidRPr="00F37DB4" w:rsidRDefault="009D33F6" w:rsidP="009D33F6">
      <w:pPr>
        <w:pStyle w:val="BulletListLevel1"/>
        <w:rPr>
          <w:lang w:eastAsia="en-AU"/>
        </w:rPr>
      </w:pPr>
      <w:r w:rsidRPr="00F37DB4">
        <w:rPr>
          <w:lang w:eastAsia="en-AU"/>
        </w:rPr>
        <w:lastRenderedPageBreak/>
        <w:t>What will happen if the activity is not undertaken?</w:t>
      </w:r>
    </w:p>
    <w:p w14:paraId="64881AA6" w14:textId="77777777" w:rsidR="009D33F6" w:rsidRPr="00F37DB4" w:rsidRDefault="009D33F6" w:rsidP="009D33F6">
      <w:pPr>
        <w:pStyle w:val="BulletListLevel1"/>
        <w:rPr>
          <w:lang w:eastAsia="en-AU"/>
        </w:rPr>
      </w:pPr>
      <w:r w:rsidRPr="00F37DB4">
        <w:rPr>
          <w:lang w:eastAsia="en-AU"/>
        </w:rPr>
        <w:t>Is the risk level too high to proceed or continue with the activity?</w:t>
      </w:r>
    </w:p>
    <w:p w14:paraId="54734638" w14:textId="77777777" w:rsidR="009D33F6" w:rsidRPr="00F37DB4" w:rsidRDefault="009D33F6" w:rsidP="009D33F6">
      <w:pPr>
        <w:pStyle w:val="BulletListLevel1"/>
        <w:rPr>
          <w:lang w:eastAsia="en-AU"/>
        </w:rPr>
      </w:pPr>
      <w:r w:rsidRPr="00F37DB4">
        <w:rPr>
          <w:lang w:eastAsia="en-AU"/>
        </w:rPr>
        <w:t>Is the cost of the required controls higher than the benefit of the activity?</w:t>
      </w:r>
    </w:p>
    <w:p w14:paraId="6559AC1B" w14:textId="77777777" w:rsidR="009D33F6" w:rsidRPr="00F37DB4" w:rsidRDefault="009D33F6" w:rsidP="009D33F6">
      <w:pPr>
        <w:pStyle w:val="BulletListLevel1"/>
        <w:rPr>
          <w:lang w:eastAsia="en-AU"/>
        </w:rPr>
      </w:pPr>
      <w:r w:rsidRPr="00F37DB4">
        <w:rPr>
          <w:lang w:eastAsia="en-AU"/>
        </w:rPr>
        <w:t>Will the failure of the activity have critical consequences for other areas of your business?</w:t>
      </w:r>
    </w:p>
    <w:p w14:paraId="3C2C78E0" w14:textId="77777777" w:rsidR="009D33F6" w:rsidRPr="00F37DB4" w:rsidRDefault="009D33F6" w:rsidP="009D33F6">
      <w:pPr>
        <w:pStyle w:val="BulletListLevel1"/>
        <w:rPr>
          <w:color w:val="292929"/>
          <w:lang w:eastAsia="en-AU"/>
        </w:rPr>
      </w:pPr>
      <w:r w:rsidRPr="00F37DB4">
        <w:rPr>
          <w:color w:val="292929"/>
          <w:lang w:eastAsia="en-AU"/>
        </w:rPr>
        <w:t>Consider the reasons for avoiding the risk. Is the business unnecessarily risk averse?</w:t>
      </w:r>
    </w:p>
    <w:p w14:paraId="112606E4" w14:textId="77777777" w:rsidR="009D33F6" w:rsidRPr="00F37DB4" w:rsidRDefault="009D33F6" w:rsidP="009D33F6">
      <w:pPr>
        <w:pStyle w:val="BulletListLevel1"/>
        <w:rPr>
          <w:color w:val="292929"/>
          <w:lang w:eastAsia="en-AU"/>
        </w:rPr>
      </w:pPr>
      <w:r w:rsidRPr="00F37DB4">
        <w:rPr>
          <w:color w:val="292929"/>
          <w:lang w:eastAsia="en-AU"/>
        </w:rPr>
        <w:t>Will the risk avoidance increase the significance of other risks or lead to the loss of opportunities for gain?</w:t>
      </w:r>
    </w:p>
    <w:p w14:paraId="7AE30050" w14:textId="77777777" w:rsidR="009D33F6" w:rsidRPr="00933311" w:rsidRDefault="009D33F6" w:rsidP="009D33F6">
      <w:pPr>
        <w:pStyle w:val="Body"/>
        <w:rPr>
          <w:b/>
          <w:lang w:eastAsia="en-AU"/>
        </w:rPr>
      </w:pPr>
      <w:r w:rsidRPr="00933311">
        <w:rPr>
          <w:b/>
          <w:lang w:eastAsia="en-AU"/>
        </w:rPr>
        <w:t>Reduce the likelihood of the risk occurring to reduce the negative outcomes</w:t>
      </w:r>
    </w:p>
    <w:p w14:paraId="718FF2B2" w14:textId="7FC0561C" w:rsidR="009D33F6" w:rsidRPr="00F37DB4" w:rsidRDefault="009D33F6" w:rsidP="009D33F6">
      <w:pPr>
        <w:pStyle w:val="Body"/>
        <w:rPr>
          <w:color w:val="444444"/>
          <w:lang w:eastAsia="en-AU"/>
        </w:rPr>
      </w:pPr>
      <w:r w:rsidRPr="00F37DB4">
        <w:rPr>
          <w:color w:val="444444"/>
          <w:lang w:eastAsia="en-AU"/>
        </w:rPr>
        <w:t>Consider, have all reasonable steps been taken to reduce the risk but it can’t be completel</w:t>
      </w:r>
      <w:r w:rsidR="00FA3FBF">
        <w:rPr>
          <w:color w:val="444444"/>
          <w:lang w:eastAsia="en-AU"/>
        </w:rPr>
        <w:t>y eliminated?</w:t>
      </w:r>
    </w:p>
    <w:p w14:paraId="3A5E9DC3" w14:textId="41671E48" w:rsidR="009D33F6" w:rsidRPr="00F37DB4" w:rsidRDefault="009D33F6" w:rsidP="009D33F6">
      <w:pPr>
        <w:pStyle w:val="Body"/>
        <w:rPr>
          <w:color w:val="444444"/>
          <w:lang w:eastAsia="en-AU"/>
        </w:rPr>
      </w:pPr>
      <w:r w:rsidRPr="00F37DB4">
        <w:rPr>
          <w:color w:val="444444"/>
          <w:lang w:eastAsia="en-AU"/>
        </w:rPr>
        <w:t>Can the likelihood of the risk occurring be reduced through preventative maintenance, or quality assurance and management, change in</w:t>
      </w:r>
      <w:r w:rsidR="00FA3FBF">
        <w:rPr>
          <w:color w:val="444444"/>
          <w:lang w:eastAsia="en-AU"/>
        </w:rPr>
        <w:t xml:space="preserve"> business systems and processes?</w:t>
      </w:r>
    </w:p>
    <w:p w14:paraId="066DD4FE" w14:textId="0F7888E5" w:rsidR="009D33F6" w:rsidRPr="00F37DB4" w:rsidRDefault="009D33F6" w:rsidP="009D33F6">
      <w:pPr>
        <w:pStyle w:val="Body"/>
        <w:rPr>
          <w:color w:val="444444"/>
          <w:lang w:eastAsia="en-AU"/>
        </w:rPr>
      </w:pPr>
      <w:r w:rsidRPr="00F37DB4">
        <w:rPr>
          <w:color w:val="444444"/>
          <w:lang w:eastAsia="en-AU"/>
        </w:rPr>
        <w:t xml:space="preserve">Can the impact of the consequences be controlled or reduced if the risk occurs? </w:t>
      </w:r>
      <w:r w:rsidR="00FA3FBF">
        <w:rPr>
          <w:color w:val="444444"/>
          <w:lang w:eastAsia="en-AU"/>
        </w:rPr>
        <w:t>Consider</w:t>
      </w:r>
    </w:p>
    <w:p w14:paraId="3E90DA7B" w14:textId="77777777" w:rsidR="009D33F6" w:rsidRPr="00F37DB4" w:rsidRDefault="009D33F6" w:rsidP="009D33F6">
      <w:pPr>
        <w:pStyle w:val="BulletListLevel1"/>
        <w:rPr>
          <w:lang w:eastAsia="en-AU"/>
        </w:rPr>
      </w:pPr>
      <w:r w:rsidRPr="00F37DB4">
        <w:rPr>
          <w:lang w:eastAsia="en-AU"/>
        </w:rPr>
        <w:t>contingency planning</w:t>
      </w:r>
    </w:p>
    <w:p w14:paraId="561A8217" w14:textId="77777777" w:rsidR="009D33F6" w:rsidRPr="00F37DB4" w:rsidRDefault="009D33F6" w:rsidP="009D33F6">
      <w:pPr>
        <w:pStyle w:val="BulletListLevel1"/>
        <w:rPr>
          <w:lang w:eastAsia="en-AU"/>
        </w:rPr>
      </w:pPr>
      <w:r w:rsidRPr="00F37DB4">
        <w:rPr>
          <w:lang w:eastAsia="en-AU"/>
        </w:rPr>
        <w:t xml:space="preserve">minimising exposure to sources of risk </w:t>
      </w:r>
    </w:p>
    <w:p w14:paraId="51FD8B4A" w14:textId="77777777" w:rsidR="009D33F6" w:rsidRPr="00F37DB4" w:rsidRDefault="009D33F6" w:rsidP="009D33F6">
      <w:pPr>
        <w:pStyle w:val="BulletListLevel1"/>
        <w:rPr>
          <w:lang w:eastAsia="en-AU"/>
        </w:rPr>
      </w:pPr>
      <w:r w:rsidRPr="00F37DB4">
        <w:rPr>
          <w:lang w:eastAsia="en-AU"/>
        </w:rPr>
        <w:t>relocation of a business activity and resources.</w:t>
      </w:r>
    </w:p>
    <w:p w14:paraId="06D5750C" w14:textId="77777777" w:rsidR="009D33F6" w:rsidRPr="00F37DB4" w:rsidRDefault="009D33F6" w:rsidP="009D33F6">
      <w:pPr>
        <w:pStyle w:val="Body"/>
        <w:rPr>
          <w:lang w:eastAsia="en-AU"/>
        </w:rPr>
      </w:pPr>
      <w:r w:rsidRPr="00F37DB4">
        <w:rPr>
          <w:lang w:eastAsia="en-AU"/>
        </w:rPr>
        <w:t>Transfer of the risk totally, or in part, may be achieved by moving the responsibility to another party or sharing the risk through a contract, insurance arrangements, or partnership/s and joint ventures.</w:t>
      </w:r>
    </w:p>
    <w:p w14:paraId="45F7F4B2" w14:textId="77777777" w:rsidR="009D33F6" w:rsidRPr="00F37DB4" w:rsidRDefault="009D33F6" w:rsidP="009D33F6">
      <w:pPr>
        <w:pStyle w:val="Body"/>
        <w:rPr>
          <w:iCs/>
          <w:lang w:eastAsia="en-AU"/>
        </w:rPr>
      </w:pPr>
      <w:r w:rsidRPr="00F37DB4">
        <w:rPr>
          <w:iCs/>
          <w:lang w:eastAsia="en-AU"/>
        </w:rPr>
        <w:t>Business continuity planning prepares the business for unexpected events. For example, a natural disaster or loss of key staff. By planning for business continuity the following can be achieved:</w:t>
      </w:r>
    </w:p>
    <w:p w14:paraId="5473385D" w14:textId="096B9693" w:rsidR="009D33F6" w:rsidRPr="00F37DB4" w:rsidRDefault="009D33F6" w:rsidP="009D33F6">
      <w:pPr>
        <w:pStyle w:val="BulletListLevel1"/>
        <w:rPr>
          <w:lang w:eastAsia="en-AU"/>
        </w:rPr>
      </w:pPr>
      <w:r w:rsidRPr="00F37DB4">
        <w:rPr>
          <w:bCs/>
          <w:lang w:eastAsia="en-AU"/>
        </w:rPr>
        <w:t>identification of the risks</w:t>
      </w:r>
      <w:r w:rsidR="002543C1">
        <w:rPr>
          <w:lang w:eastAsia="en-AU"/>
        </w:rPr>
        <w:t xml:space="preserve"> </w:t>
      </w:r>
      <w:r w:rsidRPr="00F37DB4">
        <w:rPr>
          <w:lang w:eastAsia="en-AU"/>
        </w:rPr>
        <w:t>to the business and, w</w:t>
      </w:r>
      <w:r w:rsidR="00A64995">
        <w:rPr>
          <w:lang w:eastAsia="en-AU"/>
        </w:rPr>
        <w:t>here possible, prevent the risk</w:t>
      </w:r>
    </w:p>
    <w:p w14:paraId="6346309C" w14:textId="7CA487B7" w:rsidR="009D33F6" w:rsidRPr="00F37DB4" w:rsidRDefault="009D33F6" w:rsidP="009D33F6">
      <w:pPr>
        <w:pStyle w:val="BulletListLevel1"/>
        <w:rPr>
          <w:lang w:eastAsia="en-AU"/>
        </w:rPr>
      </w:pPr>
      <w:r w:rsidRPr="00F37DB4">
        <w:rPr>
          <w:bCs/>
          <w:lang w:eastAsia="en-AU"/>
        </w:rPr>
        <w:t>prepare for risks</w:t>
      </w:r>
      <w:r w:rsidR="002543C1">
        <w:rPr>
          <w:lang w:eastAsia="en-AU"/>
        </w:rPr>
        <w:t xml:space="preserve"> </w:t>
      </w:r>
      <w:r w:rsidR="00A64995">
        <w:rPr>
          <w:lang w:eastAsia="en-AU"/>
        </w:rPr>
        <w:t>which are beyond control</w:t>
      </w:r>
    </w:p>
    <w:p w14:paraId="16C3AEEF" w14:textId="3A1F2A36" w:rsidR="009D33F6" w:rsidRPr="00F37DB4" w:rsidRDefault="009D33F6" w:rsidP="009D33F6">
      <w:pPr>
        <w:pStyle w:val="BulletListLevel1"/>
        <w:rPr>
          <w:lang w:eastAsia="en-AU"/>
        </w:rPr>
      </w:pPr>
      <w:r w:rsidRPr="00F37DB4">
        <w:rPr>
          <w:bCs/>
          <w:lang w:eastAsia="en-AU"/>
        </w:rPr>
        <w:t>respond and recover</w:t>
      </w:r>
      <w:r w:rsidR="002543C1">
        <w:rPr>
          <w:bCs/>
          <w:lang w:eastAsia="en-AU"/>
        </w:rPr>
        <w:t xml:space="preserve"> </w:t>
      </w:r>
      <w:r w:rsidRPr="00F37DB4">
        <w:rPr>
          <w:lang w:eastAsia="en-AU"/>
        </w:rPr>
        <w:t>following an incident</w:t>
      </w:r>
    </w:p>
    <w:p w14:paraId="6C1ACDA1" w14:textId="7A9BB94B" w:rsidR="009D33F6" w:rsidRPr="002543C1" w:rsidRDefault="009D33F6" w:rsidP="002543C1">
      <w:pPr>
        <w:pStyle w:val="BulletListLevel1"/>
      </w:pPr>
      <w:r w:rsidRPr="002543C1">
        <w:t>continu</w:t>
      </w:r>
      <w:r w:rsidR="00FA3FBF">
        <w:t xml:space="preserve">ation of </w:t>
      </w:r>
      <w:r w:rsidRPr="002543C1">
        <w:t>trading.</w:t>
      </w:r>
      <w:bookmarkStart w:id="141" w:name="step5"/>
      <w:bookmarkEnd w:id="141"/>
    </w:p>
    <w:p w14:paraId="5B4F8C47" w14:textId="77777777" w:rsidR="009D33F6" w:rsidRPr="00F37DB4" w:rsidRDefault="009D33F6" w:rsidP="00AA5D42">
      <w:pPr>
        <w:pStyle w:val="Heading3"/>
      </w:pPr>
      <w:bookmarkStart w:id="142" w:name="_Toc5106429"/>
      <w:bookmarkStart w:id="143" w:name="_Toc5106729"/>
      <w:bookmarkStart w:id="144" w:name="_Toc5273423"/>
      <w:r w:rsidRPr="00F37DB4">
        <w:t>Monitoring and review</w:t>
      </w:r>
      <w:bookmarkEnd w:id="142"/>
      <w:bookmarkEnd w:id="143"/>
      <w:bookmarkEnd w:id="144"/>
    </w:p>
    <w:p w14:paraId="15C56420" w14:textId="77777777" w:rsidR="009D33F6" w:rsidRPr="00F37DB4" w:rsidRDefault="009D33F6" w:rsidP="009D33F6">
      <w:pPr>
        <w:pStyle w:val="Body"/>
        <w:rPr>
          <w:lang w:eastAsia="en-AU"/>
        </w:rPr>
      </w:pPr>
      <w:r>
        <w:rPr>
          <w:lang w:eastAsia="en-AU"/>
        </w:rPr>
        <w:t>R</w:t>
      </w:r>
      <w:r w:rsidRPr="00F37DB4">
        <w:rPr>
          <w:lang w:eastAsia="en-AU"/>
        </w:rPr>
        <w:t>isk management is an ongoing process. Even if the existing control measures are adequate there is a need to regularly review whether anything has changed which may impact on the risk issues that have been identified.</w:t>
      </w:r>
    </w:p>
    <w:p w14:paraId="509EDB6B" w14:textId="77777777" w:rsidR="009D33F6" w:rsidRPr="00F37DB4" w:rsidRDefault="009D33F6" w:rsidP="009D33F6">
      <w:pPr>
        <w:pStyle w:val="Body"/>
        <w:rPr>
          <w:lang w:eastAsia="en-AU"/>
        </w:rPr>
      </w:pPr>
      <w:r w:rsidRPr="00F37DB4">
        <w:rPr>
          <w:lang w:eastAsia="en-AU"/>
        </w:rPr>
        <w:lastRenderedPageBreak/>
        <w:t>Once the proposed controls are completed there will be a need to reassess the risk by conducting regular risk reviews – and reviewing the progress and effectiveness of your selected risk strategies.</w:t>
      </w:r>
    </w:p>
    <w:p w14:paraId="79546FC2" w14:textId="77777777" w:rsidR="009D33F6" w:rsidRPr="00F37DB4" w:rsidRDefault="009D33F6" w:rsidP="00AA5D42">
      <w:pPr>
        <w:pStyle w:val="Heading3"/>
      </w:pPr>
      <w:bookmarkStart w:id="145" w:name="_Toc5106430"/>
      <w:bookmarkStart w:id="146" w:name="_Toc5106730"/>
      <w:bookmarkStart w:id="147" w:name="_Toc5273424"/>
      <w:r w:rsidRPr="00F37DB4">
        <w:t>Risk types</w:t>
      </w:r>
      <w:bookmarkEnd w:id="145"/>
      <w:bookmarkEnd w:id="146"/>
      <w:bookmarkEnd w:id="147"/>
    </w:p>
    <w:p w14:paraId="22B8719E" w14:textId="7FC81131" w:rsidR="009D33F6" w:rsidRPr="00F37DB4" w:rsidRDefault="009D33F6" w:rsidP="004C256C">
      <w:pPr>
        <w:pStyle w:val="Body"/>
        <w:rPr>
          <w:rFonts w:ascii="Arial" w:eastAsia="Times New Roman" w:hAnsi="Arial" w:cs="Arial"/>
          <w:color w:val="444444"/>
          <w:lang w:eastAsia="en-AU"/>
        </w:rPr>
      </w:pPr>
      <w:r w:rsidRPr="00F37DB4">
        <w:rPr>
          <w:lang w:eastAsia="en-AU"/>
        </w:rPr>
        <w:t>The level and type of risk that will need to be considered will vary with the type of business being operated. However, there are some common categories which can be used to guide thinking and the development of the risk management plan. The most common business risk categories are as follows:</w:t>
      </w:r>
    </w:p>
    <w:p w14:paraId="18EB7EE3" w14:textId="31365A87" w:rsidR="009D33F6" w:rsidRPr="00F37DB4" w:rsidRDefault="009D33F6" w:rsidP="009D33F6">
      <w:pPr>
        <w:pStyle w:val="BulletListLevel1"/>
        <w:rPr>
          <w:lang w:eastAsia="en-AU"/>
        </w:rPr>
      </w:pPr>
      <w:r w:rsidRPr="004C256C">
        <w:rPr>
          <w:b/>
          <w:bCs/>
          <w:lang w:eastAsia="en-AU"/>
        </w:rPr>
        <w:t>Commercial</w:t>
      </w:r>
      <w:r w:rsidR="00A64995" w:rsidRPr="00A64995">
        <w:rPr>
          <w:bCs/>
          <w:lang w:eastAsia="en-AU"/>
        </w:rPr>
        <w:t>—</w:t>
      </w:r>
      <w:r w:rsidR="004C256C">
        <w:rPr>
          <w:lang w:eastAsia="en-AU"/>
        </w:rPr>
        <w:t xml:space="preserve">includes </w:t>
      </w:r>
      <w:r w:rsidRPr="00F37DB4">
        <w:rPr>
          <w:lang w:eastAsia="en-AU"/>
        </w:rPr>
        <w:t>the risks associated with market placement, business growth, diversification and commercial success. This relates to the commercial viability of a product or service, and extends to retention and growth of a customer base.</w:t>
      </w:r>
    </w:p>
    <w:p w14:paraId="1D6F7EB1" w14:textId="4C284591" w:rsidR="009D33F6" w:rsidRPr="00F37DB4" w:rsidRDefault="009D33F6" w:rsidP="009D33F6">
      <w:pPr>
        <w:pStyle w:val="BulletListLevel1"/>
        <w:rPr>
          <w:lang w:eastAsia="en-AU"/>
        </w:rPr>
      </w:pPr>
      <w:r w:rsidRPr="004C256C">
        <w:rPr>
          <w:b/>
          <w:bCs/>
          <w:lang w:eastAsia="en-AU"/>
        </w:rPr>
        <w:t>Compliance / legal</w:t>
      </w:r>
      <w:r w:rsidR="00A64995">
        <w:rPr>
          <w:bCs/>
          <w:lang w:eastAsia="en-AU"/>
        </w:rPr>
        <w:t>—</w:t>
      </w:r>
      <w:r w:rsidRPr="00F37DB4">
        <w:rPr>
          <w:lang w:eastAsia="en-AU"/>
        </w:rPr>
        <w:t>includes compliance with legal requirements such as legislation, regulations, standards, codes of practice</w:t>
      </w:r>
      <w:r w:rsidR="004C256C">
        <w:rPr>
          <w:lang w:eastAsia="en-AU"/>
        </w:rPr>
        <w:t>,</w:t>
      </w:r>
      <w:r w:rsidRPr="00F37DB4">
        <w:rPr>
          <w:lang w:eastAsia="en-AU"/>
        </w:rPr>
        <w:t xml:space="preserve"> and contractual requirements. This category also extends to compliance with policies, procedures or expectations, which may be set by contracts, customers or the social environment.</w:t>
      </w:r>
    </w:p>
    <w:p w14:paraId="595C16EE" w14:textId="1D9BACA8" w:rsidR="009D33F6" w:rsidRPr="00F37DB4" w:rsidRDefault="009D33F6" w:rsidP="009D33F6">
      <w:pPr>
        <w:pStyle w:val="BulletListLevel1"/>
        <w:rPr>
          <w:lang w:eastAsia="en-AU"/>
        </w:rPr>
      </w:pPr>
      <w:r w:rsidRPr="004C256C">
        <w:rPr>
          <w:b/>
          <w:bCs/>
          <w:lang w:eastAsia="en-AU"/>
        </w:rPr>
        <w:t>Financial</w:t>
      </w:r>
      <w:r w:rsidR="00A64995">
        <w:rPr>
          <w:bCs/>
          <w:lang w:eastAsia="en-AU"/>
        </w:rPr>
        <w:t>—</w:t>
      </w:r>
      <w:r w:rsidRPr="00F37DB4">
        <w:rPr>
          <w:lang w:eastAsia="en-AU"/>
        </w:rPr>
        <w:t>includes cash flow, budgetary requirements, tax obligations, creditor and debtor management, remuneration and other general account management concerns.</w:t>
      </w:r>
    </w:p>
    <w:p w14:paraId="3CE87F01" w14:textId="3A272D79" w:rsidR="009D33F6" w:rsidRPr="00F37DB4" w:rsidRDefault="009D33F6" w:rsidP="009D33F6">
      <w:pPr>
        <w:pStyle w:val="BulletListLevel1"/>
        <w:rPr>
          <w:lang w:eastAsia="en-AU"/>
        </w:rPr>
      </w:pPr>
      <w:r w:rsidRPr="004C256C">
        <w:rPr>
          <w:b/>
          <w:bCs/>
          <w:lang w:eastAsia="en-AU"/>
        </w:rPr>
        <w:t>Health and safety</w:t>
      </w:r>
      <w:r w:rsidR="00A64995">
        <w:rPr>
          <w:bCs/>
          <w:lang w:eastAsia="en-AU"/>
        </w:rPr>
        <w:t>—</w:t>
      </w:r>
      <w:r w:rsidRPr="00F37DB4">
        <w:rPr>
          <w:lang w:eastAsia="en-AU"/>
        </w:rPr>
        <w:t>includes the safety of everyone associated with the business. This extends from individual safety, to workplace safety, public safety and to the safety and appropriateness of products or services delivered by the business.</w:t>
      </w:r>
    </w:p>
    <w:p w14:paraId="3E5D1B56" w14:textId="1902C0FD" w:rsidR="009D33F6" w:rsidRPr="00F37DB4" w:rsidRDefault="009D33F6" w:rsidP="009D33F6">
      <w:pPr>
        <w:pStyle w:val="BulletListLevel1"/>
        <w:rPr>
          <w:lang w:eastAsia="en-AU"/>
        </w:rPr>
      </w:pPr>
      <w:r w:rsidRPr="004C256C">
        <w:rPr>
          <w:b/>
          <w:bCs/>
          <w:lang w:eastAsia="en-AU"/>
        </w:rPr>
        <w:t>Environmental</w:t>
      </w:r>
      <w:r w:rsidR="00A64995">
        <w:rPr>
          <w:bCs/>
          <w:lang w:eastAsia="en-AU"/>
        </w:rPr>
        <w:t>—</w:t>
      </w:r>
      <w:r w:rsidRPr="00F37DB4">
        <w:rPr>
          <w:lang w:eastAsia="en-AU"/>
        </w:rPr>
        <w:t>includes loss or damage due to accidents or natural disasters such as fire, flood, hail or storms. Can extend to property damage caused by burst water pipes or power failure.</w:t>
      </w:r>
    </w:p>
    <w:p w14:paraId="14EE8125" w14:textId="5C946335" w:rsidR="009D33F6" w:rsidRPr="00F37DB4" w:rsidRDefault="009D33F6" w:rsidP="009D33F6">
      <w:pPr>
        <w:pStyle w:val="BulletListLevel1"/>
        <w:rPr>
          <w:lang w:eastAsia="en-AU"/>
        </w:rPr>
      </w:pPr>
      <w:r w:rsidRPr="004C256C">
        <w:rPr>
          <w:b/>
          <w:bCs/>
          <w:lang w:eastAsia="en-AU"/>
        </w:rPr>
        <w:t>Reputation</w:t>
      </w:r>
      <w:r w:rsidR="00A64995">
        <w:rPr>
          <w:bCs/>
          <w:lang w:eastAsia="en-AU"/>
        </w:rPr>
        <w:t>—</w:t>
      </w:r>
      <w:r w:rsidRPr="00F37DB4">
        <w:rPr>
          <w:lang w:eastAsia="en-AU"/>
        </w:rPr>
        <w:t>entails the threat to the reputation of the business due to the conduct of the entity as a whole, the viability of product or service, or the conduct of employees or other individuals associated with the business.</w:t>
      </w:r>
    </w:p>
    <w:p w14:paraId="1CDD262F" w14:textId="7950E878" w:rsidR="009D33F6" w:rsidRPr="00F37DB4" w:rsidRDefault="009D33F6" w:rsidP="009D33F6">
      <w:pPr>
        <w:pStyle w:val="BulletListLevel1"/>
        <w:rPr>
          <w:lang w:eastAsia="en-AU"/>
        </w:rPr>
      </w:pPr>
      <w:r w:rsidRPr="004C256C">
        <w:rPr>
          <w:b/>
          <w:bCs/>
          <w:lang w:eastAsia="en-AU"/>
        </w:rPr>
        <w:t>Strategic</w:t>
      </w:r>
      <w:r w:rsidR="00A64995">
        <w:rPr>
          <w:bCs/>
          <w:lang w:eastAsia="en-AU"/>
        </w:rPr>
        <w:t>—</w:t>
      </w:r>
      <w:r w:rsidRPr="00F37DB4">
        <w:rPr>
          <w:lang w:eastAsia="en-AU"/>
        </w:rPr>
        <w:t>includes the planning, scoping and resourcing requirements for the business, sustaining and/or growth of the business.</w:t>
      </w:r>
    </w:p>
    <w:p w14:paraId="6B0EA653" w14:textId="3D0663A7" w:rsidR="009D33F6" w:rsidRPr="00F37DB4" w:rsidRDefault="009D33F6" w:rsidP="009D33F6">
      <w:pPr>
        <w:pStyle w:val="BulletListLevel1"/>
        <w:rPr>
          <w:lang w:eastAsia="en-AU"/>
        </w:rPr>
      </w:pPr>
      <w:r w:rsidRPr="004C256C">
        <w:rPr>
          <w:b/>
          <w:bCs/>
          <w:lang w:eastAsia="en-AU"/>
        </w:rPr>
        <w:t>Operational</w:t>
      </w:r>
      <w:r w:rsidR="00A64995">
        <w:rPr>
          <w:bCs/>
          <w:lang w:eastAsia="en-AU"/>
        </w:rPr>
        <w:t>—</w:t>
      </w:r>
      <w:r w:rsidRPr="00F37DB4">
        <w:rPr>
          <w:lang w:eastAsia="en-AU"/>
        </w:rPr>
        <w:t xml:space="preserve"> covers the planning, operational activities, resources (including people) and support required within the operations of a business that result in the successful development and delivery of a product or service.</w:t>
      </w:r>
    </w:p>
    <w:p w14:paraId="2C0FA268" w14:textId="40CA4614" w:rsidR="009D33F6" w:rsidRPr="00F37DB4" w:rsidRDefault="009D33F6" w:rsidP="009D33F6">
      <w:pPr>
        <w:pStyle w:val="BulletListLevel1"/>
        <w:rPr>
          <w:lang w:eastAsia="en-AU"/>
        </w:rPr>
      </w:pPr>
      <w:r w:rsidRPr="004C256C">
        <w:rPr>
          <w:b/>
          <w:bCs/>
          <w:lang w:eastAsia="en-AU"/>
        </w:rPr>
        <w:t>Service delivery</w:t>
      </w:r>
      <w:r w:rsidR="00A64995">
        <w:rPr>
          <w:bCs/>
          <w:lang w:eastAsia="en-AU"/>
        </w:rPr>
        <w:t>—</w:t>
      </w:r>
      <w:r w:rsidRPr="00F37DB4">
        <w:rPr>
          <w:lang w:eastAsia="en-AU"/>
        </w:rPr>
        <w:t>relates to the delivery of services, including the quality and appropriateness of service provided, or the manner in which a product is delivered, including customer interaction and after-sales service.</w:t>
      </w:r>
    </w:p>
    <w:p w14:paraId="6ED64B1E" w14:textId="069664DC" w:rsidR="009D33F6" w:rsidRPr="00F37DB4" w:rsidRDefault="009D33F6" w:rsidP="009D33F6">
      <w:pPr>
        <w:pStyle w:val="BulletListLevel1"/>
        <w:rPr>
          <w:color w:val="000000" w:themeColor="text1"/>
          <w:lang w:eastAsia="en-AU"/>
        </w:rPr>
      </w:pPr>
      <w:r w:rsidRPr="004C256C">
        <w:rPr>
          <w:b/>
          <w:bCs/>
          <w:color w:val="000000" w:themeColor="text1"/>
          <w:lang w:eastAsia="en-AU"/>
        </w:rPr>
        <w:lastRenderedPageBreak/>
        <w:t>Project</w:t>
      </w:r>
      <w:r w:rsidR="00A64995">
        <w:rPr>
          <w:bCs/>
          <w:color w:val="000000" w:themeColor="text1"/>
          <w:lang w:eastAsia="en-AU"/>
        </w:rPr>
        <w:t>—</w:t>
      </w:r>
      <w:r w:rsidRPr="00F37DB4">
        <w:rPr>
          <w:color w:val="000000" w:themeColor="text1"/>
          <w:lang w:eastAsia="en-AU"/>
        </w:rPr>
        <w:t>includes the management of equipment, finances, resources, technology, timeframes and people associated with the management of projects. It extends to internal operational projects, projects relating to business development, and external projects such as those undertaken for clients.</w:t>
      </w:r>
    </w:p>
    <w:p w14:paraId="2E0CA7D9" w14:textId="36563AA9" w:rsidR="009D33F6" w:rsidRPr="00F37DB4" w:rsidRDefault="009D33F6" w:rsidP="009D33F6">
      <w:pPr>
        <w:pStyle w:val="BulletListLevel1"/>
        <w:rPr>
          <w:color w:val="000000" w:themeColor="text1"/>
          <w:lang w:eastAsia="en-AU"/>
        </w:rPr>
      </w:pPr>
      <w:r w:rsidRPr="004C256C">
        <w:rPr>
          <w:b/>
          <w:bCs/>
          <w:color w:val="000000" w:themeColor="text1"/>
          <w:lang w:eastAsia="en-AU"/>
        </w:rPr>
        <w:t>Security</w:t>
      </w:r>
      <w:r w:rsidR="00A64995">
        <w:rPr>
          <w:bCs/>
          <w:color w:val="000000" w:themeColor="text1"/>
          <w:lang w:eastAsia="en-AU"/>
        </w:rPr>
        <w:t>—</w:t>
      </w:r>
      <w:r w:rsidRPr="00F37DB4">
        <w:rPr>
          <w:color w:val="000000" w:themeColor="text1"/>
          <w:lang w:eastAsia="en-AU"/>
        </w:rPr>
        <w:t>includes the overall security of the business premises, assets and people, and extends to security of information, intellectual property, and technology.</w:t>
      </w:r>
    </w:p>
    <w:p w14:paraId="369003AD" w14:textId="04A47334" w:rsidR="009D33F6" w:rsidRPr="00F37DB4" w:rsidRDefault="009D33F6" w:rsidP="009D33F6">
      <w:pPr>
        <w:pStyle w:val="BulletListLevel1"/>
        <w:rPr>
          <w:color w:val="000000" w:themeColor="text1"/>
          <w:lang w:eastAsia="en-AU"/>
        </w:rPr>
      </w:pPr>
      <w:r w:rsidRPr="004C256C">
        <w:rPr>
          <w:b/>
          <w:bCs/>
          <w:color w:val="000000" w:themeColor="text1"/>
          <w:lang w:eastAsia="en-AU"/>
        </w:rPr>
        <w:t>Equipment</w:t>
      </w:r>
      <w:r w:rsidR="00A64995">
        <w:rPr>
          <w:bCs/>
          <w:color w:val="000000" w:themeColor="text1"/>
          <w:lang w:eastAsia="en-AU"/>
        </w:rPr>
        <w:t>—</w:t>
      </w:r>
      <w:r w:rsidRPr="00F37DB4">
        <w:rPr>
          <w:color w:val="000000" w:themeColor="text1"/>
          <w:lang w:eastAsia="en-AU"/>
        </w:rPr>
        <w:t>extends to the equipment used for the operations and conduct of the business. It includes the general operations of the equipment, maintenance, appropriateness, depreciation, safety and upgrade.</w:t>
      </w:r>
    </w:p>
    <w:p w14:paraId="4DE9E780" w14:textId="48D06ABE" w:rsidR="009D33F6" w:rsidRPr="00F37DB4" w:rsidRDefault="009D33F6" w:rsidP="009D33F6">
      <w:pPr>
        <w:pStyle w:val="BulletListLevel1"/>
        <w:rPr>
          <w:color w:val="000000" w:themeColor="text1"/>
          <w:lang w:eastAsia="en-AU"/>
        </w:rPr>
      </w:pPr>
      <w:r w:rsidRPr="004C256C">
        <w:rPr>
          <w:b/>
          <w:bCs/>
          <w:color w:val="000000" w:themeColor="text1"/>
          <w:lang w:eastAsia="en-AU"/>
        </w:rPr>
        <w:t>Technology</w:t>
      </w:r>
      <w:r w:rsidR="00A64995">
        <w:rPr>
          <w:bCs/>
          <w:color w:val="000000" w:themeColor="text1"/>
          <w:lang w:eastAsia="en-AU"/>
        </w:rPr>
        <w:t>—</w:t>
      </w:r>
      <w:r w:rsidRPr="00F37DB4">
        <w:rPr>
          <w:color w:val="000000" w:themeColor="text1"/>
          <w:lang w:eastAsia="en-AU"/>
        </w:rPr>
        <w:t>includes the implementation, management, maintenance and upgrades associated with technology. This extends to recognising the need for and the cost benefit associated with technology as part of a business development strategy.</w:t>
      </w:r>
    </w:p>
    <w:p w14:paraId="216309AB" w14:textId="4138F382" w:rsidR="009D33F6" w:rsidRDefault="009D33F6" w:rsidP="009D33F6">
      <w:pPr>
        <w:pStyle w:val="BulletListLevel1"/>
        <w:rPr>
          <w:color w:val="000000" w:themeColor="text1"/>
          <w:lang w:eastAsia="en-AU"/>
        </w:rPr>
      </w:pPr>
      <w:r w:rsidRPr="004C256C">
        <w:rPr>
          <w:b/>
          <w:bCs/>
          <w:color w:val="000000" w:themeColor="text1"/>
          <w:lang w:eastAsia="en-AU"/>
        </w:rPr>
        <w:t>Stakeholder management</w:t>
      </w:r>
      <w:r w:rsidR="00A64995">
        <w:rPr>
          <w:bCs/>
          <w:color w:val="000000" w:themeColor="text1"/>
          <w:lang w:eastAsia="en-AU"/>
        </w:rPr>
        <w:t>—</w:t>
      </w:r>
      <w:r w:rsidRPr="00F37DB4">
        <w:rPr>
          <w:color w:val="000000" w:themeColor="text1"/>
          <w:lang w:eastAsia="en-AU"/>
        </w:rPr>
        <w:t>relates to the management of stakeholders, and includes identifying, establishing and maintaining an appropriate relationship. This includes both internal and external stakeholders.</w:t>
      </w:r>
    </w:p>
    <w:p w14:paraId="32FB04D3" w14:textId="77777777" w:rsidR="00B85362" w:rsidRDefault="008E0501" w:rsidP="00261641">
      <w:pPr>
        <w:pStyle w:val="Heading3"/>
      </w:pPr>
      <w:bookmarkStart w:id="148" w:name="_Toc5273425"/>
      <w:r>
        <w:t>Risk and insurance</w:t>
      </w:r>
      <w:bookmarkEnd w:id="148"/>
    </w:p>
    <w:p w14:paraId="55923F53" w14:textId="34B2934F" w:rsidR="00B85362" w:rsidRDefault="00B85362">
      <w:pPr>
        <w:rPr>
          <w:color w:val="000000" w:themeColor="text1"/>
          <w:lang w:eastAsia="en-AU"/>
        </w:rPr>
      </w:pPr>
      <w:r>
        <w:rPr>
          <w:color w:val="000000" w:themeColor="text1"/>
          <w:lang w:eastAsia="en-AU"/>
        </w:rPr>
        <w:t xml:space="preserve">Topic 1 described the types of insurance relevant to small business. Insurance is a common strategy for reducing risk and being insured can reduce the consequence of risk to your business. It’s important to understand the situations that are covered by any insurance policy and policy documents contain a lot of information in the fine print. Seek out advice from a consultant or insurance broker.  </w:t>
      </w:r>
    </w:p>
    <w:tbl>
      <w:tblPr>
        <w:tblW w:w="8931" w:type="dxa"/>
        <w:tblInd w:w="-5" w:type="dxa"/>
        <w:shd w:val="clear" w:color="auto" w:fill="E7E7D4"/>
        <w:tblLook w:val="0600" w:firstRow="0" w:lastRow="0" w:firstColumn="0" w:lastColumn="0" w:noHBand="1" w:noVBand="1"/>
      </w:tblPr>
      <w:tblGrid>
        <w:gridCol w:w="992"/>
        <w:gridCol w:w="7939"/>
      </w:tblGrid>
      <w:tr w:rsidR="00B85362" w:rsidRPr="00AA3C23" w14:paraId="773AC565" w14:textId="77777777" w:rsidTr="001E1752">
        <w:trPr>
          <w:trHeight w:val="867"/>
        </w:trPr>
        <w:tc>
          <w:tcPr>
            <w:tcW w:w="992" w:type="dxa"/>
            <w:shd w:val="clear" w:color="auto" w:fill="E7E7D4"/>
            <w:vAlign w:val="center"/>
          </w:tcPr>
          <w:p w14:paraId="19EAF8A9" w14:textId="77777777" w:rsidR="00B85362" w:rsidRPr="00AA3C23" w:rsidRDefault="00B85362" w:rsidP="001E1752">
            <w:pPr>
              <w:pStyle w:val="Practice"/>
            </w:pPr>
            <w:r w:rsidRPr="00AA3C23">
              <w:drawing>
                <wp:inline distT="0" distB="0" distL="0" distR="0" wp14:anchorId="24B3BD43" wp14:editId="1E7079B3">
                  <wp:extent cx="365760" cy="357809"/>
                  <wp:effectExtent l="0" t="0" r="0" b="4445"/>
                  <wp:docPr id="20" name="Picture 2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39" w:type="dxa"/>
            <w:shd w:val="clear" w:color="auto" w:fill="E7E7D4"/>
          </w:tcPr>
          <w:p w14:paraId="66521D4B" w14:textId="775F2021" w:rsidR="00B85362" w:rsidRPr="00AA3C23" w:rsidRDefault="00B85362" w:rsidP="001E1752">
            <w:pPr>
              <w:pStyle w:val="Practice"/>
            </w:pPr>
            <w:r w:rsidRPr="00AA3C23">
              <w:t>Practice activity</w:t>
            </w:r>
            <w:r>
              <w:t xml:space="preserve"> 3.3 </w:t>
            </w:r>
            <w:r w:rsidR="00C1012E">
              <w:t>Insurance and risk</w:t>
            </w:r>
          </w:p>
        </w:tc>
      </w:tr>
    </w:tbl>
    <w:p w14:paraId="571A8293" w14:textId="488BA59F" w:rsidR="00C1012E" w:rsidRPr="00261641" w:rsidRDefault="00A64995">
      <w:pPr>
        <w:rPr>
          <w:i/>
        </w:rPr>
      </w:pPr>
      <w:r>
        <w:rPr>
          <w:i/>
          <w:color w:val="000000" w:themeColor="text1"/>
          <w:lang w:eastAsia="en-AU"/>
        </w:rPr>
        <w:br/>
      </w:r>
      <w:r w:rsidR="00C1012E" w:rsidRPr="00261641">
        <w:rPr>
          <w:i/>
          <w:color w:val="000000" w:themeColor="text1"/>
          <w:lang w:eastAsia="en-AU"/>
        </w:rPr>
        <w:t xml:space="preserve">Review Topic 1 and watch the Youtube video </w:t>
      </w:r>
      <w:r w:rsidR="00C1012E" w:rsidRPr="00261641">
        <w:rPr>
          <w:b/>
          <w:i/>
          <w:color w:val="000000" w:themeColor="text1"/>
          <w:lang w:eastAsia="en-AU"/>
        </w:rPr>
        <w:t>Why</w:t>
      </w:r>
      <w:r w:rsidR="009F0FD3">
        <w:rPr>
          <w:b/>
          <w:i/>
          <w:color w:val="000000" w:themeColor="text1"/>
          <w:lang w:eastAsia="en-AU"/>
        </w:rPr>
        <w:t xml:space="preserve"> </w:t>
      </w:r>
      <w:r w:rsidR="00C1012E" w:rsidRPr="00261641">
        <w:rPr>
          <w:b/>
          <w:i/>
          <w:color w:val="000000" w:themeColor="text1"/>
          <w:lang w:eastAsia="en-AU"/>
        </w:rPr>
        <w:t>you need small business insurance</w:t>
      </w:r>
      <w:r w:rsidR="00C1012E" w:rsidRPr="00261641">
        <w:rPr>
          <w:i/>
          <w:color w:val="000000" w:themeColor="text1"/>
          <w:lang w:eastAsia="en-AU"/>
        </w:rPr>
        <w:t xml:space="preserve"> at </w:t>
      </w:r>
      <w:hyperlink r:id="rId62" w:history="1">
        <w:r w:rsidR="00C1012E" w:rsidRPr="00261641">
          <w:rPr>
            <w:rStyle w:val="Hyperlink"/>
            <w:i/>
          </w:rPr>
          <w:t>https://www.youtube.com/watch?v=Ey1xO4OK3_k</w:t>
        </w:r>
      </w:hyperlink>
      <w:r w:rsidR="00C1012E" w:rsidRPr="00261641">
        <w:rPr>
          <w:i/>
        </w:rPr>
        <w:t xml:space="preserve">. </w:t>
      </w:r>
      <w:r w:rsidR="005A0ACD">
        <w:rPr>
          <w:i/>
        </w:rPr>
        <w:t>Then c</w:t>
      </w:r>
      <w:r w:rsidR="00C1012E" w:rsidRPr="00261641">
        <w:rPr>
          <w:i/>
        </w:rPr>
        <w:t>omplete the table below by identifying which insurance product will protect your café in each of the scenarios.</w:t>
      </w:r>
    </w:p>
    <w:tbl>
      <w:tblPr>
        <w:tblStyle w:val="TableGrid"/>
        <w:tblW w:w="0" w:type="auto"/>
        <w:tblLook w:val="04A0" w:firstRow="1" w:lastRow="0" w:firstColumn="1" w:lastColumn="0" w:noHBand="0" w:noVBand="1"/>
      </w:tblPr>
      <w:tblGrid>
        <w:gridCol w:w="4508"/>
        <w:gridCol w:w="4508"/>
      </w:tblGrid>
      <w:tr w:rsidR="00C1012E" w:rsidRPr="00A64995" w14:paraId="3A4F96A8" w14:textId="77777777" w:rsidTr="23FDF544">
        <w:trPr>
          <w:cnfStyle w:val="100000000000" w:firstRow="1" w:lastRow="0" w:firstColumn="0" w:lastColumn="0" w:oddVBand="0" w:evenVBand="0" w:oddHBand="0" w:evenHBand="0" w:firstRowFirstColumn="0" w:firstRowLastColumn="0" w:lastRowFirstColumn="0" w:lastRowLastColumn="0"/>
        </w:trPr>
        <w:tc>
          <w:tcPr>
            <w:tcW w:w="4508" w:type="dxa"/>
          </w:tcPr>
          <w:p w14:paraId="356E4BB5" w14:textId="0A68ABD4" w:rsidR="00C1012E" w:rsidRPr="00A64995" w:rsidRDefault="23FDF544" w:rsidP="23FDF544">
            <w:pPr>
              <w:rPr>
                <w:rFonts w:eastAsiaTheme="minorEastAsia"/>
              </w:rPr>
            </w:pPr>
            <w:r w:rsidRPr="23FDF544">
              <w:rPr>
                <w:rFonts w:eastAsiaTheme="minorEastAsia"/>
              </w:rPr>
              <w:t>Scenario</w:t>
            </w:r>
          </w:p>
        </w:tc>
        <w:tc>
          <w:tcPr>
            <w:tcW w:w="4508" w:type="dxa"/>
          </w:tcPr>
          <w:p w14:paraId="635B22B6" w14:textId="45E7BE38" w:rsidR="00C1012E" w:rsidRPr="00A64995" w:rsidRDefault="23FDF544" w:rsidP="23FDF544">
            <w:pPr>
              <w:rPr>
                <w:rFonts w:eastAsiaTheme="minorEastAsia"/>
              </w:rPr>
            </w:pPr>
            <w:r w:rsidRPr="23FDF544">
              <w:rPr>
                <w:rFonts w:eastAsiaTheme="minorEastAsia"/>
              </w:rPr>
              <w:t>Insurance product</w:t>
            </w:r>
          </w:p>
        </w:tc>
      </w:tr>
      <w:tr w:rsidR="00C1012E" w14:paraId="011D030D" w14:textId="77777777" w:rsidTr="23FDF544">
        <w:tc>
          <w:tcPr>
            <w:tcW w:w="4508" w:type="dxa"/>
          </w:tcPr>
          <w:p w14:paraId="1A536C26" w14:textId="68408F07" w:rsidR="00C1012E" w:rsidRDefault="00C1012E">
            <w:r>
              <w:t>A customer slips and falls on the floor in your café after the floor has been mopped.</w:t>
            </w:r>
          </w:p>
        </w:tc>
        <w:tc>
          <w:tcPr>
            <w:tcW w:w="4508" w:type="dxa"/>
          </w:tcPr>
          <w:p w14:paraId="0D689B5D" w14:textId="77777777" w:rsidR="00C1012E" w:rsidRDefault="00C1012E"/>
        </w:tc>
      </w:tr>
      <w:tr w:rsidR="00C1012E" w14:paraId="2D0187CB" w14:textId="77777777" w:rsidTr="23FDF544">
        <w:tc>
          <w:tcPr>
            <w:tcW w:w="4508" w:type="dxa"/>
          </w:tcPr>
          <w:p w14:paraId="510AA90B" w14:textId="41C1B043" w:rsidR="00C1012E" w:rsidRDefault="00C1012E">
            <w:r>
              <w:t>A lit cigarette butt causes a fire in the ladies toilets</w:t>
            </w:r>
            <w:r w:rsidR="00693164">
              <w:t xml:space="preserve"> and one of your staff members is burned while trying to extinguish the fire</w:t>
            </w:r>
            <w:r>
              <w:t>.</w:t>
            </w:r>
          </w:p>
        </w:tc>
        <w:tc>
          <w:tcPr>
            <w:tcW w:w="4508" w:type="dxa"/>
          </w:tcPr>
          <w:p w14:paraId="2103E1FE" w14:textId="77777777" w:rsidR="00C1012E" w:rsidRDefault="00C1012E"/>
        </w:tc>
      </w:tr>
      <w:tr w:rsidR="00C1012E" w14:paraId="38103269" w14:textId="77777777" w:rsidTr="23FDF544">
        <w:tc>
          <w:tcPr>
            <w:tcW w:w="4508" w:type="dxa"/>
          </w:tcPr>
          <w:p w14:paraId="2EC34B44" w14:textId="19055981" w:rsidR="00C1012E" w:rsidRDefault="00C1012E">
            <w:r>
              <w:lastRenderedPageBreak/>
              <w:t>You drive your café’s delivery van into a parked car.</w:t>
            </w:r>
          </w:p>
        </w:tc>
        <w:tc>
          <w:tcPr>
            <w:tcW w:w="4508" w:type="dxa"/>
          </w:tcPr>
          <w:p w14:paraId="152B4559" w14:textId="77777777" w:rsidR="00C1012E" w:rsidRDefault="00C1012E"/>
        </w:tc>
      </w:tr>
      <w:tr w:rsidR="00C1012E" w14:paraId="5EF32983" w14:textId="77777777" w:rsidTr="23FDF544">
        <w:tc>
          <w:tcPr>
            <w:tcW w:w="4508" w:type="dxa"/>
          </w:tcPr>
          <w:p w14:paraId="606AC022" w14:textId="4194F996" w:rsidR="00C1012E" w:rsidRDefault="00BA53A2" w:rsidP="001E1752">
            <w:r>
              <w:t>One of your baristas forgets to fill the coffee machine with water and the motor overheats causing the machine to break.</w:t>
            </w:r>
          </w:p>
        </w:tc>
        <w:tc>
          <w:tcPr>
            <w:tcW w:w="4508" w:type="dxa"/>
          </w:tcPr>
          <w:p w14:paraId="7A59B7F5" w14:textId="77777777" w:rsidR="00C1012E" w:rsidRDefault="00C1012E"/>
        </w:tc>
      </w:tr>
    </w:tbl>
    <w:p w14:paraId="06D03174" w14:textId="2BADB44F" w:rsidR="00A85C66" w:rsidRDefault="00A85C66">
      <w:pPr>
        <w:rPr>
          <w:color w:val="000000" w:themeColor="text1"/>
          <w:lang w:eastAsia="en-AU"/>
        </w:rPr>
      </w:pPr>
    </w:p>
    <w:tbl>
      <w:tblPr>
        <w:tblW w:w="8931" w:type="dxa"/>
        <w:tblInd w:w="-5" w:type="dxa"/>
        <w:shd w:val="clear" w:color="auto" w:fill="E7E7D4"/>
        <w:tblLook w:val="0600" w:firstRow="0" w:lastRow="0" w:firstColumn="0" w:lastColumn="0" w:noHBand="1" w:noVBand="1"/>
      </w:tblPr>
      <w:tblGrid>
        <w:gridCol w:w="992"/>
        <w:gridCol w:w="7939"/>
      </w:tblGrid>
      <w:tr w:rsidR="00A85C66" w:rsidRPr="00AA3C23" w14:paraId="2BE73A6C" w14:textId="77777777" w:rsidTr="004C256C">
        <w:trPr>
          <w:trHeight w:val="867"/>
        </w:trPr>
        <w:tc>
          <w:tcPr>
            <w:tcW w:w="992" w:type="dxa"/>
            <w:shd w:val="clear" w:color="auto" w:fill="E7E7D4"/>
            <w:vAlign w:val="center"/>
          </w:tcPr>
          <w:p w14:paraId="465F509D" w14:textId="77777777" w:rsidR="00A85C66" w:rsidRPr="00AA3C23" w:rsidRDefault="00A85C66" w:rsidP="00261641">
            <w:pPr>
              <w:pStyle w:val="Practice"/>
            </w:pPr>
            <w:r w:rsidRPr="00AA3C23">
              <w:drawing>
                <wp:inline distT="0" distB="0" distL="0" distR="0" wp14:anchorId="60B8F8FB" wp14:editId="3334946B">
                  <wp:extent cx="365760" cy="357809"/>
                  <wp:effectExtent l="0" t="0" r="0" b="4445"/>
                  <wp:docPr id="105" name="Picture 10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7939" w:type="dxa"/>
            <w:shd w:val="clear" w:color="auto" w:fill="E7E7D4"/>
          </w:tcPr>
          <w:p w14:paraId="51A46C9A" w14:textId="41EB1669" w:rsidR="00A85C66" w:rsidRPr="00AA3C23" w:rsidRDefault="00A85C66" w:rsidP="00261641">
            <w:pPr>
              <w:pStyle w:val="Practice"/>
            </w:pPr>
            <w:r w:rsidRPr="00AA3C23">
              <w:t>Practice activity</w:t>
            </w:r>
            <w:r>
              <w:t xml:space="preserve"> 3.</w:t>
            </w:r>
            <w:r w:rsidR="00BA53A2">
              <w:t>4</w:t>
            </w:r>
            <w:r>
              <w:t xml:space="preserve"> Business risks</w:t>
            </w:r>
          </w:p>
        </w:tc>
      </w:tr>
    </w:tbl>
    <w:bookmarkEnd w:id="0"/>
    <w:bookmarkEnd w:id="1"/>
    <w:bookmarkEnd w:id="2"/>
    <w:bookmarkEnd w:id="3"/>
    <w:p w14:paraId="355FDC6D" w14:textId="71DCF128" w:rsidR="00B460D7" w:rsidRDefault="002543C1" w:rsidP="00B460D7">
      <w:pPr>
        <w:pStyle w:val="Body"/>
        <w:rPr>
          <w:i/>
        </w:rPr>
      </w:pPr>
      <w:r>
        <w:rPr>
          <w:i/>
        </w:rPr>
        <w:br/>
      </w:r>
      <w:r w:rsidRPr="002543C1">
        <w:rPr>
          <w:i/>
        </w:rPr>
        <w:t xml:space="preserve">Watch the Youtube video </w:t>
      </w:r>
      <w:r w:rsidRPr="002543C1">
        <w:rPr>
          <w:b/>
          <w:i/>
        </w:rPr>
        <w:t xml:space="preserve">Understanding Market Risks for Small </w:t>
      </w:r>
      <w:r>
        <w:rPr>
          <w:b/>
          <w:i/>
        </w:rPr>
        <w:t>B</w:t>
      </w:r>
      <w:r w:rsidRPr="002543C1">
        <w:rPr>
          <w:b/>
          <w:i/>
        </w:rPr>
        <w:t>usiness</w:t>
      </w:r>
      <w:r w:rsidRPr="002543C1">
        <w:rPr>
          <w:i/>
        </w:rPr>
        <w:t xml:space="preserve"> located at </w:t>
      </w:r>
      <w:hyperlink r:id="rId63" w:history="1">
        <w:r w:rsidRPr="002543C1">
          <w:rPr>
            <w:rStyle w:val="Hyperlink"/>
            <w:i/>
          </w:rPr>
          <w:t>https://www.youtube.com/watch?v=EINJgjj2obk</w:t>
        </w:r>
      </w:hyperlink>
      <w:r w:rsidRPr="002543C1">
        <w:rPr>
          <w:i/>
        </w:rPr>
        <w:t>. Take note of the key messages and be prepared to discuss these in class.</w:t>
      </w:r>
    </w:p>
    <w:p w14:paraId="56DC03D6" w14:textId="43CBA89D" w:rsidR="002543C1" w:rsidRDefault="002543C1" w:rsidP="00B460D7">
      <w:pPr>
        <w:pStyle w:val="Body"/>
        <w:rPr>
          <w:i/>
        </w:rPr>
      </w:pPr>
      <w:r>
        <w:rPr>
          <w: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7106FC4" w14:textId="4CE16215" w:rsidR="002543C1" w:rsidRDefault="002543C1" w:rsidP="00B460D7">
      <w:pPr>
        <w:pStyle w:val="Body"/>
        <w:rPr>
          <w:i/>
        </w:rPr>
      </w:pPr>
      <w:r>
        <w:rPr>
          <w:i/>
        </w:rPr>
        <w:t>Using your example business, analyse the main risks and describe how you would monitor and mitigate these.</w:t>
      </w:r>
    </w:p>
    <w:p w14:paraId="2E514302" w14:textId="57EC082A" w:rsidR="002543C1" w:rsidRDefault="002543C1" w:rsidP="00B460D7">
      <w:pPr>
        <w:pStyle w:val="Body"/>
        <w:rPr>
          <w:i/>
        </w:rPr>
      </w:pPr>
      <w:r>
        <w:rPr>
          <w: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77367">
        <w:rPr>
          <w:i/>
        </w:rPr>
        <w:br/>
      </w:r>
      <w:r w:rsidR="00777367">
        <w:rPr>
          <w:i/>
        </w:rPr>
        <w:br/>
      </w:r>
    </w:p>
    <w:p w14:paraId="22356382" w14:textId="4D9801EF" w:rsidR="002543C1" w:rsidRDefault="002543C1" w:rsidP="002543C1">
      <w:pPr>
        <w:pStyle w:val="Body"/>
        <w:jc w:val="center"/>
        <w:rPr>
          <w:i/>
        </w:rPr>
      </w:pPr>
      <w:r w:rsidRPr="00607949">
        <w:rPr>
          <w:noProof/>
          <w:lang w:eastAsia="en-AU"/>
        </w:rPr>
        <w:lastRenderedPageBreak/>
        <w:drawing>
          <wp:inline distT="0" distB="0" distL="0" distR="0" wp14:anchorId="2AF44434" wp14:editId="2736E1CA">
            <wp:extent cx="3850640" cy="2565531"/>
            <wp:effectExtent l="0" t="0" r="0" b="6350"/>
            <wp:docPr id="100" name="Picture 100" descr="C:\Users\swheeler20\TAFE NSW\Technology &amp; Business Services - Product Development - BSB\Shutterstock images\Small Business\shutterstock_594650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wheeler20\TAFE NSW\Technology &amp; Business Services - Product Development - BSB\Shutterstock images\Small Business\shutterstock_594650312.jpg"/>
                    <pic:cNvPicPr>
                      <a:picLocks noChangeAspect="1" noChangeArrowheads="1"/>
                    </pic:cNvPicPr>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3862729" cy="2573585"/>
                    </a:xfrm>
                    <a:prstGeom prst="rect">
                      <a:avLst/>
                    </a:prstGeom>
                    <a:noFill/>
                    <a:ln>
                      <a:noFill/>
                    </a:ln>
                  </pic:spPr>
                </pic:pic>
              </a:graphicData>
            </a:graphic>
          </wp:inline>
        </w:drawing>
      </w:r>
    </w:p>
    <w:p w14:paraId="365F9361" w14:textId="77777777" w:rsidR="002543C1" w:rsidRPr="002543C1" w:rsidRDefault="002543C1" w:rsidP="002543C1">
      <w:pPr>
        <w:spacing w:before="240" w:after="240"/>
        <w:jc w:val="center"/>
        <w:rPr>
          <w:color w:val="747679"/>
          <w:sz w:val="16"/>
          <w:szCs w:val="16"/>
        </w:rPr>
      </w:pPr>
      <w:r w:rsidRPr="002543C1">
        <w:rPr>
          <w:color w:val="747679"/>
          <w:sz w:val="16"/>
          <w:szCs w:val="16"/>
        </w:rPr>
        <w:t xml:space="preserve">Figure </w:t>
      </w:r>
      <w:r w:rsidRPr="002543C1">
        <w:rPr>
          <w:color w:val="747679"/>
          <w:sz w:val="16"/>
          <w:szCs w:val="16"/>
        </w:rPr>
        <w:fldChar w:fldCharType="begin"/>
      </w:r>
      <w:r w:rsidRPr="002543C1">
        <w:rPr>
          <w:color w:val="747679"/>
          <w:sz w:val="16"/>
          <w:szCs w:val="16"/>
        </w:rPr>
        <w:instrText xml:space="preserve"> SEQ Figure \* ARABIC </w:instrText>
      </w:r>
      <w:r w:rsidRPr="002543C1">
        <w:rPr>
          <w:color w:val="747679"/>
          <w:sz w:val="16"/>
          <w:szCs w:val="16"/>
        </w:rPr>
        <w:fldChar w:fldCharType="separate"/>
      </w:r>
      <w:r w:rsidRPr="002543C1">
        <w:rPr>
          <w:noProof/>
          <w:color w:val="747679"/>
          <w:sz w:val="16"/>
          <w:szCs w:val="16"/>
        </w:rPr>
        <w:t>1</w:t>
      </w:r>
      <w:r w:rsidRPr="002543C1">
        <w:rPr>
          <w:color w:val="747679"/>
          <w:sz w:val="16"/>
          <w:szCs w:val="16"/>
        </w:rPr>
        <w:fldChar w:fldCharType="end"/>
      </w:r>
      <w:r w:rsidRPr="002543C1">
        <w:rPr>
          <w:color w:val="747679"/>
          <w:sz w:val="16"/>
          <w:szCs w:val="16"/>
        </w:rPr>
        <w:t>shutterstock_594650312 under licence to TAFENSW</w:t>
      </w:r>
    </w:p>
    <w:sectPr w:rsidR="002543C1" w:rsidRPr="002543C1" w:rsidSect="002651AE">
      <w:headerReference w:type="even" r:id="rId65"/>
      <w:headerReference w:type="default" r:id="rId66"/>
      <w:footerReference w:type="even" r:id="rId67"/>
      <w:footerReference w:type="default" r:id="rId68"/>
      <w:headerReference w:type="first" r:id="rId69"/>
      <w:footerReference w:type="first" r:id="rId70"/>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C212AD" w14:textId="77777777" w:rsidR="0038404B" w:rsidRDefault="0038404B" w:rsidP="00EE3A11">
      <w:r>
        <w:separator/>
      </w:r>
    </w:p>
    <w:p w14:paraId="51532D8B" w14:textId="77777777" w:rsidR="0038404B" w:rsidRDefault="0038404B" w:rsidP="00EE3A11"/>
  </w:endnote>
  <w:endnote w:type="continuationSeparator" w:id="0">
    <w:p w14:paraId="4F20D857" w14:textId="77777777" w:rsidR="0038404B" w:rsidRDefault="0038404B" w:rsidP="00EE3A11">
      <w:r>
        <w:continuationSeparator/>
      </w:r>
    </w:p>
    <w:p w14:paraId="3A185FF1" w14:textId="77777777" w:rsidR="0038404B" w:rsidRDefault="0038404B" w:rsidP="00EE3A11"/>
  </w:endnote>
  <w:endnote w:type="continuationNotice" w:id="1">
    <w:p w14:paraId="3B0654D2" w14:textId="77777777" w:rsidR="0038404B" w:rsidRDefault="0038404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38404B" w:rsidRPr="00D325DD" w14:paraId="350E0832"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2F88FAE6" w14:textId="77777777" w:rsidR="0038404B" w:rsidRPr="00D325DD" w:rsidRDefault="0038404B" w:rsidP="00492742">
          <w:pPr>
            <w:pStyle w:val="Footer"/>
            <w:spacing w:before="0"/>
          </w:pPr>
        </w:p>
      </w:tc>
    </w:tr>
    <w:tr w:rsidR="0038404B" w:rsidRPr="00D325DD" w14:paraId="11D90B8C"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765D3A4E" w14:textId="77777777" w:rsidR="0038404B" w:rsidRPr="00D325DD" w:rsidRDefault="0038404B"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192C1DC" w14:textId="77777777" w:rsidR="0038404B" w:rsidRPr="00D325DD" w:rsidRDefault="0038404B"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0500CB">
            <w:rPr>
              <w:rFonts w:ascii="Arial" w:eastAsia="Times New Roman" w:hAnsi="Arial" w:cs="Arial"/>
              <w:noProof/>
              <w:color w:val="808080"/>
              <w:sz w:val="18"/>
              <w:szCs w:val="18"/>
            </w:rPr>
            <w:t>18/01/2019</w:t>
          </w:r>
          <w:r>
            <w:rPr>
              <w:rFonts w:ascii="Arial" w:hAnsi="Arial" w:cs="Arial"/>
              <w:color w:val="808080"/>
              <w:sz w:val="18"/>
              <w:szCs w:val="18"/>
            </w:rPr>
            <w:fldChar w:fldCharType="end"/>
          </w:r>
        </w:p>
        <w:p w14:paraId="26241B1F" w14:textId="77777777" w:rsidR="0038404B" w:rsidRPr="00D325DD" w:rsidRDefault="0038404B"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52313406" w14:textId="77777777" w:rsidR="0038404B" w:rsidRDefault="0038404B"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44A5BA1F" w14:textId="4835272B" w:rsidR="0038404B" w:rsidRPr="00D325DD" w:rsidRDefault="0038404B"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16/04/2019</w:t>
          </w:r>
          <w:r>
            <w:rPr>
              <w:rFonts w:ascii="Arial" w:hAnsi="Arial" w:cs="Arial"/>
              <w:color w:val="808080"/>
              <w:sz w:val="18"/>
              <w:szCs w:val="18"/>
            </w:rPr>
            <w:fldChar w:fldCharType="end"/>
          </w:r>
        </w:p>
        <w:p w14:paraId="24E21F57" w14:textId="77777777" w:rsidR="0038404B" w:rsidRPr="00D325DD" w:rsidRDefault="0038404B"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6</w:t>
          </w:r>
          <w:r w:rsidRPr="00D325DD">
            <w:rPr>
              <w:rFonts w:ascii="Arial" w:hAnsi="Arial" w:cs="Arial"/>
              <w:color w:val="808080"/>
              <w:sz w:val="18"/>
              <w:szCs w:val="18"/>
            </w:rPr>
            <w:fldChar w:fldCharType="end"/>
          </w:r>
        </w:p>
      </w:tc>
    </w:tr>
  </w:tbl>
  <w:p w14:paraId="4E9CC383" w14:textId="77777777" w:rsidR="0038404B" w:rsidRPr="00D92C68" w:rsidRDefault="0038404B"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8B837" w14:textId="77777777" w:rsidR="0038404B" w:rsidRPr="004820C4" w:rsidRDefault="0038404B"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76C443C1" wp14:editId="62684B2E">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C1F67" w14:textId="77777777" w:rsidR="0038404B" w:rsidRPr="007853F7" w:rsidRDefault="0038404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6</w:t>
                          </w:r>
                          <w:r>
                            <w:rPr>
                              <w:noProof/>
                            </w:rPr>
                            <w:fldChar w:fldCharType="end"/>
                          </w:r>
                        </w:p>
                        <w:p w14:paraId="7AFD82BD" w14:textId="77777777" w:rsidR="0038404B" w:rsidRPr="0091230B" w:rsidRDefault="0038404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C443C1"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C6C1F67" w14:textId="77777777" w:rsidR="0038404B" w:rsidRPr="007853F7" w:rsidRDefault="0038404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6</w:t>
                    </w:r>
                    <w:r>
                      <w:rPr>
                        <w:noProof/>
                      </w:rPr>
                      <w:fldChar w:fldCharType="end"/>
                    </w:r>
                  </w:p>
                  <w:p w14:paraId="7AFD82BD" w14:textId="77777777" w:rsidR="0038404B" w:rsidRPr="0091230B" w:rsidRDefault="0038404B"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56191E84" wp14:editId="1CB4A2FE">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5C623E9"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58DDB979" wp14:editId="4D213092">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0D51342C" wp14:editId="7F4B3B5F">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B6341D" id="AutoShape 3" o:spid="_x0000_s1026" type="#_x0000_t32"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31900E51" w14:textId="77777777" w:rsidR="0038404B" w:rsidRDefault="0038404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7E820852" w14:textId="77777777" w:rsidR="0038404B" w:rsidRPr="0006452B" w:rsidRDefault="0038404B" w:rsidP="00EE3A11"/>
  <w:p w14:paraId="5D863C41" w14:textId="77777777" w:rsidR="0038404B" w:rsidRDefault="0038404B"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79132" w14:textId="402B053E" w:rsidR="0038404B" w:rsidRDefault="0038404B" w:rsidP="00026B24">
    <w:pPr>
      <w:pStyle w:val="Bodyfooter"/>
    </w:pPr>
    <w:r>
      <w:t>Document title: BSBSMB401_SW_1of1</w:t>
    </w:r>
  </w:p>
  <w:p w14:paraId="1D4AFE54" w14:textId="560637B2" w:rsidR="0038404B" w:rsidRDefault="0038404B" w:rsidP="00026B24">
    <w:pPr>
      <w:pStyle w:val="Bodyfooter"/>
      <w:rPr>
        <w:noProof/>
      </w:rPr>
    </w:pPr>
    <w:r>
      <w:t>Resource ID: TBS_18_016_BSBSMB401_SW_1of1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71</w:t>
    </w:r>
    <w:r>
      <w:rPr>
        <w:noProof/>
      </w:rPr>
      <w:fldChar w:fldCharType="end"/>
    </w:r>
  </w:p>
  <w:p w14:paraId="610B9157" w14:textId="77777777" w:rsidR="0038404B" w:rsidRPr="00190738" w:rsidRDefault="0038404B"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85C5C1" w14:textId="77777777" w:rsidR="0038404B" w:rsidRPr="008D467A" w:rsidRDefault="0038404B"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6</w:t>
    </w:r>
    <w:r>
      <w:rPr>
        <w:noProof/>
      </w:rPr>
      <w:fldChar w:fldCharType="end"/>
    </w:r>
  </w:p>
  <w:p w14:paraId="3C00371C" w14:textId="77777777" w:rsidR="0038404B" w:rsidRPr="008948B1" w:rsidRDefault="0038404B"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F4EF746" w14:textId="77777777" w:rsidR="0038404B" w:rsidRPr="00AA3155" w:rsidRDefault="0038404B" w:rsidP="00EE3A11">
    <w:pPr>
      <w:pStyle w:val="Footer"/>
    </w:pPr>
  </w:p>
  <w:p w14:paraId="43712AEC" w14:textId="77777777" w:rsidR="0038404B" w:rsidRDefault="0038404B"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C635B6" w14:textId="77777777" w:rsidR="0038404B" w:rsidRDefault="0038404B" w:rsidP="00EE3A11">
      <w:r>
        <w:separator/>
      </w:r>
    </w:p>
    <w:p w14:paraId="7A074767" w14:textId="77777777" w:rsidR="0038404B" w:rsidRDefault="0038404B" w:rsidP="00EE3A11"/>
  </w:footnote>
  <w:footnote w:type="continuationSeparator" w:id="0">
    <w:p w14:paraId="54348198" w14:textId="77777777" w:rsidR="0038404B" w:rsidRDefault="0038404B" w:rsidP="00EE3A11">
      <w:r>
        <w:continuationSeparator/>
      </w:r>
    </w:p>
    <w:p w14:paraId="7D5C931C" w14:textId="77777777" w:rsidR="0038404B" w:rsidRDefault="0038404B" w:rsidP="00EE3A11"/>
  </w:footnote>
  <w:footnote w:type="continuationNotice" w:id="1">
    <w:p w14:paraId="6FFFD500" w14:textId="77777777" w:rsidR="0038404B" w:rsidRDefault="0038404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B4745A" w14:textId="77777777" w:rsidR="0038404B" w:rsidRDefault="0038404B">
    <w:pPr>
      <w:pStyle w:val="Header"/>
    </w:pPr>
    <w:r>
      <w:rPr>
        <w:noProof/>
        <w:lang w:eastAsia="en-AU"/>
      </w:rPr>
      <w:pict w14:anchorId="059A91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5;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0BF3FB" w14:textId="77777777" w:rsidR="0038404B" w:rsidRDefault="0038404B">
    <w:pPr>
      <w:pStyle w:val="Header"/>
    </w:pPr>
    <w:r>
      <w:rPr>
        <w:noProof/>
        <w:lang w:eastAsia="en-AU"/>
      </w:rPr>
      <w:pict w14:anchorId="15D2C4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59309" w14:textId="77777777" w:rsidR="0038404B" w:rsidRDefault="0038404B" w:rsidP="00EE3A11">
    <w:r>
      <w:rPr>
        <w:noProof/>
        <w:lang w:eastAsia="en-AU"/>
      </w:rPr>
      <mc:AlternateContent>
        <mc:Choice Requires="wps">
          <w:drawing>
            <wp:anchor distT="0" distB="0" distL="114300" distR="114300" simplePos="0" relativeHeight="251658244" behindDoc="0" locked="0" layoutInCell="1" allowOverlap="1" wp14:anchorId="51C966F9" wp14:editId="36803DB1">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B557C2"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7CC68A5F" w14:textId="77777777" w:rsidR="0038404B" w:rsidRDefault="0038404B"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B5BD1" w14:textId="194ADB26" w:rsidR="0038404B" w:rsidRDefault="0038404B" w:rsidP="00B10E1C">
    <w:pPr>
      <w:pStyle w:val="Header-SectionTitle"/>
      <w:tabs>
        <w:tab w:val="left" w:pos="2340"/>
        <w:tab w:val="right" w:pos="9072"/>
      </w:tabs>
      <w:jc w:val="left"/>
    </w:pPr>
    <w:r>
      <w:tab/>
    </w:r>
    <w:r>
      <w:tab/>
    </w:r>
    <w:r>
      <w:rPr>
        <w:noProof/>
        <w:lang w:eastAsia="en-AU"/>
      </w:rPr>
      <w:drawing>
        <wp:inline distT="0" distB="0" distL="0" distR="0" wp14:anchorId="70CB83F8" wp14:editId="4A92A4AC">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F0BA2" w14:textId="77777777" w:rsidR="0038404B" w:rsidRDefault="0038404B" w:rsidP="00EE3A11">
    <w:pPr>
      <w:pStyle w:val="Header"/>
    </w:pPr>
  </w:p>
  <w:p w14:paraId="540E1BA5" w14:textId="77777777" w:rsidR="0038404B" w:rsidRDefault="0038404B"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F2C7E9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3AE150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FAE9FE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BE4FE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60EAB1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C72C9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530235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1A633C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F91C3046"/>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3050F64"/>
    <w:multiLevelType w:val="hybridMultilevel"/>
    <w:tmpl w:val="299E1A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037434F3"/>
    <w:multiLevelType w:val="hybridMultilevel"/>
    <w:tmpl w:val="24F06CA4"/>
    <w:lvl w:ilvl="0" w:tplc="DC5EA19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3C3716D"/>
    <w:multiLevelType w:val="hybridMultilevel"/>
    <w:tmpl w:val="7B0E398A"/>
    <w:lvl w:ilvl="0" w:tplc="DC5EA196">
      <w:start w:val="1"/>
      <w:numFmt w:val="bullet"/>
      <w:lvlText w:val=""/>
      <w:lvlJc w:val="left"/>
      <w:pPr>
        <w:ind w:left="360" w:hanging="360"/>
      </w:pPr>
      <w:rPr>
        <w:rFonts w:ascii="Symbol" w:hAnsi="Symbol" w:hint="default"/>
        <w:sz w:val="24"/>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05C036A3"/>
    <w:multiLevelType w:val="hybridMultilevel"/>
    <w:tmpl w:val="7174E8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06970D88"/>
    <w:multiLevelType w:val="hybridMultilevel"/>
    <w:tmpl w:val="A1B65394"/>
    <w:lvl w:ilvl="0" w:tplc="DC5EA19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7174095"/>
    <w:multiLevelType w:val="hybridMultilevel"/>
    <w:tmpl w:val="460EF704"/>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099C64A5"/>
    <w:multiLevelType w:val="hybridMultilevel"/>
    <w:tmpl w:val="9E1AD9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0A4A6ED1"/>
    <w:multiLevelType w:val="hybridMultilevel"/>
    <w:tmpl w:val="2946EB4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0BDA4FDF"/>
    <w:multiLevelType w:val="hybridMultilevel"/>
    <w:tmpl w:val="EB2CA4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0DC57ACC"/>
    <w:multiLevelType w:val="hybridMultilevel"/>
    <w:tmpl w:val="4B5A108A"/>
    <w:lvl w:ilvl="0" w:tplc="DC5EA19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10C343A8"/>
    <w:multiLevelType w:val="hybridMultilevel"/>
    <w:tmpl w:val="783E79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132654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14EA172F"/>
    <w:multiLevelType w:val="hybridMultilevel"/>
    <w:tmpl w:val="5792F5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16CE0DF0"/>
    <w:multiLevelType w:val="hybridMultilevel"/>
    <w:tmpl w:val="DC08B9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18176621"/>
    <w:multiLevelType w:val="hybridMultilevel"/>
    <w:tmpl w:val="74B816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1A81736F"/>
    <w:multiLevelType w:val="hybridMultilevel"/>
    <w:tmpl w:val="6B725E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1ECD4FA2"/>
    <w:multiLevelType w:val="hybridMultilevel"/>
    <w:tmpl w:val="7500F3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21DE0401"/>
    <w:multiLevelType w:val="hybridMultilevel"/>
    <w:tmpl w:val="8F7E53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2333146D"/>
    <w:multiLevelType w:val="hybridMultilevel"/>
    <w:tmpl w:val="88F0FA9C"/>
    <w:lvl w:ilvl="0" w:tplc="DC5EA19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0" w15:restartNumberingAfterBreak="0">
    <w:nsid w:val="27A472F6"/>
    <w:multiLevelType w:val="hybridMultilevel"/>
    <w:tmpl w:val="26B65A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2CDE0782"/>
    <w:multiLevelType w:val="hybridMultilevel"/>
    <w:tmpl w:val="5E7A0044"/>
    <w:lvl w:ilvl="0" w:tplc="AD68E27C">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2E940EBB"/>
    <w:multiLevelType w:val="hybridMultilevel"/>
    <w:tmpl w:val="51B6349E"/>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35" w15:restartNumberingAfterBreak="0">
    <w:nsid w:val="30393237"/>
    <w:multiLevelType w:val="hybridMultilevel"/>
    <w:tmpl w:val="4FCE243A"/>
    <w:lvl w:ilvl="0" w:tplc="0C090019">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6"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52C0D04"/>
    <w:multiLevelType w:val="hybridMultilevel"/>
    <w:tmpl w:val="F6E674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37073C3A"/>
    <w:multiLevelType w:val="hybridMultilevel"/>
    <w:tmpl w:val="6F020D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380B46BD"/>
    <w:multiLevelType w:val="hybridMultilevel"/>
    <w:tmpl w:val="FC5C190C"/>
    <w:lvl w:ilvl="0" w:tplc="DC5EA196">
      <w:start w:val="1"/>
      <w:numFmt w:val="bullet"/>
      <w:lvlText w:val=""/>
      <w:lvlJc w:val="left"/>
      <w:pPr>
        <w:ind w:left="360" w:hanging="360"/>
      </w:pPr>
      <w:rPr>
        <w:rFonts w:ascii="Symbol" w:hAnsi="Symbol" w:hint="default"/>
        <w:sz w:val="24"/>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 w15:restartNumberingAfterBreak="0">
    <w:nsid w:val="39B34C18"/>
    <w:multiLevelType w:val="hybridMultilevel"/>
    <w:tmpl w:val="2D06C304"/>
    <w:lvl w:ilvl="0" w:tplc="0C090017">
      <w:start w:val="1"/>
      <w:numFmt w:val="lowerLetter"/>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3" w15:restartNumberingAfterBreak="0">
    <w:nsid w:val="39F773B3"/>
    <w:multiLevelType w:val="hybridMultilevel"/>
    <w:tmpl w:val="BA42F5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3D867D94"/>
    <w:multiLevelType w:val="hybridMultilevel"/>
    <w:tmpl w:val="E8A6C2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4D0F07FE"/>
    <w:multiLevelType w:val="hybridMultilevel"/>
    <w:tmpl w:val="9FC251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4D3363A7"/>
    <w:multiLevelType w:val="hybridMultilevel"/>
    <w:tmpl w:val="8F5C3B6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4EE44179"/>
    <w:multiLevelType w:val="hybridMultilevel"/>
    <w:tmpl w:val="1DAC994E"/>
    <w:lvl w:ilvl="0" w:tplc="DC5EA196">
      <w:start w:val="1"/>
      <w:numFmt w:val="bullet"/>
      <w:lvlText w:val=""/>
      <w:lvlJc w:val="left"/>
      <w:pPr>
        <w:ind w:left="360" w:hanging="360"/>
      </w:pPr>
      <w:rPr>
        <w:rFonts w:ascii="Symbol" w:hAnsi="Symbol" w:hint="default"/>
        <w:sz w:val="24"/>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9" w15:restartNumberingAfterBreak="0">
    <w:nsid w:val="4FFD53A1"/>
    <w:multiLevelType w:val="hybridMultilevel"/>
    <w:tmpl w:val="31E232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52E55424"/>
    <w:multiLevelType w:val="hybridMultilevel"/>
    <w:tmpl w:val="65AA99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53331697"/>
    <w:multiLevelType w:val="hybridMultilevel"/>
    <w:tmpl w:val="35C66372"/>
    <w:lvl w:ilvl="0" w:tplc="CDFA674E">
      <w:start w:val="1"/>
      <w:numFmt w:val="decimal"/>
      <w:lvlText w:val="%1."/>
      <w:lvlJc w:val="left"/>
      <w:pPr>
        <w:ind w:left="720" w:hanging="360"/>
      </w:pPr>
    </w:lvl>
    <w:lvl w:ilvl="1" w:tplc="38928B4C">
      <w:start w:val="1"/>
      <w:numFmt w:val="lowerLetter"/>
      <w:lvlText w:val="%2."/>
      <w:lvlJc w:val="left"/>
      <w:pPr>
        <w:ind w:left="1440" w:hanging="360"/>
      </w:pPr>
    </w:lvl>
    <w:lvl w:ilvl="2" w:tplc="FCF6F21A">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3" w15:restartNumberingAfterBreak="0">
    <w:nsid w:val="53E37FEF"/>
    <w:multiLevelType w:val="hybridMultilevel"/>
    <w:tmpl w:val="8BD853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57FB6E11"/>
    <w:multiLevelType w:val="hybridMultilevel"/>
    <w:tmpl w:val="B4D0FF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15:restartNumberingAfterBreak="0">
    <w:nsid w:val="59F859C2"/>
    <w:multiLevelType w:val="hybridMultilevel"/>
    <w:tmpl w:val="6EB69A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15:restartNumberingAfterBreak="0">
    <w:nsid w:val="5D217924"/>
    <w:multiLevelType w:val="hybridMultilevel"/>
    <w:tmpl w:val="B4CA587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8" w15:restartNumberingAfterBreak="0">
    <w:nsid w:val="634C1481"/>
    <w:multiLevelType w:val="hybridMultilevel"/>
    <w:tmpl w:val="7F6268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0"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1" w15:restartNumberingAfterBreak="0">
    <w:nsid w:val="6A837492"/>
    <w:multiLevelType w:val="hybridMultilevel"/>
    <w:tmpl w:val="B4C454E2"/>
    <w:lvl w:ilvl="0" w:tplc="ABC4F500">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2" w15:restartNumberingAfterBreak="0">
    <w:nsid w:val="6AE801B5"/>
    <w:multiLevelType w:val="hybridMultilevel"/>
    <w:tmpl w:val="3B9E8F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6D593D7F"/>
    <w:multiLevelType w:val="hybridMultilevel"/>
    <w:tmpl w:val="06CC07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15:restartNumberingAfterBreak="0">
    <w:nsid w:val="6EE87E05"/>
    <w:multiLevelType w:val="hybridMultilevel"/>
    <w:tmpl w:val="0FCA17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719B1A58"/>
    <w:multiLevelType w:val="hybridMultilevel"/>
    <w:tmpl w:val="CA1AC8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15:restartNumberingAfterBreak="0">
    <w:nsid w:val="73BA6CD3"/>
    <w:multiLevelType w:val="hybridMultilevel"/>
    <w:tmpl w:val="45566A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15:restartNumberingAfterBreak="0">
    <w:nsid w:val="765859B1"/>
    <w:multiLevelType w:val="hybridMultilevel"/>
    <w:tmpl w:val="60E0DEF8"/>
    <w:lvl w:ilvl="0" w:tplc="DC5EA19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15:restartNumberingAfterBreak="0">
    <w:nsid w:val="78B625B0"/>
    <w:multiLevelType w:val="hybridMultilevel"/>
    <w:tmpl w:val="F708BA4A"/>
    <w:lvl w:ilvl="0" w:tplc="74A43812">
      <w:start w:val="1"/>
      <w:numFmt w:val="bullet"/>
      <w:lvlText w:val="o"/>
      <w:lvlJc w:val="left"/>
      <w:pPr>
        <w:ind w:left="360" w:hanging="360"/>
      </w:pPr>
      <w:rPr>
        <w:rFonts w:ascii="Courier New" w:hAnsi="Courier New" w:hint="default"/>
        <w:u w:color="FF0000"/>
      </w:rPr>
    </w:lvl>
    <w:lvl w:ilvl="1" w:tplc="0C090001">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0" w15:restartNumberingAfterBreak="0">
    <w:nsid w:val="78BB7EFA"/>
    <w:multiLevelType w:val="hybridMultilevel"/>
    <w:tmpl w:val="3D4046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15:restartNumberingAfterBreak="0">
    <w:nsid w:val="7A0D0707"/>
    <w:multiLevelType w:val="hybridMultilevel"/>
    <w:tmpl w:val="818423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15:restartNumberingAfterBreak="0">
    <w:nsid w:val="7A544AA0"/>
    <w:multiLevelType w:val="hybridMultilevel"/>
    <w:tmpl w:val="622CAF30"/>
    <w:lvl w:ilvl="0" w:tplc="DC5EA196">
      <w:start w:val="1"/>
      <w:numFmt w:val="bullet"/>
      <w:lvlText w:val=""/>
      <w:lvlJc w:val="left"/>
      <w:pPr>
        <w:ind w:left="720" w:hanging="360"/>
      </w:pPr>
      <w:rPr>
        <w:rFonts w:ascii="Symbol" w:hAnsi="Symbol" w:hint="default"/>
        <w:sz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3" w15:restartNumberingAfterBreak="0">
    <w:nsid w:val="7D1E2C9E"/>
    <w:multiLevelType w:val="hybridMultilevel"/>
    <w:tmpl w:val="EBD4BF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15:restartNumberingAfterBreak="0">
    <w:nsid w:val="7E247AB9"/>
    <w:multiLevelType w:val="hybridMultilevel"/>
    <w:tmpl w:val="BE2AED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4"/>
  </w:num>
  <w:num w:numId="2">
    <w:abstractNumId w:val="60"/>
  </w:num>
  <w:num w:numId="3">
    <w:abstractNumId w:val="66"/>
  </w:num>
  <w:num w:numId="4">
    <w:abstractNumId w:val="26"/>
  </w:num>
  <w:num w:numId="5">
    <w:abstractNumId w:val="50"/>
  </w:num>
  <w:num w:numId="6">
    <w:abstractNumId w:val="52"/>
  </w:num>
  <w:num w:numId="7">
    <w:abstractNumId w:val="45"/>
  </w:num>
  <w:num w:numId="8">
    <w:abstractNumId w:val="59"/>
  </w:num>
  <w:num w:numId="9">
    <w:abstractNumId w:val="55"/>
  </w:num>
  <w:num w:numId="10">
    <w:abstractNumId w:val="37"/>
  </w:num>
  <w:num w:numId="11">
    <w:abstractNumId w:val="29"/>
  </w:num>
  <w:num w:numId="12">
    <w:abstractNumId w:val="19"/>
  </w:num>
  <w:num w:numId="13">
    <w:abstractNumId w:val="34"/>
  </w:num>
  <w:num w:numId="14">
    <w:abstractNumId w:val="31"/>
  </w:num>
  <w:num w:numId="15">
    <w:abstractNumId w:val="36"/>
  </w:num>
  <w:num w:numId="16">
    <w:abstractNumId w:val="45"/>
  </w:num>
  <w:num w:numId="17">
    <w:abstractNumId w:val="50"/>
  </w:num>
  <w:num w:numId="1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num>
  <w:num w:numId="20">
    <w:abstractNumId w:val="35"/>
  </w:num>
  <w:num w:numId="21">
    <w:abstractNumId w:val="61"/>
  </w:num>
  <w:num w:numId="22">
    <w:abstractNumId w:val="63"/>
  </w:num>
  <w:num w:numId="23">
    <w:abstractNumId w:val="20"/>
  </w:num>
  <w:num w:numId="24">
    <w:abstractNumId w:val="23"/>
  </w:num>
  <w:num w:numId="25">
    <w:abstractNumId w:val="16"/>
  </w:num>
  <w:num w:numId="26">
    <w:abstractNumId w:val="69"/>
  </w:num>
  <w:num w:numId="27">
    <w:abstractNumId w:val="40"/>
  </w:num>
  <w:num w:numId="28">
    <w:abstractNumId w:val="48"/>
  </w:num>
  <w:num w:numId="29">
    <w:abstractNumId w:val="72"/>
  </w:num>
  <w:num w:numId="30">
    <w:abstractNumId w:val="11"/>
  </w:num>
  <w:num w:numId="31">
    <w:abstractNumId w:val="18"/>
  </w:num>
  <w:num w:numId="32">
    <w:abstractNumId w:val="28"/>
  </w:num>
  <w:num w:numId="33">
    <w:abstractNumId w:val="10"/>
  </w:num>
  <w:num w:numId="34">
    <w:abstractNumId w:val="13"/>
  </w:num>
  <w:num w:numId="35">
    <w:abstractNumId w:val="68"/>
  </w:num>
  <w:num w:numId="36">
    <w:abstractNumId w:val="39"/>
  </w:num>
  <w:num w:numId="37">
    <w:abstractNumId w:val="22"/>
  </w:num>
  <w:num w:numId="38">
    <w:abstractNumId w:val="27"/>
  </w:num>
  <w:num w:numId="39">
    <w:abstractNumId w:val="64"/>
  </w:num>
  <w:num w:numId="40">
    <w:abstractNumId w:val="67"/>
  </w:num>
  <w:num w:numId="41">
    <w:abstractNumId w:val="30"/>
  </w:num>
  <w:num w:numId="42">
    <w:abstractNumId w:val="44"/>
  </w:num>
  <w:num w:numId="43">
    <w:abstractNumId w:val="62"/>
  </w:num>
  <w:num w:numId="44">
    <w:abstractNumId w:val="51"/>
  </w:num>
  <w:num w:numId="45">
    <w:abstractNumId w:val="17"/>
  </w:num>
  <w:num w:numId="46">
    <w:abstractNumId w:val="71"/>
  </w:num>
  <w:num w:numId="47">
    <w:abstractNumId w:val="56"/>
  </w:num>
  <w:num w:numId="48">
    <w:abstractNumId w:val="70"/>
  </w:num>
  <w:num w:numId="49">
    <w:abstractNumId w:val="54"/>
  </w:num>
  <w:num w:numId="50">
    <w:abstractNumId w:val="9"/>
  </w:num>
  <w:num w:numId="51">
    <w:abstractNumId w:val="58"/>
  </w:num>
  <w:num w:numId="52">
    <w:abstractNumId w:val="15"/>
  </w:num>
  <w:num w:numId="53">
    <w:abstractNumId w:val="12"/>
  </w:num>
  <w:num w:numId="54">
    <w:abstractNumId w:val="53"/>
  </w:num>
  <w:num w:numId="55">
    <w:abstractNumId w:val="25"/>
  </w:num>
  <w:num w:numId="56">
    <w:abstractNumId w:val="38"/>
  </w:num>
  <w:num w:numId="57">
    <w:abstractNumId w:val="49"/>
  </w:num>
  <w:num w:numId="58">
    <w:abstractNumId w:val="46"/>
  </w:num>
  <w:num w:numId="59">
    <w:abstractNumId w:val="43"/>
  </w:num>
  <w:num w:numId="60">
    <w:abstractNumId w:val="74"/>
  </w:num>
  <w:num w:numId="61">
    <w:abstractNumId w:val="65"/>
  </w:num>
  <w:num w:numId="62">
    <w:abstractNumId w:val="32"/>
  </w:num>
  <w:num w:numId="63">
    <w:abstractNumId w:val="8"/>
  </w:num>
  <w:num w:numId="64">
    <w:abstractNumId w:val="7"/>
  </w:num>
  <w:num w:numId="65">
    <w:abstractNumId w:val="6"/>
  </w:num>
  <w:num w:numId="66">
    <w:abstractNumId w:val="5"/>
  </w:num>
  <w:num w:numId="67">
    <w:abstractNumId w:val="4"/>
  </w:num>
  <w:num w:numId="68">
    <w:abstractNumId w:val="3"/>
  </w:num>
  <w:num w:numId="69">
    <w:abstractNumId w:val="2"/>
  </w:num>
  <w:num w:numId="70">
    <w:abstractNumId w:val="1"/>
  </w:num>
  <w:num w:numId="71">
    <w:abstractNumId w:val="0"/>
  </w:num>
  <w:num w:numId="72">
    <w:abstractNumId w:val="42"/>
  </w:num>
  <w:num w:numId="73">
    <w:abstractNumId w:val="47"/>
  </w:num>
  <w:num w:numId="74">
    <w:abstractNumId w:val="33"/>
  </w:num>
  <w:num w:numId="75">
    <w:abstractNumId w:val="14"/>
  </w:num>
  <w:num w:numId="76">
    <w:abstractNumId w:val="57"/>
  </w:num>
  <w:num w:numId="77">
    <w:abstractNumId w:val="73"/>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00CB"/>
    <w:rsid w:val="00001772"/>
    <w:rsid w:val="00003F7E"/>
    <w:rsid w:val="000049AD"/>
    <w:rsid w:val="00004D9E"/>
    <w:rsid w:val="0001488B"/>
    <w:rsid w:val="0002323C"/>
    <w:rsid w:val="00024A06"/>
    <w:rsid w:val="00026B24"/>
    <w:rsid w:val="00030ED0"/>
    <w:rsid w:val="0003331C"/>
    <w:rsid w:val="000333E5"/>
    <w:rsid w:val="000345D7"/>
    <w:rsid w:val="000472A1"/>
    <w:rsid w:val="000500CB"/>
    <w:rsid w:val="000511D5"/>
    <w:rsid w:val="000533A7"/>
    <w:rsid w:val="00053E67"/>
    <w:rsid w:val="000605B8"/>
    <w:rsid w:val="00060CC5"/>
    <w:rsid w:val="00063680"/>
    <w:rsid w:val="00064BF3"/>
    <w:rsid w:val="00074B39"/>
    <w:rsid w:val="0007737D"/>
    <w:rsid w:val="00077DF8"/>
    <w:rsid w:val="00083062"/>
    <w:rsid w:val="00084567"/>
    <w:rsid w:val="00085C24"/>
    <w:rsid w:val="00087319"/>
    <w:rsid w:val="0009055A"/>
    <w:rsid w:val="00091275"/>
    <w:rsid w:val="0009535C"/>
    <w:rsid w:val="000953D5"/>
    <w:rsid w:val="000957C3"/>
    <w:rsid w:val="000976EE"/>
    <w:rsid w:val="00097CA1"/>
    <w:rsid w:val="000A11A3"/>
    <w:rsid w:val="000A340D"/>
    <w:rsid w:val="000A4F32"/>
    <w:rsid w:val="000A7A4C"/>
    <w:rsid w:val="000B14FD"/>
    <w:rsid w:val="000B551C"/>
    <w:rsid w:val="000C2985"/>
    <w:rsid w:val="000C725D"/>
    <w:rsid w:val="000D074B"/>
    <w:rsid w:val="000D33E9"/>
    <w:rsid w:val="000D6B63"/>
    <w:rsid w:val="000E22FF"/>
    <w:rsid w:val="000E3C6C"/>
    <w:rsid w:val="000E4609"/>
    <w:rsid w:val="000F15A1"/>
    <w:rsid w:val="001021FB"/>
    <w:rsid w:val="0010268F"/>
    <w:rsid w:val="001055D0"/>
    <w:rsid w:val="00114A24"/>
    <w:rsid w:val="0011700D"/>
    <w:rsid w:val="00125ABE"/>
    <w:rsid w:val="001264EE"/>
    <w:rsid w:val="001301DF"/>
    <w:rsid w:val="00132656"/>
    <w:rsid w:val="0013572C"/>
    <w:rsid w:val="001411B0"/>
    <w:rsid w:val="00143DEB"/>
    <w:rsid w:val="0014752A"/>
    <w:rsid w:val="00152F10"/>
    <w:rsid w:val="001558DD"/>
    <w:rsid w:val="0015747C"/>
    <w:rsid w:val="0015779E"/>
    <w:rsid w:val="00163A46"/>
    <w:rsid w:val="00164154"/>
    <w:rsid w:val="0016422F"/>
    <w:rsid w:val="00164F5E"/>
    <w:rsid w:val="00167276"/>
    <w:rsid w:val="00171399"/>
    <w:rsid w:val="00176402"/>
    <w:rsid w:val="00180BE8"/>
    <w:rsid w:val="00182D13"/>
    <w:rsid w:val="001843BC"/>
    <w:rsid w:val="00187705"/>
    <w:rsid w:val="00190738"/>
    <w:rsid w:val="0019299C"/>
    <w:rsid w:val="001A757B"/>
    <w:rsid w:val="001B0C35"/>
    <w:rsid w:val="001C1F49"/>
    <w:rsid w:val="001C3671"/>
    <w:rsid w:val="001C6AD8"/>
    <w:rsid w:val="001D405E"/>
    <w:rsid w:val="001D653F"/>
    <w:rsid w:val="001E1752"/>
    <w:rsid w:val="001E18A0"/>
    <w:rsid w:val="00200E96"/>
    <w:rsid w:val="00203A90"/>
    <w:rsid w:val="00204B65"/>
    <w:rsid w:val="002067A7"/>
    <w:rsid w:val="00212681"/>
    <w:rsid w:val="00214286"/>
    <w:rsid w:val="00214662"/>
    <w:rsid w:val="00217FC3"/>
    <w:rsid w:val="00223807"/>
    <w:rsid w:val="00225286"/>
    <w:rsid w:val="00225312"/>
    <w:rsid w:val="00225E81"/>
    <w:rsid w:val="00226E9A"/>
    <w:rsid w:val="0023031D"/>
    <w:rsid w:val="002303B8"/>
    <w:rsid w:val="00230450"/>
    <w:rsid w:val="002331C2"/>
    <w:rsid w:val="00236978"/>
    <w:rsid w:val="00237848"/>
    <w:rsid w:val="00243E8B"/>
    <w:rsid w:val="00247F4B"/>
    <w:rsid w:val="00250F39"/>
    <w:rsid w:val="00251424"/>
    <w:rsid w:val="002543C1"/>
    <w:rsid w:val="00254FC7"/>
    <w:rsid w:val="00261641"/>
    <w:rsid w:val="00263F16"/>
    <w:rsid w:val="002644DD"/>
    <w:rsid w:val="00264712"/>
    <w:rsid w:val="002651AE"/>
    <w:rsid w:val="0026687F"/>
    <w:rsid w:val="00272CD6"/>
    <w:rsid w:val="00274EFE"/>
    <w:rsid w:val="002754E8"/>
    <w:rsid w:val="0027689F"/>
    <w:rsid w:val="002770ED"/>
    <w:rsid w:val="00281E28"/>
    <w:rsid w:val="00283411"/>
    <w:rsid w:val="00284598"/>
    <w:rsid w:val="00284E59"/>
    <w:rsid w:val="00285C22"/>
    <w:rsid w:val="00286992"/>
    <w:rsid w:val="00287388"/>
    <w:rsid w:val="00291A31"/>
    <w:rsid w:val="0029236B"/>
    <w:rsid w:val="00293D3F"/>
    <w:rsid w:val="0029595B"/>
    <w:rsid w:val="002A5D07"/>
    <w:rsid w:val="002A6286"/>
    <w:rsid w:val="002A6839"/>
    <w:rsid w:val="002A6D65"/>
    <w:rsid w:val="002B38CC"/>
    <w:rsid w:val="002B4AAA"/>
    <w:rsid w:val="002C0E9E"/>
    <w:rsid w:val="002C501C"/>
    <w:rsid w:val="002C663F"/>
    <w:rsid w:val="002C7CD5"/>
    <w:rsid w:val="002D1CAF"/>
    <w:rsid w:val="002D2547"/>
    <w:rsid w:val="002E7030"/>
    <w:rsid w:val="002E7660"/>
    <w:rsid w:val="002F4559"/>
    <w:rsid w:val="002F5C14"/>
    <w:rsid w:val="002F658E"/>
    <w:rsid w:val="002F7F93"/>
    <w:rsid w:val="00306DDB"/>
    <w:rsid w:val="003077C4"/>
    <w:rsid w:val="003127E4"/>
    <w:rsid w:val="00313241"/>
    <w:rsid w:val="003224A8"/>
    <w:rsid w:val="00323FB8"/>
    <w:rsid w:val="00326D08"/>
    <w:rsid w:val="00333854"/>
    <w:rsid w:val="003441EE"/>
    <w:rsid w:val="00361A93"/>
    <w:rsid w:val="00366587"/>
    <w:rsid w:val="00367B65"/>
    <w:rsid w:val="00375012"/>
    <w:rsid w:val="003767C8"/>
    <w:rsid w:val="00380E52"/>
    <w:rsid w:val="0038404B"/>
    <w:rsid w:val="003866F6"/>
    <w:rsid w:val="00393D00"/>
    <w:rsid w:val="00395EFA"/>
    <w:rsid w:val="003966F4"/>
    <w:rsid w:val="003A7CE2"/>
    <w:rsid w:val="003B63FF"/>
    <w:rsid w:val="003B75F3"/>
    <w:rsid w:val="003C0972"/>
    <w:rsid w:val="003C65C7"/>
    <w:rsid w:val="003C7843"/>
    <w:rsid w:val="003D29E1"/>
    <w:rsid w:val="003D3CA3"/>
    <w:rsid w:val="003D5701"/>
    <w:rsid w:val="003E55C2"/>
    <w:rsid w:val="003E778E"/>
    <w:rsid w:val="003E798C"/>
    <w:rsid w:val="003F2E02"/>
    <w:rsid w:val="003F736A"/>
    <w:rsid w:val="004037A0"/>
    <w:rsid w:val="004053D3"/>
    <w:rsid w:val="00413C95"/>
    <w:rsid w:val="00416A8C"/>
    <w:rsid w:val="00417C0A"/>
    <w:rsid w:val="004238CB"/>
    <w:rsid w:val="00423D70"/>
    <w:rsid w:val="00425542"/>
    <w:rsid w:val="00427D81"/>
    <w:rsid w:val="004334C4"/>
    <w:rsid w:val="00442E3E"/>
    <w:rsid w:val="00442E9A"/>
    <w:rsid w:val="0044394F"/>
    <w:rsid w:val="00445FB0"/>
    <w:rsid w:val="00446F3A"/>
    <w:rsid w:val="00447158"/>
    <w:rsid w:val="00451A60"/>
    <w:rsid w:val="00452C97"/>
    <w:rsid w:val="00472E82"/>
    <w:rsid w:val="00473CEB"/>
    <w:rsid w:val="00475FDD"/>
    <w:rsid w:val="00477518"/>
    <w:rsid w:val="00492216"/>
    <w:rsid w:val="00492742"/>
    <w:rsid w:val="00494A2B"/>
    <w:rsid w:val="00494D52"/>
    <w:rsid w:val="004A0054"/>
    <w:rsid w:val="004A077E"/>
    <w:rsid w:val="004A2599"/>
    <w:rsid w:val="004A4854"/>
    <w:rsid w:val="004B01B7"/>
    <w:rsid w:val="004B4C79"/>
    <w:rsid w:val="004B64B7"/>
    <w:rsid w:val="004C0DC5"/>
    <w:rsid w:val="004C0DE3"/>
    <w:rsid w:val="004C2052"/>
    <w:rsid w:val="004C256C"/>
    <w:rsid w:val="004C30D1"/>
    <w:rsid w:val="004D2CA6"/>
    <w:rsid w:val="004E2860"/>
    <w:rsid w:val="004F0644"/>
    <w:rsid w:val="004F1663"/>
    <w:rsid w:val="004F6959"/>
    <w:rsid w:val="0050408C"/>
    <w:rsid w:val="00506619"/>
    <w:rsid w:val="005105FD"/>
    <w:rsid w:val="0051262A"/>
    <w:rsid w:val="00513706"/>
    <w:rsid w:val="00517079"/>
    <w:rsid w:val="0051759C"/>
    <w:rsid w:val="00520CE7"/>
    <w:rsid w:val="00524AC8"/>
    <w:rsid w:val="0052771D"/>
    <w:rsid w:val="00530092"/>
    <w:rsid w:val="005319C2"/>
    <w:rsid w:val="00534D9D"/>
    <w:rsid w:val="0054283B"/>
    <w:rsid w:val="00546736"/>
    <w:rsid w:val="00552245"/>
    <w:rsid w:val="005610BA"/>
    <w:rsid w:val="00563F2B"/>
    <w:rsid w:val="00565227"/>
    <w:rsid w:val="00565A11"/>
    <w:rsid w:val="00573C68"/>
    <w:rsid w:val="0057536A"/>
    <w:rsid w:val="00580BFF"/>
    <w:rsid w:val="00590060"/>
    <w:rsid w:val="005922CB"/>
    <w:rsid w:val="005948A0"/>
    <w:rsid w:val="0059669B"/>
    <w:rsid w:val="00596CFA"/>
    <w:rsid w:val="005975C2"/>
    <w:rsid w:val="005A0ACD"/>
    <w:rsid w:val="005A22AC"/>
    <w:rsid w:val="005A2FFA"/>
    <w:rsid w:val="005A33C4"/>
    <w:rsid w:val="005A5C67"/>
    <w:rsid w:val="005A6D23"/>
    <w:rsid w:val="005B4246"/>
    <w:rsid w:val="005B51AF"/>
    <w:rsid w:val="005C16B1"/>
    <w:rsid w:val="005C5DA1"/>
    <w:rsid w:val="005D1215"/>
    <w:rsid w:val="005D1995"/>
    <w:rsid w:val="005D268B"/>
    <w:rsid w:val="005D3BDD"/>
    <w:rsid w:val="005D43E9"/>
    <w:rsid w:val="005E3B64"/>
    <w:rsid w:val="005F0730"/>
    <w:rsid w:val="00601DBD"/>
    <w:rsid w:val="0060253E"/>
    <w:rsid w:val="00604B87"/>
    <w:rsid w:val="00607949"/>
    <w:rsid w:val="00617141"/>
    <w:rsid w:val="00623781"/>
    <w:rsid w:val="006309BB"/>
    <w:rsid w:val="0063132F"/>
    <w:rsid w:val="006342F7"/>
    <w:rsid w:val="00641850"/>
    <w:rsid w:val="00645E36"/>
    <w:rsid w:val="00646BBF"/>
    <w:rsid w:val="006523E1"/>
    <w:rsid w:val="0065672E"/>
    <w:rsid w:val="00660D69"/>
    <w:rsid w:val="00662576"/>
    <w:rsid w:val="00664079"/>
    <w:rsid w:val="00664DFC"/>
    <w:rsid w:val="00672436"/>
    <w:rsid w:val="00682A05"/>
    <w:rsid w:val="006862CE"/>
    <w:rsid w:val="00691E4B"/>
    <w:rsid w:val="00693164"/>
    <w:rsid w:val="00695838"/>
    <w:rsid w:val="00696847"/>
    <w:rsid w:val="006A0DC9"/>
    <w:rsid w:val="006A155B"/>
    <w:rsid w:val="006A4C07"/>
    <w:rsid w:val="006A768C"/>
    <w:rsid w:val="006A7E48"/>
    <w:rsid w:val="006B36F7"/>
    <w:rsid w:val="006B43E4"/>
    <w:rsid w:val="006D3A67"/>
    <w:rsid w:val="006E25B8"/>
    <w:rsid w:val="006E4114"/>
    <w:rsid w:val="006E455D"/>
    <w:rsid w:val="006E4C39"/>
    <w:rsid w:val="006E6428"/>
    <w:rsid w:val="006E70F9"/>
    <w:rsid w:val="006F02DF"/>
    <w:rsid w:val="007011D1"/>
    <w:rsid w:val="00703BF8"/>
    <w:rsid w:val="00704070"/>
    <w:rsid w:val="007100BB"/>
    <w:rsid w:val="007103F5"/>
    <w:rsid w:val="00713C9A"/>
    <w:rsid w:val="0071569A"/>
    <w:rsid w:val="00722307"/>
    <w:rsid w:val="007302F5"/>
    <w:rsid w:val="00735668"/>
    <w:rsid w:val="00741169"/>
    <w:rsid w:val="0075092D"/>
    <w:rsid w:val="00752DDC"/>
    <w:rsid w:val="00757102"/>
    <w:rsid w:val="00757252"/>
    <w:rsid w:val="007605FA"/>
    <w:rsid w:val="00761BD8"/>
    <w:rsid w:val="00763ACB"/>
    <w:rsid w:val="00765A60"/>
    <w:rsid w:val="00767C20"/>
    <w:rsid w:val="0077011F"/>
    <w:rsid w:val="00771AEF"/>
    <w:rsid w:val="0077599D"/>
    <w:rsid w:val="00777367"/>
    <w:rsid w:val="00785DCD"/>
    <w:rsid w:val="00786D53"/>
    <w:rsid w:val="00792BB9"/>
    <w:rsid w:val="007A7615"/>
    <w:rsid w:val="007B10F4"/>
    <w:rsid w:val="007B2FFE"/>
    <w:rsid w:val="007B420B"/>
    <w:rsid w:val="007B6EB2"/>
    <w:rsid w:val="007C1AB3"/>
    <w:rsid w:val="007D40AA"/>
    <w:rsid w:val="007D5E2B"/>
    <w:rsid w:val="007E018E"/>
    <w:rsid w:val="007E0246"/>
    <w:rsid w:val="007E0308"/>
    <w:rsid w:val="007E754A"/>
    <w:rsid w:val="00803A58"/>
    <w:rsid w:val="008111DF"/>
    <w:rsid w:val="0081496E"/>
    <w:rsid w:val="00827436"/>
    <w:rsid w:val="0082790D"/>
    <w:rsid w:val="008339E8"/>
    <w:rsid w:val="00835074"/>
    <w:rsid w:val="00835599"/>
    <w:rsid w:val="00835C72"/>
    <w:rsid w:val="00840418"/>
    <w:rsid w:val="00841239"/>
    <w:rsid w:val="00851DEA"/>
    <w:rsid w:val="00853B81"/>
    <w:rsid w:val="00854203"/>
    <w:rsid w:val="00863CEE"/>
    <w:rsid w:val="00864021"/>
    <w:rsid w:val="008654C4"/>
    <w:rsid w:val="00867768"/>
    <w:rsid w:val="008707D6"/>
    <w:rsid w:val="008822FA"/>
    <w:rsid w:val="008837AA"/>
    <w:rsid w:val="00886864"/>
    <w:rsid w:val="0088711D"/>
    <w:rsid w:val="00887C4B"/>
    <w:rsid w:val="00890050"/>
    <w:rsid w:val="0089381D"/>
    <w:rsid w:val="008948B1"/>
    <w:rsid w:val="008A1BF8"/>
    <w:rsid w:val="008A4500"/>
    <w:rsid w:val="008A535F"/>
    <w:rsid w:val="008A5B08"/>
    <w:rsid w:val="008A679F"/>
    <w:rsid w:val="008A6997"/>
    <w:rsid w:val="008A769F"/>
    <w:rsid w:val="008C20F4"/>
    <w:rsid w:val="008D0C2C"/>
    <w:rsid w:val="008D4203"/>
    <w:rsid w:val="008D4949"/>
    <w:rsid w:val="008E0501"/>
    <w:rsid w:val="008E161B"/>
    <w:rsid w:val="008F0349"/>
    <w:rsid w:val="008F4237"/>
    <w:rsid w:val="008F6145"/>
    <w:rsid w:val="008F65F2"/>
    <w:rsid w:val="00901984"/>
    <w:rsid w:val="00902B18"/>
    <w:rsid w:val="00903223"/>
    <w:rsid w:val="00906B05"/>
    <w:rsid w:val="0090704D"/>
    <w:rsid w:val="00907709"/>
    <w:rsid w:val="00913930"/>
    <w:rsid w:val="00914C64"/>
    <w:rsid w:val="00920658"/>
    <w:rsid w:val="00922952"/>
    <w:rsid w:val="009234A3"/>
    <w:rsid w:val="009238B3"/>
    <w:rsid w:val="0092433D"/>
    <w:rsid w:val="00924E70"/>
    <w:rsid w:val="00925D9E"/>
    <w:rsid w:val="00925DA3"/>
    <w:rsid w:val="00926168"/>
    <w:rsid w:val="00927086"/>
    <w:rsid w:val="00933311"/>
    <w:rsid w:val="00933CC8"/>
    <w:rsid w:val="0093654B"/>
    <w:rsid w:val="00940D9A"/>
    <w:rsid w:val="00943001"/>
    <w:rsid w:val="00943948"/>
    <w:rsid w:val="0095011A"/>
    <w:rsid w:val="009540E1"/>
    <w:rsid w:val="00954C78"/>
    <w:rsid w:val="00956D42"/>
    <w:rsid w:val="00957DA0"/>
    <w:rsid w:val="0096604C"/>
    <w:rsid w:val="00971223"/>
    <w:rsid w:val="009733C0"/>
    <w:rsid w:val="00974913"/>
    <w:rsid w:val="009812FD"/>
    <w:rsid w:val="00983E69"/>
    <w:rsid w:val="00987D2F"/>
    <w:rsid w:val="00992EED"/>
    <w:rsid w:val="00993A2B"/>
    <w:rsid w:val="00996C34"/>
    <w:rsid w:val="009A2961"/>
    <w:rsid w:val="009A4A68"/>
    <w:rsid w:val="009A55AA"/>
    <w:rsid w:val="009A55B9"/>
    <w:rsid w:val="009A7983"/>
    <w:rsid w:val="009B12A3"/>
    <w:rsid w:val="009B4002"/>
    <w:rsid w:val="009B53E1"/>
    <w:rsid w:val="009C3DED"/>
    <w:rsid w:val="009D33F6"/>
    <w:rsid w:val="009D489D"/>
    <w:rsid w:val="009D4F41"/>
    <w:rsid w:val="009D757C"/>
    <w:rsid w:val="009E1FCA"/>
    <w:rsid w:val="009E5D6B"/>
    <w:rsid w:val="009F0FD3"/>
    <w:rsid w:val="009F76D0"/>
    <w:rsid w:val="00A01890"/>
    <w:rsid w:val="00A0629B"/>
    <w:rsid w:val="00A1105F"/>
    <w:rsid w:val="00A22403"/>
    <w:rsid w:val="00A305EB"/>
    <w:rsid w:val="00A3522D"/>
    <w:rsid w:val="00A42A11"/>
    <w:rsid w:val="00A4365D"/>
    <w:rsid w:val="00A45A4A"/>
    <w:rsid w:val="00A50545"/>
    <w:rsid w:val="00A52A37"/>
    <w:rsid w:val="00A55BC0"/>
    <w:rsid w:val="00A577D5"/>
    <w:rsid w:val="00A579E7"/>
    <w:rsid w:val="00A630CE"/>
    <w:rsid w:val="00A64995"/>
    <w:rsid w:val="00A64EF3"/>
    <w:rsid w:val="00A654DC"/>
    <w:rsid w:val="00A65C83"/>
    <w:rsid w:val="00A6672C"/>
    <w:rsid w:val="00A75F20"/>
    <w:rsid w:val="00A76F07"/>
    <w:rsid w:val="00A80B72"/>
    <w:rsid w:val="00A848C5"/>
    <w:rsid w:val="00A85C66"/>
    <w:rsid w:val="00A86F85"/>
    <w:rsid w:val="00AA3155"/>
    <w:rsid w:val="00AA3BEF"/>
    <w:rsid w:val="00AA3C23"/>
    <w:rsid w:val="00AA5D42"/>
    <w:rsid w:val="00AA6867"/>
    <w:rsid w:val="00AB7BA0"/>
    <w:rsid w:val="00AC0C84"/>
    <w:rsid w:val="00AC219B"/>
    <w:rsid w:val="00AC5F03"/>
    <w:rsid w:val="00AC6A49"/>
    <w:rsid w:val="00AC6C1B"/>
    <w:rsid w:val="00AD4A88"/>
    <w:rsid w:val="00AD6C67"/>
    <w:rsid w:val="00AE05D7"/>
    <w:rsid w:val="00AE6676"/>
    <w:rsid w:val="00AF0AA2"/>
    <w:rsid w:val="00AF1525"/>
    <w:rsid w:val="00AF3F94"/>
    <w:rsid w:val="00AF7667"/>
    <w:rsid w:val="00AF7F7F"/>
    <w:rsid w:val="00B07F4D"/>
    <w:rsid w:val="00B10E1C"/>
    <w:rsid w:val="00B166E8"/>
    <w:rsid w:val="00B1735C"/>
    <w:rsid w:val="00B24AAA"/>
    <w:rsid w:val="00B263A0"/>
    <w:rsid w:val="00B37DBF"/>
    <w:rsid w:val="00B44107"/>
    <w:rsid w:val="00B450B8"/>
    <w:rsid w:val="00B46014"/>
    <w:rsid w:val="00B460D7"/>
    <w:rsid w:val="00B538AD"/>
    <w:rsid w:val="00B64A7D"/>
    <w:rsid w:val="00B65D0C"/>
    <w:rsid w:val="00B671EE"/>
    <w:rsid w:val="00B71A2C"/>
    <w:rsid w:val="00B7784F"/>
    <w:rsid w:val="00B82ED0"/>
    <w:rsid w:val="00B849AD"/>
    <w:rsid w:val="00B85362"/>
    <w:rsid w:val="00B90058"/>
    <w:rsid w:val="00B90E5B"/>
    <w:rsid w:val="00B9442B"/>
    <w:rsid w:val="00B94E47"/>
    <w:rsid w:val="00BA0812"/>
    <w:rsid w:val="00BA1D72"/>
    <w:rsid w:val="00BA4ED1"/>
    <w:rsid w:val="00BA53A2"/>
    <w:rsid w:val="00BA5A54"/>
    <w:rsid w:val="00BB452E"/>
    <w:rsid w:val="00BB7375"/>
    <w:rsid w:val="00BC0FFD"/>
    <w:rsid w:val="00BC1A72"/>
    <w:rsid w:val="00BC1FCD"/>
    <w:rsid w:val="00BC2E93"/>
    <w:rsid w:val="00BD6F4D"/>
    <w:rsid w:val="00BE3E39"/>
    <w:rsid w:val="00BE592F"/>
    <w:rsid w:val="00BF3524"/>
    <w:rsid w:val="00BF7BA3"/>
    <w:rsid w:val="00BF7D14"/>
    <w:rsid w:val="00C0158B"/>
    <w:rsid w:val="00C020CE"/>
    <w:rsid w:val="00C03F55"/>
    <w:rsid w:val="00C0578B"/>
    <w:rsid w:val="00C1012E"/>
    <w:rsid w:val="00C12A6E"/>
    <w:rsid w:val="00C12AFB"/>
    <w:rsid w:val="00C13316"/>
    <w:rsid w:val="00C136D4"/>
    <w:rsid w:val="00C14837"/>
    <w:rsid w:val="00C20023"/>
    <w:rsid w:val="00C218CB"/>
    <w:rsid w:val="00C2210D"/>
    <w:rsid w:val="00C36B36"/>
    <w:rsid w:val="00C37CA1"/>
    <w:rsid w:val="00C43C25"/>
    <w:rsid w:val="00C47EDE"/>
    <w:rsid w:val="00C5057F"/>
    <w:rsid w:val="00C50E88"/>
    <w:rsid w:val="00C6560C"/>
    <w:rsid w:val="00C66762"/>
    <w:rsid w:val="00C671D2"/>
    <w:rsid w:val="00C74DE5"/>
    <w:rsid w:val="00C76BE9"/>
    <w:rsid w:val="00C80989"/>
    <w:rsid w:val="00C80EC4"/>
    <w:rsid w:val="00C878C9"/>
    <w:rsid w:val="00C93EF0"/>
    <w:rsid w:val="00CA6D0C"/>
    <w:rsid w:val="00CB1D1C"/>
    <w:rsid w:val="00CB3185"/>
    <w:rsid w:val="00CB60AA"/>
    <w:rsid w:val="00CC4548"/>
    <w:rsid w:val="00CC4677"/>
    <w:rsid w:val="00CC5867"/>
    <w:rsid w:val="00CC65E1"/>
    <w:rsid w:val="00CD1BC7"/>
    <w:rsid w:val="00CD2841"/>
    <w:rsid w:val="00CD30F1"/>
    <w:rsid w:val="00CD567D"/>
    <w:rsid w:val="00CD5ECD"/>
    <w:rsid w:val="00CD608C"/>
    <w:rsid w:val="00CD671D"/>
    <w:rsid w:val="00CE2A7F"/>
    <w:rsid w:val="00CE7670"/>
    <w:rsid w:val="00CF4E78"/>
    <w:rsid w:val="00D0032D"/>
    <w:rsid w:val="00D05E63"/>
    <w:rsid w:val="00D14C3C"/>
    <w:rsid w:val="00D16305"/>
    <w:rsid w:val="00D230E6"/>
    <w:rsid w:val="00D32B0B"/>
    <w:rsid w:val="00D33504"/>
    <w:rsid w:val="00D427F7"/>
    <w:rsid w:val="00D50ED7"/>
    <w:rsid w:val="00D517D1"/>
    <w:rsid w:val="00D52097"/>
    <w:rsid w:val="00D52C9D"/>
    <w:rsid w:val="00D601B3"/>
    <w:rsid w:val="00D61C8F"/>
    <w:rsid w:val="00D63D05"/>
    <w:rsid w:val="00D70745"/>
    <w:rsid w:val="00D71C85"/>
    <w:rsid w:val="00D73C7D"/>
    <w:rsid w:val="00D748D3"/>
    <w:rsid w:val="00D7688F"/>
    <w:rsid w:val="00D802F6"/>
    <w:rsid w:val="00D8232C"/>
    <w:rsid w:val="00D85073"/>
    <w:rsid w:val="00D8553A"/>
    <w:rsid w:val="00D86E90"/>
    <w:rsid w:val="00D87E55"/>
    <w:rsid w:val="00D91FD7"/>
    <w:rsid w:val="00D9210D"/>
    <w:rsid w:val="00D92D2E"/>
    <w:rsid w:val="00D92FA7"/>
    <w:rsid w:val="00D93817"/>
    <w:rsid w:val="00D94F80"/>
    <w:rsid w:val="00D954C1"/>
    <w:rsid w:val="00D959F5"/>
    <w:rsid w:val="00D95F7E"/>
    <w:rsid w:val="00D97AC3"/>
    <w:rsid w:val="00DA15E9"/>
    <w:rsid w:val="00DA2486"/>
    <w:rsid w:val="00DA65A7"/>
    <w:rsid w:val="00DB4628"/>
    <w:rsid w:val="00DB78EF"/>
    <w:rsid w:val="00DC4854"/>
    <w:rsid w:val="00DC7DC4"/>
    <w:rsid w:val="00DD0BBE"/>
    <w:rsid w:val="00DD5D6C"/>
    <w:rsid w:val="00DE1B04"/>
    <w:rsid w:val="00DE3FD4"/>
    <w:rsid w:val="00DF2AB9"/>
    <w:rsid w:val="00E0424A"/>
    <w:rsid w:val="00E058B0"/>
    <w:rsid w:val="00E12AA6"/>
    <w:rsid w:val="00E2100B"/>
    <w:rsid w:val="00E23A6F"/>
    <w:rsid w:val="00E27DFD"/>
    <w:rsid w:val="00E30749"/>
    <w:rsid w:val="00E334EA"/>
    <w:rsid w:val="00E34AFE"/>
    <w:rsid w:val="00E45188"/>
    <w:rsid w:val="00E46AD2"/>
    <w:rsid w:val="00E50600"/>
    <w:rsid w:val="00E51638"/>
    <w:rsid w:val="00E51794"/>
    <w:rsid w:val="00E5200D"/>
    <w:rsid w:val="00E548EC"/>
    <w:rsid w:val="00E55C2E"/>
    <w:rsid w:val="00E60CB0"/>
    <w:rsid w:val="00E623D1"/>
    <w:rsid w:val="00E65203"/>
    <w:rsid w:val="00E66E91"/>
    <w:rsid w:val="00E774D5"/>
    <w:rsid w:val="00E776B7"/>
    <w:rsid w:val="00E81811"/>
    <w:rsid w:val="00E8225E"/>
    <w:rsid w:val="00E82B30"/>
    <w:rsid w:val="00E85811"/>
    <w:rsid w:val="00E865EB"/>
    <w:rsid w:val="00E9538F"/>
    <w:rsid w:val="00E96CC2"/>
    <w:rsid w:val="00EA0E00"/>
    <w:rsid w:val="00EA44E8"/>
    <w:rsid w:val="00EB563A"/>
    <w:rsid w:val="00EB691F"/>
    <w:rsid w:val="00EB6D5D"/>
    <w:rsid w:val="00EC06F4"/>
    <w:rsid w:val="00EC0B91"/>
    <w:rsid w:val="00EC5433"/>
    <w:rsid w:val="00EC624B"/>
    <w:rsid w:val="00EC6ED2"/>
    <w:rsid w:val="00ED7279"/>
    <w:rsid w:val="00EE2256"/>
    <w:rsid w:val="00EE3A11"/>
    <w:rsid w:val="00EE4F9D"/>
    <w:rsid w:val="00EE5C94"/>
    <w:rsid w:val="00EE63C1"/>
    <w:rsid w:val="00EF0787"/>
    <w:rsid w:val="00F029E0"/>
    <w:rsid w:val="00F0486D"/>
    <w:rsid w:val="00F04D99"/>
    <w:rsid w:val="00F07639"/>
    <w:rsid w:val="00F10908"/>
    <w:rsid w:val="00F14CAB"/>
    <w:rsid w:val="00F2128A"/>
    <w:rsid w:val="00F23C17"/>
    <w:rsid w:val="00F252F2"/>
    <w:rsid w:val="00F31331"/>
    <w:rsid w:val="00F37D27"/>
    <w:rsid w:val="00F54E2D"/>
    <w:rsid w:val="00F5598B"/>
    <w:rsid w:val="00F577E0"/>
    <w:rsid w:val="00F6786A"/>
    <w:rsid w:val="00F706F0"/>
    <w:rsid w:val="00F70FFC"/>
    <w:rsid w:val="00F731D6"/>
    <w:rsid w:val="00F80B24"/>
    <w:rsid w:val="00F81249"/>
    <w:rsid w:val="00F87B60"/>
    <w:rsid w:val="00F87FCE"/>
    <w:rsid w:val="00F91CF5"/>
    <w:rsid w:val="00FA3FBF"/>
    <w:rsid w:val="00FA4832"/>
    <w:rsid w:val="00FA6477"/>
    <w:rsid w:val="00FB2BCD"/>
    <w:rsid w:val="00FB3CD1"/>
    <w:rsid w:val="00FC4B52"/>
    <w:rsid w:val="00FC5245"/>
    <w:rsid w:val="00FC65C0"/>
    <w:rsid w:val="00FC68D9"/>
    <w:rsid w:val="00FC68FE"/>
    <w:rsid w:val="00FD664A"/>
    <w:rsid w:val="00FE085E"/>
    <w:rsid w:val="00FE33F1"/>
    <w:rsid w:val="00FE6872"/>
    <w:rsid w:val="00FF0228"/>
    <w:rsid w:val="00FF1B97"/>
    <w:rsid w:val="00FF5701"/>
    <w:rsid w:val="00FF79CC"/>
    <w:rsid w:val="23FDF544"/>
    <w:rsid w:val="72D812F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0A7DF0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64A7D"/>
  </w:style>
  <w:style w:type="paragraph" w:styleId="Heading1">
    <w:name w:val="heading 1"/>
    <w:next w:val="Normal"/>
    <w:link w:val="Heading1Char"/>
    <w:uiPriority w:val="9"/>
    <w:qFormat/>
    <w:rsid w:val="005C16B1"/>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rsid w:val="00BA4ED1"/>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rsid w:val="00BA4ED1"/>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5C16B1"/>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E3074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2"/>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13"/>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5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7C1AB3"/>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14"/>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15"/>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16"/>
      </w:numPr>
      <w:spacing w:after="120"/>
      <w:ind w:left="714" w:hanging="357"/>
    </w:pPr>
  </w:style>
  <w:style w:type="paragraph" w:customStyle="1" w:styleId="BulletlistLevel2">
    <w:name w:val="Bullet list Level 2"/>
    <w:basedOn w:val="Body"/>
    <w:link w:val="BulletlistLevel2Char"/>
    <w:qFormat/>
    <w:rsid w:val="005E3B64"/>
    <w:pPr>
      <w:numPr>
        <w:ilvl w:val="1"/>
        <w:numId w:val="17"/>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17"/>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styleId="NormalWeb">
    <w:name w:val="Normal (Web)"/>
    <w:basedOn w:val="Normal"/>
    <w:uiPriority w:val="99"/>
    <w:unhideWhenUsed/>
    <w:rsid w:val="00CB60AA"/>
    <w:pPr>
      <w:spacing w:before="100" w:beforeAutospacing="1" w:after="100" w:afterAutospacing="1" w:line="240" w:lineRule="auto"/>
    </w:pPr>
    <w:rPr>
      <w:rFonts w:ascii="Times New Roman" w:eastAsia="Times New Roman" w:hAnsi="Times New Roman" w:cs="Times New Roman"/>
      <w:lang w:eastAsia="en-AU"/>
    </w:rPr>
  </w:style>
  <w:style w:type="paragraph" w:customStyle="1" w:styleId="Practice">
    <w:name w:val="Practice"/>
    <w:basedOn w:val="Heading1"/>
    <w:link w:val="PracticeChar"/>
    <w:qFormat/>
    <w:rsid w:val="008D4949"/>
  </w:style>
  <w:style w:type="paragraph" w:styleId="TOC5">
    <w:name w:val="toc 5"/>
    <w:basedOn w:val="Normal"/>
    <w:next w:val="Normal"/>
    <w:autoRedefine/>
    <w:uiPriority w:val="39"/>
    <w:unhideWhenUsed/>
    <w:rsid w:val="00BA4ED1"/>
    <w:pPr>
      <w:spacing w:after="100"/>
      <w:ind w:left="960"/>
    </w:pPr>
  </w:style>
  <w:style w:type="character" w:customStyle="1" w:styleId="PracticeChar">
    <w:name w:val="Practice Char"/>
    <w:basedOn w:val="Heading1Char"/>
    <w:link w:val="Practice"/>
    <w:rsid w:val="008D4949"/>
    <w:rPr>
      <w:rFonts w:eastAsia="Times New Roman" w:cstheme="minorHAnsi"/>
      <w:noProof/>
      <w:color w:val="2D739F"/>
      <w:kern w:val="22"/>
      <w:sz w:val="44"/>
      <w:szCs w:val="40"/>
      <w:lang w:eastAsia="en-AU"/>
    </w:rPr>
  </w:style>
  <w:style w:type="paragraph" w:styleId="TOC6">
    <w:name w:val="toc 6"/>
    <w:basedOn w:val="Normal"/>
    <w:next w:val="Normal"/>
    <w:autoRedefine/>
    <w:uiPriority w:val="39"/>
    <w:unhideWhenUsed/>
    <w:rsid w:val="00BA4ED1"/>
    <w:pPr>
      <w:spacing w:after="100"/>
      <w:ind w:left="1200"/>
    </w:pPr>
  </w:style>
  <w:style w:type="paragraph" w:styleId="TOC4">
    <w:name w:val="toc 4"/>
    <w:basedOn w:val="Normal"/>
    <w:next w:val="Normal"/>
    <w:autoRedefine/>
    <w:uiPriority w:val="39"/>
    <w:unhideWhenUsed/>
    <w:rsid w:val="00BA4ED1"/>
    <w:pPr>
      <w:spacing w:after="100"/>
      <w:ind w:left="720"/>
    </w:pPr>
  </w:style>
  <w:style w:type="character" w:customStyle="1" w:styleId="Heading9Char">
    <w:name w:val="Heading 9 Char"/>
    <w:basedOn w:val="DefaultParagraphFont"/>
    <w:link w:val="Heading9"/>
    <w:uiPriority w:val="9"/>
    <w:semiHidden/>
    <w:rsid w:val="00BA4ED1"/>
    <w:rPr>
      <w:rFonts w:asciiTheme="majorHAnsi" w:eastAsiaTheme="majorEastAsia" w:hAnsiTheme="majorHAnsi" w:cstheme="majorBidi"/>
      <w:i/>
      <w:iCs/>
      <w:color w:val="272727" w:themeColor="text1" w:themeTint="D8"/>
      <w:sz w:val="21"/>
      <w:szCs w:val="21"/>
    </w:rPr>
  </w:style>
  <w:style w:type="character" w:customStyle="1" w:styleId="Heading8Char">
    <w:name w:val="Heading 8 Char"/>
    <w:basedOn w:val="DefaultParagraphFont"/>
    <w:link w:val="Heading8"/>
    <w:uiPriority w:val="9"/>
    <w:semiHidden/>
    <w:rsid w:val="00BA4ED1"/>
    <w:rPr>
      <w:rFonts w:asciiTheme="majorHAnsi" w:eastAsiaTheme="majorEastAsia" w:hAnsiTheme="majorHAnsi" w:cstheme="majorBidi"/>
      <w:color w:val="272727" w:themeColor="text1" w:themeTint="D8"/>
      <w:sz w:val="21"/>
      <w:szCs w:val="21"/>
    </w:rPr>
  </w:style>
  <w:style w:type="paragraph" w:customStyle="1" w:styleId="TableText">
    <w:name w:val="Table Text"/>
    <w:basedOn w:val="Normal"/>
    <w:uiPriority w:val="1"/>
    <w:qFormat/>
    <w:rsid w:val="00272CD6"/>
    <w:pPr>
      <w:spacing w:after="60" w:line="264" w:lineRule="auto"/>
    </w:pPr>
    <w:rPr>
      <w:rFonts w:asciiTheme="majorHAnsi" w:hAnsiTheme="majorHAnsi"/>
      <w:color w:val="404040" w:themeColor="text1" w:themeTint="BF"/>
      <w:sz w:val="22"/>
      <w:szCs w:val="22"/>
      <w:lang w:val="en-US"/>
    </w:rPr>
  </w:style>
  <w:style w:type="paragraph" w:styleId="NoSpacing">
    <w:name w:val="No Spacing"/>
    <w:uiPriority w:val="1"/>
    <w:qFormat/>
    <w:rsid w:val="00272CD6"/>
    <w:pPr>
      <w:widowControl w:val="0"/>
      <w:spacing w:after="0" w:line="240" w:lineRule="auto"/>
    </w:pPr>
    <w:rPr>
      <w:rFonts w:asciiTheme="majorHAnsi" w:hAnsiTheme="majorHAnsi"/>
      <w:color w:val="404040" w:themeColor="text1" w:themeTint="BF"/>
      <w:sz w:val="22"/>
      <w:szCs w:val="22"/>
      <w:lang w:val="en-US"/>
    </w:rPr>
  </w:style>
  <w:style w:type="character" w:styleId="PlaceholderText">
    <w:name w:val="Placeholder Text"/>
    <w:basedOn w:val="DefaultParagraphFont"/>
    <w:uiPriority w:val="99"/>
    <w:semiHidden/>
    <w:rsid w:val="00272CD6"/>
    <w:rPr>
      <w:color w:val="808080"/>
    </w:rPr>
  </w:style>
  <w:style w:type="table" w:customStyle="1" w:styleId="TablePlan2go">
    <w:name w:val="Table Plan2go"/>
    <w:basedOn w:val="TableNormal"/>
    <w:uiPriority w:val="99"/>
    <w:rsid w:val="00272CD6"/>
    <w:pPr>
      <w:spacing w:after="120" w:line="264" w:lineRule="auto"/>
    </w:pPr>
    <w:rPr>
      <w:rFonts w:asciiTheme="minorHAnsi" w:hAnsiTheme="minorHAnsi"/>
      <w:color w:val="434953"/>
      <w:sz w:val="22"/>
      <w:szCs w:val="22"/>
      <w:lang w:val="en-US"/>
    </w:rPr>
    <w:tblPr>
      <w:tblStyleRowBandSize w:val="1"/>
      <w:tblCellMar>
        <w:top w:w="113" w:type="dxa"/>
        <w:left w:w="113" w:type="dxa"/>
      </w:tblCellMar>
    </w:tblPr>
    <w:trPr>
      <w:cantSplit/>
    </w:trPr>
    <w:tblStylePr w:type="firstRow">
      <w:pPr>
        <w:wordWrap/>
        <w:spacing w:beforeLines="0" w:before="0" w:beforeAutospacing="0" w:afterLines="0" w:after="0" w:afterAutospacing="0" w:line="240" w:lineRule="auto"/>
      </w:pPr>
      <w:rPr>
        <w:rFonts w:asciiTheme="majorHAnsi" w:hAnsiTheme="majorHAnsi"/>
        <w:b/>
        <w:sz w:val="22"/>
      </w:rPr>
      <w:tblPr>
        <w:tblCellMar>
          <w:top w:w="57" w:type="dxa"/>
          <w:left w:w="113" w:type="dxa"/>
          <w:bottom w:w="57" w:type="dxa"/>
          <w:right w:w="113" w:type="dxa"/>
        </w:tblCellMar>
      </w:tblPr>
      <w:trPr>
        <w:cantSplit w:val="0"/>
      </w:trPr>
      <w:tcPr>
        <w:tcBorders>
          <w:top w:val="single" w:sz="8" w:space="0" w:color="3BB54A"/>
          <w:left w:val="nil"/>
          <w:bottom w:val="single" w:sz="12" w:space="0" w:color="3BB54A"/>
          <w:right w:val="nil"/>
        </w:tcBorders>
        <w:shd w:val="clear" w:color="auto" w:fill="FFFFFF" w:themeFill="background1"/>
        <w:vAlign w:val="center"/>
      </w:tcPr>
    </w:tblStylePr>
    <w:tblStylePr w:type="band1Horz">
      <w:rPr>
        <w:rFonts w:asciiTheme="majorHAnsi" w:hAnsiTheme="majorHAnsi"/>
        <w:sz w:val="22"/>
      </w:rPr>
      <w:tblPr/>
      <w:tcPr>
        <w:tcBorders>
          <w:bottom w:val="nil"/>
          <w:insideH w:val="nil"/>
          <w:insideV w:val="nil"/>
        </w:tcBorders>
        <w:shd w:val="clear" w:color="auto" w:fill="F2F2F2" w:themeFill="background1" w:themeFillShade="F2"/>
      </w:tcPr>
    </w:tblStylePr>
    <w:tblStylePr w:type="band2Horz">
      <w:rPr>
        <w:rFonts w:asciiTheme="minorHAnsi" w:hAnsiTheme="minorHAnsi"/>
        <w:sz w:val="22"/>
      </w:rPr>
      <w:tblPr/>
      <w:tcPr>
        <w:shd w:val="clear" w:color="auto" w:fill="FFFFFF" w:themeFill="background1"/>
      </w:tcPr>
    </w:tblStylePr>
  </w:style>
  <w:style w:type="paragraph" w:customStyle="1" w:styleId="TableRowHead">
    <w:name w:val="Table Row Head"/>
    <w:basedOn w:val="Normal"/>
    <w:uiPriority w:val="1"/>
    <w:qFormat/>
    <w:rsid w:val="00272CD6"/>
    <w:pPr>
      <w:spacing w:after="0" w:line="240" w:lineRule="auto"/>
      <w:contextualSpacing/>
    </w:pPr>
    <w:rPr>
      <w:rFonts w:ascii="Cambria" w:hAnsi="Cambria"/>
      <w:b/>
      <w:color w:val="434953"/>
      <w:sz w:val="22"/>
      <w:szCs w:val="22"/>
      <w:lang w:val="en-US"/>
    </w:rPr>
  </w:style>
  <w:style w:type="paragraph" w:customStyle="1" w:styleId="TableHeader">
    <w:name w:val="Table Header"/>
    <w:basedOn w:val="TableText"/>
    <w:uiPriority w:val="1"/>
    <w:qFormat/>
    <w:rsid w:val="00272CD6"/>
    <w:pPr>
      <w:spacing w:after="0" w:line="240" w:lineRule="auto"/>
    </w:pPr>
    <w:rPr>
      <w:b/>
    </w:rPr>
  </w:style>
  <w:style w:type="paragraph" w:customStyle="1" w:styleId="TableText-Sml">
    <w:name w:val="Table Text-Sml"/>
    <w:basedOn w:val="TableText"/>
    <w:uiPriority w:val="1"/>
    <w:qFormat/>
    <w:rsid w:val="002B4AAA"/>
    <w:pPr>
      <w:spacing w:after="120"/>
    </w:pPr>
    <w:rPr>
      <w:sz w:val="18"/>
      <w:szCs w:val="18"/>
    </w:rPr>
  </w:style>
  <w:style w:type="table" w:customStyle="1" w:styleId="TablePlan2go2">
    <w:name w:val="Table Plan2go 2"/>
    <w:basedOn w:val="TablePlan2go"/>
    <w:uiPriority w:val="99"/>
    <w:rsid w:val="00940D9A"/>
    <w:tblPr/>
    <w:tblStylePr w:type="firstRow">
      <w:pPr>
        <w:wordWrap/>
        <w:spacing w:beforeLines="0" w:before="0" w:beforeAutospacing="0" w:afterLines="0" w:after="0" w:afterAutospacing="0" w:line="240" w:lineRule="auto"/>
        <w:jc w:val="left"/>
      </w:pPr>
      <w:rPr>
        <w:rFonts w:asciiTheme="majorHAnsi" w:hAnsiTheme="majorHAnsi"/>
        <w:b/>
        <w:sz w:val="22"/>
      </w:rPr>
      <w:tblPr>
        <w:tblCellMar>
          <w:top w:w="57" w:type="dxa"/>
          <w:left w:w="113" w:type="dxa"/>
          <w:bottom w:w="57" w:type="dxa"/>
          <w:right w:w="113" w:type="dxa"/>
        </w:tblCellMar>
      </w:tblPr>
      <w:trPr>
        <w:cantSplit w:val="0"/>
        <w:tblHeader/>
      </w:trPr>
      <w:tcPr>
        <w:tcBorders>
          <w:top w:val="single" w:sz="8" w:space="0" w:color="3BB54A"/>
          <w:left w:val="nil"/>
          <w:bottom w:val="single" w:sz="12" w:space="0" w:color="3BB54A"/>
          <w:right w:val="nil"/>
        </w:tcBorders>
        <w:shd w:val="clear" w:color="auto" w:fill="FFFFFF" w:themeFill="background1"/>
        <w:tcMar>
          <w:top w:w="57" w:type="dxa"/>
          <w:left w:w="0" w:type="nil"/>
          <w:bottom w:w="57" w:type="dxa"/>
          <w:right w:w="0" w:type="nil"/>
        </w:tcMar>
        <w:vAlign w:val="center"/>
      </w:tcPr>
    </w:tblStylePr>
    <w:tblStylePr w:type="band1Horz">
      <w:rPr>
        <w:rFonts w:asciiTheme="majorHAnsi" w:hAnsiTheme="majorHAnsi"/>
        <w:sz w:val="22"/>
      </w:rPr>
      <w:tblPr/>
      <w:tcPr>
        <w:tcBorders>
          <w:bottom w:val="nil"/>
          <w:insideH w:val="nil"/>
          <w:insideV w:val="nil"/>
        </w:tcBorders>
        <w:shd w:val="clear" w:color="auto" w:fill="F2F2F2" w:themeFill="background1" w:themeFillShade="F2"/>
      </w:tcPr>
    </w:tblStylePr>
    <w:tblStylePr w:type="band2Horz">
      <w:rPr>
        <w:rFonts w:asciiTheme="minorHAnsi" w:hAnsiTheme="minorHAnsi"/>
        <w:sz w:val="22"/>
      </w:rPr>
      <w:tblPr/>
      <w:tcPr>
        <w:shd w:val="clear" w:color="auto" w:fill="FFFFFF" w:themeFill="background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hyperlink" Target="https://share.tafensw.edu.au/share/access/searching.do?doc=%3Cxml%2F%3E&amp;in=P7ac4831b-430a-4b8d-8b56-f7b32ed5b9cf&amp;q=&amp;type=standard&amp;sort=rank&amp;dr=AFTER" TargetMode="External"/><Relationship Id="rId26" Type="http://schemas.openxmlformats.org/officeDocument/2006/relationships/hyperlink" Target="http://www.ato.gov.au/individuals/content.asp" TargetMode="External"/><Relationship Id="rId39" Type="http://schemas.openxmlformats.org/officeDocument/2006/relationships/hyperlink" Target="https://www.ato.gov.au/business/manage-your-invoices,-payments-and-records/in-detail/tax-related-software-products/" TargetMode="External"/><Relationship Id="rId21" Type="http://schemas.openxmlformats.org/officeDocument/2006/relationships/image" Target="media/image8.png"/><Relationship Id="rId34" Type="http://schemas.openxmlformats.org/officeDocument/2006/relationships/hyperlink" Target="https://www.ato.gov.au/business/super-for-employers/working-out-if-you-have-to-pay-super/contractors" TargetMode="External"/><Relationship Id="rId42" Type="http://schemas.openxmlformats.org/officeDocument/2006/relationships/hyperlink" Target="https://connectonline.asic.gov.au/RegistrySearch/faces/landing/bn/SearchBnRegisters.jspx?_adf.ctrl-state=1o1ticei5_18" TargetMode="External"/><Relationship Id="rId47" Type="http://schemas.openxmlformats.org/officeDocument/2006/relationships/hyperlink" Target="https://www.business.qld.gov.au/business/starting/starting-a-business/working-business-advisers" TargetMode="External"/><Relationship Id="rId50" Type="http://schemas.openxmlformats.org/officeDocument/2006/relationships/hyperlink" Target="http://www.austlii.edu.au/au/legis/cth/consol_act/ca2001172/" TargetMode="External"/><Relationship Id="rId55" Type="http://schemas.openxmlformats.org/officeDocument/2006/relationships/hyperlink" Target="https://www.smallbusiness.wa.gov.au/step-3-how-do-i-register-my-business-name/" TargetMode="External"/><Relationship Id="rId63" Type="http://schemas.openxmlformats.org/officeDocument/2006/relationships/hyperlink" Target="https://www.youtube.com/watch?v=EINJgjj2obk" TargetMode="External"/><Relationship Id="rId68" Type="http://schemas.openxmlformats.org/officeDocument/2006/relationships/footer" Target="footer3.xm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www.humanrights.gov.a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asic.gov.au/" TargetMode="External"/><Relationship Id="rId32" Type="http://schemas.openxmlformats.org/officeDocument/2006/relationships/hyperlink" Target="https://www.ipaustralia.gov.au/" TargetMode="External"/><Relationship Id="rId37" Type="http://schemas.openxmlformats.org/officeDocument/2006/relationships/hyperlink" Target="https://www.business.qld.gov.au/business/running/marketing/branding-for-business" TargetMode="External"/><Relationship Id="rId40" Type="http://schemas.openxmlformats.org/officeDocument/2006/relationships/hyperlink" Target="http://www.asic.gov.au/for-business/starting-a-company/how-to-start-a-company/" TargetMode="External"/><Relationship Id="rId45" Type="http://schemas.openxmlformats.org/officeDocument/2006/relationships/hyperlink" Target="http://www.slp.wa.gov.au/legislation/statutes.nsf/main_mrtitle_11851_homepage.html" TargetMode="External"/><Relationship Id="rId53" Type="http://schemas.openxmlformats.org/officeDocument/2006/relationships/hyperlink" Target="https://www.business.qld.gov.au/business/starting/starting-a-business/business-insurance" TargetMode="External"/><Relationship Id="rId58" Type="http://schemas.openxmlformats.org/officeDocument/2006/relationships/hyperlink" Target="https://www.business.gov.au/products-and-services/suppliers/resolving-a-dispute-with-your-supplier" TargetMode="External"/><Relationship Id="rId66"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s://www.business.qld.gov.au/business/starting/starting-a-business/working-business-advisers" TargetMode="External"/><Relationship Id="rId28" Type="http://schemas.openxmlformats.org/officeDocument/2006/relationships/hyperlink" Target="http://www.humanrights.gov.au?doc=/content/41612.htm&amp;pc=001/002/042/002&amp;mnu=&amp;mfp=&amp;st=&amp;cy=1?doc=/content/41612.htm&amp;pc=001/002/042/002&amp;mnu=&amp;mfp=&amp;st=&amp;cy=1" TargetMode="External"/><Relationship Id="rId36" Type="http://schemas.openxmlformats.org/officeDocument/2006/relationships/hyperlink" Target="http://www.cpaaustralia.com.au/~/media/Corporate/AllFiles/Document/professional-resources/business/managing-liquidity-risk.PDF" TargetMode="External"/><Relationship Id="rId49" Type="http://schemas.openxmlformats.org/officeDocument/2006/relationships/hyperlink" Target="http://www.asic.gov.au/for-business/registering-a-business-name/" TargetMode="External"/><Relationship Id="rId57" Type="http://schemas.openxmlformats.org/officeDocument/2006/relationships/hyperlink" Target="https://www.youtube.com/watch?v=scdUzN4LeLQ" TargetMode="External"/><Relationship Id="rId61" Type="http://schemas.openxmlformats.org/officeDocument/2006/relationships/hyperlink" Target="https://www.cpaaustralia.com.au/" TargetMode="Externa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www.antidiscrimination.justice.nsw.gov.au/Pages/adb1_publications/adb1_newsletter/et_index_cases.aspx" TargetMode="External"/><Relationship Id="rId44" Type="http://schemas.openxmlformats.org/officeDocument/2006/relationships/hyperlink" Target="http://www.asic.gov.au" TargetMode="External"/><Relationship Id="rId52" Type="http://schemas.openxmlformats.org/officeDocument/2006/relationships/hyperlink" Target="https://www.business.qld.gov.au/business/running/customer-service/managing-customer-complaints" TargetMode="External"/><Relationship Id="rId60" Type="http://schemas.openxmlformats.org/officeDocument/2006/relationships/hyperlink" Target="http://www.asic.gov.au/regulatory-resources/regulatory-index/financial-reporting/" TargetMode="External"/><Relationship Id="rId65"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hyperlink" Target="http://www.asic.gov.au/asic/asic.nsf/byId/PMIDCA256AF60076AF11CA256AF6007E6325?opendocument" TargetMode="External"/><Relationship Id="rId30" Type="http://schemas.openxmlformats.org/officeDocument/2006/relationships/hyperlink" Target="http://www.lawlink.nsw.gov.au" TargetMode="External"/><Relationship Id="rId35" Type="http://schemas.openxmlformats.org/officeDocument/2006/relationships/hyperlink" Target="https://www.worksafe.qld.gov.au/laws-and-compliance/workplace-health-and-safety-laws" TargetMode="External"/><Relationship Id="rId43" Type="http://schemas.openxmlformats.org/officeDocument/2006/relationships/hyperlink" Target="https://www.business.qld.gov.au/business/running/managing-business-relationships/resolving-disputes-other-businesses" TargetMode="External"/><Relationship Id="rId48" Type="http://schemas.openxmlformats.org/officeDocument/2006/relationships/hyperlink" Target="https://www.business.qld.gov.au/business/business-improvement/finding-new-customers" TargetMode="External"/><Relationship Id="rId56" Type="http://schemas.openxmlformats.org/officeDocument/2006/relationships/hyperlink" Target="https://www.ato.gov.au/" TargetMode="External"/><Relationship Id="rId64" Type="http://schemas.openxmlformats.org/officeDocument/2006/relationships/image" Target="media/image10.jpeg"/><Relationship Id="rId69"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hyperlink" Target="https://www.business.qld.gov.au/business/running/marketing/advertising"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yperlink" Target="https://www.ato.gov.au/business/super-for-employers/working-out-if-you-have-to-pay-super/" TargetMode="External"/><Relationship Id="rId33" Type="http://schemas.openxmlformats.org/officeDocument/2006/relationships/hyperlink" Target="http://www.auda.org.au/industry-information/registrars/" TargetMode="External"/><Relationship Id="rId38" Type="http://schemas.openxmlformats.org/officeDocument/2006/relationships/hyperlink" Target="https://www.business.qld.gov.au/business/starting/starting-a-business/business-name/register-business-name" TargetMode="External"/><Relationship Id="rId46" Type="http://schemas.openxmlformats.org/officeDocument/2006/relationships/hyperlink" Target="https://www.business.qld.gov.au/business/employing/staff-development/staff-performance-reviews" TargetMode="External"/><Relationship Id="rId59" Type="http://schemas.openxmlformats.org/officeDocument/2006/relationships/hyperlink" Target="https://www.smallbusiness.wa.gov.au/assets/BIZguides/bizguide-risk-analysis-matrix.doc" TargetMode="External"/><Relationship Id="rId67" Type="http://schemas.openxmlformats.org/officeDocument/2006/relationships/footer" Target="footer2.xml"/><Relationship Id="rId20" Type="http://schemas.openxmlformats.org/officeDocument/2006/relationships/image" Target="media/image7.png"/><Relationship Id="rId41" Type="http://schemas.openxmlformats.org/officeDocument/2006/relationships/hyperlink" Target="http://www.ipaustralia.gov.au/get-the-right-ip/trade-marks/search-for-a-trade-mark/" TargetMode="External"/><Relationship Id="rId54" Type="http://schemas.openxmlformats.org/officeDocument/2006/relationships/hyperlink" Target="http://www.lawlink.nsw.gov.au" TargetMode="External"/><Relationship Id="rId62" Type="http://schemas.openxmlformats.org/officeDocument/2006/relationships/hyperlink" Target="https://www.youtube.com/watch?v=Ey1xO4OK3_k" TargetMode="External"/><Relationship Id="rId70" Type="http://schemas.openxmlformats.org/officeDocument/2006/relationships/footer" Target="footer4.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heeler20\AppData\Local\Microsoft\Windows\INetCache\IE\KJUBHGJH\Unit%20Code_SW_20181017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eba416560f7210f72c316fdb6fb6a2e7">
  <xsd:schema xmlns:xsd="http://www.w3.org/2001/XMLSchema" xmlns:xs="http://www.w3.org/2001/XMLSchema" xmlns:p="http://schemas.microsoft.com/office/2006/metadata/properties" xmlns:ns2="b798198a-4fbf-42be-8530-1d0c80d0fe61" targetNamespace="http://schemas.microsoft.com/office/2006/metadata/properties" ma:root="true" ma:fieldsID="b851c8375ee3f489b8ced7aa6912fdad"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506B8D-2C65-4880-8402-8F6616987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purl.org/dc/dcmitype/"/>
    <ds:schemaRef ds:uri="http://purl.org/dc/elements/1.1/"/>
    <ds:schemaRef ds:uri="http://schemas.microsoft.com/office/infopath/2007/PartnerControls"/>
    <ds:schemaRef ds:uri="b798198a-4fbf-42be-8530-1d0c80d0fe61"/>
    <ds:schemaRef ds:uri="http://www.w3.org/XML/1998/namespac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AE9EA373-5C02-40D2-BD41-14ECFD008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Template>
  <TotalTime>0</TotalTime>
  <Pages>71</Pages>
  <Words>16343</Words>
  <Characters>93161</Characters>
  <Application>Microsoft Office Word</Application>
  <DocSecurity>0</DocSecurity>
  <Lines>776</Lines>
  <Paragraphs>218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109286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3</cp:revision>
  <dcterms:created xsi:type="dcterms:W3CDTF">2019-03-28T01:23:00Z</dcterms:created>
  <dcterms:modified xsi:type="dcterms:W3CDTF">2019-04-16T00:53:00Z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1024">
    <vt:lpwstr>78</vt:lpwstr>
  </property>
</Properties>
</file>