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Toc511220116"/>
    <w:bookmarkStart w:id="1" w:name="_Toc523306278"/>
    <w:bookmarkStart w:id="2" w:name="_Toc523477958"/>
    <w:bookmarkStart w:id="3" w:name="_Toc523478411"/>
    <w:p w14:paraId="7097395B" w14:textId="77777777" w:rsidR="009A55B9" w:rsidRDefault="00397DDD" w:rsidP="009A55B9">
      <w:r>
        <w:rPr>
          <w:noProof/>
          <w:lang w:eastAsia="en-AU"/>
        </w:rPr>
        <mc:AlternateContent>
          <mc:Choice Requires="wps">
            <w:drawing>
              <wp:anchor distT="0" distB="0" distL="114300" distR="114300" simplePos="0" relativeHeight="251658246" behindDoc="0" locked="0" layoutInCell="1" allowOverlap="1" wp14:anchorId="6BD9BC6A" wp14:editId="1B1E207A">
                <wp:simplePos x="0" y="0"/>
                <wp:positionH relativeFrom="column">
                  <wp:posOffset>184785</wp:posOffset>
                </wp:positionH>
                <wp:positionV relativeFrom="paragraph">
                  <wp:posOffset>737235</wp:posOffset>
                </wp:positionV>
                <wp:extent cx="6003925" cy="2381250"/>
                <wp:effectExtent l="0" t="0" r="0" b="0"/>
                <wp:wrapNone/>
                <wp:docPr id="7" name="Text Box 7"/>
                <wp:cNvGraphicFramePr/>
                <a:graphic xmlns:a="http://schemas.openxmlformats.org/drawingml/2006/main">
                  <a:graphicData uri="http://schemas.microsoft.com/office/word/2010/wordprocessingShape">
                    <wps:wsp>
                      <wps:cNvSpPr txBox="1"/>
                      <wps:spPr>
                        <a:xfrm>
                          <a:off x="0" y="0"/>
                          <a:ext cx="6003925" cy="2381250"/>
                        </a:xfrm>
                        <a:prstGeom prst="rect">
                          <a:avLst/>
                        </a:prstGeom>
                        <a:noFill/>
                        <a:ln w="6350">
                          <a:noFill/>
                        </a:ln>
                      </wps:spPr>
                      <wps:txbx>
                        <w:txbxContent>
                          <w:p w14:paraId="7A0ED2AC" w14:textId="77777777" w:rsidR="007D2A3D" w:rsidRDefault="007D2A3D" w:rsidP="009A55B9">
                            <w:pPr>
                              <w:pStyle w:val="Covertitle"/>
                            </w:pPr>
                            <w:r>
                              <w:t>Student workbook</w:t>
                            </w:r>
                          </w:p>
                          <w:p w14:paraId="25B50D3E" w14:textId="77777777" w:rsidR="007D2A3D" w:rsidRDefault="007D2A3D" w:rsidP="009F7129">
                            <w:pPr>
                              <w:pStyle w:val="Coversubtitle"/>
                            </w:pPr>
                            <w:r w:rsidRPr="00397DDD">
                              <w:t>BSB</w:t>
                            </w:r>
                            <w:r>
                              <w:t>WHS401</w:t>
                            </w:r>
                          </w:p>
                          <w:p w14:paraId="2DC9C7A2" w14:textId="77777777" w:rsidR="007D2A3D" w:rsidRPr="009F7129" w:rsidRDefault="007D2A3D" w:rsidP="009F7129">
                            <w:pPr>
                              <w:pStyle w:val="Coversubtitle"/>
                            </w:pPr>
                            <w:r w:rsidRPr="009F7129">
                              <w:t>Implement and monitor WHS policies, procedures and programs to meet legislative requirements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BD9BC6A" id="_x0000_t202" coordsize="21600,21600" o:spt="202" path="m,l,21600r21600,l21600,xe">
                <v:stroke joinstyle="miter"/>
                <v:path gradientshapeok="t" o:connecttype="rect"/>
              </v:shapetype>
              <v:shape id="Text Box 7" o:spid="_x0000_s1026" type="#_x0000_t202" style="position:absolute;margin-left:14.55pt;margin-top:58.05pt;width:472.75pt;height:187.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u6aLgIAAFIEAAAOAAAAZHJzL2Uyb0RvYy54bWysVN9v2jAQfp+0/8Hy+0gIUNqIULFWTJNQ&#10;WwmmPhvHhkiOz7MNCfvrd3YCpd2epr0457vz/fi+u8zu21qRo7CuAl3Q4SClRGgOZaV3Bf2xWX65&#10;pcR5pkumQIuCnoSj9/PPn2aNyUUGe1ClsASDaJc3pqB7702eJI7vRc3cAIzQaJRga+bxandJaVmD&#10;0WuVZGl6kzRgS2OBC+dQ+9gZ6TzGl1Jw/yylE56ogmJtPp42nttwJvMZy3eWmX3F+zLYP1RRs0pj&#10;0kuoR+YZOdjqj1B1xS04kH7AoU5AyoqL2AN2M0w/dLPeMyNiLwiOMxeY3P8Ly5+OL5ZUZUGnlGhW&#10;I0Ub0XryFVoyDeg0xuXotDbo5ltUI8tnvUNlaLqVtg5fbIegHXE+XbANwTgqb9J0dJdNKOFoy0a3&#10;w2wS0U/enhvr/DcBNQlCQS2SFzFlx5XzWAq6nl1CNg3LSqlIoNKkwRQjDPnOgi+Uxoehia7YIPl2&#10;2/adbaE8YWMWusFwhi8rTL5izr8wi5OAveB0+2c8pAJMAr1EyR7sr7/pgz8ShFZKGpysgrqfB2YF&#10;Jeq7RuruhuNxGMV4GU+mGV7stWV7bdGH+gFweIe4R4ZHMfh7dRalhfoVl2ARsqKJaY65C+rP4oPv&#10;5h2XiIvFIjrh8BnmV3pteAgdQAvQbtpXZk2Pv0fqnuA8gyz/QEPn28G9OHiQVeQoANyh2uOOgxup&#10;65csbMb1PXq9/QrmvwEAAP//AwBQSwMEFAAGAAgAAAAhAIcbJWHhAAAACgEAAA8AAABkcnMvZG93&#10;bnJldi54bWxMjz1PwzAQhnck/oN1SGzUcVRCE+JUVaQKCcHQ0oXNid0kwj6H2G0Dv55jgu0+Hr33&#10;XLmenWVnM4XBowSxSIAZbL0esJNweNverYCFqFAr69FI+DIB1tX1VakK7S+4M+d97BiFYCiUhD7G&#10;seA8tL1xKiz8aJB2Rz85FamdOq4ndaFwZ3maJBl3akC60KvR1L1pP/YnJ+G53r6qXZO61betn16O&#10;m/Hz8H4v5e3NvHkEFs0c/2D41Sd1qMip8SfUgVkJaS6IpLnIqCAgf1hmwBoJy1wI4FXJ/79Q/QAA&#10;AP//AwBQSwECLQAUAAYACAAAACEAtoM4kv4AAADhAQAAEwAAAAAAAAAAAAAAAAAAAAAAW0NvbnRl&#10;bnRfVHlwZXNdLnhtbFBLAQItABQABgAIAAAAIQA4/SH/1gAAAJQBAAALAAAAAAAAAAAAAAAAAC8B&#10;AABfcmVscy8ucmVsc1BLAQItABQABgAIAAAAIQDmAu6aLgIAAFIEAAAOAAAAAAAAAAAAAAAAAC4C&#10;AABkcnMvZTJvRG9jLnhtbFBLAQItABQABgAIAAAAIQCHGyVh4QAAAAoBAAAPAAAAAAAAAAAAAAAA&#10;AIgEAABkcnMvZG93bnJldi54bWxQSwUGAAAAAAQABADzAAAAlgUAAAAA&#10;" filled="f" stroked="f" strokeweight=".5pt">
                <v:textbox>
                  <w:txbxContent>
                    <w:p w14:paraId="7A0ED2AC" w14:textId="77777777" w:rsidR="007D2A3D" w:rsidRDefault="007D2A3D" w:rsidP="009A55B9">
                      <w:pPr>
                        <w:pStyle w:val="Covertitle"/>
                      </w:pPr>
                      <w:r>
                        <w:t>Student workbook</w:t>
                      </w:r>
                    </w:p>
                    <w:p w14:paraId="25B50D3E" w14:textId="77777777" w:rsidR="007D2A3D" w:rsidRDefault="007D2A3D" w:rsidP="009F7129">
                      <w:pPr>
                        <w:pStyle w:val="Coversubtitle"/>
                      </w:pPr>
                      <w:r w:rsidRPr="00397DDD">
                        <w:t>BSB</w:t>
                      </w:r>
                      <w:r>
                        <w:t>WHS401</w:t>
                      </w:r>
                    </w:p>
                    <w:p w14:paraId="2DC9C7A2" w14:textId="77777777" w:rsidR="007D2A3D" w:rsidRPr="009F7129" w:rsidRDefault="007D2A3D" w:rsidP="009F7129">
                      <w:pPr>
                        <w:pStyle w:val="Coversubtitle"/>
                      </w:pPr>
                      <w:r w:rsidRPr="009F7129">
                        <w:t>Implement and monitor WHS policies, procedures and programs to meet legislative requirements</w:t>
                      </w:r>
                    </w:p>
                  </w:txbxContent>
                </v:textbox>
              </v:shape>
            </w:pict>
          </mc:Fallback>
        </mc:AlternateContent>
      </w:r>
      <w:r w:rsidR="00AC5F03">
        <w:rPr>
          <w:noProof/>
          <w:lang w:eastAsia="en-AU"/>
        </w:rPr>
        <w:drawing>
          <wp:anchor distT="0" distB="0" distL="114300" distR="114300" simplePos="0" relativeHeight="251658245" behindDoc="0" locked="0" layoutInCell="1" allowOverlap="1" wp14:anchorId="6DD0A66F" wp14:editId="788DE06A">
            <wp:simplePos x="0" y="0"/>
            <wp:positionH relativeFrom="margin">
              <wp:posOffset>3907716</wp:posOffset>
            </wp:positionH>
            <wp:positionV relativeFrom="paragraph">
              <wp:posOffset>-217149</wp:posOffset>
            </wp:positionV>
            <wp:extent cx="2224800" cy="554400"/>
            <wp:effectExtent l="0" t="0" r="4445" b="0"/>
            <wp:wrapNone/>
            <wp:docPr id="245" name="Picture 245" descr="C:\Users\ttsang.000\AppData\Local\Microsoft\Windows\INetCache\Content.Word\TAFE NSW NEW WARATAH LOCKUP NOV 2017 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A55B9">
        <w:rPr>
          <w:noProof/>
          <w:lang w:eastAsia="en-AU"/>
        </w:rPr>
        <w:drawing>
          <wp:anchor distT="0" distB="0" distL="114300" distR="114300" simplePos="0" relativeHeight="251658241" behindDoc="1" locked="0" layoutInCell="0" allowOverlap="1" wp14:anchorId="75E73884" wp14:editId="42702374">
            <wp:simplePos x="0" y="0"/>
            <wp:positionH relativeFrom="margin">
              <wp:align>center</wp:align>
            </wp:positionH>
            <wp:positionV relativeFrom="margin">
              <wp:align>center</wp:align>
            </wp:positionV>
            <wp:extent cx="7562215" cy="10689515"/>
            <wp:effectExtent l="0" t="0" r="635"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4550953" descr="M:\Graphic Design\[Alita]\_Other\Skillpoint Cover BG\Skillpoint bg lavender.jpg"/>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7562215" cy="10689515"/>
                    </a:xfrm>
                    <a:prstGeom prst="rect">
                      <a:avLst/>
                    </a:prstGeom>
                    <a:noFill/>
                    <a:ln>
                      <a:noFill/>
                    </a:ln>
                  </pic:spPr>
                </pic:pic>
              </a:graphicData>
            </a:graphic>
            <wp14:sizeRelH relativeFrom="page">
              <wp14:pctWidth>0</wp14:pctWidth>
            </wp14:sizeRelH>
            <wp14:sizeRelV relativeFrom="page">
              <wp14:pctHeight>0</wp14:pctHeight>
            </wp14:sizeRelV>
          </wp:anchor>
        </w:drawing>
      </w:r>
      <w:r w:rsidR="009A55B9">
        <w:rPr>
          <w:noProof/>
          <w:lang w:eastAsia="en-AU"/>
        </w:rPr>
        <mc:AlternateContent>
          <mc:Choice Requires="wpg">
            <w:drawing>
              <wp:anchor distT="0" distB="0" distL="114300" distR="114300" simplePos="0" relativeHeight="251658242" behindDoc="0" locked="0" layoutInCell="1" allowOverlap="1" wp14:anchorId="630CEA96" wp14:editId="01906758">
                <wp:simplePos x="0" y="0"/>
                <wp:positionH relativeFrom="column">
                  <wp:posOffset>57832</wp:posOffset>
                </wp:positionH>
                <wp:positionV relativeFrom="paragraph">
                  <wp:posOffset>439970</wp:posOffset>
                </wp:positionV>
                <wp:extent cx="2032819" cy="581209"/>
                <wp:effectExtent l="0" t="0" r="24765" b="28575"/>
                <wp:wrapNone/>
                <wp:docPr id="225" name="Group 225"/>
                <wp:cNvGraphicFramePr/>
                <a:graphic xmlns:a="http://schemas.openxmlformats.org/drawingml/2006/main">
                  <a:graphicData uri="http://schemas.microsoft.com/office/word/2010/wordprocessingGroup">
                    <wpg:wgp>
                      <wpg:cNvGrpSpPr/>
                      <wpg:grpSpPr>
                        <a:xfrm>
                          <a:off x="0" y="0"/>
                          <a:ext cx="2032819" cy="581209"/>
                          <a:chOff x="0" y="0"/>
                          <a:chExt cx="2032819" cy="581209"/>
                        </a:xfrm>
                      </wpg:grpSpPr>
                      <wps:wsp>
                        <wps:cNvPr id="230" name="Straight Connector 230"/>
                        <wps:cNvCnPr/>
                        <wps:spPr>
                          <a:xfrm flipH="1">
                            <a:off x="0" y="163773"/>
                            <a:ext cx="2032819" cy="0"/>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40" name="Straight Connector 240"/>
                        <wps:cNvCnPr/>
                        <wps:spPr>
                          <a:xfrm>
                            <a:off x="0" y="163773"/>
                            <a:ext cx="2146" cy="41743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41" name="Straight Connector 241"/>
                        <wps:cNvCnPr/>
                        <wps:spPr>
                          <a:xfrm flipV="1">
                            <a:off x="0" y="0"/>
                            <a:ext cx="154858" cy="15731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227C7BAB" id="Group 225" o:spid="_x0000_s1026" style="position:absolute;margin-left:4.55pt;margin-top:34.65pt;width:160.05pt;height:45.75pt;z-index:251658242" coordsize="20328,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XC1rAIAAE4KAAAOAAAAZHJzL2Uyb0RvYy54bWzsVklv1DAUviPxHyzfaZbJLI2aqdCUlgOC&#10;igJ313ESS45t2WYy8+95dpauTKEIDqgXJ7bf+vl7zz453bUCbZmxXMkCJ0cxRkxSVXJZF/jrl/M3&#10;K4ysI7IkQklW4D2z+HT9+tVJp3OWqkaJkhkERqTNO13gxjmdR5GlDWuJPVKaSdislGmJg6mpo9KQ&#10;Dqy3IkrjeBF1ypTaKMqshdWzfhOvg/2qYtR9qirLHBIFhthcGE0Yr/0YrU9IXhuiG06HMMgzomgJ&#10;l+B0MnVGHEHfDX9gquXUKKsqd0RVG6mq4pSFHCCbJL6XzYVR33XIpc67Wk8wAbT3cHq2Wfpxe2kQ&#10;LwucpnOMJGnhkIJf5BcAnk7XOUhdGH2lL82wUPczn/GuMq3/Qi5oF4DdT8CynUMUFtN4lq6SY4wo&#10;7M1XSRof98jTBo7ngRpt3h1WjEa3kY9uCqbTQCJ7g5P9M5yuGqJZgN96BEacZsCjHqcrZwivG4c2&#10;SkqgmjIohd2AUVDZyAExm1sAb4QLVYLr91AugTJ3gEsWs+Vy1oPzKHrB/JQ/ybWx7oKpFvmfAgsu&#10;fcgkJ9sP1kEkIDqK+GUh/WiV4OU5FyJMTH29EQZtCdRINj9ebN56/6B4SwxmXhXwHlMJf24vWG/2&#10;M6uARnDWfVKhgNlkllDKpEsGu0KCtFerIIRJMQ5xH1Qc5L0qC8X9O8qTRvCspJuUWy6Vecy7240h&#10;V738iECft4fgWpX7cMgBGmCfr5h/QcPsIA1h90kaehyeJl+SLfq6zZJlNlsMRzhW/citF/r5svK3&#10;1s9I/7/RLznUBbNQN74QoHEe6oLfxoZxh4jDvTw2wGSerebwkPC3RzJfzpIXFvb9c+JU33p/oYNO&#10;Gn+7CYabGR4t4SIZHlj+VXR7HrrpzTNw/QMAAP//AwBQSwMEFAAGAAgAAAAhAKOGkB3fAAAACAEA&#10;AA8AAABkcnMvZG93bnJldi54bWxMj01rg0AQhu+F/IdlAr016weVaF1DCG1PodCkUHqb6EQl7qy4&#10;GzX/vttTcxzeh/d9Jt/MuhMjDbY1rCBcBSCIS1O1XCv4Or49rUFYh1xhZ5gU3MjCplg85JhVZuJP&#10;Gg+uFr6EbYYKGuf6TEpbNqTRrkxP7LOzGTQ6fw61rAacfLnuZBQEidTYsl9osKddQ+XlcNUK3iec&#10;tnH4Ou4v593t5/j88b0PSanH5bx9AeFodv8w/Ol7dSi808lcubKiU5CGHlSQpDEIH8dRGoE4eS4J&#10;1iCLXN4/UPwCAAD//wMAUEsBAi0AFAAGAAgAAAAhALaDOJL+AAAA4QEAABMAAAAAAAAAAAAAAAAA&#10;AAAAAFtDb250ZW50X1R5cGVzXS54bWxQSwECLQAUAAYACAAAACEAOP0h/9YAAACUAQAACwAAAAAA&#10;AAAAAAAAAAAvAQAAX3JlbHMvLnJlbHNQSwECLQAUAAYACAAAACEAC5lwtawCAABOCgAADgAAAAAA&#10;AAAAAAAAAAAuAgAAZHJzL2Uyb0RvYy54bWxQSwECLQAUAAYACAAAACEAo4aQHd8AAAAIAQAADwAA&#10;AAAAAAAAAAAAAAAGBQAAZHJzL2Rvd25yZXYueG1sUEsFBgAAAAAEAAQA8wAAABIGAAAAAA==&#10;">
                <v:line id="Straight Connector 230" o:spid="_x0000_s1027" style="position:absolute;flip:x;visibility:visible;mso-wrap-style:square" from="0,1637" to="20328,1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4AOwQAAANwAAAAPAAAAZHJzL2Rvd25yZXYueG1sRE/NagIx&#10;EL4XfIcwQi9Fs26p6GoUKRQ8CKXqAwybcbO6mYQkutu3N4dCjx/f/3o72E48KMTWsYLZtABBXDvd&#10;cqPgfPqaLEDEhKyxc0wKfinCdjN6WWOlXc8/9DimRuQQjhUqMCn5SspYG7IYp84TZ+7igsWUYWik&#10;DtjncNvJsijm0mLLucGgp09D9e14twq8eev77mBmh5sN52UpP+L31Sv1Oh52KxCJhvQv/nPvtYLy&#10;Pc/PZ/IRkJsnAAAA//8DAFBLAQItABQABgAIAAAAIQDb4fbL7gAAAIUBAAATAAAAAAAAAAAAAAAA&#10;AAAAAABbQ29udGVudF9UeXBlc10ueG1sUEsBAi0AFAAGAAgAAAAhAFr0LFu/AAAAFQEAAAsAAAAA&#10;AAAAAAAAAAAAHwEAAF9yZWxzLy5yZWxzUEsBAi0AFAAGAAgAAAAhAPgrgA7BAAAA3AAAAA8AAAAA&#10;AAAAAAAAAAAABwIAAGRycy9kb3ducmV2LnhtbFBLBQYAAAAAAwADALcAAAD1AgAAAAA=&#10;" strokecolor="#4596ca"/>
                <v:line id="Straight Connector 240" o:spid="_x0000_s1028" style="position:absolute;visibility:visible;mso-wrap-style:square" from="0,1637" to="21,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FudwgAAANwAAAAPAAAAZHJzL2Rvd25yZXYueG1sRE/LagIx&#10;FN0L/kO4QneaKK3I1MygQh+bFmbqxt1lcueBk5thkmr6982i0OXhvPdFtIO40eR7xxrWKwWCuHam&#10;51bD+etluQPhA7LBwTFp+CEPRT6f7TEz7s4l3arQihTCPkMNXQhjJqWvO7LoV24kTlzjJoshwamV&#10;ZsJ7CreD3Ci1lRZ7Tg0djnTqqL5W31ZDfFW2f4rHj0v19nluLmrbHErU+mERD88gAsXwL/5zvxsN&#10;m8c0P51JR0DmvwAAAP//AwBQSwECLQAUAAYACAAAACEA2+H2y+4AAACFAQAAEwAAAAAAAAAAAAAA&#10;AAAAAAAAW0NvbnRlbnRfVHlwZXNdLnhtbFBLAQItABQABgAIAAAAIQBa9CxbvwAAABUBAAALAAAA&#10;AAAAAAAAAAAAAB8BAABfcmVscy8ucmVsc1BLAQItABQABgAIAAAAIQDTMFudwgAAANwAAAAPAAAA&#10;AAAAAAAAAAAAAAcCAABkcnMvZG93bnJldi54bWxQSwUGAAAAAAMAAwC3AAAA9gIAAAAA&#10;" strokecolor="#4596ca"/>
                <v:line id="Straight Connector 241" o:spid="_x0000_s1029" style="position:absolute;flip:y;visibility:visible;mso-wrap-style:square" from="0,0" to="1548,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VboxAAAANwAAAAPAAAAZHJzL2Rvd25yZXYueG1sRI/RagIx&#10;FETfC/2HcAu+lJrdpS3tapRSEHwQpOoHXDbXzdbNTUhSd/37RhB8HGbmDDNfjrYXZwqxc6ygnBYg&#10;iBunO24VHParlw8QMSFr7B2TggtFWC4eH+ZYazfwD513qRUZwrFGBSYlX0sZG0MW49R54uwdXbCY&#10;sgyt1AGHDLe9rIriXVrsOC8Y9PRtqDnt/qwCb56Hod+YcnOy4fBZybe4/fVKTZ7GrxmIRGO6h2/t&#10;tVZQvZZwPZOPgFz8AwAA//8DAFBLAQItABQABgAIAAAAIQDb4fbL7gAAAIUBAAATAAAAAAAAAAAA&#10;AAAAAAAAAABbQ29udGVudF9UeXBlc10ueG1sUEsBAi0AFAAGAAgAAAAhAFr0LFu/AAAAFQEAAAsA&#10;AAAAAAAAAAAAAAAAHwEAAF9yZWxzLy5yZWxzUEsBAi0AFAAGAAgAAAAhAM9hVujEAAAA3AAAAA8A&#10;AAAAAAAAAAAAAAAABwIAAGRycy9kb3ducmV2LnhtbFBLBQYAAAAAAwADALcAAAD4AgAAAAA=&#10;" strokecolor="#4596ca"/>
              </v:group>
            </w:pict>
          </mc:Fallback>
        </mc:AlternateContent>
      </w:r>
      <w:r w:rsidR="009A55B9">
        <w:rPr>
          <w:noProof/>
          <w:lang w:eastAsia="en-AU"/>
        </w:rPr>
        <mc:AlternateContent>
          <mc:Choice Requires="wpg">
            <w:drawing>
              <wp:anchor distT="0" distB="0" distL="114300" distR="114300" simplePos="0" relativeHeight="251658244" behindDoc="0" locked="0" layoutInCell="1" allowOverlap="1" wp14:anchorId="1BD94F32" wp14:editId="7ABFFBCA">
                <wp:simplePos x="0" y="0"/>
                <wp:positionH relativeFrom="column">
                  <wp:posOffset>-120735</wp:posOffset>
                </wp:positionH>
                <wp:positionV relativeFrom="paragraph">
                  <wp:posOffset>9046317</wp:posOffset>
                </wp:positionV>
                <wp:extent cx="6341440" cy="442921"/>
                <wp:effectExtent l="0" t="0" r="2540" b="0"/>
                <wp:wrapNone/>
                <wp:docPr id="242" name="Group 242"/>
                <wp:cNvGraphicFramePr/>
                <a:graphic xmlns:a="http://schemas.openxmlformats.org/drawingml/2006/main">
                  <a:graphicData uri="http://schemas.microsoft.com/office/word/2010/wordprocessingGroup">
                    <wpg:wgp>
                      <wpg:cNvGrpSpPr/>
                      <wpg:grpSpPr>
                        <a:xfrm>
                          <a:off x="0" y="0"/>
                          <a:ext cx="6341440" cy="442921"/>
                          <a:chOff x="0" y="0"/>
                          <a:chExt cx="6341440" cy="442921"/>
                        </a:xfrm>
                        <a:solidFill>
                          <a:srgbClr val="4596CA"/>
                        </a:solidFill>
                      </wpg:grpSpPr>
                      <wps:wsp>
                        <wps:cNvPr id="243" name="Rectangle 243"/>
                        <wps:cNvSpPr/>
                        <wps:spPr>
                          <a:xfrm>
                            <a:off x="207469" y="0"/>
                            <a:ext cx="6133971" cy="235975"/>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4" name="Rectangle 244"/>
                        <wps:cNvSpPr/>
                        <wps:spPr>
                          <a:xfrm>
                            <a:off x="0" y="238205"/>
                            <a:ext cx="204716" cy="204716"/>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ECF8928" id="Group 242" o:spid="_x0000_s1026" style="position:absolute;margin-left:-9.5pt;margin-top:712.3pt;width:499.35pt;height:34.9pt;z-index:251658244" coordsize="63414,4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gMLMwMAAKEKAAAOAAAAZHJzL2Uyb0RvYy54bWzsVltP2zAUfp+0/2D5fSRN05ZGpKgqA01C&#10;AwETz8ZxLpJje7ZLyn79ju0kRVAhjUl7GX1wbZ/7dy7xyemu5eiRadNIkePJUYwRE1QWjahy/OPu&#10;/MsxRsYSURAuBcvxEzP4dPX500mnMpbIWvKCaQRKhMk6lePaWpVFkaE1a4k5kooJIJZSt8TCUVdR&#10;oUkH2lseJXE8jzqpC6UlZcbA7Vkg4pXXX5aM2quyNMwinmPwzfpV+/XBrdHqhGSVJqpuaO8GeYcX&#10;LWkEGB1VnRFL0FY3r1S1DdXSyNIeUdlGsiwbynwMEM0kfhHNhZZb5WOpsq5SI0wA7Quc3q2Wfn+8&#10;1qgpcpykCUaCtJAkbxe5C4CnU1UGXBda3apr3V9U4eQi3pW6df8QC9p5YJ9GYNnOIgqX82k6SVPA&#10;nwItTZNlMgnI0xrS80qM1l/fFoz2Zo3kTXHecO58MLp62HCNHgmkO50t55u1swPsz9giF9EYQKeg&#10;8MweW/N32N7WRDGfMuNQG7GdDtjeQEkSUXEG+E4Dvp5zBNdkBnA+gGwSL9L5EqMD8E6m0+ViEuBN&#10;prPlYtaHPSRHaWMvmGyR2+RYgxO+XMnjpbEBoYHFWQZ0HKRAIBkXbhWyvwAs3Q2AODjqd/aJs8B9&#10;w0qoJ0h64i34TmZjUgilTNhJINWkYCFXsxh+Q6pc7zsJnzguQKHTXIJDo+5ewcAZlAy6Qzw9vxNl&#10;fhCMwvFbjgXhUcJblsKOwm0jpD6kgENUveXAP4AUoHEoPcjiCSpCyzCGjKLnDeTjkhh7TTTMHegQ&#10;mKX2CpaSyy7Hst9hVEv969C944eSBSpGHcyxHJufW6IZRvybgGJehsaz/pDOFgnY0M8pD88pYttu&#10;JPQO1BJ457eO3/JhW2rZ3sPIXTurQCKCgu0cU6uHw8aG+QpDm7L12rPBsFPEXopbRZ1yh6qrt7vd&#10;PdGqL0oL0+K7HBqIZC9qM/A6SSHXWyvLxhfuHtceb2hmN7T+SVenh7o6/aOuBgyhoZPpcRL7poVq&#10;7WdfEqeLybxv6rAP9fXR1B9N7b+m/1lT+w83vIP8d6F/s7mH1vOzHwL7l+XqNwAAAP//AwBQSwME&#10;FAAGAAgAAAAhALJWTcnjAAAADQEAAA8AAABkcnMvZG93bnJldi54bWxMj0FvgkAQhe9N+h8206Q3&#10;XbBUhbIYY9qejEm1SeNthRGI7CxhV8B/3/HUHue9lzffS1ejaUSPnastKQinAQik3BY1lQq+Dx+T&#10;JQjnNRW6sYQKbuhglT0+pDop7EBf2O99KbiEXKIVVN63iZQur9BoN7UtEntn2xnt+exKWXR64HLT&#10;yFkQzKXRNfGHSre4qTC/7K9Gweegh/VL+N5vL+fN7Xh43f1sQ1Tq+Wlcv4HwOPq/MNzxGR0yZjrZ&#10;KxVONAomYcxbPBvRLJqD4Ei8iBcgTncpjiKQWSr/r8h+AQAA//8DAFBLAQItABQABgAIAAAAIQC2&#10;gziS/gAAAOEBAAATAAAAAAAAAAAAAAAAAAAAAABbQ29udGVudF9UeXBlc10ueG1sUEsBAi0AFAAG&#10;AAgAAAAhADj9If/WAAAAlAEAAAsAAAAAAAAAAAAAAAAALwEAAF9yZWxzLy5yZWxzUEsBAi0AFAAG&#10;AAgAAAAhADWmAwszAwAAoQoAAA4AAAAAAAAAAAAAAAAALgIAAGRycy9lMm9Eb2MueG1sUEsBAi0A&#10;FAAGAAgAAAAhALJWTcnjAAAADQEAAA8AAAAAAAAAAAAAAAAAjQUAAGRycy9kb3ducmV2LnhtbFBL&#10;BQYAAAAABAAEAPMAAACdBgAAAAA=&#10;">
                <v:rect id="Rectangle 243" o:spid="_x0000_s1027" style="position:absolute;left:2074;width:61340;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2NowwAAANwAAAAPAAAAZHJzL2Rvd25yZXYueG1sRI9Bi8Iw&#10;FITvgv8hPGFvmurKItUoRVTW41pBvD2bZ1ttXkoTa/33m4UFj8PMfMMsVp2pREuNKy0rGI8iEMSZ&#10;1SXnCo7pdjgD4TyyxsoyKXiRg9Wy31tgrO2Tf6g9+FwECLsYFRTe17GULivIoBvZmjh4V9sY9EE2&#10;udQNPgPcVHISRV/SYMlhocCa1gVl98PDKHCXdp++6uR0O7vskmzYpNP9TqmPQZfMQXjq/Dv83/7W&#10;CibTT/g7E46AXP4CAAD//wMAUEsBAi0AFAAGAAgAAAAhANvh9svuAAAAhQEAABMAAAAAAAAAAAAA&#10;AAAAAAAAAFtDb250ZW50X1R5cGVzXS54bWxQSwECLQAUAAYACAAAACEAWvQsW78AAAAVAQAACwAA&#10;AAAAAAAAAAAAAAAfAQAAX3JlbHMvLnJlbHNQSwECLQAUAAYACAAAACEAY8NjaMMAAADcAAAADwAA&#10;AAAAAAAAAAAAAAAHAgAAZHJzL2Rvd25yZXYueG1sUEsFBgAAAAADAAMAtwAAAPcCAAAAAA==&#10;" filled="f" stroked="f" strokeweight="2pt"/>
                <v:rect id="Rectangle 244" o:spid="_x0000_s1028" style="position:absolute;top:2382;width:2047;height:2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vscwwAAANwAAAAPAAAAZHJzL2Rvd25yZXYueG1sRI9Bi8Iw&#10;FITvwv6H8Ba8abpSRKpRiuwu61EriLdn82yrzUtpsrX+eyMIHoeZ+YZZrHpTi45aV1lW8DWOQBDn&#10;VldcKNhnP6MZCOeRNdaWScGdHKyWH4MFJtreeEvdzhciQNglqKD0vkmkdHlJBt3YNsTBO9vWoA+y&#10;LaRu8RbgppaTKJpKgxWHhRIbWpeUX3f/RoE7dZvs3qSHy9Hlp/SbTRZvfpUafvbpHISn3r/Dr/af&#10;VjCJY3ieCUdALh8AAAD//wMAUEsBAi0AFAAGAAgAAAAhANvh9svuAAAAhQEAABMAAAAAAAAAAAAA&#10;AAAAAAAAAFtDb250ZW50X1R5cGVzXS54bWxQSwECLQAUAAYACAAAACEAWvQsW78AAAAVAQAACwAA&#10;AAAAAAAAAAAAAAAfAQAAX3JlbHMvLnJlbHNQSwECLQAUAAYACAAAACEA7Cr7HMMAAADcAAAADwAA&#10;AAAAAAAAAAAAAAAHAgAAZHJzL2Rvd25yZXYueG1sUEsFBgAAAAADAAMAtwAAAPcCAAAAAA==&#10;" filled="f" stroked="f" strokeweight="2pt"/>
              </v:group>
            </w:pict>
          </mc:Fallback>
        </mc:AlternateContent>
      </w:r>
      <w:r w:rsidR="009A55B9">
        <w:rPr>
          <w:noProof/>
          <w:lang w:eastAsia="en-AU"/>
        </w:rPr>
        <mc:AlternateContent>
          <mc:Choice Requires="wps">
            <w:drawing>
              <wp:anchor distT="0" distB="0" distL="114300" distR="114300" simplePos="0" relativeHeight="251658243" behindDoc="0" locked="0" layoutInCell="1" allowOverlap="1" wp14:anchorId="322B7CCA" wp14:editId="475C634A">
                <wp:simplePos x="0" y="0"/>
                <wp:positionH relativeFrom="margin">
                  <wp:posOffset>-104140</wp:posOffset>
                </wp:positionH>
                <wp:positionV relativeFrom="paragraph">
                  <wp:posOffset>3899535</wp:posOffset>
                </wp:positionV>
                <wp:extent cx="6341465" cy="4921250"/>
                <wp:effectExtent l="0" t="0" r="2540" b="0"/>
                <wp:wrapNone/>
                <wp:docPr id="2" name="Freeform 2"/>
                <wp:cNvGraphicFramePr/>
                <a:graphic xmlns:a="http://schemas.openxmlformats.org/drawingml/2006/main">
                  <a:graphicData uri="http://schemas.microsoft.com/office/word/2010/wordprocessingShape">
                    <wps:wsp>
                      <wps:cNvSpPr/>
                      <wps:spPr>
                        <a:xfrm>
                          <a:off x="0" y="0"/>
                          <a:ext cx="6341465" cy="492125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3">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F600F99" w14:textId="77777777" w:rsidR="007D2A3D" w:rsidRDefault="007D2A3D" w:rsidP="009A55B9">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2B7CCA" id="Freeform 2" o:spid="_x0000_s1027" style="position:absolute;margin-left:-8.2pt;margin-top:307.05pt;width:499.35pt;height:387.5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341465,4921250" o:spt="10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n6KdQBQAAPgGAQAOAAAAZHJzL2Uyb0RvYy54bWzsnW1v28i1x98XuN+B&#10;0MsLJOLwmUacIk26RYGgDbp7sclLWqZiAZKoknTstOh375kHyn9q7ZkjifHu5s6bRLJ45s95+s2Z&#10;M8Phqz/eb9bBl7rtVs32ciZehrOg3i6a69X28+Xs/3764UUxC7q+2l5X62ZbX86+1t3sj6//5w+v&#10;7nYXddTcNOvrug0okW13cbe7nN30/e5iPu8WN/Wm6l42u3pLPy6bdlP19LX9PL9uqztKfbOeR2GY&#10;ze+a9nrXNou66+iv7/SPs9cq/eWyXvR/Xy67ug/WlzO6t17926p/r+S/89evqovPbbW7WS3MbVQn&#10;3MWmWm1JdJ/Uu6qvgtt29YukNqtF23TNsn+5aDbzZrlcLWqVB8qNCA9y8+NNtatVXqhwut2+mLrp&#10;kl387cuHNlhdX86iWbCtNlRFP7R1LQs8iGTp3O26C7rox92H1nzr6KPM6v2y3cj/KRPBvSrRr/sS&#10;re/7YEF/zOJEJFk6Cxb0W1JGIkpVmc8fzBe3Xf+XulFJVV/ed72ukmv6pAr02tzWotluu1Vff6Rq&#10;XG7WVEv/Ow/C4C7IwixPotRU5eHln8aX3wRxFhepvguqrsPLPwpI3aTs1kCjMHBqUFHvc8DWQKM4&#10;LkScp26lGJREHseUcXdu0IitlJyihEamXtx5ota0Lz2RpHkcpe48oRFbKTtFCY3YpZejUk65Chn1&#10;hEZsJeLxQ+lxldAoirOIyOuupxKUoqzIQk7bGxlxlQT2cbbUyEpkRVpSQ3L2XYF9PSpS6oVOBI1s&#10;+ErY4xnNQYyvd+YEC42R/PhyZ+pYTGzGoRGjhWGG2RpoxO41iETPUTP4eo6aghCeo4NDxqfbuK8f&#10;y9AsKzj+zwET3SpIBwaBxlB0Jj++3DPUPXQieNm0RreSTWs0YpMN3Urviw7jAnd2gm6lZ+iDW36S&#10;LyriMIvdHerAF83COIkZXu+Yi07QHXDXSboxGJ3Jjy93po5DDdtPRCPGSIAFxNZAIzbdEIlsuqER&#10;WwmRyFZCI8/RYz1EP6c3Ub7R7Pw55/RxlGXfA0ZjkZhs5HH5jYKjlLJb40yQsjQmAWmRMUpsEpCy&#10;lCYBacapIfRi2cjGOKd0fVlKaMQehpCJ0k0sOC0bjdhKhw4pSwmNTg6Oxpy2N01wlCU1wu9pk3oW&#10;gA7c0TwUCcPZGrmXPB0kBEMBPcy0NANCEUbi25BUpqxJatM4j6Q8DSwndr9BKJKjKNf83LlBI7YS&#10;QpGthEZsviEUJd9o8dKdJzRiKyEU2UpoxC49hCKRNA05LRuN2EoIRbYSGp1M0ozT9qYhKUtqApJG&#10;ReRuegckLUrqh0dO7FmgG7H3SJIWqfGwiij/Rj6pTNkUlkXjTJKyNCYhaRIySmwSkrKUpiBpITg1&#10;NAVJeUqTkDTmtOxJSMpSmoSkJaftTUNSltQUJE0LBhyQDuT7EuaLI0nKAp0nacajtSepCYohFMlT&#10;5PENjU71SXlKE5A0IhIMzo5l/PYkfSpM6knqfdKnfWtPUk9Stcl72E39aQKSSmablWfbvM77pEOh&#10;fxzN1aPvzCeNkjgs828UJzUzb7sG+u+M0QChmOmU5STBroFGcZxHiWAo4URdRi/NnNuuhEbs+BtO&#10;1NlKaMT2FNG9BJ/Unic0Yiuhe8lWQiN26SEURb73Se15QiO2EkJRKymS2pXQ6OQ4qXEU7UqTzu7t&#10;UtPN7h06SIezZvcOHSQEgw244mTCB3EU58U3erBpmHnbNbCsGHnALGc6ZUlSuwYanUtSu9KUJLUr&#10;TUlSu9KUJLUrTUlSu9KUJLUrTUlSu9KkJLVLTUdShw7S4SySOnSQEAwKPUZSkQrxjX3S2KqBZcXI&#10;A2Y50ykrklo10Ig8kDQRwh23RiiCp2jPDRqxfR2EIlsJjdieIkIRPEV7ntCIrYRQZCuhEbv0EIrg&#10;k9rzhEZsJYQi+KR2JTQ61ye1K01LUmuHmpCkdh2kw3kktesgIRgUepSkZZJ+q11QZnYfC5sGlhUj&#10;D5hlIqlMWZPUpoFG5JPSAQOMvRQIxRHfbEpoxO6hCEW2Ehqx+YZQHPHNlic0YishFNlKaMQuPYTi&#10;iKS2PKERWwmhOCKpTQmNziepTWliktqkpiSpVQfpcCZJrTpICAaFnpWkXMphWTHygFn2JB0edtTH&#10;ybj9bIQim29o5Em6f5hqv+Jk9xQ8Sa0rTvbCG61ReZI6CgvOunkekhYizBm70tC9ZHuKaMT2ddC9&#10;ZCuhEZtvCEVP0mEcOu2he0/SYVA56aF7s3bvgAP6WZ6kjsLyJEUofpckjcq8EOopDXtbGM/usyLO&#10;GVEYnKj72b2hGzuOMJqny8fuzTYBe0WNrIhwpxylp3dBOXQ8SWk1nRnDxLLyPmnwjCSl9YuoZESZ&#10;0ZEl75d3rCZCUXiS6nOA2XwbhTy5eBsZnXwoqScpg0I+TkqnWss5t5/dU0GIWERCqLME7I7BAUnl&#10;Ad/uiKwnqX4Y4pOPk/o4aX3WQfneJ/2tx0mfj6QxPZeqj3q3MxvxS49C0BErfnYfsKfc3icdnoDF&#10;Zelh47x9AxFaMPwE75N6nxRemvGMJA3pGTH1fokjSBrTuU5J6fZ+fZzUeL+epJ6kw+sLGKMBDh7s&#10;WCwa+dn9sOT6mydpQs/1epJ6n3RosOecBWUfwic4C8ougE4sg3K4eMSmHBoxNBCKbA008iQdGuYz&#10;klTEmT411N7eRrN7Wrj3JKVJlCfp0GA9Se0hCr8L6lfaBfU9kpQO588idfClndkYEmDHs3HxyD/j&#10;dOZLnPx+Uu6rmXVLdj/J6X3Sj56kJtJ3vk+a0ltOotzd6sYkzUXB2Y/gSWpe8f7J7yd9WG9gLWn5&#10;2f0wsXg4Vc/u65z/jFNKb07MGLs8Eb+nPeP0XfqknqSXMxkS8PtJTddlgc7HSZm7/39PcdKkiNOU&#10;4VUdkDSNOa8Ax62hz7ifNH62OKn3SY98BmDkXbJDsiMr/4yTew7kfdJfwSfNolK/8dPu/R6QlLdf&#10;3pPUxBH87H7YMYR93JNU+vOMdW8sNJbTiwaM9DHkyV5XRyOGBrqXbA00Om3tPs1KOrHCPfZMMLv3&#10;JFXzUzr98IS1e++Tep/042iuzgLdyIJBIQQjSwANGOkjFNmUQyOGBkKRrYFGv32S8pjtfVLjVaF7&#10;KTxJPUk9SVl+NULRk9QEH/yK0xCFeT6SplkuQvUeJ3sUZrTgX+RxxNklMHpcyZ9gokcHf6qevaV5&#10;n3S8C4obR/A+6a/rkypmM3auHpA0DDkrg56k227V15/8Sc/z7+1UPS7fpoiT+tm9jPv/1uOkz0dS&#10;+b6cKHLH6BG/osjopFFGtGy0Cu9XnE5YcTKrJ3RG6zd5H15Me51Ls5fHpnGeR8rTwIDAqVHSgjZ5&#10;6rZsy80UHOUpTeGRiigz/dOWJ1zuZ0cRcIu93G1VJAwlNDqZo3RWirueMLRKSifsyyeOhnRQlXyr&#10;rWrpT73n/HyPNI6zPDO+r62epuFoOBzZZZMa0fe0PVBFGTMINHJJy1KIJHafw3CweuSsooPrbwLT&#10;yp+o0o+4eCSy1JxLGdObReMnTM47U0+lrFqaVeMskjI1JiBpkZSpZoE1NxOQlKk0AUmjPKeXsMiG&#10;Zs3TBCSlbV3mgHSr0gQkzcu00GfzW5UmICkpmb0cVqUJSJrGNBC562kCkuZhlGbaYbBmagKSmpPB&#10;7DIIBxEmtHn8WJAySedhaiDgbmYepiaoiFwUsYfpsOHqFLf0e4RpEuYRBXKd4+sIpnTMfsGJ/o5c&#10;TM9S/RrLJ/zYjziMsDmHRozQDmKRrYFGJ07xme6id0wNtdHHJGp7x1QG4USRn7DoFD+fYxqnoTBR&#10;WbvHOJrlkseYsMKy2Nc9TD1MHTNiD1MP02pTX86GF2+M3kHyO4BpmSV6kcPDVD48+JTfOBpMfMjU&#10;GWJGLorUe6Z6RqyHU/cCgPdM9ajye4MpsZSxMjCa5ctYpvdMnZER5C9jCo5ePHsKjkYMDZyxszXQ&#10;yE/zhx3tPmSqd3+fuJL/PYZMZUTBbL85yjOlt2+l7gHWx0yPeFEIcpENOjTyMA3YPrBfzDcBBVyX&#10;F6lfzFcziBO3l54I07iIov+/MI3M7jgqvIK9wzShLV55lD4VRkAqSpRSymZV0KKBRiLKY6FGOIcS&#10;OppsJTRKsjSJUrnJwqF0MNVPo2jYNmLJExpJJf2eY4cSspGAylNCI5O+O08HC/pFuN/xZckTGrGV&#10;Dqf6WTzMIC1KaJTQpLMo5XvyHKV3CNQi0/tMre0bjUgppV1BbqXRRidCd5ENe5YseUKjmLZJ6mdI&#10;HXnCjU4RZSTd7y2zKKERKZnlLofSaNKupHJ9ZK61+A6saPunWoRyaWGPp+chGYhAiygWtJWzcNfT&#10;aKsTC3cjC+nWOXIynrbLWX4aluVTUdZf7DKl1BN6moJHU5WyKiqrBpYU0VTekc6HTQnBaPLgVkIj&#10;Ylye0KsrVInZlBCMIgvDItLVb80TGkklGoHcSghGthIamdpxKyEYhTxsOtV7Yax5QiO2EoKRlFLq&#10;qO56QiMqPSG3xTvrCcEo0jJNzGZJa57QiGhaRAMNbC0CwaiVtM9gVUIjYlxGQ7k7TwhGOs65FOZU&#10;cKsSGo24bcvTARdJyjhbVqkDK2Hm+i5KjHp8WprNA3YltCGeUi80npA1V9jj9cMBdpXx9c4290ua&#10;0tAvnnI2z6OpSln1HasGltOJNGUqYVmdRlN6nIs8TXeezqcpV2kKmtIuQd3UrPU0BU2jMGMoTUHT&#10;KCq1c2XN0xQ0JSXtb1uVpqBpSm6wu+1NQtO0pPmAdLasmZqCpuQ06sHIroSUOIemdhUkBMOne4Sm&#10;NE4+5Ww+QtNI0ByF55smMmVdJTYNLCd65DCirXhq1LYqYbapynlKaESuSywf/5Hjj1UJwUieSJLk&#10;ppnZ8oRGpERbobUnYlVCMLKV0MjkxJ0nBKOg9Zc41B6jKscnKvcTGrGVEIykVBQFQwmN9KinfVNr&#10;6SEYKU5CISlDHls9oREp7SMyViUEo1YyOLApoRFNVelxCUaLQDDKV40UwowQNiU0It+0pPmUu0Uc&#10;cJGk6N3ZiqY2qQOrKCyNx20tv9E6VJma3QPWtjcyieKIbkq7pnYh7PAcEo2vd6LhEZjSrOMI19R+&#10;9/AWUUKcTFnXiE1jCpjylLCsToWpiEPTymx5mgKmPKUpYJqQlLuepoBpSufUuZWmgCkNewY8tnqa&#10;AqakZFxTm9IEME3LzBwNoXrWU4PeFDAlqcT4DLZMTQBTeiuXGYqsQgiJs2BqVUFAMEag54QprfGZ&#10;Z5etlY/lRI+/MwZszDOb2WjkSbrfHkVDnifpPDjVLfUkHY6ePsUt9SR9YkQ8fJj0eJIyxgIkoseo&#10;ISJ7zo2+Jc25PUblI54eo8PmR1oe9A7pAYTm1cXn6/dd//pVdVHd0Ie5/LS435q/0aeg2n6+nIUz&#10;+cOu6YL7h8ff5NlSXx++UtSUzClJsjLJ2IzJy0RjcZQxkRKNo6OMaWKNxuocLPZt01wZjZOjlAlR&#10;aKxCJmxlmtGicXaUMk1S0VjtcWMr07wTjYujlGkqicblUcZycojW9P2oNnbYyI5rZXIHzEh91M50&#10;8Zme0taLPlhfztazoL+c9bOgvZy1s+DqcnYl75j6TtXLDjZ8DO4uZ2aInwU3l7MhGi9/3zRf6p8a&#10;dWUv+5sugyHnD7+ut3gVbfyTTom64+Ha4YrF7dVq8af6XwfXl3Giq1akqUiEqle6UyVKNxdS/F4l&#10;FwtBYViVKPysZsGyfMzkbaiZkdZwBzpRCu/LiJRK1KwPGKvhuuH/R65/WK+gkh+uG/431+thX6f/&#10;6PWPlQQ5C1FKi0EqL0VM+2BHWdUrBebnnEKwker0Q0nQzzIiZfIkd/7smWAtCTqyMNHN04zRByXx&#10;6J3SRsi9FQW5i2H36VBc8mfdaGNqUemwneqRn3UsnlFnatyMNXxMXJ1xp7K9ZKXu+1GRJ0lsjhvU&#10;t0KJFmmhE41oXKYIukx0KFMzVqsypUiNjK8z7lROXgYTGSln3GYah6YH5LkQpYlhm+IKC33/aUor&#10;baPOMe5l45parJuu1pCSfV6NiPvOL5lx2/V/qZuNzO3VerX7YbVeB9e7lernbdP/vOpvfrypdvSc&#10;uVCjrrwouN+st90FQeWm73cX83m3uKk3Vfey2dVb+m3ZtJuqp6/t53mzXK4W9btmcbupt/2c9h1l&#10;87ZeV/2q2XY3q11HcLqoN1f1NSHqr9dapL7vDZ3oU3Db0u38OyrehFT0f3rxNg3fviAY/PnFmzLJ&#10;X+Thn3OCQyHeirf/kbcokovbrn7fLKr1u93K3Cv99Rd3u1kt2qZrlv3LRbMxNzq/bqu71fYz3agI&#10;55tqtZ0FXypC6QAxuiFViMMtUhnKIpHl17WLfxB4Vcvp+rbuF1Te1cWSitT8nS7e/2AMZYHLq9bK&#10;S9k28ruuL/mX+d2uu+h2H9rXr9Sn/uu61lf/o14Gq2vicaSqRdVA/Xbd6rutFgsqbV2Y3U11Xes/&#10;UxfUnVDeiKwzaaGys95Sgg93a9I2CQxXjtPWd6lzp0zr5ZKyv78x7aXtZR4z3lso5Wb7YLxZbZv2&#10;sZytKVdGWV8/FJIuGllK/f3VPZWNbLF0pfzLVXP99UMbUHtW7brbLX5YtV3/vur6D1VLIQrqQl/q&#10;tv87/bNcNzQa0qCnPtFw2LT/euzv8npqUvTrLLhrq93lrPvnbdXWs2D91213OaMNpJLivfpC+8Ui&#10;+tLiL1f4y/Z287ahZkYMprtTH+X1/Xr4uGybzc9Ne/1GqtJP1XZB2uTv9jSw6y9ve/pOP1H3W9Rv&#10;3qjP1LKpu7/f/rhbDD14Rzn/6f7nqt0F8iP5B9SW/9aoXq5KvPpCnU+X8cO1soa2zZvbvlmu1I8P&#10;5Wpq4K6jXkAN6zMVxs1q8a7qK/yurrqoo+amWV/X7ev/CgAAAP//AwBQSwMEFAAGAAgAAAAhADed&#10;wRi6AAAAIQEAABkAAABkcnMvX3JlbHMvZTJvRG9jLnhtbC5yZWxzhI/LCsIwEEX3gv8QZm/TuhCR&#10;pm5EcCv1A4ZkmkabB0kU+/cG3CgILude7jlMu3/aiT0oJuOdgKaqgZGTXhmnBVz642oLLGV0Cifv&#10;SMBMCfbdctGeacJcRmk0IbFCcUnAmHPYcZ7kSBZT5QO50gw+WszljJoHlDfUxNd1veHxkwHdF5Od&#10;lIB4Ug2wfg7F/J/th8FIOnh5t+TyDwU3trgLEKOmLMCSMvgOm+oaNPCu5V+PdS8AAAD//wMAUEsD&#10;BBQABgAIAAAAIQDEOeme4QAAAAwBAAAPAAAAZHJzL2Rvd25yZXYueG1sTI/BTsMwEETvSPyDtUjc&#10;WsdpFLkhTtUiUa60IFRubmySiHgdxU4b/p7lBMfVPM28LTez69nFjqHzqEAsE2AWa286bBS8vT4t&#10;JLAQNRrde7QKvm2ATXV7U+rC+Cse7OUYG0YlGAqtoI1xKDgPdWudDks/WKTs049ORzrHhptRX6nc&#10;9TxNkpw73SEttHqwj62tv46TU/AxHeR8GvZ5Jl9Oab/dvcfd816p+7t5+wAs2jn+wfCrT+pQkdPZ&#10;T2gC6xUsRJ4RqiAXmQBGxFqmK2BnQldyLYBXJf//RPUDAAD//wMAUEsDBAoAAAAAAAAAIQCtve9C&#10;JAoEACQKBAAUAAAAZHJzL21lZGlhL2ltYWdlMS5qcGf/2P/gABBKRklGAAEBAQEsASwAAP/bAEMA&#10;AQEBAQEBAQEBAQEBAQEBAQEBAQEBAQEBAQEBAQEBAQEBAQEBAQEBAQEBAQEBAQEBAQEBAQEBAQEB&#10;AQEBAQEBAf/bAEMBAQEBAQEBAQEBAQEBAQEBAQEBAQEBAQEBAQEBAQEBAQEBAQEBAQEBAQEBAQEB&#10;AQEBAQEBAQEBAQEBAQEBAQEBAf/AABEIAX4B9AMBEQACEQEDEQH/xAAeAAACAwADAQEBAAAAAAAA&#10;AAAACAYHCQQFCgMBAv/EAD4QAAICAwEAAQQCAgAFAgQADwQFAwYBAgcIAAkREhMUFRYhChciIzFB&#10;URgkYYEmMnGRsRlC8CUzNKFDUmL/xAAdAQABBQEBAQEAAAAAAAAAAAAAAwQFBgcIAgEJ/8QATBEA&#10;AgIBAwQBAgQEAwYEAwERAgMBBAUGERIABxMhFCIxCBUjQRYyUWEkQnEzUoGRofAlQ7HBFzRiRFNy&#10;gpLRlNPxNWNlc5Oio8Lh/9oADAMBAAIRAxEAPwD38fDo6Ph0dHw6Oj4dHR8Ojo+HR0fDo6Ph0dHw&#10;6Oj4dHR8Ojo+HR0fDo6Ph0dHw6Oj4dHR8Ojo+HR0fDo6Ph0dHw6Oj4dHR8Ojo+HR0fDo6Ph0dHw6&#10;Oj4dHR8Ojo+HR0fDo6Ph0dHw6Oj4dHR8Ojo+HR0fDo6pqyeiOD0563q9r7FzSt2NDkbV0ieXNCrb&#10;qtjAxmAmp68w2IoXYsEsYwbWWPXJAs0ZEWN4tvy+IlYQBSJOWJDtuMmMTG8bxvEzvG8e+vcLOYiY&#10;ApiftMRMx/366sasWusXVIHZafYUtprrDYrUB7XmYbhQbkIucAv+IxAmnEI/jGjECT5hm3xETBLB&#10;vnEke2uPYmBjBCQkM77EM8hnadp2KPUxv633+/r79eZGYmYmJiY9zE+p/r9v9PfXf/PfXzo+HR0f&#10;Do6Ph0dHw6Oj4dHR8Ojo+HR0fDo6Ph0dHw6Oj4dHR8Ojo+HR0fDo6Ph0dHw6Oj4dHR8Ojo+HR0fD&#10;o6Ph0dHw6Oj4dHR8Ojo+HR0fDo6Ph0dHw6Oj4dHR8Ojo+HR0fDo6Ph0dHw6Oj4dHR8Ojo+HR0fDo&#10;6Ph0dHw6Oj4dHR8Ojo+HR0fDo6Ph0dHw6OjOcYxnOc/bGP8Aec5/8Yx/75+HR1169uqbfzf6tkAx&#10;/rWBSlh/AMGM/gNAs6YMWmfxpZf4p4mZI8Ehz/rJHzJpiaLTO2MZ+RMTvtMTtO07TvtMfeJ/pMf0&#10;6Ouw+fejo+HR1WHVO0ct4lXJ7X1K7JKcmhiIlh3YzTTsmm4seZJQ0CFdAc/srTbH21gUV9WzaFS7&#10;xwDByzyxR7psatQ8mFAR/WfvM+vQxG5FPv1AxMzPr77R16ECOdhiZn/0/wBZ+0R/eZiOpxX36S1o&#10;UlorTUF5XbIoWvkLpWRGYtcJXAUDFU0Xlw52iKBYAEjliERbbRzjzRy6ZzrtjPz2JCUQQzBCURMT&#10;E7xMTG8TH9piYmP7dfJiYmYn1MTtMf0mOu3+fevnXDPYAKxZjmZoi8IfXG05hxEIgsOudsa42lII&#10;3jhjxnbONcZ331xnOcYxn7/ELFmvUUb7T010LiJY57QSpcTMREsYwhAImZiNyKPv17BZsKAWBsMv&#10;5QAZMp/f0IxMz69+o65nxf79eOj4dHRnP2+G/wD3/wB/fo6hFr6RRqSGcbZrMsW6LhTDChcS7HNc&#10;QLg8MTtoEq7QtwXIIBnB08AgM00Yn3J2jxDjMmIXKahwuGS92RyNavFdbmtVzl1nhXVD3SFOvDrb&#10;SWj9YwUgzFUSyRgIkundajbtkA10MZzIREtoBXIzlYcnMkVBBHEhEkYxJ/Tvv66o5r6xo4llVVxe&#10;qclbkWkKtNz2UeiSBTsQTCMaVgQnE7MvZX++GUmDIYmm8EupUJEgcDEkCl2u6WGTka2PRVuNlmUT&#10;jbT7AxSCpLGitzIUznYdNbmBMDwqiVlDQMkg9iJZenLZIY82pGBrnYUC5l0tiBkgHkOyx8m0wM8y&#10;mJiYkYKVidR+7/cenjeDjcSylRdHsfTrzMolqMTXdY2kqi0TSFockm0gKiw7kfN62rTxMR8rzZiy&#10;R5N4c4/kjx3dfulHbcdNijGjmbucypV5x42JQ+cekBGw6sUAwYszbsUq9YXBKWmwxLb+cJbRmjp1&#10;XOWlluaCMdTFsWpX5FRZYcysHRMjPhhCrDWksuYCAlEFH0zY1283+S+4X+wbX6iVF91eVXT7RdVG&#10;LGeLbhg/6wyv1FhZgK6+G3zCOMCwWJSiY9h5JVskoUku4kU+mjg/FXLjaRMrTlE1aly5j4sAV6qm&#10;z5ArMsIUyTADNLlqYUcDJR+OSgd+qoSriEBYgG/DY1yUWfEcV3MTxJoqYYRBEImsjGPqETHnEb7d&#10;Unak9K5l0jl/nbntlM45yjlHPrn0Q0NJ0p1VLBNLYDXLbXNVw5BsmOh61cVZZHjupHbzLYRrIOcT&#10;nbVdAJ8577j54LHc7TmkY1PY0nhdN6XzGrcw+hqexprLXHWgs/HLDJZQvVtUzgsdicjdyWDcuago&#10;yablmTKsCp07SuNlWkcpm/ydWav5TMUcJRXZxC8tRrgoky6L7Bs1m4eMlau1a9TIrKHyyoxCuMOI&#10;+uZVvbZ0EI0D1QM3iDd3cSxujp4KlGvDGvlzxXcjyEfuA3FQ8xotod2Jkd/F0NZrAg4ZR8nSFfIP&#10;C/iLsKWheToJvhXyWo0Za/YavBBVQnU2oYxMqJsMrFXxujdM5rJZW3ZhA2LtOuhZqi0TokMh2tWR&#10;MOpZOsTKuKZSqqE8kbmMxGL+bDBDg6G289l6FWklMNlaHuacH4YXLh0LtNJv1da2YQolCuQFJFlg&#10;ltMOqKFM7dV6u2HCUk02SMGU9dpZ1iplqORJEO72lV67yERfbbftMdw9O6oxN7MIc7GVMW/HUsoW&#10;aXGMXQyWRxWKysY5tiyY1js1RzNKlbhbZBWRk6cETR2nN8vpjKYe7XotWFt1xdp9MaB/LKzVq3Lt&#10;ObS1KiWil00H2ESYCR1YF8xAF6tjSTSTTXfTfXfTfXXfTfXbG2m+m2Mba7abYznXbXOucZxtrnOM&#10;4zjOM/bPy8CYkMEJDIlEEJRMSMwUbxMFEzExMe4mJmJiYmPUx1XpGRmYmJiRmYmJiYmJidpiYnaY&#10;2n17iPfr79KdZvY/L6d6BM8+2NfblrgGmw3Uy5zIpMUReq0hkJZzs3e8kf8ABXKYpkw5jzaGZP8A&#10;3LsOv4K1caTC4j2ZOuq7NM4YJCqGk2QnwwPuSkjnaBgI4RJ+x5nAfz+ulxrGSfNEjMcuMBy+uZ/b&#10;Yf3mZ39ffaJLbj76aoM0NiKOaAUOYGVFpOMULNGQORDJr+WksE8W28U0e2P943j321z/AOmfkiJQ&#10;UQQzExMbxMe4n/SY9T/w6bzEx6mNp/pPXK+fejo+HR0fDo6Ph0dHw6Oj4dHR8Ojo+HR0fDo6Ph0d&#10;Hw6Oj4dHR8Ojo+HR0fDo6Ph0dHw6Oj4dHR8Ojo+HR0fDo6Ph0dHw6Oj4dHR8Ojo+HR0fDo6Ph0dH&#10;w6Oj4dHR8Ojo+HR0fDo6Ph0dHw6Oj4dHR8Ojo+HR0fDo6Ph0dHw6OvgSUMENOYXPCKILDKSSSRJp&#10;AOOPBHtLNPPNLtpHDDDFpvJLLLtpHHprtvvtrrjOcG/rf7R9/fr/AJ/06Osi/S3uHoduutN4p5Fp&#10;tg6DNabOcqd3mtHgrNrKqqjSBd0irc4fHCGLK2auXHRT46rZZVNZXTzqCUpZa1lmxgRdi4ZkKqoE&#10;ySLjJjPHlAzHkFZTH0zET/tC2GPW07TyhytIwMm2YjaN4GYmdt43GSiPcxM/5Y3n+sft03vjfzo4&#10;8+c62EtVhlc3i36gOb7gT9YyU+1D4MgktZoUMk4pvR3qWRMu6bdQdxYehvK8LaTl+XZLNw4dVUEg&#10;NiLcz2k9p9SXv6pj92TG0MOP9oUcpjlvMptZDC9RsMbwO/329et/92JiZGJ34xMxvMbbNDZbPXaa&#10;iZ2e2PFVcrqYbYtq7dHDLVgA+u+kf7SjS5IoIdd5pI4I8b742lnligjxvLLHps4IhAZIpgRiN5mZ&#10;2iI/vPScRMzEREzM/aI+/WYXpr6l6LnKjWTiyqv32TQPmF43sbF6LImtXGegWMOrl3/kA6cgqK/m&#10;1u1zR88tVeatam/pVqsdTcTV23LGSxJYo+xkBCN1RB7Qs5KSjYlHPGWK2mYZInMLIZkZAiGeJRtB&#10;LrRJTscyP80bbe4MY34nvtxiY3KJ9xMRPuNpmEFoPnL136d6K3tT6uSTpLnypfyHqvcuoWAZENeF&#10;8V6L6HQO2cAVC8yIvdVd81MCX33nnNwp6SiFslzrKPr9mms/n7NSIZgizYZJTG8EvxMcwuPOIPmD&#10;UxCuYyudjAI4RBGMNLkjh0uTFLGIifsXIQiN+PriQMnlxKCj0Re/QzIx+pvG83A+OJfOfIq7y9XY&#10;mbdBUYGcwxTuQccFMKwOKdGJq8JjO+K7RURRZg1Nq8rBkPS6touq4LGVOmA1hlIlFCqZucCq9dbG&#10;tc8xWpKljLGmRnMApChgimTKAUuPZQA7w12N7YgAkmMIREAGSIyKYEYgYiSIymYjaImTKfUTM7dS&#10;DofUknPlK1mRDO0/vME6I8h42ytPJhBywHFlcRxkCBbNIcYiVyy42hKn31zneISMosau6i1fjsBQ&#10;p3pgroZITnHHWnnUtHFf5SQm8sW11RbXMRTYUktxFBchQLXqe0cY+65qfSZrzHnFkbNXHPxnPhKR&#10;MvEX+1GNiCImNpORAl0Eo/T+7EhProQPX6hndtDAuOUnQFmo2GmkEWVlYNn0wsJMF1DaQvXk8rlM&#10;+D2hHGYoZJwTs3TgdVa/cnIZxqsfhZK2Cq1io8HOoWAFYzVxVhgzVY5MIthevmd6lkEyAKs482V3&#10;zp3MbhRNFMSfbiFSTAYEiDgnlPkshE+URKTUSUjCXIPciW+BYDjJlQ6NSuTByFSiqwhwRtzSZTCt&#10;oBYtYYv3lT7bTTyYj011zJJtnfbGMffPzaaNRWPp1qSSaSaiF11E9pvdK1DAB5HMmTYUDERJlMlO&#10;0bzO3VUc0nNY44GDaZMKAGAHkUyU8RHaBjefUR6jqAXDrVNrdnScz0tFf16zdldgMoVIKImIZuZE&#10;igxlKeaEv0mJV12HYbWEp4yyvWZIliXwHbsiRRpY7JZunUsKxKrdSc9kK1xmKxrDMm2GVq7HQxq0&#10;xJoqQQiLLLZUrcoWDJaYBLqvQsOSy5KHfArMSNu0MRAKhrBCBAjmIY6eW4qDme0ScjACRQsMOvpv&#10;ppqmNvDGspD8VEybiLJ5KlBEhsQw2rlHKZtjS16t16ss8QqEcnBS16LuUIZH+pduXlg//EjUbao2&#10;xCthryqL7Sq5lixCjkFri5SN08coNtFZj1OFZwyvdUTFNiQrk2wFOAoCyVTLLaScCyYMWZlySmUu&#10;Ef8A5aVGwQIZIeLElwMfZ8Z/QPNElcPiYO7d/J103wQSuRKtQdWU7NDXkVzAcMGMx+WNbuMtVVvC&#10;1Y6xYaI0Jax4cmiE6aRzuC7cljnA+7lJYMTzZXpVoRFg7NGhSzCLj7Bvmxj8ueLq3W1V1qzlWWWh&#10;m25TBEWlzPRYCQVW4+uIm5knwFbnuqGoAEPG+tFhiRZLGAaxVPiAxmZvOt8xodS3jJSVhZAxjGAG&#10;2bzj6nu541gQIAn72xv7zpZNB1wn5SZnxtNPFkqXOxMs00l1x+m8HiShtLG1geKkK+UwIdcMa6Uo&#10;VztO5vIoXXTuUnuTAlpbtMzKIffuWY4tsMlckZQqC4JGWERlssNgiJIy9QO0DPGNhiIjzw9/6Qp7&#10;d9Tm13J/iBjyDwXz2y3VqPNrr/ANZchCzYCApcY/KKSd72V3Xq/rHv8AnkuKuajY0k+36s8g6uzV&#10;fU/fDIZK3Av052nw93J2AKI8LX6eV8w1TG20lb1JZp09p3hg0+Gxeh63TCUG4jt3Xqo3XlNaX69N&#10;RRvJgrJn4BP9p4pxKXvmR24TYkt4+8Uxxib1Nb+LVBDymxO9fRX1Ce1Xq6XrpO7BjFYkXG+JypEG&#10;thns4u0Z1YrkN5aPdSC1++SSFAQlWruo0rCASat6ZLXeR0zjqmAuWo1l3g1NlcnlM1LnDdqab0yV&#10;WpFwr65FtGkOUda8jEz5CrqXRpwBNBZS2XHTdTL2nZNCZwOhsRSp08fC1yh+Vy8OfKIrluFiwVRa&#10;ZgWbQLSOw+ShclGwle9r+aNr4r8d3OzWjvV3otRcKuodcc1Cszc/gkpFRLN6XZ7o/wD5ixeqXgQA&#10;Hj2Y5WpKUgGz6IyWJh/8nO3Qgdw9AXMkntpm3WdaX8ZjbVXP52/i8e7CjGPxrCz13JWzNSa6AUpy&#10;sg2ug66zZFRjXNlkTmJaX1KmoercetOBrW7aXY3HVrtpd+ZtWwjGoppETYwyIwOqDGi0hGXiABIT&#10;De1riPGjniLq1SACLFZqDWybQEuJhS3Q9vQJQBrBCBvoQMRjevhaxq5Ap4gNoHz47Yec10SXtbMf&#10;2y0J+cUdX4qimZZVuWKtdTRsYK3OYxtCkOR+GyGrM4xtTxVZQxdbhkspYJLLOQa/qEtat1H8F+Du&#10;WDiAahTWGEryKfg2rNiavnGQOBm27m6GCTZKpTVBgqqtcLU94n3Sv82Q1OJHVegMU3Ub/wBINYp2&#10;v8bF3ttiWWNjSbJcU1qjDgXiIOj2UJy3VAtH8USmpqyQsyyxxha45ku3fcrFaQxeEHG4TVFvH601&#10;Rq+xaoXfD/EmcytLL29O5bP4/NhXXWRi9W5itfv0qt3Jgujg6Tq8mYDXG9VNUaTuZu3kJt5HDos4&#10;HD4NSbNeDnFY6k+ijKUsbZx8sNzLmFotrVntr05KxkbANgRKWzXL2G/8rzcA6Bb7joSib8e88cyR&#10;rYl42LpfQeW1xU7fwRWogNSxhp9fms7kBaRsNW21u1FJcmTRpIdMVLJL1Ton8/r6Yz2oBbjb2gO1&#10;Oj8bUGqr+IdT1tF4mlkcosM22vRtrwWKZmchUqOJOJvZ6EvvvYOOUPU3ULD6gnGty+Nxkhbr6l1n&#10;nbbzcf5ZiW5+9Yq0zLHrbYSWSuDQqveEHerY2WBWWBWinqxDwv8A4gbtYfPPTazS+rqqUmS6Wq8N&#10;opefdRrTCy5jsmjCpbVoB9XNG9F2xR43GiWyICd7hqI5EF0HXjCxazpjWWqcvrbIdv7Q4bVCdM08&#10;XOoc3fg9N6jrvy4MyBFWoYytldP3m4GtYwlHLJrZLGtblbJ2a6lVwFI0rMYDDU9P1tSpm/iG5Z9u&#10;MXj68jlcWxVEhrRDrVt1LKVwyTlX7NJjalpY01ClpmwiZ1KF3OEPkS2dL7/f/QmlT89rufrI21Xt&#10;GF6KtoT0AyquqG5pUOY1e/8AS0yvoahVVNZTKGDYnaTJgr14XiczayBWIKzkLV8UUFoHmLZFalyu&#10;BATKY2GeKgBSgWAmc/cWHPvPoI7ULrqRzeRzAyETJFE7lMR+/siIyIpmIj3uIx6ZPg3cKB6Q5JSe&#10;28uLbnULoCyVtWjHtecVZmSFCeWt3lnSvRQ2I2uxQU/8eWSHMBo36TQpiAyIJ5HuOyFbKUq+QqEZ&#10;VrISaiYo0mQwchvK2RBxHIZ2mY2KNiGZGYnpGwhlZzENgYYueJwJCcRO0TtyGZifU+/fqfU++rMV&#10;uVbsbJak8ZgNickfMwsuJNMTBlTBkx5zj/xtEUPNDt/r7Z3j3xrnbGPv8+UMnQyiZsY+2i4mGvTL&#10;UMhgQ2s9tZ4TMe4lb0tVO8REmBQMztv19fWfWPxvUaj4gfFg8S4sWLALb+hAYlE/7pRM7b9dl8f9&#10;IdHw6Oj4dHR8Ojo+HR0fDo6Ph0dHw6Oj4dHR8Ojo+HR0fDo6Ph0dHw6Oj4dHR8Ojo+HR0fDo6Ph0&#10;dHw6Oj4dHR8Ojo+HR0fDo6Ph0dHw6Oj4dHR8Ojo+HR0fDo6Ph0dHw6Oj4dHR8Ojo+HR0fDo6Ph0d&#10;fm22umudts4xrrjOc5z/AOMYxj75zn/6YxjOc5/9Mf7z/r58mYiJmZ2iN5mZ/t7n/p0ffpDe5+ig&#10;3Cq01ynxGH1CvWJdUesOkdn1rd3FQWMQaHDWjxwEisVqUyZoMtA6UecnUTNMaC17LcA2WwqMl1Xr&#10;JdmvfpY0Wux1O8jG6hs1L8UcqupdWsfPioA1uRWadgEKzjXVqxP2XTmwppXK9mxuJJZoa+RGw5Rv&#10;orYnzVyYkpnx2d4kTYMARlTAGnAfU3xkMKZNXHGb31DzPYeOOrjPV3EykdTzrogC8wR/AlBGXFVJ&#10;heaYXqAJq6GHxJWL9TypD6xbQ4WerAHRXYC66HdNP1MkvCLo5Bon4BBGPt+Nle2/HApU0zyVNgBF&#10;XIpXM1byAk0uagnjCRfNZUTdbXm4TkDtDJknq5CxYPkih0V2xJeRBTsxJzsYwfCeUhDDsTg3nbn/&#10;AJ/rv9bVhZ2lkYgJg7Vfn22p9ytelfXxKkYrVzN+wzZJXVcECiq1/BG62tpRxlq/T8IdppbAmutA&#10;7DG5TEQRl7IoGNoiZ+/EY9CP2GPUdMjZLJ3n1HvYY9RG/ufX9Zn2U/eZ9z1T/rT2Ks4QA65vypOr&#10;7T7Cd8qv/S+MeZQW5Qdl6ADQF+p7c9iYvXNI6wkig/k5VEPsqMXZwDtTKkYVZThoY2OSyUVBNFcY&#10;tZIq7n1qIlMG6EjyKSKBKFjtvxkpCWkPiWUnPpxWqy6YYwpTVhgLbYmNxCT+0REzHKftvtvxieRR&#10;AxM9Lp9Pz0hzr3Z5Wt1J6Z1jHpVzKmFr3oOxE8ad8X5yM57gAwbFcKrQzEUOIplype0j544Bw5ZX&#10;lMcKmJtJGj5qJLM0wmQVk6Jg2181oxEW2/GKskGWYk5qBExETNaChBRyJsTAyc8i36VvVzqviRV4&#10;RneUj5YacgraPMW0ztDNucTtATG/GNhnqw+B/TM4lyzKh90zfXv3QkhtoIXWy9I18S4HS0Hmms5w&#10;KnrIethcPSXFpcXFvPOVtaLJf+hHTChqbHCjWyKcelfGWfrGMlMEYxtHKZmZgfcQU7lJT/mk2T65&#10;bdNjeZeh+gZ29D/b19/U7RG0RH7REfvG/WjBZYS0Ug44kYEIWLecswueIYYeGPH5STkkz76RRR6a&#10;4ztJLLvrrrrjO222Mf7+LW7dShWfdvWq9OnVUb7Nu29detXSuOTHPe4gUlQD9RsYQgEbyUxHXhSm&#10;vYCULY5zSgFqUBMYwynYQAAiSMyn0IjEkU+oiZ6UHo3Qc3IpsqODcwc2UyxV+6rxhygrKvkdQCGo&#10;7scrwoaNmSAQyEhetUAA6BM3GFTA89xV2c8YXJ/cDXZaut5TF3amXT27xblYDWVCsizU1FRZmE1b&#10;eF1lcxsYrJZTI4KrcRYx+OxVGkNPI5aMbfvXctpnJWAqajgcHGKXWtJbULP2RK9iHNYt2PeNM2qu&#10;YhNn5NarXutUa32LLnS6tV+ShCauTrgTbr5ootxtZBi6XAma5C3VGV/cpZJh3vIHrIRHYHwpkUYi&#10;R7PNNHvChWCax1b9O4ETI7/p3h2fttR1i3TtUNffll4q8Y9uGYyi5WacKFm785z9WwtNXEZi0xyy&#10;DAY6pCdOeAqQ370cZTT9ROxA5Bs4L5KBObA2xh4HTXJlAfEosCSbbqKESib9hsnkecPlCZ3g7d/8&#10;f/p+al9v+/8Av79VrpCe+er5RrDWOHcZZwAdL6/g5Fz7p7NRs8oC8w6uW6Nfb6zPFAbXulj0voKa&#10;u1jpdZAZxOqcBZ4LKYrYq15seM11LrQhtU9PYBoqy+c8lfF5hyJsYxZtqXYVeqFAsq5ccflEVamW&#10;qLcL6C7Y22JalRx1acTgoJL8nkVydLH8G26IM8VsxF1eSruiZF1IrNRjn0nEEqsGgkiwGGM9Zu0q&#10;22R0/wCWXPn016h9mc9tbvnfcfOrPtiph2z0XzrlthEsNgnv9unrYyOjL6p0myFtqGAyyprdq4xO&#10;TW66ZhecAgV5Tj71uxZw9/GFkh15jLtjGah0s3PpbqHVOLw9pdm0WSvFUCvjlUstaNuOU3wVLuAI&#10;qlVniYqsq42UJUm9XuRWLTlxC7mMzAY1gY3D3byZUqKleHk20b6SRXbIPI6vkoFzh5gbmNl9QD6i&#10;7PwB4/T9B6upoufVHQ1hdf57zCquz29RkveYNyGDudm2FVuDKBztcQGztTTcEX+yYZBroG8Mr8Em&#10;PeGZbIY7CVX5pNJOcenZlSg5timuzPKShbnrS5iEDIeRhLCTZHEfRjPWdRTrWb7l0GWDoLP6HWFg&#10;t5KjaIk1rIwE2FvxGCnYZiSneJjrzoeU/fn1Mfp1KqH6F9T0Pq/avIPq48y/7l3RgQwbKmdqdGE7&#10;2amPzpp4OZ2K1Yk3saDmNu3U0+8VokCesxoCc5YCwNLJ5fFCq1cW6xQuzLZlkzMjJlM81lO/hI9+&#10;QJPZbAmJCB35Q+dVp2uSUktdhEQP0xtEwMfYoj/aCO20mO5CX33jr2E8n9E1T0r5wV+g/OUkt0UX&#10;elvnvOhHgJlSnaWJZCyBHrriF7ELlQQPaV8iFkVLvMsimgIJEPNXYiMluL7rrGItXcQobduaVluP&#10;ruKK42Li1M+NXYxnEVQyyIKNhfQETJTMjG/UOpC13UovHKEedIWWhEslSCYMNaIhvJyKpIxAfqKY&#10;iNt/XWGvcvJ9k83eVEPFUou3RfZvvHp6FX0JgvkwRmcNKdN0m01xGXLj8haXX3m6/NmfkZhGO3ZM&#10;bA2lhAhWgi8eao7f3dF6Bq6ZrLnM9yu6+dqozDkzB81VWnmr9GswoiQxlOzKpu2zkQcTn3LBCoEK&#10;XumG1NXz2pXZdx/A0novHPbQWcSMCTQjH13uAf57j0+T46R3IIWtCok5YZtd6rtCf6dfijm1Iogq&#10;zb0TaOb1zzxU7YnGzO/1iCiKfXyxppZR9WE4S52/bnoRNNYdpLZZ65MTDNJFHHpftfX6/ZztjhcX&#10;igR/GN7C0tHY/IVg5W4FcHay1ysRBDiUmzbsNqLiBkshdpEYkUREVrTdZuu9XZC5dJkYKvkH521W&#10;cUCmORCmmhsQXATYlCgeXvarWfAzAzM9KB2SiVrwl9PZV5/IQCv/AFV7FwGPagR84JsK+A45KSap&#10;xPBjDKYCsZykpKcOSfYJ9d2zRnvqVF/YaYzvUmJpdquz6NIsqBc173I8YX1BsdxItbWY2vyH9YlU&#10;f8NjKypOVW8pYe+fJHmjq04q5Y1nrluchxI01pWSKuZRxQcgDRBvGZlcMsRDrjTiIJNNS17jPjnq&#10;6rB2TvnG7L4l+nP5htIe3YadXahP3GzNlQVoQqoJ0+zJlVGw00c0ulcrSYlzY2/9fKE1iWD0tesP&#10;GLO31+Wa3qTVmm7vbHszoa8udR42njj1ResIVeqVwKvL3ULAEJzFOlWOzcsSklvFIY1KGgxsx1EI&#10;xWFytfV2vNRVjjFW7FqMPWUwqz2nDoWFlRDIxNh7RUhfODVLJuMYBCET1ph5p9r839NXft/Oaurf&#10;JLbxG2MELAR8PGNHZ0ojhlXxrWo11zkkEUpymYBkp20EDZVnIMk+s+hum2m26I7nYXW+U1PhaKbd&#10;W/pfINqOC2AhF2quw6oGQrxEyagO1WctlewI2K+6iODhkTGfag0jkNPU8PfssS2tmKoPWaCkprtN&#10;S3lWd/lIxS1Zw1Ukpkc4jaQmJXnofYepJkNhQemPOwV7paaK3Xh+5tS5ALXVdZFdPilYVadJM2FQ&#10;a/U1uKsVRWPnIVjfXi7Kh9TBk65y5jZakrozWOsYrXGkaGoMSPybrgy9So+olcMdKpqMgbABaTX8&#10;FZBrlVs7dsBFoLBrejFWbGNtLu4DMWsZdnxpA6T3KaczC+QujdZEk2QbWAcGqFJmZAikQ6Yjgth5&#10;QH0e7KK+yvtMvFsaNTrByG4OdWNf1tagKvsLw8pE+mWYDORLl0ortlKRWCdUtOF0TyLV5okkOjnR&#10;unNPaez2obWIvZ+k7UFp17IaZyGRm7hlZaIQzJZPEqaDmLsEJ16dyK14qaxStAVUEqNvmczGSyuO&#10;xle9XxzhxaQrVsrXqQi+yl9cVqlxiyWDFDMNcmW14sETDMnMgusBvepPd7z3ytAepw0nYuy56EUd&#10;4v8Apg8jZS2rllgqiJyzWCd+9V2uSJfJvVT1wJNgzoxwh30hALTlk1Sr63CAGJ1FOSsZJQ5cV3b8&#10;WZPBaSpHLqbErYYxksw7Yd0kIy3YvFOwkuZSqHQKuPisuuc1JJCPFEX8s8eDRMoiZr0w9/XEzA+u&#10;XuYL6z8cz9/OfuPsPC7l1zrTYu9+1azXm1Nj929O5gy1h8peVedrdzkyjnvlejL8wDdCac2hb7N7&#10;7dEwQ1ePqCJpGqhYjRzXTJjc9coOvW2/I1AgSSGo7VUv/BsRUiCUFTEVhmBsnVFklaeAiokLOA5D&#10;Evgs0UvBCh8dBkwc49bRn5ltvopbbZO8qhsxELWUyQmUbzE7B16J1dHVuFla6TxS0yTobMpWWavy&#10;CuSZELOut0f9hXJkmZ4SYtUTOUpWzLhLhJz/AFGTx0+F5bUuSb3Z7fHSsV83ofJWqfOIcFNmRf8A&#10;Aiv8Nk0q9GGBYWrHtvHUsXkWF2I+AF1GNGpZyFk2+FZ4XLOnmq628dwJw1wh/k84eZjpElmbwRDV&#10;oMCXPnlJ2fMuusQ5efRlEql4oPH+lWFbXuq3xSS4TJP1laxSKv8AIw6lWzXxH65FtSaXx6XhbUa6&#10;xZTTvXAjlKgKblImf6Lphs/Y8OOp6ihFLNXAaYoDmPkrhZGrTtW1TzDGWcnMwxeNmza8LiZTVbsn&#10;XYcRNvHjJWX47yPpJIRlhQP0s8UuctRRxKyurETB2YUrkEC41KFgRLF4zjOPvj/xn5buono+HR0f&#10;Do6Ph0dHw6Oj4dHR8Ojo+HR0fDo6Ph0dHw6Oj4dHR8Ojo+HR0fDo6Ph0dHw6Oj4dHR8Ojo+HR0fD&#10;o6Ph0dHw6Oj4dHR8Ojo+HR0fDo6Ph0dHw6Oj4dHR8Ojo+HR0fDo6Ph0dHw6OvgSUMHBKSWRCKNDr&#10;jaUgmWOCCLXOca/lJNLtpHpr+W2MffbbGPvnGPv984x88MYCgJjDFYDG5GZQIjEztEyRTAxG8xG8&#10;zEe+vsRJTEDElM/aIiZmf9Ij3PSDd37ATdoHNQTT2Kv0P+xu/P21iUIcWB+46bWNR8h0ySsg2RY8&#10;Bqb6eb+lPPOECnayliqxyqzraaRcycj1ZqM8qFnG1iu08V58rh7F2tU+ZcsZyjASrGFRTdTaVj7h&#10;FFZzmrUdgmLQDKMX8Xkzs+NoRWlb2QltmQr2lqY3wqXTdvysQ4lGs3qiPIICRQuBI5h3hs1h7zzx&#10;5UgqEwl46MLFvcBjYy06VazP0UKNR4DIYpnUAMq5PamOCWDJoBKekHDUs2jiwrE6J/a7MPl1o3t+&#10;GONeVzSxLIrbDK1ZD2xXrwAMAStCmUVr7oNz3qJtUFV3vs3EVqlvIXghPK5snxNeoUwgh4sYYD5G&#10;byM/pycGxA8RACgGSRgAKNjUoRPTyf8Aj5qvVb6UP036mg4qsMUc8ph/oDraodRZbTwnlFw53N3t&#10;DyJgQYA669XOVWiwqXN9BrZEGv8ACrSvWAu1n42VrS8TRz41jb+QiqMglc3LIwJsp12Jm4FYt4Oy&#10;FZhibhCdtgH2yfpiY9zDlFfyzuZwhU7iLmAfhlsREwomCMwEl+5Tvxj3Mbdeb/nb3vjfnmn1K+C9&#10;fa2C/QW+ic7+q5U+HVums+x3vnnBb3hkp7Zz7nt5QEPeO35hzUMUPsfCWVZrU81f0tY1bQat0ej1&#10;tSK53CV+e1LMsdDFo1CusC5suTUZMhbSkx51XymBixUIA3GGRATISRThimD+A1cCHE2Y43EXjA3B&#10;tKTMZiGr8m8qdBTEFxkp2LaH28/eEqP7f6Od7S6Hy7t/l3jHQutxdkD8fMbzsopPoqz0zdbPxT1l&#10;1vnqPK8/m92PH3YMnHMv5U8dmOAp9ysRm5kZo7aXpYhOWcWUfXtY+q6zFqMbLeCrrFcZq5GwkJiU&#10;tmN5JPuDIVtIuXLmzdcOouKoMTYaCpV8nhuaBOJh1ZZlvDAj1EM/yxJCPrbbfFw5XoFxjNlNtEKE&#10;KSZP+uGYmfMAkO5JO8QoscxM+YYdN5pNYIZN9ItN5M6/hptnE9l8vRwdC3ksg0l1qdazbd41Osul&#10;NVJ2LBKrVltsvlSQNpghLDBQEyRgBmYj6tR916q9cIJjmLUHIgWHNpwtcExhAsOZzADJmMSUwO+8&#10;9Ko06G86GI9/fVXplEkKVKB81OEVvcqxbYdsOq08iG/0IfDOX/XitgS4iq+JrIldRNn9KsDAwHmH&#10;Ja9zOvKucl2mM3c0SyzjMVXnSyauW1dpzVSSjMadzSq+8VbqXWooVcpStLtYOqLcNmFZXOaNz1+5&#10;S0mtg6eDbS4ZKkrNQuxaZGTNtXE5HGHvTv05ZtLUmC/Oys5RKvNkblQqtLMUa6X3LzXm+tWXrC3e&#10;gJNgXatoFUgI8okFcSOdxCCaut1ycbJ/SRmifzhVZBjAJLLPsuTS4WBA7fNe7d9vQ01Qx1nMjTs5&#10;3HjlEYxlOu2mjAYbMHUsWNNY4Zu3T/Jl3Kvza2MdcvUsO100MO2MbSpT1U8/n5yT7C6kuXSfNY7I&#10;uMWnfuVBateRsT4Uj8wks8LbIJQ24IfIth8h7467XqHV6Lx2rGW2+OtFS0YdnMMIOPOzeu5E6ZjY&#10;2S+s11fpO5szcVAnbut06MM5lssVsTYxd4A59tL/AJjNY3A0zvZKxCUiLiAAAnWbBIQ201VSqqDs&#10;W3hWQ+xKK62NlKWsgJFZTEJSo2sg8a9VcsOZCCKZgFKhjASBuccwtKyaxa4Y0gDmYDJRJR1nUR7F&#10;R9ptNo490lPLReEdhRHcOCvYDoMdzUerWumkXGuRH3yu2FzTzqj23j9jRXvh93QmiawuFrKq2QUd&#10;2QLBrlha7RnrlzB5ZBY7Tmdrs08vIrsKF9HM3aBXqkNyVWy+gylqDB26+R07kKzQ4vU2nbALBBEW&#10;8dPNxqUZCmyLWUx7RyZVTWUrsUa9mKzuNVqVWBsYzIobVylVoFuowsJIlCU9UrxTjUtuq/TlHU5K&#10;vF58tdXiZz9b5+5r2lNe+gqw4ES839QeV/8AHJ2ZdZv/AEVIPIR0+sL160oHtVYg/oBLOHcTpGcL&#10;pnTT8tXytPJjULTd+nDpzOKsVYoWNTUnAjF6y0fNU3FRv5KsBMzVYV1/j5ylzSNtN1pNf5bKqpNp&#10;vqy6MpWfK/g3VtmwrFPAjt4LNw6BixWqumAx7Jlnkxz9jlJoAQ0T36t5449wiz+vrE3ULapnmyO2&#10;dJ620rqpLebWBVE8CdfHcYA16xhPc9DNMV0amECjHLbYVtVRlADDXYCLZqicZRrtzECmbFmrV/MM&#10;qdZCb1/4iRQorpqUsjcHGRFMiIqYUqBa9oGKI5lqywKe5wpTnfGpw1h163mZJnCBMzgQn7yyJmTG&#10;IMiL79eKq28+95fW77F6A9kcupwk1W4bsnW8roVoYg6Lx1atvG7Q8eokb0QqpWjoMarbe/dFhd/x&#10;q06bsYkzMrUdvXVeKaa8lqJ9rIJXEhW2hKjmNoESghrrgtwNvGZa2C2AinhM7EMdTQnWxwKrmftv&#10;KTKIned44yZ7TBCG/wBAbfVERMxG8TPXr68VCd69FeH60m+opx2ig3a9pGyG6czYVeIUR5RNZNAk&#10;E/ROfmwzJ6rbHAY+Wbeqqd5VqTbZdOFEjO/amUXnHxZt44ByldcMYBAxJBtBL9QMtVMcQMojcgj0&#10;PraBmeIwNiVJszNRhSITEie++x/eeBR7kYn1Ez7n3vvHucaOjeiO4WX63HmvxD47vJvKOAeXUNao&#10;txoFGjWQ85kqKerD3jsIbytEDTKGGq6qYp3Nq/lhDKbU7D9zq7MvbHGEFQLrdktQ1MdQZKatMQWx&#10;a9vFwEIY/mExtPEOCR5ewLeQmCmZ6fglcY51h4wbnTJiRRPKJkuK5iY2mNy5nO20GPqd4iNvSlar&#10;7x+udE5pU7pZqGn6ld9LWJydLYD0otzsOi4EA65iUiE7bVqZoOv0XTvoVOftLBEJ/K0l/XFrpZ3B&#10;Rm1UY8Ks3RGwFNjAVNlYsEJshXYQ+UBZC1w4VkMMgA8kFxHaMArEKcKybCClZPECOFEQSXiloxPA&#10;pCSLxycTIyRcdt53z19v+ceh270n549RLFel65p5xrFztVq5wGvJf2Z09rO09srSyoViCGbd06vD&#10;mJOkhK1xJiuGp1zqYQyCHI++G90dF5jIa10drtFeMrhNGUclfv4ZaTt3rNujJ5CjXx1EQKbNrK2R&#10;rVgZHL4TKyrJLYASE6JpDP0auAzunGM+HkM/Yp1q2QMxRXSh+1awy3YIo8Saapa6R/8APFrFQQEU&#10;F0gAe3TBbb0n6p3uDnxFLm5+IpQebeDWHDBcUyv+B9gKRDGvc6itRq8gNJYu4zmAQJ7ZwQ/u2ARQ&#10;0QGhGRqnNhkc1347o4g8YWIXXqaK0nchyTfl+EqxYimzC7C6dRhutC1ylNfZO3lPEC6qoK7H+XlV&#10;x/bjR94bY3iY/UGaRwYAUuUMtzJp5rJzgEFSAGYLUKKfMjccjXFGuHX/ABbw6P3LZqsotHo/2jfW&#10;atJZugZ3hUc8oLkI604sky/Q4Znlpe2cITteHvplOtpaJGK0mhhj/hmwuKyWo+2mlh7pXaNa/rTu&#10;Zln16t3LzIV8PibKm3/mkmGrd58q8VWlLKPjJxtSqDyAY8bJC5VxWrszOjq9ltbAaSogxteltLb1&#10;1JBXmvDJAl+OmuTUZ/7VltziVBEXIZLaK90D6c/nG9xPLIutftb3NYN0oc9NPw9YVOlTzkSumq1p&#10;pALI0slgd2smFeevCgXyWqyKdFMpEdcknke3qeX7NaLyo27qMh3N7qXPiqLGt+W6hizMys2EvgAJ&#10;9y3ZvmKmpWCZvXa8VjOKZETevYo69z9OU12VtIaOR5jG2HhCzaERhKmL3OF10JqjLAMyOKyG+WBm&#10;xEQyXO/V7byqo4J4YXpbL7P7y1IyD2pFm1wOAOdxPIN8z8sRuWwzQRlNQRcxxuA7OZokrqdcwIfu&#10;VmzMRcru+F7g2u36dI9rq9e/3I1c1sL1JWHIw9eFiyElOCp2nA8HHiAgYsBdaNWlXQ47VlEvWmvX&#10;shphOp2ZzWDWVtKYMBksUyasrLIeItvzByFksgG6W/jNAS17mAKVM8ZsZtitpNGq7Mu4hIlKBllK&#10;YCcwizoEKIrKeMre5zmPWXRaJ/PsDQ908YxxRTMy8xEMSSNBBP0dQwijTll8gRVgK7PM0yFalJ8h&#10;23mZSQqWPlNjnu9QcxBsORAeOPSx7eKYI2xLB4BESREfEVBERtJTPERAA97R6GI3nfOr3Hx1V9QP&#10;y719J5m6IvS9dWBTViKyp9I0xV6SJS9n5/ELhZdBg7P/AMpelTaRyyxq2wSNk0gVNid2SwRgHPn8&#10;5rAdzMHmD0bma9yxQstxr7FaCUTiRMNKg4zBTzxmRj9Su9RRVtxAtWbVgyOp0Kt7Tt2p+bU2KW9Y&#10;2ABn1QEHHHzgIyQRZR7EwOJYveQIRKR6U7jfafF3k4BUnQecKVRPbN44PSan6K85cmtATmh8Zq3P&#10;FB8zBx6HvGjNpyXk1MQrCS3VxtFsma9DaryB08gF8sf8QVotRv4HDCAKxVevn342unJ4um4TrUE1&#10;gKTPKWIM6VNCgmWPa6TtEMwExYZxg/jq965JEdpjKC7DDrWnBIsebJjYaq5iHOYUxArAIhYzvO6g&#10;5SLeeSvZFy7EH070n1CfnnDPE1keUegeTM3mWKoXC6/xmBtdYdIYMnRKkMKsdUfGAL+ZVgkCFzut&#10;VDGRwQaFT7nTeGzli8NvKW5rY/AtZWrYX5GyHviCJR2jMyARVcYQhUTIwyRCCiB3ndncogiU1VQy&#10;xeEWMueP6wX6goVERBbkkYmXHE8dymN/UbLN6W4h2bzn0S4er2eh3oJasu7Xs2mV6OKAtG0rqMpP&#10;TmV3SZsI81s04zTGpvL/ACjx2jLZUpfSr1au19PewuNiNoq3msZkcPbs54+WWALJ5GOKoglGhRKr&#10;naV5hmxGOrMKlgsfVXKpuWnZK82G77S1G3WvIVjhmKZkoav1HMwYsKCaKj4TC/lNGLGQsuLlCErq&#10;oCR26kHEPdT3lBiLn94aQ9NqlKp1ltnqHsjJ8XIv531Bz1C8s+pkqbIYcevN5Fx4it3PldVrqVLh&#10;raLUqq9Sp0Wn56fzFsZqhtA01LR/NRWrOsZvIm0pGpebesneIHSRgVDHEmzRrpUrm94Ir1vvEH4t&#10;4kLEG5QyhjWguhWgI5PQKFCiCXECUWbMGqwwyLitZMY31HrYmg9CqHTq0HbaU31bJjJCRdsyCHK2&#10;S1kDLkdmkfI2wwLuuWJQXjcJ1XXq9c7THxzANABC4ZYdNDqXK95I2KzPIspIfYkBgYTIsU1TBFqW&#10;rKJFqmgDFnuBiJRMRW3JYg5W0eJRET94ISGY3EwMZkTAo9gYSQFExIzMTv1NPjnpLo+HR0fDo6Ph&#10;0dHw6Oj4dHR8Ojo+HR0fDo6Ph0dHw6Oj4dHR8Ojo+HR0fDo6Ph0dHw6Oj4dHR8Ojo+HR0fDo6Ph0&#10;dHw6Oj4dHR8Ojo+HR0fDo6Ph0dHw6Oj4dHR8Ojo+HR1SHdO1icap7Rwvqth6Xdo1hJ9b5fSBt2Vv&#10;smB99IZjcBCwmFrKwtnmHxYbTMCQAnjngh1iNamrVZ0BqDOhhKLnqqWcpfhRnVxNAJbdtcfRHAAJ&#10;kqqopH5NuQJaIIRiDcxKmPaNKbjgAmrrJkoFlp88Ur33mB5TIwTSiJ8aoKCPaZ9CJEKo0h1fnFt1&#10;ulsYg9+84+oUFdqCiwc5CNcpKQUZM7yk2uVBZatowVuYXJNHsl3r/wClZKckRsegUipGiNDt6bTZ&#10;ftWit32K1JpbV9WvQU/GqOxXoyybHgm/jnQ6AVs88fZvVxhJMRXdkqFMwcyZZooUuFJEsfksWw3E&#10;FgoBjoHhJ+CwPCSLcBepDNz4sYNd7hIBhhuIedFnLpMv7G03ul601nXB2U3EuZF1fH0kWKF4v7Ns&#10;TFzQIoxwtWjzdxYVwEs1UCsM1RXplgcxpbRaMEU3Lr5yeWiDQq83lyRTDkislczPNhhUgFRYtzZu&#10;JSRY9N0saqshbPI5Y7v6Sg+PWnYySO2xtKYNhFt6GJbMlwXC1EUQ8lQ82GTL5zjGPvn/AFjHy89R&#10;HWc3qP6l3CPMVpHQtCBegraTcq2i9UG0K1V1xZvJNJu66PNP651rnI5BF2zzpi/YIUzZ+sV7BVoV&#10;0M3aE66zLwWULezlSk3gRQ6EsAb/AImCTKCnREKfYRES3xEZDBHEQIRO5FykAN9XoOsDyj6JMSmv&#10;zEoGyYTPJSz/AJfJERMwMzuUxtEfeYys9xeZbXzfpdj7xTJLxcuL9ovg/ofg/rXh1aZdX734S9NW&#10;BMshiN0XU8d1aOueH+9wjL4rbTVA7hBWJHjPadPqsZANtK7laDFPO2mWtrWnRep5GoE2LeJvGsdp&#10;4rgmWcVbiI8ihggGWT9G0iUyFSwLFwk+ANUEodWaUKTcrjM+ty2FdtPviZbEW0bFMxIxrb5z84a2&#10;G38q9wdZoBnD/YVu8+J+fei6Xz21j688u7uTC0/E16VLIyALqzo7QRjvzmwFm7tq8ksRqYsxlHAJ&#10;gOyUqMG2vlbCSq5FtOE3VKZEJcU8ZiXAMkLDXMT4SkpJYmQyRbR1GvfxFlRZ+WsLpNBGP1hHuJ4z&#10;O0jBxtzjbYpGJiI97utcLgjoqEywv5TNQQ4/zyOrWMXjczf74x+lYkUDGtmhGuuczSRAiEbwjRzl&#10;z4jFgnmj+Z7PY7TmNsZTJG+K9ceUqp07eRvPneN11MfQTYu3GxEyw11kMJahN7IFK2GPmlTffsBW&#10;rwvyHO3JzVV0hH+817jWlQ77DBMMYI5EB3MhGVltcRXRiB7LX9DOnc86UmD/AMFdoczxsOe2APGB&#10;YCB9tmKMevK9vydMXVlk10s8k0RFMKlg+6qPbm7WmOyer8lGVx9a9r/RmvMXWXpDKYeWrv8Ab/UF&#10;QRrqfXKcjh6uCxbBZl8lltSFtqJxg3ST3Jg8WstDw1iri601ntRgsvhLLSyta5AyjPUGyRmBjNe4&#10;27aGRqV6uN948YIcqAFMWpi8+YcwU85U6RQ52KdlghDN2W0sm2s2BMSS6Bi6baxY0XDFknThRSRY&#10;3i2NKzpiCKb+NFr/AG37bYrt/iwWnlZzFqlSr5XIEwyF0VIYxdWsEiuAx9a1ZuvqKNUGorlmRhK2&#10;/GVVNQ6itZ2zJHsuopzmVa8DESHlmBlrJ3LewxS0g0xLYoSveTIPIXWegbN1GmcZ6Ha+MVJXeel1&#10;+uFtqtVG8xkYjkkLaOYweOADeEtmxjWamkqEcJizL5pAIm2bKtTsnwW3U9zMY/A5S7gKScjl6tU3&#10;U6T5OAeS5gmDArkTa2Eww0V4Yr5LhCv50+TyDG4lFGzkaiMlYOrSc4VveuBkliW8CUycSIBz4wxs&#10;ifiXJMhbOPCcWuwu792nl/Fei8z650zoq7s1mqQjxbb6uqq5JV55tYh0NP7XxKoRFsnfAGjJ/puG&#10;kZZ1m5g5tACCs9PgrZlvOfs8CztjJ5/EYDK4jN5fKqz1ukNlV6mmmZ5HE2grUc/p6gLG2NMubZ3X&#10;Xd9WIfcVWqZgabLrLTtIxy6uNvZKndx9KkeOTYJR13m6IrXEk2xjMnYkAVllirYmhHG8tBOfRl41&#10;wSDPVvnla8/efLDy31Gn51fq30p+FYanwLUJdDTq67hcA6WGMGx2clcsT8jIvciC9gL3UEcXDVVt&#10;Jp8zB3XVKnGNCwOlgxmnLeG1XXxeQx+Rsrto0/CBOjSeLhKyCGvkBDFOvgrJVKjVxODXaZjfM+sl&#10;MjV8nmZs5RF/DsuVrNZRIPJeSRs2FyEwkmAETPzF1yOo94FMXyUNqVraxkzS1mUXrsDlZbezv4qV&#10;xU+v6VzmPIqxRZ4rbZlR0dcaz1rknOCtFb5BZKcxRxRr+1nZwoDlW6NFgpFDabBxMNYazweka9R2&#10;fsmsboTT07pXD0ZuagzrQWBzR0/gk8LBMreKOeTPw4+isfPZsV6XIxWweAyWdc8McoShBQ/KZi/Y&#10;hGMx4kRR8jJ5FkEoRbJzxqj5LVki8aVNsbRNh+hvK9K+pn5dvnnaR+bxKx0u9L74sNoNj2u9Rjvb&#10;IA9sg16sWFKOi6u/30KJbdIABcEmKbUxDsItjIscERsjft5rdfdHHahx9mrSxGVwGSqzbrYbKBqH&#10;G0/zWud7G0L2eqDGJymoa1QfLqWpibFyti7dhC/mOYUs6c6n0/OkbWMsKdYu08nUb4G3qZYy2/4b&#10;RrW7KMc+Zu1MY188cU+4pDbiVMOUAMSMYteBep/Uk+lv6zoH07+ocZZ9j5d1a5TDUVCjl0ylGWMj&#10;9zrR1rjHSplwi6aqpxJibT0qm3bAc6fSCb+ZioOS4ZHNxxjsthrysU5EvS5kwoAmOMCU7m+u7aIk&#10;Ajc2rZtx29wspiSgLS6d1BWgZCzWO5TP3mY9Cti95mCn7AQ77/8A1RE7ageufqAb3r3PR/JHIrmQ&#10;o5H5UCsXq33n0Wqnbazj1vz+FreQOHQMx9xtQ4D7QLUQ+jRQGZ3YyvAqOVvFBBawJpi9k5bkl0UM&#10;kUUoK7kmhMxsFWPJFfl623OAhu0xvyhUztBxLJFXjWJ7B3N0iisEx+7dxlu377Dy4f0mOX+7Mee3&#10;6Yvqbpi/0T6/9ZFQpaqwsy+fq/of01cBB7Ao4Px190M263KrUyklQRxW/tPb7LrUeT8mTFNoRBt1&#10;5Rkqd3AtnhhrGIuui1fvTxAijz2rjI5DWrk2WMBa/UMsWTgEIGSiI2n6SiJjqTupCVIRG8wOwKSO&#10;8E1kBACRF/lWseRnO2/v7x0z3Fr3v677f2H61fvqFgj8q+XmeonnDlsx2sn+UdDrrrBHLuTUkKTM&#10;Wj6asOiRHFsYi6jh2vrjTSQzbeuVp+EseV2fOs2NQZOJGlTLaonePraBRKULHf6+BTBHPqDfPv6R&#10;KITYPgWvHVfb3R+qe22wFH1sKf23jeB39iuPUciiZ1B8AfV06ZY+A9F9S/ULm5rx/g1x7ur575vt&#10;Cde0Fev2FjfGr7BURkAP9iRY6PyjTQWFh1CeAMjaFbcGDzSYOvymxzGMzjjquu5TxV67LIqqGIly&#10;KTKYNcBG8mtP+Z3qdoOT3gN+mVqiAtBFXmxoqk3RMxsMRETBb+ogjj3Abz9xiPZbda3epvHnKvYq&#10;7m43Rmtq0U0C0wWxeFWXmoyWyDFfw9Gip8BLCWExBcqIJFkTUfWBwsBPO/qGEGh5Wk8Pr7tvgu4q&#10;sMrOOyApw+QG+tFO1Cq9wS8Y2K1xJga2BYQBIh4wFmutrYrtCGsgpLTeqsjpY77McFWWXqs1iY9M&#10;m1ExzJTa7IISA1tKGcJ5KaQBLQmQCRzo9Neful9v9qqLH6FrYnPvCfl2jy3pSy/swJqfY0VfHCPb&#10;BTQAT67LXL9wvFBcpJwhJ19ArEAIO88juLebGdb6RzeqO5la7rCkvEdqdC4ssrXf50ljblWmC2vU&#10;YKOJRZuWUgqzVNazTiaIKVJlYGTvens5j8PpF1fBvK9rPUdyKTV+MxtV2uI1qMSONmKSoyNThMoO&#10;9Ykz2hMwKLTdNs/XbJ6R+qNdxNlVa5JiPnnkyuPodSA4OlMJcV/nuYgJI9hCscyDcTXx7H+EQ098&#10;Z7y42lxX5oNcqLOXtQ3da99sov49LT/HDdv6VoINQ5tpRUw8imYlZ/ka7BZW2OwgWUfJRJRUMern&#10;GOr4uvp/txTLy2cpve1O9E8TmgES+9EsieQ/mBJikmd5IaSoiYjzwXWpH01eF0HzX5gB9G9T1EW9&#10;O68om6Ber7ac7TvRaxZGMrasoISp8SmaSOBCAHzUECL+dY7Q322KjNnhAig27s9gcB277ffx7qly&#10;KWUzlUszmc3k5krKqN15PoUwMuTSO2JqstroGbF/I2oGQcyEiGda+y9/UWpCwGL5toYtsUaNGrGy&#10;TsV1wuw+RjYNlGLEqYwuFesmOMhEnJdH3HsHW/QyYl7XqPfF/mlRZVKpxqgH1HtV3gIP1HkK2j3i&#10;LyXBpvjWEdeKKwRq2RAGr+cs3bES/HO4mudcd0aDcji9O6lrdpKOVo0r8YxYqzOoltswsmyJA7zr&#10;EohaqqU2cdTturRkmPeUDVlsFh8Rpx4IsX8ezU7qzmp+QUlUoEK5KB5QQQBTH1EwiW9qxZNcQD6m&#10;spFxBZ5+uFe7bzmxR865QPU4o+x1a26sy5yE4QUcoM4weu0xU1qMMmjhmimIxOE+2klC1MiZHKSN&#10;aX28qdsc7i+4WlMqOltFqwgDrvDZuLb2Mo164HXYlAyxx5p9hgAazbDK+SkzRDwtvpNrE51uoaVj&#10;BZKsWSyx25nDW6kqGBcbJhgmc8QGoARMwQjxNG0MkJUtwrL9QnzTyD0dxGuehFdba2vk1LdnekO2&#10;cl49R0oHSfWsdQpJKmpU99Z8kJ20eEhEH8WwQscOjtqxE2CWB/3qxHtppt78k1hp3G6pxUlewtgI&#10;zr0Uaoqt5xa0StNd5l4WrNJiSrK2ibQEHLEfKsOoKuV3FX7GNs7IuAXwlseySVSImwRsCI5AUHEw&#10;QEOwzJCUzwIt6h8a+Z2/1BYOU+5vYz6g3PmAQYzryZ5C5sVEx898WQLZP65U1t4OkUC+79JW4XRr&#10;S1zML+BWZ1+VpwuMDC1yvqYPEnqWKeoM4ytYqCIsw2EqTBYygsJkQJ4+hsWh4cZAx4pIeBx6hS/l&#10;60OO8tCiLVtmZG7dbEjZeU7zIhO8ytU77wQlufLeJ2nkWhFS988lsHtXp3hx5B/iHT6ZXqzZ6Ocz&#10;sVcPX9XXtUmrexhoBVRpJaOx1Hbb7GVV/kexMVURT8VdGtG32zZU6ipNz1rT7IhNtClOrkbVENwS&#10;XzaKoApJbUT6JLZhphyZAwET1HHjnjQVkB+tLCMGQIlEpkS4jJTMREif7GO4xOwzO89V16g8H62q&#10;sCl+ZYaRzO1L7LTbDNVzlWwnOHRPPgbpFy84iuLIZEv241eOiWLvFWp8yf8Axa/dYAV7XuXUabLU&#10;CNzmlvOmDwvxqTxdXdKCDamwqg2fhHKQjxbY6zbdlUVyX4Ld8Q+TMDPMXlDLeM5i95nrlbQhglu8&#10;IcSpsRDCnn/iVICoxkF5E1yLxe44zmFX+lWvnh9t9H2+2M+a+hmd9eVKrc0YIugUFZwnm/PJWrX0&#10;PbPUHNEMAXOes8/kDtqD0bbrvzVRlj0r0F0RJRaJeYoDVcuaSq6+oVjM2XspZc7ba6KRKt1QxdOm&#10;Rsy9jN0lQNO/UkXpzFizSXJ3ctbVWq2oggnqdNK3CuitQ2KQqBjLEEpxW3vgRpLoPKZfXdEqOkpT&#10;zkUUkm5ypmDifQbwa/23p/JaPer5QGnLLbZ02XDKgPpdtnyAWdgdEn2cCyjilK2DVPAC4LSmjRnI&#10;ST5UZ35mriN86zirdi9RrWbdQ6Nh6vKdRs/qpEjOF+QZESAjWIMJZDBKI5UUyQT1T7aVosNUpw2F&#10;rLiLgj6DmBGT4zvMFAlMjBRMwURBR6KOrf8Akj026Ph0dHw6Oj4dHR8Ojo+HR0fDo6Ph0dHw6Oj4&#10;dHR8Ojo+HR0fDo6Ph0dHw6Oj4dHR8Ojo+HR0fDo6Ph0dHw6Oj4dHR8Ojo+HR0fDo6Ph0dHw6Oj4d&#10;HR8Ojo+HR1UfXOrKOaqRQ8MqzBfLjC7UcsSXBwRWK7b72EpmPT1Qy2f15y9HM4J1gFFyXnUo2STa&#10;BWOYXrmLWGzOYTi0iENqDkLo2E4lF15VK1zIAkmIpsuQti65OPiAyexnM8VCZ/T07qVTsnJcWyhM&#10;rO0xIQ1iUEcCbYVyEjgI3mdt4iPZSMe+szefMO7PnWPTfMllovfUVTQTj/p7jVkWUjnllaWmrJC9&#10;UUNMIesLaTzvm9csNtX72usjsFX+cJa8J1CvyHHzzEW7K8a3UFl/8VYpVvIZdLgwuq8HaVQxtlty&#10;ohkVxolYbcLG4urZuLm5VFifzBFUMtWk2SRXbJYGisJxlk1IqmJXMZcWT7ChU048kvhYpizZYtRe&#10;FkicoYwqp8RiITpbyHlqzngDpvGlV1m1dFMXXHpCGpt3JXP4uiEKRhrS1p6lngeBXA6Pj3KZmCq1&#10;ZViL00cOR5Gk082+pYXEKxi3vhCatzJmu9k69Nzzxw5M0iFx1JLeApF7Ik3GClHaPZ7xl0zPVbt2&#10;jsEASZNVXEk12NAIsTXg5lQtMd5KQGdhiTKFjuATwiI6uHOft8m+mnWOXtT6mfJqdQrnWOfdkZ8m&#10;le1ey45V7SD5+n7P5Vg7TzW2MgrNwO42ZEwchp7iYRVjKs/S2EaskEr7DvpR7FPb4V0GazlM7XUp&#10;i1WTrc1l8fJwkLND5KWT5KbGDJiLShcgQnATIn+ics4xMnUotIwM1Q3iQ+SrJyqz4jGJFwjMDJBH&#10;KCiRkvcfUMDvPWO/iC08uN9FcEL6xS7LauXLHdz4xWUa9nN05z5lt/rekkrIvPXX3W6p1ZfRv06/&#10;QghpHQfHHYmhxS6rM5pKP0KeIxKVGDWcUyvN6pL1sbWEm1VjE+cqLMiqR+HZmOZ3MNcifLjbBEQr&#10;KZU6dxmYk7YshD/GYiyYBpTOwDYGscTLlRvEIu15jx2lxG5RuYep3ndXyR9LznHlDqE18Xda7D0e&#10;r0PW31/yxya7WtpPz/yxzvoEsZ9zplGVxMd9LLO1abECB2W16GMUVPHTVVRCPgA1q0tuNwCcfYl0&#10;WbLlqlo4+s1kynHodPJqlDE/XJFvEGzlIqgVjtxk5ibOQZZXwlalkfErLQGIOwYegM52+naPciG0&#10;Ee5TvvERpkyYgJwCmTIscEAKHcgoomTWKCCLTH323k32zjGMZznGuuP/AMbffbXTTGd9tdcy1u3W&#10;o1nW7bl161dZNc5pQC1gMe5IpmIj3tER9yKYEYkiiJZqUxzAUoCYxhQIgETJFM/tER/+qI9z6jrO&#10;q63lfduhQf8AM2Gxwc3uFjVpOLX1Syk58h5obX4Xkry2MntiXp7XU+zCvBN08SU8UNe3SSaLQNWg&#10;urPQjljUGoq2odUBGrwyqtKZ7KU8d2/1LStlpnG6SsYxWRPI5u3kspWo5nB6/TkkFRXj7Sa9W9ji&#10;GpWi4mLYu0ijQbRxxflZViydKs1+bx7lxkbGUXZKvFeoqvWY+pdwhIOHS5ZGxNiJY2VH4pG0vLND&#10;zFsw6UssG5aCxZZagtq/hlX0HWRST5JIbzaudOl38er3RedAwG3c1AwVFbxTsOYRdApRR9Lh2b01&#10;wK1qynk5fi8pNuK17FxbxmL1sltkiXqPMaVyFTxYbUFWwu0or+CejHZ1Nj560jXNKhidV39/HjG1&#10;4CzW8XkTYlVixiDBcCVGpkkN5W6LVksoRcAn0zX4CKTEylwt2YEZ+izcqLVhINIZGJnb7SyDxbY1&#10;kk0xnH22/DO2M50xt+f4/ff8fwxnbG2Hm8UvLJwTLyAy9mm7IIokWz21EMBbnLiY2PxkwZIBmWcJ&#10;lsBKwMxqEVnzXK1CjmuDBUbYjcBYUSQjP7xvETtO3Hf1vvMROPffPrn+JPOfYOi8P6EL26W8cwsu&#10;9Ws0dc5lo2Uf2Ma5e0/cta72QKI0PYZkNjSXEcU2Jv2a7Qa4jztmMu6rxdKy+o75XlQcrOAr8h5Q&#10;MFuJ+SImIgo/vv8At09TiLj1A5fi4MHkMkzadt5jaR2mf2n17iekm5x9Zr6P3IL9fumc/wCXduTX&#10;norA5hZLRHyDJJeNWxsTRqor2rG674qteaO9p7E1QIBlStpYJjXJw5TCeGbNSxLdB4TJ5HL4zFNr&#10;5HKta21biqRns9kOeir5HFFOq6xytPrVRSl1o2WGgbCiepq4OoshVq0rdwWVaYAKUy6BDdY+NbG8&#10;AjzuWqIStrpNgJgViQhG0ze//Xp+lt0UyoF3Whd8t8tIfS2as/zOQhbjLHWy81PsVIIZeBYTdZV5&#10;s+P4xUJQmcbxbzRYnhxppOv1Zp+xKpcm23wH5F71h2AuJBvtLogtxmY22mPt6326jRw2RXygDSPM&#10;eJbN+8bwW2/H17iPfr/XrQLkfoPkH1LfP9o6/wCdlF5A0r1ndcqMGtYSfltrtsC1SkeuefEW0HS4&#10;uq7QX+LEmlbl18oJkZgIoCLEGkm0m9N7iaXR3G0vftYCu8c0pDsWQot1NNZHUOIbENuaOt6sDHZP&#10;L4XTmXeys3LHhyRceusVcGhDjLqe0vmGaXzFZWRauaBMXbiWIfla2MvDMgjOow026dK/lKKhcFMb&#10;0MQs2wwgKVxHUHrpllqjzn7/AJ9ADerjmv8AXWyxGuqbRFTkla5s+SVF5SOJc9hdJYIprqeZsNjq&#10;91KcOnCxVhhuPt+eF2vL2GsZzT2V0hltHqqaq1H+T9xMjRxlLT17FabxeE0VlsXp7K6W7YaPXksW&#10;kG6nuPJP/wAQNTvyOTyNGh8sklJxS6168rH5Onm6WbN2GxcXtL1n3LGTrXMrcyGoKVzJU8xq7OlU&#10;uGQYhCoZ/DWIVUqVbFnwQcSM2J0cZW6iuaWTb97GtjWxwtEuLPWmALgtI1n2kQthkjYCFhphstYa&#10;yCy7CxTfgUD+ZA+8Q+0eva79daVRplmq35vHFhkNZTsX8bbTlkKvrtTj7dFDsf8AIizaqXhbWcFc&#10;TIWIaZgILPjgMYDLFlBxAULQ3jAXLr2knTadc1RZTYNdnxypT68g5ZMkYkWBAzMkPLztWT6JNv5B&#10;5+73yXzFfieq9K9rdbQ0bpfoPqBalWXyDy6E8mvVvWPoQmcjK/2ey2lXIstZlYXrm1zdvwssQKws&#10;UFmQ+FYZZUrI4u0F0sjZmu27LAKK9VTSmwo5Apljges1WBGBb5voaCpAogK7MPVNpRJ+MqGAmBmP&#10;I0wHxlHKIgQ8Zwa5+oZDaRkoKJnJ3TzxX/Tfdqd9J3xC+ab+aeKXRn0T1p6bO0A0L6rfK2VlFeev&#10;2CYGPVPHVedR4M5nwCo4mKSb2gkx5gosCCZ/rFfFC5ZXhMaRfErtlt24W27mB9LHlxjjwVG6qwTM&#10;jJzJbzH1dO/NKVlesDHmYMAhMbzABMQQhG87yR+jaU7Tx+n1M7dTrq0iH6nXqjmHgzy6eRzj6bnh&#10;ysMimluR6klKsUeiQyi9I7mXtCNJK5sdqk/n0/lJBcBhTItq8v28Umr91pAq+Ry91OMpzKsTjlzJ&#10;GO8x41bw6zPr6jP2CZneSkiZ7gy6+BvTSdp2xXLM7RE/fkX8q4/aIH0TPe3oQn1Hvo+/93C+sLd/&#10;K/04/BXESuY+eOMsS4oXbxYqnNr1UXB706borvdTsyJpVNRUiVgyysasY7TfrxYwwHY2zyMODfza&#10;sxnWUsTja0pq1ymIIxiZEBjh5S48pWsV7zsU82sOIOOcRHQpfwBfbssg2s/aJmIIpnnwiJgeRSW3&#10;vbiARvHqetWnX1b+pk/Ue4n4P8O0Sq9r5Bz8lXxvqLd3ufsbZjK1/WgdBuqC8KtiBq5W+L11OZGa&#10;8nTuVNrserlf+jeLeukkTRZt05avjccsLKFSKHEUzucjxFrAaO/AK4DO5bEJnJR/uzLKKIfEZZsk&#10;S2FuwIjbaILfgMjPuZYUxtG8TA7Tv99ts7x6C4+46st8xt0MvRC7uI0SXJeMijtFYRREAyyQp7mD&#10;tATiYVlBETG1zgUkCu6YH3skgEZcW2vvJZrCW8iOlrVUcoOQU6tfRNYLlNazXP8Ah7yiExNbRghd&#10;uBrRHGbErg4mPtWhfTWnMJdNOapg2syGkh5GJD+pXOJGRMJkZXMEJMmJ8XKRnpavWv07xe0cv4Jw&#10;/jbir8l4xy/o2litfOo1jPAVgQsi/wAWxCtrAQZPC+WgMrTKuHaDFDNGL7aYtmv2CHkzm3cHs6Gp&#10;cFpPS+nLNHT+msFmhu38MKXwu3UezawSHgxhDbQl9+UA8GA91vkx6vGE9WzTOuixORzeYyqrOUy2&#10;SoSitfJq+aHgP6UMWQiJJYa60MJZCS1o2BZwZRDzWeDl78KXiD6NdOC1QRq9q7rpvoMGvwNmNOFo&#10;Xpj9CxtsKDMZXBsTxtZY05bJdDvCtmn0u+dtaJyzG9tsuyo8sljhrtxUiUKShizmhWKyI+Knknqr&#10;WLWGrS0Mg9WNtXqSjVRa0KrUXmK8DqCtDR8FiWDZmYkzZBx52QufqcgDYC7TIEkLKwpLSg3CJJ1S&#10;2b7xClu6bpVnEs3PCm0+vEa0DJKbe7GxlzGQVCEHp+IqZXnBY0DuOf8AMSB7mRgu0j0aQBscNwFv&#10;Jfh5x+oaGrsynL6WdeZHb3E1zOxqTK2mcGuXXTH6OPozD0ryAs5IVkZKzVgBuAi1cLqq+un0XYyq&#10;dXJCmJzlpkCuhWXH0CTDmObm7gRJkdjJEQtklKiYukOvdVuXX7XR+F3jc3fH91tb+pVvn4UBJCsi&#10;MXVgt5kAaQSGPtmnqo45LbbbCwEUqbQzYMj5l66tDD657rnWme11m9PdudRTYKPzAs7rLE6Zrrc2&#10;m0UxaqaQr2GOQovyKmInnc3lLKKNLL3LNqyyrWxKlxOYfE08NTv56jwifB8LE2ciwgFoSfiZlGAI&#10;GW1xsyNOnXWbXVVApYsZZIumwp/p9I0tQtW5xUlYvD+ao/0dF6UxawqanUog1usaldWi9vsE1gEJ&#10;g0C0k13kkdxbfzFUeF+kTI7asF3gx1zNqw2lMJTR280njfFqrVtm6ujhMIFerAUqmJcX+HurQ0Br&#10;wUSU5AJ89IBrCu3ZqNzS71VCt5O2087k7EFjcWtUtuW5Nsy1toPZpIhmWbbRCS+h0+SZUuoe5cY7&#10;fUebVbjX00KxyridT9AdBu906/3yBjHNHx4G6RwWF/fef0DOZIrNbr7PMQFX5lRQ6mrnRB7QrFox&#10;I7tFqlivZPHU1aMjH16Oaay8/LpaLFVkWwB83aaRkhsMtwX6BLLxqnjIiIzDF15TFRYaeYl7XUwF&#10;K6hjIk01TIQlzJ2kBVt9cFEkUb+ymOJY7Wxl5s5S8S+Uvp9VzmV777ym0Per96+pV3/Vda6vwS76&#10;Ji0d26o86Q2hMV3PrIq50ZAlrkRBFVr7IkYNQqfWSJjOppzmYumwMNppVSxkqbWXMlqrJcXJxz4X&#10;K33GWjghsXBFhQtUESVHIwsGNiSCZCLThK5kTauu4BTXxdbcCsr5QQKBQ7StP0DyLaDKN5khHaC3&#10;x8U+uKJ6l4wdfKs0uj2tc+ZSUNh2W8UDfmFa7EXUUq/Ww9ao4JBU4MVJdstWU+ddSIMoihzFxgwu&#10;o0f5aFhM9UyWNbchzfjUpNLclbRFGtbisqCfkEyReMKhTBmRFIwnicHAxEdV67RbWsCmRDyO2Ma6&#10;j8zFSwp4IPjG8tiJGIiInlvExvvt1x95/MnuCtWRlX0qbo7GhPE4ZA7TVpUNnpFRsY98plXszgcG&#10;Ri55LZbdXk1knRFjuKs72WisGVeOLX6CYrWE1Po7uVTyVjANTljxFsazgcFij5WIaVugtzCXLHYi&#10;+9C7Sp4uQ8AhhoI1eOJK3j8xpx1dd2DqDbUTQkCB3AWB4XkAwXELaFsJRTuDVyUjBwJcukivdv7D&#10;537Nm1YvmOkddsipTJ1xWJXD1NEnuDhUwt1V47XXTWwRClLF1Xq7QSmzkBpK7wjnM/T++dZY2S13&#10;ZIqKpmQu5vTWc+Z+YRk8zaQks0pdVqseVxyWXKmErPbYEDUqpUaFEyBFbTuMLLajzLLVy+hJyldN&#10;PI0/F8f49RZF8QpaJvhIGKW3WAK5kTJrRl0RJsv2Iq4+mKlIYUaxcg7HSu01jSyU5pEdpD/BiZjY&#10;HaBTCTsFgjcAmIV2uTtZ0b1WaK8qj2VYKFaa0cssSjM6tkJPJsWFzlDOVItUnQyB8QtHi4CAmpB6&#10;ygbCkNJD0sB9OwShC3VYqynkpoFNVuU3Um+JwSO/KRncCiYEpAoklkYQxZDIOXBSSmiSz2IZjq1/&#10;kx006Ph0dHw6Oj4dHR8Ojo+HR0fDo6Ph0dHw6Oj4dHR8Ojo+HR0fDo6Ph0dHw6Oj4dHR8Ojo+HR0&#10;fDo6Ph0dHw6Oj4dHR8Ojo+HR0fDo6Ph0dHw6Oj4dHVF9s9Hcl8+QVQvqVhKSB220KavAUvRurHoj&#10;y5yVCNZbfFXgmRdSoQ540Klv0B6OHT6+zZqR3rhdhhDJ8Rc5aYHyFIwRQO8DJbb/AOYuMTIh62lk&#10;7CMzG8xvHXsAI9+Mb7RM/eI32/aN/vP9Ij3Pv166z36Cl9AtmzTgvQGlT6oH3ywENkT0Jvb7FEhr&#10;cBJetZvAFEcc/h5SvoKCPVFr1DmcvQHjWxrJ3llq0wmZV+kGP5OtqU7D9N5Q6mVjUFk2IcDrz5q1&#10;1kY1rwY6xjQxCcfUmERl8UWQsOsrl9qpwmVwNprMx4gF+tDa00lCJhIpX5GTAy1PnB82Sez9Satq&#10;EAIFC1NiY3mX64BwNHxSuwa7FsbBdmSFApstoet57K2kCRwzyK6mLZmIQdhd1GolsmwlLktkjSyA&#10;pCYwDGs8UA8A2hac07XwVYdzbZvNr1k2rdhxWXyFeCJNMLTAXYfTpG1wUpuS20tBQtjiEREYO/fZ&#10;dZPoVpFjDUoAhYQTJjm2VjMrBroEJdCoBRHElARMzM3ozaLUwM7NuwBVrhddNiT2RY4IQ+skmkOm&#10;05ZUkI8ON5ZI4tMySa42kk00xnO22uMz73orKN9hykJXESbXMBSwiSgYkmMIQGJIhGJIo3KYiPcx&#10;HTJa2NMVqA2GW8CACRnO0TM7CMSU7REzO0T6iZ6qX0Rxpb6K4b1Ph7W2XKkLepUp1Ti7dz1+dWLk&#10;ghcDZhwyRuF845EM0W+NP5Au8v8ACbgbFKGOkq48qPdK5XG7VfWJjVC9RLliSkWByj0QzH3+3uPY&#10;mPIC3Epjr0lkoatsCJys4LicQQlIzvsUf9yM+42mI682FX6l0/i9Svv0pPV1FsR3SyJ+H8p8c8x8&#10;YcCR11TdOUrIDoLT63WvrKwK5ZYa7qSORYO8cz6euEqiVsuLqLUByvujAgKjKfYrLdp7JKPz/wCF&#10;r41GMpiC2oGD55ETLlXMSmJK0iwIqE4lbIkWEQzhLW0hyNY44RDW2jtOkpBkz9NbiMQyC2nZRrnk&#10;UTyjaQiJejyzSuQeDrDyTkyznNM6f6L0Ad876Zc+JJDVyKiVO52qa2kc/wCSpLCyavlFGlvQI/Rm&#10;/JyrMYh5w4d3COlbKkMglZVr1rdLCXKdBNUbt0iNFplON/jKewjhFYTmCIRaMPdW3gK8k6UwA7KB&#10;FwuvLa82EpEbGoXTvJkAwPNpDG3LhMgLOPJmw89/5p3O+/2xnOftjGMZznOc/wCsYx/5z9//AG/9&#10;fvn/ANP/AD9vl7mYiN//AF9f3/fb/r1CdJD6J6Q1aJFsqJaltvFHGs6ezvF9lpDquXHVrEasY05k&#10;Kc7rDRKUFvFGSnsFct2p8TfGId1Rm0Ggs3PHdPVdy7j6h46rj832+vw2hmMjVy+nr+Kz0XQsU7eB&#10;tpsZDD3ce6uQC6hlMTnIsjejxlSfKhUy9abxilWGxYa+nnEcXVEMq30WaUqlbVXlGuvbU8TiZF1a&#10;1S8cp+qGhEyURGhcaddSdgM7I/sDnnyODeuFBdIW2Zd0R3UN9N2UPML/AF98BPRb5WtCmMTlP09b&#10;HBaN8DB4hYzmabmQQmmtBZDWOQq28tk8nf0xjlliXV9WU8vU1VkMHIlbXo/U+LydVmnNS4mG2gvU&#10;dY1AVmDhFfhaZYEnreZDNIxSGKq16yMk8otCzGNqtxqLsTC5yuOs1mjkMfakFkh2KbJVB5nuoQmF&#10;k+hZKysptdsaDALlw4wYY8WsYwsOmmIxQQ4tdcawCwYz+keLO36hh9PxzvvFFpnbXoXM5XF6Uwjb&#10;1kq9GhQUiuhe4VqwGZLqUKgnsKKqmNJNYGMlVasJQbmJSBMGh10Pv2oWPNrnEbDL2xhbQTGsmPZs&#10;KBgjmBgmHMTAiRTETEKQAWdHNZ23+52udp4o5Rv0y4xjeXTQnO2s++k0Go+cRJ5JRYjwV8soeTTh&#10;ZI55M57X4zIZJb9b5yI+Znjm2hLqXxnDxY9KrhkNo12qy6nGvp1tiinK4rEusY4sllKLVWnzGcel&#10;Mhi6sz4qkeMzFvMC3ESJe0rglnLNyuCLSQ+wAOhFdoysfPV67oH/AA/b70p2Jz6U6eEn71PdJJOt&#10;KgL/AN6DwPb16laAcGStqohaQUrcMdfsYGok11yTr949Y5dpo82vJJ0ed6yV58Dblv8AiIhtuNmC&#10;MQUTACQRO0DvETtvPraek6x5qEKGusiTAfpTwVP0TMzHsve2++2/7f6R1nF6Vpf/AA6amlVyDmHS&#10;/QJT3WzkyMjPPstxu1unVTJyfxFfwd+DEqIlfGMjgkDISYjfatpIoCP5K2UjWKFvK0XClxXfckvJ&#10;PKaXkYyYkZ2g4uDCoCJiNuH18piJ3iZ6fILOSZeRaYjjG3n4iMTvHsfDPKS++++47b/vEdMLUqH/&#10;AMMlJWK2e26ARqfNXEs7EO2XX0mLaYztlo25mlkV1yPKcWx/ydpP7oJFtlQOywRCq1wDHB8eLVoT&#10;xhJPneQGSFjbsMidh35iv6YPf+aA+nfeB+nbpEi1BuUQv1ymIkQRMbbztxmfcj/SZjfbaZ9++t5/&#10;prDeCwOH2dd9PRmG044P051LZpwT+jso9ejlV+s7t9Ny+m4w72k/oNK3t+sPOVcceY8w4wTuVnNt&#10;wcYiKrBwxQVaLBScxLy/X4L5RMvjl6CF7bbjttt736hr83JcM3Y2b4447wuPo3Lb0v19+X39/v13&#10;Pe/PbdvbN2HLkogcnTMxorplSNIohPnxJOae36nc4nOth35uAAGNiHnFHESk3Sy4GAeN9Fm/3h5l&#10;7t9nclkM/NvQmLRWPXMhi9TFj0MxqrbuTLVrJa91KvJRmD0VUq1keLRela+MdqbN+CplciNEv09a&#10;0VrirWxsI1Fca0dPQVvExYYNo0BsCVVNOYo6hUBzz3NZzz2ZZbXiKEMdTqlYjY+2QScL5Xcap5bt&#10;vR3Fv6FflmthrVZYgiDKUGK4CXGP/iyWopl9d5xGWJG2MTh/aOdlErOJmPMIhzOVb8JonQmmV0e1&#10;2f1Fk9T5HMKr5HHUMgmnUoYV2LrPTXZpnFYHH0cVpAJUVptNNYPM7wta61acJNbXMpqLN5dzdTUc&#10;bUxKahNRYfWOw+zfC20GMjL3clZs3c2fIVC43F418hBaUhIgE0Opd+5YbAfS2rB3XSf1QnbGaSNJ&#10;1Ao+c76SnV8eOPd3pqJoV+B68pazMfMtDHhX8LSQmCu3NGa87XXVXtGZPI5vT9nxJvTcE8k7D1q0&#10;yQtu4CuCyzYxUC3AXsfaxuSt57Ihczlr4SzsIfJzGB1Qk0ZmrXpX1cmIhMjVC21kbSCL7JIaU+aV&#10;ckWFWaqaFaU0FQ+RWxDPWHjGwX3yJ6Gq/gKo8i83egvUMiG5duAFxiqt+n02TRwuaIYX6nH/AOAx&#10;nQhxigxXc6WNITGxtozCEB1YHFiE2TT9u9qfRtPMrxAacyWeqqvW8cxnJk12EyFFDYBcqC8iBsqh&#10;qgYKnyDxB0sKKdfUjGZl1M7k5KrQaSFWRGYGGDAyW4SRQcoZMrPiRCRrmVzIQMdSX6cXilL9N7hV&#10;L5UnXpbV6A6iUstfebVBn7CHOsCSwhVRKbHHgkao0YOYhZWMS6bREZFfWUgSIuwyxQ1LUmq72jMn&#10;pXSemsfTzWp9QX0uySLDGqQrHRDAkJeiDOqfGG2EPNTlLRRtNYkvMGz2rQVlk5HJXnNqY+iohQYD&#10;BGb94mC4HtDImeIMCCApNygE44z0pH1sfqB03xHzd15983gVqs+ofRieae12CjpFSx/z3n7SQhYX&#10;c2ZKYCE02+2+TZgg53qTtOzFky3tcP4zK1kTDRdQZQMema1UQXdtD9ZKGIlay3GWTIxEkw53FMTv&#10;O0yzbeBiYbH1SsHDWzJIVOwwU7wZffjETMxAj6k/2+w/vMxav0T/AKY0XjvgJvTOtJCVfpXvldi/&#10;yjH8jIz7lHPDI8FV7m6lmPpGzTWHfWQex30oUz+R/lmF63E8mlTBn3VwOFinTM7EGFu2uROQOQah&#10;JxsKwYMwa2e4MzAoKGQO07rievN+7LniIcZUg9xiYggYcTvJEM7iQztxGJjaQ+8fVMdcr1z7L8t/&#10;RzqqdInrjjufpTpUWm6SoEWEIa9tqpo2OiGsl7tUahhrXq3CXLKqXTCoCn/QrFBt+ATQsJs3Vxq0&#10;YjRyeFdbLuQtRtLXsE7bUwZSJPdAbCA8uHKFwyywebPIcEYumOu5pm7SFFZfuAWMwgC4xBQsJL3M&#10;7b7SXFYzsPEdhluvF31AlHpRHzGv9go0Pmr0T1mlW/qtN88WWzGPLs149VX4ddH6RNEZV6uWgEsR&#10;hE5iatWBeFYikYZD0YUtXAYQHYqGUG4KQev4lp6zeuqZyTCQBQPlncQkROZ3gCgTkIIoiR3mI2xV&#10;lMnKy8ygkQJojEDBlEzw/mKJmI+5DMxE+t4nbqwerc7mpbI+0r9mBS87RoYrwFGzNba26cE8oNew&#10;Ogk3a6jWht+lczeimE2h7CUopAxVXpqw3Y3mXuNodulb13UVKb1ijbHI2qHxAyFvJxqZ1K7Yq0bt&#10;tLJyQ19Q5Pw0MhmK9p+ocwqzjNJIsad0rj7RW9AwOYHJJVQdCVtXNdb/ACkhdeccDkrY5Kjj4/ko&#10;V+bkVWKXQqkFnKGu9k3r8Vk1V3WesQa190UmdX2jZPYo7iInVm6L2O2pakO5VfUyAgaFgFEUPoRP&#10;/E0RkvIi4kUjpYv/AJuui6U1BhdfrnCZK5jctq3S/wAu3Q1DUoU3oXYmbFCtqPCQ8GpXZrLcldh0&#10;VwxLssFoMM3KUKU3IgsnRt4SfmV1WKuMyPiU6g1zVmQbA86FzgQlKzkDNYSc2Qqkorg1rDoVKEXz&#10;ksVOZXhM/iP4zwdQyiiu3QGjL+/6r6FYS4/tIlqg7beWQ4VtPJIThEvGDQgFYnZWAQ9gJsKq5/1L&#10;oheCt6ioZMbWgO21G2C9Ranu3PzPWfdK0cfMCpSslJnYTdaZN/LqykY2u+GWsmizaUSaV1oZebqq&#10;Lq8rzefcuZo45SvjYnTi4/RJrl7CIEoYgfkMMnmHFdc1rKDdFti6naVFQd9bnk4l5bXnF78y5Qng&#10;ZEWPphSmHUgp2zkAhkKYbFZ2jwytzCXWLYgvUJERFkiaxSQxPwmZoYPIa3Yfb3s3VtPnSGiqCrTM&#10;rq5tFcNfkLZVgJ9qXTIRbzdoxAmvGvjWhLTyjHcBbqOuIw4xndVsWEZXLtJcVsYLpkBQmGTAL4Rv&#10;46ax3gQk3jPCKotnw3pCt/zGwjdo0rlJ5Z1GznULjVKcDB1uEvnjBJoi0r4YQe2ksquYaTceRrIR&#10;vFOUQWTow0FLX7b7v2s1wJaesXNYsxultNai1DOG7bYe2mviZ/IYqLq1aNWur+erExA/NMyUywbm&#10;xZ8D6vKmajw8/PWrFDYyORoUPlZ+0oztf47ymxrmML7MmZmfFAwUAIB4+YM2Tth9IpPeekVnlNxK&#10;pdS+m/wueuWbkHlnmQzlYw6n0qRXnSxXf0XbGE87qzMV50pgC+YVySW4TlxjfvQ66s/7jTT0WFi0&#10;qm+a6dLY+VOo4ioLAO5a4fqvyjjmWNOCmRHZhEwJiN1bHJwQ5klrNy4YeTsQQOttkZhKoncV1gGI&#10;ERmNiKJGIEo3+r1xPU3bJ+s2Wv8Airy8vDWUBaWpp1uZ01XrBWRwV0sYUteAHTxjLlPOKQMNLNYy&#10;Y5AlrOZZIoGm1XBEZY88d1teXdbZmv2p0FJFjJtpx+dyVFRMrM4Mhb6sEiBUnB4kQN2TfLFJtsrn&#10;WBkIUfyL3pjCJw9Nmp85tFjxm+jXcUCyJIeQN2LcjuWt4GsECZphkNkfIYwHz16Y0rth5x5E8CtA&#10;ScImIdn6N2TSBa2XWdpD/EJdt3B+NCACKmFFtFmzlR//ANdt/W0muTRRj42KbxqK1Qvae7U9jLKG&#10;RSsKyWoNXCFe0jJWghTLlu2+IYg8WkZD8yZExLp+PhseYivdqk49T0X9T60WYy5ZV6GLmWKYhUwQ&#10;pWoJkTGyc8vjgW/GPJcfEyX0tk6tvmv2sba+PjWVQZ0+jAEKlVrnrABC9+Jowrza2f4kA0PLjtnN&#10;3T2tLFnQKllmPpZ66JIpYkGVlh/Yl7PV1ZoXuZdyel6uTrPz2GWVdVyaahrZFazrNyLcSDnOjIYd&#10;luotGTpeYfk1V+Nhuosiw2ntxeb06mvkm12Lo2yhkqhxeSuUi0a42yAA8FwVNJldvCfGwoIYB4ys&#10;Vh6HX7jxjotZHrWOhzdDr1msxvH0iov/ACPpHoe22Gao6dz9LeioaiI2k/8Ah2rQW9eroHNK+oFe&#10;khrAFtWEqpANJDQMMlWu4LJ1RqxkiyVa1aPCoSfycpqW5ZKnGoNU6mikD5/hmqv41VeKrICwQKWq&#10;oFMl0ArOK7EXa7ZbNf47EqG4Zj46+OSvzfBxuOl0h/4gyYYwrRkS4IyJstgnyzS/h/b1fSx21Tdt&#10;6Xr16hGMUPSa1S3hT9CE7SMdlbAyvOCwQcMl2++wBTICHY1jRznAtStso1hHkjm1TA59OUF1Ow6j&#10;Gaxxsr5SrRsHZrg9DfCxlZ5rDyqmZWbVxLGUGOGndILIzBVq9ROtIuWDvhvgWVmvAVsIDGDEWBBF&#10;xKPqgSnYXiEuTuqYmL/+WPqP6Ph0dHw6Oj4dHR8Ojo+HR0fDo6Ph0dHw6Oj4dHR8Ojo+HR0fDo6P&#10;h0dHw6Oj4dHR8Ojo+HR0fDo6Ph0dHw6Oj4dHR8Ojo+HR0fDo6Ph0dU53Lt9Q4LSJLdZ9S2zJibiu&#10;0KhIy0EN36v0AtcyZV/mHNwLK6ryp90C2aKjR62jncAanEQ7/tJgg0km0Sc0UhzLeZmeIBEjzYe0&#10;yK1wUjBGW08R3jfbr0ASc7R+0bzM77CMfci2iZgY39ztO3Xkh753+T2VetrXcdqnc2r/AKM2ofGE&#10;zfhyH/mNXkBlvhTLg/It12XUvqQXoTmEZarT2j9Ojut4rXXbEassnRPP94UqI6mSZW3v+UySLiUy&#10;ZAqCVHMY5bD8Y9gbD1ztFqk0gaUwRqOB4z1JAHijaN42jkU8/pmYj3DB3IeBe/E8IkY3gDGZ369Q&#10;niLgt9878FrND6fcD7Ve9cfzLMNB0rpfUqJXmkUUa3ddyx72Qlp05XRDRgBXYVStFgf61VkyYp0x&#10;+6gYTbefqJNKRBpyR/co8jGAMx62XLdzgJ2goEpLjMzETtEdMGnBnMjG0ft9IiU//fQOw7x9t4iP&#10;UR66vOydi5fT7xVub2m81yvXa7AnsanX3DMdcY+HWmBAE6Ltitoh5zNiz4IRF+JsHMNtCsgDk4CM&#10;/R5dkKVeyio+ypVmyJkhTDgCbAEIlwktoktzjiO/I9i4QXEtvoV3sUxy1GalSMMMRmYCSgpiS29x&#10;GwzvP2H1vMbxvmt9Un0t59qNUH8z92pXcLIj6vX4LIY05J/AWZUQo7FBun0lZvTQkzkzZqvyfLW5&#10;oW4W4wUGzwCOIxfmbCe+etNI4+gGitU4zU92rn6g3Gv0/wCFM1xq3AmvEvtMXWssl6vMVMhsLkFj&#10;NpUCxXLRO3uBzVmyWfw9rEobjHygV5KGM8suQUN2WkDaoPEfCHwSi5GUKPcWbZu+bPfXIfN2Fiev&#10;egvatloQcw+v/Lnr3EuZ3hGIvgkxkoVA6VdHX2ivZ3h/dGHGsa4TATbazToio48xSY1ozutp/RsI&#10;r1NW9yruKUY/+D6g0zhcpWBMTEmupaRmVXqcSEEKxS/4yjKCOqwYkZvWd0bk875Guwula9woL/HY&#10;3LZCo4ineBJymUCrP2mBkpYvymMTEOGZmY1v4l9QDyX7CtpPOqM/uNI6s2rr9HVprJUh6te5FRoO&#10;Gb6Wi2P9dmVxzgxqhmhi8kvT9sywU6ZUfAHrvp0TpLvFoXXt8sLireSx+XelwVK+Ro/Ct2AhRNsH&#10;RcJWq5GkAlprNgnsHk8TAiJjMM1obUOnKsX7ia1ikBhLnVbHmSopOAWL1lCWxDCLiJiBDuXGTEvX&#10;TF+f/MFQ4YNswyXvcb1MJKrMvbQOMVoYqwaSSPHkOGeYAViTHPHq/aBRwmWIoeMxtKVPjMm2hYjB&#10;18XHOCmxZkZArTB4sIIIpH6YmREyiY8rBiDcUQTJmY91W1cOzO23jXvyhcTMjBbRE7TPvjExPAZm&#10;YCJmB2j113XoHo9z5uiVNK0uCFUzGSYsd6cqDrNXKbBDrHkPazoEbJbY4K+1m32GY21XhlDVIo8G&#10;sFRQ02ZIKZ3O1XntKY6ncxVauikx5xlNRX6FnMYrArCB8BZjG463UyysZeMpTazdOLa8IA/ItUnK&#10;PkuW09jKWTsNTaawnQEfGoJcurZulMzzirYeptYrChiCVTbKiuTPjU4DjYlBrNLddU6CWbUwIeYT&#10;NY4Buwp61FVn9Zi2aISGKNsckLz/AIJ2PkPUV4829fseirS6JWmk4xBe4M88CnDMTgMhrPU734Ss&#10;Gj2XBWrXVDEhhsnhxK5jW28dds450zpzXmh9Y1lnOLyo0o1Bj7otU1512GulcrV5OJxwLuMnKimS&#10;PCutTbr2phVgVvSt4f8AiGEzOKaQxZrS6aL0yJAHMRN+j1UqqGk11RVKwujUoEQegCpbDJPLEGJH&#10;ttvpBHuTNPNmPXbfb8Nd5d/w1zjTXONNddcdXYXC43T2Ko4XD1QpYzGoGtSqLJhhXQEzIrAmmxnG&#10;JIuMEZcYnjEwMDEZrbt2L1l1u02XWLByxzSgYkznaJKYGBHedo3mBjf7z76qrs3TrrQJa8JTeWQd&#10;U/uo2v8AcLY+hU+mNV44/wDCiE3CW2mWPNgjO3JKin0DzpqJkfTE+2f5OmMVTW+pczg/gVsTpJWr&#10;gyC7oX6c6gw2HsJQMJWvxVMsQxkwtQ1y2gvYVQEC3eGxHUlh8fUu+Y7WULFygkyls0LdtZkXOS5t&#10;qxPx5XxGRk95PeeMfTM9Q3lno1/f3aSvM/PHZ6IK40O0gtDRUiOo6/VcMZLv/MsCptvGLBJuFuED&#10;v/DzgkuUaKLTOk2snyF0j3Fu525jsU7tvrTT1e0DVoyNinQdgaoVFN+lt+nakEKnwfHrbJ4sZKlr&#10;HgYl07ymATSU+wvP4i8a5CTrra8LrJYQRuKGqiTKOcGyOe4jBlP8sx1hB3/6ev0mvSnvrp/Pnfrv&#10;qqL1Z1W+NHdi4rT2CfYRdb5KoPZni8E1pylwvCnmSgy2adcfaZ54v5U+sP46bQDaTlzC6evZh6Ty&#10;VgMg9xEdVUjsLZX5SESKuYxPGJZIyczG8/b1EIJvZJFNZxWVNdYQIuOC3kYKRHfZozO0zxiYHq0c&#10;/wDDP+Ndv/PafTWcZ/8Ad/zLP/p9vv8A75n/APvj/Xxx/A2MmI/xV7+31omPf7//AC//AKTEb/t+&#10;3Xj8+t//AHKv/wDis/8A0vXJ1/4aPxbiL8duw+ntpP0/hiTFp5rrrif8dsYm/VjmGcfh+Wddv0fl&#10;+P21/H8v+rOceo0PjIj/AOZvfbb/AGiY9/19I/r72/16Pz63/wDcq/8A+Kz/AJf7WOmjqXKOS/R2&#10;8yOeYcdedFurzrF6sdjrbbpG6lyMuuBNXRqTWhs6dPU64KnRKEYDWCtEkCH2ImA/97ZcjhdPq79t&#10;FW0jjCRVJ7X3HNlBPETAG+IYI2SIrVAKAROFSQk2RLcwVDXK8qhuYtQx0LBaQGGQvcZkORTAjEyZ&#10;7lMyMnEFARMfSRcAPrOf9UuPkfkHRfQHU7c+sk3aX25HGeNFTHHzXi5uAwZ83weB8BpeawFY59dj&#10;GFaI1BlRqM4iOVzOWVZTqadl9VzoLAXs/knNt2cq6VYHCTJsZksi4BkXjDAm2hLC+uwv1KUbDKye&#10;2qoZRGOjN3kUKyxUFVe965tAjXQEluspEvCZB/KB+4M/qgvGLTlUHWltqKjslRf1XpXVvqFenKsn&#10;ls2KskYRB8Z5/eyIN9a1u4F21yrNLRDAhPRAdI0SoEpRWynY4aRl/Mw6zGQx9fUmOt0M3n+7+uKN&#10;ab3wazRXpvD5UgKKU2VzEoayqClWlq41K6mV6R2QVVf5LYuUvZQet1SlpfDuZCfM0OV+zWiY83Cd&#10;5MBaREuS3aZQx0KImBx028/+jCEfR+aeLdwHnWbrzrk4UHaerKmEBSWlW1EsFjkTtpCvtK2jim2h&#10;RGNozssNHJC0PIJpuXf9Vt2kdZlVzWF7Zkq1qHJ4bT6x1Nn0OA6uNyFRADNewRxJPgSkarbAt80W&#10;TQrxOb8r49QyeKhlS5qCDXRRbulOPpGJCyyhplPNfH0EzES0VyPGVQZchHx+RCvavN+/+Vu1LPVv&#10;OrdcGerxiQV1rrDmwi6INgmVx1xVuaP6WMu/paTySjVYWr01Ix/VZpjpmFi6KygFf1yzqO7aNcW+&#10;q75aymd/bGmcQMjJzxUQDEiClhAgO/LlMkzaTEhdCoNbQlJQMevoCIneJiPZRMzuRlMyUxExttxj&#10;eJGV6H+ZvWPMOzWsquWZSy5b6KhWV9faKNbtGwi060mUwW7sa1RWD3UURzdKfTT1Dfp3NA8jdK5K&#10;C5Xr+lVxLuWMedFY3T2n16myGqArOVqHI1kV7p2LlyxW3SmAA6de0w61SwFTglw0grtBBQp64gyI&#10;lLFq7NBNGWCVFLGMVALUB7GfuHGsYNi5bua5aRiR/UBeoiPJj37mHePp3/U4RexfqH8rO9XcysPV&#10;WlyV9RqsuwlOsDYjWSCimrVZ2CFVbt3KAoF5VW4pbywFBf8AQAxVx+0HXivNYq0mziswN/KIm8k3&#10;kcOD0spn/ZzETuIMRG0hXZIjPGOBTEQfUgo1W6k16hwg4XAyBRuURH825RtMif8AmbETMbzyiN9u&#10;vWpePqL+a674hs3u6p3IK88gVVg5hXsr95lrWzXPQ7/HlXNcAMoImCq4nXSQeqsVhon8pMbk0kyP&#10;+MDNNi7sytQcceSBkMQIFI7TxI2b8YVtPsWSyYAomNxLeZ3iN+oMKjisjWIZFklETv8AYR+8nvHq&#10;Rgfq3j7x9uvPP9KriDr0r1nsH1p/qCvAhabTWVit3NTbVttDUhmtNHJhY3deEZpNtHzniCgb/DuW&#10;hD6SYNtQpziDBDlGMQfV8LXK2+xqDKFELVJGqT9BBLieTIgt9lVxjgmI+5xM/wAwRMyt1sJWvH1Y&#10;nkUCJ8f5ti22GZj/ADsn6j9+o2j7TMRM/psMbT9Sj6vfZPqQg11hQ+McURSUqlRyxzQGWU1nSz+d&#10;0RC/J3330Ifb0g930G7gizSaIiWlRS7aywyakEKYmTy2dsZaBldeuPBXqdzKVylYnvM/V4iJrIif&#10;pmQH7e5824GnRXU3gmNnkX9I2KDKYiYiduUQAz952Kf7dP148+o91v139Sj2b5gBrNKt/kzmCx2A&#10;ltkWkq55X5qicq5yxg2YDaEi3dX1C5/5hOICdovLULE0hQDAoHWRds6XbHO3MxhrdZFzDtrPqWFs&#10;ieLUMD4j0tgdocq1BOAwnj+nyjeQmY6RNPwUU7imGq4LAaBDtuJxPlWY7+wJUQBRMb/VI+on31qk&#10;QJLFy0v/AOG1/XLAWJaSJWzRa+QMiXJVfd7RW6vDvIQ2tcEtH7lm1PyM0C1CrcEWyvECzKwSKBnj&#10;9Mq0vp8sdpCA8k3iu23tZXm5kGk2Dtc7EV/i/JJSl46sJV11aNFSKdVVZFWutfp+QPI3oflN9vDC&#10;VAIshSBgJhewc/L44IysMmDJjnEbWExjTKao/uuad0eVJN6CoMVfulKsW0Ccc1hvLWDnxqAJ6dWG&#10;W0U2ItTNFkyR00rTbJy4XVjWFxTuZ+zNrUFby2E0nr25hR1xg1zkMBkDZRW57PhNsvqqsPo2wE4W&#10;0CXNW1YoWvKgSmkpjje11Pp9Vt5PCquTh7hQi6iBcQBEOFYNIAeqZjkEwXlWD1SLPTiEIAAd1LvT&#10;fceVctRhVt5WEXRLmT/HkqXOZ1YLXWErP2FXM2A8gZv9QDHvnWALA4u7Rlv/APJJxZf+7KPGd3u4&#10;ujNG42vicjiMdqnPu8R4TSzKla7AO28VW3aUaLHwKwlIrr+JM3LZf4egk55mpzpfBZbLPZZRafjq&#10;QcouZKGmqZGZ5MUsoMPMyY3I+RwpX+0cYxtBVZxzzRa+gWcbt/p3b+1sm38cip83njj0R1QCDfUh&#10;ZCxV6byiD6BbfrmDq8eZIBZtNTLBMzbbbxiU3QfaTNany6e4fd8ou5afEzC6UYAjjcLXWUMqBbpi&#10;ZpXFeYE6+ICSWk4h+TZbukQJlc1qepj6p4LS0eGtHIbmTGZl9xhRItJbZgTKTjcTtTEEYzIVxUna&#10;TZ7qxFb6LXbnxRR1gCj3+z14xYLIkdqf8xT5MhzvkgdTIR/OzrONpJEXpBpAf/WzkzBEgkfoNi2r&#10;VFzD5+rl9D1NX08NqTJY9tdSqeRpfndXzBy5hRNsWJg1CQtEBXYisbDSxJ8HhU8au1RbUzLcU25j&#10;67xYUuQ74beE7cSdA+PeCmJGZkg8gxBiccgnKvqVXN8lcyrfk3i9cYW7ufowHYe8X6JHKOM2Vlfy&#10;FJldq85scg2sMUEpYUUMhM0VRr2zCyu9tGTaAnXmjUuMd2s05j+1ukMe/K607gJleazo0jBduuzy&#10;VW4/GscJLhYgbUCBNIcTQmxkbsxZtgwdFx1kdTZCxqXL2F1cPgj3qUpdylbRkWg+xAe5kpgSmYGJ&#10;tPgK6f01SPVB3eTbidLsXl7z4IddunMEBbf030uogksio1yQb9zTnNWlB0kKAp9Yjm2gtJ0WdZiZ&#10;ZJgZNsMWDEQGjZoo0biMh210Gp2Z1I+g233H1HiktsMGvSXzs6fxpogm18RjROQyTgnmwiNBT8h9&#10;haZmnEZe2jUWcIKmPB4q09j7RwAc3Fsu9Zg9hZZsTEFXCfURAnEeMFkbVcy8gcl7j505T0Tzq2t3&#10;J+n1mWYlZ0N+OUM3b2EM/XR3K6yq3iDZACm6EaVR5VZv4QQWmFOn8kLZmBjTtOdp9K600BpjUGgL&#10;OW0tqTHEbK+furaq1ayCXwN07nxCFVhC3CwcXdxZ+FCY+LEMTNmvFcyGqMliM7kqOcXVyePsQIto&#10;okSUtBByVCfJEksyCR+SqyMmZ/qzxOFn1oV1On80bpubV3qluBD6NvMdWuW9K22V12/A9HcUhuiY&#10;2ahTwRYGVWYpbOxYxgjwyp8Fahxygk7jr4/nROYThVVsBQ1DlkBmnmWNwuXbNajk3ZtuMel9rGQu&#10;IWi85PnsQlYzWE+ASBSKYmhVTtky/YoVWTTWMWLlUIY+sFMbIGCrUlMkaALgEmUwcxvPKNznpCet&#10;0NrxWpc+oOs83OKzywNETv27klRV1TpF7dT2l625P5r4JX2ry0EWmxO7H/JsnWm3QiXyBvBuY5tM&#10;JG9gcOqnRszjnYGljMdBljKmIXXOc/hqSqmUyD5t2G4fS2nazrFs7dl9mTtZl2SKxXcMm62JTYe+&#10;nMVLAXXWH7RYbak4ijbabayAhQDbyV8wBUKWC9l1QrwtgTxBcx4wBrkeYvT6rtlbWhWLQVH0DVOn&#10;cEij752rdmVPybBAksFDbEYGmsteY71h+Etd7K0sNskrrq1U9WbQCET4+76T1YnO1VLswNfJQhDj&#10;AZ3q2k2TsjXs49xcCtVmTUsrU+VIG5NV9yklmOKvYZD5PFlSYRLmWV+ZhEzGzVEuFyxbwjeFNHyA&#10;RL5HKYYCXGNiDWLb/Ln1E9Hw6Oj4dHR8Ojo+HR0fDo6Ph0dHw6Oj4dHR8Ojo+HR0fDo6Ph0dHw6O&#10;j4dHR8Ojo+HR0fDo6Ph0dHw6Oj4dHR8Ojo+HR0fDo6gHU+p884lzy29X6vbk1E51RExD+2Wx+RkZ&#10;WmVDbRx7TzZ00knInnnmgDAXhQksWbAkVctFKPKHHl8MYCQJjCgACNyKftEf+/8AaI3mZ9REzMR1&#10;6ESMoEYmSmdoiPvM9YHd4vvDfVXW/RjH1za33m2y+H8jufO7mgsO1Vn0fwyv2+9okCb2ghSjMLBy&#10;Xq3KLiHFVmcnTE9D3E5nTnF94924CJfG6LMhXGmw182jJBVdpRK5aL0CRjEWoiJJbFnsM+SA/TGT&#10;U2NuUy7ATUK/HEHDt4OC4SBTETMqmfRCUe/UlG5RBhO+22lflTylaqbcn3efRC7mpvqRmGbze8dQ&#10;4gRZqbQvR1Mqx6ufmHZurcZn20qajuYK2A1Xg6De0l04A5wlqty2qjgZEpkK9YgOXvhfyJ3AmJkg&#10;B4DMeNrVfyw6I3j/ADcIkoE+M7QgxkTHBfLx/wA0CfsgmY+oBL7yH9p23+8xMxvL5OXKqvqznTti&#10;GpUrR9yj2J88Ywgg8f2/OWaaXOummMZzjXXGc5zvJtpHprtvvrrnzk8njsNQt5TK3a2Ox1FJWLl2&#10;24EV66A/mY1pzAiO8wI7zuRyIDEkQxP2tWsXHqrVUssWHHAKSoJNjDn7CIDEzM/vPr1ESU7REzGW&#10;1b4/fIe+di9SeslytZSuRYP6DUP6Zo0s6AhXWq8xjTtVKTSPaKcWmVQcth+zespruXcyv3ybTr8D&#10;hb08lHVs5fU2o4BWOxCHZQWKlthcVqtZjYatAiUnFaqBsiIrhaOxMbbjMB1NicPVSxWM3OzdYups&#10;UAo/K9oh4yZMxES1siO/kJIqj7xO89Uqf6t+o+WKw9Bc05P579I+Y2LEqeoLeUsLE2tBFUEIki2c&#10;Dan/ANbdtXwe0EqyzLi6YUxVPRTh9KrGBBGXvj7ted5WA7VuFwGkdZ6Jc4zx6cC25YvHQWcjNgIb&#10;4cn8tfEkXEsxxuRaBoRRhQiwryvTmhQIMLfyWbwWoFrEbR5EELrxZIYnxFIc6kpPeGVzG2IMSQFN&#10;mSmQhcEXoDpfq1gUv8pe0uq8M7bmY/Enlr0SVVmADBhFIQScp5l1OWnlllyC4zoNDXbUAXYYNI5N&#10;DRloEGd46bV1ZmtetYnQfcnO6X1PzbvofWB0Hre4ZI218LnDx5sMg3gBp3knbGImGglQbjONw1DT&#10;qxPUelcdmMTxDbUOEGwBrCYgQbkMdFoRHltJTYrGKJn2BMMtp1h8HOPVtio1o29f81q9LvdSs+1U&#10;rjtaqVLXtzVBrR9m1laRpDWKHcYphLqKuaV6RetdaDlk6KxdNI8y752rsa8t4q7PcLC0cblcfemh&#10;TtIroRayNdaQmxdeNZrqsgxxQtT6kpTZgGHCFjA8s51grTibdf8Ahm/YtU7NeLL0mxrE1WkZQtC5&#10;cC3QQhEka3QxidxGWFMzxfT5qvVO6ry0dMo9YsNZpr9rBE7uZsS1UszFmfaXU3YoOEkzX7Z0hWzs&#10;oYkWSZPyi/uGapbLrrKzG/ZX8pqPCY6/jsPfsri5mHDWrVpDySUPlqRY6JjiFZlhY0pYXIJt2atY&#10;h5WV8n1bH3LCLFtCylNQZYxm/HjIcSkQn7ywVzLuMfV4ltZG8LLbl0XnFL5sAetpKMZCuZNDG8wY&#10;u82w0JB0u88o6+KaWXVarinlnmCTg4gWAbklZCEg/kTfn505pTAaTrWqmn8cnG1bdx9466SZKVss&#10;HLSVWBhFFSmDDYaKFbxU6xOdNdC5ae5fyV7JsW288rDVKBAmcDByK4gYJkjESxsjAwbmcmsgR8hl&#10;xjaBXHoTbPR6xQakyXCnaz4KeamQal5Y4lFlmwlgHI3XRTxr1mdnr+VS6xYkcctdM1SNVR5sfyPy&#10;ucs/n2OwuMsIW6GeS5DQhnn5KkviAs5QLBRXkrt0q1v51MSotipYrOaPS9amv4T7dgDkdtlcZ48N&#10;igfIRRzmJNn6SoYrwtmHDLVsAZ6Vb07IhtPfUdNsnnHb0EiQ8g2sZcFeWBx3iuHPLjKAMSE9Nfoc&#10;ZTyQKd/5SUCSU2c6YY3GY4oN8bY93Qmhle4NHC5TtsXcLH4/R5ZJoY6qmM5jX3syaFNRkH5DHx8O&#10;V1ChlFBG83sU/cQCd7XpyH1sG65X1D+QvflorgT2n8KwCakGQsQCHz5RJscXHEBAQYe5KOu083Ub&#10;jazo8ZVJ4Z6N4s7VV92VoFfMW0HnUw5W4q8seGEq0vK8a0/+dxMvi1ixLproUXDnG0Wd/jrtpgtG&#10;VdSg3B6D7kaKvVMfdaKM/wDm9fThrbKq7VAtuUvY59r9aDrhAQYwLXB7DfpHUN3LMx8jdzWAzCWv&#10;UMnR+Iy/BDBMEiIKyLAL+nZk8tpmREt4nryQ+3+jdt4d9bnt/QvNqIq39pRdHXmUOvxUxh0Ihgzs&#10;XB60uaDjU1Rtqe53GSs2s0Gg2cSiYhyw3/6Bd85teVdaqaqtOpB5LQOiVB4ifJEdUIKIUP1FMCRb&#10;RH2/m/aZ6b1AU3EqCwUCkgmDLnAbQLpmPrn0MTMRE7+p+3TB7/VW+utv94NOC2GKXbP69cx+Jujb&#10;S6b43xr9tcS4lizt+WM6f9em+P8Azn/zj74fTqDVn7VGR/pim+v9N5n/AK9I/luH/wDu0f8A50v/&#10;APJ1yQPqR/8AEAO85yo4V0InXGNNPsJ4gs34Y2zFnbG33LW4z+e+uu032/LOn5f6xprr9o8kZvV5&#10;z9NR07//AMKP+n94/eP6z/8Ak6+TQwsfdw//AJ2H/f8A3763a+m91T0x3Pyl1OyfU1o+9WdVHqTY&#10;ofTqHJouSiQ89q9cqNmX2OZKYGCHuOgs0LwgWywQxTjkg511I2lDi3+WKheMsLkLuqvFVrUjdasO&#10;vpCmhNSooLBWW84ERBBCZ+baJHhvE7x1GPrR8+tXxHNzrEApa65y5jHuMlQkIHeZJkEI8Pe/L94n&#10;p5r7wXmHUrrQ/QYigW533l9ad68tFLsxUNANaS6TFopmQQ8LNePKudaa7jOgQNzF0u2pBIzCdOph&#10;AaZbSuCz+SxOsVoVlMrg6Vr8hFl5kYhtgoJlQnLAHpEk2h3G0pUtRP6jAcddAq+18jdoItYkyOrX&#10;tuX83ZEfKAPQtEZKQOYNU7EoigTiNhIBYyTyOYsO3cIdP7JZSSbX9Rb1/map1OoJzoDweNczma5E&#10;jY42HJJVRSySJo/8ax+0hSkWptGRJG2iayysOe3O1RpSzbuXTPId5O4nLH4/HVmA1Wm8IViQh0SD&#10;DrjMlWj4MSR16qKsPM5GtdJ13AMdklrUqBRpTA7Pe8xkSyFzxxPHYhhk+jnzeoNhnIDEeRMB2fe+&#10;WxeTPFlZUc6vv84/qPYq+m9N9uprb+wdE5zG4ldJwmoR2D406huOQuyFKdAeaRAbq32iOsjXWRfV&#10;mCHt/wBs6VbDZXyuzuo6lbXGp8bY8tlk8bJWq6rCm+WK1eyBo8RNBrWA2LEi26+C8Yy7Ob1A47db&#10;iNOg08Pjnr4LjaVwtkrIeMsNcwcFAyIxx8e4qCYafz5tavLt86/UbPh2o8acw5BXLlTumW/YdpHa&#10;7IYWE1e2uOywzFZYubOaxajaVYLQCJYInqgCqvBTl6TNr5o+choTLajoXZtV+22E07TyWOzeRkXx&#10;kLrmLfbyEXRI5dZvsfYX8BUKhCq+PSioo2QViGysIzVWg9PjZn7l9texTREhKFDBgpMpmB4ggQWU&#10;OLlJkx5saUDsugrb5HrN1JqPpfzZasHcWt0tWxCeGPIu6J5r54Fa7R0nuF14yZa52K+S99H65Csu&#10;fVL47qLv0aplCvC6i3B9O/qSij6XjLeN1Bj6WewdmLGMvLFiHQDFNQoWMmzKwdHIH/JCRsSavlKM&#10;GCBlyHhAWAsUnuo3FyuykpEwmRIGFIjCuUjMbrhcxK4goUQyEkMbFynnFPYvOfQebZ5I9lVysMcX&#10;ZeCHWV16QaRkWvn9mXA7Uqteiq3kTNZ5l6LsCj+F0F7UE5UKWqaXOl16Sen9S3Joq6VVbVZ507wA&#10;QtiICGD/ADrON1hYCYkFWCGOciM8R5AM8HbrhuaTVxcgijjMzMjP2IZnlKi+5rGY4xMxuXEp+oY5&#10;TUX1cfpwdJ7Z4r86+XfDtXr9YpPLew0+HPNR20SGvrKWwTWGqB24k9oRKczhoDmz5uNh2kLPsTYS&#10;d28i0dP4YoyGecxLbGPq08cAitL17KguIwuRIIOZneShZH5DneSmJIo5FERK1C2C7DXWSkiNZTz2&#10;3mSiRLjtHr64HjH2iPUeo6yE9C997B9TVtzT6UHgfmm9X4DxJwpqN/6QGGUholuR8o0Bq8F+sSiA&#10;T70DkaV4C4s9epzV26tXRHu1Wk3i0a6xCawVqzYy5JwuMTwrVyFbWxEgsxRsMNMYj9NAlBGCyIja&#10;fD7F66fqUupzvWjgmsiTEN9yGWbzwGZ25MKJgZLaBGOX3j31v50uvcv+jx9LPpYXIc7QTcs5w40r&#10;79juKJYegd1v+49aU3B3tFHvgt69urdax3Eh13hXJ1oqYLI6tSPmGzNBOBwzYRtEoUUAc7c2WG7A&#10;LC/aSJkxO37DEDE8R6iwk8hdDyf+YcbxG8wCgjeRjefUQMTG8z95mZ9z15kPHHmT2/dPLHO+OeRC&#10;LLV7l7ksVv616U7Ttuxq6CpebKaxN5byNFaelwiSOAM9IuYPZ7+ZWaNLPdLaswrHzpoiYHTy1HH1&#10;MiyktFGTWzImb7didwFdRcylAm6I3jysiw2QXPkONomOEzMzFh1YXmyxsQ1hEEr+5E4o5skQmdp4&#10;DKw3P6InefvG3T/de6NzD/h6+GquBearRv2/2h3ZxVbt0My/buCqHX6qmMnGke6cuQvg1tUjtk2W&#10;NTpa0Aue5WGTdhZLNYXcNaVBbyT2p0vWitUOLOQskDHS3lKgAZnc/CJRAQfsFxE+Q/ZkZQAx01WJ&#10;5VhNaPjrqghCB25TMxvEc5iZLj/MW/0jH0jA8utYvA31IPKH1Ma8oCNWJKX6IrooTG5cRs5Q0zYj&#10;+kIiP2a05hLEJr0rnQ7cIJ1iOMfJqNorUT21AtOVrCpZGnZxGoIXNiun5aSWZ12REkfiKGhETP8A&#10;8zWFwLdCijiLUpYxfNKihs9NuhJcDOUnygWDvtHOJGd49+NkgRBvE7yJnAlIkW7Z+kOB2F9Ya13H&#10;jcAMPZKQaumwEX/EiBuawXfI+gR8hu0YsbAEUgiCA2eSLaVVKSFkiOeFXOJlfdjtplMllMT3F0Gu&#10;uvXmnbFVkV3eAK+fppKVDXsnYkUDarpa1SrDSCTpG2vLQaumxNh01qCtXr2sFmiYWFvrYMmHOWUm&#10;nHLyLgNylZmIEQDExDRA+MjLRPou09p6jY7Ku8+cQXQwdUNULjOjWgYjYpJzMQ8UeUqAZxKLHr/L&#10;j1J02w3lB/kQDThRLF8r0+GNfHdwNf6xymXq9sO3lVa9ZWaNWxqrMKbLsdpFFlSjctV40hEvDyiU&#10;XTrw1amVwqVWZKyAVnGEwmKrVWaizrCLFA5oY2oQwL8oayKBk0icz454zuqGcZITJrIrrKWLRJUK&#10;rTrZWePeeiZLz6LId6GdF7dNrqdrUlv7o97XEOyL2YDqJpNMYEOIA/e2GElJUEti3zrcbXIywWFw&#10;ObxGhO17T1H3VbkBsaq7hsgbMYSp5BLNCq24rKqLDH9B7a3lvJQbaLrr8lfJUWeLlu9TtZnUYxQ0&#10;2KJXjcEM+ObjeJRUmVB4zcMT9YCzgkzgGgkK6ILrRna4c66jYug8tVPp47nSlsq5qyS6xiPqvvaF&#10;k6+dhVXk0BOorUDSbYQogTG264/9Yhce22M6Y6vVqPTGrMxqXSFLJH+e6dr/AB77qYwq5jJytZiD&#10;sYu8wGiFuvylDmJgiq2JFDRko2jNZo5HGVcflXV4+HeZ5Eg7ck2YrME4XZREjMrZMQYCe0NXuYTt&#10;7nLzhdJ7R4g9Ijc0koe/VqB2lpAvV3tAnhjf/wAUOSUjZkY4nz+KuaviyTs7fWXLKJYVDrNYEbDc&#10;nbOhHOmisPq/sz3DXp0sGWp8FrGytFbN0KgjfhaTI5sOuMnasVBZMs5bHXLA1mhzvUnm2ZE7/mLe&#10;K1dgSyEXIxt3FKI20ntmU8z2GFgodpZDigV1bCVywZ2Q4IHaYdPtXqpHz2yo+C8UTqr53WyGQokl&#10;RDzqPVaRmfTeXdvdyl369QQVIeJm5SEHaJjlcNNOdKoGkhKm2HWPc6lgMjS0Po6pWzmtsg4KVPFJ&#10;nhjMLJjJlbzLUcYQmokWW20UyD/jqJjiqKIGHVMTpt16u7M5ZrKWGrhLXWiiSsW+MxEKpif85sPZ&#10;IuPdfkKBCGlEjCh0UBh7V9Vr2lgdbXPi/lwFcu1e5EGXLui9AinjnkdxLA4/4A4lgsazdxgMXTMM&#10;NVrSIXaTbLmSWbKcKh/eHucizfuTmNIdtEorxdlS69fUGeExYdwayR8C1ZDIV5uQpUSI4vHUlSRT&#10;cIjs1w16S02akpirltREw5TyJh0aMxMQkmHPMiShsK5FO82HuKI/SiIby1dy4J23rti8hN0zK4HF&#10;1myhtni0T+SiUspUbJZaEWj1fN/Zo2oteZFLWDoX9AEczWerkH6mkzgy7A/uDo7Ums7fbGU2slb+&#10;DdGzeqqhuPrWgrOC/RK2gvNVsJqMlT7YQNcGvnHm6LBkqamGBy2PxCtRwxddPmTK1MLi9i5YBIfC&#10;jjg0DaMGCpmWSK/PAeMYOKIQeGboP2zJDu7vscyXOz+hg2ZO6wvvLax6ra/R1Abt2vwnMGshNK1u&#10;yItlVFNZq1D52fWOfc3WK4IWJcfitoC8OekrF+x+UrezJrtpdCr7rXirUEg+wuEMC2VD51c2001K&#10;eOxjKuNxaVCLDH6zOJmlstAfKIBrEsw5IBUmx5ytZSYysXxXYItNrH2RbYskUyA9PnQu3c96PYLJ&#10;WKw4yQ3rU+2k4xcOwEzIaPMcRTNQMVtoYYsDMl1CnL2GhxrLuNPrpsAetMMu+G1bhM7dv4/H2udm&#10;gcia2jKTeAcRbYrLbMNbXU0oSbJWGxSBQPhahrYe3jLlJKXvXst8RMEMwcAU7yIMIdxEyGOcDyn1&#10;vE7GBiNt/LN1H9Hw6Oj4dHR8Ojo+HR0fDo6Ph0dHw6Oj4dHR8Ojo+HR0fDo6Ph0dHw6Oj4dHR8Oj&#10;o+HR0fDo6Ph0dHw6Oj4dHR8Ojr5TTQjQykESxwwQx7yzTS76RRRRRaZkkkkkkzrpHHHprtvvvvtr&#10;ppprttttjXGc4Pt9+jrzk+3u4EenrZYnxxonRPptcJdJlVx6N5Mtyu/emvOXqOpNVFzqPrC/8z1r&#10;JVqT0HgjxQxQZpC8WyzN1DFt1Gz066UTC6JHBW2/IIinY6CpiCZWKDsosDPMLJrgeQggokeEcpmJ&#10;JhAQbRD1Q+OIiJ4vOJ2hkSKzWX0yqC32kjid9/W0/TBCUe7l8Y+WO1dkf8qt3rxr5v8AU/FOAV9h&#10;afL/AKeANL6j1X0jb+o3Cbo43oEe6EMo5+QU5XVDQ6SXw5WTbKA/aZmKVSw0+sU4SFWrWc0lFZlF&#10;hKRIq9iJlrHkwufm5zMeIIGYCUxyAp9x9Ajt5awBgoVBrM52Yv8AlFcDHHht/nmZ+rl6mP39zPW3&#10;r16sri7dkzn/AEwayRDwRR65lKNMI3/UIvAG0/7hZxk2dYRRYcZklk2xjH464231Vy+Xo4Skd6+3&#10;xqg1pUsBlj7Vp5eOtTqJH67Fu02YVXrr3NhzEehgiHzVquuOhKA5FsRmU/SClBHJjmnMSK1KHc2M&#10;LYRGN597RKhQWa8dttUwqsFinSJWygkGfaQOZShzBgwd4HcVRccGjyd0B/I1EFxCfKrOxCvlCHXz&#10;HNS+bVZzVfdPUDUY+rdxuJxmRxzqrSZWbj8TKYtJytXU2OsAmMq7K0/ONet4rh0LfipnVRTZbyFj&#10;QipYvTNETsNTZtWEWVtCBYL7XOVnVbjbAEU1Rqu4SxnNQvVycLTaKq66c9t93655hrdMV8/80kd8&#10;8+yIrWn7jLlkzaFo0B8Y4IFXgiXyumydfhOex2IYv0Levwp8rU+TVuNNi9Lbr/PZvt1iMPjcFot2&#10;q9GJp36eovJatW20qDpFaMYqYbct1qqqz2gB3K9qomiNWnDVCuGQ20zi8dqW3dsZDPLw2cJ9ZuK4&#10;qUkH2A3NlouQoU1pNWuZBDVPN5NfwZJcJyG4UW3Ddz2z6WnpIlKc0I2ZufE3e2y8BvvJjEWCRKbJ&#10;YjyKT0kWP8JBx2KxwpuAQEUWhlqnI1xppg+lmWF2TyPYzWbKrXlL7HbTVVhSbJTEDzXjZuNPGZlc&#10;fUANTYRkFKEYZdI/XWkZgVGka3cLBC0FxC1asw6zNUR74lahIDboFMyMyDFNqkZTIVYjq0r/AB2r&#10;250rmnNexeHOx+cPSY9pEMa+kOU1UXZUo2X7xbL7BaorGuTRPKYGTpoynLz0Qh5Xygl89ScPpS5V&#10;JM3lov8AczNYTDai7Yai0ZrMLwNsaywNEJr15VIyq3fG4mtFnHLOIcTPzg7NM1JKhZtSZ1zjaXx9&#10;J0L9/GatxecwRVjFWCyVgvKyGRMGitKGNlVsomQEfgil4mcWVIgYaPpZFikhHgimmyRNHFHpMRnT&#10;WPM8useusk+Y9P8Ap0zNvjaTOmv+tc7Zxj/x87SWJCACRcygRgjmIGTKBiCKYjaIkpiZmP2mdvt1&#10;hBTEkUxHGJmZgd5njG/od59ztHref6dKv6a6j0Pn0FfW1MDdettH8kLa6AAbWF2ubD43IkWpUEke&#10;AZnwqeMq3JQGGjaC8wVt7RAhFlja18wrMO5Gps/gQoV8WiUV8n5ETl0IK/dr2ggmFXp0CiEHfXUF&#10;uVpoeNoM2vHXsGlVfIWaDmWLAY6jdJzLJwbK/EoqGfgSxZTAwxz4nmKSbI1WmErKmVhNwyYhTwFa&#10;+d+erB1odWyd4LS0lgWVc2RLf+kbMWltaThwMSKW/Fr6S3tqQ+TjT6KHtosLw4qrF0BwpNTXSjQy&#10;DZ1p/QN/VK61m55amGc5uXsNt/Dt2bOVsmkHsw15ePo5Wzhr1RZjUvZPIXXtxjcFbqup5jCCa5+9&#10;m0Y0mLTwbbABqrFXmUtVYBKQG2gnuqquIaUS1NZKVjZG6pouqW5gtM1QGFStcswWewwuBEBwe0J2&#10;OZm4EgjHwWxM3113MPIxH+4wrfXG5BG8k22Mbb5+dH1UfFq163mfY+OhKPPabL7LoSAr8th0xBNe&#10;yB5NbMRLGERzESXVAYfkYxnAF+QyPgseCw5FJcVjvPEB32Ed9hGIiPt1U3NufuK5arxa7Q4AZ2Cz&#10;yrdcRp9mIoGq0OOb9R06tgUYQOaSTISNHpuaaIGIHiFRkEcksP5W8DgrlDI5fKZG0qxcyJpGPiy9&#10;dfwJGShhV3saYPMzkOEucpKVwNbwA1iun926t6KtZCyBSBOd2cCPmcxuEGAjuAwMTvxEjIplnMhE&#10;uor0bsvUqPbD1SnzVfuh1QaAGUK402x06fdhJOJGQZDitszgGg2QCd5A/vJJvkraLM8Gn699fvX9&#10;Sa01VgstYq1O2eoNRYlQIJGZwuRwzCsExIm8Py209Fpc12ySfZTLeEsAeMju/wAfiMZcqra3UNGh&#10;aImCdS3XtjC4gpEC+SoGLLyDse0REBE7FMzvHXT8b6n0vqPUr1O4ofQ+a83S0injJq70SoD19mXc&#10;jmlhksLMNhH/ACtmYcS4ZYHHoKzmFi+2J5BBp58ZkZ6L1XqfVOq88y7gNR6a03RweFXSx2o8OvHW&#10;nZp9vIFkbSbA+X5KRrKqpEVWjUG3kJSjZEkrl8ZjsZjKQqvUMjkHXLZNsY+2VhQUwVXhCzXPHxHL&#10;Cac8lQc+xgygfSUlfSe5/r9R/H1Ej+42qKxYtkFvH5btX6uNXdTYeZRcziGkscxW7uUXMP3a5xGN&#10;DJsVJEHjf9GudpbY7EUEZyMzYyQpZLIYNZp11BM+Eaw7GxkHIzJDMbRvJEIx943jwuvOh8FdaTHb&#10;j5QhhF/PLZ9DEj9omJ9/aJn+u2qDW90tH+3RlZVkMw+0sUo0ZeSzNZhpNIZ4MBBfyC9iIZZI45R9&#10;INpo5JYtN48Zk0xt8ymutI4byjkNQYxLEG5TK67MWrcNrsBT0xTpxYtG9TGLWxIKJwMYsCCCYEF5&#10;q4TLXJD49CyYnAELJXK1cWDJgcubK1CBiJEJkcAUCUxM8Z24Z3S6MqqFtvziwipKZRBLCfbbI81L&#10;TqkS+qDTl2NgeQxhHzECmHGJkOL/ABzDDgaf77ZzHtj5IYfUmHzlW9extljKmOvXcdbfYq26Qrt4&#10;4vHeXA3UoMxrNg0tYASuGrYEFMgXSFvHW6TUIsLEW2EIsJAGqdJKsxyQW6TYMeQJgxGZgpEhLbaY&#10;6TK8dMqHufiDE/yH1fmvXqtXrbNFbokD+AgJ9Zayjjs1Oo7JkULuAsUb3EulWW5aMhp9G1OXGJBx&#10;jMOpIsVDXuPyer9PTV0zZoW1qtTZuVDcIRkn0UHZxGNNzQNCaRZqMdcysOBg2MbUfTFbPlFHU9py&#10;1UwmT82WVYSRp8KHiElNQLDBVctAsSFjLEUJtopysglVpy3yYeGJ6USqXPoPnp/Xke3QjOcfznlg&#10;JtVYvyQtvkSiVquXC/rLgyRESfnJr09qm7T0nqLSjkDPKnbr9yCpuyxUS7RUZh+Nyub0Pdo1Czbs&#10;FD7l48jj81VZZleHx9DJ5qvlH02TM8dQW6urM/qKxiCXdx2SzWl8ZaYumiK7NCt08dqFFh/5eGRk&#10;EoGraoPBMHfs2KdBlNbxj1+WKdhcbi1XhJFunj8xbQJvZ5g0f8/9BTeilQ3XGnI9qfZq/hvVUlpa&#10;jKDz4Yzpds2VJVLFvBC83hQkRC163z4BBSy3Va+VJZ3QKjdoRvGic9X1zVDUljTRYu9Tmzj6uQsh&#10;WcyIaRfOq465IDcIaRiujlD8KahZZF2vUZbTWKweb6gxZ6fsTjF5MLinQuwxCpaEREDHgdZTuSRm&#10;wMlYqDDDdFJqGvFJuhQ5TXPzD6cpPGGfiSicnUXhL0W3sOjX30C0kDUVJKYxs4jBUOrJLO0YbGIU&#10;FfWS2dyxB/sdyz2SivKDxoomxOFZLQ2uMZpp3bHE6er5Stmci7NZbVz5VXx9VrrwOrgg2NhvkqVK&#10;aCvWHJ80sc+tTrNCBsMtNfMYexkA1DZvMrsqoGnWxYQTHsEUkJyYiPHixrThKwLhAiDGsAplYwvv&#10;/aE/Yk4lPncNS/GHktdTq7cbEnIkEZ+iOpplA6St1CvF7b7abDuSwZpBGH3lhRVvR1fy87z71KHM&#10;bq3UtbUdZeOKzYZ217fJxtPJXKxkt+sc7WrDWpY6mzeY4WWKMlN+oalKLOXZuc48JcYzHMoNJ8LA&#10;c/mzsOrqZHIMVSYyWNe0Yj0S4MYkf/Md46w+osdaHePuV+lWtiUd37Vc887qxFKGQc68wUKKIKh1&#10;WnECRbI4rEBPHNHAwXC4HKAhFzmyQzbR6uXYo0clWg2Ltzgda2LlfVWpslOGoHjAq4fQ2JEVYmhj&#10;mLGao3FFBwDkhxYoQ/xolIxZtLCJojVc9cxAKZjcfX+U+LJMt5i1MlZc+JnyyoomJkDLeCktlTG8&#10;rURbPnq/Vn0zua+hLPBc6k/K5O/dtxdenR18XMyi+IGU7gC2zzqP36rVNyaVy33gXNsFA2ZMybI2&#10;HbFf11kuGtg1W5jV2S5AcqIpiHQP2YPuC3j/AClImccojeZKZn1J8q8m0ax4lHOIiZDf1IzERt7+&#10;8jEiP07+to29wMxdlx9a+PPKdaR0S49zqaf/ABJMEhX12W0MuiX7IyYSMUbDUNZvZrcezn1h12KZ&#10;vMfyji95CSidpN99/ldzXcHROmI8GV1Fjq7lDI/EXYm9e+iNoiatSLNnlM+t2gMzPuZ+89SdDTef&#10;y8+Sli7TQKd/MS4RX9/vDnSpW0R72Ep9faOq78q/UR88eqOtXTlvJEVsVMU9Y/zaJ7Y0CmtB3KAd&#10;mMpcbLgImM7vJayRirn32cBCzkCGbyxx6YFlxtCaN7r6a1tm7uFw6r62VaXzgsXUKqruLBwIsQhX&#10;mJ8EmWpOfMsCMDkhgYAol/ndG5bT9CvfvlWIHP8AjkpDDaaDlcmvyFwFWxwBxEgRRBDtMzvG2Ff1&#10;KRfWP1QfqMVb6ctbp1+415/5AdHdbZaLAmLFXWRDDrEE89A/s022Tv0QsDCelcSURGkbF2hiyYON&#10;AjJjxK7M5eL2YyoYoFsr1UTDGGYzAmMeitfbiYxE+OuO/s5mS2mZgI6pKKVWbZEDGsjiIxMTMTv6&#10;Vt94neObJnb6YiI/blu56U75wr6VXicBz/B1jq3JaVXeV8V55qXBG7vloXJcKqZURyI4Ytdyz9QJ&#10;G9tfajZ/r1Ar6wkRb5h1hlslu1WwuPguOy0LFNdW8cmHA7LXE/1nbkZbTEDBnP26jUqbeszG+5MI&#10;mMPb0IzO5Ft/SN9oj+u0R14yvFPp5KL9RvnXsX6gPKer9Ved4s+lr5BZ0yE+dNBemdmzRqtdqZRC&#10;lm5HTqhz5iPHTKWipTCYulHLRGQiuwPFoEGlBx9wYyqr2TS9x2T5oMQmRhhH4wYtcj+stUx41wuZ&#10;8cjEwJkMRFgsJn4h16pguFjxYMz7kIHmQkUbcCOI5ERREHG47iMz16dvVn00vp98b7Wk+pjdD2PA&#10;lPA253Xen12gkQoab0y2gZlnrLLKsHYU9RcmdsKCiJWUmYDTqB84yB4tInasDCrfdxGLr2By7JKq&#10;NYpe4FbAtpx/IW0REiyTmPS5jzTMCUeymYZFy0xc0x2bLY4AR+yAZ/mjf7SO32kt+H3iY2iOk88T&#10;/wDEcUjqfYbRz/1rUkHEKTbbYy2430xZMfKgrKMpjsOiqXaJCiTY17KMfI8ZnSU+0NTjbyzhOlVe&#10;XRDuZ2GO1Ut7zVeWFdbGT4GxvIAMz9IPmZnaYjb9Yf0+W4kIRHLpxYxJAuCQUsIRjyBMeymI3IlR&#10;tvMf0Cfq29xMzvEbk9I4AyvzKe68V6Qt5xH0yIIzoFoRL5HjO7I5FQYafdLYB2+kASfCz9hcI6b+&#10;IM3MMjbTMpfwhx8oWte1WTzWSuZXRWpVaLsakMP4vyFWg65lMzVVVTUrJrXvmr+DXTXFpzVqDXG1&#10;abFp1iSWIxLYnUlepXVWy+PPLBQgvytDHiqvUYTCaZMT4i8xkyRjyNk5WoZUARBTPUBu83N/FfK9&#10;6ly8WNj1676DKq/qRrCyt1jcly4AgsDSKPTX8ViqcjfKhZDAOqlabjrxYJJiTiPlS1AelPw/6MPC&#10;aOQNrXOohVSxcN8dvOZbIPOKyspcWEDxp02tL4VRa10mXDXVQsjbYb1J0Ryet8tFzKmS8PSk3WZH&#10;ddKqgI8hV1FMzENaI/qsIidCoJhlxEB6q7ldA9M83EaJqMBUaOHk6Kx9U7L1LTaQizv4MbGuxl4h&#10;U2xm9SSftIWQNpgQsNyP7l+O2CjZjTaU/RmmO7uk0XKGnK2D07XmyOV1nr7WMEbcxk18rGRTVruZ&#10;L5wdDm2mu6yuj5zvnZNV1AXEnEplsjpjJmp187t8oXNXE4XFbCNSuWwINhiPD5j5EWkkTPwhKa5K&#10;ZKiGXx5z1fn3b0ljiqNi1cxqSCK4/mWbMkxEcxAu8f8AYKpcyDs4VrGPJE6F0NLptJrFtKMRqSNv&#10;tr0npPW2mO4NDJ/kOUHIRj3sxeROt8mkYtYqRGzUIpXaGnbjyMx19RRLBCSW3yqKYoOTxGRwbq/z&#10;a0ol4DYRDPG4ZGC3lbdoJctVMCL0lG4zMQY8TiJzH9MeZQ/M3EDYeAgdScXzpnR1yOyXsI6FhY8V&#10;Z2STgaoPHowcbYCvOXBCxfuSr/riLA9mhLuTc4XOA5ufe4vbhPbnRjg0MjU1vN6j1BXpZDOJcD8j&#10;+WXGN8eKu3VKG0ihctsrVyZV+O2/dJbcvbeufEd8wGoD1BlwLNMxyqWPoMdXpmBAiLCRHlZSkj8R&#10;vUoTZAs8gpSMjUSBfUPX3a/z+ReSUrx9wePawej71ALvdmte1jJOQ2W3QQ/zNg9o87x5spEWY1dX&#10;0kzpHXawuHsbDMGuoWSG+Zzp9qdK4btNocfndws0KpzNmhAtfRyWWAPN4eMyH5iwNq2Mg5EKGNrr&#10;yD+EQnyKVKUanydvVOZ/QwVOS+It88QdXqyUBBbzE/HEt2WZjeX2GEgOUyezyeO/KqbzbR9pGWBm&#10;/U7ZDAXe7NjbJOdJPvkiOtJy5tf3/wBIsnlkklI2/Eh402nbnZ222DhE2ntL2xqdvMLJWIVa1NlA&#10;W3N5GJlkiW/kHHVGn9fwqxkRGydjvWZO0/fdQrp+qNRtz9zZckrG1iIaVfaB9ehl7RH6fMwYjaI+&#10;lK+Kg2iCkuF2X2Ok4R2uq886JTLAl55Z0ehEfWpNMyI4HspeY9hIxR9J9yVSkf8AVixF6zRtFUpg&#10;pOFE6n9h/wAQ1f3bp6I1jjMDqDD36eAyVIWDqkokqQXSZxJILWJk2rUXxm+2Ci1VJymxVZV5O694&#10;rSzszibN6hbQ69XdIzjInZ0pgd+UkUjxa2YnwDxlbIAh8ot2X19rlVpKncU/XubM1sFEtRu9purB&#10;GoCspLNmQOLEqKUFKc5sb5fbYZ9169ErbQVoR8xktDOMsKU9ee9yeP8Ay7J1dT4GzXHDZJk5HKvp&#10;1k5A7FhgLGu2q2rvduoyQmSEU61hdBdxxZCwLVE9D21d/nrsx10GfLrjFestrCRC1jJSwGCzZKjr&#10;kMGbGLl5LCEBIlAGDK88vafo9TWWtNnEcJseYzQNjF5xCdpB9tD1BZSos9aQQFN99cFAGFrzx9oG&#10;C4opeWMTLfsHmKudxtfI1Z2F0SLUy1DmVnhtDqzWVmuQZpKdvIlrUuCQeljEtWZQ1yqylYNDPcjO&#10;4nxMYYuf5GCLBExgo/ymImBRIGImJDE2+S3Tbo+HR0fDo6Ph0dHw6Oj4dHR8Ojo+HR0fDo6Ph0dH&#10;w6Oj4dHR8Ojo+HR0fDo6Ph0dHw6Oj4dHR8Ojo+HR0Zz9v/Pw6OsE/qZ++HYZB/CfP9rGGHBp18tX&#10;YbkPyyfrymSnVwXRE+FNoFkqcKTuHmZaycT1D13bvN19fds846ShnM6sGshspymGv3J38KSj0LCa&#10;XilkcBjiUSBDs5ETPCydcyaj9xiJLZ5XTE/Wcb+4gB5cZ5TPrYomeDJiN1QweDPtv9uqQ+mZ5267&#10;cOy8/wCzLzDubU7iqBTVtHDRrJfbh0XhNoouxdB4JX/R9J0b8M91+PgssILbxbq9nmUekPOx9YD5&#10;w+LbZPamsk6CGm0Gx+mChgYmZ5maTCJBIvXum5WiNiSwtnJkeE777z7sGIjIz9RFMztHqBOJ+o5X&#10;P1pb+xjG4M35RttEdektSpWIVgCZKuAUKVYsIK5YrCGXLgAxtMRwChAhxQiCDQx4xpCOPDHDFpjG&#10;kemuuMY+TkRERAxERERtERERER/aIjaP9NtumEzM+5nef6z1Rlw55bbh0LGDToNaZCrjlGZb4j3Y&#10;r9iTApjU6oeLMGQ245iYZopt8G4rZNobOL+9vpINokxvUujNR6l1lEWrah0yvHrNF0oErlSX2arL&#10;WNx6F+Ka2QRaxiMhjtSKJGRxg23I8uSEkDirdjsxj8diJ8ainJE8oNMbwpsAtgqsWDLnDa7F2WV7&#10;GOMTr2PEDONcoObUi6TeKH5w45dejWDMaunc6rLOyNM4k+5TDcSH7xDfyZ/zkMd2BjsKtHnJ3knN&#10;ZHQYk3znb/V6v2MFoDS1/IEsamKwlF918cpJ1gwGN/I5nJlm9ffK1S95G19hwyZlMx1EVEX9Q5ar&#10;UApdbv2FoXvGwrgpn3ADtC0V18j4BEAtYTxiI+/mp8Z+5yvP3ZOkeh/UXO+uYS+uj/7xD0hVlpNT&#10;AAg3rLQmBLVZ9BFNsFWTQg1+NmjOnsSZLXYgAEZYZcu0vG/bjugektRZnV+ucRqCK3cFs2quZr+Y&#10;sapa7ThYNaicLRfWmRVUh9VhXK1epCVVmLYUzumqdIjmsXQwmn7uN8umghL6LIWNozNQcZdYjm2s&#10;bIk3yDgiu1r5M3CYREahdA8WeCvqCoCOq8XsaGvXEmbBmem8WJCXHDu85ztBJfaLJGIPltpLHvNN&#10;s2V1y3fljbaNzBt9pPm4Zbtr2r7tVDz2m7tSpkTLyfnemmKS4LP3EsriyhYfIEhkil6ad+PuNoZm&#10;J6z+nqrWOi3Djsohz6oxIxQywmwCT6gopXIki8UxMCMKY+t/VU+46YjxDxj1ZxBTfaZ6M7cv7TWF&#10;rJIJx5pjQwqwjoIAyd2s9haNxtXn7JpZV4ISZm2smVmFxUwzwgUweGG4dstN680xXyuN1jqVWpKK&#10;XVl6dfsw7YVBWcvO2+wHydyIkqVWe+7KPCZBaIGCIwerMrp3LMp2sHiTxVgwaWUXuAoJ8kPjhC1F&#10;4doiDMmrVX8nMYJIkEyT2/NT6qHSv2nophtrcysKkBeuK1qQFY62QxrbZZEN3RtoXG9ocVLXTLwd&#10;XWDQYBh4wRyHIxom1jGBJBwIRFzZne5+XHV+ZunpxGruz+nBRhc2/TJUtS6nwer8feC9c1BmdKq3&#10;ziMNgm1xx8V6Vaxl1PS7PKoWscVWwvS6OlaR4eimMkeI1jkpO9RXlIdjMVfw9hEor0KWWOZoHevi&#10;wrEsexVMgYGPKyqzDVkyKpmA5WL26omMxY0CGYry4sbYiJDMh0IGIjxvrpvjSaGTSTXG+mu+Mbfb&#10;bXXb74x0Ji8lQzONoZbF2QuY3J062QoW1QULs07ihfWsLgxA4ByjFgwQAUQUQQjPqM8tVn0rNina&#10;WSbNVza9hR7clOScrYsuMkO4GMjPEpj16mY99I19RciP/wCH7RTr0pzzBhZ7olrilzW0/pyz2Jke&#10;evcz7JUlU8l2mpdXsh04ARpuV2jGSu6jAEEuoNNIYCxvuQ/2HHySuTOBiRGyRTMxM7CNUgaU7RM7&#10;b8fW87bdfK/+0/lgoiJmYmVxEbTHuZbEjEft9t/frpTfpE0EPnhvpVXBBKWSxcc6Zk2q1cv7Fx/q&#10;VjDlCtcSgq2VDt/Mq7dpE34RnT1tmT1XsmuCCXYMztWWPPqxa4pcBNmP3klzyJbUtKNiiJMHKE9v&#10;vxnyt+8xvEx7UtTy8c/b0UcYIDGPtvsQFtv7jeOAeoiffTbW/ka/tGLTb+adr6M/Nnu1kRkVp/1f&#10;otNoS5zXSt1bquIQ6dAnYhDqjhNotZ4YXQsmNZ5o5CPz2n+Y5mNH19axlczpjW+o8g5mbydFmMv6&#10;s1HhdP1ruNaVW9jsenDLp2ULq2EkEGAXlnEMMSbM8+rVVyp4ia1XI4fHoAaddw2EYuhbvMVYCGJs&#10;PK3LlmTQPlsUpKPpGYHaIj+fP3JWwvKeq1ImLRfbzbP/AFDJ/P2k7sqxqwr0g5sOmxZA0BtViXST&#10;ypGNcPTDtNtYcmNhztyfzlidMaCyF7t/rfTQSNHO3sgNFuUsa1s61pWrmLei4kWOJMWMYmuySx9z&#10;GPoDZIIJt1Fnyzzd385XRncNkpgnUkolw114dWIcpNkGKKRGDkLRmOz1WQfK4KYFJK4xxoXqfqHw&#10;1xvpt5ovcPYPIaR0VXqVqbRiz58mc8aNYw7Cm00gj/fjTK8c7RiKnPjj2Jia531ig02F1hZt7S4w&#10;srnLue1hTVcvLyJY7H1aJnW0tdt2hv49mN89kZdWxbze1NKykVOm26IFAxXFDpeqbcVKKqGIcxCC&#10;RFiw10Q3KJUokWBs8FFwO0EABuUckHhCd2FLJZ0hP1EfpXyaOdm/tjlhxNgLbbHEBN5osRzWAPE7&#10;DQOMeunbDA5L01YQ7zykxDmwiAkET/p1HksrO32grQZmcnqGxbs512Wfeeg6tQQPNpicgumuKdgk&#10;VyuwOQQpzbMrsJqqcywlELOPHOZ9ZUvjY8ErohVBAGLXSQ0jn48uKWqg2QmSrmQivks2kIrNnKKe&#10;9UfU1+ncZ5C9Y0blfrKg2q89B4z1xXX6/C0sDFk9uVxpbZZAGmH3RCj/AMl0yYY3lwLmMbBs8m82&#10;YIot8Q2vHo0vp3E5+rictYsMy7r+ScNy423J5K+situQErWtBXbMnasAkAWVlrDgQDiAxj/zTIW8&#10;e21TBY0xr1wJSBVA1q5DCRMoMiZCFCKwk5koWAjMlO8ypv0C+Ti9w+nT6V5awsj6qhWX0WUMQ5ru&#10;4mjOLUDnnLGEMG+xUEupAEpIcGhwmu4+xYf7xNSYIyJc7PNK1Iv4K/VNjFC27MSapHlEClBRvvEx&#10;IyQxBDG3IfW8RM7p5d0oyFd0AJyCInYt5idzbH9fvG87TO+0+9p262m5F506ZW8X2r+i+jIetceD&#10;BQbc/wBHmhZL4GYGzf5MwJslhsEk7sUBbLX6boIhzYWddN3BmLPimznaDZ9ZwdRtS6rU7qV3DpWh&#10;osulC4SFa4q/J2bTiglIU+pTYSWOmq2Uj5wMYkOkE5B4PQeJF6LrCYEhX3KWE5J1uKkriYNhre8I&#10;MF+YIZMLIZmJjhG+q/OnnClpuac/PadE2qIH9SJAmMiYRTFazzTlmP7qZrAqLZsj5yj2Zi/RkQSc&#10;VPNkXG8mdMc26p/Fb2W7TYlGm9M3rmur2JVNNdTAtVYp/JBhk08nqizC8Yb7DzY6y2h+YvN5mXx9&#10;y49azhuy+v8AWtxmWytZGnK10osE7JganeIgiAiph08rgrWsQBQWPirhYiMM2jfq0uQ3F16f5Xfl&#10;fVubtqQksn9pV4xYp3yfD+nPVGIZJl7abVY4/lRYmLEKYBRCC77ZH3D++NptMaF2X7gaj71aN1HZ&#10;1xoS/oyvZvWMbjlFGUqJzGnr1BchYq27qqV5z0sOxWtW0V69U58BVd4loxVe4OlsRoTOY2tgNSVs&#10;+YVF2bZhNRh0skiwQmlyqxvrrWYipqVG5rxjnDtpgZlYrF4XNJ6n5s5egRKF3jziADG/tApG8R1i&#10;vPWIzcfq/wA3EkFDnazsvuFPhnjBYWVcNgXyf1+pS0DV3c7WNPPaKwNSpXT250wp2XeqbAsuZTUE&#10;N3D80XK1lYJ/6Z+aIYqUDcSUIhiUxDq1IMUsvca1hZ7ImFUCgJFVajI7z8coKYCA2KOG4n5JUf17&#10;MKak+pl9R3tHj69VzmnOOe0abFuov+WAdBtprh1+uTRucoZhC1Jd/SCxEKZRxZ/5J702AmM+LbIG&#10;mse2u7bu53Wz+hclUxGKxmNn52Nm8vK3mWLERMWGocsKKvjhBpIAnmyywThoz4oiNpltE6Nxuoqz&#10;rty7aH49qEFUrgtUzEgLAMrB+WZhkSQ8QUJDIz9c77xlbZq99XD13U3V2t8nXIeZxVYu5bwltF3H&#10;6K3rg6eV3BLXqmkmTMLdqxWaa7KNf65zowxPDnY78Jtp/mM3Kve/XFF+QvTnIw402ZCRNycDjn1A&#10;rlYGatKsddl7yKjdEeKxDYIf1dikpvaW9vtPvVWrRQK9LxrxIgeRtLcTIVMNe3yBX8bN/JuS5CIm&#10;OPrqJ/TK8Q8W9otOhBdCv16rDWh7V13mq0+CvgaWirWHQqDDPL9kvamClBuQpgmMUIGM6DmLZoic&#10;yzy/qZdou3uA1+7KLyeTyVN2N+JZ+FQCqqLlK3BjDZtOW5gMCwsltEV7wJqIT5HPFxrfVGT02FMq&#10;dWo5VuGq+RYlpyh6ZGeHiA1iUSshJcye24nExtHu4kFOUfTx+rbR6ql0NX8retq9X0czRiaznk5/&#10;2RBFV9Z2LInT+WbKmv8ABtKVJJjf8Mq9M42zFiPPydq0Udru92OpIhisNZfVrVpc1jinF5+qNOCa&#10;04k2TXyYzJzO+0piI+nbqNdZZq/t9ZsNkTvpBzmwACuItY5svkQAdhGGU5iIjeJ+v7b77+r7EUf5&#10;5mxpp+7On68yY1x+X442zt+H5fb8vwxvnbb8fv8Ab8s52+35ZznPa0f1nb1G0z/pP/tMdYL14zv+&#10;In5D7BN7lSe7X2q69N8TUENQBUVFPPsQiakTmELZL4N1+Zbpq3qbzo5g+qgPpCqORKFWokqQFkrs&#10;As47Wg6pRfmwuy0PNjlcYXC5OBXMzHkh+3sCdP0w4I4wHERISjabBijRCyUBcLJ7yUlAzJbb8eET&#10;6KAj3K5+qSmZmJjbbcL6cfsfxH795hz1ZzrmdPp3QfMiqtmr+G2qtp2jzg24y7NWTWDmLolZkWes&#10;yQwEo0tzrUi1ntDHuFYgEzTbcTNixN/HZNKoUkFtpwMjWYAyVb1wEklttITG4iwNimPRQJTt1G20&#10;WKxnJmRC6ZiWCUxDPfKYOIn+b3EyM7xv7iZj315r/rZ/UQee2+vOuD8L1sll8t+ZCy7JeHFMgLYL&#10;7zaETIeuWTpzY4IJiuXc9opbX/EaM/bwTINnrM61EbFDskGkVT1DlTyLyrVuZ06kybCCJmGGJQBu&#10;KYiYhS5LxrMo48ik535DHUvj6kVghrZiHuiBES9SIl7EIjeJkziORRG08YgY22LfbDzR5V+nH9U7&#10;6bfMKfQOL23l1W5UNYOeUezNl0IfX+X9GE1AYXZ0r6FCNlH08ayvjY3NuM1yyqNvYElit0yN8u2X&#10;o7BUpYnNYlIKrmkUckrMh2elsbSwhbtxdBFPI5jcDLeCESjYY5z7dK4ZEwTI9jKImZWYT/LEjM7h&#10;xiNhj0QxEbTtO86weSfOFD8JeXKDwtZdGzur8uRl5bXi7Mt4ZGTBgeQ1dtv4pBxS6rJZWJkuiarK&#10;JdE1fXYEWA6y5jkIJeOs4nSeDdcyuSr4/FYqsdi9k8jYCtVrqGYlj3taYqQqCKIgeUCO4gO5TG6I&#10;hayt0FVq7H2bTBWmtXWTWsKY2EAEY5MOYjeZ23Kdyn99v5349xjkdsvXpS8PynRJReHwDu2m5ci1&#10;AYvSKMcOsa/acgwkgmf+Kh2+xR4os4qdLrDH+e5GWfwNoDRWZ1H3d1BlG5Blho5Opks1Z/MEYRNg&#10;AFaMNx8h2GOa2FYwoh1hSGoo46FjJE2wfnGby1ShpelWFEAM12V6i/Ay4YSUkdv+UQgRGSsR9CyM&#10;Tc/ef5Ul7P0XtvpRHPaq/wA+uUPnNLYVQcyFJJgW030fZlgac/bWIc+RjgeXTWDSAIRgirx04+5e&#10;WpghZC7nzX2qe4XdrHNzWL0vnl9qsflKaGYzHH4MzqVU24U21MAqwdqFEMLFVevax2LssWVj5r0v&#10;bVvOFx2D0xYGpYyNItSPruOLFiJOpjz8XIF7yS4VJxuUkw1vsLEoDxAYC1kGvHqj5/tVL7zTLQPx&#10;uiB18RZ02m2DQk4mxLsAazgKQgIiyNzrmaXjUc3T+YTNo1gw5D2KkwwgP1i5oXB9sczgO5WAzCtB&#10;6br4xNPV+ByYustylb4wsq0a9YHNmzn7D4hdiIe44ur+eiXH8pVmsqzN3UNS9gLtUs3fOwbcXdry&#10;CxrNlnFjjZIDC6QB9S54AMqLwnwiVEpuaT1KpdFoAvRqmQU1RkhFF4HjF2/uRigPzwYoLWx7yyQN&#10;xZo/0Sh5221zvtFLHJINNDPvtOG1xgtRaR/jLClayONilat/HrViblBbSAysY46K5Jg5EGB4ZrRM&#10;8jICAySYNKpWsPco5OMVbhaLEuUryMOBrcXTELfDiiBlEiXPybehid4ghkYywtfH7/xXsmnrfznX&#10;TOpL3rc/TpHKnGMu73Xy7cXDh/EjaS5LYyiGTy64BcjSTnIYtv0GYZ1Tc+MDl2tjsljNQK7wdtse&#10;/UK7tpy9WaNv8LuosJdyxqnIVkWBJ7jUxhbVr6TYdVU7MmxjJsBX0o7Na1QLSeoXhQJKxPGZdESr&#10;H3FVRL47DXMAEEMDsxBCMML7eOz4yZqneel1zmPPGfR+hTb1lMjTws3A8245hwxM0cWI0g2oc0g7&#10;JwQfLoqBgBmljOP3j1Hk2h3/AG461zWo8dpzAWdQ545xtSlUCzbWZLa9bTEYGkuEmS7Fs3lFVK0m&#10;QvfMQspCecZfToPyF5dCjEPa5srVMQQgQxM7tLnEEtQhEsMjiJAInlG8bdZO8r5jcPqFdJad17dE&#10;2R8IQSNEXNaIKeWH/Y/7kHk1BMGzFtmMCbWMuz2YX7SvLEPAjXSap080MfLemtN5bv1qGzrXWYWq&#10;WiKJWaWnsIuw1PyI+pc+Fq5GeKD4uyeSX9d3ILXSRPxKhAOk5LIVdEUF4bEEp2ZfC3ZC6SwLx/Yo&#10;5icTEycbjXrl6SgpcyPK6J6l/Nuo1/jPQ6f4d4fX2Xe69s8s43XrBYm35aJhHc34OVyPUbXZACrp&#10;a+TXNmgzBEpMZ7yKQ9I7GyLl1l9Oalo6P1BiOzOiqNrXNGL2SXqvIZC1MxTXcOIt16ULGaKKuHRM&#10;TkQ8YVW2ZKqmByFhpQ0yGOdlqFvV2XerDPlNecWlCvbyUM+JjuUw42WzjauW8tBcQw5muoYnUOiK&#10;6OiQRoufRIh0KUsxVuMgnGJHFaBTZhaDnzQTTy7uoytdsN9mE0jTYz89mG+xGds56WwyMPVpRUwc&#10;UxpVGurEuka2Aqyk5CytxrIym2LYn5XnMrPlmZfMnM9Z5bO0x0tueaXNEWQToISJZxusgiYGPFI7&#10;SvhEL47cPp26mfyW6bdHw6Oj4dHR8Ojo+HR0fDo6Ph0dHw6Oj4dHR8Ojo+HR0fDo6Ph0dHw6Oj4d&#10;HR8Ojo+HR0fDo6Ph0dHw6Oo7a7QmpqFhYXs+8K9dBtNJiGHckqfbXGdtBwxYsZlJJk/HOY4o8fl+&#10;Ou8m2dIopJNIrNZmhgMbZyuSbKqtVcsOAAmuZMRMipCQiTc5m0wCxjfaCMtgAyh5Qo2claTTqjBO&#10;ccAPIhBY7ztzYwpgQAd/ZTO28xEbkQxOYFU8h6795o/sDytDVOQTPOiPJvQPFr2iEtnJL+ttuRE3&#10;SOx8WKQ7Sycn7zYEwIWrS+0GUCo9m1WQqOtoHRIwVqDgNKZeNTY5OdrUGYvnasofVsmi1WsQpnjO&#10;7jrlQmV7CXjESu5WKFWCEwMS4QyZDM0ZxNpmPbYC3xSowasWpavmPKEWkOEWKNczPJLY5r3EhmOU&#10;j1pfQed0PldYEpXNKbWKBUADXTEGr05GurlfCOsbthY3pYidSOIALO3fNWTdhvAPH/JYnFFSYzJN&#10;vtm4gALHgsBAYmZgQiBGJKZIpiI2iNymZn+89QhERTuUyU7RG8zMztEbR7n+kRt1KDjglgRbFiWM&#10;AvAGnMNONIhFDDEGj2mIKKKI3igHHgi03lmnmkjiij123k3101ztjy5ya6Wve1aEJWbnOcYKUpSx&#10;k2NawyEAWAxJGZkIiMTJTERv19ACYQgAkZmUCIjEkREU7QIiMTJTMztEREzM+ojfrNUnqnQ7x1VT&#10;baCaYislkyxqvLV72sHWHlHQOc/zW2ZjM2FPoc6qNrqzVbi39T1nGRYkiAqFDmilGjDthvP7NSZz&#10;M6kq5PCOZSyGQl+O04i7j33tM5zA+WzJs+dUF1vF5LHWEfmupINdPkKMXhTAlirJtuo0KdWgyvcE&#10;WoRwsXzU4E5Cnd4riA8LJFVivYWfx6EiTtpKzciYKSrj2Hqz0n2WtvweHcC4nzb1HdY0K8jr9QeX&#10;VGkaplTkbTZeaZy9lPowOq1hixLNvY9DmSBMVIMkYabmzw7STuu9Z6kpWk6X0rpvC66yY1ElqKha&#10;yVWq6umwuJU1mCccNZQuDBMm55X1KrCXVbu0xmVNO4LFuSeXzOWv6eq+YxxllNRzluaop8gBkFxI&#10;BYRO0QiQBzQgnBMBExDGc5RVDqXmOjgdf4XVecVlnz5XPZ+IWtMrmrPPoRAN8EIJ1rJWtAXDIIot&#10;9oJsr1+y2HXWTTaDaH9vy5Yerj87ojFq1DpejhqT8Sg7umb9ZB0sSK1FzqGlyEKSuoIzIFKkygdp&#10;iQmJKYK86zj9QWzxmXs3rC7rBr5es1o2LkkcbOE1sYZk6Z2KObIOfWxb7dZ0X/6RSdFbV/WvEHcr&#10;b5ztM5QRG4Izpo7qsyMwmCQrCJwKTI9hF0XbykAJH01wq7CT9AsggYMuZo8dyv4fq1TIKz/bHVGQ&#10;0feJijlS7NizQKswwI/i2FmVsV+GSNNa1ORouniEitZchvFLuW11ZmN1ZiK2brwJjzJS02YcIzA+&#10;ZJD4ZKTiBNyYq2FxucGZxxnaUEeUUMUacuc+YcaCCU4rEOpJkkMWkW5ZGo0I4+s5O2mZ5tYIIYdZ&#10;JNsRRRx411x0ooCWpYEw2kAABMPhBskRgZM4WIBBnMcigBEYKZgRgdojKzKCIigRCCKZgB5cRiZm&#10;eI8iIuI78Y5FM7RG8zO89Uf3no29LQr1qpgIM8fN1IksO0gmrTFclPiie7oImuR0Z1kKDzuAiUtG&#10;ivLAomTddIWcJGFPhnfbuIzRmBoY7F36lfN53LYqoxJsqBk/4eZfUrOlgFZX4+Dvais05OhgsVlc&#10;pi5yFqyZ49tq7UVSsXvQenBzd+zYtV3Mo0KdtwmIvmr+YjXMqEZAqcMvIxi3cX37lSrb+MpYxYBK&#10;Gk9dG8ZARWfoQLPnzWyJEqxMI0utRKdXbZhUWe5JgyqqtmpTk1M1ZSSASyOqg/TQHKV0+pgzKTf+&#10;NpnD+zuPwWpu4FHI9v8AKakw2GxuHqZXWekrea1uWQ0lk2WLlfF6Vy2UtZi7h8rkTZRa3MaQz+IT&#10;fxOOcNyrkTmK4TedZvyGL0++tqGpjLt21cdVwmYTSwUV8vUFaW2srTqppIu1a0Q8RpZnH3Dr27Cy&#10;Q2tH6hQ9Ev7f1SfozHib8N8RZlxtmLEudc4j/ZjTON8x/n+P541zjb8fv+OcZ+2fnc32j1/w3/v9&#10;o/0/aOsJjb1/T+39P7def70v6PJ774jKsvWpeeAOEfpZZViliJJzOCFLsFV7PMog0l736Z4kIhs0&#10;pgLObR+DehLDsnI1CX01uqIdsx4KxYmxTkm+OJGxAzECvaI4lI+32EwM+pnlz5cZiIAomZ6fLXC3&#10;7DymJXM+5Kd95iP/AC1lMx+23Hbf7zHqJm30cTRIzPQKhafziUcMHmBrYen2zzVaWhNg21uMBJRD&#10;bh/Xex2lxVQwRw19bsHSHyCM0j+4grdXByI6KJ9YqYiLERK5gRWZQJ1iLlEH7kktaUjtGwkwg/zb&#10;DHuevlr/AMufqjeSiN4ZG0Txj7GIRBTv7gYmZ3iCmfXXKLrHSao8rEwtb9f0/evXm29BpgmvOOTd&#10;sQLrRYMN537cHNZPTHHQGiuGEkkTGQiHXQnMg+n8nXG2vGTcVqbE3sWScb3iw047PZfUOFVGm9Ja&#10;3oVsrkYuHfuInGPpOsA9NywRhZJoQLJJY+WOXWsDax9pNiDsaTt/IpVaFwvzHKYZ7K1fxChR/JBy&#10;wJZpXG69pnjEFPGdp0Z8dVPet8iLPKNsDBpeb9er07MtNIL54+nbvHckJmWFUOMYELttdgNdYM7F&#10;SxED/qnF/EXeLXHSHZnEljdHtsOdkLFrPagz2fvOyuEbp3IHcvXiW6bGJc+w2sUfH2D9YgYrgatl&#10;EuIoGrLUWMqKxCutVKlTopCrcG+gVITEh47QCAsieczOwxMFvBblEz1mj6y+gzwf1j6G6T6GsPbO&#10;xUp30w5Mzb1uqBUCVEEwU1pLWtyAZXFbMZZ/nwpIDSdSiJ9sGTz50k/VmOPS2ZLSVTI3H3DtWlG+&#10;RkgXCOESIAHrmElvPCJneZ9zP7eoY1sy6sgEClRwuJiCKT5bSUl72KI9b7R6/bpf4/8AhlvMGPvi&#10;X0d6Kl+2fvnEcXLdM/b7f6/8UmTOP9/7+/8A6/8Aj7fGn8C0I9/Nuev/AOT/APov+nSv5/Z/ZKP/&#10;APJP/wDvHVV9D/4fDwvyYHDTqfufoPNFO/4Y1YdAf8MqQe2d9saaa6zv067STaSTbXTTTTG2222c&#10;a4xnOfjd2jsTWHlYyrkD/vOKmuPc+o3MIj3P26VXm7jJ4rprZP8AQBcU/wDGBKetQvpZ8S828H8z&#10;deqHiH0CN6PXTdTuB53QG8ilinD6dpSKmELV5J6uAiUmqVgIiAueddJPtNq1m2yw3zrpFE7VVfT0&#10;xnlaNu07mZ+LkSxT8iEuoRmYo7UF3ArsrGyp8gUefxOA/GZ8TiY9JE5TsrjjziHooQ6rF1dQvHam&#10;h8iJslXJouEXyqWeKTWQ84HcZj782DzX6t9BzxMO8X+Sn17eXWXNZxPAdJHr/wD6B1JBONWhc6/j&#10;+EZLhgcbrj8ZJYZc/fGeB1dgPxKd8nru96NbnpXAmwW/w7Dk3DWP+7W0zhXI0/WkYHiuxlb123H0&#10;mxLJ3jrpY+5nabt2Eo0Bp2MzkhAgjKmtiBKZn+ZuXyC2ZNv33JVOtWRPsRMY66SyNea+POg61gDz&#10;mdcjoVURKHpFud6sGNhOIig2iJQw4Qmp1QoJWCAThVQwriKfTXOIP1bw7kROfyXb/wDCxrcdPUew&#10;9zVd1WMW/Da+1PmIu3s7detEqfhFRhbmLxtenYh9O7WxqK2UU0RkUeI1HYe4ypqfvLp4spZ7k1sK&#10;ibZLv6ZxNGa9XHVlEyDC+X5hXt22vV4n1222upmElEt8gmC7v82EdlsHQbh3zuB51FqTlTrXKlV7&#10;I3MUKYJXDNVNF/TpXRMeV4EOF8UApJ0I7FuxZzbjabQYzrnX+wL+6+b1vqnvV3fuXNG6YyuMjB6Y&#10;03n8naxmNS3KZDGtV+WYjLWFTSpKikpVZ9xSL+Vv5FpVwJO8TRe5a9E47T+G0BoZFfPZelbLI5fL&#10;42mm5bYNOrbAotXqSz+Q8/kGxy65sq061VYtKGe4rP2V7P735x7Koo6dJw1Hzq4VGNjVeldUOvEU&#10;GLLmSRcbXg61VpZ7v1a4Alx/24PL+KUq52Fin3W4tti5qI7XvN+0Llx9d0AIohRhuLWyzfnvtIwI&#10;bsacTtMKSBlMbciXvE9YEpQMCZmTkhn2I7fb+u8+hj9uRzER72gtpjpRvrEI632zyNwb1DUmwVmG&#10;qVmEWH2UNG0rEBNc6EHlO13MRWTEdgrf9ff68nBnrlgxq6rx5JSprHGfAX98B/EViQu6Xw2olQJH&#10;icl8ZzIHjHwsqHiKWSW0gIX69aIE/YEyRnjMz1pPa+8SMvexhTMBdqEwB33nz0y5xtETtJFXY76o&#10;9TAxMb7R07P0kelz9P8AD3OV7gUzcznBL/lZc7IYnEDVXXydSq6SLKZFiI9ftVXKhftKNuQJicMk&#10;X88bRbw6XPshlpy/bvEqeByeJO1hTNwlxemqfOqSyYPFqipWEKmQkwiVmG8SMjEH3AojR1PdJZDA&#10;3IVeEQKN1m0eLhLjO4nD1sLaYEpghnb95Zngvjnzb5maPXvF+YqqhYLKOUC6sH8504dGKymeHGU0&#10;bF4xYSiJYDIx9xlQH8YKHUQX/tbZg02xbtNaD0npB9mxgMQmjatia32fJYfYYknQ/wCPDrDWSFcW&#10;QMihXFY8A9Tx6hMrqLM5palZK8yypMiSlSK1rExCVwyQUAQTZGS5MPkc8i97T0nH1DCfp50i7UDr&#10;3rJSRdum11JhRRufVxqzMsbpVo6kcgs2NPVu0okylK4/mTAPbOaEnGJJJGh3MI31H1oXdE+12PyG&#10;MzmtUFkcvUrwjHYuo9x27CYsFYW5tBNiuBIrv5kqzcYtAGZiEsKYDqxaRjV1qtbx+AZFak5nktW2&#10;rWKFnKvESxsmpswbF8YNSBJhRESXGI36cqv9ded84jzXqHCyVNdQ9SSCvjLZc9hpzudoJg55GpGK&#10;6NISre2tUaOSnwAW3HRrmcEpzSc0ISQEmfy+d1NqfSmDyPb9+Kw6dQLh+R1LniBxaUxHgY23fr4c&#10;YKrl8wliyqorW7tbGVbO9u+yxWQdV0fRx+KxGYv1dSKu3WY0pXWxeOiQjMXfKIJrNvTIupUWCQua&#10;5Fdttyv0KwpawXLo/hnR15TY/j9snW9HqXQCrGEtYEMC7kDZoJVZM1lKlhsqvR5daU9jDdGW7oDR&#10;Ug5nA9araHRFzRVpuRDifZruGVLOzoq/kQ1JjtQZHJHg81XyV7Nlfeqq21ksnXfk6ac5nsDdZTyF&#10;7Na3s08JoypmruP0vpCtdorJ6r5rnTMWMf8An1eqWLtY2tVHI0G1K+Piss3AmpUYuo9mPxuQri+t&#10;XoafU/IZ59CvYzGcaiyfiNUfVf09n/nrxH6c579Kvm9X510nuj/L/owYr1mHb3dCkAKFsdG5C2Zz&#10;TB15nlXJKmo9bJZJq4gWurPogIXv2K4jXpm7jCq462rCqBLbRc2xyKDNUjPJSCneBLj9KwkhEYI4&#10;CYKYnrJ0WobZSd4yMFRsHqJGCid4JkR7KJn2RRBEW0b7xHWJH0M/aXlHyBYOm+XvT3K9+LdY6ba9&#10;am+7JehmGy4/+NtulU8R6dWni2EnlS9OUaSOD+4eerv2Lkma3yqCcrpya9p3IUqBOp3EfHe4/GVh&#10;sTsX3Ea7gIYlIjMzEepApL69p2mZDJV3WIByT8gAO8LGY39+5YEx6ZMx9/8ANERHHlG8x7QqJQqP&#10;y+pp6Hzio1uh0mvQzjIalUEq+u1tNASYQeRArTKhxV4MU5xZRc2g8EeJSiJ59/ykl32zf1rUhYrS&#10;sFrCJgVrGBEd5mZgRGIiNymZ2j7zM/vPUAREwpIyIyn7kUzMztG3uZ9ztEf8o6zh9TdoP6TaIOSU&#10;PaRkjBbDgmf1mf37221YIxDAvHzp/wBJC5SZ9oofxzmAppiYuTfYYAeT5+Zv4nO8N7uJqVParQ5M&#10;yOFpZWvRuRjZl56q1R5xSjH15D6X4/FWtlK4zKbWThtoylFKuzroztxpNGAxx6ozMDXturG5PyYk&#10;IxmNlfM7BxMbrsWlbke8c1VuChjyPYMNhVkVKo/L6vw7rdrUP2lrCzW5q60N0KmM2fS76wIVQsWu&#10;7CNWszJoEsZTfrwPKPGTASLjUeKDq3RtDS/bzt9pLtF3J1di8tnc6gcHGEv3BfYsNzDj+PhcXVXB&#10;3xxmO5jRx150CC5QLlPrhCEpy/MPyWoM7ldVadxVmrSpHN2biFEC1hUAfJctNKYR8mxAy6wgN5Ln&#10;wIGT5DNfqzlh4WU9B2vNvisfMGjaT/k9Tx/5BNvaOZIdTS/zJl1hXIhIQ9tR32++JwpyBdn8Gocx&#10;WwDGtYebX4cqOqJ1HnQyuj7l4/4FwSvK7O3L5ANh8S44CpjkLRMLyRH5K7GpnJrhDGzWtO7UL147&#10;HfAplWyqkx+c3SkApqTBSATxHdjzI45IiOJiJfHmDgIYunt6p3TsnVeR9F7ry95Z+b2t2QOloiQ6&#10;QVdSFm2sc4TR+u2zHgcCcfH9kdM7JELsgAswhMoON1yMiilhe4+vdaaH1T3H0fkMvpPM5BqqGm8f&#10;ZJNXT1MoFla7lKsyvxVmL3t2DyLkvy9ZJ13FX5Vcc2Zi3gcLiMxjcDlEVcnVriT8g9cGy83eYYmu&#10;yN5IxL9JYoAgrMODGD2bYFw6pyNN5qt/VOox39fT+Dl10u12GpNY8QqKszW6Smt38bOWbUdWkWLo&#10;JcjQwRbT7DE4WzY2GVq/t0DpftyvtzqjVOfxueVjdCZSnOQs6Zamfj47KLIjs3kWCOF1KVdATCFq&#10;CTJToqN/Rp05ikZHOlnsdjaNikVjM1nQheQEtzfXKOK0muI5Maw5iTIi2gg8g/W5vUr4g+5l0raP&#10;qXOHDAMax1tE5OorATFffIh7aFh4hMttSJzh3XpXqWQZ2iWuRg9twDP7MLSQUyPEbzSGjdNI1Pd1&#10;rpy7coJy+NrzZ00sAo1kuvb2QuXqG0WFTYT47NCm4FrrE6xZRBBYFak8rlcgWOTh8gpLzqWDheQK&#10;ZcwwT+nKku38Zwst1uaMmTIEFnMEuZKCepPK7b0tYuXQsuiHpOZVVxMfdKION+H+Qa5132jZLWQ+&#10;dJB3f6sf0kcrHUkZWtPOYKtIGn5YK8dy+2VruLf00FjPvp6bxls3ZjBrXMfPieUi+tYXIku7wj4Q&#10;nYhiqtZ77FWF2d/J707qNen0ZEl0QdkLKoCpcIv9h+0gwJ9ErfZ0wEiTDAFskl/y0X649FbcxArv&#10;k7zMt0z1OxBrKkKDU4tMb88QljRwgLlmmmMQi2VivztIJJLvrmuJ8E2ZjJDLsBNJSe6mv503Xodr&#10;u29aJ1NeTWxakYsBicBSaAghFYR+lWRsV5klSRR+X04bkbBAUpMpjTODjIG/UuoGbY1BssmdmZ2v&#10;PEpkzZPuSQDNoOI/27ZGsuJjnEJjA4sPjisM/PFDQavvXnXMrNLDcqtrs2zUk9jKmjr1JrR5e0Zz&#10;Oz7r45HOxwwISoA9xh0bKVOtFIxkQW7/AGkxtrQOEpRe7r6q+NF/L4yJtfldPINMKGGxzmyL7GSl&#10;AFbl60Jqofbi442srKbFrlSNVWV5y4+UaYxfklFWxML+U1AxL7dgB3Wuv5JhUgRmw1q8IQMHI9Pj&#10;5drXL/HJfPODXi9fzfRXpDW13beuCSOnMMsHP0n9rYzMRi6FAo65WhS41x97sH9bDaLQwHX5ZEGl&#10;p1cPSPaTQCu2+EijetnZ1FnmfmGXkXObXB6lzMIrhJSHCsJyD75iLr9giY1kh4Frz3VOcPUF2XpV&#10;C6FEfj1YkAFkrMo+syiILk2YggrxPBC4gRGJ8hFo582DqqdHw6Oj4dHR8Ojo+HR0fDo6Ph0dHw6O&#10;j4dHR8Ojo+HR0fDo6Ph0dHw6Oj4dHR8Ojo+HR0fDo6Ph0dHw/wBOjpSOsIm9guOD+nEL0fI6pLBO&#10;uHGba7SXkxrHsMKijilIWbhuiJ9ZR2OCczQDiYXTo2C2TdyfJhOvKdq7m5ua0fUxmhcIajqLVeHn&#10;qW1eCVIxawY2nKci9omm0LpYtSIqux1unM5CyWhadelFDwYFbreosgBi4irltik15hjbhEC3wyqs&#10;JE1SECZs8wWkviKqYv7nViUWSqLiFCzNfwu1/pWNVmjHgOqLVZpHCZWWQgv/AGBTFmMxa41HzuGS&#10;LIMeunLXGCFz6bo7OY/PYGpYoUjxM1N8bewLgUq5p7I0oFdrCXkImVItUdwHZUnWfXNFuk6zRsVr&#10;LarncfZx2SeqzYi75p+VXyIEZoydWxMmnIV2siDYmzHKd2QLlsFiLC1WVNUE5+WnqH6S70R2ep76&#10;P+baXJhTZFQgLh3eIIm0tPXEisN4t6fdWdYJFtdcWO9/46//ACpHLovW2CQRAyYf3EsdUf5LrvVm&#10;MmLunxyz8SddKbdvMANosWg1PkZxWXsY415LH17k8UfmVMoSi7KqVh/yiHG3bNhsZYiVXZrBahhG&#10;tVQpXFlgkET8iqFgSruYqNz+O2PIaYJyw8cTYT08FqrPkTzXd+/9JXhhsRa7rYHKxHrshks5mxEs&#10;FDUFpY1darunQ3mWitC7sQVGqxrMnMMzlNBhZkYfzRtUu3WiMlq7NoSmx8MbttFSJpfPYRmOIQ6m&#10;NehRjN2YsIqXbyMPjW2T4laqrmv4wWis/UudqYaiZEBvlKmN/WiuEDBW2i2WPdNNULY5SDtvFY7i&#10;tsyfKUb6n5t6p69G5b9RLyHarR537vaOeAaEUi7FwAbWNKvlJFVZifAf3C0SFwtgi1hHcJj6xcK9&#10;sgYNF6EqPeXfOs7ozO9wgwfd/t9fvaQ1TexCoPGZNopm7WSRrRxtK+SlY2UAMCNis2lkak1WuTVO&#10;Jmbhjs7jtMlkdEamrV83iK90pG1UEj8DWQJMiUn4jKVML3KmhYqvhwLNwzERUzz6hbdbVbV5Y+qp&#10;5+uVaEsafZSyuNFGPTi28MSaImIrZemdhCGaTGCREf3XPbK2REya4HY14ADYgfNftd3bCaN/Qvff&#10;SWSpLuomu7I4sG115EAKDFkqr2VLOCYsT+TiLtiqwh4OpqVJh1JK0UplivqHt3mqryQ2WrqWyBpV&#10;SIZGQ8jVGQzAHt4byFuiJ5LeZ8S6fD6U9UsNV83E6R9Tn6pyFtc2zTgrJigtVadpOdyDijzIGiW2&#10;CDmK9gbLA4xACrLcVrH/AHzq22IUMBYR9U7D0LlHRpwOdPO6esZKw/SrnVb9KzWxEgsDqPrZBYsR&#10;KrovgVIZYpfztpWDruARp/cWwixnRmcfGOya6q15kAdXsKddgiKHLbWMhZBoJW5tFVj+UHqFoERa&#10;UMmA6sEk8rbGIh4tt/x/ZDHvNJ9vtCPDsRLDDkgmXOg4+kkumsk8kcf5Y/L7/NfyV+vjKVm9ZLZV&#10;dZHxhiVm5m2yq6SsNSmbFlsgisDGrFj2LXyjlv1SK1dlp60Kjc2FEbyJkIDv9bDhYGcLUG7GkIFI&#10;rEi2nbrPB9o06SWLeUzhUa4ujU2nEUjO+hLRNsCHIdmnvf7yvp64xg2CGNPa8k6wDpvk6BuXQrsI&#10;VMPPN+fOdHKdxrdfW+Gy+LuZbWeVuaPfomWLs5PEFSpsvfwjnYzun8RpzIJKjVvX8p2m7rUVkV5G&#10;VtaD1rVsuS9/Q1AqumlNwd6naRUwtVOZXnOJLq3Yc8a/5xj5oZK5k65+dqK9TV+kbEj4GU1agwbk&#10;gxYPRz6mjUWqJ69FLqWSECNCcwz+3aQ0mKLEePtMVKSduEFFjRcoiPMOKCTigASGE/xv3b9w6A0f&#10;W0PpbEYBLItWKVGsm9fnzEy5YUuAjZtpti8ylTXAY/EKv3Ltqlh6tGiy5Zmv5jwzUGYbncrcyBh4&#10;Vve00V44CKVmcl7BQKRD3FJWLhoShT7jbFgUq8vAZpn/AMf/AJs//mz9/lz6hesgObeP7TfbD6X5&#10;d1nfrlQ5e27DH0RFbqsapoJFxIis3RZI1KmxCubHYya5isWZKMxaBIqG0klTgDAsdxoCJToddYpm&#10;0t8tWnyy6GCQqg+MsmYguRFw4FG5cVz9PqZiJnp2bRiFEHEj4cZGYktt4GPttHveJ2jcvvM/vGzK&#10;cR4x5d81tbwkoF5ueVN4Vq0zqq3PqN36PVQcrP7KEglOwuBr0tKwb6tSNXeg1hwETmKCXQMSWLaT&#10;fILnfnsVj8pc01c7iYCLJgdS2s7duziwkoJLUMzCkNxSmzBkDQ+eMhEFykJGdrAvSuq3IVeXhrfj&#10;GYaohUsHzt9QENeSF5DG0SJeGYnf1vHXGsnkTydVi0ZYAtx5+efpPiuT8/vnSBSZ86wR/t0TarWD&#10;XXMso+8f4wC6Y2Kizj7RSxa7Z1h81207K4EsRYA8vgHZUDLBN0zndUmy7HhA9sZ+XOvi0mpNZrVX&#10;5TYUUEAtVEzElU1Fq67FkC+JeCvI/MHIUsbwV9cxE2ZeCeIgcTBEcxC5iYkhLaJbioKkvO65V6Nr&#10;Z3bmaAWUJQZd7BI7tzvOmSTt9jmJv6zGRMMe++mZNo8fpHhhg+2uI9MfNoxX5Tping9NszdmxZcB&#10;1sZOfynzM5k5CHWmSbbEhZuNUrnzLx7KWsV+pERmp2YtZFt3IjTWCgkWWfg1vFSrQUiodhDdahMp&#10;jaOX1EUzG+89eYv1x9V/6ncnq3u3mvx959WWZPy3oLWkJLPWeEdO6VaWEKoNbsUwaGHMRqYHvGxn&#10;Ogjn/rNVcg8MRME5Y28ZUsNkdQ538wt0cbTgwruJQMXUsPYXGB3KZKYVH1TMfbjttO8x7mRq47H/&#10;ABk2LT5GWBBEJOWAxM77REREn72/rvvvG0T9lntHDv8AiCfQyvZx2/uLvgVMM031m2vvdufeekW8&#10;RGsM0kBVf49p/cb66R667focxa7D/rn00zrNmfXdidXWF0ZK3bKmqYn262mkE7xHqV19y/1g4jb3&#10;tO++7gXYVM7JTDjifXBJun7/ANWxt/pMfffb1G3SiSfR66zbez0Gun+sPKPalb6x1UTr12ofpGlW&#10;m/czXPGskVqa5rPSXqx9bSK+p0yyg2EL1KflTYDHT/eGffeO/huwy0oJyGPsibFxYaq6o2oEi/UL&#10;xvKDbIBMlGxbkU7QPrpz+aKFRlFawmREvEJ1yBbJGNxjkuJgYKfv6njtvJdex36fXh/n/gfhpvHu&#10;d3u29FWPrw36G1s1u3Q4JJdulKFLNErErgAK4BRGDXgNoBs7HE5I3KmlPl1ljji0rD4pOIqTWS1j&#10;hNpOI2cN5IhAPpgBgRHiA7R7nfeZn3tFYu3DuuhrAFciELgR39DElMbyUzMz9U/0jbbaI6ZbpvZu&#10;a8fAHOv9nCSbHaEbLF2NJzXDbI34Ym1WKQopzS8R7yxaSy6xajw7yx4nmixvjPyndwu7GgO1lJFz&#10;W2oqeHm2Dyx9Hi63lMlNfh5Rx+Mprdcs8CYsGMFYoSbFw5q4KJ6ntMaL1NrKyyvp/F2L/glcWrG4&#10;Jp1Ibvwm1ceS0J5QJEAkcsOBKQAuM9IZYfbPSupMJ615w5I1ZF6SZ11sTpdq7NCx+X4aF4Uhyf0K&#10;TbGP/BD53Lprjb7SB5zrnX5xfnPxda/7jXXaf7CdsclkbQHIxnstQHLWqkTPEbUYyqz8lxJRH8r8&#10;1mGCMTsyrO3HrfMf2P0zpWuvJ9y9X06iSGP/AA2jY+Gp87SRJ+W4Sv3R+268fQGSmNxdEe+oBbPO&#10;l5KrrPsHr/rjkdQp0jMxWq6aM/eyTky6QjLEe02w1TTsSZd9YxBK+uNz/rM2xkWIt5daTqbsRrGx&#10;gsj3T/FJ3QyicViwXa/h/A2q+azTHWGgqvjsRLJr6axd6wwhXWrYOjbmJgm/LVCzZE/ie5GBVkam&#10;jezej6R3bkkicpk0so0YWsCNtu7A+TLW6ygiTc3I2URtsHxz5CEyn0japbz555J6t5Y3e8xtHLrP&#10;CjZ3+XbD6+Vfmdga6Ue+iAossdKl0dsc4BqbgKu26v3xOaYHowU0hvboE8UfePa7XeO7j9utN6zw&#10;qMnQruCxQlOXeu3lUTi7jcRZ+XYSRV7z2sqBYl0eUXy3yeOHTIjzbrLTlvSeqcrgb7KllqjXY50F&#10;kmm2LqAvKlCjGGIABfK4XMDIcZGCkNimP+F+t0a3cl79w1Bhr3IbiTFrY+c1Xp9S57TndiphQkja&#10;n193SUSdZJVD9bulZyRa2XkHPCE2r1SOmrbmBNI6Ju7CU3F5JPw15f4yXWUULa68DaYkCfWrmBKY&#10;CiOwsYEzrDKjITBZcd+q8uCC3WP5BUoaYKZZUbJJIsKFtZEiQEcCs5khhv1xEiRRy26QCse5vqZe&#10;zmWan55oda4bQpxiBTrspqpglZoaQD8ssinXWrmIWiBIUD6SQEQVmvRuP3DbwrFcM+kkkXMdTuL3&#10;c186aWlsbT05jCEwbkE0jXUxldUT5TsZy+B1lkgYITGnUixyCQUoTgpjW36X0TptfyMxcflbcEJB&#10;VJ4y60w/YQuhXKGlDJmJiXulexbmcxMR1Udx9fVvyYa7X8X65avXHq90uLrdu9R9BfO7Tzegxs5Q&#10;921b4ZT2jRksfTlmjCxF2OfchaROvE0yQ4H12QCwd7XNTRLLCtP5y7rjWthTKl7WWUs2buJxotJc&#10;uqacouc1NkjYCxO0UmkiUESbg/wwSFbTr9QCpmSx9fT+BUYur4SmpVe5b8cFwfk7CwFiRgSKYVHE&#10;4gynZc7OK4fK30num+h7JL3H2xd7AN/kJEL1lR5LJhn1y15mziQOW+2DWY3WlJyh/wDoGSKpN7CO&#10;H9woM1HMOo+s9ozsrl9U3C1F3ByNpcWiGy7HfL82cvcvYFk7cEyMfXMfpCsiflAEeMZpceMR2d19&#10;RxCIxemKqZ8IyoLcJ8dBG28F8VOw/JZBbyTWR4ZL6pixE79ejync2oFAoirmFMqKCvc+SqJUS6oL&#10;lsGiCFQRib+YFIFJrLEXow2JJlZ7mZImZkFFEnyEkEzyydUVcHh6eIHA1sbSXhhqMpflnxlnROo4&#10;TB9dtdgmp6rAsYNkXQc2IYyXyyWHM4+2/dfdnJNtPK/LxsfL8pDYF4TBLaDQkTWapEZUQSPj4DAc&#10;YEYhIercJPQPbK0yWkA5seJA8eXi+WAfNbrUoeCIJDrWg1kDYXaaorMr0vF+ciaqOX1jQbLh2O2s&#10;O8EMvI/cHtRbxGWzl+bOMqaJt11ZXKap1ZmEfkuDZWh6Tt6hxAlXuaoZpyjNPGdstFoHG6DwcInI&#10;5ROQzJKUzaNN6xRep4+tCrb8+lp06WHw1Jn5hkBdwOEY29s1OIHKWIfb1bnmTa1HkfJFSmdagJmF&#10;+cW6+U8Lip9qWMq/CfDibjrW4ligW3qdGUrtIZ37GuGm4sQ9ig2CnaOdi1C2E1YxWN4gwJCiV42u&#10;dse4z8rYDTmfo38Qu2qG9tsjqWxXqah19pbHUwU3L3MNasjmlZpU1m38mVjG0l2aF2jkArVCc6mi&#10;l6s0uqmosnjbFe8ST46prYpTXYvTeYtPIgoovpVOPOgcNCvU8Vt5qsos1Sa4VreyHdZ8AeTe29/5&#10;f6c6LyNE67LyZiMzQWmPMwP92QrHm0reLyuE2jBu8dQNkicVLNhhMmQtBBJQ5sCxfw9tifjKVmym&#10;41AlYTMELI9cpiPolkR6b452JfPfjMRt69TRwtPWo0gyYWyJiR++0T/Nxn7jyj0W228ep643rTvO&#10;KQml53VDcaW9+H925o8n/erSAnXbG2+JMZ+0LVxHjeEPOc/tEByQwziOTcGTbkn8VHfGNGYhmgdM&#10;XfHqzO0+WVuV2bN07grAlBGLB/2GUyy4NVSZnyVKUvv7LYVMy1Ptlov84tDnMkqZxdFu1ZLB+nIX&#10;VzGwyMxPOtUKYN0fytdwR9Qw6IVyjrxOC851648Hj26VdQylnJ0RkWv5JVZEWkRl2KH31220kwPL&#10;puDiXEf3GmFGxjbLafI/M+i6FXsd2+Durmq4T3F1lUtY3tZhLSoksPjHKFdvWdquYEQMiu0DpQzh&#10;vVdVrjEllbEo0bMPbrXPTpemcxp/ENVY1NdUU7XLCyklYhbBmOQ8xIW8eX6oMZO3xg58vl5IHHK3&#10;H6B6AvMs9wtxhi/m6ZgbrocZHvBvK3u7E0rE5Go8uM5EHL1imnjGJzuNDnDUeWF120s0e0Wng786&#10;8oXNSat1XbtUO3mIvW4G9bWSTbltZ5C5a89iK7YKale3CXOXVsEVZMxlK7FI6jW/VV+dD4N6cdis&#10;Upb8/arqkkKKDgKuHQpfAJMdoaapIAJq4hh/4ZgnfnPzXXrrm14qfWqnsIjJLwwql0Vg4CBAPztL&#10;/BjTalzZnMY1yTbOcMIckCMV0861rLpLNJGV0X2m1PqX8RmjdW4juPpeauJO5NzTmq8dT+JjlvNh&#10;/HqYwbTSfcu4IpiYyKCsVrtJrKeRat5GFjPtV4vHaAy2Ls4DJ+W1CvDkMZYbLrMgED5HWCUMLUm9&#10;t7rnCmpcItrjK4iV/Bd0EvxTwgRV2i1i32zwFNxucVGtxkbuTk4OmN4F+xxuNpIK6jg13b2C0thB&#10;01ISTfxCTDYwgcE6Vpy9key/b9GN1vmkajyaH21acxuMW0rRY5O0pqTZsbn8GkEFbuZG0oKuFpHF&#10;Y3WQrJltcuoRq7NnYw9Q6FcwUV+xYIfFDz/nbwCIjzOKYUmusibccPkgFkw4GAd1qnV/VfJx6U9T&#10;19L0GiksbPZPOJlrHg5531mLou15bZSL+GRHZTOCIrIbDbHAEKOCW5PUGKS03B3B23LsF4s3rLDx&#10;jsnUqY/OYwm2rulfnrPFak4wqMTkkZMCG5Y0uuy0bLd6qit3Kx41/jJW5skxTxFubFZrX0rECpOT&#10;8BRZx/Ln8usdeYlQZKVjK4/ULxKZFhfKDjZIvJdKcT2G+desffnvM1nNL7Ihc2Oay4Xditndy7op&#10;TX4r0vw51VpxnZnf02oSjj9OnPnI5fzpbTlVDWa2U09zitaTpOmxfzFjPvxq8ZflDrM2YXmbeeO4&#10;pF89S4N9UhezPogFYemTCLF45dNVBXyTY7qQyjhhaai6K7BWEcwX4+VRVKEkaYx10GRIRRPkdp0D&#10;EWbBOJ5eMRDrZHjHoykdkTJGwUo9bkuzPosvMkz50n0f9HofPrNtXJuk1tLET/ZS1ZxjYJsHJMNi&#10;eBU0VllY1hYCyy7HhdR0cylDQka03m5KcYmw5MPyVDH2ZrlkqyIPyTVdEg0JkOQqaoz2FgSVTuUH&#10;VDMCiWeEa/yTAD4V3vXDIrsOY4+UPYlETtJiYx7GYjj3fiaZQ5v/AGzklHp3/wAQ7alHJkL1/tOK&#10;rLZ/qxrAUfpBHMNCyKhigCKbaDRGMgxQlTM/RZiXfSv5nRtOpczustK4XEfx9awz6dG7eJiqrbPD&#10;ZbXiEGsLDREEttisXWUrTVsvGtBEL6plnNVSxOSuWvyNVsHOSnYmCvluQhMzBSAzJGK5KQAyJgBL&#10;Nolb/Ffkx9zqdv3Tt+JHfervKedJhuTAyNqAzTbfc7Exw+xA29oe/fGG5oO8o6tZgdCr3wNobkrP&#10;uzva27gDt611pyua3zRvcc2mLsuxK7MzL4JwEapyd3f/ABTUlK61aF0axQuHSye1ZqVN8VYfD7Kw&#10;1MRCPGJKC0S/S5gCiDiun/yhPaWMknsiSkOOTPqDgHVKp3HoXcu89HvGtluFlqdR5XtzipKLH1n0&#10;H2PG+WnO+J+XOMFu2K9Lwzzglka2hA26+xIRXHvJJfoLsSM2p84raorVLdZ4WGWLDWQRmC0+FcG6&#10;y/8AmVXpomZga9UdzEnTIMsb2XjIKAZrKWASxBYDMDBEfKZgFhtEEbWREbm2dhmAjcV/phO5zPWv&#10;niD1WL1Wqy806CUhSdT5xY5uTSYj6wv6wNfbBTqensNmVpOpZQ0oXr3TucqWAIXoQyjViWsVPoO7&#10;ZcMyMgHmmhm8fdhweFnEXKOUf7eHQwwCDMRdxXD2qGYi1KwkAbvETMfZm9PAuQwUgQwfsOHGCKYi&#10;ZDkXACmN1wU8iHadvfWgnyT6b9Hw6Oj4dHR8Ojo+HR0fDo6Ph0dHw6Oj4dHR8Ojo+HR0fDo6Ph0d&#10;Hw6Oj4dHR8Ojo+HR0fDo6iNzuamkqd2THBJREuCYlSdbBsW4eHjglMMrVAMeMyFmbChkTZ11x+EU&#10;MW80u2umv/VXdTamx+lscd67D7Djh4Y/GUVFZyeWtpqWLs0cdVCJOxZKvWc2RiOK1rJjJgR9ymJx&#10;VnL2hrolawiVlZt2DhVSmljlV/kWnFMCpMNcsd5nciKBGJmfSZAoOi98uzVkxYpY6LGuMr8pwMY7&#10;+rkoGkq87ZdWSdJg5ibMNtpGbmxRSabJXYcELHRgvHGUz8yVMRrPu7qnIXrt3FhpMaVnDnaqgrMY&#10;F+IyB07RUcI8G1mvziCEbc5pZgWMytVKro3KakY9mstvYHROIqoRXuFmisJvCl8nRyKr1YHpixkF&#10;SDQDHMiZTFAxKLlNpmiUWDZZB5kqVegWhqlsOYRAhhhIsbb7Sy7RCDxCwZmm3+8k0mkEMUWN5M5z&#10;jTTSPX8YtNNNercZjKeHo1sfSX469VCK6+RSbCXXSuuqWtL62mKVLDmc+gAQGBARAcbt233bDbNg&#10;uTXMY09o4jBNYTT4BH0gMsMi2iPclJTuUkU1j23pM3NqGdZQhDyYY2MCts+WKyrFBQls0RMjS7uk&#10;quExkyXVscfM2ywMSTc5jMvCOmVKyD3K6F1hnmaewrcgpVgwh669m7XqtvBhqxiZWMxaqVwbYsV6&#10;Cwk5rqUUueaFOOtWN9tDnF0hvWxQRBE8JNaTYKZtnEjAVVNZIrWx0ltBmUcAgyCGMgFmrHljnjkr&#10;o/ROh73JQ5qurZirGmpm8u9auZDQYc4qFnExe2mb8q1NNrgkIpga1TOf0JgLD/jy6dOTmvbfA22Z&#10;7PZ0stVt4yLT66yxUlOPy52Fg5oWBfdyLN8ew48iWvdaqWuFVF/4KDqnP5+4oaVKnFVirErBhRZi&#10;IfVgJIRlcgmvGzxjeDEBW1W7TTLjhoq39Til2r2EYF574B1bmlhvnFJ9+h9N82tW86W3XCQoBZvW&#10;jhjSpR0rEZIpalZISzkgQxT2MWc10sO/rtM13vbjb3cNitI6Sz2FuZXTJFmM3o2xZOtkMjJpTNJg&#10;MYQV3DVQ8+dYzUIlcA22Ut8UdWXQNutpkTzWZx19FTKjFKhnVqh1arAmyHgQDEtAnNWPFsCczCJE&#10;FMDyTCeEfUr73nuPl3k/RhBvDyjmTnKzuoDBAd/ib+uxfwwwB4qu8UsWKesYri3ZGm2hKNXp3TqO&#10;wQ2qVYshnizo+9Gqv4n0PgcwAdsa+Es+DVKnVGTQtUwlS0gNG1Xc6vSimma1eYNqa9mzFsb0oSJj&#10;Zx0JhvyjUORokWrWX1c8OYOD5KX7kTJmylgLbY87PM2CEGNUmUzWhjZGX67h7aU3T2FwjyfyvmPL&#10;PSFXtUC2wdGOd4FsCpCM7gheq7FV3OorxDHmoUwcu3OC5FjGJhE0TKQy1582Zfmr6n7mIyXcPS+g&#10;sFhMHrKjeFNvMts+O3XqBaAbaLdGzC7VQfy7GgzIWGyhwuh9eutiWly6puJ0myppjMakyN/I4KxX&#10;k00QVJJY4klKWosK5JdMWrRDVUIsXIStrTEwHaNch4IRoIRx4o4IIIo4YIIY9YoYYYtMaRRRRaa6&#10;6RRx6a66aRaa66R64xrrrjGMY+dBAIgAgAwABECADECIiMbCIjERAjEREQMREDG0RERHWazMlMyU&#10;yRTMzMzO8zMzvMzPveZn3M7+/v0r3pBzPovARu0zIWtknr2Cm1KY0luh3sIOhm8iOz8zdRiZtSCY&#10;PfaXdWtLYNmG2uZ1YQzFaMTjl/8AEXmHhj6WEzWHyVXTj72PyGK1TiV4TVqi1BSC4R4TUvbTMhUn&#10;VOBdUMmHjMbbyGVyBiT8XTrZHG1rMal24prKw+7SuVW5IEWK9vFXCvYcoxz5SI38ZqilLoxF9bog&#10;ItWlVqdcZ4W3urWWp677j9cIsLEvr1qXVeR+6EBBr5yVccNuMoCCwuMmh3dI6/ZAwm08GCR67ZR2&#10;jKuS4NHhdliG6RDz3aHTljUGQt929UY/TDM9mqtKlgb2Fx12syviKdOMfbck8zhMBqSnSyzq42a+&#10;ndSV8nkdONi7XRm7VW4Ka8fq/JLx9ZOkMVYyg46i5779e9ZQ0TuueVhQGNG9kMY99NbJUzJYttWr&#10;kwlDTopaiTYxHzoSfXWedKzZO3WEi/B1ujrtGIADXUI6LQbBZj/eCX8GUYu35a6AiC6aT4hKxnGd&#10;pIdiZ5dBPtHtwBrf8U+srvd/GaI7VYRecxOJ1COKyyF0oyGT1c2o+FZxOOZzBeJxuOWu18fIQUEx&#10;1Urtt6cfspmtYzQeOVpx+Vz9oqtixU89cyZKkY6GByqk4eMlYc8pXJq22gGQpYk6eQ9/6JtBSarA&#10;JQCNhZ7IZNCZvFvnSfZUJDiQuLG2n230jJnmFHnzjbGd4dpYv96yb4+XL8aOvshpnt/iNMYm6yjb&#10;1vkrFXInXbKrRaexlYX5KuJrmDWq7Zs4+nbMDHyVjfW3JbmREd20xCb+XsXbCocvFoBqhMd1/Mcy&#10;QQcwX0kSlg5q4mJ4sED9SMb0uJyitr+frLzbLKzWanQaGYVLg18xJA5Mn4BBr9S949tzZotoyJN9&#10;s7QQx775301ji2lzzBj/AMPeh8P2dwHdfuJrjPYEMrSTlI0/hcfhrFy5UvuheJxmGVkGpY/KWKzE&#10;XHMKSqVksZLEqRXOxN5frDKWdSW8BhsXUt/HaaJt2XWQBbEju+xZJMFA11nBAEREMYQjsREcLicK&#10;cpLFycyZKnLhWUJ5vOLpYyMutjl2YYiXex4wWAtSRcBsCJ/6IYsUPeUQPSQnSLXOuOiu0OT01qvs&#10;peDSuAzFDAduNS2E44dXZGNQ28lj2V6+SzTsgnHrpVyrjXytlkaepWUUAOrVXNgExwGoZ1N7H6pV&#10;8+5XbbzdEJdOOV8IEO5mmqKTdLSFnkrLj5rVm7ZrShZM+qeevTz9DpdeZVeaH/LqG0jSAnnxSJ9p&#10;lY5I8y8if9M58gm0a/YE7Ouu5m22dGAsOmu5uN49GDB2Ne6SwGT0wxQ6u0Tkl4ejevAzFE7GofXd&#10;Ta4ktvHWNVOad7YCtkXG/USEHcFi2S76sFk79XJic4rM1js2EI42uFklsFghzBItgmw1EzMJiJlD&#10;WFIokSYoN0slJjTzt001hjGxsesCYD5I1ljjiyZJou2I2N0H02kxtj90Wd44t48SbffbH36SqG7w&#10;IC2dcrsJV8qK0lCZsQsfPKAYUuFPl5SuG7mISMFMzEz1nrYDmyVCyE8y8Xk2k/HynhzIYgJPjtyk&#10;fpkt9vXXnk7Xx7wp6p7kwQewPEvSOfdf6h0WWq1a/V603VU/t5MrgCu1JkYkEcKQY5Cq/kE9o0gT&#10;WFCuDVuJNmX4rS44q7bxuJyFgvn49gWHM4w0GNEzncRGZGCEd+O0zMCcDET79dSKbVuusfj2Rlax&#10;34kAzA/ciiJkZn+beNt4mZmNo+3UA6r/AMMT5wc4nK453/qHPNsQSbhrr5XKT05NCXn77RY/lChU&#10;V7CHtt+Gmc/2BBGumP2ftk3x/wBTCxoSke/xrlhPr0LQU8Yn3t7iFHEfbf6t5/r+3TteoLEempWe&#10;/wB5AjXMxv79TJj/AF/aI9/t1op9N7yD0f6aXl/qHP7/AHtV2n9nVXfRKxmmit1Q41eb1+nIdgdg&#10;7DIbMAw3YpjmZ4oZjECKObTYWTefefT58sPsaF0vl8ixDc1NEyuBTpT43NWUoSQjL4OBkZmWntBx&#10;AwUjBTvHX1K1ahy9KqLAoRYiEE98clrKIacEXCRmYLaAHeR+qY5TEbl04nS0/Hur8tQ9W6nVTHSK&#10;mKWFxysXSsTixMYEzA9Vywp5Q5m440wv4mBSZiG3mX6TlRx6wSY1zfuNhe13cXt/iO4ncfTlrMYb&#10;SGPv6pmhQZft2awxW8OYx7E4tlVuTSk68xaqNlaCdRB1gFik4i2aVyGsdLamu6X0plU0L+dtVsNF&#10;mxFVCnTL4OjZBlwWhUNgt3TYHkyAsStRFLB3RO4+jLf2mum8W8x8ea1yslYGDlMQx5AaQhRFQzax&#10;Z/xzYNBUwjP1aQMyGLguScGQiLfOv7t9vnF+qe/Oqe7eBt9pvw89q8lgtPPhFRlzCBNHIJpqsqbC&#10;pnAlVwmmaluVCnIPvZW0babLCmcZaU9b7hu22G0Rkk627p6yp5HJq8jwr35izWbYNJr5/wDiQuyG&#10;XejmR1lVqSgW8VGPLhEdcG2+X+fc7krkPbvTP8JIuXgS70YeMtraQyJB9JT1leA0ZuNAQMlSERDN&#10;oK1r9x8432h132zLhpqj8O2h9DMwKu7/AOISamHx9GkwtHICzk9R1XsQDLmOwdIchlRqUvkE9dfJ&#10;J0+PNGxEoSImdLYfunqHUQ5I9DdrxdkLNiwP58Uqq4tqhYQIs5GxNWlLrMKFRNqMykxBxMQUxEB0&#10;1/PLx5b7lzWx+XqduaJXW1IsNS0qzoUtIweImQJUTo9Ucw0OywP03LmZsZp45mMc+8jAlbMNrLr8&#10;7B7F94OxeoqdTtZ2ztWMWOFxz1YjCZmlaxtrKU0c3371Btwmlk7Pla27kZYY5Dkxtt1bxczHDO42&#10;he4uLe/WGrkKuFkbKzvZGjYRbRUsNgV1q9oK0DFNfAARV4hNXiAJW7nxEsc/Dj91wDuXNzrn23kl&#10;afWO3A8OvXmoKFpcr1QgjAbvpaKfYbeGsm55zUznPQVnLLYXHz5TyKrWVJaINui1kK2Mudgud5pE&#10;SHrk3qGZOEnW9sYuJhnMDOIlapW2FHPjhQkJR5B5yuCzN0cwLYCmIjnB/wAsFtx4lET9RQQyYxyk&#10;piYmRLjB7PX9Q7z/ANY6kC0EuXtTk3mrzHHiCNTRjq8TWf8AICP6+KRrBdnubonxcc7Ndi5ga8vg&#10;hUYElhkLRmM48l7ZX3S0xm8yt67/AHBwmktHxxhONbVOn8kpSJOHIWfzCvF+ZdzJdRQCjxkMnXY6&#10;Oc3LSGWx9AgKtpq/ms3O8naB0O8Mc5gJrJis342y+ME45lnOJgGAG49YSF0v6dHH8Y2snW+z+s7C&#10;LriTKfkNdB41y/aTXOudRjrzccnWgkTTT7aSz13TfO0n5Yi/COPXE3ODKHavBe7Wc1Bra2sd/j4K&#10;qvAYaS3j6GZG/wCS4YQP0yVWJ977bREb6oNnWOR/2GPxun0l6hmQceRvbT9yCrX4pid/cQ6IjaN5&#10;33na5OPekPSrTDZB9Ofx8k40seRQLnNr5xS3vWLw1Agln3Xw2rsXRtJa3roGQQURFvMINEMVPLJH&#10;NFjEf4z2B1Zq13nq9q9C18AmwIKsXMTj7ObyLlCRSobmey0TTjxkRkMksYAyIoKPUdRuQwuEXwdr&#10;HUTckxUkSq9ywmhWE5iOcox9OYfuURETtMzIjEbTO++sHg7z57v5h2cvsnr3tQLFZdKYwpMdCtXT&#10;GdvsW7c9mobpJUywbQagJTF84JI8gyLdiRLAeQIPFjTbbfbau22l+5GH1Aee1zqBbU5CgzHxjL2X&#10;detTYa5FivNdIQvGINJrMJCtLTkWmsI2nfqhaqy+lb2NDG6exhrOtZGzNtFMK6vGIMWyGGXK20SE&#10;hmCbADEiJT7jbpg+GOyNu19o4P08x1cWBVl3vFZY9BjXWXfR5X545QT1cGF+qpcJCm1rruuJ4NcQ&#10;Kf6ubSCTJmTt8XVFOrlL2W07nULykRdVlKJZirWyS0ZGg0bFG8lD0lXA6hDVuUQgf0GIiQKDg56r&#10;PyH0lVshQaypMpZVf8JrapMrWQJVlBsWcMkHgTUP9zDBZMEPHaJ68Oh2dFdR642EU2bv1jYrLO86&#10;hfH+x1YEiqFhtRtIe8/Q4lrNiKuLhKOZpnlNSdgUuvqRsf5SfqITJu45oq6TzuJ1OrC5Gvjs53ez&#10;VyhncrrrVmXm1g6waczOftaWy2kMQJ4PM2NS5HGJsjOgNO5SppnD49Efn9wUPKcjrrs1jrmIZeqt&#10;tY7RVBFjH09O4WlCci0srRxqsxTzd3jkKS8XVtsVMalylN2WvWmbY1EsWMVHOqnR2FsrdkVBjJxu&#10;w09KDHaKMWw2xEhtTevxOVAR5kMckcqs3+RDj+yWSHLNpdDgRWRUgM82OlMLrXI6gwGeoUK+LV3N&#10;03iK45rSVy6QJxWo8hhQyeLqXrKlsEsdblyd71E7lHmFuqi9YKq1sZTkcEjG38fZay2zS2VtuLHZ&#10;hSIk7uNq3iqWnIUZDI2VcDn49gU2BgktbXWLgHpd0XnKs1Ed72H0O9iuDyHUiyvBpPz2rYc/2xvn&#10;SSDfWOawE675hDADl0gV42wMCKtm01i3zznhPw96c0ojNd2+/wBm16szSRsaizddkkWnKj/R8GIO&#10;Adn7An4adCo0EY2CitSrY5oClhXy5r3IZQ6eldC0jxVMpXj6ZjtGQcE+omDGZCiuYk2vaJHYmPI9&#10;lgJkhhcK2tfese5TMWcM4dQW7wTni65/GBBSwJ/strcEkWuIY2bjO20cv6867bTEMmEeuYQ4tcc8&#10;6ex+c/FL3rbkMkh9TSmPJDr1aC2TgdHUX7Y7TqDUMJXkswUyDvHsRNsZG6uCRUVEX2/YpdstHDXr&#10;GDcpYgwS2d+V3LPD/EZAhmeZVqkRBDy3iAXXQX1tMpcW68loQb1h1bt7hVPWKsPAoplSijmDqiKv&#10;rtt/6oOYHbbYuwvD9tdJt1o8cYEpONA4gDhx4dtOuNZdq9C1M3f7od58vjH6b0yhOJ0hpRS3VNL4&#10;PA0CP8qqOpcjtZ/NXSEXMxyAXSbY4VF0LiK6CDKsRqfNNpI01pCrZDIZIzs5bJkQNyd68+I+SwHb&#10;QuhTREkMWGEThXu43pNhRK/OPW3TLQ91V8To2sSFVpFpCBmtlWFsSHjfQYeQ0RTLoGiC22/GEcQf&#10;bf8AXn/p2O++NoosHy/4q+4+pc2GM7OaKhWExYKFNEtO2tQZW1U5jXrncqYpoU8FTOdlVqyTOQmO&#10;JXfpJa7vV7Y6extKbOrszM3bMlJOi+qhVW3aTZCm2hlt10eyY04jf7wn2JnebeoE9TKrV1FNqtS9&#10;V8vrJkUg69kWYiAX3WA2HWodDBExIZYKjPJCNYSK5GfAQNYVguojsQUicszqrCWLGtF46zkX6dwv&#10;evSWFW3O4bE5Bt2lh16hG1FbEZ9S5Y+3jnCld9+NGyR18jXAFX4QY2LOYXFrxBWF1137mjspcMKV&#10;u1XFTrc0JVLbVEygQVYCTJAWPFEHXYRGjnEqXn1D0PtfNOnXxi8sYo10LaLJnji0Dwhlf4JzSbZa&#10;DrbbROsklqnAUDU8p50S5KkQO/SLk3L59xMNkP8AyLkNnQZvVuAz+ZfcvrXlm2K5W7WQAFM/KMAX&#10;gT+ZZA68ljNF0rLmXM5la9NU53KWWYTSSrA88oE/NLF3qNVakkVUVsFS0TJDFu/HM/j1xOIsZdoA&#10;KaNVjjijWWN3KkueNaXBt/K+Qe6uay7zklUTqoqiCYtupyQsvXPJrqEKr0s5lSjdR6KbNb+bqSw6&#10;K5tcRFzp1MtE+i2RfKWxCK2pSsH3Jw/PmWPzS66jswHJGTxJZFfBNt+PixJVLOSxKCPGMv75Cljr&#10;sQPiM3LKnkd3T1vjIw+mTDFe8wda18cpk1LfK9mrrWjiLMI/w7rCZ/miAmKV5TuL5nqnee+ehKNY&#10;6v15M0X8G5fUa2AG0RicxCxAt8+8Q8nGy6FRWoOy/wApWS7PKWq3DLoG7KW6oli6rxxDNMVI6ZqZ&#10;7P6ho2auXS5eBxVSssHIDFhAr0/hNJnMFFoLXNRuYalPZkJbN1C11RgVLW+QbSo0HrbUMSu2Wskg&#10;ObJTJX7uTGNvFK+JQAwRiKIHwmRt92L589TXKgzD8R9dW+ns+pVlVRNrV0Gs/oGrVWe9QMTKuY8i&#10;6Y13ysVMu82dgc3wMv54kkTuK/X97iYurITMaKSR0/qm7j5HCatuU25Sqqj8rIVuIVqtjKEhWMxG&#10;TbPiU3PWmG7ivHJ8LkI+YaqwNGOkL+NS+JuYpTgqsJ/iQ3eWNCtBlYtVh+oxpLER5E8+YMZ4YJsj&#10;Mwzdy09BVqzurHUN0Vxq588Ew9Xn22gLTBLQhodxxRpthtzSGGNWZUkgLTSaZruph1B/iRl/tdZc&#10;dc4/I3L+Kmllca41kvGs+htRSErAgSBSBOZY2sMM02RMrM1hhHiB3JGtOGfXUixDq1gIKCsDsQtI&#10;yKYIijlwEP0x2JcxC/JPk5SEQsXaqHXfalZOQsKZcqn2jm1UuzKimpr4/wCSHHCWaKKuWPmtg6Ql&#10;r5t+53T+snIgEt5irqmO3TU0OMoBoJmaQWUxGog1Qx9GxjLuOylOs2xAmbEBCpfNMkuYaVWqZWnK&#10;P/DmnzTVEXeQefGC1RnHCDgsJfXawVztAsnlwhsGAwRKdCwKPr58PLMhIztvOBxWGHmq/LWjGeOu&#10;WXlDKtCVAavUs3iVkvQXDrQ6edH5F5tDtljETePvplc8s49eD7t6U6ZVGFt9MMdbLIQ7vDp2uAkX&#10;neqwSmYA0SPCAXNc2fHMiaipBnxo4lRQMWbbg5255/U0iGOvP+1GdvcHE8pkoMRlgxwNu0butFEz&#10;41AWyo29DETPXqE8j9+n9I8UrfRzUbJQ1l0hVOzdqT0Ok020PBFq4hvZ+URdRQVi5WLlbA8yeCoW&#10;tsiWSuhg55v4umumu8lvpWZtVwbIzBfYp8bVrMoiJk0+UQYSZmZhZkMSURvt1FuX4mEETExHuPqE&#10;piP2gpCZGCj/ADREztPTNfHfSXR8Ojo+HR0fDo6Ph0dHw6Oj4dHR8Ojo+HR0fDo6Ph0dHw6Oj4dH&#10;R8Ojo+HR0fDo6Ph0dU70Pkg1/sVZcTOmCsNZ+yF6AvmmgkeCwZlnUYiLil0kUnLCyDsRN1/8droE&#10;yYARG6BGGimZprLt0jV+aweSZlLtCtR5ry1Om1qTyldUm7HQFgGCeOt0bD7ULyFOE5CKl25TXaGt&#10;Ys17NqwWp2YShkKgVK9htnYqb3gDIpsPiFrdRBI2U2VLRzqvk6suroeaSclLU2quXAqQhlq0WEME&#10;OHWAYYfTEcUMWn/jXXXH/vnOdtts5zvvvttJvttvtttnQaVOrj6qKVJC61WssVIQkYBawH7QIx/W&#10;d5KZ3IykjOSMiKa097rLmPew2uaUmxjJ5GZTPuSn/pEeoiIgYiIiIjpLrbU9DqVjuVgLCBTVlMwd&#10;MCGDVOjD1HXj7kZjmb2A9UkXYJ300FjLbMgF8U08exZY8P5y6+rdlVOs+04hBVdRtMjYpIwIDJbS&#10;xxrUHKYgYJhgESUSRDHuPK1k1gLCJkjKBiIEineZ2/lCCKdvvsIzM/tEz66xX83Xo+KbG/nj21TJ&#10;Ok9Wv9vvNq89em65zZmJa77cm5z95PUWvGruxtVR3wv3HXCigWzoqeXKnUkRXFDN/G1yzBWziY/J&#10;dVVSvZG5at2MNnk0WDYuWmG90124y2ditsEisRCzdVPi5CuImQix21RttcxrfDXUta7dM3DK1LGA&#10;GGDYVAM+reZmVpL6tpLf31sPajdeV8uszenUOV5NUaw9dpee0JPDEU/ajCltI0VfUhRQxfy3jbfa&#10;PTWOLG0kxkhG+N5tt87aBdNen8FddisRNiMfRt2quHxFYAK08AZYirTrJEQhluwU+hGJI2myeRzO&#10;8PVD8wyFdVq4KYsvSlt22wpBCyIVy5zCmZ4JX79ztAhAxtH28zPCB/qI+d2lk97C8FD6cL3Q20Hd&#10;SrDRM2/5kqFEdrNMMn/ooRRrrTlBRIu0iohWrsY2UylPvZa/AMKskxxVpUO8GkH3e6y9Kqza9Utv&#10;tzlF9ax+c168XmsYXxRAMnjqxmvlXNCbgfGr15u1BWtE9b3mC0TmwRo4swVAsOFcMdYW5XwGNmsA&#10;hHmkiqWmiJ7NFjEF5mtiu+SJkdaRU72B9Pn6jFdD5p2yuo6veJMyDBUzrOREbxc2zjOs2Oc9OAnC&#10;hyw0mxrpGKuborDPvp+syvfjjeLOyY7uF2k7w014XU1OrRycyQLxuf8AHVspsbzBfk+bUSh80FtE&#10;AmxVtlMRDKk+x6otrTOtdDuK/ibDrFT0R2sbzcli/vHz8eYnPDbeZJinV433B37xfHj/AOm5yHx1&#10;0jofRqU/sFrKti0RBU4rWOulPoda3IwwdqhWy+MWNzK8YwLpJms60E7QBaOBLsXmQooi19vOzWn+&#10;3eZy+Yxtq3ePIIXUoDfBMuxVKTh1muD0wA2StOFMm80qbCkAoufIzKI1PrrJ6ooUaNtCaw1mG6zN&#10;YmQu4/jwSwlHJSqErlkQoWGHNhHEDECA6K/Nh6o/WaPtL37xDzl0znfB+pVxfc1XSELB1fBRn249&#10;npNc3N1Dq1iDp5KDMFwXM2a57giZBb11qrBaQEwNKxyxGnGqOraens5j7OmtS4yrmMRla8ryFG1H&#10;ISVBiaWCMQJi1Tlw+vZrOTbp2EqsVjW4AYMviHZGhYXlMZabSuU2cq1hXqefGRYElvIyJrPxsUwD&#10;S9TDU2CCTGXO4j3Pk/oOl/5zxu2wXGpitTK7KwjXP1JAjdVGNsWuOW2hWneClQwlCzZwaBHmeEiE&#10;iPeWOXWTayU21moD4pyalxChkpbJR4xgYgpd+qRQMRuRyRF/NJFMzMxrgYDJ8o8TLc5iIGI+qZne&#10;ID6IjfeIgdojbaIjbbq4PjmftP8Ap/3tttO/9Npif79JdJYRZK1xa4sAVNPbsW+m36znNgb6Rylr&#10;C99Cpd0Ywo24+kBMmNPxLl1xJtmHeAjH5Y31x+X1zW+hfwvdysvidO9tdR5nUQs8GV1PrLUSU2Mj&#10;gsixeQss0pSo0W0l1Lr4VwvuAWmVY6t0YMWgO5KxeV11ha1i5m6Nanx5V6GNpyQJtJGUri+1rBbL&#10;Fhy3UJEMeQWL9TE9RG0PXHcbupCUqpQo9BtABh8yfydwQt58SsmzCfTXSKPSPO+u2M6a6641igHj&#10;zNPLrjbN9eas1J+K/unp3Gae0+/FoVQXiKdPzxdZisY62NjOaizNtYLrJUrnBDwEVwKKlNZWLliI&#10;KbxWPpaAwF2xcuA9hNmwxgjKoe8VyFSnWWUyZTO0wW8yX1sYXAA6afoHKgblWkaIMmJXPXpBI1Zu&#10;42SNYAtIIwixswxyQ521nGjj3xjG+muCIIdts/hjbHz9Ae8X4f8AFdztDaW0lj7qMBb0a7HrwGUd&#10;RK9FTFppqxmQolVU6rJBboJQwRFqhi5Uqkc+MTgsj03q6xg8reyDlHbDIg6baIbCpa8mFYS3yEDN&#10;iW4iiZmJmVsOIjltPUuq9NTVStQ1cGLMwOIZ9DJCdY95GM5eudTSC9fx/VvsT9865j/DMWkONINd&#10;f16a4+aR297bad7b6Lo6Jwijbj66rHzrFuFnZy929E/mV+9EBCjdcIpiVQEISgU1VDCEgPULl81d&#10;zOTZlLRQLyIPEC9xCutU/oqT75QK4j0W/MjkmFMmUz1Q/NA8UC7HVKfAuuD4p1e2wrho5YnHCxbs&#10;Vrx4uhH2T1UdiDoZoFBL/XbzlE4gFinD2BznNe3tT+CdYWtMt+PHzRPHEVbK5LL37dyuBX6GXzFF&#10;SJxWma9+mFoKiWfAN1l8IrKdVmmU2LOM/NsWvIBznwyL48levWSlTJ8L6lVxnFnIEh0rlhj5uCwl&#10;jCFkN28y3mjXJH/Eudqm01mn/jWvv+0k0Ov/AEQRxcWQh/cvbTXTGBY5d4xf+rG2Mmbh/lneXOJf&#10;mh0fet7XqZ/Vub/2/wAKMbz+3H3t/rI7++o2x6wCd/W4q2/v+qX/AF2j/lv1ol9Xn6pXa/BXY+BU&#10;Hm/LeSXuv9BrDK4sTukLbWUxBcJLmtrsUFbJRvlQIJES5hJLkmYUwockoaXX7D7ZhmmdR5+3iLVR&#10;KEV2g5ZNOXQzeCFohEBIGMRsM7zMxMxMxP29SxxmOVdU42MYErKBiFyPuCEp3KCiZmN4j7TG8RPT&#10;WfWkOlh+l16uLh3LDm3p1KxHuJLPERBIV1ChaY1/eLtHJHHr+zMc+/56x5izviX8o9ttcyGp5/8A&#10;AchMTMTKlbbTO8bvV/Tb1/rtH9em2KiPzCt6iY5nPv7Tss5/frO3/h2CF2/hv0gfdnpP9Af6AdpC&#10;5mZZzDIQc/Meeg/pF0JkN2zuUU0xkUMSDbaY2XXGsM08uPvQQyen8ToTU17VuRVjdPfq0sjbsQxo&#10;rVkE18cpakgt7X2bFi2qvTrIQ19m2xKUpY1gBM85N52exYYtBPyAeN9Za4iJJlZjbEkRSQCC1gkj&#10;awzAQUJkZiIzPW8/P2NHUymcYX6WBuAv0frJGVmmANCdlDajb2dMP954jS9F+jWLQ3GqiJTBkiUG&#10;IjO2msOa/ojWOhgzmS7M49GfyCMdGocYWV1AeOsYvOZDGKos1Xg6IncXk7v5QvNVQyBxhVYZJ2G0&#10;V25aApl5nKebelGsXFQquslQtDWxo2E2KKXy0cXdbsskJm0VNhJgrhXD8YPJXEpOFS7RcuqF9NF8&#10;s+akgHPwQFC4p/YEq7CYUCFgt2ZfbRkAumFrSgVfqPHseMPs6bM5sAL54pI8akc/92dV9ybXcKt+&#10;HD8P+Io6Ip0sXQs5vOYmhGKrUlXqBZCYHIUqDq2n8bXowlc3K6Cy+SyDfhUnLMNna5orC6TTph3d&#10;Xubdsahe+7ZTjsbcs/MdaZWsDW3OtYsg3J222ZYUV2sGjUqh8iwBiX6cKH8zecOIYzYfSPUB7fZ5&#10;8YMmruxpo0ZhEmu0uc/0a+c26WTMu+uMYKYkQBzZ++Zxddc5+1TR+HzsL2gic5397io1TqJ0Radg&#10;it20DbecEzeMPRdb1ZqAmH9rF96qrZnd1YBKdptnc/uVrmfy3tppZuHxS90BkFoSwkKHYYGchYWj&#10;CYyAHf8ASrLJ4R/I4piInlcv6Np0vv8AVofNvLU9B5mllA16HbYqHX1zdoqXxESSri3EMJWqIJjF&#10;EGACmEI0espt5mB+8cMe0cTjt3rwO4PezTiewXbjF6K7fYhlIddamVovB0MpkcbSW82UbWUUmwOH&#10;qX1rqUqmKqvDMX2k27cJalktaOqdNFpjt/lT7l6quZ/VF4XzpzDln8haqVbVg1jFpVM2Km66vJus&#10;PutXNCuEBXRBsOCPsvSfji9dHvvQ7Fzczz1xFddKqAQ49C22qWLrXcqxbFcDXRXPyyu2FrVuXcYG&#10;rLEmK0gW0EuynH3Bm5tpFaFtWNH5X6GWqpETWCVauBBEsssEmOAoif8AZwZAlEDM8oZuW5zJyPKe&#10;U8uLZEcRmGMmJnYBKBEomIiYLaJI943iY9bRsO+3qID7p8kcM9G0ThfZfQvpWvc1W8wrEyK1dMQx&#10;V+Kt9BlfjKZi46zO/asQ1E5djTMmCWAOGyMSAjCV2ISpB8Fa5R3T0PpfVacLn9QanTgKOIXYruvj&#10;NWV3U3JUwFIbZZK1Oh6GGqVrssYJGELnbkN00fqHL4Zl7HYvElkn3iWwK8+bmg08xlhgkYIg4MgT&#10;gjUIFAlJRvIzmlnt30h/MWdtuQcMt3rG8rc7ZEt3SY5yKruRppr+E/7r2OIphi1njxJqQh5oRvrp&#10;vJ+mfMf4afMcnUPY7SHvBacva2yKvYXssJTSkoiJgueSFaBiCjlBVsQcxElxLbba9flncPOesjlE&#10;YGqfsq9SRF8RvvMRFSSZO8TtMNuj7iImN/c8Pb6h31HfU2c1Lyryzeg1CHT+uDD4lz7LrCkTXONd&#10;IS+j2kTNVS5iztjG0q8Otfx/9Y0xpn77bJz3S7ray/wOjMNOMojHiWvTuLmx4VxO0CeVuB8Ovxj/&#10;ADKXU4/tt+/r+ENG4L/EZ7IfLsTMGRZK34/IW/uRp1y87PUf5zdE/wB467FV9P30RXrFTvS/uT1r&#10;UOISVO6oLKvcdHvxnS71hpXDR7PAGoIOdC1kRtN/W74hTomTufMGhMmq+TSL9O6qe2Oqatuhq7uL&#10;rajp2aWQq21PyuTZl8lDqjBuCCDZYCmt5eKYGvWbYLaCnxFEcZ8N1bhmps4TS+nrGSixWckwp1Rp&#10;VpW4ZRJsEFE8ljDN5Y0FRykY5RJbxrR6h6hQqIPQvTvKOfregXrp1dURc26y2KaT0VVExA1jq+iO&#10;kJ2IN16l1S9gPI11H5jUk2j23BrS431ooNXRuHo3RGdymPQrH6mxNReRsZWqksblTJhUgBy4mrKK&#10;izVbyOQurfAU8fXTD7QLKHWKSEtcOVU6liW2MbcadcKjWBZqRAw/kBTDYNpCSa9dJhMvew5BZTEr&#10;W9hAEznzV1Nr6T5g5UtLJCn7bQD3FNL6ePXKe8ajDaupxGJKZxXxyuV/59IiCFi6JXeY2e91Pltq&#10;arq40fPm6yeKRj8d+tMHYVVyS8Hq2iFjHVNXqw+JyeVxKLFlYZEsU5oMxiclZop8NsKFm7RxV1te&#10;bMXDrSk3S3rwl5RuqHkMM4l2n4U7typUusUo5qxbACiydVVhnkUT1ofaQLYVKBd5BrRJbWHM75Gw&#10;qtC1rKqrlbV09MzMGYdFv76zZwzgUX62wi2Gw9B69atC9LRXeXVYrK2pxmg2fo9wUg5FTCctYvUV&#10;zQ+rQu4DSI4KhgrE4W3jb1hFzWmsMtneN5WO1dqFdfMZnWHcbPg8M9htB4F5U9PBYq57W2pMdVlG&#10;Nr7FbxidQYUkZHNTkLOQVF9NqupiMFhKOO3rstYXGGyhRwel8bKyxt7UWRXD8nKXY7AYq07yW2O7&#10;fKJXfQdcremlvP0porws1qHWiV8w9hJUzFqpFhDWL+VpDukcjFxTbB7z6aGjkaYx/IhFKG6S19oL&#10;B988Fp+ueqcgnSlXM2b2Up4CxRYrPuxpWcdOPsZEPkwicTlU2BYVSXANpLh4+dVezXyTCZq/oe/f&#10;KcWmcqympVZuQU8GUF2gVZiwusXik4uVGKIIbATKWBM/QbFHJ5dOd8LoRxg4INXqdeF2JnjBgxmc&#10;mbbOsMWudt9sktHDCfaIaGQqaYosmWPTebGv321sDA0B2T0NdtopUdM6WwFabL10kRLbDp4qWO5F&#10;8nJ5bIOJVZJ2HNs2rDFgbYHchjhnO6xzKlG5+Syd5njAnHPABjcyn1ELrVUDyYcLAVJWMyIb7QWa&#10;hU3UPYnRd4xNZVNSTT/eDSfO8qKmKp9s66zFZizpo0tDGDTOfw0zrOXvjMMOwScfeXX86LTu5X4t&#10;u4JLqCzFaUxD+SQdzbhdH4x87C61K+C8pqfIJCZ4AUOtGMqSdPEoJ0dALXp3tXgYl0hbytsNjkNg&#10;uZayERMivlyKtja5zH1TuC4+sodaOA6byx2vlnkWixV2vB6MrUxh/kiKszabun52NP04fWYyPX8h&#10;FkUmM6R5/XrHjXXICYTbOJcx9X6g1P2y/ClopWntP1F39T5BXyamLlwHmc9e4yn881HcAeVXGqOJ&#10;EC4AviM0MPVnZkry+hjdR9z8wd682UY6uXjbZgJGpRTM85pY9JTsywQ+5HlJTJQ+22Nxgqr8b1Zw&#10;lgu/ZrcXopQPl8sUBrSbI+jCOFlK2cWKeYrbGI1sM+uRhTJZN/5O38zfXbaKKOSbMfwiaYzGHVrT&#10;vBqy0GLwWcoNWi5k2zXC8pORblsvqFzrJRAY5TolFa21pRZL5ZiRKWDG2Turkqls8PpPFqmzdovi&#10;STWCDlJHXCrVx4AqJ5WCDZjVAMeOPFEwJFIhZlhvsXW+eddb+XDa+q7ThcKuy2bIQQbG3XpiJ/6+&#10;QUozTbWbclbM2gobSwRMEiZ2ZDs3Vww/y4Mb/he52nu6mC1na7RZCmvV9GApvPIY5VLK2qlVrAp3&#10;a8P3llW4j5Q4C7dF1WpbZA36qChqYodzTmQ0xdxCtVIaWKfJNAUWCdVWxgjLlHK/QMSyFfPSmQa1&#10;Q7oayJA+l1g6oTyHCnlvAaluvJDsg4Vk0u+I7b1vu3dGoCt9aaVDOI1203JQDNIT+2d5dGMajSos&#10;6Ka2Iz/iRwjsw1GzTE1tO6LxsoYq+Cr8ZeByWpdY6wspRdyOJA12piTpLsC/VusrbX4zEjtWoKf4&#10;oAFpoDkfJfy9nmJoIkzV3r47E4lbDTXtFBLiYFxLIMXiFCFi0UeRxL5TJPmhb817epWWNeMmsutV&#10;tLoisOzUoxuyW11sp7TSbbTSHa+TXbWInV6uTWpdBsI0D2MwJPOJNPHnacbkcLqesu7UlFwKl62N&#10;WyaIKFXKL7ONbdx52FR5VQ5dpNW+kPDZWJyozXJRNPsV7mNYSWwaSalUsXDNpJTwXYBL4WfouBLJ&#10;qDnkspGDiC26TziHgZbzjtsvSri90vCimSSPucZbEFMbRbOvXIOabqPonspEgYKh31g3cuSkUD+q&#10;D/pufc+D0XoNRJzt4g6xg9ArxubnJXHxeTSKbGNlxEy1by9wJnKahzJSAKdljk5pY/xD4cfjwgK/&#10;CWcQkbmbKxTiuoPCTv07EDECtVRJf4ahUjcjCrER5n8i5PsTJHvAxuzPooLtRlVUbcSI0GdLnkbR&#10;viA0QVoUuDEI/SADCzh3VHREFyabnBGyQ/yI4Ioov2Z331xRfxEU+9NvSuJLspYCtmsdm15TLQq7&#10;Tq5O3jqdSxKaFFOTUeKvps2zErtK61PyFoUtUskiHqy9t3aHTl7Y66UbaFigdWpJJc2sm05q+Vh5&#10;1TG4glIEoQ9An4zYZHAxAz0rFY9n3qkstEHdOcMIToc4GKcLVsqF3+uPbO37JkjL8FrLXGZM7YkV&#10;MxR9sSYkhh+22Pz5b0z+M3XeicgGnu+nbjIotpmEWMvjcc3BZjiExu1uDyXjxmQGOXKW4rJ1a5Qc&#10;GlE8o5azlOyGAztY8loDU1VqTiTVStWQv095iY4Dfq72qszttAXKjWDMSLGR7251k4l5E9d9TpHT&#10;dWyMhmqe1u0dJ5/GpRpzu4nc5gnI42p7FozXR2211Dj1kKOuVXpcDCSmHWrdc2fr2+ydX+jsHQ/d&#10;/tP3UNB6V1ZjLmQmFtsYGyUYzOnK4mUrtYm+KL7V1T3OIri+qR7HzOICesWz+jNW6Shg5fD2q9fc&#10;gC+uPk0Igp2IlXa5MrhLYmInyEtsDuMiMzMdP+5s9ZrX8TWw2JGhyftJoDh23AV7G7xfq/dqL/PI&#10;gyTtFmaHEusP55j/AHRfnjXG+v31m1kKFDxRdu1anmmYV8qymvLZHjygIcYc5HmPKBiePKInbeIm&#10;oLQ53LxKa3hty8ayZx332kuETtE7TtM/fadvt133x50l0fDo6Ph0dHw6Oj4dHR8Ojo+HR0fDo6Ph&#10;0dHw6Oj4dHR8Ojo+HR0fDo6Ph0dHw6OuksjfRCiaNttcybhiSbDw64223JNk+0IIkWukc2+8xhss&#10;A0MekMskksumkcUm2cabQmo8sOCweTypDLCp1GmhIwRHZuMiE0aihBbTN1u62vWStamsY1ogtbDK&#10;AJ5j6s3btarEwMNaImczEQpUbm5xSRAIglIm0yIhERCZIhiJmKp4cRZzVDoqwsXJkEbGMBaO7xnB&#10;gmR4MTH6SfvigOxnBJWsOuhkWNo9YMYhkngzFtrlfZGxqa5iMzZ1BkcxcSGSCjjq+aiYuU/joh18&#10;GedKLsT8m1CYXbSJLBMQhjq/jOLPrQMam3TVQr00nNcn2GUp3S7yHwryPA2I28SucykpgpZMmIM5&#10;QX56J7KNwrlr69/xRGjcbEQteRmf5BtE2ZSbZmnyRpVa/a7HopTJx2ljsRyituZ1FeTtG0oMgwc2&#10;ddluWYqoNu0EUegGeexFPud/GDD4gEExkiBSIARbbR1UUqlrIDeYj/MX0/TH2j+YhHeZmBiJKN5m&#10;I399Jb7X9EFo+ScEse0tbrYNnt1V6P0HnVys5CYS78xRw/zS6WV0JfULlzZGisb1lVv7groxlXrj&#10;6v8A8hBOesOZT6gU7WGWKrSxhQaABltNu7UsuNIXKCPqOqVuKtmkhT3GiGleKuhqolMsEjnhKYur&#10;5XWI2MiFZqS1YwcqcfoWQqWLcZCAskYTBmB7HxmB9wTxMcz612tV0qLkfQeNQIeNCuOjyo7xaROA&#10;3npd1etVy1PzWlYe3Ll94pSavqTLKHfKO9E1CcyrBph/2SkhjR+lTZkcqu7GNu4uE4sW3pVcshh7&#10;d+05gAqhV8tmhbqKSBPG5TcHFsgPHeZCFslA16xJ86bEnY4p5KXNpSVBEkTmcFPUwjKAlTRnkPKd&#10;/W82f67771tn1uo+UvLXX+c8n781VCXU3HVaa3ODs9RO/sdIRaHZ/wCqslXjeLMJWzB6icV6ZoyW&#10;xxZrxkU4p+u0B3B1ZqB2fx+g9Dahw2B1W9C8myM7jrDV3se3zQK8Td8FyjFpMV3ttVbNQnvTEfDY&#10;JA2Op7TOGxq8bZ1FqHGXslhlsKoP5daUBV7IeOZK7X8iLEpZ5VAhynwtbJnziQkHSwafUS9YeSbI&#10;BUfqA8C0JqBZui5f3jkI+2yI7Ods4wZsJkmeutp94/8AvyqR2FOs0MP5Yhq5cuuIt6PHd/X3b+6r&#10;H92tKQzHsaKVaq08EzVbvO3kkORUnlMRyKuDcdeEd+NI5iBKwTojTmpK52dGZmQtCMsPD5OY8of/&#10;AE8+IvWMfaGkFqvM/eyG/pn7/wCSPCf1FqHB1Wvgoz57PrJrB13lcsFat/8AOizjJi+1D7A5GYNw&#10;9pNIWCe918pus2zpjGoUmYpc3fLdv+1veHFjn6iqzjvQUBqDBSFHIeUf9qm8Er4OsKKYF1fKVTsJ&#10;3jbhMjM16nqTV+iLk45xuCK+2+MyEE+rwn0B1y58lrOIkgbTcKmR/vxvHWidWramm1mu1FAPsIiq&#10;yNTXEwu8sk+wypIvHWLoNpptt5ptohBYdNpZd95JNtc7ybbb7ZznYKNJGOpU8fVGQq0atenWXJSc&#10;giqkEJDkUyRcVrGJIpmZmJmZ3nqk2HstWH2XFydYc17S2iOTHGTDLaIiI3IpnaIiI+0REdcS73Ot&#10;c7p9nvlydKq5VKeiaWOxPnjRelTqE6gOU089k3alBLFoY8EO+85p5Ywg+mMyETxR67b6uGMBQGwy&#10;EAASMiIoEREY3mSIpiIiP3mZiI/eYj30mIkZQIxJEUxERETMzM/aIiN5mf7RHXkW7v2rtPc+5dFo&#10;T0T0XVuk9ZeltuYcGu15T1mFoqkBAGpXNbT5L7h0mvcM7XRlEsOdI/RX0+PT1f6sWtOktjatAWSE&#10;nQukWbFixYaqYtLa4t01jYIRI7DC1HRsOCu9YzHq1i7YukZ5yEHvvOrWpagOJSQLiINojJbTv9Ri&#10;9QyxRlE/7K2kl7+omRnbr1S+cuRi8K4nzvlQhL0nSpoIh58WHoF66gYEefNM2ZqAbx0ps8u7muJG&#10;R5aepYsLMk1fVwVCzO2ugeumLlVRFaupMSX0D75tY6YmdyIYY4iYQDMyIcpmYCIj9uoRrJaw2TtH&#10;Kd/QiG+3qJkQiBiZiNy4xEcpmf36lr3qFHrpkqw55FO3h/LG6dSMa7ba764++Y9wFQ5c8O2Pvj7/&#10;AL8Ra6/fH5ba/f7/ADONSd4+3Wlr7sRkdRKtZxEkLMDg6eR1FnAYMRMrZjMJUvWUFETG82RQAbxJ&#10;mMTHU5Q0vnMikLSKJLpnMbXbjUUKcj7+obNxqVn9p2hcmU/tE7T10NysnO5q0ldXtHNgFtttquEd&#10;V6eVqPL+vefMUo+kcs66XeKPMn4bzRZ21zrjb77flrrRe6esuzM6M05qPu3phx4rPMNWHoaj0fau&#10;ZupZ8LbRoZWSl9rD2GV0E2QOzXlgyMFJFBCMlg8ZqQcpdpafvh8ipETYfQyS11GBBiuDFpEC7KxM&#10;oHeAKIneY9e5rpf2rkdRhmhq1XYj6y/baXYBOEvxPnX751xOQWbGRJjTOc/jmXG2mn3z+H2/398Q&#10;w34ovw5duqtmtoHQmbpBYgTsFh9M4vDBcIN5XFu5kMki46FcikJeLQXyIlxHKZmzWdCazzDAZlsr&#10;WbIbwMWb7rRLgv5vGtSSWPLaOUBMSW31fbqaVzrDy1/iWroZQNfi303Nslhdiqlg4mu+P5E0W2Q5&#10;v5m8UX5bY0H32hxv+OJiIdM53+ajoj8Q2qe4chkcD2jyWK0cloMyettZaooaewdLHA2It2q5fl1q&#10;cmxCOZwumxlYWQAWblZZS4YLKaQoYeCTa1CmxkiGYRi8bQfctMdI/prP9YPBBHsMywecxvK1nOwz&#10;FL76IWqszL6VDA6N0zvHu3K/PVNDvj764wLprtFMy2ztj7Yk03gEz9sZjnIxn7fM67v/AI0MHp+b&#10;WF7XVqmqMqqWpbqPIeYNMVWjuAjRBZos51ks+mHKbUxkxsabdyC4RMad7aWrkLs5xjKFcoghpqgZ&#10;vMjeN/LJQYVR2neRITft/Mtc++r/AEB+G6JU2zFiHdqtCPm0zDKPnExQkO8mN4ZcYl1zptn9eMS5&#10;23xpprj8s4xjPzsfSGY/iTS2ntQkia7c7g8Vl3JmtYpkt1+hXe1ZV7QxYX42GSxGxBMgAGCI42Kc&#10;4yFf4d65T5c4q2rFcS5gyJFLjAZhi5kCgojluG0TMz6j7deS32B9DXt/ZPVfoLu9X9YedqWF0/qd&#10;kuCZRZHN1S2lIO7hDl1SOC1Gsmg5gf69xd9RJZY5Q4x59otP2ZFhr2S0rbs5C5bXkKSofYY0RYbg&#10;YEHAzwKR+0xHqYj/AC7f16mauXSmslJVnnK1iEzEBITMfvET94n7+/3/AOfSyNf+H79UNcBjPPZv&#10;lNphRrNqvgddK6c0/qtC5YJiNV8TNET/AFuhU+o00+omo+pE2o8suN5NYtsMC0hkC2gsljygP5YJ&#10;7ygY/faCGZHlO3229/f376cRmqw+4qWB3+8wCx32+2+0+9vt/wCm0euv0z6BvqvQckBh7d8s/wAR&#10;jBsOYCd1nqewbAaOfTfccwItTkY4fQmDTbaEmGaLQiHTf8NZYtNtfs6RyG0wWUx8QUTEiVqzsUb7&#10;7TEjMTtP33iY3jfb7dH51Xn7U37xtMTClbxP9d4neP3+0x69e+vQR9J7wzYPIHlHo/HLnfuX9ReW&#10;/rVkvEdk5NZLFOgGwVU6YoULiG84gLNW6WFV/wDlSkLIP2wDlCEx7SEZzriRsaPXkdH5zTtua9w8&#10;iFgq51slkMZ4rgKUeOcvK43jk8Y6vdSlwXsfPzKkjD6/JoiMsSy0ry1O+oWJGv4xMWoRYklSZw8S&#10;rP3r2QYozCUv/SbvIM2GZnpt6hb2FXBHkJCpFKry9gxwRc7Vlxoc1Hlb4LsmK7mwHYuNuNfkwZml&#10;dGhJV/56QkRiNJYNB4uTNC66ymjcdXbbx/bzt9pbFZXK/K1/rQs8GQzdOxnYv6sjSs6oyUa813f1&#10;PdR8huoclQ09i4YFe2qjmXV11UaNmMPWyr2Cl+czmRsVq0qwuJGlKajAp+HGTk4xqJwuGRjlH44o&#10;V3XbPEjWTaYMJpyH0Fw6ydxW102j9ZeUPAn6jdxF+xmK/YdJswEgMzdVBilruyXxY1ytIlNKEji3&#10;zpqFBNn+T82XvX2izneXGafyGi+52X0ctIpvwjHla/Is6mxCLNDJWoxdvGZFl6mniWPe23Zqgo+I&#10;00tn5ER3b3XON0LayKc5pDH5/wA0FXhtoU/mOPIIYqzWQVxNyoNawW8WlihTiId5eYfpTUFI+nvz&#10;tafs76VarJ0ttPNgkqKeWVErMl2xjaT+xzAWc/aZ2kxnbO5D2LWTX/pkhzj74zmGkPwO6EoXZy/c&#10;DUmoO4GUc6LFkGsZhsdbaURLPnSmzczmRmT3mTfmQFg/SxMxvE3LOfiI1JarxR0zisZpemsJWolA&#10;F+0kYnYJr+RKMdVjjt6VjykZ3kT+09WR3DpPJuNcss1Cql5r3L7TivMIKinqAYpLlc4xDrIJtqjV&#10;Cl7g5Om0wOSzYwD76akSl/yf5Gmsmt+7w6+7Z9qO3GodF6b1jgu3eo4wV9OlsXperWsZWjlYVDKs&#10;jh8ZWtHT+W4BQ/IXlIIRcyz8jzrFkVnQumtW601Vi89lMDkdVYqclWZmbmYe5dOzSk5F8FkLbUw/&#10;wLmWLrV2MiZWCvF4ykZoDzjZSPSHmrp3HLaznd29KMw0CLcm/wA1iYK33me1dgUYZGaUVldYxiVs&#10;5e0JO8Q0IumNc53j0zRPwidx7ncrtnqDR+o8nYymptLXXFFrJWzuZG7h8yxuQxlp9mwbrNoqeSi9&#10;jmPOWSC01R3iCWM2HvppKvpXVePzWKpKp4jM1g2TURCKle9jxCtcQpShBSYdVmtaBYwMSTHFETMH&#10;PXUU/hIPqLxfaeB9iTXDmqCCwinU2yM0oytiggGcjWdMfWpn000LiBG22a1/RuzXqI3aorE8aZdA&#10;fBHjolmmE600Xc01mFXMckrC207MoAHVpW8LaHVZfJC7wMh1eWNWqHKMphICYx1k9bLtwOcRlKcp&#10;sMADFypMpW4WLJTAdC5gggxkWcBIpAxiOZSO/S4cE85fSdpnYaTx+uiZ9CdPs5L6BXZb2bJd6jE1&#10;qiSewMwdoc6o+fSnTADxlBgqkLwjaA5SRtJgJoKXPG4Ds723wrVRONPO3N5kbOadN5fMIky2qxCc&#10;fEz+0RVOY3H6p3mZkMlrnVN8DmLf5ejbbxUA+OXGfpjd087P9pnyjE+9ojqa/UdH+oFyqw83s3jY&#10;p/8A8lEq4GI7nPJqBWWRtctSkwmX9r2uiozG9io9gXSixfwAId1i0oEuBiJBGaGX8g+6wdz8LaxN&#10;vQR2Y08hSxbisJjKbmVLqWEXKzVGsb7WOtKkBlShlKTWYtWMMWfUho6dJX1XUajhUZJplIXL9p4g&#10;5DBiNlOlorTaScTPM55sExkCKQIOs9dvLn1QPqIWiuS+jJLHz/nK1nqZow6AnUUZNVopx9gjWVQ5&#10;UriHsLSxSrN5xgS3Qg8cm034GPhw5ptZcu/g7vB3St1J1VNvF4pTvJDcmhGORSEhlbW0MMiBtOtk&#10;qSBbLABEyWx2RXJRNvjO6I0eh35NCbd018OFRjLbHzBcxCxfOZUtMHESYqkpjbcVSURt6OBuQ8gs&#10;/GIfPw24Fio9LrKXm0y4Swlf2CwevJAloq1ywqThO7BMMVRxxvQoGSkhwpYnri85WNSYpesa2Jwz&#10;MIvTtclWKONq18VK12OTFBVrglansqtU1bDVAy8IYo2rYwCjxtmJxh9u7848k0SVYtubc5yriJk5&#10;pmRrFokBDDJngWxiJBExMkO/WLQP/NrgfpWsrhOa73fvdfgo/NaRihJdl9ON5VQubSKbOuRVcZRy&#10;lQ4gtUVpze2FMqzGoedeC2s2psb/ANVt99GW1Vrl4fmeGz1dY0Jt5lEU8fUikqQqHjaVCV2Vprwv&#10;GqbFmLHzGVa51cHhrJVTu5G1cAKzLHPxrlE5l8JpnLXulxSTYsufBLk2Sdgh8fj8ItYLLttYtFNZ&#10;aZJg68da4ix6SOivVZFiofSJ1gcDSIrVRuxhyz0C0yE5sa/drvqLTZJjWrBZVCNR74zUqFLJuRXo&#10;/wAZEe5/ah+r20tR6bOvgdXCkali0SaoWLCrJV0r+blRCzbTSwUMsZazjcNKZ1Tdo4zG5O4WLUSz&#10;f6S1ivCrfi8qDcjhiOXLT5GktRphhl4KckpBvyHFVJVu95YxCLFu3TRFsxIbHpdMo/n+kn65cGjJ&#10;BMxFnsXjEgjSGIQSBauCXhbSbDAwxBjjCjrlQ2krE7ec4rU5wwMLnsOJxWiuxmi8ldv5pmOwGPAL&#10;d/JZq+5ikqr100aNSnVkyUiBQlFWrj8aiH5G8Z2GBcyl2w90Tk8lmtdZmuIU1OvPkkor0q6wJhsa&#10;yw9rmxEMcRMYxrbFlkjXRApCUVEKUFZej6jYe3cvp+/NN424xtjSvP0yFf1sJKk0EwSI8jJWYs6R&#10;rJjIiyoZYtiYY9J94h5CYMQ7ZT3905me+Xa7Rlztk5OaoZPO4TPKE3zjk3MPkKFuui+/5fiJS8c2&#10;4q1bruSVtCweS0FZRCSsOhMjS0bqTLL1GB1HV6NyiUwv5BqtoephoCF8oIrApJSzA4WcyMEwVsk4&#10;oTX0dU+I89xy3nQcNjtqIXK8y5DgDBVA2xy7SYcu48bk7snm4pGf440s0UYzLaCLP8jUKPWLbEx/&#10;EJpXsxoMe2nb+qnUOqMJX+Bc1gmlXpaTuagaZxmMyuCsnkM0dV/+HrNapdfIElW1kaS4UVz/AICy&#10;mr85Oo8606GMus86sWbmOyqaAxHxKc7LivUhi4gzESJiIMp8ctKTiGc44mdasmdt9DOylNL1zo5L&#10;3sJM0Tq2/jtjA+pWu+NCQEs/20HDDgi0YM4swgKAxg5Y5t6f2+7M3tUfM7zd/czZxWjwkcxbLUD2&#10;qzOqoEhiuNoTgX4/DP2BFSohY3smqVUcVTrVWrccrntXJxvh0hoWmu1lp3qKigsSqYzeNz8UxJA+&#10;2E8mOcw5RWLk+y1jRIB6+9dGvPpazrea8zSTqKOBmKJWgHx/BF/rw86QRPbZuNj+IAuBi00/gq9c&#10;bigZ/XBBoe23ixow1t3B1r+IzUmP7dduMM/FaLpEtWNwKI+FU/L6kglWb1UVWPi0cdSWAfBxYwyt&#10;S/TSkLuUNfBfDYDD9vsdY1BqC4FnMO5E+6c+ZvnbBGdLFwyYY6w4p/WtfS10cmHKa0HJWfbzQfGi&#10;KsqaWtW2LoFvxuwtFqdx520IUJSIP3pgF8JOhK0I0orEQWdJttIsQzmGZPOxFiHS9WXKX4Q8JprE&#10;6OxuO1BrzVkMv6m1RmlkQPxWGejz4ijRTZCxj6dyzZ8dORbIKhL7lyb14VeGu4tL+69zI2cvZsUM&#10;Li+KMbjaZbyFq4B8LT3kuV2HKUvd3IYkuYKV4EyXJi7lzwfqVR1u/O5UfObf06s11ba+lD1WBt0a&#10;HmBwkjBvXqw1j/VOFYZRy8iJ2BETENYVLIyiVFsYQNoewJp19b6ax2qdO/F0/e1hgsO67m4xy7Wf&#10;TpzIU4uPx9GyMCSshC7HgrOMXJQ2TeFZjhRI5N5mYbI2MZf8l9OJu2wTT88ronka7ZQD3LmSgkcl&#10;82BBAbBiFkwQk+WfFCfYrOHfc+VaofP3DqoasQVsc6MG22br7yv2LNGZc168h0KL6aqtUiaOT/lF&#10;zSuaRf4swJjbNoMMS5lnzIsNc/L4t6v05FPRWkca2vSoA4U5LIamuUr35PYwOp6UMbqCtkSqiUaZ&#10;wNCB/LnmNmyEPYdfq120+fxYq/5sxlbAMc8gI69fGqej5YXsc6RGiyvDJj8yvPmYsAMrUXjGGdap&#10;8s6lXus1PFoRwN08gh5yOx1qzgf09pptlVZ0w2rNqU7SS4WuVv7YZJotZ5xSBSBWAJJQBYxMnRWn&#10;tR0NSYuclVC1UlTnVL9DIp+JkcVfrbfJoZKtJF8e1XggM4gyUajW9LGIYthUC/j3Y+z8dvjbBADU&#10;Orn5UWkM/wBm+uyIiTWzaYH1BiUEsxFgkMJLdaX0PpF2s3ZfN/aAbJJvKACbXVLqZIep1AC0GHVZ&#10;HM3lSnjS/wAYgseN0Iu1I3IIki3n++02fz/1tozuF3H1tqTvH+HDvPR1GxjaNG7p7FZl2FvYgKFN&#10;dWvipRaJuFv1mTWs20KzdTHRYN72JOxvLZ6KwOc01prB4zRXc3Q78cEBZsoyduiN5VybLyay5DFQ&#10;F6uwPKtDCoPsyuFrAxXtwiobT3W7ytq7UvUHK1L9IqN/aXoyrZyG0ZxvnGkjWvnitQ1JJX6cawzD&#10;gbRrGg35RTZiztrtjItUd9NbHltN6S/E92qxOewuLu+a0OS05dwOp55FwZlcBfq5SnibVnxCKX16&#10;BLxeUrclOJW4lFyxWgMFFPJZjtTq+7Qv20SCfjZNF/Fxx+oaeRrsqOupVJ7mDLAnaqt2MBOYnqci&#10;cK82drLhJ4z0gumWDeTUqSnMv3SlDaY2zKVqtVtZhHoc0EGsu8ZKlqzCFzrpvjXEWuc/LvT7F/ht&#10;71W02uzXce5ozUBtC2zSGQ8zbVZYnLbI43GZZ9TO03IQLSXZxWUyVKpIrOA8Q9QT9fdz9DpYjW+m&#10;UZvHwEpDMJhYqaUxxV8m3TB2PethyEEq5VrWGxJjy5zHV0+rwoVeOLwijwso0zJ5FCsN/rzzSwwE&#10;6vOxW+zur3GMmBbCLoa0nlA03+0ehM5sGmu8mvdOu6asdW0fTrDNlOOl9dCLJrtWG16dKssWNdeo&#10;5SX+FaRfac1XM5HytcP1H1z1iHnZblXNmAOzItYahlSxNzmEQgCW1hDmZyCgEoEYmAEZ2iOnfx/4&#10;xnGfvjOMZ+//AL/f/wBf9f8Av/5+a5H2j3v6+/8AX+/VX6/fn3o6Ph0dHw6Oj4dHR8Ojo+HR0fDo&#10;6Ph0dHw6Oj4dHR8Ojo+HR0fDo6Ph0dHw6OqT7I9gGFSINgYmmTzMujF8qbazDzLa/OHLvoxRB4mb&#10;brpjSRf2sl4Rm67cfG+8Eu0kcW+Ld4c2ivWw2BOirKfPtTmblBuHnUtduNwFio0gyOCqQ/Lsxzrt&#10;qr5cljqNwscdcTNDDYpTLjpKibG274vOr4FRUS8LkY1gWLwNCJr3ncKg2BStnGvYcmLIskRMYEyG&#10;wKODsuqSEeSGMWXZaOVOPFAULEPOZpguWHQUyaeYTWHebMeRc76Rj7abRRQwR66wR37RFEsfpTBV&#10;2JXWaWPr2X11JtVVofdCLbUBUuOe6oKSd4/iyQAghJakoXApCCzTosZW8yDJgxYYsGEamkwEz4hM&#10;mpAAbJwHLy7STImCIzKZMsy/SleD9c+r+ZcD1ZFy0XirMW+dBCVmwbjGGRQakuI2+4W+CV/4gkIq&#10;MmKFaQNxmFpukDFJCBotaGvLoxkL6Km8yqtMOcIlG0zEfVBcZ3j0QKGYKCEmM3HaImU0FNeubtvr&#10;bEgEzE7x79bb+p9wRTvExsI7TvvEUh6J1cdYuPafQXOb0iq9O8/kjcnYnFWpjzCxpgKweYltUVf6&#10;Hwaw9AfqKsrtGzCZ9UvT3AHVUCjKIeQwh1DBjAeh5yG5K1lc1SuKRWw8xj2mdhlB6wQZqsQm7iH3&#10;XLQFjmTq2fw7a4QROiBrQZxK0+NdVeo1JGy3HnERAXrOTiCXyVaWkCMg4wLKNoWTMQMz5Nol2+DI&#10;mflLyG/t59Gs9xt20Ft6+/oVFTUthZn9lsG8ZUaZIs5RAPzk5gaMOt2Od0RAhRO5dz7fNXBGRzSG&#10;WwVWM0hpC9k5xl7J20ouZdmLxdeq69cssiCGvVTjYikxrIFfkdTrqSz9S3NcTJgy2hQ5jMVqcWq9&#10;RTWJqRbtsYuuhcTsTXMsT5RANy2BpkcfSqDmIGYx56Z3nk/uy/8ANKB6y8/9K8idas08SnhnoNQU&#10;20jDgYMcz19VZA7dXacS2rEzsjXXRoHkiJM4PiLDZVXU8o3blzNarwHdLLYXE6+0lme32fukFfS+&#10;ra7LEQsWuk6le6vIU8cdigVkoiHrkxrWGixbqMNNs7HQw+S0hTv3dN5mjqXGVxlmYwrRVuUgvi5t&#10;cqz7QqsioZmVnxJqgkTXZ4CHV01mz/Ud4JX2FdOr3PfqY+bp8locMK84V3x7sOJr+GyxlJHq3sU8&#10;g2dYomKiwqOhQxZ13Hhdw/fST5ZaV7vHpSo2m2piO9WjSllSG07KcrakA9Sh0xFi4ZBtAtr3K+XE&#10;YiRC0Pouop9fQ2ZeLwfd0FnY4O8b1spJgi/zhEytMQUbyDUtozO/KUz7jp5Ppnefs8f5vebxNzTo&#10;HDDe1WYWzn8QvFjU2UahkpIj1uhVYIDVqXS5LYBi4chI7dBJZUy1UsXnTSRwQbZ1DsrpL+HsNlMo&#10;WFy2l26kuruu0zk7iLq8WdYWphlE1oRZTWtLYPjq5AZu1koQppEIrKajr3NTk79SpF+llwxVc64Z&#10;aohlcrgtkGSNkSYxTHJIZ5uqzFdrGMYERJT1pb82nqh9ZSfVQ6NxrFM475s79GkB456W6ihrfTrT&#10;dOvv+Dc8X1Klva3b2FMsfUVFGt6sN10TWDUBDQLU55mv6anV2tIt6KjZDR4lhsy2v40VLPGEW3AD&#10;jZYmsqAAhOVk2FnHJu2wrOVC0RMYaM7dPaQMkmNVv5EhJAIrFpSRRI8oCSiZgN95IROQnjMjPXWe&#10;UuKqSOtXOoV30b0fvHAOAXMUKHgvr3lofULly/o8Smv3LkXSeBekLcMBcbBzjFeN1aUp+2n6bNND&#10;/H0QXpMaoPFk80qw+ZiwtNs1arIiK15MOYlvEDQ2taOIMlcZmVnPl39cWDIzHX17J8YlKQU1o/7V&#10;B8BMNyEwakZ4ie8TBREB/cZiYnrW75NT9p/0n7ff/h0x6VTo5CdnZHoJArplsDvEJNlv0qq1yvhE&#10;TDQF4yFXG7DP82LWKfTH5s1cw28m0m8ccuNdZNuLO69rBZbVmo8dapahypY1qaL4zndzRmlNL0LL&#10;6da7J4/Secyu2QQNd4RJ5rDWKRtlprS7hDC1fTSrlbGUbC3UasPg3BNPTGVyeRctbjTs7J060eAp&#10;MC9VLa3CEDBGHKRiyK9Vq7e+X1xY10nNWY11KGk1nTwEQyBmlR6ZHLrMUKfaHGn7RdCFsUcJYW35&#10;7a6yS7/bTsFoDRvdjsrpTT+o02slhBhWQptXbwVW5WfjsjdWqad/Rqa+ClAq89EbWHQqvfxrSMwF&#10;z2FFbv5bJaf1VkbdQgRa5Epokq4azF6FEUNRlSO7BSXBpKtGbEvHaCkQHegLk65/QbEOvplRplki&#10;FhglNOZTM3U4zGImXE4mJZSpBMb6QaR7Y2i/diKXfbMun5x/qzxd3N1V2d7Q6zp4btl237Ya1TQq&#10;1n5XK5uzm9TW6GbrX3DZx0WLN+zj4aFVaTFiJsxWssKbKvIiK5aPg8fqTUeMbZzmazmMJzDCvXrL&#10;q0lurGofG6QBYNkZMiHifDmMRwLaZPrhwj9W7gRjO22wtZ1nxjT767rquFHpvjXGkEOmMyuZxtM/&#10;bX/Ze+Nv9bSia5/6IqvS/EH+Ku6MsMsdoQbcePkDcNoPGLUcCC6dZcTa1PdprLYJmb5iccTsY8Zi&#10;AXNmj9ArmIiH5eVzymJizlXEQzMkw5/ToLZMRvEQnf3sDp33ZCj8XqNM/UXJBh870zjbDVnDHtiD&#10;fH2z914P/WOH9s4/LWXP7zMZ+/3Kzr9tcdt9qvww9ue2XgyLqsat1SuYONQZ6ulkVWxxnfDYjdtL&#10;FwJDBA7a1koneJvyOwxmOf1zms7JqFk4+hO8fDqGccx3/wDtL/TXzO+0j9CftsmJ99WxmWKTaQfW&#10;WPM2seNt4sb65k00k/LGm+8eM/nrrtnXP47bYxjbOM4xnOcZ+3RI2a5PZVB6SsqWDW14aEvWtslC&#10;2MTyloLYQlAGYQJyJQMztPVOkDgYORKAmZGC2njJDtvEFtxmY3jeImZjf39468o/tv6AXob0z6w7&#10;p3yn9r4ekrPV75i2LEtoTX/L1SLLX0isgc/ZUpYLSioilcuYtxiNIyR5Y999hpNd4c0XKaQu3cjb&#10;tqtVAXYbLBFgO5jEiAzE8RIZmJGdtp+07+vt1YamZRXrJSaWkSw4yQyERP1TMTG87/v+/Wf3aP8A&#10;h4fW3KKwpfrul+cL0ewdyKjlc9sI5eGtEwvnMFY62fpAq5e2mInFyJKnEHjOG0zGdpIYPERrBD2d&#10;G5KusTGxTdMlIyMsmvAxxmYnm+IE95jbiMQUb8t5j7PVZuq0pGVPCIjeJ4QyZnfaY4r3mNo97+4n&#10;3Hqdt7YSf8Mx6XcKlLM30H56B3YrAD5RYa3e32ocxwsRUwkLIOCIBnEPJLtFGyD31FP10/lwaaxT&#10;aY+OB0NeMRKbtSJIYmY8biiN4iZiCGOJR+3KPRbbxvv0lOfrxMxFd87T/vAO+0/fbaZif7e9vtv1&#10;vh9PLzMv+kr5DvNV791ukNFRPYHfQiLZW6/YlCoeO1IqbWFSCBQTGxdNXhJtd21HiXiyyGymjiDD&#10;7yx7bb2/C0P4fxzl27CjgrJuliwYAxBioBCBncyOZD7RHveBiPv1DXrH5lZA0qMZhQrgCKJn6SMp&#10;nf1ERsX/AA2n9unDfMavLYhWPPuTaWu0MkAPRIX7acpbPMmu2syXYrK4vE1lZwDQHzYY13cMKBPj&#10;bX7QClRwaY5W7hL09ge41upoTsbV1h3ITjY17b1Hk8nNaTx+sLVzSF6ypHmyOotR0KUXLgZDAV0V&#10;cZikyp1UEOilvoWEm7cwSmZnWDMXgSsThlUK1fyRD8WtOUSoj2r0aDnSpRIusYyxZKCFkmvy7XJz&#10;eR6vp5CBgpXjOafOfXgwAyi4lZoS+PXeuTiTsCGjOBeaukDh0IO2nI1zFPJmPfXXXXbbO0bNRY7R&#10;L9MZjDYyhnNC28jpanj8dauhiLuLxawPS1rHvylzMZdGMvYh1FK35Nr7cEmwyVmACM1PUo0LGYDI&#10;V7lhtPMAjIue9STtpfZKYyS3LrKqVTsIsi45XXFapg1jBDMzMZzH2H296VMNUJks/JKbGYQtYSxy&#10;HVIPG400oRkJFiNj2tlg/VJrNFNrXghl834fbePXGcZxxXezn4vvxAWbeMxOIb2w0qu06hfYDLmm&#10;asEhratpT87aXOps3CzFi2jg6lak6Y+sIiYmOkK+P7Gds0ouXbwaxzRIXarBIoyzdmgL0kGNScYj&#10;H8hkDCci91le/wBM7xMdXDzH6fHN67mNn0xuw6I633wQSBptOkrH79vvtvtOPARu5b7Yk/6tpmTT&#10;WGf/APyg4xnOPmo9vfwO6BwMhke4OUva7ypFD7FISdh9PeWfZy6uhx5bKTB+ydfyQqf78lOImY6p&#10;2qPxD6myUFV0xUraaoiPjW6IXeycLHaIgHNXFKnEhG0BUqc1/YXzMRPUdXQ+bfNndbJexuuiB5tG&#10;dK+Hy2nADMF9egbyqojsvplWx0Qixc0EyzFHk/p8q495MZ1N1jzFmEx6ewXYHvLn9Z1u6FaqWovH&#10;hKvbnStJF2hg05RuMXcLMtxk3F1cfRyNWchWQf5XONUbPpuQMrmQss7l9y9BYzAN0e6wOJ8mRdqv&#10;MWG17OROmFskRQG54CdasVXRVawPm/LMR9okoKIp6l8c967t3Cc8TrP8zgdjo5mIKjaDyJU3O+gi&#10;SoSQSBKws/rh7vVrG1q9bJYpbESbLqob9KAAbJjCaTIv7psoNzYPzjNYgjaDKPGDCkYCY2mIMWTA&#10;cRKfq5HAlEyvbnJZiIyMrnyjPvaPcjETv/XjIxy3mI9bDMx991VaVn6d/gKzJY+79MtPVe80retW&#10;4OpJFz9gemd/rEeKX4yNTIOvXHytB9GytrbLXoZOMOi0JzNAhV7j0HUvcHQ+iLB0szkmuyyAS+cZ&#10;SrutXAhoQxRkAQKE84jksrFhe48Z9wMdWPE6Yz+fVDqFQApMIwi29i0omQmAOIIplh8f5ShSy2ne&#10;PvO3VVde+vU9n2nC4Zw1apj3zNADZetWDc8uTeTP4QTQ0+oyDDYlxjOdtB5bcRnbfOmNtM642j3x&#10;3O/iUtTJK05pxSIncVW83a5sneYgZGhRkA5be4Arx+9t4mNxm94/tSuIg8rlDPbaTTQVAjERvMxN&#10;mxEzt/WYrx69x7+yu5P+rh7zjxIN/wA3c0RzF+cewWsHB+TzgbS5iznQvbetzWUaL/qxvrkq0EyR&#10;67bZ1m2zjG1O8ne7uUO4fnhY2wO8SvjprCEuSkfRzNQrYD++53CkYmdpnbec49vtK+jjHzbVM78p&#10;nK34OIidpGIcKZn9p2QMTvEfbrZL6YXhLr/jILphvTOg1Nvr0zWtF70anQM2C1O5R5Y6SPzLO1hV&#10;7ntjV5+isqENLHBtAGNLKwKzDDrpvPZ/tvntAry7MvlKL4y0VDnHUAcxKH1vLE2juPFMtexTfCYr&#10;rwMiAETTkRiM51vqnHakOiNKnYXNLzh8mwQAbFt4bKFC5ZxWBjLBk2TMSRDADuW7LdI79Sab0B3O&#10;j5ro16cCvjpBdqZAArD5VATCZuGihYwwmWFmh0PPmbBr4v4wUxRmxsOn7JcTZwfu3+MjA6C1VnNJ&#10;ae0Fls3rLEWWYGxbzHhxFKbCmQ9KqoVxv5nLUmi4bVQUIqBbB4OQcgwTKx6X7VXc3jamTv5qrSxF&#10;lcXVqrSVt3AhkDJvOU06zRkCW2WMYSpXIHETEx1H5LP1WwLprj1+0Hco51DNjSNAgEmR2e0SyR/s&#10;jUqdJNpX+uhUeM67FzlRb7x/skgHjg1kNHztmse9OqMTZ17341lkeyPahD/GnTGmKNjTesdYvYry&#10;rwuEBku1OCrixkSvWLldhqlh1qqa4uyVabjF6Rx9leE0Zik6w1MwN5yOQaF7E4oIPiVu3xgMcRJP&#10;34hUwBLjDGGyRrsgYYd69LvQlSyGer8xq+0QYmskpBoSgYfTEcX75iJtt7BbZhNtdfvvNvEDpv8A&#10;nLLDFJvKdmlCj3J/F9qTH4bEotaN7O6MNNGkDHWshQwdWqqFJ+RZsvJmqdcPpEA/qPYjHLbJualL&#10;WPyVhc7T/a2g+1ZNeW1XlhN7iEFodaNhSR8AWERjcOLomfpWLLMjxACkBWjQCnU5NR6yuqiWOfKt&#10;bDJHp/Nn3Lnn3nkkmKmn3k/6c7Ezyyy7xRaRDx/szHBDFDrrHj9QNA6DwPbnSOI0Xp5dr8nxCGqT&#10;+YWmXbTzsuZZuPsNZsEnasuc5iULTUV5JVWrpQIrjnjNZm7nspay98lzbtmJn4VilYQACtQAI++K&#10;1gACRkbCgYJhmcyU0/bOf8A5MKy6s1oKECRLtqX/ACAFEpedTSZtYRNV6fG+yqA6cuSKIYnAw0Y0&#10;0mJdiRtMbS4zLVOguxXa2tkO6GT0LgqJ4aYtfIpYllqYuvaCqo0MRBljEXX22KVWsRWrBWacNOzW&#10;ASaNlxmc1tqZtfTVbN3nRbiVeN1oVRKlgRsl9raLJoBQmTFeRhMEeEAwpEZRk0/qnsS+7AAa7I6c&#10;ml1n0Gl3mlQVUPfOdIzGO8WsWHNoPj/P9EWMay7/APciEyAsjnK24ot3u534ttdHSoiWF0jiHC4a&#10;7mNdgtL0z3ALWRJMLjM6mvL5yhccTLc1VZo41brBbGpOnO1eFhz5i7lbYyEmEAF3JNH2SkQcnNTG&#10;oKY5lM8Y2E2+ayQKGzei2srzAfU+VcZTKf7huKub2KxtoRW7u1HlmErAFZg2so2QdZJ9cyj65mgi&#10;iiIhgWRjx4KKm0fuBqez+Gu7pfth2gxGLnL5WrjstqDUWVVWy2Z1Pet234yjjLdcG15pCbxlqIly&#10;VKU5ScYtADasuruBxi+4icnqXVlu1FWqyxVo4+qTKtTGoWoLDrCmSLPNIhMCzYTMyAzskw5UsYfX&#10;uC9h7Hepbb3LVnX6+N/3nrBzOAvLlWBfsm/pEC8eXeFUB9sy4lN3jHDCH3JL1kKOk/PNUwHY3u33&#10;c1uzVPeqMlgsDX3bnMhl3Usfabjqfkb+S4KhXaxWLobSzy3SXXq00HYtCdq8fOZW9rTS2lMMOM0d&#10;Ne7dZ9NNNUHvWNh3EPl3nsGCtP8A5eChk2OMQVIqSO3VrWX2ErR3Ss03mNb0slOUlCpWEoMBEpbk&#10;fSPUAddSBIdsbSar9NddwySI5tG+8GBx4og9sMJNQ1H+LTF4XWOm9I9tdOhqLSOKs1cNkG0UWG28&#10;ugFjRRj9F1FFEsGgAAVaxYBoZZiYrV1qqFF9lax/ayzcxGQy2ob84/KWVttoB5rBVU5KXssZlpeh&#10;88zIsWuRKrB82ETomuNkdG8tVPo/TKNfpl1bmrI0Vrjv3OrLXdS0b4i2r4Nt72oFCmX5R9bgLXKV&#10;ZVzKywOnrUUqrG0Mwwsuens12+xuoM5hc2delNAV5D86wORx8HWtHlK6yLLoSk0/B1Qtqa1Z+Ub5&#10;mlRE6v0kpZdZtUz1mjSt04Y6HlNf4d6u/ZqhqsKPiGZQcOxpQbGDWHgEPkW+4Ih6k/qG/D8z41aC&#10;w5IRHNm0xVUudM6Ry7MXQ24pJuM4zrJtKuSwGmYl++2+uRYNM7Yx+H2of4oe4S+23ZvU9ys5dbM6&#10;jV/CmD4kIM/MM2hqLNoJiRPnjsQq/eFg8iE66YmY5RPVm7U6bPU+tcUhiyZSxp/m9/1JDFaiwWLU&#10;UbTHGzcKvX4/aYac7ep6QvjnXr95jSDjWfk5E1LuEgllgfbxErGRkJy8XQHYd5n+YkKhhB0h3GUn&#10;YXGQZll/OSPM+fnBnZ7u5r38MmDr1dT9qLDtGavbU1IjPEqxjcjcRdoVV0SRmp+dhbak0ASVbE3o&#10;x1xENZ5GLJ8z10FrTRunu6eQY7E6wUGcw4OxbMbBLs1knXsuN4nR2RfURvk4bcRNpLOI8RKAiOnk&#10;rHoDz/2wDWvsjlGs5+udN6n0FeGHLNtnTGMajf2GSE58mc7faLK4+afOcY2110z9vncOme//AGB7&#10;1URwGRvYgX34kD0nr/H06bXGURHGtGQmxh77JmZhU4+858zHKBAttsGyvbvuHoZ85FFa7C60wUZj&#10;T1hzwXEFvyaVaF3K4xEbl8muARvtMz13tL808poV816HU1hi4/ReaGErwfuWhX7MtYoyDlg5Wk5Y&#10;hMg+koumIjsiaDlkaRD6YkxnWc0X+GvtVoPXkdwtJ4y5jb40LtOpjIvnawWPLJCkLF7GVrQOs1LL&#10;K4srBCrxVAr2rAKQEMiYYZzufq7UOA/hvMXE2q3yUPdamuKshY+NJypFpyiBT1CwgaXNHmJqlkbC&#10;kfcW7NQoPQautH89sNBeQ1lza1RbA9o0ZLQjsbDqW0AW9XIzrFZFB6uUKb+XPpMszksfeLb+RNHt&#10;e9SYxGt6tGxgchhby6FvJU22Dsus10vEgq21KnHGUBfqPrEhkMITrz5VkP6hDNbpNdhGuVkK12sd&#10;hNZwqlIqYajHzJYUWBgpruWwTAhiRbEiUTMRE9NNDH+qKKLO2d8xx6R/ltnbO234a41/LbO2dts5&#10;2+33znbbbbOc/fOc5/380MI4iI777CMbzMzM7REb7zMzO+2++/v9953mYGfczP23nr6fPXXzo+HR&#10;0fDo6Ph0dHw6Oj4dHR8Ojo+HR0fDo6Ph0dHw6Oj4dHR8Ojo+HR0fD7dHSyWTY66ddFVCLoz0KAha&#10;sbEzqgm6+HeH9zc7SaUgLfVcRNn7gwS4LiKgKF2mDnjJ1yLPzPqMr2su7dTE1ccu9gsE/G43LWn4&#10;yllseo1eXMXQa19M4x9h8wVGuyLarSbVWXUnKsh8V+jY+EYfSjrTbBJvX12H1VhadUsEJyFRMgK3&#10;DNhYR+sYyolGtsLaBLKGLZv50vH2/p/3/wBf9es56X/szDm3LEF36WbZuUcfv12rkHPFHVuhFqqy&#10;tLseAn2/O1NjsBE68hivVuDTTRF+TckxDbMP4P4ZznX5F5WxVo1LFllujjnWFzVRdvMBCPkkts1B&#10;awiCSEWTJQMFBcYLj76c1lsc0FipzwAvIaUjJn44kfLIjtO0zG0TO22+2/WT/OubwdnvHD1dq8/S&#10;ubmC7aR9W9J13rAfSVnT+e6r2E80u/p3g1y5zbdtl7TQNauoHZebM4LRWpoKrPKPELu3zm9KiOUt&#10;4pdjDS20DWfmOdRkQvLvUoE5Kfz7EWaNn6GQILpZSiwXoKK5TAjLOp5zZrqsyFvishGa9M0Skkt5&#10;R6+FaW5fsd5Jtd0SB/XHLfj1NPqMdg8u9DdVLhW/s9t507HyOz5sqkymgWQ6oILfsk1DTLuhOaoK&#10;PmvkKhDM5G/h2IEitRM5yXAMkckA+KP3j1FonL2sfpcu5FjR+osDdK9Wbj1Xm0KuQmvCq6svapAH&#10;xTQDC4+O2o6UOMrCiiRDq3aGxeoKKbGWjSqs3islXiuwLJ112XVYbJsOiqyUw4WEG0waDixKxFRR&#10;IyXSSd0vPoAHmFf559RHmZvpLzVq2U2WkervO79Ts6W/YUheC/Gty0HWqPAmKsowclbekdUlcYn1&#10;lkZuixxJtcy1RlNWrwlTD938K3WejIei7jNeaPtomynZZJVbDIJVFC0pyDYLE5StRKxygpfZYCyi&#10;2YinhTvvu6IvBgs9KmV7enM2lsKZMkJmkqrDmyowYIkLKbrMK47cEiRD1avn7yrzOzXqvda+l97R&#10;ZURVq5rZPV+R2owop8oqWTwtnu5dcahZncbxBbTwLwrzWnKmc/bXKy6jRaxZzPaS0JhLuUp6g7H9&#10;yXYtEWKR57AXmGdqvj5av5UspPXJ2JBckKVZSlYQTZjw5MBiOo7NaivoqPxvcHSq7jJVYHHZOsIi&#10;ltmQPw8LCz4q3PYmHTsKZARPkqHMzHW9vO+o1Lp4rsqqEGzx192WhZYMXEg40NH22203Gmk1yKcK&#10;WN+o4YoIiePcUmDaX9M2+0OnV+KzFHMBYOkbCirYOs7yKNezBmZiRKY4NBgcWAayKJAxkuJTIxjF&#10;mq6rK4dAxLFiweJQX0z+xRHsZidxkSiJiYnbePfUxduVddTtX7s8ZUmSLTm7dobLrCGtVrBZTWDA&#10;qbf/AKIhgg4Jip5Nv+nSKLfbP+sZ+SZEIiRFPERiSIp9RAxEzMzP7RERM79N4iZmIiN5mYiIj7zM&#10;+oj/AI9eVzlno/p3oXrPWO/ebmvHfRC/0DaFd39B/To7WNTuaeu33BOfc/udB41z3nRHV1c3Mb1w&#10;W1JmKPvy2SKo15tI3tLZTL05wU8c4zTk23WnPs1JRaiyYstYt8Aq6dZS2LQtcvGUsrGJDYjZYlJH&#10;MeWSIt5k0gpYKbDEyqJFVtfI68NIxNhnITJi0ZiVTEFMRERPCIiOt5vp+cHK89eVOX05/wAw5LyD&#10;oTxTpferUXiNW2p3O0fR7fHEyeqkiPZq60h/x8bK6sEkCsNlxs6OQtUItWTCLhbHjK3xaSQJKENI&#10;fK5dcOChaz6iER5F/JGwTMTxmR3GBGYiI203yvMoNjBieIG0uRyA+omZ2jff3PuN/fved56Zq43t&#10;dTJ0EB4R5m9hY4WC/wADIOdoJtpBYdZyNDDBN8jYlLh0kkG1IkiztrtvF+GfyxD6i1TT023EptVr&#10;dksxc+EiKk1d1Mk0LFjQs2EHKYOwsTNEOJczEkvjO8OKOObfGyS2KXFVMuPy+SIMYgikRlaziDmA&#10;KYguMFttE7+ul86htD/mzPMxGdJYNwt8SHPuMIYYgtAIZtoV01hVs7NIXvt99RNWkcI+00m/2KhC&#10;xDJnkHvISP8A4h5f5FoluQeNZD8hqb8P+mK6aA4xDyr4uzqrDZjWLbxHMjSXmU16hWGHxuIx0IbO&#10;n6Vg/wAjqwtcEDPkRwRj9bZEyfNgxhlleNt1cUCRiI8xVCNsBA7qJ8mHV48rLkaUkOUphE2zIS0h&#10;zLh+us+2g+ps2kIRLVSGCrlngHzHFOOCPgUTP/y0W8msf556K7MXW5nt7QdcyiM55LeZry4dT4nW&#10;UrqjkLCkY+3m8Fj8bhrFqrUlaLNXHVIqUS/wamNhXkmi6rSNXOPBVY6kCuqUBOOtYqJMq6yNyqly&#10;xYtgtjORrY9stdH6pCMlx6pgbmHK6CxJYXyyrS5IziCFtflmxoOMDvLLIDGSrh/exZy6QZizjG8e&#10;gW++n2wPNrn8tuT6PYf8P/aDNZDM92tcYPJOTlrlzCaQtWAVTpYttiw/EpvYCsVrM52yqqSPTVqx&#10;hmuB+HZCYYd6bqvV2oqyaun8XaSJV1KtZBS5JrrAgIPJds+FeqBHB7yJS+IneWBMbR2Dz0jXlsWA&#10;6mhJP1i0/SPOb+tMtjxr9tY8QjR6ylyR664xjWP9If8Ar/WPx/18l9Wfjf0XhERju3ukb+ZiuuKt&#10;S3lfFpnCJhccUjWpLXZyTUCMCK0fFx0bRAjIRHSGP7XZO0fmy+QTW5lzatHK9aKZ3kubJkECUz7k&#10;pY7++/vqto7z2nqE5Ale2KHFj2xqRHXtIlIgv7tdsx6GNyJslafsj02zrrk7XaTGNs6RZ+3zD092&#10;PxQ9+rV3H6MK7Tx6WAu6jRqq+nsdjosgZKVkdSXrM31y1YGQB+ZrY4QM1159x1aD0/oXSa1Nyfia&#10;4omVFkiO253CYgpRSSEJniRRymUkITMcj+237yiZtS+uyILDtvCe0hKRsMyk7E/tLmgjZLZMlZzt&#10;sRibePTWCXO2c5/lZxj7bZ21yr+HezqHtd+JBmkdaMZWy+cq39K5krN07/yMjYq187hHfPYRndGy&#10;1C11LBlvM35COJmQz51kFLO6LDI4uBOvUNV+tAKFPBIGdS0MpjYVyEFMsCI2jxRM7jtMYCe1vpr/&#10;AFfuperO+3/jnWX+eSXPoTR5zwOH1bbqMMtqbIFdsGliqAxsQqKJVLqSv/hjx4glyPk3TH/zWfn6&#10;NZTB6jsZC26q9k1muI07ZBiYhZQMwHigo4QPsdo++28bb9ZNUv4xVdINVHlAIFk/GWckUTO885/m&#10;3/r/AKR+3SRXT6I/1eOkBir+jHIehrwCdjQV999RnXQAIzYfcTYwIKz6NRQy9xZJBdyhooiNxpN4&#10;N5Nod9tMxbdLakfEQ7i6BncRdfloxO0xMwLJKImd9t4jeI9f16dhl8YuZlYkuZjaZCsATMffaZGY&#10;mY3/AGn1v1NF30gPrYK04KVX04xSmWKxl61Eu9lXVetXLgh9Rgkq9eDLEuBFDGhiEEEF1hXDQaxQ&#10;wbRwR/bRUdNaoAYEHkIwEDADkmQIxEbQIxGwjEbRERHqIjaJjrxOUxMzMyqJmZ3mZqL3mZ+8zP3m&#10;Z+8zO8z+/W9H04vEvpWg+KO3ef8A2naGDS59Rv1oYqHEXWLD1JzX66xqNPXIiR7KxJ/arNT2lIY6&#10;BXKzcQwS40MzPEUVJnS34TGXkYyzUybCJr3GQFFg7BLWS1wGzJncZFgyUQMzH7ztvPUNftV2W1uq&#10;DEAADEx4xVElBFM/THqd4mImZj+20xHVneGOlW+z8zbcnsLwTn3SuOnGBO29pQVGSx6c/PevQoRw&#10;F4bJfGqGTW1M1Tjnv66tDYqoU7QRcxyVhoTSNU0M7cx6rOB1TgNBX6ENRm9XZbT2NzGUq6cKTaVT&#10;GPyN6nj8eU5IFMNuVTdx8AMNii1/A4lKDaSrBDcx1zNIfsdTG1r1irXZfiBGGWBQpr3RFciGArGp&#10;288ZcAbx03vMnVQD6M7XIri5thFlWDSNH1gbpMjvXqLYiGPetDwwBluMRrd5xiyUwmtfAFVwQREl&#10;k/s/RjvaDUGhMf3X1FitNa9z+t7Wr8PTbmNS6pzunZq6l1JporNdbNIVq9ahez4pxJ2KV63gaIaW&#10;xdPD1q6LV215/jWbU9LMv03Rs38NTxCsXaaNXH46jfFmPoZDxskcq02OTSkrUA1KrrpyVlttjDUl&#10;XCGRv1F6hn89aIgAaSRYmtnBYlLGZzGJdXBN1sw8JUJe8P8AIaFFQYKGI3EhgFh2Hn02ww13/ZrH&#10;O/iL/EW3saGFp09IvzuS1FTyFjHZC5eVQwFUsc1CrCrJpGxkbNhUWUOKslNVUoaBReEuYBJdrO1o&#10;9xSvvdnFY2pin1V2qyK52ck2LS2ko1CcqqKUcpYuHMY04ash+PMbEWfHZ3vsi58+ZdF6J/b1Hm+s&#10;64fKJbPFVgZIHJGsAM86UEmd6ep/fMLHIbYTd49sEwbQQyab7Zj4d7s5r8VerND5DXmuoyel9BC6&#10;imcLj2q05UYrKvFNN78VUsOzN3GeZqAZazlwllD0kpRhJSHQ+iaHZfC6iq6b07NPM6lJdhkZC2ss&#10;o4WUlkx4Lu2FLx9e3KltkE46vyiVHBsGYjlKyfJ/OW/lGbr/AD86yvLRLXRrdv8A2pI8cAwSiaTS&#10;4ohFSiGEL940UDPTQwnY4iSQCLaKWHWbfObLY/DRoPKfhqd3R0Pc1Bl9RuwVfU5TkrCASirjGsHV&#10;eFq4zFrRUhyATkRC0+bjzOkoltULT3iV929S0+7K9H6iTi6GJXk2YbjTUwjY62Izhsg23cJj5Ww2&#10;VSlK/jrELBwYHIDENBSbCf2Hzfye4kw2KZ/UW65EfGp/MM5uxXSxIQmwM5IDGIwcqT+mc7EQglaT&#10;bblDwyxbayya9AaczV3up2C7YascnPtzelsvjsRcXiZZTvZS/RYvCU8nTdYoZELKbDZxGXl6KVkW&#10;ydlCmqIWGOU57G19G9ydW4VR44cflatm7XK3xeinWsgWQbUetVisSWpH5tHxseol7KYYHEiM4u/X&#10;H5fou6Xxj0EAJ+1b0ikE02y4Gm03/Oz0CfLQOCQiDMsERhyF4cs0202zjTevyfbXO0G+uHXfygD7&#10;ml9YpESTnMT8O7C2LZA5DGTDZSTUkaYd4bD6p8JmBZTMduS5gfHbW1IIy+DZMiePt+evyExma9qO&#10;HOBZAnK4NSmxyj6hfE+4KJ6105FyDxD565/zTp3NeGVkAjolKX22sWcpXi32gmKWtBWmGCa62qdo&#10;aAxPgNjhD/TOEOUdnEOuosEe20G10qfbbQ+KwuZx+nK6zzOO+fj7koi/bbIUV5CFMyd02kiw8WQt&#10;Ec1A12wbrXBEGe3buqM3cvUrmUccU7M13ohk10D+udeZisiFiYLIeRzMFIhG88inabam6R2rpm4/&#10;+D1ZmmrRLBiPh0v/AIYmSFWsbYGBno8tOi/fX8pya88GFVp8TyDCt18heDIdRpg9S621OavyLFWa&#10;WMbZsKi9W8KpbUELiF2Yu5aK8jEm3H31JqU4YS1XKxOhwQomsY/EY6C+ZZW2yK1z4Wcj4tmVGS/F&#10;VlkfYbCSJjuMESjgZGecNJSg7EtqiFdbmA7WxgroBGrMXBG0R5A+Mxal7bkRxSbzzw6xSGSbR6a7&#10;lZnk01xHtrjGqYROSq4mhXzFhdrIorLTbtK8khYYqJDzzLBE5NgQBOKYGCdLCiIGYjquWzrstPZV&#10;WSq5sI1LLaJAZ9yPqZiBGd4CN5njtH36jHRSq1Rk1g6ZPVIWzterhg3NXhjaOpYMSfxxtNmuY8kB&#10;BjSFfmQZpnbYQbXeXGkuItI/mY91ruke2+A1T3fs6KRmtQ4rDIrNyGLx9ReoXVod8Wmos1KStY6h&#10;UZc8tu+EmVCmJvhbYQtXVg02nJ5+7jtLLyx1KNq2bBTYe2aIMkPIw4qQULe9gp4qSW0ObIr5BJyX&#10;SD8n5Bau0t93tkZO4qjAZvKa5YnGnntpsZxpIvTEsN5Mzz4h01GMb/jtGJppiPGkxX2Hi/Mnsl2K&#10;1r+IPON1Lq7L6iRoWvfNt/O5bI5HJ5POPgoA8Xp+1lGN+RYFCwp5DOyJIpLCFit92Iqo6G1drLEa&#10;GpDjsVVoHmTQIJp1q9evXphMchs3l14HgJGUtTS3gmkXMiBO7GNbbe1cu4qoiqVUEEasFsWRxq4g&#10;mjwKBvjH32kdtsYnigIk3+8hWM7GtyJc7STw4ztmXHa+ufxC9mvw84NGhtFUaWayuHRNappPTD0j&#10;SxrIjc2ahzez01rTWcnXIIshnLTpJ1ivBMl0ZFhtDar1zcPMZVrata0cNblMiBeSxEztEUan0G1Y&#10;xsKuIopqCIAD2jjNM1ntno60sBH6SoDNqySzwNgQdHsKl30z98yw5sRRGJx4oIsbZlcSSbhDyY+5&#10;Guf9DbYBpD8Q/wCLPWeUo6m09oOpnNH28v8AEijV02dLT5r9y5E6ruW4tVVVlCZOzrXMx1R8TNoC&#10;nanN2yuhu2WJrOx17ONp5VNWWy9t6HXRL1wL8sSrxMNhceNIYF7AmPGQ+2w6wBqC+VibE+FDhWzE&#10;KWOg4DBnKv8AfjTYVwq3Mh11GOjFn/cLLNHrpHJmP9muNPvj7fojhspp7uJpUmSWFzeMyle1is1T&#10;o36ufxI21xNPN4eb9cIq5AaVrz0mvWALaSpaABvEDhlmvfwWSiIi3Ts1mKs1GtS2lZ8RTDqdqEsm&#10;WIlyuDRAikhguMzPuZV7p3S615+5NXNeLV1YWmtms+1dtCuWNtURskQaT4dmuNCSsv2R8O37VWCC&#10;5IWEY0sspmwomBZef+7ussf+Gzt7i8P220gumGWfcq47JeEnYLEW/FDG5DMWmsbZymYtBJHj03XT&#10;FuKzCsWZr1PjNvelMRY7h5+1b1DliaVUFNsV5OAvW1QUiKKiQEV1qi5jZ5pX+lLAhSoY2WAv/F+I&#10;NbUft3TtzchbWQyY7T+5+TmBhZZQ5NCh2jScj8Mr69HJHBuPHjSOZlHHCMBAMu2i2I567PdmMpqe&#10;6XezvNlbGO05TsL1R589Z8GQ1E2oxdqvk8m58BOO0+tq1HXVxU7IrBNakmtj5Ub77q3V9bGo/g3S&#10;FZdjINXON4Ul80Y8HDKmVawL38984IxYW5CgpNjzbYEoXw+wd4uPfXunL+WLmOKyxL/jajDx7RN7&#10;diLfG25bbbOddVVbgzjBUgs20en6NdSXUuP+hfC07td8NW99M2HbTtljr8acyNr44V0LJOW1X4jg&#10;mWsoRbRitOomIsnWcSxlIxZzDIiRoqX0tozFaKplqPUlhHz66+cmZQVTF8o2hVb1M2sge8qFoQU+&#10;SZXUGfby+ia18w8u4MDADF6b2bUTMTN9DLBrUakVLrtpMjAYbbbF7biZx9msgQ2p5m2cjElrNM5C&#10;HUw+qe234aIuU6NSt3H7wDVJeSzaWJXpTStpoyDsLRvlJWpKrMbZNlKtF65MzXs2saE/DR4s43UP&#10;caVNc09PaTlnOvTMTnJ5NYzEhddXiIVs3ePjC5ngTEQxSrMx5jufzn0v0J0C6GvLMmyVzpvDtrIW&#10;QFGgVo5INJZAtqprNHk5xrLvnAx8e0husse8ZcjKGYfWKfYPw+dx+/evdYXM1qPETa7fZVRCy1Yp&#10;BgsZhGpBh0i0uLgm7mAaRRXvLNl0GAS7R5FDECp9T15p/Q2DxKqePt+PPVSiYUDiu2bgnIC+MnIF&#10;4akhG7EEIpkSElRXMTkwdJ9XK/al8imypFT5bL98yAOF4zETbb8c6/n+guKTTG+uNs41k1xrvr9/&#10;+nbHzsLPad0/qnHsxOpMLis9jXb+TH5ihVyNQ5kZHn4LamBzgZmBYEQY/cSjrKKGSyGJshcxl63j&#10;7QfyWKVhtZwxvvt5EmJRE7exmZif3ieudOtXkg7LCARCF28Go24E40MwW42uuumsG4sum8G8Oumu&#10;umI9o86Y1xjXGPtjHx87HULNIsbYpVH480DWOg6ultI64jACg6rAJBpgBEIWS5CBiBiNojZuuzYU&#10;8bK3NXYFnlF4MMHCyZkpYLRKGCfKZLlBRO87779Kz0Dxnxq6YIJVLCaM1nzvJgmsSaaLN59tvyxs&#10;RXjNZ1W0eM/fO2gMa6TP+86y65/385b1/wDg27OazixZxeNs6Gyz5NkWtMGCsYbznflY09bF+JII&#10;neZXRXjmT94cMxvOsad7162wcrVauLztMOIynKiR2RXEbTC8imQuQU+ognlZGP3Ceu4ZaAeY/Osw&#10;EzG7vyECudUG0plLa3q2l2OxnTDrzUtMFlYbkagMWEJMK+YqJSGCFnUwyAXWSTOg6c09V7Fdm6Wn&#10;JyeoM63BUX0wyuLwt3NZm5lcvdeSrNHBRYvEKq1m2BV6E2YpVKtYVscChI5r1++3uDrd+RirjMcG&#10;QsA8qty/Xx1BFOmhcGqxkZXXjm1KShliFTYe5skCyORHrIGnMukBPmN25Rf2zk+wEMD77v5o/wAY&#10;552Y9pXSJlrR/wBb8P8AWYZ07W3DFaS5etebkKiXP32n/WTiXWbPMeGsaiRes5rSmoLduzkGWbGe&#10;ntpOL07rOxaxzCrWr+reyGq1sp2sstsHN61pw6jLk8mcW84ZOw31YpldWPzWMQhVYVKxsat+blcC&#10;pNoRamtg+4eDILCaJrkfjIywPCv6HkHGR63L47FcIeb1Pe/W4y7Wg9bo1Nfs6WFztoRA232YrRGd&#10;NBJLHRtla0kVc1D0Ik2wxGJ33xFtt+mPuXRoZgNN4os9l3ZvKPrRbfkLOFTp60xduZsVk2sMhjV0&#10;bdWs1Na2qGFPyFMIoCS4DzvnSoFlrsY2kvH01tlK6qr7MokSTEKaab7QWdlLmgbUskI/SMIjfblN&#10;nfLP1E9Hw6Oj4dHR8Ojo+HR0fDo6Ph0dHw6Oj4dHR8Ojo+HR0fDo6Ph0dHw6Oj4dHXSw1xEO3kfD&#10;qQR3E0U0JDEceMcomOfePeTUuSHGn8rOd49Nsbk4l31zj76ba5zt+UKrTuDRlmZ2viqNfLuU5NjI&#10;V6669qyt5AbBtMTC/lTJLAoKzDTCYmQIeRbvDyF1lUaLLT2VAITXXYwjUsgghGVCcl4/RTEwuRGf&#10;3ido2rXtl8kptU2CWZI2s9nwSsQwib6Ql640j0y0ODlm3hj3OADm/NcHFLsecxkEHAGJmztprSe6&#10;2rz0xp06tCXTn88L6GHVWMF2Y4gE37dU2moDt06rYKlWWwrdu8ysmmh7ZkRsWjcHGXykOswuMbjf&#10;Havm0SNUxJFFZLoATIEvcEDYcQQlNYXMexYbF0sPoT0hUvK/nvnF09VV6yXGg2291ih9MuA9dCbI&#10;uQV+5xMhV9+6fvDpHKBU0k2FKR7YRBpWUDN3CV+Gm2u+uHukZzNTROE/jZ7snkrCV/PZYr14ZVTY&#10;3+Ku5KQWLG168qC1akBcyyTDOAL6Ya538vdnr/5AoKtNbJisC2MIXGvaHGnyEUgtrYYaVcpAFcBG&#10;ZjaZ7TgvjznnFrH0/r3G2VHsbLp9RCzzO0tadVi21fEOAmOhDm6XT4ljHoHOXJOKuzXxsRSbBoGu&#10;kmmtlhwcLuHJ4/SyMQ7K38UVQ7d2oQY99qmmWVmEs5BbrlWFOuUSbCDkDGbMCst7LpIJBg7JFaiq&#10;m3DoSl0FYBLSiGhyiCkFM5Ap8BziCifHuUfpjETvkN1W59X4pmyVb6l/j6hdmp9yH1SF+s+VU6tw&#10;27XMexmiZxvZAFyoDLRHsXNMlEc7c6suNNdYd5H2Ncfu5Yz+Sz2mpuUe9XbzFajx2SCKzNfYHHUh&#10;yESMsitYm6pKEy+rLDKsuz+T3dogZK3ETy2bHVcdlfBY0Fqe5irNWfMOm8jasTWneBlqvAxjWeN0&#10;CMNJXz0TM7xCd/Wjf0uM8DW+cJ+Pc174j76AFZLg7IVtE+9YsiKuWsuEmFA/5s8IJPWDaY3n2ZSR&#10;DzVxg1OYzLpMiz6x67H2N/hROji07hdWVdWJVcyNkkPrzSuVad8wIalrDWjNyAHc5fIgVJthrySX&#10;AuMUbuD+cMzsZO/hm4YzTVULFtiwhz6wzEuTfUIgwp4xC/qF4LBYnHIZnqeXrgHmnzAwunUOX8+X&#10;c96N2ZVHz4qWmZnBjhS/zJbBaS6zX4QHi6skkgDY/nEoa3utnaw1yZyDEFASfDNXtI6M0XZyWcwe&#10;IRicxqFA4lhY7koRreSbd06VSF2EUjYsI8p1asqNwVSsLEBNoxY57O5xFXHZC8y5SxzflhFnYzlv&#10;CEpFzpJbHwG5eOGtkxAnQspmYGW64rRF3POdIUS9fhZITDl2zEzjOskTRvrGURBN9/trmQGPMC3X&#10;EekMEcQUcQwwo2kQ0OgafxqsXiq1ZSvDJDNhwTE7i6xEMMZ3/dccVbDAjELgQEBEQGuXrBWbLGEU&#10;ntPjEp/cA3iJ/wDwp3KfvMyUzMzMzMpT9T70tnhXBGNerttd0u/X7SHQC1r0PTYq5UKeqeotLq4v&#10;fZec0joQPmda1UHTVysdv6FWGtKqtoPGZulLBIrfTrVMvbmvXkQIwazbiYg7isIIfITHqU2KkEMy&#10;AWGgSwMtyGRgpgpp8rORDBAH3GZDkRTE8YFZkEumJjclhMEQ+omJmIlHPDQVr9c9GQj+hea7+jON&#10;8rXC9F5H2j0Pzzitm6bx/qVRuKb/ABlByP115paPOGelKeZuI5PnsFdE5pfEESdXDfUdggfTDAx2&#10;Og7zR+UqbSExDUPtqrm5DgMeAovVCKvbXP1TyGFMHjEMEoLaHNmRQE+E/Ew5kGLUbIBgEJcpZXdE&#10;MSUbxGxSYTvMjMcYmfQf/wDv/wDn+WfqL6qLqwdPDjr94vV4XUau0tnAUSxeMFahFLKwYLYRhmLR&#10;nMNELgsuEYOHXBGuJpZ8R/hJttrrmia0xmHazC5/O59WBx+nboWDdbdUq0HFZs1BWm1atGqEi5qV&#10;JDiyIMmcSE5mImbw7bpfLx+PoNyFnIJIBXXW51gRWtpGakpE5OQAjMp4zIwO+8RE9Ve2t3ne6vSX&#10;O/oPncsZUYf6V1f6BzMLb7wj6w4lnbDSSvzNpfw/OPWZjiOLGuIY9P1a41xlWpNLdstb6kt5+93R&#10;oLTaXSFeL0/mdDYqedasKPLaztfHs1NkCZwE1rdlxTXERSpUJAQiz0X6pw9BVJelbsksncrF7H5y&#10;xtBsk5BdNjQx6YiS2KQqyZzMmZc53m6+dnVGRSQuqd3Du468naScuB8ifFBYN/KQcUqdFjTTXX8Y&#10;Zci5Kj/kzaaSZ2lnzpnbGsaCxuHweGLD4fVFrVKKllzvmXsjisnerhcLyLqtfiatQDUvgcVzsJK0&#10;Ycpa98jyir5xl2xbi1dxY4tjliMKXWt1UslUQJNELZsKCKSHyQsoWM7cQCJ2mKXHj1c6BaMWQlxO&#10;NFELGrZiqdRP3FFgSzY/Ik7fM+R5ooJNBJIf437tNYo/y31+2NcYr3Q/DDpHuzr1GtMpnchjEhia&#10;uJy+NwSKC7WUtY59nw2rOWsDalDF1HpokoKJOhVZOzg4iEWDB64yWnsSeMRVU4iedms62TZWhbgD&#10;kC64yEGJMGXQUsgJIi+mZmZnqVi3gya0R8wBkQzXVyoeZ1Dmly3c5gWwD6N9djZv5EQDAYdhATsB&#10;pIKbgbf+XqLgbGZPlgwPYjsdppdnTWL0thzyeUxeQovv5HyZrOyltYq1s15HIzZKlaFNjnAVPiEM&#10;TzBQhvPTS5qnVV7hefesxXQ9LAWnarUgoPmqJQiFiwJIJjkyGRM/TymYjrsuQctdc6nczMnYRsLS&#10;IeHUAGCf9euwU02RzZSiMx7Zm2gm3j3g0HxprnfP/fk/DX71P8N3YDU/ZazqexmtU4vKVs8mlWDE&#10;4upblQMxdmzNLJvv3JQRWjqWGpdVVSFYE3/5lsJDk+1pq2jqYKI1qD67KhNObFhq5OYeK/IgVLgo&#10;8cMCCFhNkpiP5B5TEdX0bkTqzXdVbq8xVq9h4l+7CY7cvMuDVBeJhCYYYIdtZfuNjSGTG5EH+oNM&#10;Z2xrnO2IHvX+HLU+uu6mne42jc1p/AsoowzcxZyp5ArI5PTuRizjr1atTrkFjeiKqrgZcpzI1Vj5&#10;IApIHWmdZUcVgbuGyVW3bFxWRrBXhIh4bqZB6jNh7h+tyYMipnthTxmY26YCKWOaLSaKSOaPfTG+&#10;ssW+u8e+M4+/5R767ba7a5/9M42zj/65+di1npsoVYruTZS4IYt9dgNS0S/zrYsmAQFO/EhIo29b&#10;zMTPWdGJARAQkJDMjIkMiUTHrYhmImJ/rExE/wBes66v9RGsOO444695hZq4uL9R9V8lrOg4epmq&#10;KbpvPqPX+gV+NgsjhDbrw+gI2TuFTvDEx1UtEGRGc36mopMVMr64Q3L/AJW7HvQstQ5HTS7vmU1M&#10;5ClUTcTDFxANWN5RuFUxBwtiIE5mGDPU63AsCl8sLK2FGNq5QkcDE/jveddnEtyAirsEOcTIyYny&#10;GNxmJsuH11MX0j2Dytdyxw4t/luhU3odfUp7ItJP7UkulNf2JfFWR5wBY0J8T2usKbvEcSxi3bYj&#10;k/bH99xtX8amIr2p8cvGtba09Tq3kLU9ZHlVW6rngKIIBhLIcg60wcsiWbe49j02nF7V8VZKyAKy&#10;T3VzI1zA1DS5aylkwUywZBgu3GB2H179T0tIn1ZuXsOU9W6+DzC8G1PnfAOF9rUZHYJf5t2Z90sj&#10;ygLueBRz4ggTtaj0pIVR7e6YTyLVx47ErEGYgP1EQI9yceeOyOUDH2yrUcNh8sqINXK2zMPbSXRC&#10;JiIUyrfSdSy0ylYHBltsG0yM6XsxZq1Jsphti9dpHuJ8UxSWDyfMxvJi2scOUAxBEMjG+5bx1fSP&#10;X9f5TJaokXiSVz2bonrKr+a7PSinNNrG/TLfZOXBdLq9vG6KxQG1+4JdgIg0u+h5EECFyIToaQHm&#10;PXYlnqTOY63j7eHyuiEZz8y1FU07cwWVHHuoZNraistVcRXK76N2uJrVEC0eCbCoIyAgGZUx2McL&#10;lWq+bKkNfGtya7tbzw+qsLBVHL4paD0s+op3Cd2LLYYmJnqU3P33e+Vf0yG++OXtY6dN537p6Al5&#10;wB1XnbhgtrXCbOiTTIg36pfvXzDrFV3U9tX/AMYyHCwcDZJOJKwKj/FVmogw3xUt0YmhkU4HKZRN&#10;CvZxcnVpYNy64VUPr1/AIlUcTkgswFK4lArIimI8rxMXfKa81Lqx5GnTKwxNoRa6+BslprYfk+lw&#10;QsyKCk5mGcto92j3hcs9deTaH1zmahi4Id12ndaoi3AuJH5SS2KAyGKLYUbeaLdjunaZ/kCwSzQ7&#10;sVcesM0muse++Qfii0C3u72cRlNN4uxldQYV2N1Rp+lWTLsjcrWwCrlsWhISXlbYxtom+AZ2bZop&#10;gSmRHe/9ndTr0Rrs6uVuKp4u+FrD5Ow1kLqoakidSuMMtuIJuJEJYUfQmwyZH3MRavICJ6t5xran&#10;0iChrESZVtXmYt3YoygGCJbL+CDZpDPMSFkuRZGHDKsl2IKwQJjfaLG8msek92uc7TfYbT+M790s&#10;Jp4MTjJweRravvYazRvYfHt44Usit7rFObJ49dVTMc03WYfWgiWLDEAjdYrXle5GTt9tbGQyk3bk&#10;ZGo3B1r6rNe9aHlfioSwVYhQWzcYWQFapW6RE5EZKaU6N7+5ZVR813l1aJvk8ceQRJdYP8bp+n3x&#10;iKMYXWUTdoyi+2dtNR16eIebXONIic43/wBZJrz8bXbjTaZwXbrAWdaOFfw6rBT+QaXHePGCK0Nq&#10;lkciv3IDXo4paWjsKrEwe/V303+HzVeVZ+Y6pySdPLkvO4TP8zzE7TyJjuDoq1SnaJllm6TFzEya&#10;o26m/Ce92nt2bNzu98ifc/m0T5hHbhJHWawNCUFj9C8/LtYFooZbQbwlqBJckCM4NdtNdYdtNNSL&#10;b2b7z6j7wjqPQetO1+a0Q2MQSU5WpiMv/DqFWqkeClcjL4+qGMyEpNdvFVmzYq5FEEEQqQEHwWve&#10;32J0PGM1FgNY47UIHcgmVG3aUZQ2JdPksIiladNur5BNNxweN1VkiUycFJL5Xo/xJQvS/Dq7xC4W&#10;q0rF1auSm6LrQoHr+bDAaFuz0YBj6FKpFY4bUB0zB300B3yPrNDLrifYfXXbZbnaTE3dD4rRFrLZ&#10;V1bFXwyCMmS8cF/zE6y2wsFppppKS75lhYrCv+mJj9TCCJKgVtZXamft55FSoDblcqzKkFZmvwgF&#10;AspI3k82LlKi5E36pGYiBgtoQjtP1B/LHgum1ny/zBG89B27h4n+NBRWJ2GQmozRboeLga19AYrp&#10;v32BTqZuAQnqiQnZUDvlLMQmzDgaOlaj7l6J7c0KOj8XSbqu9pofjIi69TK+MspFyoi3lHpL/FpF&#10;ppJNGsZJUU1yNHHgM/jNJZ7VVixnLrl4ivlC8xylRiy0s5Et69MDjZJyHOGWGjBlEMiGb8pQuH1T&#10;9Wr26XINxhJb6hTz5JIYp+U1iHnlQCi3++udJ+t3OXY+fePXH47brLPBPtnXfaAHTfG2uM4HWfe3&#10;uEchgK96jQbMiJYSmOLoLH7bHnMhPlLaPW6bglO0yK4neOrVOB7f6YGJybq9myHuRvPm3YKY2n1j&#10;60cYif8A60zEbxyP79do6+mt7r5yqTd2vnreg84fV9kEc1tF07x0gXagwyyaxDMzbsxXlpz5smfo&#10;C2SCwzwMZCIRI5GWk0g2V7HaXuPiUo1JktcYzFWarVtfdv6kywflglMCDmZBqjQ0pORXNYIIGyYr&#10;GWwfDpNetNK3DZi6unrVxLgIForYumXyyj2QDWWYsCJDcoaRQS4iSnhMQUeinzpe1HZuC0x9L0Op&#10;dqwyr89Ztt9qKI9DUbnYkm09cuBixIy22nFXlNhDo/167fxJvvvODiMOWCOPp7Aux2r9HpTfu4zV&#10;VLJY2xiMxZr1DTjMvPBuPyoRUd7+NYLzKMP9mYyUrgQIYjIsmp+IzLfDWtYlteyu1UQ5wstUxmRs&#10;VZlwREeUBlZQW3IZiILcomZqf0dZbQqaUnjnOtJU47tVHr/BRa/wSC4pzNlS1TBPBjWQFZDoMTMd&#10;kfMWuYc42Jl/jxTaScQfix1frPC5nt72E7UC7A1tRYVQfl2mxjHWrlexfPCYnB1bFaBZjcPXVUtv&#10;yU1SQM15Erb4qKctmtds8XibdTPa11LI3Sx9oph1+YetTQTFyzcYtkyNm2wmqXX8vP8AUmfGEtIJ&#10;Hvua+VKrXNgz74QPanX4/tjT41zFXBZNPttvjAu/4kOt4s5xnaUzWMT75/LK/H312zZu0X4KdFaS&#10;mllO5VmrrXUEj5k4OAlGk6TQ2NkDTbwtahNJTEm6+K6BSXOcXEyB9R+qO7eXykOr4AGYij/syt8u&#10;eTaJbwO7h3XREoieIV5J0bbfJnaYiZ99rfSH9SEqfOlaiZKz3GXvR9CNVzIcSMiCQSMLMm4y8dPj&#10;MONWn6/2FYg+0UA28G0+M6D+J3SfdrVGh6WiO1WIwL8BmGVcXqSqNocVlq1BVqs2irHE1lbF1cAE&#10;oEMz4/LdGqIprU21jsRMH29yemMbmGZfUtq6FypDLOPPxTZrMea2C4rECLLDLn6klVkuKZZubGic&#10;BPUgpnLK6k5XJyJ/OO6Fco3K22DQFzBZYxWWEiN6OP8AxSB2Aoe45kgcEsW48+o+ukudopNs4xo3&#10;ZTt9j+1Hb3A9uyylTI5Wki1czJoYKvkZTJvO7kTrVCOLCqKGOitUklgU1Uqa0QYZREFq3OP1Lnbu&#10;diuxFdxrVVExkvHXrLFNcWMgfGTiFfkZxIo8pkITMREyknlfnnWOHW3qfnHqdRU2DzJV8rbNzbob&#10;cZClp6j+0a6yJKouVHnb6TfyCYf3kKVomBKjYAtt8zbwWtZr8u+SxuItULWO1RSxd7AiypYIcyqq&#10;zGeZVpLKXkXc3RJhcBBo3jddiAgPqMYmKrPtjYS/GNtKvyLQj4ZN+TISo4fIkmPJxlMsg53ndXLl&#10;6Ep6kvodB3bqvVBuYgqphaTpgdkilFyTpWJgY8RxlWKzNMRaR7nrSN5B9VG2NpA9v48a0UkgvU2T&#10;iDv/AILvd3O7oVu21LFtq6MH4+Qwra0vDTb6SxWFnUGpclChWd3HWSYheJISZUL44Y6rZfbG4zZd&#10;C3tGab02zUTrItzBSyvcBkAWQFpSUroY6tJyUJsLgTK1vENjnNhqwVKRjHUJ6t5qp83Lefl7H9Nt&#10;oUObvd4/tA3XJptvy1XBbDSbzKN2ec/gAtgkzMOBtIyJ3IPKCJzWu5b9M/h00m3tnoO4d3uTqmkq&#10;daa0DZWWx+HbPIMfSmuZtxDMlP0Y/HIZ5a9EmZGwb71mnYmQ04vI9wcqOo82qEaexbSjEYgp5VX2&#10;xjaXN8giNoa0fU+wweLHQNYIBCmrix+J8IqnL6XH0vraDVpZScwHLkhQWGW1cEm1xkaD+r32yHO9&#10;m033OOmL12wr010Hj3GngKmlvXaTs1pPtToke5vdnA/meoHEi3jsI6jOUZgKzx/wyAxRlNR+dcBH&#10;evPtwQ4tYCkGV3IstbCar1jk9TZedPaYvfGoBzS+4DvjRfYE/qnNmI8oURKIQgFTE2SmWELBNYi9&#10;KdsqeLoGKQwY0CbX7Qzi7Y2j1/D7YzDtpj7bQyRZ+2kg++sckWf+jbTXP+vnbuCzeG1Di62UwGQq&#10;ZHGvHZFmoyDXEhEQSSGNiQ5M7A6swVtSUStgBPWNW6tui8611DK9gP51tGRL3vscT9jEoncGDJCc&#10;fUJTHvrOZ7UPZPHHbiyVexEdIQsGZ7YteNvM/Hzg0ucvePeouJdWq/Gv7PwxrWD5vwj0j0xt+GmN&#10;fn53Z3SX4xuz2czGo9Mahf3IwWQyd/K28fXY7PI/x1t1owZpLLtHK0ICGQEDpi+2AAACC4RA9dKY&#10;7L9lNZ4+njMtjQ0tka1WvTTaOAon+glaoOMxTCaliZmJKZytcJkiKZ9zM9TCie7a/OT/AE3Vamzp&#10;rSGTWAtgrhLZLR5fyxrvsxUExQWFVjTONvy01GZ/h/rGd84xtnFu0L+OnAOs/k3dTSmT0blUsFFu&#10;/jU28ljkN3gTLIYmwtGoMVAzBSSxrZPiP3OdpmYfP9gskCfnaRy9TO1GDJpr2WJq2mBETIxXtrM8&#10;bbmY22LyVeU/YY3iJ+tY6vZuy+qBhuf2xlByyloNpmuF0u39PZoI4/yknKDMj2i32YPGIy4InWKE&#10;yIBSTMPJp+e/3W0z3W1L3k/FLXrdv9WZJPazRWAJ2V/LmF+U6mSC5ljrVO4skmd/N5CvjqlgFJuK&#10;o4my2swIM908rpDF6K7TsdqLEVz1bnclAU/khtdxRcthWtySE4FFGsyy9REaSfcUDALiMxCfadpH&#10;uN9p/El6GqMLcmT69Kr+lg7fcvO97YsjiDK4BtxC6LFUlWeWcGHRnG5XOmU0QUZAsRSncU7+Zpr3&#10;enKry+ew2ia9HE2MvTp/xLQjI63zPbzO2bLjbjq86IzVaoWLu5RIDZG5Xu2TFIsWLacqd5xq2gaZ&#10;Ucde1CyxdVRe+cTamtp6hqjGpSsV22xqHHueN2vTYXhlDq6hlkgZA+GL8c0BwvksnUOt4q/Taols&#10;TOot015vib0TzWGmeqKjgaKcarW+q9v5bsHXe21st2kCRzOmG4ZE4UG8DeLb/twk0DQmki1Tq2MX&#10;qbFUslaxNynnM9T7iabHDd08T4warFZjFa20uScdrfGuuUkUjvWJUbEgS7YT9IMs2o81GHwnzcRd&#10;sVVXUWMdjn6Wyx5DRt6CITu0bunszDLWn7YVrDLAVlQYCw4NMj7IO1Mt9pae9m5lcz2gai3PsdS5&#10;9ve6J6GS686ja8sqJq2x1G28OLrV8jAhJslTuqIg/EFHa2QpbZ/1WCHNeinD7Dkim5PGWwJtEOQP&#10;iA3WMxIkqRP7yJRM/QRbTtP0+sK2jwxvw3EZLaQnl9RRtMHuM/aR9e4jePXv3sxjP3xjP/vj7/8A&#10;5/8A83yU6a9fvw6Oj4dHR8Ojo+HR0fDo6Ph0dHw6Oj4dHR8Ojo+HR0fDo6Ph0dHw6Oj4dHRn/WM5&#10;/wD0/wCsf/f58mdomf8A9X+s/wBo/f8At0dJntaMWq5WvoFidqk/I6MA0Y2JuS1i1UjUmqxSuJMO&#10;cZHYKiQGBS3/ACtnozjrblYpzKPiWwJ8hSjc44ixk+4Wvr+V86J0fjHHWbCbYsTZw+PYNinQtIFN&#10;6jcDMZKunNWE3V4LLU6TCrwzM406jUaneVU0xpqtT8bfzy2AuHmghYm9ZCVusKZLK1lBUqjTx62I&#10;PI0XvCGcKFuHAzHLhzrzl9aO1dc6fF3Xrfm7t9YfP+a0Socb9JvBbHZvPSIuZhRLp0Dz/c0p1CnF&#10;suzZgwdLVSiwLCtth5XjAIzaMPXZ0FVzhtZ8l1Z4ESlgm0XJlYZ3A2V2DK/r5FJQIlE/5p39dZ8y&#10;GUoAPGDQmIIiNcTENn0UCwZifpmI29xPT3edOFfUQ8mdV5ty2LrXNfV3jRnGSoatrpVazxXs3AQl&#10;qpmeDKiC56phqXRUDJlqEmgVRrBDRiTdZcaoVYk5UshWr5Gm5Socu5SncSJgCl9cYGZjjCx4tGZi&#10;IgYGJiZ/yxG/SDDrNAi4El0e9oKTBm87Tvy3kZ/f+nqfvM+mmE7sy6J6VsPB0NWrlm5xW6wXD0hu&#10;yxIRsO3103jKChhl0mWsQsGlg16dWaHtmcyJwRgrSJdvDJkNXuZe1J3fyXbrD4rG5TS+FxLv4pyT&#10;5YTa+QHlBpTGx1bKYsOrYs6jk8mWAvthwhVJZ2lmnk47S1bUFm1YrZK3bD8tQvaINHqRMpiYYo+A&#10;MsC0D+kJSEjybBQtPXvpI8Et17Q9P4q+tXmW9KbAubFmcqIkASFixMIiW0apPGWDLUGhwmswwzCq&#10;MFqyCWTWc9Cz013h3T1B2A0pkcpVzmmrd7RWURbTYazBGSqrFw0TsRXrQxRY5zVwQA2i5KBIuTaj&#10;4iRmRxvcnM1qbsflVV8/Uag1iGRETaJSHFUtbIHFpYHsRLsgxkxHEHLnaYbq4UO8XjvNOnY6zgcu&#10;oquFmJ99ozx7W4zJ+8+A/wC0xGBphjYUceozcDH84QY8tcdqRrvp80m9jcjkdSUDbErw2OSLQ3KG&#10;jddvzYLY5FwIGRWiBevdiwYxTOXKOqcmwhGPdA7FbecjM/yyoNogZH1G8EMs9gX0zIiY7T00H/jH&#10;+v8A2/1/9c//AF//AC/+vy4/aP8AT/v9+ovrzX+8Ku/Y+x4eoexqx1XjPmZDBZqAh9GcpqWtmFo3&#10;LCK0flLYhPQXAhhO08sPb9BIjP6dyn1XzbpPl1nWG7gYZvkofM7Cp5ICm/5r4Pr1BglBaQvnCk8Z&#10;2L5NaPkJk2T+qm6plOQKYgt49y9Yo8HCvK2OniRKYW3M9/qGVNnxHED6BiDB8FEbx/TY/wAZeYaf&#10;5r565iQO6je3/SbBvd7P1et8n5vyFp0oWcWMalOLoj5Mor1He2pZUP65Qfc1VcQb2nWDRqWpDIn3&#10;jxPUKgVFTAmDSaXkJwpUiWjP+zkwSIqkoCYiTEA5z9UjEzPUfYcTTjeCGAjjAEw2QE/5oGTmSgZL&#10;eeMzO323npuySIxBiCpfy/UNBKRJ+Gud9/1wx7Sb/jrj/e23465/HXH/AJz9sY/3n4tbsrp1rFt3&#10;PxVUOsN4DJn40KNp8Aj2RcAniMeyLaI+/Sa1k1gKHbkwxAeUwMcjKBjeZ9RG8xvP7RvP2jpe+ri8&#10;Y71xzolQ6EaTigYrkLq9SZ2PRn1tenn2sOp0p/8AF2mXHKpkEhu2R9Z5NYhsya6TDERbTZRfz3br&#10;uxpDUmJvXLB4aviq2Q1KlyL2LuYNS2uvLm011YZqXqjMU5xrVLThaYcENq2ENdbKFbUelM5i7tJI&#10;RkCtsrYwhJFpN5jACuQrWLJhyHhbFcSXAZk5GZBgGIeb19aPDte6g8rvKPL9l74mgxGPQGzXq3RI&#10;oriyKBA2/czoEdVHeSqxGUh8EEQU28zCKAWbMOYS98w8G3sn2Vx+pruP0t21yWuqa+K8Fatap1AA&#10;5iw1Nf67OBDFrulWTZJ6wFJydkFqOQ4NKQ6UrVNfWcQizmNV1dOvLcsilOIxhTRSDGfSrJTbKuLW&#10;KFRlJjAqkjGC5BtLm0Lgvv8A7Sk3r9br1B8O8aa5iwVWaPX4OdNmAsIuINd2C6vYI6Q+IlHm3j33&#10;stirkc++0v5jaa/sxtr+D0N341jTKjjsfguyuj7fGG43CUA0/asKBUBE2K9CD1FfYa2FBTkchjhM&#10;pPkAxyiaPkdQ9ucHYixas5HX2bTykLd+0WTSsyOS2W21xxdcYId9qtW1xiI4lO0T1prw/wAmycH8&#10;52fiKXqFhYtXh1nsWOgYHirrBe+fRAy/tH0AKKL0XQlro9iskMyWRQhJsOzCP84doemdA9tA7eaF&#10;u6VTqK3dY+1kcmzNOWvHmmzdBJsIRW1hhWWVeDMnWW2CWTYJ0Rw4ZLqjVZapz6swzGoqitFaoFID&#10;KwJJryyAgiIQiWFDJiIWpa4kQkV+p5RChUDhPFSF76wPoujdDV5yRCauE1MFWM5My5INXDj7YAw3&#10;2jmwvnsbk8l4WAKANvMMMGOJDk2Y739i+2rOV/VadXaiqTMzT0uj88Yp88uRC6sY4pFn34Ts3siN&#10;klgsC4AoVhIo03qrOxsnHnjqTZ2hl4viCQeuIkLImwQf5oWlErieUxuRSUy+xemHBGJIayiEVx/j&#10;nGDW0mWBeNf95/ZqIPmASHP44+/4yTF64/398Z/9Oetafjo1Lch1bQuk8dgE8SgcnqSxOXyMBG8w&#10;5eNpHVx1YoiJnZ1rIBG07iU+urdjO1VNcgeVyLrRbxuikHx077xHCXtg3HG/rcVKn+kx+8ObK+2W&#10;1Uydvdn2UogM7QjU4yJSDIJDBsRtsIqH3gwTjaDGd48fxc6ba/bP7f8AePvm2osD+KjuHp7Nap1Y&#10;zV0aXxuKtZ+4vK5StpzFOx9aqV1h4/T1BtT5wlVEmJGaBKYvbd/sZmZp29BYa5Vo4+Mf85z11Vkh&#10;DLrxabPFEOuNE5VMMnaZhsEM7/RExPV8ecXmGNJKS7yZzNX2k8Mcec4ziMBlj+cL+OMf7xpifY6P&#10;XH2xrj9f2xn/ANMdbfgl1ZGY7W3tMsdLLOjc/brJVMxsrD5ofzbH8Ij2KYtnlEhHGBHwyI+h2jPu&#10;52P+LnlXRGIDJVFsIve5WKs/Gfvv9ykBQU/efqiZ++84y1vhXcXnqsGGXjvR1NYT/Vp7p6lPvrWs&#10;lA06PlFT4igrCxqOeRnQhoReLCzgX0nRYKZG53BczCy40WFfhraMRl3ajCJxd5VdPcrMaiO62uYV&#10;YxtbEorraJltLCuPaK6cLA4bINmJ2WWzNl2kGMKYt1zYWl6WMFAsgmzabdY0gkYjYIQAyTeRRwiQ&#10;if5o6qHn3O/Y4B9y6U54x1FM49D+B/YKnVisrVo/zCp9dTdy6t2bjSW4KMrY5a5bsg2kFRzwcqWU&#10;qwRlawQwikj6iSxlKlqlZ2r7cXkEtzejdTr8i69j5VXJqzGRymLVaV44mvZ4WAVSEpknRPGIEhgS&#10;dWLGJIVVwt1jChm8SXEmrhLah0qtO4ai5TBq5LInzERC9t5koneO5b+V/R53lL15TFPDHe7bs3Gf&#10;P/pbnqIRYWoZ128WroCLqPpfzWrVs9gYxGivo9RddAqVYI0hKXz3iRMJjH9lL9lm6dzp6c1NUDEt&#10;8uVxeEz1FIrJTEXLN1OQz+BUs+PA136zbtavMQYFblQR+pPXkcnjxyeKaV0IGpcv4+wZFBCxCkHW&#10;x2QIxiZkSrNWhrI3goRyL+WOut9Sq/TncZbUT0zjXrzpPGaj775hdaPSkfPDqz1NZwRlwm3/AOZr&#10;+fk0/CVkMrVW43/G1tkJsGjUU3I2x7MIszaPdPUS9QZf5BX8Xqa/i62ssfcqVE0Tr5JeHZiLXyl0&#10;5reIxWuyfgXYJ3kCZCTYJnMT9xh46nC4rW8VXuOwdlLnHYhlU7w3lSqXw3mMkaRhhLhcjIxPEZge&#10;rW7TzW2+i5+Vn0/gvqDnFCj+m77U4yInuVfsizp9aeImFIU8/q9ocRFuytn/AEWKn67pRGDQxveU&#10;pZn8iIjU8n7yOVo2c6WNZWw2oKFONCasxYptIsLyKGpOoqlXsMgmlLrsVuSRYwm3FEe8FzLptTsK&#10;x8WRbexz3/xBh7ZEk1lXaBi83tUHEIgES2eciECg4jbaYjrZLyDFbYPKvnIe91+Sq3QbiHMRbTWZ&#10;q9HU5UD4WnqR2aeasRDiQ1+VeVFINKmiEFiX7x7DRjQax4j11LTMWR05gxtpmvbHEUBsV5RFaUuG&#10;qqDVNeBGESBRI+KBGAmOPGNtuqnlPFOTvylnlTNyxK2wct8gS0pE4ZMzLOUTvBzMyX3mZ336Snsn&#10;Ldel+lHU/e+lIub88gnGWUBaZcEMT1usgBH2i3SKTCDIa4CyL0aFMrE2EH3nN10AFhnk/VuP+dnd&#10;btwPcHv9ln96u4GH0DoVLq+O0TjrWqsKvMZXHoppJZ4jGWn2lYCnfshkrOQzuTrIN9rx0a6nn4zR&#10;1JozVc6Y7aU16A0zf1LqRgNtahuJwt9lClZZYOJC9bQpLMk+skqiquNqOYC0yVhphEGLHN4Nyzzm&#10;lSxWTjieuvI4jTlv+bZ2ksDchgrnkDP1gftNZJ9MaTY2j2yq2GBlx/1wY3izrtnq/sv247D4nFLz&#10;/arF4HLgu3cofxdMnnMo+7jXFUuwrNZEWvGFuggn8umvTbGxIglkJTi2vtVdyL108brO5k6ZklNn&#10;8jKIx1NaLaxfXk8dVkFzJLmCj5QtsB/KyYKJjqkA+c9ssXes9a77YUNN5nys/cytLltpniqjSYQc&#10;odU3gCYMN4l+m+DdTHjV5oKyJMgiVBh6CafujyCroPu5nu9M9ze9WcwulO33bi4VrT9GhqJytN5J&#10;tdFlGNyiqt28SqIHFyLeYyOYCtfsWkqxtSoFUfKF5dqTQ+N0B/COgMbfzOqNVoFOUtWsWsstVBrE&#10;ttUpdXrCdkolHgo1KJOrKSw7b3E+ZWT5KG6qwKV7tGxEap2oY561mBNGUGaETHrKOULPH+UcsUke&#10;cbx74++uf9f6/wDOPnaGKymOzeNo5fEXq2RxeRqpu0L9NwPq3KjwhiLNdwSQMU0JgwMZ2mNv7x1g&#10;typbx9uzSvV3VLlVzK9mtYWSnIcopBimrLYgMCiRIZ9x15ZqQV4H8H+n7wH2tj1P0709S2frLIcf&#10;xyvY59zmwtj97EQ0Xpra4ksVvtu2ZxgtbOJoUqjHYGs1G0v8n90fH2PPtp231hkQ1A3M6vzCH2k2&#10;2NwNX8rxNp7flm5SLz5tX7szILi4EGkRaxqJnnyjbLI6s1Vg6pY0KGEoGtRpAMi35d1Sw8MLNldf&#10;ir19oIvAXE5IBFkRtt1b3WfrwMpCZa/554SELH9v4aVz1BtISwm1xjMUEgfPaVJrrj8NMa4gE/yu&#10;TbG2MayQ/b7xfJ3N/iQdJzV0vpta49hXsZl/Nsx9gleKx5bRPH+VfzSnfbcfXHphQ7VhAw3MZWd/&#10;ZtVSXEBH7zE3LPv/AFL48RMe4n95qMTin1SPqU/1sXZGzHnXG/7EF6Ptea7Fz2mRyRRz7L2Vf5qt&#10;FGuFyNDikl2WF2CWMOHebWbR6NJJib5CL0/3j7s+Ic892KwHlXYCcjUHF4+CiClbquISAX77QiS8&#10;R2ShYyXKLAl9XT8snoXRnOcasbuS4mqfiu+XY2mY5A26clWrCU+mCqCKYiYlcxG3Xoj8/c55p5n5&#10;xy/zRW7WuIY1mpFzKV7dmqGt9tjGP3Nttw1Rxz6GTjlWBvMYxnDHmAWSMBgckfbWLO/U2l8ViNI4&#10;nDaRqXVE2pRYSVPcgL12AZ5Lt+K0FBmJ2bBG0liSkywV8ojjvkGWu3c1dvZp9c4F9gYYa1smvXkh&#10;4V68tmJEZFS4EIOYNkARbTO+33ubKsdU0cVXl3U6SJ01cr0IL3ROELixB1qVkQuIDZbq5jHyJOxa&#10;DkC4OF/jb4ZAzQaft3hLh1o3eDQWc1zpu/X0JqWpozXBVhpV9TrpVmX2YY3Ey9p9uWTXbmcTjsg2&#10;RayziGrtJspWcC1ZOUclpfM08PkEMzOPblsPDCazHE5goi1AQKbo1iKKlmwgdxFdkDWazIZ4lAFF&#10;U1qguuRvVvTey9VHJhQLz1Chdkxu6IM0NEkH/rRZGf4EyZ1xnQnUNeBLNLLFFJORHFHtt85V0f2x&#10;1B2L1Hie7/f7vXVuVtMYrJ4PB4mb+d1BZvLyNFtb8qpOy8LuOlcSFsKGJxr7DnoQ2zZWhJH1pGU1&#10;DR1jQsaV0RpBiWZGzXuW7MJqUxSVdws+S0avJQQU7qKxZsAsAMwWsjOB6hVy9H37o7HNU5IkbLIy&#10;c7aaEiQ6l2o2D7/babGYf2iV4XGM/eQjE0k0eMflswF+2dfmea+/Fp3O7sZadEdjNP5vEpuQaxt0&#10;qwXda5BG8iTw8HmoaWo8Z3ba8zbKduZZSlO4RO4Ttlp7TNX831lfp2SVtMpawk4hLPvATz4Pybt4&#10;2FUAKymdoruj311O/Am1ASj9Nv8A0A2smLmA5h0NcgncWWPcmXWMaAB1IbFFM8LL30ik2liIWwab&#10;SSzzlRRyflCH+GPN9sNP1e8PdDuhkNH5DFZSreySdJ1rOe1cpltwpqVsZqFuQSmxqO/eaCWm5FvE&#10;VlG51qxcQpvJ3/8AEKpqK8zSundN18pXtVmIrnk2LpYwoWEk1ligCCJdBSRkwgTXaYUAKwUZDEWj&#10;0Wtn+j+M1ezosu1B6ZvMaOGUXlgQasXsJFDRpquC3WK2lo0XjTM0mmuV2djclIhm6wJqaVv2DWtu&#10;7/dntMawxSM1iXIv3DrVcjaXfvXKGJyb8PbyjE0Ax+NvZx9WmeSpCkKiouHYxVa9Vq3H2Dzmqa9A&#10;6uyeKtnTtrdWUprULlClWLFYLaK3lfD7KKEOaNezJ+b9GFW2V3NrqXFgcF6DDdKWUgUsLFKfWwtF&#10;699cAByXEkJI0mykmxiqYRkorMfH3zFXN2uLJPXxlrt2Mu0eBzFad251L/EOnLOLx1vJ/MxdX4tL&#10;K5+ouxd2cg5x1jL1aEV6C7aJ2IcOd+Ms7FpqX8gFOMjXa2v6qxJYzJrt2U04Tdd5m1Mc4l1+QGMW&#10;ApNsEyyxBx/NehE0guG+tWN81Giui+KeaLQL0iw9B7PnRkSidklKZCCYjYbQ6z9if8tn2z99sLQ9&#10;No5FohEUE2p+mMSQRQK4dJ+Zuzn4dNS1e4ef193fNeQsYPMWbWLY+wu4nUuYj/EfxZYKZkhxtMCB&#10;mOqWFIaN4NjStOMUD75q3uDjWYCjg9JwVdV2mtdoQWSjx1T2v8rCPUTYbMENhqzMCRO4sI7J8Les&#10;gVh6o8Wbhy/xq9NtKRWCxo/566VFNjI5Ddlt/Hga19+XIEaajInHkRswxwg1rxU3yXKfcdVUNT94&#10;9Q4hlF0VdMPltrSN+mv8xxb9O2ImtYzWVZ8WvmdM6nuNoZC/p60+s3TuYoVcfQxOocNm5uuyEDjn&#10;Y/S1G1DhluRDgrJocUV7IXw/UCpWHynUyGOUD0JvLBg36rmPdZo26cJCvzOwhdxq1ep6bz0oWTQK&#10;tyd3khkyLYiUaGHGgwES5x/EGkjOJIIOLICKFnhkgiHHj0hl2/Gzd2sb3r0jprRuC/Dxh8YyriCs&#10;FmjuOwU2GVEqga1FeNy/w6xhetPsX7dijZquS1Kq1ZSkNmA86LdoPKZLMXO41y2s7QKGhFdd/wAY&#10;vM5ltg7FLzNEq6lrQlb1OWwWGxpEYRvQ2/pX03So/wAuhcDlNDFxpkhmqXP18P4a5z+zfcxfm0Kt&#10;dttcZzrnG8Okef8Ae2udc/MML8Sf4mdFLk+4HYRt2nX4S/JYvH57Hp4CU+Q2W8f/ABRixMhieJQa&#10;QXtBGMjvtoQ9se1ubLbTncQEObyhdW6/H2Dkpj6RFNj8ptcYmY33FhH9oKJ2jqL2P03506tFgPrX&#10;IrAKbj8R42o0C05ovz9s6/8AYcAmJn8WkP3/AC/RiCTG32+2wsmM51zWNRfia/Dt3UXFPuz2jz9S&#10;7GyAyldGOvZTHzI8Y8GXoXMPqBAp5ScIhBxMDHKscTxmUxnazuVpI5fo7WOOaid2FVJtmvVs+958&#10;lKwi5jjIvtzlkTHKdmj9+mI4vU+VcY5lbOq1GS5NqzYFW9y2lYpC2Ns/x5KETKEpVpV62Nqxlk2/&#10;mErxoxJDmsxsH4/t1zDvnpbsJoLtn2x0LnNf6HdqnJYPWNVWplPzmOazUC8Fjar/AIGNq49FGves&#10;DJnct1QKuVq+dxJTLRhJzl/cDUGqtWagx+ns8GJrZHDOPEyujZWvGzftOXFi06wdhlZZbQhLjhsJ&#10;QKDiICfJHWTEPaKrceg3OsOa3zDuda6Rb2TaDjvT+vPObFbWR2TtLhvUKd6I57lzzS1Fy/8ATMop&#10;vVtku522wwONodgv4+KBrTF5jUGaxlzG6X11jdR5izbXo7U+r72m2/mV5klNvD4fuJp6bumso454&#10;nUw2q5pS+ZUncJRC9KLAXaGMoW0Wsxp21iqSUlncPg62WCKtcIiUXr+lcp8fLUwjeRfkMLFiF7G3&#10;afJz2I828hpHMqlO1qlO6HQybVqJIzqHSrs5ujapaKMzhw19XIwtFtVK0wuf2zCR11luExH3ELm3&#10;k20HjG7D7baQwmmcSdrE4fUWBblIVNnEalzdvNW8TFSWJDH1jflMtVrU1zJmocfaJFhcpYZFxWC8&#10;K1XnMhlropu3sXkgpcxVexOPr49F2XcWFadCqdJznnHGDm0qGKKDARHc5PG/w7zgXovvxv31gBzR&#10;5s6W9g68osKYmrtW+f7i0sKXXWW4AGVzWtP1a63v182rJEC3jW2M2VsHGXZJWRtuqLg7nmmAmZhr&#10;YmJCZiJKQGdo2kSiCmJ9RMbzv/NvMG4uKID6o2kRmJ32+2/3+0x9MfafvH9uvRF8m+mPR8Ojo+HR&#10;0fDo6Ph0dHw6Oj4dHR8Ojo+HR0fDo6Ph0dHw6Oj4dHR8Ojo+HR1DugI3dlp75DXmgydo1AkCiOKh&#10;Imh0inzjQqHbI0sc4+ShsyDYLj1n3F/bmfUafbTEeaxrLE5XPaZy+Hw19GMv5CodVduwtzFituw2&#10;FTNdgOTNhEsRFlcOOv5JaKHEMBMvgrtPHZejev1mW61V4uNCjWByYbyo9miQMhTODJUUhDeHCWLg&#10;pKMVPXvfEHHu6eTPp/Ru+d84q/oh0yuvpy79+QqHvM7RxmABsoJ4Enc2lWtq9qtXTDY567BJBhaR&#10;VwIF7MjAJb2EWeqaS0zR0Ti6GArLCs3INK9mXXWquycmPGMf86KtJd1aBj4tVs1av6Qw6a6WvYEy&#10;ucy9jUF2xknHLQrCNekCQNAwIlv8j48usEhjp/WcHmbHOeENYKwmJPe/On0ufdvCuY9xpjpTwwWp&#10;vB+N8D9J82Nm89X+o2WlOpqBVqfU37kVFDaV8DRRGqqSpiM5AbCaa4qxcG5G0+t1ZWxd+up6yivA&#10;lCK9lUzXaBhPjAAIoGDjkMCETEwUfyzvPqAFtpDDAvr5RzYs9mCUTHOZmPe28TvMxt/fp0eckX3y&#10;B5ogX+s/RrfvVnV2NshW9XHoiutW5mhasZhaYIYjXzlDOrNX6/BlnYns+887IgViXJoXiGHBFe1n&#10;q/E9vtLvy+qcpaXXl68cm1Sqg6+T7skCJrVp5Q51RQtuumYLZNZrPG3jCzfYnF2s7kgq42somQsn&#10;mprJBHBMQR+Rm8SAMKRUO0j9bBjcd5KFuW8r9IeYpGfROGHwdg5/dwBXzcc5BnW4FwlhzmLmjdHN&#10;pC+2YCbM5D9p0hEuZp9psNq1H+UmmvLFPRndjs+dzVPbm0vXmmdRVU5K8qzjJHOPW+u19S7exzID&#10;JFaRNsrUsxzTljJZF3EhEkI6S3L6Y1XCsbn1lhMlQYddBrsf4IJBgg1KnxM14WULhfF4jsMD4rU+&#10;t/n5U9Q0jl/KehjX+6Wtp0QNhYLRBWLNsfuKaRrFrgdHV5ypJ4x2bRpJIa7Xz7LyIyjZ5hwNxgpS&#10;N/HZbvHp3R+i9Up1PqDN3NU17WUzK8Rl5symw2AiF43DtebAXbuXCKxkKrJqtBzmmqqSq5tL7q/S&#10;l/LZfGnjaNNWMYutUm3VhcEAzPt9sQgZJSlbAhowwZEBEmwTBGG78ZXzsHS+Zn3PqpS8wZq+M1ph&#10;UCyNcwJUDyyxsJidhv1iFLYmn7VyObAkBm4y6eUyYvEsE3zc+wOpNd6u0jZz+tHVXpu5KxGAaqmF&#10;W02gkmBaY6UyKHVAuQdTHMhK7BqqMN7HwSz6put8fhcVlV0cQLAJNdfzhJstULyEZWIctzFkq2Y+&#10;JMg5siAENiHq2/Q10f8AOuE9hvFTDYn2yrc1ubqqhqVEz5hPZg0Ju9f0GTQDGyst/wC4yFtsJgUj&#10;WWPXfEkW8X54zqGssncw2lNSZXHKc7IUMHk7VBdeuVtx3lVGzTEKwAwnT8jxzIcCiYieQyO8dQOC&#10;qIv5nFU7RrCrZyFRNk2thADXN4Q+SaRBC48XP6+Q7TttMTt1m9zf6rnGIP8ACKF061gQPBfP4Nj6&#10;B0a7CM+bRGdwWRCgvOaQ0xvVE8eSnM+prkNkAXAj/j/ivEhllkj1xiuD/EDpofyvE5vILC4rR6r2&#10;XzWUU/CCeqUCtVrCBjLFCsPksHDLKrCWBW4RCViREMRfsh20yxfMu46qZJPOHXo0KZLyEjh2SZqy&#10;E21WWzwSMgk1mJO5bmcxETPT7+SOxWT0D5z5T2W2V1VVHnQq7JYJ0CQow1YCJM1YjKsjEH6Rlb4L&#10;VjBmyaSY2xDITvDHJLHHpJvrXbvUt3WGjMBqXI069C1mKRXDqVWNahSysOCvwN0QyfIha2lBfyyc&#10;iMkMQU0rU+Jr4PPZLE1XsspoPiuL3AAMMhWsmchCZGOLCIImP5oGCmImZiLY6LLLHSbHpDFJNuUu&#10;kB/GMWUz8dDs6iSySwQ7x75Hihmkkn3zLDpHFrvvvNFprnfVt3Qc1WgdUAlLnst4p2P8aabr2wZE&#10;gpOa6ug1GVZKXsZZOXIBSBM2PSESwU9OgJZvGyZiArsg/kTgR7Ru4RBhwUQwjARXHAyI5ERApmBm&#10;J0mrq3lCcBtv57FfdAmKtnCayeTySqSA50c4UW7css4OPeKQzGmYmBum2Zv5I580e8OY652uwVO1&#10;oy2+03IXk6oGymz+YZLP3DmgpLMVFVE565evVE+rcgK8lkUtl3yq2RsJYrxSOoLzkZhMJhCDxhKY&#10;qUV6Khh/MbUNOKSUIaW8KmZKtXIeHjZXAhPljmV7C5n54vts4t4c8iK7iwqBm9bb3RTA9bMHbBTL&#10;/XMM77V5K/tzdaIwHJXRuHViFhaFjETCxZG/XNPzwzu3pvQGcyujuynaerl7GJcWOuZmsF61Yu2K&#10;s/HsbzQpXstbrKsLZXG3dyCwstWw1B4+BnrYaKyupcdSzuvtZtorujFlNF5V0qQto+Ve3yX1qSGm&#10;ohZKEVSlIGInMHuMdzn0H9XDpxMWtN4Cu5uKVnGIpz6MEm1gxttr/wB+Y7qNrztrj8c4ztvuo+2d&#10;Mbbaw/6+O/49/FbqVgxh9CV9PKbtwY/CJpiETMbGx+pspMxG3uSmr9t5gN/XSH8N9m8SMze1G3KE&#10;PqRVkDfJTEfYV4mptPv7RD52n1JdPb446p6UvKy40j1XzHWpXKslbRrLFEOiXqruk3lkAY5/pAXj&#10;KT+QvM1xn+4Xhw1t2rYhTB5in0mil2ztPqLuDqGjnMB3W0uGOyVMmJVcJVBNLO45kFVuAWPVdsyc&#10;pLeCspQONvVbKSVxODA6BrXE6XxzqOQ0flpt0rQwTK3Owx+PsRENTtYOumIFg7fosMrddyjFm8SJ&#10;DClNZULOpR0+zj7zqY7EQkl00JlA+0RO8mionWaHOm+kO/7Qd9tMZ113il21/LX/AM6/l9p7Qunc&#10;F3/R2213SZa06rWlzS9hSbtjEx4LzGhpy6NiqSmhXObGKYShNYNRYJckOwzGuXMtdtaQLN4loruz&#10;jVXoIlLsTyTA/NVIMghI44WNi2khIBnad/bJ9I4kvY15YJQ0qlaxAZ6yya7b/wAfJYRMO0BP8o+X&#10;E5BG0G+ICI8T7S5/HSXWP7b7/bbuDvd+FnC5vReDxnaTS+nsHmcRnQsOE2/B/McZerHTvxkMu8bd&#10;y4yowattI22WCkV2ARENbxPLdMa8s1cnafqC9dtVrFSQgojyyl6mQxMprhK1LhgyxRSuAj6gkt4G&#10;JG1qSgYpqYprlimFYlhL91pUg+ZpBphMZligg/IjSOST9YW0Y0m2Y9Mb50znXXGucY+dCdrtH5vT&#10;PbHTmidZ28fm8ji8KzB5B9SbTaNnHiT0VasHcWl7xTizTSaZqWLZVJCsRmI6qGdyNa9m7uTxq21U&#10;2LMWkgzxi1bSgDYcwqSAZJ8E0Rgi47xvMz1U/IeYWqhWV+YdOu0RFxkLxh4ippiyoxzf2qjsx6R6&#10;wQ/iNmXTeOaXM+P37a40xjGc/Oefw4dhu4HaLXGr8llbeFDSWTRcw9Gki/YtZC+qllZsafyxJXXC&#10;pUhdErCWpsPO2M2iGFjAlM3DWerMTqHFY1KF2ZyKSXYcw1AtKjbX4XEQUnLGcnCBiQDC9w333mOu&#10;x9C9el5HSf56jAE9wck5BqoTUZqQqlKFhkYnTNcphSzYAo14s48cmmmn7mZa8PWaLYjMsfVerM9O&#10;Bxvlr+I8hYZ46KrAWDQTAGXNJ/x1saChSBAJDEcnMUuJGS3ijYyjF6xwPnCFjycQSEHAlPAYDyEI&#10;yUnMTtMzsAmW0wMx1mN9S76nfRPHvkbj3XaNS6kD23tl+TrKVQLhIwuKgqnrQ57Dam+39ITVTi9D&#10;FOqNaukGng3FOtqifGxf300kred1vfx2mMTl10U1cllnL+NRew7a5q8Sabea4rEcNV4YXtETE2Fz&#10;uW+8y2MwSLmTt1Dew6tRZeR4CKS8szAAGx+SIkS5yW++8LKPpn7XJRvqic3F9T8w8M90rLnnXpW5&#10;8l5daGxIUEZvK9eq3mlyW9rypQ2IO3sUDACCAjVOwcLNFrYjGqjRjq3/AFQlTdfWFSMvT07kVHVy&#10;1ilUafGOVSLliv5zpiZF5IKI5QszHiZDISUHIwTNuEd8F+TrGLqa7D1jE7w+UKb4xeURHCYmduUC&#10;XIY+rjx9xo0Xeq/IRbkdebprJdKgqywa0pS5UlWcKYlZ/ZJhWSbU3U5XI6ikE2W7sohISoix5o5c&#10;wy6yfLZD0mxqQas3JgZYkGjLQ5DBBzWJcggxKJHlA8omJjeJieoaVnAgZAQgczAHIzAFtOxcSmIg&#10;uMxMTtPqYmJ6yBSe0fdtLV09H0fzzZWNqOEq0DV465XZltfMLf8AQWn96RMwopTUNUTTOY6rzzB4&#10;RZRym2dBMR4L3L0HaRYtDAwaS5Tt7kJ47yXv2O/8obT633n1t6npbxqnfiUbe/8ANG/qPXqdvuX+&#10;k7ftH2jtaT9WzV5JHlrx9caJG25NVjtKlfi9rHBcOsb3E2JJFWrdTq9+0alraxCts7ydwKpKsrIW&#10;FGUcmkkaifRvbz/JExuA/SU78j5eoghHfjA+53iJmY29bz18mvMfYv8Aen3H3Edt59TP3nfaPvtH&#10;WlPV/OXJe1Gr216r0pTdYPsBA2Wszk7CRfiaSbC8wgCaPBocc+8k48RWkuRZJZth94f3TY3yvuZ2&#10;F7Zd2rdHJaywTLGTx9eaacnj8hcxV46HkN0UbT6TVxbqA1htSqwLJrmxsoJXmbB3TSPcnV2iU2au&#10;ByIpqWmeZlOzVr3aw2OIr+QlVgC8DyWIgw1EPlEQhsH4wkewAi455rog6vDFJz+ngzFEQYbt5tpT&#10;Di5MTmyxyMCCWbY8mXb9m8Q2pE23+tYodY9ddcPaa+1fYHRtfHfOw+iNLU2WXpjJ5RhHat2Wee2x&#10;Z3n2Mhkrthkww11xsNmdhUoQGBFs89Zdy8+21Ne/qHM2BStk1KYbJSoZWgTGutVapXUI8BJsqCPu&#10;RyUzM5++k/YFB67U3fIKDSLDdZrHsJAA8IglXfpaBMBzFzBAgiFOftp4iB9P06EDKtJMb7R74ki3&#10;3124i7+/il0T3Q01l+12idIZ3Vzc+VVNPMPQ2j4chUvJtUb2Ewqq9zN5NynpXKgfXxgnzIDglEQl&#10;0L207Oah0fl6OstQ53G4IMX5W2KIMGzJ1XVmJs18hfJtfH01mthQyVutkO0EOxjG1wfT86XI4oT3&#10;lDrM0D/mzOfYIQvG0ROtcbGE7fxcwya6zaSI3ujJcTFJjGw0c6+HbGuf+nXU/wAEPcA8rorMdtcs&#10;TU5vQGRf8Sragl2IwOStvKK5KYMNBmGzA36FhbIGay3UlEIzO3VO/ELpgaWoaOraXBmO1PVWTXJm&#10;DVOSqIVBNgxmQkL9AqtpRDvDSB5RM++rv7N448xehHq+z9j4zTrxZFg2AhXx45wDjcLTP3hBPYpD&#10;lhbUAbOdsiBNJTBg9t99hY4c77/l1ln9BaQ1RZVcz2AoZG0kPGFlgtU+Vx/Kpjq7Um5Qe+C3ywF7&#10;lwgeU9YljdRZvEKNGOyVmqky5EoCElQX7kK2CYgZbRyIIEi2+qZ9bSPnXnXzxw0WQnm3IuZc80Bx&#10;OcQ2SVZGtPg00jzJOQW+kH2ZaQwxabbbSEMMQwRa7Z+8emNvjrFaV0tpwJPE4PEYuFwbCdXpV0tG&#10;IiZIztSMugRiJmSJsAMRP2jfpG5l8vlCgbuQu3JKYEQa9phM/aBFUFw3mdvQhymdvvPWSvtH6ydT&#10;oc7TmPlEYDpN8zLMlL6cRDKwolfa7zbg6i1NdpHgjpD2Mn8tBJBto6pkrEGsBVk/KUD5iWv+/VLG&#10;m/D6KBWWyXIqx5gxJmNqv3lcBSTA88vZgvQcZGlz4wJ295X1f9NdubFsV3s8R0am0NGlEwNtwREF&#10;JPOZ2pKmNuXKJscd5kU+i6hX08/E3rdz6CR+3/TdzsFasOYHew1dt8WW3R7qssKQtNIDYwZN4Aed&#10;1UYc3UhTXIx9WYsoAekSCvwaa7yx/a7t9rexqet3D1dftVLXGxI1b4y/LZFNqsdeV21zxViqQicG&#10;moIeYCUuIrVQjcnOrtTafXiG6YwdZTkwSpl9eYXUrsS0WQaDiJO4+ZGRY2ZkJgzmWtmdurEu5CX6&#10;ffqgqwgEB07lHQ7h/wAwSk0D2wpUlpr99L1rt+ryLnNXQOE9otvLX0mOlTXu/PVM6isMU1BqQwFf&#10;2kig6GPaha5RMAphwfHkUQQsniwYWAzBEo58vkOR2GRWEQM9ZiO9hW0xyMY477RMxI7kMyUlG0FH&#10;0cRGYmdzLctunv8AQNRmut3qdjbPVaflAdbBnItUrYXA28ZpxRx0SEePJU7Rw0X6A7L9RBJ4poMw&#10;z5k30izFvwZ+K3txktZd0dI5zVeax2lO0GB03VXmNUZHLVq3x3Py2QtZvHYPGzFi9kdS5GjXoLpI&#10;q49wksUtZJggkHsnbXUFfE6dylTGU7GT1VdvnNTHoqmzmsKqF033H/QlGPrvNxuJjwKCmRGI5wyL&#10;c5fcOHrmoFA5lsHKUwVkNNy1wk8mpGoWke8mjdwbiMwppvFLtPgaTM+8Gkcusmov46RZ2js5rz8O&#10;eKzeM7X9njx77mSw1vMsu4mjZYFoccKWNXnM9kBVeu5o1OOxFN02DqrU8WjSgFpKp6qw2u7NR+ot&#10;UjYFaLSqkLtuWJLl8lAlTpJkkpqCYQHlCFiwjDjLfqKOf23mNNvIK1zcbSxq66uSZkKK0aRjK5Qp&#10;NvyIhlFO23AhYS/bEYrKGHZhHjOYNNSNNtItZP8AER2e0B3HxuIzuvdZ5TRuK0m4nXLi8yuph345&#10;pydqs6lkSPGoybuMKpZatXLKqiZrAFpZLSDfQuqc3gLNmnhcVWytnJhC1KKoTbYPj0ti2ogbBoD2&#10;TazGfFKYhheMok5qdT6Uqq+y07nvO6kWXT4ShkOxkcBOh2wu32FgnRKYtdy54hpttDTS2X4ElQfy&#10;ZMjxy7fyNsRwf4udF4zWGge1nanQ9+/oRF2lpk76q9xeQKkU/CrWNOYNQMvWUVHmu/kbuWhdq7Vi&#10;034ynHFkrfc7Y5d+Kzeo9S5hCMySm5CEGaZT5onytDIXCIUKY4IJCE1uS1M8Qywhjxx23VOV3qJ/&#10;Si+SDBQii3A6zRiFMpVddp1hZlns7Hb5FwkWJG5VnyyZgH5P2fChjHnL0dREPsh9uSdI6z0ZqMMn&#10;p9+iFV1pTnrGXFL7h08VgsrcdauZbOlUQEFedmJtW61mbJZJFdNmzVx2DTay1nN46pYHPYuauTVq&#10;A2kbMcqlLFpF9zI00LUmnjocwtq4UoShqoVFQ2MUltnIGminH2pv1KxzmyrqOEbp/M3yEU+0C/Jc&#10;aWVmTXZIAiOYaGIoTpmw2CY1ln2wnefxoasQwiKabba1nvPql2QtY7t7i70RaadK7n10jnG5O3YJ&#10;4np3GafyeRVc00rJvzNSLY4vVvjwOpJqo0fayKLWYKQ+aVxwICxmrCZlQw5VGXRFmutcDI3n3q9c&#10;lZA0BUbK5s4uJu0PKWVWg11YgpdzivhV5UzdnFJSWx5BMrlmvBjUwjxg7b/uHND0POGBZ6T6FsbL&#10;qPJFHI+KYSb6baxxb/Lt2r0vS0zh8pncjawVrOZS1adnMri8YGEShdEj81a/QDJZGpj8uNobmT1W&#10;NVqUt1JcybTWULSyYnUeQdkLdenXXeXUrrWFOrZsFcMyfA8TS6a6GvqkuU1sZLBMhx6qwiUSRx1B&#10;eCd5I7dPeJIarupR1lzgFS9wwwRA6FKmL3Cj3EkgikFYRrYRTjdIpShtdT4NNd49s/jmqdhu+z+9&#10;ztbsTpU8VgtNZmKGJzsZCLCM5VtNtspidQ6ymVL68amreuAp1qsI364gaymBmw9wNABoUMCLMuNu&#10;/lKHyLmP+NKmUGqBQumHCwxdXK0bUIMwU2ZrsmRKI36/epcPb2Ao218tvtj5reSN8EFbL2zHaqWM&#10;iLTTTTD5DmScKMjbWKKPLMMTMuddMfzQ2GNdcaeu6HZLL6gs3tV9r9e6i7ba5sFFi0ePy2QnSuon&#10;qWC1xn8DLH012JBSlTk6dIncBj5tS/AgI/NKa5pY5SMTqrT+M1PgVxK1DZqVhy+NWZSUzjsjArfI&#10;RJmXxXugN5nwuryUzKmUM2bPZhKH6M4gnfX24i7oILrorBkheBxayG5cM12mutad/wAcdfrBvbEs&#10;YbsMGHQFgJn77668naEuvnvLU0H+Ivslh87r3WFVmBr60DF0WJzlFMFcnMZPHCMabzc162PFDNV4&#10;ZdPN06SgpZCnvzgddz9dY6JdqDtpru9Q09hXjkG4E7bwbj7DCFPw6tkinJ0vIyxLBxN4n0XvIrFZ&#10;0/Tv/PuL3cx8TXPhtXTcvjtFFsSp7NasaanI8BJ1O6xShT0h3iLavavw9cHnko2Gk2siuAGLbdVE&#10;VGx07f1lrZfbpumcRjcGosNFIkFWQBU01KNIEVaNLFsCIqKZXUBbVSjjFcFDHhEoZGA4rEHn/wAx&#10;tWbpfNl8MlrChxue4mNe6zBT5SFhzG7Y9ywimYOYkeml5Z0/zf7M59BbK0PT+loJI4xXNetleUM3&#10;VZPlixLKjtNdcDnEKT4c53xrjfEgJumv8tWacHvETvaKT9Gdw8WNg6WJz9Qhhb6eVx9O4yqyR3Kv&#10;bq21OlLBmZ9Tutn86WMCYOWJFm9O2ZFVm7jnRPIHU7T68MiJ2himoNfMZ/t9Q/YhGYmIuS1rzFvP&#10;LAnpKmWQ8CoMVlWRpHIdTIwRAolCTL1T0sNgDXZYtsDxL2ZC8wZVJHCTuGRHB+ne1pQmrVVVqKBK&#10;K6Ar1kJ4rWpSlwtSVREcVgsBEQiI2ARiIjaOok2G5xucZGxrCY1h7mRmZSRmc7xJERTJFO+8zMzv&#10;v1ln4lrvROI7ehbx1Ll93QMqiLy/ma4VzV+frLBd0yXZwVJcNbTS0S5b01qWVYBQ2FpAKkY2Y0Tb&#10;LZVh1DFLLUtQ6gLSGCyefsY27kF0JpgVSnCIuPW+yuvBIEuPynQbxgVKg7FktlqUbpEZl8dj4zF+&#10;rj12k1yseaYa7yeBcgsmQJz/AOSEisvrORWuPqMxHeetT6Pcv81XTscV95XtYJ9B/wCM/wBV450u&#10;2YI5t5P4Ap5ZwMWu0n6tI3Aqs6b8cz6BYFkhmke6V1P/ABRSddjD5XDQpwI+PmBpJtmcpBpn8Svc&#10;sW6qxk/GIZKvQts4y0avxyU00MrjPytwJm5UuyYSznTlxqGIMggfMaVpaUwPKZrMsJHfhLfJBAM1&#10;+WnqL6Ph0dHw6Oj4dHR8Ojo+HR0fDo6Ph0dHw6Oj4dHR8Ojo+HR0fDo6Ph0dR+2MHimr2NpWUOLT&#10;ZFqFwfX6xs0ESa2R2EuJJUoNnR+uwCfVwwjHXbNDcfxF+Cclkf8Aai2+eTkoApAeZQJSI7wPIoiZ&#10;geU+o3naN59RvvPX0YiSiCnaJmImdt9o39zt++0e9v368tvm70DzroLnTwV9R7gnWuleo/XHpvp1&#10;07Fz/u8AFd5nw9SwRFlU19wR3ZLFhXLRAkyJNW67NyVwvtrF+SxOW6MM7L9W9UrWFtL8vyVdzbVy&#10;05j1v2FSImJ8ZIIy4+OBERHwzBSXuN52gpRiyGJsVmACkqGAJfsme45QyIj+beZmecbRttP9nErv&#10;0UyK92LhdcN9IXfpXgDh96a9mqPk3qWf8hIq/Txh861NMus2BsD2HmYTYw6wEIrCLESvMiJEg0ZS&#10;2uwNsvAwci6uM2WMx6GE8abfcg6PQjBxGxK3mSkS2mJidonmc9Izd3A58QjYMYAnD63H952j7Htt&#10;G8T7+/qIiOmW9s5vpnRaHbm1GMvHn7nR4px8VZZjEwsnsJuP8kis+wkRsyPYaUUZJrseFkDA0bMW&#10;U0SVjPgfk78QpalfqvTWdvacsai7YaVsqs2QxFxTl2skuxtll5ckhZbjpSaVY4ZsImtCQtpOyhlp&#10;kK03QkY8MbkaScguhqPJLJaitKIZXXIP8NNXnIC/nBm+YWcM5So4WcKGStDmvsZj2Tv1XpfPlSsf&#10;mplQ3PfyWjT+usgzeEcgorVPuObuOXMITIsTwrx4mEB2mx7SEuIYfWTFw0j35ta97nYbT+l6VJek&#10;X4KbWTPMD8TLJvLWxzookuwSnmhx06C6ql2lWQm1bW8EqE+onKaJXhNO2r2Sc0soF2F1oqT5appI&#10;hAZdyCCATGGulhEsgKFqIJIpjrqe4Red+wegA+DPaC5Jvh62L+R06hyBBtkTjcIlrssf66aYwyBA&#10;SwwHHHMoWmi7YscX+LBJnafRl3EDtZrvucjtrktM33als1A8ur9NHXr3sbeJDLhU8lEBtbrVqAKs&#10;WbNsLsVJetHgA+TBWwJalwmnD1BWyKF48HTxxeQgzTYVBCny1953Ww3kQAtRKlvAj5lEQM6CVuvK&#10;KmgTVlAFEuSoVgSlWFDrjWMYEAeMYeLH2/3ttiOPGZN9s53lk23kk223322z0/icXRwmMx+IxlcK&#10;mPxlOvRp11xsKa9ZQqUEfvMwIxyKdyMpIymSKZnOrNl1yw+1YYTX2Gm5zC+5sYUkU/2jefUR6iNo&#10;iIiIjpVPeY/TmfmK+V3jmrPbo9pOpteruUVzV0Sw4wbcUc7fSuv2juv6RvZ0YbIVaIGziZGkT4gB&#10;jnlzmLai92hzr9C5alpqHzmr7cZTpfFydfE3P1clVOzFO3YtUxG0dVTloWt4vYZ8VQZfTNj0WWOX&#10;qKk/LeP8vrhbe/z1GXUbhUdCpehaXzKRcSyYRLlYCO57RtPWe/YPYnob/H/QUN28Ydnrw0/NlYHn&#10;jD7hK7qua/0CFAxgsRvQLQGZbK62VSOMrTUWNEpsEkMRWjiP/vYjzj2pO5Osfh6xDKds9TUwPC10&#10;6Nm3pNOf+HmAqPC67L3ltyFKxXKz4G1IGo0SEWRYH6uPV4xWlcF58GVTVuIcQ32HnfDmjxvmok9c&#10;oCjWMKthbBV5Adu4JgiGVT636184gvaKuN8qXvRV4T0TndMjeiKUa2srB3ea6ukbxAV5OMGqSC6M&#10;ZCdYVa8UcMLXGIIIY49Ma46M0sl9fTWATbWlVteGxg2l16iaKAtTTSVkU06y1V6q4eTICulYLVH0&#10;AIxERGXZhi25XJMSRmk71uUk1zLDJT52QqTe0ja4vHA7sYRGf8xTMz10HaW7EEVBEthOJwM1gZsY&#10;l2zcWWIfTbIgm5DVViPdWLPNNPFITscJLj7fsH1n/RLiPHe/GbyePp6cVikZG38XMV8rk04ss1Uc&#10;msJTSpnay+GFTMRSsWXWEMtnkKbo2ltYbPx3QqzaMqV3tvlYYhXkqMrVzsxUaBNmIc0V1bckNpoL&#10;ADFUIcE/yslfkCStpGthUqAF0Ecsegw0ev4EGkMZsS7feabMx5e25JkuZ5JNtyps5lm2zmTb7Z2+&#10;2No0/ik4XC47GV1uWupVUHCzftZSx5S3c+X5G4RW7zisMaTLdiZc85lrI3KY6qd2ydu2+wZCUtYR&#10;brQusHGNgCArpgVJCFiMCoIgAiOMeo3nJeyVv6gnAes9HH87cd4NauTXdyQZV8pKtS6XlRswNkMG&#10;ZXHC15TrK6sCjUwoFgwbFuljIfH88P8AiFzyj45kyOO79aE1TqFfb7SOh8npXNXGOxsU8ZhsP8Sb&#10;DicuxlvjXMRkLd+pDmosPtuuVrC4+QnxtM1xrtW1231Fh8YWps3qKnmMegQt+e5ev+aFAIGql5a9&#10;6qis+QFilJCu1RbrPmAiU6F9pZwbcusteI7NX+LXRtXNxVN/kcV9V/j1i1himHZQD2OfeGVfk6L9&#10;RQsmu88iyaeKGeErMRMe+6xsrnTORx7NX0NHZm3j5XVz03KFX4F+AEwsLXkGEJ15ePBqiiTKsZgs&#10;wbwYObYJRfm1WwOEsZ2im1BuxsJsu+VWmZElEVUYIW+OeQHEwMNESkSCJGVF8C+feU80YdC6Ms71&#10;WPRXZrvnA99utefLGkCsWZnI1KXQQCtm7XP9s6zg9i2ck43ZTChRCChDCYhkyjsToLS2nH5/UFbX&#10;ON7g6wzWwZzMY+9XtLqqOyVptYFhat2p+Vcnz2LdtkFZNagUpAKkCufcXUuXyq8bjG6etaZwdDcs&#10;dRs12pJxCoUg0iNKU/oo/SUlAbJg2SZGTN4bG7cPiuNz2tGr+RPDKMvyTCIFrMdIeB944yYSJZtR&#10;4fvBEJrjOw822skOds4zjbH2qHdL8KqO5Xc+dehq9+mqz6eGm9Wx2MCzlHZfDSSk3qt2xZGnTmai&#10;aAwZ1LLBdV8nGefTDA69ZhMH+U/lwXTFtnxG58ggK9mNzUagCWM/UNszEMCJFkxvvHXF6Nzvo9kt&#10;o7GuWghdX/6cAAwKOyt0ssxMUzDJZMOi8QoeCeSGYbXQnMEucS/eTaLfSDEM2ja80Jr/ADupq97A&#10;6lfQwf5TSo3Kg6hymIa6wtl75dlYUKtiup7VNrQFiK5zDYlhKYCoQ3zp3UOm8biG1sliV2cj8x9i&#10;vYLG0rwAswreFZzZcpprE1tkleQYkZkRMSZ5A7Hl1VtvP8WNh0K1KzhmQ1f1Em2ctZRVu6sKcY3T&#10;Xd7vjSGIyTfQveTSb9kpOZ/y10H1FhhdaAwef7eq1DlO4erMSyldRg4Ras5q+NLFljqTq1wYdnmC&#10;pKrRkFomC+TbY8vKARFdKm+pspidQTjq2nsTartrMyEtCKVQW24tOW1BSOPjkZpESTAkviK+G0yy&#10;WGdFdPvmIumLrBX7TK8UK5FDGIMQ0mVYESHtmJiHFFj8A5P5Y8e0kksP7/yyXJpvJjOM6a8D9+e7&#10;oo76YTV+jtfO1XpzAO05mk43HZS9YwWLvY1hIzWNrojxY185Cko3MfXi1BTkHLa8SjxDo2lNOyzS&#10;tvHZLEDj7lqLtaXvrrC29Txg6zyOYJ4eFpQIifj9KGRHbYpsDq/n/fsF3o1+jvLKCvrRgxzqxnTW&#10;IWZAVJsaxkQMg8Rkryn0G0ADyMqIvDZZn+FlgEFHuEV+keRwCdXPweoauWYeKdTqPXXiNlOxttY2&#10;obUeqeaiuoYsLMGJ+dMwvzLWMrZjda+eMXbpMrD8iGMGWTO5C9cyvZoz6KFFBEvaR8Z/VxIp5R5z&#10;vadjSeyfrVcw5MfPqZ54+nvRC+pdb0B03IUAx80DC690iP8Ajw4/D9xLiDlXOJBtcD4xIAxC02hx&#10;FLNiqZ9is7r+lQmYnFaXqzcuiEfphFQRvWhiI9ezilU4xAxEgQRttM9WHHAeP06+xH/zeWbCUcvR&#10;FLimumd5/oMvdv7/AJhLffqNeZHF2+qT9TZX9Tlpz/bk3j7ywlh30e2xsinafzOZUt+9TqD41BUs&#10;p1m0dXQu+P54YMoq1WgViyNqxYyxYnSxDLGsdXBq463wsHhlxMNca+e9Su1i1lwL62+SwVlsxHiS&#10;kQCDMp9+7orwmGLCi3z5C8UxxWJRGzmCJkPKI2XIrhQRM8zMiKRiInaGfTb7BC97b9T361PWEjBv&#10;VObVq4DUpPBLkA50dbJgGKGngHSaywRSJ+d13m9N03N0OHWEW7Y3I08sG2uUNKXoZkNX6/ugTE1F&#10;WIQsZ4EZOkSWkS2mIkKqqqIkoKAl3LaZielMxX41sNpyuUCbzX5CmN4GFxMGyY33+pxuZMRMTPj4&#10;79XNzb603uKoeebt7n75xusu+E3LvXN+PcS5xVa0xqgmyfTN6sfX7Ms6GXM0ZPMp0aFdRas2sA8S&#10;KydFjPhGDAGWN4IpCpr7UCcXY1Fk6Cjx1jJV6OPqoSSh4RFhtxw2CkjOBFQVltb+myxy4riFsEmz&#10;tOYxltWMq2DGyuq6xZcwxOeX6QVwJMQMDyIpaYBuYKmNyKSGY35v/p/xPWKFxHuXZblyilVXv4tO&#10;J5RbuoLkoGzr+1Qa9ArkEzc8EyJLurW75a7kNGAS1KwxjXY+AyWD92nOz2Gr1KF65cr1a2SFRU22&#10;phcH5VRYXBFO4rkVzuRGQgBRtJRMjE1ReOvtdZroQ1zaknDwVElIcDlZbRG0luW8RAxJFG8xG0Ts&#10;2DyMuwVVtBVnuqw9yhN0r9kA/imRBFsAJP6puLtJCYEVHFLLAZFnMc8U8P230xtrvptn1n6mQyeB&#10;y9HDZMsRlL2LvVsXl0glxY69ZqNXSvgD02EM+O81PgWJaBwO3GZmOvmNdWqZGjYv1Bu069ys25RY&#10;TFjbrKeBWKxGpimB5Via+QMGRmfv9+s3qh4Lt90aaW30V01o6bTba7EKkjIlqfJpjOc5gItbmLOo&#10;cG22Pt/DSKoo4o9sawmabYx9uAtLfgu1Tq3Ijqfvx3CyOYybZgn47EX35K6YRv8Aov1LlVzFRMzH&#10;H4mHxilrXMQq0BbcemMx39xGFqlh+2+lqtCmMTC7V6sqqmC9bMXiaR/rsiJmfPetmRlG5pmN4lux&#10;1vnLy4i1m/Gnc7gkizrsaXLqRaXX2xjG+METZNs7yXbbX8v0wfyNNc5+2kUev2x86fRQ7D/h0w0M&#10;20roRJrkZuWjF2o8ttEc/wBds29RZhklG8qT5xEpmAWAzA9Y+yz3H7p35DfNakaJ7whIEGLpfuM+&#10;IPDiseERMRzZ4pnbciKY36UCkemuMi9zig4vxdoez6Va4oLxepYDP76cNwbr/LOT16HDQ4RREx3g&#10;asIyNkge0UM5U4WSsaSacu6Q/EJ2nr94QR2m7TZK5kNf6lWnWGsjRa/OXVMpcibVzF4NUZK7VxYX&#10;yTkrwPnEVJUp9htT5HAx2DO9sNaM0ITdba1qVqumMSTMDgIYmaC3VETCkW8gXxK7rhVYZUrEuL74&#10;M1pW+FSUTe/vzrHdOJebLP0nz6jVvrsgeVbQ8RlW2lvlgq7RvGpbsFVdUFClMWIMxi+fGu38iCAD&#10;B5Uosn6dc6dsdzM3qPT2kreX0xXTayNaxShi203XpGo98Ie1FVBgxrVkxRe+QCryHIFEeufdKY/F&#10;5PNIpZdpqquW+RIHLrxL1rliwY5gkIAcCQ+tik+IwUb+8DyuLfWB9xi7wdFMvda5+8xDoYu6A3W8&#10;Yoc68jMcmmZ+eIBRX74PEO+JNYmtbZakaa/hJNnfb8881M0/307ihI5U8lUxdnjDE5N6cBjSUe0x&#10;yxdYAtWV8Z3iHVW8oiYkt596tGT7d6XLekFWxcVvwZVWeRtQY778bjiJKimfp3U4NvvEbR6eatfS&#10;g6ZwKjrM+a7fyAjvTRaZFau99YUP531IknwPFEu4HWwFNgQ0WTYXJkU12dau7jHn8P4MoWJotVui&#10;1OyuX0zjlTpK/gi1K5TIu6lzdezNnHSUAML0zUUm1WxsyEsgshY+RfiYjxkuCjxVexr2nlrZ/ndf&#10;IflSzGUYnHsUKrW28yeVebFMtbFxmK6vFXn7lBbT5Fin+k99SRRJOUj9UJJjpdjZP3h9z7ouL3mN&#10;2lnIK23JR767Tkk5wRPtJtvmUiT9ku+3/Xtmnl2U7sIkjr6zrEwpOeS9R6jUzkcyRnudaYkyLcim&#10;ZmSOZkp+/U5GvdFsGBZgGwEcYnljMWY7DtEDtDY2iB9DtHqPURHqOtUPXvmi5998n0oC1DDt+38y&#10;VV148l5+VGY4dnCphVfV6zz13Yw8LxGVwBjMwkKtFVsa7LEZfAyqzTMuIfnUNerfbhMevJylmVRU&#10;qjkCqMJqjuLQAXYrMaAFIsZBkEuX7mYgg3++RMdXC/ZKpBhTY501hcIgYoJhFX8ogRDuAyMFAH/X&#10;iW3XH8WWyrdo5RYPPvSoNp7pxljBkiqtukRdRuVTpz5g72oItl6Sn0iBIvtagAaVOzohi5H9Q1WK&#10;1VrGj/s15DWs6w0DpHufpx+lNa4leWoLeq2pZWGru0LK/INa7SyNUl2ad9AE1JMQwT8JnXsCxDjW&#10;b7G5nKadvhk8RZKq4gJZGKx8TgKB8qWoZBLak5gTgTGRkog1yJhEjYj248R4CwPF59XdLJfxNSV0&#10;55h5hgyWXfOYiBjG5kkn6pddsYjJATQ6zyYxsMWUNn/WOHNS6+/Dp+GHKZOn2t0ovVnc+kNvFWcl&#10;eyV+/U080plVqnkM5fa3wuExhVzG6fRFlsQdS9cpz6617H4XXfcSvXdqPJljdOtlVlaF10IZeCI5&#10;LaiigQ5DI7yuxePxj6YlTf3gw1C6x3CbFx6Y+/xKli67GaHu9MLgAws/9W26GvzSwxQR50zjGGzW&#10;SLMun47/AMk//Wmc5qdsu9/4jrEa97v6lnQ3b+mJ31ZHUABisbRx87ER6a0u91dNZRKmBHOZtqZc&#10;GxzcyfHxzPN1Fo/QQThdL4/85zjZhBppTNmw9/sYG/kgAzaUHH/yVEDgZmR8Vffl1zZerc95bHvW&#10;uE1zFgshn2BIvTgaY4k6ffONcRKx9Y4zmmd5PtmIcWJepzvrpvGMfj7ZzIO72drOzCT0j+GvScao&#10;1bkOONtdyM5UfkreRstKBhOHrCpORzJE2RJFSojFYOWCtiamSGeRIhpDUmrDjK9wMnONxiN7C8DT&#10;atCq6xiZ5WWSZV6UQG8G1xWbu0lBMRPqGh5G6vxNNkRXo4ATpX6GrNWG2IDmbbppt4v61m6VLpdZ&#10;hoYDi9gt48RxSawRD6bx6y7bR57K7Gag7mWtAnpzuTkMdS7uTWzWXxFDN2se/OM0+9qZxGZ1DhcU&#10;8H1EVsjdnHNVC0MGsistixfyXOUaxo6eVm4vaeRYdpjyVKtmxUW8KY3gEvl1aNu0EgwzQqHgUkYy&#10;ZsIZkIgogOlPKpq5td7Fgn/JQpz9dRzBQzw8OiicZ1ta4mAiOE9eMBPCTHuwhTsMMg9QZi1gGAVg&#10;dAq6Et6Ix+Y7g6pi3/FWPtZKBq36lHJUP4gt2hINZ4u5XtAjJY2tjbCLKG5Ovg8oOVoxjrFzEYyK&#10;GHoTZ5hWYsVMHjvF+WuWiZahrq7ppLVO+JsqYozr2GWFmsxrMuVpru8602rEvtO7W+1C5ycTf1eh&#10;RqIrzdRMQYGlcbBFkpJdotGugZ7UMFiazyjlkj3ld43PH3YbjmNZP4w8+1w1to3Wf/wTz2l9BrxC&#10;dda1p+CazsudO1ZwjZUvJhTyGXo0Mpeyf5G01mzPQzIVWZBle9lX/GrvJtpzMYQNb47KahK4eAwr&#10;obLV0hctd0IIqhNr1XOroq/PASEKOyGQgWJqBLGLhIaf3K5+dqDZuSPubHVWwFCvp0Ni2ySEXmxN&#10;osQQMjois7gMxw4sQaBnITt44ogQ4/4U33kmzxTo/vhrP8PGgtSdpdQdtr2ls/bq59+B1EU2Kdot&#10;Q5VUIRkbqrUsoZKvUVCAqXsBeYtSqNRc0nSTXTvWa0FhO5WoMZrDHaprZfHg7HryONiFOWGNqHzZ&#10;WQStrFZjilkur5BAmZ2HFFgZ4h00vnDtoEPEWjq+9KFtdlrI798zWnHj7WdShX6Y1Xry9JYYDWc0&#10;+B/3asNtTPvM0hFkL32i1116j/Dl3sor7JZLN697lVdV6l0zWz+eymOu3q5anxWAx4wFChcWak3c&#10;k90V4cOQILsy7JpqnbYS4GMm7maGeWuq1HT2mHYjF5R2Px1Owmu2MVcyFmd7FhJwbEVVrlnCa8En&#10;ZdU3QkRKZ65/k7pnSOwAWexX0VIWqSOP4lWbRp4hWo7A+OadsuhIhzgWQRUuJAD3JiggMm/fmIqc&#10;n7SZ+P8A8KPczuP3go6m1Fr2nhLWLwmY+JpfKrxC6mUTfvKdYy2PS9MxWZUxmNs0KRWVIRbfL5Va&#10;bZ4snpv3d0tprRlnF4zT7r67d6jDstUO7LqhoQS107JLOPLDrdlVixCTYxK/HBJBW4bZN9k+poyG&#10;6b1viHq3y2FcuIH3J6urtaep2NPvY9YVsNgUjfINp/JTYyyYw8vQGykutmB7nx/wG2cQRb5uua7o&#10;tDKZjBat0oF3BMvPVWq2EspZAaqmeNLpXb3TaMoDzrak6xhLB8bYgRmatU04M1qt3F5OU3RSBMYB&#10;i1EsMeRhBL2NcRJcCAoZE8fqDeZ2URFyDkFmspFs8NeyN+UXBtKZqJyfsrywcRvQAEs8M4taT9MW&#10;FzobjDBLJtGIMdOTMRgePeU0oz855abXw2Gt2TuaD1rOIuuk+OIzdixgr61kQkNVOTUZIuwMzMLF&#10;hFJcYmWGcSUyzLdta4VmsR8pIQO9qmtdxJFETEtOsYwxO8bSUjERG87DERt010KP62/IBslLnVg6&#10;Qq0i03jkjd8o6vqVDJJjOm8Gj6IK0EY312xv+cecyfx9vvrvjGMYxbhr99MMPNb7GTVAxt+vicvB&#10;jM+pGHwu0W8e94nfj73+3UVJ6MtzsQLrlO/+S1V2nb95CSV6/ff1v+09aReT7h6m7T566wV6rpsV&#10;Osv9g8r9WR4qx/M3p6tdXBCyWTYduW0D0EZuiNxQjowdVswgpmSBzBJM6YudItVaq7f6vr6voTUt&#10;PpZOpTqgosJYcCcf5YJ7LM2a6lvs7KhrEMqyoWw9LkEYdRZ/lmLz2JbinwxS31nObMxdWuSfxngK&#10;/EwiBf1SAsFsHI8DBkCUXD5zarMP7CvXa0eLRxWa07kHpCM9CvCKA/kLyV042pBaMlhDoXAWyPX/&#10;AMPYswzfEWposGuwNW7KX6EZfM1KI6UWOTweCypp0rireJp1bFPzUn02pF9nEvuKCwqxeuUprTYs&#10;2ThY2kKiakxrWvY+JTc+csU1r16oLMtbTbe5boB63gcgq2tJys1pS6GQpaokpUw5hrc/Ojes66Ph&#10;0dHw6Oj4dHR8Ojo+HR0fDo6Ph0dHw6Oj4dHR8Ojo+HR0fDo6Ph0dZz+qKxR/XRZXK+Le1r3yb0R5&#10;8kd3zNR819joS+6xNtwMohV3VKY0icQGosFFYUxA2iNcnXMXeJW+u28g+Ioy2C7kklN5ibFeZZwr&#10;OXDILbjENCd9x3naIPYYIty+8bOFSSY5mgTWz6eTQLbb77gUbbT++8bztHrrCGxdK9Z+l3rjyb2n&#10;hHIfqYkc83OnutB6LW1/if3F5+IW4W6CWDU7FjOp5ernUuE2qdT4kwuFPtOweJTXY+hYILCBJtu0&#10;RU3105SV7+RbBilfrTG20xMlITMxMSLUSYHtvJxExEv4FK4hoMOry/lIZl6GRPvaY25ettpA+JR6&#10;9TMTMejuix0nw75q57U+g9H6LbVNQhCrA1p6ZZS+ldFbmNzzDxVZz3UQAiwa1wOaRYHOOvF1hriK&#10;GX+Np+rbXZLVmstO9uMArLamyDkUYtVqCjkDu232bJEQJUlUeR8qUDGs4Duusg2zvx2kxmKv6gvF&#10;VxyAY6VseQxIqUC1RHIiIvpCCKREZL+ZhiP3mOk75H1BVyjqj6XmHUar0riF8bzvHdStdrHqd7r7&#10;FsTJMyYrg75hGO3ah7y7bFyRMNdLWvzpEXpo5FiLm5K0PrGlorWmSPR+ssLq3t3qW83I5HCZrNKw&#10;epMZbvNM7dupX1JGOVevII5l5LtQOarSIPAcgkHnqGZxLsviK45XEXcXnscga6LlOmVzH2VpERUt&#10;p4+LBJUYx9G65+Iz2E+E5CGc6d414l2OPe3c+OEotnlmyULaKFKGQgMYaZxJoQanAIjX5JxtnWTY&#10;5IUoaY33/dIRLt9sZ1/WHYPt7rwJzmmLKNOZg2S5OY00aG419odjFtihWaNaW8pgvkY9tG7Ezzlz&#10;J9TVMTrbPYSYp5EDyFSBgTqZATGwC53iRW5gEyB29cHi5W0cYCPv1B+KcbbeYy7z07qRenQ+nXB1&#10;/jta1THSMGrtXtjRw6aQzuNIjpXTbA85rIaTSUrQVJALHMVubjbNX0Joi52ZZqLWOsmxqzWOfyX5&#10;Thl46yVq/kqkwOQyNtLMhC7LMhcBLLNxJCx0Jxy0Abjs7zL5XKK1lOPxGJGMVh6Fabdxtpfjr1Wx&#10;vXrqZCJIArqMwSk4kQ52CMxAVbRoFXXcFkRqnwoxogzcEdgOOxhjHMjgJ0xJD++KKYiLXfaPOu+P&#10;1zyx7ab676Sba7Yz86iw+TVmsXQyyEWayMhWVbSm4sFWQU4ea/MtbHLEiCYKODWAQlBCUjMT1m12&#10;qdG3YpsNTGVmmkzSRGojXPEpAiACmIKJj6gEomJiYiY6TD6gy5c94VpW3zPzGlrb61qxXjb1K9sC&#10;GnrYhxGBi06qEVhkmc7dADbwhFIZBXC/cMeJgXiXOY8a5zzvApVnSsUrVjQ9SlcvpTbs68uXaeNS&#10;EKeamUDoPq2ZywPgCrSuynguHnJTtt1aNDmxOa+QheonWE1mElWm0IfbZMksTC0Nlbk/BJcmL4NL&#10;IMpAJj30sXn9D6ZNrlbRcW+oX5hvy+vYgg1oqWmEdOEjQxExblRyW5z1mydMlIiG/fCJMxMyIJpm&#10;LXQeMfTWOOi6Oqa3ZSpVdNd4tDZhFKBD8qp44s4EVAIZOCyVrP382RgO4gTjlax2EQAduNhzb9Oh&#10;YsOy+hdRUWWJIvmNtjjjl8iXGYqqxdbHwMlsRCsOZTE/VM+52E+/2xnOc/bGPvnOf/pj/wBc/f8A&#10;+n/n50f9uss6xh9PfWC+nNxbp1359e7D1e3dS5MyKrN7Rcu5T1NrOhOQ75YnJnLqIRDUSgRdCJZ5&#10;yCG5Cf8AiEESYOwPvNv8zjVGl9E6gyislmKt48tRXXqzax2QzGOayrUssthRujQt1q1+jLHWIOtc&#10;W9RLtWAjYXMgp/HZDMUqxV6jEjWeRtgLCKlgRYxYqJ6JetjEO4iGzEyB7rCZiZAdu285/WM5x6S9&#10;D8X4Qj8zepeZLu+IL3Y+YdP7VSElBqFxWUWpZuZpdXhzYGx9kBMV7QZgYp8kgw5NXyzTfpMj3+XJ&#10;GVW96kRXsrh8GS2uCAA4EZKeHuZKJj3vG8RvG/36imVSWBnLFlISIkITMzG88Y39Rt9vtO09fb3H&#10;V+69p9A0fja7udJ4FyMhEvkDkL6kuR229WVzuwyVJDQk7xRcLJoLkGJKiELnBQakRtzcFzFyaw68&#10;vd6sZrfWOvMLpCvrbDaE0o2lXNRO1NXo5XN5K3L/ACkGCqXauXyEKlA0qSmmijDBtO8zGlC41/QV&#10;vT+D05kM4zAX9RZkbDRZAYhtilj6qIVwgsi+u6lV5w2X2DAWWeMoXwEIkphdT+jdyVt+DS09+ut7&#10;iwRvFOTXFdTXw7zjy5iMH1YH73IrEscuu8UmMkfuhkxtrJpiTGcfIbFfhD0ra2tZPXeZzgcyE2Y6&#10;ri64EYHItCH2DzDYMSiQKPJBgW8FHKJ6fXe9uYT+jU07Rx5cYKAsuuNKIONwOVrGgExMTE/y7FG0&#10;xO3VU8NV+S+V+1+ZVryo47/0C0TxzVq0TK2lc1oQQP72Qt2ku5Nkq49naq0gYMDJovUgLlILkNVh&#10;Q4ga75Fjq+ia3avTHeXTWN7X3NeZ7JMg8dkzrWsfGCSmDsqzRZlmQxoZK1WpKSFiyioivVTbVWip&#10;cCzMrGY1A7WOX0JlbWr0acx1SCG1ThybP5ixnFR0RoBVtnUS15sJaWuY1zEG7zJJEQc74WV5pWq+&#10;1fyiFHxqQpTZBQ8RfyZo4cfff8P3bxR6401+8ku222Pwi033xrvnXGm3ZmuNVJ0PpDUGrrGOyGWR&#10;p7F2co/H42ETesJrDBN8XyWpSMKCSc9hs2UhbWQLCEVnz/i6BZPI08eLk1yuWAQLnyXiAmTsPLhB&#10;HPKdhCBiZI5Ed435Qojv0HdrDPldUVManM2fxhwLBI9d74z/AK/6Nf0ZGizt/wD8AzZ1z/8Aizff&#10;/qx+b+qfxj909Z3CwvbfTidPHYKArjRqO1dqpolO26wiqVCtJxMRPjxVqVzO4WY2ietno9t8DjFx&#10;azd0rcBG5eVg46jG3v6p5+Y9v6TYXv8AaVz6iYrLQb1Yioi79ZAK7iWLJGk96sI8Rn8fTbWPeUdT&#10;IVmWLSPbbGn321Bj0k/6Ns67f9OIDHfhz/EB3XuLyvcHKPw6mCLBvdwc0+7kBXPHeKenq7bDKsjE&#10;xEKcOJAZiQLiUTu8drPSOAUVfDVxslEyPixFUVKkvc7ncYIQe+20yM2JmJ39x7mWvOGL4qTu8pzs&#10;i8NtDh49d1OwJC8kfQrcFjCFADuXmQgMn/c2dz5NocDERyaaba741u3cL8G0aY7d2cxpHK5/Xms6&#10;uRxnKlTqU01LWOdY+JkE43FV/kWTsINybPlfkmyutWscgHcpGMw/cmb2ZXWyKKmJxrFP/UYxpMW4&#10;Q8iSdYPgEAcCQbAgNyYE7zP3vikx3at8oxCVXcsrYiTNspK7lqENO4lChJJr6mdjPLlesmO3wMs2&#10;mJnyODptpOTJpppJiPsbsBitb6d7RaZwet8X8DP4Srao16R369uyeLQ9p4VdxqGNrVrQVDVTZXF7&#10;YQCFyxgnJLDN9WPxd3UV21jH+SnaatpthJrAXGIxaJYlAma/JBMguA85IuMbbTPmh8b0HuH05fL/&#10;ANTn6hvsGiS0X0dfW79bVVNkJSMTjHLpkWcumBPWsWys6sXPsnQlg8Ew500RyWmjmbx6DQxb4WwV&#10;bI6UxGrtUZ2t8bK2WMBIOlZkbGFJBImBGBKfetBETBTBLrwU+oiepLItrZe7hsTj3Q2moQlhBBDE&#10;CEcZ3EhGRYuuqZmJj0TOMTM9IdzBox8W/Qm7D0Y1sUD0n6jnVf8ABKjHFP8AoJ25YlCNQWayhiRf&#10;jnGHNUr3RCNyI9caSC2qt6R/eLYbGa3TM8B25v2iYQW9VXJrojfafhLElOaMR9oYlVmd49cXK23j&#10;bqUdA5HU9dMDBJxCPKzfb/blMGsJL9+Bmn1PvdbP79bR+S/P3l+lfTy599LztPWaVz/0D654k76T&#10;ZqDI9XidFns3XtS7CE4TV4yUbZmzo+iVSqXLNpdZmGlCLhhj2FgIkiv2FxeHr6Xq6PyF2vWyebx5&#10;221vIMW5be3aJrUXHmVeFrAQmeRfGKIiRiZiuXrd1mWbmq6GNqULIpBvGZVAV9gkSON+MN5EUz9o&#10;8o77zMR1nT9PaDWpdruX0PvqR81SdR57Banlz4Ho/jZ6qFtwXgPrTEbUmYp69lDSukVQqx3OhHhl&#10;wHVayZsaDff+Q0kGW1bTEQjIP7e6rqLuVYax+MhsHwFwixsSgxMDivbRLH1yEoJLvKvfc5gJfLTz&#10;rr1JiHEhvAV2eG3MlzIhMMiYIfIhkAp0TGzA4FHoffO99gc1779UHy/4cVQhofI/gTk0Fm6gmBLM&#10;ORVah8+qAfU+mhGzybHESahc6qfN+e77mTFmblvzBTStzC58a+tTBUyer8Rp0IheD01Sh1wBKTUm&#10;tWRFy5BfzTsNVNWrPKSKSYQyXKZ6+YuXVcLdyZTJZDKv8aSKIgja5koTMbbR7abm+oiNgiYjaOmH&#10;+nBffUH1GveHQ/e53Qel8X8Y8wI353zXlq60NK7Vr3AtHmgqNEfVsY/asttUUTvF36cz2gnk/wAx&#10;bV2mKCdglxEYEppW1l9U6jt6lO1boYGnPxqlMXGpNmAiYRWYmC8J+OG/JtltM+diUBPEZgWmYVSx&#10;GMVi4UizkHfrOfICbFTMx5GicxBjykfGkd/9mJsKNy+rbP0iZ6yYW1NS+GgiA1VyhwUdcBtABWC5&#10;jGXKOeExdupph1OmB8hEr/6pXM1K1kKxBJnYfbXXJ+/tv8TF7U+L0p2dp1Kem8rhvkXdUoClWu0L&#10;4WmpuVL2XyrnIxoCmalil+XY1uRsCyx4Tk65iN47aJ7R18RdzWu32H5WlkPFWwzJsNRarEkGIeil&#10;SAGWi8kPVY+XbXVTxVLA4sGZRK0cv4xytqWz9E9Yeda6RnbaVjRufGzlkxk4+236LTdXBGThY9ts&#10;50khlnRE665ztAJLp9sfONNR9uu03bbI2Mj317mZjubr4uTr+jtEW3WnrsR9Xh1Jq3KWPmVwkpkW&#10;KY/DWYDck1mhtHW9YnVWttWVFVO2+kKGkNM7QFbPagQtKyX7GWYrDU1QhpxG0ia1ZBcl9LHAXVjU&#10;HtHbdlk03mXy9XqtSBZYt9ih0DFyc5g1k0xiEuxEn17D0iTO35TbgZaED6Zzv/IxrpmTN90T3a7v&#10;Fjmt/D5+HPB6c0jWYsyspwt7J3MsmGBHhs5yzdwUZl5zPJx0pyNhATJ/IgQk5rWoNE6GG0Ad0O6u&#10;RyudaBjCiv16lekyRKfIvHrr5KaCx22AbEVFsKIHxblxjULm1qY3KnKXD1cuR2XMe4lnryt+uscN&#10;fejbY1MVStFU0w+SItdoSJBdt/5IepMY5P3m0322/RTQOpL+qtLY3K5qhQw+f4FW1Dg8dm6GfVhM&#10;zXLjaxrMjjWtRNhYypx1yP5FUbAV7G7QIi5b1Liq2HzFunQs2b+M5Q3GZG1j7OMPIUGxum2FW2AN&#10;hZzBgLYjxtlZMVsExELT3H6hHkXz4a0S37sVfntymSUc2kU7Qq7W8c6DfMcy89TXITsJzY99cxyQ&#10;vSleYd8fjNnTP+vjLUXc/Q+lzdXyWdqleRJAzHUIPI3xYMzBKaipDPAwZ/mi0advsUjPS2M0lqHL&#10;CttTHOiuyIkLNiRrV5CffMGOkPIM/eJULN/vET1k52P69EWuxK7gXDpZs53k0DtHXXOgmkmmMZxi&#10;WOlVEgkmT7f63/Aq3C7YxnGskWv+/vime/EpH1q0zp0p9z47mdsQuCj9iHH0SM5j3vsy8udv5hjq&#10;/Y7tTMwJ5bKQPqJNGPXJbb/tNqwMDH9NxrlH9JnpXAug/WD9wLx29Om6av57YxCiFrGk4ScR5scs&#10;jmJgI1Bte5qty8g0IHJD3xE/czyTwyDSYzvpnXFNDJ99e4agdQLMLxdtZmpuO+Np3EsTBEBQq6Rp&#10;fZGCEwnay8pIJGYiYmInCqdu9MnK7PwmXElAsCz5cncBkxEjJ1+DFq+mYL2pcRBRMepjpvPoR9dY&#10;MBvQvFbE4YnsAHKPqKcZmaQfPnLfBNTu837jJpiZJP7ZXXZzt877/mUwzPNtmYjbeS8/huzjWhqj&#10;T9l7WNVYrZlAOYTD/X5UciXJhEczD01SZMzO5skinkW81/upjgAsRk0rWCzU2iyVjAx+nxfWjYYi&#10;IiVsbAR+whtEREdbMa9i868sRlV5HY6KhQ0sKXSSu0YUKVVX/wBhEuYUsCuqCyLF7hqw33gV12LS&#10;Bs5ZTZiBBJI2kzrq+V7vdtMGvIxZ1Zh2RiFEeQVi3fmk02yUrRQbGLCyteUuv/w2OxUnGRyFooRU&#10;rNZygaVU0bqm8daV4e8PzTgazLQTUh4xEEdgJtyoiqIX+rZuRE1qyoljmgO28L6Zjn1BCh7nDzgx&#10;5YbV/UzDRPoZAAq+yPXfyR2LtOZrmRQ0k+0Qx2MhyHasotRv2AkbyTb83d66nbDtKs/xCr7Vv1Rq&#10;3VVjFDW/O4KthtOZi3jjbWzWaxVvn+UZCzKk1rjQouvFk0rQDsdZc2w266UPUWpWfwIWpV47F40b&#10;fk+GUOsX6qXiLKlK0mYi2gNzYgZeKPjmTZF6wFY0uuqnbvR5cLWzsZUVLzP+4fckeYJLHHj7/bdD&#10;X8bxzuZdMY/DRkfPtFjb8s6sM512i+c54rRH4ifxaXa+a1jlnaa7fFZ89ZlupYoYBao32PTWl4au&#10;zn3LiIAMvlLRIiZKQypSJI6vdnL6E7ZJZUxNYMjnYXwZ42g+4R+t4yGS4kuiBT7mrWXB7bcq8b8+&#10;plPd+J+foCV1FX6Xi9xxZGOeSz6TRwT64z+3Bjz8NhhItJNvvIrr8O2ftj9JUsUumZcaBZ7i/h3/&#10;AAuV7WK7b4tfcXuUlE1MlqJ1lVhNeyAzDhyOo+B06CQYXJuG0vXL7eC85LQlwwi8FrvuMxVrP2Cw&#10;WAI/LXpQslyxczHGa2P3hrzIY+m5kWR9/IoTEuM9p52rzzd/cO6XrMCIR+MdkSQ3Oy8eaFibAeez&#10;xg2bO4iYfUWARXkiXOJo8ybw5zBpDvLM/hU0tqRmpde/iQ7kfH01S1PTyM0TyBHi6rq+VyNfJ5PM&#10;j+YvJlLAVQp1qOGK28heqXtRM1loY5p3JyWPHH4XQOA8mQbjWph0J2sMFldDK9epvXXAvusJrHW/&#10;EEcD4Cf6hMEGp0gpnRFid7FhdY1mkuTkzIeTaWPXeObXWXYeeLOm+MbSi4hKhznGJP1bQER7a/lp&#10;ntdK9Cd0MPg9SVCxWqMR5ZyOCy9VhOV5FWBW06tlRLYMS+nFe5XLaGSkq1lRDBBOSkea05auUGRZ&#10;xtqR+PcqtGAPYgkhhiz5RvANk1H9x581lEzv0p3dKAg9EWUSGhdkSrL1zjdom/xWQz8MDs9y492B&#10;OsgMw70A/TYeEOU4KFiJjUbSH8NJNJs78td89AYH8Q2o6aNBd48PjNcduDyeHnS53JGK2SZbUzI2&#10;hOg5GdoXwKumm69RTkanGsKIWpgOktc0FqO/24xrmah0VcuYHU41LkZXwby2qtRjWVtYBmPs15hh&#10;uCu8q7plss5kEhELZYuj9/4xKJRu21tL06rnj7yiL7cOPZBzg4JJIppFtqEH3J0Mhji32xE6GLYC&#10;xZ0J3Hji+0mebdQ9xe//AGabV0R3s03he5+l8hWNtWjq2vX1JWv0ksJLmY3VNSsyyu4oFmXizVa3&#10;frJkLLK61SLOtPx2me3WtxbndC5S9pPLV2CLn4lrMayu9giYDZxTnCuUGRRHOg5VZhxKhYRRIxFY&#10;0HmXrc0WlUdu+H287fWANHZNdrFRzjyt9Iogl7aGfcgPQiffWHTG5oOu35a6Rrd9s6x5qy8B+Gbu&#10;25S9KZrN9kNXXyBFPCajAtQ6IvXrRAlNLH5ZTjfTGw8xUEHeojPIQVjTKRX1LHke6mjQMsxQoa8w&#10;tcZY7IY0ox2cRXVBGb7FUliDpWsZOZGvZmNiI7URucOH0frHNPp8eZlDq7bFN9lkg6YJUi1g1aXe&#10;/vMFMixwpTcjjAhyTRHFEM2m8Q6pMHpiTE5WooZP6U6LwmC/D52m0/p95xcbi68LuMqDAszWpMgb&#10;LuUsKloqkEOtk4lMswM1qCkLPkYCB8u5/JXu4OrclkxGUjbbJJBszMUsbWEUVFFASfI1oFYlC9/I&#10;8zONoKZhT/JvslD9R+5dH5T1Hzfz3agVeoR2bWZ45iv24xDF1ClAVlhtKyFAMadD/PLhZrJwphd1&#10;UuNI99pNJInGkNa1+5l7J4jK6Zx35dUpxagrD4yEibXwhajB1VYgZx5ChiiWQyqYiJ3iRaZXEM08&#10;mvarZGx52u8ewBKImICTIoIWlMxE7RIlExMHHv1MdVZ6c+m54Gy0JArveqj5kue+Y/8A8Ent9rbq&#10;tySER43G/kU25WEWxKoyM/702XvQhddNvyjC2+2uuYrVPbLt95iVXz9PS16eMRUsZGs+sUkO4cqV&#10;2yNlMF94lbwD39IT63dY3UWd4jLKLckn3+qCGAyNp2nZyVyspj9+QFO/3L79Liu83fVG8c5HN8/3&#10;MrrPPS9hZlg9BeCXunnjm641BnK5tdM/ylgc8e8eSTaltOPCP95tW36445sVpeme62i+LNO3jy+O&#10;PiSgxzwv02CcRC5ZjL31KAomOTKckMD9Xm2iJiQLI6ay+8X0xUePopeBIcMj/NA2E7wUjMehbAzP&#10;24e+vSfXI3u1YRQ27ZdPZdkSuKzbqY5YFUzzK8fR3uthllmmhXyMMlZDikmlljGzFrvLvvjO+emU&#10;A8qaQu+M7BV1Db8USKScShGx4hmZIVScs4RJTIjMfVM++s8OQhpknkK4YUq5TEnAQUyvlMbRJRG3&#10;KYiI33mI/bpEuJhFVfqy3Mh1P02MaWSnTVr++0b3hXAPixSkbnbqViqCYkKau12QzZplt+ANg0xt&#10;uqYQbYM4+7W1bGC7g0pO3pkCs385plmC/NgyOqqCU/nTHFanHUcepr6jMLhWWiyBZLjUzAxJ0Lii&#10;ixsOqWrvaedAqyZQtFHJjf8AhlXxNgz+EIQqLNiyQraNy6Cor/G5OpFsNhJx4tC/nZce4jrGuj4d&#10;HR8Ojo+HR0fDo6Ph0dHw6Oj4dHR8Ojo+HR0fDo6Ph0dHw6OvnLp+yPeP8t9Pz1zp+ce2dd9fyxnX&#10;O2m2PvnXfX7/AJabf/s7Yxt/6fPk/afv/wAPv0deYZ34s9t+UVHZrzePW3nrz/w9UZYbV2D3Ny/i&#10;Zdh93dS5oRZYz6/Ur0UPVdwyHaYgkaIu1AbOLIyPljPNOseI9oflWKjeqQ9h3K9dESRuvpRyvtVJ&#10;xIgyYDbkO8blHIyn3Mn72lIch0rEVMYyeIggziECe0xJDvP2/wDpmIif6RPTY/S85vjvckfpfs1o&#10;QeqW3C+kdDqnjT2Y1Qt6d1+38ZtaOVNYq/09AfXKWeU1rDEhmADI9TuFmv8AakMKq4Mh/wDn93mL&#10;V8iflPMbc12sCjdIZB5oOOJA2JFczIzMxHMSjcpkJn79I2i8f6YRKoYAy5MTEhBxO8SExMxtPqfU&#10;x/SY9dP533v/APijjWtf/DxY+zU8Qec97ZBAVzqsBSgZ2hZjCRxrLEPIySbSYhbQOP6OUWTfaLTE&#10;sOdiMY73N7nThb/5T/8ACzLa+wSFnZyWWRWqZDD1zrbruKSA1MqsreOkoXeXfjHGgikBgw3b1adP&#10;adi2ibU6lqYO6ZCuvVYxqLTIbsSiOZZWKFPiOSSTNgTiImdp+nqo6Iu8GekptQFlLSVa3l422xWp&#10;MF0R7JJrn7y/1uqNlCjeZ0322++i2U2aPXXOZhoca/bWj6bqfhq7tMitT0/jsNnXQU/lBefTeSMo&#10;n64qjjra8dkeM78hqHYYIxuagiOPU1kG9w9LD5G3rFqkH/2qJXkK8RMevL51E+vExG36orifsJTP&#10;vrso/Gt/5JdFNj82dWY1ZAe6W6WmrWSX+eJEnyVFhgTDp/GlXWPaATM+BwXC6Bppv+H8ewa7Y+2H&#10;Y9g9TaI1BRynaTWlvDYyzkKY5rDZZnya40ZeuLTVj4TqZWVJ8nir36q7glx8WTgo9JTrfHZmg6rq&#10;jDqt2VobNS3VHxsl0DMrEp5CytBFtyYhhLmInnX2+9qdBij7J1tPQNJ8H09QMVu93AyGXBF/XGiF&#10;tZNzddmwMZUxw66uYEkhS2Ndnc0kfYpaWR953V6x7kdwsdpJbRt6bxyHnliqTXsqD4dlD75nZEsh&#10;VCwy2ilhormvGZqlJWXJJ1Gw3f7hinS+m7GaIJTlLLVxSh3lUZeZTV14hUxWaSgQx16Widug+ISt&#10;kLsKXs4MEEI0MQ48UcEEEUcMEEOmscUMMWmI4ooo9Ma6aRx6a66R6a641101xrjGMYxj50YpS0KW&#10;lKwUpQAtS1iILWtYwALABiBAACIEBiIgRiIj1HWaGZMIjMiMzKSMyKSIiKZIiIimZIiKZIpmZmZm&#10;Zn79Kz6j4Fb+3AUU2iX2tUq1c9fM3yyC9csq/W6K/wBmiiRRKI+rtg0hOBIFjkzMseV1stZhbSFQ&#10;yYLHK2jjomvNI5HVKcUzE5ajjL+HtvtoHLYGjqHFW5fXmuS7dK3ANWYDMki1UsJcrkwZhgsiBsWn&#10;M3Vw53Qu0rFytfQtDCp5Kzi7iIW2HQaLCOQGJTGzEvUxZ7DMcSHeUMQeaLZSfRvnA3tGvhKr2Ajo&#10;bhtR3fGeIdE5/wBevjKqVRo4Y18UtG9ArQIeiv8ANg5lsMzJXIFHKHuuZSTxwZyWnojIYvWmjG6n&#10;jtTRuMzFixirWmdMZnD6iytjHUXWH1RZVtKorVFbk6zNw2olceOVWJKAK6v1BWuYHPhiP4zsVxop&#10;VcTlszQv4ukuzZWpbyByTeZy39NPx4W2CmDg1wMz1s5nGNtfx/8ATOv2/wBY+2PtnH2/1j/0/wDp&#10;j50z1k3XnJsbrzn5d9x/Uvql3E7x6Eg9mVTm7Hq/C+Z+eLKBTud1YnnBiN26uHpKy3amcmXqrMhs&#10;LKdk0NstPHrWsmsRDrduNtFpAEVetcyAHD3/ACxCWpXXKBWMrmCkrBmCoghKZmZkOM/ct46fRDGJ&#10;rzHAPDJwJkyNy+qJ2hcDJTtO37Fv79be5/mjd+8Sd29N/T05n454p6W6zD4qZs6ynvfG59ZfOvn2&#10;pXygwUexKOrdYtetji6mvrK0MQHAVJtZgZxseTFdrskeg404t9N1iguoqw34m4wap3QgDDgUNaXK&#10;GcY2jYC2md9jONo6+kDgW8mmsPNETIn/ALRkwXKJEB/lmZn3vEbe4mI99aFfUKpvihmHRHvqpnYq&#10;xYpBnSqjvaSO9ltjBcukCYN022FSV2uLXBlMBDoongmugpZcsq6aLcgz88P7/YnszYVhL3c+zkMb&#10;kCC7Vwl7CrvFlH165pdbqTFandrtrJbYS4QuqgVsaRVjGTdvofba9rtJ5CvpFVa3VgkOyFe+VaKa&#10;mtg1pfu59doNMFGuSrnuYBENEoENlT539SvyP5p5ui4/wfn/AGC7J67I2lEnf7VlEa1OctSm5xpx&#10;ZR2WU8xRh0v/AFR1sbMMOkEGg320x98u0/8AiM7U9udO0dI6HwOrczUx5WiUy/8Al1F1l1y02297&#10;nNdNgzY5xzuGOXxEQCF/THVwyfa7WWqspYzWoclhKLrQpEhrfLsAlaEgha1gC/EIgCx+9s9ykikt&#10;5nqP1f3H3NxZLHYvNP0+lylvd2WzWzWaKp21y4shBE+k5ZTl6orVMALkJ2xtNiUxzILGXvsXJrJv&#10;mTbdhjO9WtrmSyOQ7c9hK9S3mrHyslkgxeVuXMi0zE2tuXamOxCGkZRJ8m2yVDZlp8ikplzb0DgE&#10;Va1XVPcdrUUFQirVm5TQmqAjIgNes61eYIjE8eK0QchEBExG0RuVZ7OrQ1Cd9ZV5mi+YdcKwWaDx&#10;mE6yPZxFmi+ePEscGcZMYRBETbz6CRY23mnmjH03l17K1Jk8ZS03ct5+k12Ns1k0r+PlAWiaGYNW&#10;Nmk5UmKiW5twaryYwUAJkbjFMEcYHSrPdfBNNoQ9Zsal/OVjHxYJ/mAtpKJEFSwIgZOZiIEZOYGV&#10;yj7vVqyq2ko3Pf65H/DO3gasMaowDWIawZ+Gl/YIEfvs3cIDAWK0ZsaAUXgyGELQ+YcyGHC8PrTR&#10;eicV4NAdv6eBwo1rEruRWVhaty7WooytXHsdWqWnOyWRxNirbpqytuvYsxYWuvFtqbK129+FyeUs&#10;8sxmTt25YHJUGVtilMedVjxFjVjFdFpbFNKutgBwImSsSWRfRrxTmfqVRR+k30U/Z6DX2SPaBCz3&#10;XhAzzHkxOV8kJEBk2SAWcMukUu8uJh54YyINtd8RyfNb08yjrnT+Gz90AG22q1NlVMzWqtbU9te9&#10;V4M8jIOvaUxU8zk4IecTO4lNbvg7D3rdFMzKwaJrJoiRsUQCambjEDMMWQl6jbadp/eOu5hsHOPO&#10;FPH5tQoSme6oluSImIalMv60l40MdsJW7gnM0+uZWTAwzIf5zG7ZmzrnA8e2JdcW7ufiR0P2cq2N&#10;N4XhqjWKIbA4KtbmaeIa4ibLdQ5MRYNTYmS2camGZNwzEGuopkWhsWntGZXUrAu2d6OOPjvbNcQd&#10;gQ2HhTrzI+XeIgPMXFAlv9TCjgXYcUb9Gsrp1ZrJ/LkrrYHTQLefbIgMRQ5P3g1SLtvvnYTEEhEU&#10;5emPtLvrFmQkqbXbOtG/C3qTvXrjU+qNc64/MHaL1DilKxLbR/l+JTkKN3nVDSuFLlM4z4b7iLWR&#10;AeFlqkE67fsQyQk9d0tM4ulRxWK8UZOnYObMB+tYJTVfXN61ExEO8oLNaJndcEcQpQzsVb3oL0nX&#10;hLV/a16n9vqTghpPmm/0QZqyZacxjyEkIRtZ42sUAoRUsRE8U1vgmiTj6xpIiWxhg3VN2NVU/lHK&#10;amarMNpRVFIyHjNseNMqYQvEVrMoIhK3BQkeKIJxmNIT+WtlUQbabBgYlsnMTBQP1HBDEjO5DExE&#10;wqY5luc8RiU46f5m8i+9iPOFI61yzo/LiuAv4iubc854eOi56pDk2jeMKXaKsMk1SBpilXOhIHQM&#10;ddWkok7FSmhsYJT/ACBtDEnBatPEU7+Nv452PaM1KlaYGoqJg3FWsKhQisZVRiWrlA+FbUq84m+F&#10;w/B+QxMXHV7KLI2h/We2OTSn+QWrOSkimDfPGecwZCZcCFfKOn9u+AOvdC+or4l90cVNAwt5C0Vo&#10;u5pdtxsPIKHTJLbZR2lUWF5/TYmNqTWCy8ylUD7QHr2TysuxNdxBWpAL/UGmbtrVOn9RUCHjRIF5&#10;BUcecV68ubBqAp2YTlNdUkR+oTNJxHHmQeMbla6sTksZZieVgSKsXvjLWeMJE5j+WAMAfyneJETG&#10;Z34wWcPnThHs7qHsu2fVs+onUTuA808y0673OrUp6GrrFrNRU2r3GKpU5ZWBjWJ4CCrqLA1PeWOz&#10;k6tLjaJxw0wxAJ0sqyq4zG565n3a21OgsbTxFew9FdkCpxLrofCUgmJIwSoGMM2v2Y5pCAwUFMjL&#10;3LWORjl4HEMi264xamNGSMINjFSxhMmIgjYQCIgEcVhEyUwQxvmnRYrU2+n79UD6inRP5wV49YdM&#10;rHn+os/5WIyMrrz15B0HtwUONv8Av7rCgcKKJLjT7aSLaqyD1x+qOXMdSreY9M6v1Ta5RYzVxOMQ&#10;e8RPCzeVayAxv74EMhWL3tIpMftHqZbKxyuFxKNpVQQy2wdvXJVY01p+380TyZG++0siZn7dei/g&#10;6jbgH0kfGvNMp8kuOi0egNmasQNPuaSdfZSessSd4nqJ+gJny8cpRyhXqomFiNLKt1mHNmELg0Ve&#10;2L0HgaXj5svKqSawFUmRWZK+RbORYQU+U0xIPWQsGZXyEyE4qVmflZ7IO5bQljRgpkttlRCIjcDA&#10;4+kTnkBRIzEFtMbx1qrdqtdlXnZjUaQxXo7uDRAFAziVphSvWlxDhxWFjG3l1+yuOAX+2IEN1001&#10;BziKWHWLWKPXX73Tx2rH9qtU4zRWRq4jVLMBNWhlbN8cVWx8ySBydycmUT+XeDH/AD3Ju7f4Rgg0&#10;eMgMi40ZZwqtY4W1qGq+9hgyItt00VpuOtcRZNREVImPlQy38cGImf1gklzvBTvm3zNt4243W/76&#10;3GQ9r6gEYRtNqsTu2tY3Lkklngnrn+TBKK+Svjj2ijIsjbBBJh2hBYeuYdx9M/nX2/yX4Uu1OAnM&#10;6nuJ7udxadp5PjH4rL5LTzLRMa5DtP8A8Q1cZgn0QWSwsZ/Jeexbti61VglGgOup9T1O9Wtcl+X4&#10;iszRGlXpX4/lXaNPJCmAADXk/wArdcyS7BFBEvG1IWpKCWl/1iw4sAjuXpj1DAZT+NUAeh0FkPMm&#10;YWUjEu0cCkmDYUiGe1kjDrRNdhfzjyHVFJzSPTbMY5OuPtJrdnd4vxBfiKTa0t2o0SjReir6G4q/&#10;qCx5CBONspmvYU3Uz66KFWJrcwmpprG3ciAzIIeO8MGvBoTtj2rYnMa01EzUGoKrAuV8UnhBMtqO&#10;GrMcStrLLZh3GfNlrdeoRRBsWWxBLW8GG5h5/HrXm3F4Ab9LY4b2ZkCMLNB+5gdBhkRnMces0CqP&#10;C0aLRUEwMwzPDCybiLb9mft0n2Xr9vOyKNP9gh1hSyncC9GU1DkKdes1UvvW0/PsFwWLq+MXFBCg&#10;xlS9ai/dqVJtQsuZbZPr5uqO4TMn3LnBWKmmUTTxdawxoMhVdBfGUMGcrZbP5DDK2+umayHO8MnH&#10;GOvMn9VPmCvjvvaxWN4iwwoPTpaX2EpTDNMrjdLCph0/RVuhyz9BIhhrKuOZpTxdtToZnEJuZNiN&#10;v2b5T3mw6cD3Kt27Nby4zMFj88aBKUxYSZAjKqhiZEgNjalgpaEw2DsQzlJzvNv0JeZkdJrQpvju&#10;Ufk44GTEHKzGJZTOQZvBCANXEAX0zC5HaI9Rtr276Z3nO4+SrtT/AC5yvn9Zu9rSVm2c+upshZTl&#10;oesOXWJWKde30jywjKbGsyQuKxqX/Axg+KcgSWIfXXXoTUPaLSt7RGQo6OwuMqZG7Wp3sXkGSZWG&#10;tS1VtINyVmbNoU2kyaj2Px7MEzAoGI6zHGa1zNbP1bObv231q7X17dYeIqADE0nIVVQpMmk9jj6e&#10;cyG0FEzO94fTi83df8seev8AlV1+w1R8xhuL2yVsWqmN2QlZS2KFeaTXiGLQJboXLDYNWzH7rgYg&#10;ov7HfSKUj7fszYe1Ok87ozS84bO2qVloX7NymFJj2rqV7QqadUmuBMGQ2oe7dS4VHmkRIvc9Rmsc&#10;zj87mPn49NhITXUl8vFYE5qZMIdAAR8eSvGOxlJfRvO326Tzz14C7xwv6jHSe+1zajofPTt5ft4R&#10;9rJPhy+rPSBInuUauurlxOApqzesi7aavDF40gyz8wP3/ug/KiaW7Zak053Vy2pqk46tpexYykiH&#10;yy+RZp5YBtTWRVUooWVPI8Jj5DFBIK3Xy3HexZfVmLymjqWJdFluXUupEz4Y8anUylMNNxnHKH1e&#10;XtQkUEexzG09Nh1PnmaX2+skVWarV5pfTMf4RY7gnla1Lm7bGRFhQHMOWVcMde96Y6JYHWBtebZM&#10;HEsWEfpnPmgwRHmja70j/Dfc/CuwTMHiL+q7MRpjNaixzL+A0ZkIlFF9PQ2hMHXTUymtsk63ay+Q&#10;1RnzrLpUXQtltioaEzWn8zGU0pfHIjfuV8QvfLUcbZGvkM3W/Uet+f1BfYx1TBVQSmlWxOOBhPeH&#10;IEizgXVxcYuI7pj0Lj1r6Wg6VYa+1L3W7smFYsljNRRwAfyGVkArKZbVlmsFglkkV1jOxjtUt1Ew&#10;7I/fJHrBf9AZqrnGaz7Zak1jhNdZTG3bE04yb8BqHKWcatdWTvZ3HYnG09PVor5kpdj8CfyclQqL&#10;rTlHw0whVb1LjmU1YXU+Owd3BU7aFw6K6shj6arZE7iig+9afkHydEYGxkI8dWw8nfFDgJSdd2Hj&#10;PpN0ycLC+gjHInJWJTDMvzVi+eCPTaOHTZGGDmUCDWDbGkqoHfIG+ddcS7k501m+cqao7Afi41Bl&#10;s9iLndKpkdNZ+7Db16dTZHDY2zVSJKQE6boY2XYysFaYW/C41k41pCPmZcIBsdX3Ha27YUatK2rT&#10;TUZCimRSn8vRbethTBGXz32ICwyWRJBbsB8gImeEK3kOoNtDxfiP5ayfxuwdEFzj8YsaxxU2vFR/&#10;+kmMbFDSzwSZ/wCrTb+zO/LTGMaK9vvnGbHX/D3+HTkDvi99+61IokEwKUaD0teVHqGjBXKbbFd3&#10;uQL84ycGERCsMf1RPweudebSHk0Zpp3ojmTPM5JJffjMwlsAwN4go+JW2LeStR6n5pkPYPTZcrFo&#10;+DX1IE7I0mn79Y0yueKPSXUYCsikZKNL0hlj2jMZ76/lpnG2rD7a/rwlgNNd+Pxh3n5XManoYvQ+&#10;OyZVGr+QKsBh7KVqfFTG6QpW5u5C+uu5RKv5lgcwnkOVmAlMe7t/RfatQVamOfazLq8NApXJXbSz&#10;Iglr8o1fhQkjAoJFMSmCjaa8cuc2F5ntjCk26x8XtmNhSMszZ02s2ftpG4F0/JgHHvn74zC3Bihb&#10;gba7fhLtHNnTO25emM6n+ELXGT7d651X+HzW0HSt/nGRtYAbBbCrO0lweUx6SmZgq2cxqU53FkJ+&#10;JxrsEEm26EFW+6OJr53D4zXOImHKmqhV7xxMzNRs8azzGNpg6dgzo2YIeQQS+W0KKYOm+HqzY2J1&#10;loFmZVKwFmltcist526aRiWTuXNMMVrJE9UbSkTSS5kHMNjizt9ohddcY1xf+5n4IdM6jyF7UmgN&#10;TZPSWoLd63lSrZFj8vh2ZC5YO21te1DVZzEGyw02y2vcurURfo1RGIGPOlu+2Vxdavi9Q4upmcal&#10;CakMriuldCslQpAGKkDoXBFYCHBiEGe25umffVD4YesvO7vLi0iPuhVMYbIhGhrZjbqpMJHpiCAr&#10;QqLQhsgMHi021gLLBFxnSTfQ6MzTbT7YVGQ/Fj+HjNzmNU1M93C0pWrfEshbyuR1dpV1QB8CLYWl&#10;i/L6fuV1AQpt3KNYSBhheXcEh2v81uz/AHJoxSxTsfprLsb51SupWw+VFxTLGJJRmulkUMMok0qs&#10;NKOIzXJEwW928ZP8+eg7ePZF3LJ6jf6ZOBaTNwdY4ERE0JX6QpCClG8CprJk37kRDslQh++4mZ8f&#10;npBN9tr7NZD8P34gtX19S47tdY0lr7RbqOqLbKa1owlhy7XhpnYt4diMVlmzd3sKRksXUvmdWXj5&#10;AQ6Ioutq3cbtzhmYqzqteX07mwsYtAtImXVrJXN4qTdE7dMPB+mZ1bbq8C6FlxIw3XT6sVl9Lctr&#10;nN+u8bsjKPm6PNgrXXKvMjrtqps+j+dPvXG91qz5WyHco55RmCIgkmPUVOQUDnWcGVlsV86N7uWt&#10;UYmtjcxhLLIxlf5FXMVCRWt0iiySZrOvVLCWi9ByJ1zI4gUkYbEuXc5yrS68daZZqXFj8hnjZUZB&#10;mp0SEH5AS0CGQOIkTiI3koGd4KB26zesX1SrzaOW1Lj3mri1c471CyrVtVstl5YrU7nnEazb6Rq+&#10;RVVAqyYoy2LJJKglY7Mz69swKHTR7l41sWmaWe61+3iaeG0zg6uFy1pS6lqziVKljC5TEKw9Sunm&#10;nzERHBMlzK3kMUjJ/wCJixL0yhVltvJXGXKqiNql2SPjEbR9dtrD2LhEREwPEWcRk54/p9WbzL6L&#10;3SLvzWw3fsnRp6d15+Ee1r9QiHBtmIWcsGShP+ZtoNJlIMZtTPygaQIzSMqdJdC5nbUrWcKOUxXZ&#10;LJ3sZZv5rJFSzNgGur04FdyIbI8x/NLRkRsa1k8GihheGNjl7SElw1s6wrpsLTTrw6oshFjZmVbj&#10;E7T8ZYxsIiPsZMYkp9cBjaZZr6TgPp/j9i6Z5z7nz+81imJK4FeaNNZgpyEKRju50TvUVQsg25tf&#10;Yp3WDIG8S5QzngCNXsDIRhv7IrGbT2hXqrDWcpprPY6/VpIrBkKBWgI66WS+E2EU7QSys1L4MXit&#10;LShbFsOADylHUbqksbbXWyFJ6GONkpfCpiGGPCTWxq54mJjxkJIh3KCEZKeMdaDcy9web+r9/wCw&#10;eW67fNFveuJudVdr5pbVxtSsbYDdYAz0tlFGdRi63mn50O/iyPq5ubEKWNP/AC4oBZQSzNjRlqNi&#10;5Zx4OgblaZg67I8bCHb/AGi4md2Bv95H3EbFMQBARVZlSwpKrJBulsbiwZgxid5jie2/AvW+xbbx&#10;PreYmImDrk9kOus9qRyc7TfrtKB/EeXVnbu3MBgCl+zUCV8ye5XI4TAdGYY0adDNqJgvecaQMosw&#10;nbK8r27zdrVDdQYo9F4vhn8PmF234DJ5bUdxFOxTnIUzy9zLTTxK7VQb1ZAY3EsGvFgmoKtYs2Xz&#10;aauoaKsWGPtRmrPKhdpklWQq08ag3LfFdw000/NbNTSQ1hWbYS3xQBw1a1Lhh/mzR/3/AO39P+/6&#10;9U3o+HR0fDo6Ph0dHw6Oj4dHR8Ojo+HR0fDo6Ph0dHw6Oj4dHR8OjpKfeF4zUuMCrhbAzrjW2XKv&#10;rAWKJ7sheCxqpJrIWSCWEmsrqOPH9SMEROorbjI+WEH9lEMpmMKiqesLfxsWIC9ldlm0lYGp0oaM&#10;LmXkQECnuiP04AiUhsxzjyQK5I4k8UryWZKQEwWsiKDDmM8tgiJiTWM+y32Ix3gZ47lER10/m/oF&#10;pr3lpt0nrFjb2xgS5s866e3bEwyni4YRVmuqszlyzi7LGjQb/wCXbBhrFU647DWVSs/+dj0jK2cZ&#10;hNIXM5lrB2CVNgkTbMl+ZpsGnRryw5IRVYtSAfIgVIFbJsGtQizZ5GP/ADHMV8fUCF+SVwyVjBSA&#10;QMusNgY2IiWmCKFzJGRDCwIpkd2d470DHTqCnt2lZNqcR2SIIVRhC8uLOgEv8SQpYStl3HJUbkxT&#10;xLyMxiyTxQZlyLFrtpnaY0jqKdU4KpmJx1jGfIloRXe1DoLwHKjdXdXIgbVNosFDCFZMEJIlDEju&#10;3zeLjD5F1CLS7figJlqwYvbyDBiDVtiCB0BIkwIkxGS4wUzE7JXeOUegvPXQ7x1nz7/EvdQvrkiy&#10;3Tm5gv7WMRs5RBhGwIcEw5TLTWY0zcM5KRG8HhmwGYtcDjQyY5y1Foruf2u1TqPW3bCE6kwWpb7c&#10;vqDSb0ydoLDGse2ayFmptsRbYeVezj2BklrP476l9agPq8UMvpzUmNx+H1HJ467jkDVo5RZbKlcC&#10;IDDSISFc8VhzB4ygiiTBqCOY6X+6X7yb3dc7PvCJt547WtGmmyxGWNNwDX8WcYG3ZwI1Uk7LMZn4&#10;ylbMkKazwD6S7hnbyQ6bZzDP6m7I9yauQtajx17tb3BqKYc2lVLs17GTXtCSuBjaRMtyL5g3Tbxt&#10;DMKVBkiyRLierFRx2sdPsQvHvTqXAuMR8RNVJBWL+aFy9sQrcN4CFWH1CORg1xymJcKjddtnHvLi&#10;279Uf1W9OB2Gq2oPNb0AKkvihgbptWNt74yCjVgnGrNDoAj7TosinMDCDfMACjJTNN70zrbOaH7O&#10;08/rPJ4fUV9dqKmDyQ6irqoakoWrAzhynUlpAVEWLFKLC69nMDTFr69dGSs1nWDfFSfp+rqLWLMZ&#10;h693HoJROuojGufYxrEr/wAXMYxLPkOWp0rJqqPmYKmMbXU0VwubH5B1/gt2tE+KQGXWr9bFP9oz&#10;QvadYKm6NDVb7TlTa7GLoq64wEQy22NZ1tm0CLmn0nwwN03gmzaNC6v7aZvNPPTlVmH1PnqUW71C&#10;/gsng79pFIya5n61YMVe8DrZFZuYq3bRYY2GTasjK2Sz1FgdV46guMq0LuJx1iUV7VXJVMhVUyxE&#10;Csf03lcreUEfpIupQxYBIwlUwY9M582Dqj9Yoe+9ltt7vHoo59bbVYuc0RCC3acu9xV3h3UMhtTz&#10;7DhHUeNRnHFWJ2AGfq3yVZgEu7wc0ENVKWLBER85g7uEjI6rgK+Iv37eGxdNVmzg+6VHS2ehT2tu&#10;TVx2nIY912ylToskdxVabYMSqvLgAS61zRPkq4WZbeq1q9+641LyOjn5nHclgCPNay0gA10sMJTx&#10;rm7wyBk2BIpHpneL+KAax1jmncZfSvfevLefp7dpSab2GzpLxBWyL7Xx0jSUZ4OLAeMaOv1/iFQY&#10;lJikmh10zJjWH8pbzpntgmjqDB6qnW+rtRpw9bIxi8dqS9Wyo0Ty1MKtggtAsGg0FfQwNzgjGIkv&#10;omSr2W1edjGZDDRp7CYtl51ablvFV3U5sRSeTlwSZOVkBMnkJbDMRM/vO0aJfNm6onXm6+unVq9c&#10;bPyavdBN8hrOfk1Q5xKw9Z+5+8cKR6PU1gkgzol88cqdQruijwBmjEMbnhIU9HJ2FRYYA6Qg4lgM&#10;yIkShZNWFyPL/FXXpHcS/wAqFTEM9e5OY3/beNo6f05mIKRhsly2/SSs52mP3YcfT7jbbeI2mZ9+&#10;9sz/ADJ7SI89jVrlXGvqLcaU87AtKpkTxPw14V9V+qcHQRORCG6JPc+7tyYE4z4L+aIwa13I0kW5&#10;cjbApB8McmI6vblHBSryRWJDPhp07NmduUbjBvmdt4md5H9pmdpnpwxMHyIq589v53PUv3t95EIi&#10;Z29bb/12mevT39QCdGr5LVLyb5uU+l2qO7LwUdWdrnZu1fxalxw0r7CpOobsTdP3iLFhYO4OI8bF&#10;QzzyQbja5+Z337mnT0tjcy7t3T7jWqOaTXp4y4i5YihOSrvSy8NelVtveEsTWrNT4YD9YGGYSuJ6&#10;tnbeHvzFuivVD9LJs0GNfbSxCps/FYsxrSyw5K1lwNrQPny2AwES5zHWfVR6R9QJtFANxPwlyzjU&#10;G+NMCs9OSCVSaHTbbWLSXcu6vq3rnaPO355l3U7bY0xtvtFvrrnOcDxWou/NoFr0Z2Q0xpBZcYVZ&#10;HSicWaxmYCCJuZv46NxmeXIqkzAxMyJREzOkXcZ25TJFne4OXzhRvzVOZO6JfcpiBoVrc+9ojjDt&#10;t9o3ifv2/Qqd9ULWpuLz3D09ReCUZRBps7aw2FeohWwlkwACaY05xSDT5ZyzC4BRtBXW5O80mmuN&#10;sbZxnLvPYj8S8Yu3m9adysJoXC1AGbtkchXqBWBrQQqIHTuGc8ia1oKUK7kskyiIKJ6Rxt7tPNxG&#10;PwOlMhqLIOKYQoqzHS2QAmGW+UyALgQACM5OvAxETM+unzk7XUEfkvkJTkq8d8EvlMX04e3UcIJO&#10;VanderZcza1lO+pt6asrg8xNaZNBG1tYDlHSD6kRCsJ5v1y9E4q3is52s09WuZK7qurl9P1cYzN0&#10;AZUdkrNOt4n5Rbc1NU65zapMsos3h8jDAXEtvLacryNW1T1bliXURhm08i+0OPsEDQppe7mqoQUf&#10;MLOKXgpiq0yARMhEjA+rA3l4nSK5TbTHRzmebgqgtSGI2OBnuPEwAXGxQESlHTKxf44xS4fQYTBM&#10;EeoIm8OsmoY03zLu5mtu0nYytgLWW0fls3d1CF7IYVNesi8uCqjSlq7FvJ3FUKYrXZoqVXSuxIrr&#10;IMU7VlMiRw1DUuqW3VIydesqnKkWyJhJmRMmwJCtCpe2SIHERlIzMsZHPdhDMPZ9lttojxVqDXYa&#10;7AXviCEZBDkpvtHtr+GYtJoIBxF+N49cYknhgj3ij1++pkWuud88q6l/FN3O7lb6I7V6TjSy8myK&#10;i0aaFuW1S1ZhKyrhcRXq0MMDQiPPaRVU6usJIMlXECZ1eaWhMJhNspqDIzfJAwwyvTFejBxMFBSo&#10;jY6zxL0KyMoMi2lBzO3XE/5eH0iGIo+pObnbJtI5xwIVJ51QSyT523jlamwxfaxstfx/PIEEmF8c&#10;33/lzTZxrtJD/wDwXzHaupXv5ft1qTud3FsrTbpYirp3L5btxpZ9kjaqxqDJVkT/ABtnQkfKWJqN&#10;HDJsTMZGzZkVm1f+Jq2eM0V8zSwWFVJrbYO4itmrwriIIKiTL/wuqUTxiwwZsEH+yAfYjJgeq9qD&#10;nDwbUyZQI5hdCIYqY0Hk2Djli1n0HzFvrrHLkf8ALSL/AKMx6b50+2mNcfj8veI7/wD4pMbdxg5b&#10;tzesYlVrHrt1UdsdQ1HFjU2EjbXUJDIBNg6nMK0eOUrZ44FUDEj1FWNI6Eep8180kLErcSzPOU2B&#10;DiEiXLIIORBDNpP6uRDv9W/vrmemO6PuRN6H/SljDLy6d2+72MYxTswyUHz/AJ3Kyr4k34x5KWwz&#10;21kl1KIi2gznTTYOaaLSfOfnZ/czXt/SdnTx0WrTWsYTW+eyKbNEnMOvgdNlbxyWhIeepBZazShx&#10;R4i3Ga7DCDnrPdO4RGVXehwkRhcwtKuYNgIFl/ICp5DPLg2YqrfwieUe+YxMj1FOKd16F0boTpTY&#10;JeOwB83VJcXPWWGwr78DGdQK23s79Tv+xihjQyXAyZXkQggKWANXL++YmUWHaSN0Pr/Umo9QX6OQ&#10;bo9VfTdWhOcXMZOtnlQ3T+OuZLI1djsY6KH5zYbVhTWJNSK58jYSwk3GZwmPx9FDkDliZkGPmnP+&#10;HOkXG/YTXrs9BYl8VFiySETgjYOwiJTtadT9HrbHNRQJ6yZCzvnUum80XxLmArAUTXm2tjKJshk8&#10;8YEuVzFciHJ1gHHnnFlaDxZ2ni02n2tOI7lVskzA12Yx67We1XqjTNcK1hVlSf4ajJNbknGwEH8a&#10;zWogwVqWZqO0sJkxiTmOtaeZXi6Y2QJdHGY7IslizWRfmPxxGuAxJx5FsfI8iIYKFlOwzMD11HWu&#10;ncHt03SPPXZ6Y6dVgykOTb4qtfO3Tfnzvnuqctk1ZnMhRDF01eljXHL4iScjfyXa+VYDmVjpDpst&#10;lu4Olq+Xy2ls3Uy6TpYyxksg2zgcg7EHhkVHW3ZD56FORNGIrWK4OZ4obdQdRPOxACXmphMnNapl&#10;aLqpeWyuvXhV5AW4uG0FgiEmYM8+7AYQjy4pMWnxXymEN9OfTT89euvHNf8AFPmrognnugckuyfp&#10;ICat1s26ADNbbWrHZVQFsBsrtfZJNHMHQiLRqTtYP7cSeQKOXX9A2q/Vu/Faa1fgz07prKKqJxLq&#10;F1yUJa4q5ZXHzk6IW1WZU8Cs1L4XBGT8wQYQYjIyEOUX8liMh+ZZKqdhltbkCbDFfkGs8a7pUSxJ&#10;cwpleUz9HCeMzE/5unhccGsMVo85I02iybl/Ja4prbLOT5QWAsNWAVzKsDJ4h49DQWx9VrYJY+7Y&#10;waCGHEsqbaQYdlDabOJedzCCuFzj8eoFN+qRYPgFZriFQMcgYddAlEtOIGIKUzxFkQw2gldwikoe&#10;8yMfUTEyclBblM/TIwwyiYGJmfUH7kZbiTeD7Yim3i+02f0/rkzpjEuZNd/+3+G+ftvmTXXf/t/b&#10;bO2Nd/8AWcY2+1hYxEcVuNUeWYVC2EEeQjE/04A5iTkxA/ogZkxE9hmILZkIn7IILcI5SQxM8YGY&#10;+rcftAzMfVvERMx73mOsr/QV687cJ6E0RVrznWrD0vOi9vuxdL4RqiOQ2iwaGQuWfkdlhJnON/3w&#10;KFauDBccsWDP3Ry41/ODvfrLsV2Z1zkcPp/sPp/OdwJCllCvZaiqvpeu7Jqi3UfRx/K5N1szBS1O&#10;Lx2PVFkGhFvzLbt1Z28wHcfX2nat7J9yMnjtMQT6UV6do25hq6Z+F67NjavFcIiR4Mu27R+IgLwS&#10;sg3ibns/TaXWVXTuvN58XixD5J4fw9UPPXq1WxvyyMP0O31xfJGSWMLvJ+qrpHsx5JxOcb6xxkb7&#10;bKazle7HcLSOnsb3D7o5Rv8AF+dRLuz3Z/Godg8BgK+8oTrnVWApMXZtIryyF6exGZdcsXLBQULB&#10;5SWNlaWidL53KWtLaNprnA41sBrrXVxi8jkskyI8rNPYbJWAJSWtgZPJ3aC0LSuPZkkYi5E6W2qf&#10;m13H1rvAzu998s+hVjTUeOcHJ1Qib67fjYrswNmwMstL6CaTRWv/AFEEplm2+sAOs2/5i1rSWT0x&#10;2By4dze8yMvrLvXqILGfxWj1uplb0uvKiXHOatvXGjXx2pM0lrAx1LxvsYrHkQJpQw5OtMZunmO5&#10;tItI9v2UsD2+xRJxt3OmD4r5g6cx/wCHYVCA8trFY8wArT+al3bUCbXyMCLrc9zeOeOe0a3yDtd9&#10;63/yNq1FrrE13ZWK1KNlhUblhExFUtGlsYrFtalWsxttoCDQmH5kMSBcB53l0xv3zrDSmmu62B0j&#10;rSzmm6bxf5QvJFZt1lV2njM0ipbTWtFkGVwotrs2H9ZLChjGL8W8xvzNhMxltG5LNYFVAMrc+cdT&#10;xJaxoRboMeljUxVFk2RaPuPGcDwET5+uq1J+qT4j8q8yp3IeeXroPoibnFTUU1MVXAI2shw9fDjX&#10;AZdXtxBVqrPvgaCKLJKONhFpFpFpCNtrp9viJd5O3ujMPQweKyWU1UWKpIoIZUVDpaFVcKVL8k8K&#10;dIp4AMSVeGjAwMCE7dKDoXU+eu2MhcqVMRF2w2yyHFK4EmlJn4qiysPj6pmeLOEyUzuUfsgHQfrV&#10;epeuPhKR5y5RW6MzsTGNVWxoQTut9IZsJ8b4HBVg7jLK7llNjXO0YcVcc7/nr9tNpNdc/lmWU/ED&#10;rLOWQx+lMLUxrbThRVCFszmWa4t+CkKkFVZcW08VjVsTvHqS/e20+2uCx6itZnIOsgkZN8yY4+mA&#10;R9yYW5ugBn7lLlxMfeI6Tr1Ej+pHpz5N171K67Ipp7i2hoK2NcbiEk1FtcoR75TJFzWusgtEusWq&#10;cgoQ9ggC3hJFijj2xL+GcULWNbuxGMr5zWVjPooWLoVag38gFbheJbbKSHEVWritxiuZgxlZcwQR&#10;EfVEdWLBt0X8xmPwSscyyuubXEisTZJEECjibrhOWf7SBIBaUFBTM9ep6kvd/Vvjfn9sXO5YDOkc&#10;zp1gZT6FtgRTXAgwJFnrriatyQPv6c90uapHwyQoNmQFuUGPNFvLtpnqvM0m9z+0y11cgyq7OYXG&#10;3HENjI1UWm1iRZv4vItw5Ky35ZfdWsUMqrGPr3n1GOrpaBMmJxum4dJ6xOW1haGPv2kgJLrNYpbY&#10;YqvbrBeEqfyq62rs0ztrbXW4QawCgYmFnH6hElb8vWULnCurtKSAZKtSpa3YxG1m0aaDR2RrRfOi&#10;1xExr8DRUNMpD6f3J5XIlKs08/I88k8m3zmNWul4zIaHo6V0bRwd7TNSwyljMbhczWyGbi8KRzN/&#10;S/ZylkQuYlN6glmPr667pZXDhjqVm3blTTcRdaieAK1W1BYy+cffRlHKF9uzeotrUJryZUa+X1tY&#10;rEm4dewwbDcBpOpfKy9KVQYCAx01HfGTq78WU3ehPTdK+QKI6chqDBtoW1baDa43mkPXyS7FwKpt&#10;o959ADN15YuxZG+SYIR98Wn8WDNV6r7HU9Y9v9RZOtgkDXy+psbhbaBXmtLZKuK3OfeokdixXwzy&#10;U6yilb/L7lE7tixFlVdJRVe26sditZuxGeoIO7JsqUHXFM5U8nXZMgAoeIgtlsIIFk9MPU6ErHxm&#10;ZxNY+YOb8uuKhm0dASurOpJlBMVNJY91QQhkcn8JgvXwax4lyRBmeH+SbsTuIaPLkXEG2sMmcN/B&#10;v2l7M69wOYzOfxbNQ6xwdx2NyOFzTktwmPpX1MnG5TF4uuCob8uvNhHy8gdttLI1LE0hryCGzb+6&#10;2ptWYW7Wp07I0cVdUFhFumBBce1BDFitZsskpHxM8Z+JAqFqGL80sgjGL24vwsnkzqzMf8pmYgOM&#10;7BhJ4Rv0j4BGJzMtMZyy7byTtx4N5Rc7Dawj4jln222n/bprB0p+H78N9vsfqDWGV/jOxlcZnpKj&#10;jsEmn4Kw42pcKxiL+We42ttZ2pXa6nJVBRVhb7BkdiXAFega318vWFHFVpxK61ilEOfdJvkYT2qh&#10;dpNYAgQVTawQdxbJs5iERAcZk+o7UXy7nzdZ1ZohisN6J0hArQWh+0QpJaz8t4nZOmv7INcqI5Ix&#10;9mWYiZ49dxRhocz/AK5IoP8AEJf7NdrM5iO9mZ0wnVPcm2tGM0djgyRIp272Ig2p1BaWEtqgWDU1&#10;NY8xKLllK2UalSuVnxNS80OjVepKlnSFPIljsAsjs5V814NikWdgKksthYUWzEjipBqWcw5jT8fI&#10;SuBTf4GnNIujwJnBUWasVZMoAR4tnZe4IJBU6tXAwIXDFFlyiyDKZCTAwzsyDT7FwDT/AL9Ok+32&#10;s6+vNCab1vVpW6Sc/ha2UihZSarKGGuYegRcKpcuHrbFO1ECm7WlFtJSl4FNBzeJZhszkMQxymlS&#10;uMrS9ZQSjiCjgcyHKBLgQy1fs0s5qOOYFHSY+Xvey70p1h7QsULWgJ96oXZKAe6ti5q5u8SZ3Gse&#10;5C/rRY6c8HEgKhKiL5Vb+sIRYgmmbDZUc+VIbSWxubDJWmJlHxwlUsQRuEjeIFxZI8IhJiMTE71n&#10;WgjYvIwJ4DKFmiVZQn5PJPPiyBAoEJIdx33+oZn3H6oqKZmOIlETMPUtqtbrZDprXa0oWM3X6iG0&#10;qleCuJczh6z5G/mzRaDxzzfeebWOYjbH47z77yb/APVvt884rSmmdP3Mtk8Dp7D4jIZw0OzNrF46&#10;nQsZV1QXRXZeZXUqLLQ87uLHblBNYclyKZ6+3Mtk8imnWv5G7cr0BYFJVuy6wumt0hLAri0z8QF4&#10;w3ENomAGIjYY685th+ol9QXzbcXY/pHjgrWmPHbqcRFeqf8A46CMjMYkSQo610epaFVlqICDLGBF&#10;s1gsk88emclSb53++MDs9yO4umLjx1NhAbRfYfIV8hS+Osa7GlI16uTpwdVoLXIrGXDZIojc5mft&#10;dA0/gMioJx1yRcCw3NLfIUmIxubK7dmjMl9U8ZXET9vXTf8AnD6kHgJ82hPN5/WvNHQGOuYimjei&#10;1kBSZMTtjTeOLpNQVfpxBL+W35y2CGv6yYznMun+8/e56Z7mdvLDhYePq6YyDPRNdj6q0mRepgcp&#10;SVx4zvO5WRr7xE7xEdROR09nQCRF7clXHbiIPaRDEbbT8Zp77/0hfk2/bb11/ftTzL6k9cdCQXHz&#10;l3+oh8Nac+XVcsNT1S1p0RhurZwa5OODo4jZPaRmQx6+OMjJOSMDi5XzQ6wa6bSmuNL6r1hka93T&#10;Woaa8C3HKqmCctbTXM4c43GwaAtTbBgNXEFy5cQ8RDx23+YbJYzFV2KyNBpXReTYk6qjZA8AEBiX&#10;yBqkZgp2223KZid59XlxDli/6aXlLpNu6VfeqdiHqigu+WZZT0dru0i+JWHrBFVuPc0GmcssSFzz&#10;a6yZjxDu4Nk0YudlSkHGgFt0fpgtC4Kwq3k7uVbJRYdHJx1q/EeEV8bUaw4QuZKZYySCWnPkb41A&#10;IhG5O/8And5UproqxP6QTPADPed+dl0QMFMfYY2njH0jyKZkvLT0AKsekpDoWPqSmdOcc/tIo1c8&#10;4/Waqhfkn1rVI+i5YWZUr4t605zYq/bDUTrQFhCqgLY4pyf+PCIWtWwnrtGFadCr+8HkVOJTFwuj&#10;qgJxuSULpJkRXyCWi0hPgUgJMBQSI7gMGElLhJ19pisa4YMzNjEFFqqXjiAmW1mCQwQ7xJbRJz/W&#10;dp29Af0g/PD7nA3TegWjmPrrgDXaNZzwXkXZvYOPVfBG67ECu056VwZzqUdISpN3mhQwv2RM0+ok&#10;JStfJJr/AGRE1301RNHnstTkaZkAo+JZyXz6XGJ5w6oURAzyiI/UiTjgXGD5eQRg8o+GStYMqvGN&#10;2eZNT4z4n2PjcO0bTEe+Mfafc+uPW23y2dRHR8Ojo+HR0fDo6Ph0dHw6Oj4dHR8Ojo+HR0fDo6Ph&#10;0dHw6Oj4dHWaftd5Vs32tiXK23ir1+rctuziDRRz+i9FotntbxzXsKapYknRqRa6VtZzF1aNjrUl&#10;gd0KQfRrNqrfzasz4oaHqt1f5lcLNm5XTXx9towulTvU7FlrUeKu9V6pZqecwrnCJe6nI+SfE6eb&#10;IGaxgM8RypamGb1DPJzUtWsRZyYBpatnjgjjnxF0Tx9h9MTN/sOADXTifM6OssZNJhrYih3HFXai&#10;qpiks4gbJpG5VKVz/oq5MRJ5hgYCNrFAgbESyQalYHg0jR1Hov8AibAYrGqylnERRam6MU6qa6HN&#10;4TO7qayE6zFyw2V/i2FzUsFLIFsiEQ5xGd/KMhbtHUVd+Qs0T52mbAHeP5HTEwwT4iLYasvMuOMy&#10;EEUzAO7n+muUN6u24SiUWbldRqwatvTBxIXDkouGabcg9ouiiDf51/hxi4GMrhxJOJcnFHr5sTfb&#10;OZ9zLvd/R2RxGR7c46lmdHYXEJqZDALQF6+54NYTbNyoAIyfHwAmEOxVhzoL5DbNU4Z1OafXpXMJ&#10;uJ1DZfVy9y2bk3iKUoECGIFamyR14nyScmFlYBx8YrZHHrsOP+6uT9ElgRW/aXl1w/bqJMus8+mq&#10;Kc/8/wBeRgrHvGNAPP8AnjH/AMk+GTGa7bYh01I312z8X0L+I/ROqjDG52T0dnecIOnmGRGObZ5Q&#10;Epr5UgStTd/c18kmhYgihYw2Ymek81oDMY0SsUuOWo7c4dUGZeK9t4NlaJMiHb/OgnDP3mR3iOv3&#10;pd45hcvRlI4gXyCo9UZlqpG9qsbERXOTSxcD6sl0m05S+fB4ui+PBbALc2HXbVmmhHwRMXtB8NXa&#10;j0fnu6unu3btC4PWdt9I72ayttFNrdPJhUW6py19ZvyUjVGH26xWFxtcx61eRj5X18xdDK0tNX88&#10;GauYhQuhFOqs3CN8+XibHEGD4y8kyCz8ZbSp8lxEILqnvYfQpgHalBWnrGvVWjL9kZk6hlbufVVR&#10;cmUIZACxrcf6ZzwWyxgJNF40vLetYrSfYVhPHs/D2awZFp/fDUx1b9LHYrIWcZhtO1px7jo283pn&#10;DUs5bWltWpcznwL3bnKhWx41lHo/WUYmjKrTBnJV/lq8Ny7d4gG1rFq3UTbvZNsWVBYr47L3X41B&#10;MBr6+N+TW1XRllmWkOd0/N2yJoGYqN+OfkujxvzaSroLHbpwCEmbSdrCImxTieXw6ih7bzTsTufI&#10;LnaOT7Hmmzybr7rzQZYntCD+DNvqTtp+3a+djNKliMdlc0yu2gWYsCCaP5G3SIQquRMOzY0zjs9m&#10;NF/Je9hTVz2k1VKOXx0IYUNKOc1vuLmYv26dAXBa+AqSOzORDOF5GwIipWXt4yhn4UtQCLcbmzfY&#10;o2/LAyEFI9Opn/x/5+3/ANf/AGz/AOnze+s3686nvG1cSn6/dGcfYvOXbbbvaNa834k38kUTs3Q6&#10;VOoDCRyq5bNWn1Tv73CowGbQwQx7K5TYlkhFHmGEjFg4y7s5DTH8SZGyOpdG6myJX4p2NMWO3mK1&#10;HmsYVda6hJnIUbWPy9uENUYtBlsrFaDIAA1qhY7voqtmIxdRU4nP4ip8eXqzKtUXsRQti0zdDIr2&#10;E2qKPKBxIGCIU6YiSKCLkTa/TC5amUT9B6Yv5lzvn2zRQmrAeaXRfSvJWRkGWBbVjG+5t25izqwU&#10;eJRFsq1rQmLXG/3KEYEi6fpHl0PsXgK1Y8xm04PDYiXVq1BU4zFa2085oeY3vi1hdUPfj1jyWgkW&#10;MQ6xBfqLcxcSAFV+4mSc6KOPZkL96FNbYOLl3T+UWJcBWuU5DDrXZOdiZDFXQVx+kgApmSjSbpnT&#10;dOaw14neo264aO2pi6UKkqJrA9DiFSMm2DYUQmu5rGHcgIdfJmDEcYmTdCyp4h4d/wAtqz+fjAjR&#10;MsbksmNuy1BKxNY7txQrqPs+UaaolrhI1AguGwq8sNaYgM759RpfNlwxYr1pUsTgrTISkpJq1yMu&#10;LYAmBMjjlvJcJEYkpjpMvTnUvp6qqHzX0V7oqnGawr0a2yn8zd+iOdqbLYF88x55By+vq2ddfNgC&#10;Xy6oQ2aRXGvhPgEHgywgHNGnh0+Usrj8pjKuXtVTpg9lkEKySOFoRTaegDJJBLFTYWiLIqYAtWsx&#10;BwAwTEfrqtitZbVS2HEEKkyrM3XMksDmIOJgT8ZMlckMyBEMyBEMiU+eH0P7Y8u3rpXRFHnb6n3s&#10;/Tzh0djWymvmHx54/MkdJQky8Je2qfJezYX8+bc7rtjyHMV+pYDueOUwI/ec0HxDiNnYt1zawUZG&#10;3FZnHevVq+x4xtIqd+nICW0z6jeJn3M+ulwSwRGWVk+Qd/1HN++/uJMN5idon7zO37bb9epplX4/&#10;Svlavi0Gz9U4nr0jmlMsFPdF7v6v0+k6GqVTpOut4MjMd3o0HhxEnuyMxr/JL/JoLIf/ACdtDced&#10;Y6fs6u0pkMLj83ldNW79VU08xi7FipeovUYOVJyl1drEHIeC9Wly5fXY1fkA5ExUweTVhczVyFjH&#10;0ssis0/PRuKW6tYWQks4GGrYAsGC8ldvjLxtEDkSGJGclLLw323Q1o9Jtv1DOV0emIxcLxCWvZGt&#10;ebf1w+ZPwhmzKiFtphGscm2uYjbKZNtjXSDY2XSOPbHG+S0V3mwdZeFyvf3S+Fw1FUV1Ms6vs4+1&#10;8dclsJ8qSsq5gjMxxdknHMQK5aUCM9brVz+g8gwr9Lttl79+wfkME4NNpPkP7kPGwdMBko9SuoA/&#10;zF44mSiaDH5f5KHdQNPR3v592aIIrSUur85V9FsmzLEec75gktjAm1YEhl2xmKXZZACb+O+2RmAs&#10;ucS6UYNNdqV3As9wu+9/WApbEtxmn6uoMjNmB3KQLKWGZSFAUxxOa4JbxKZW5RTBjYSy2sZQSdMd&#10;uq+DIwkRt5N2MqwqftyGkoKcmURtMQ0mr3/nUYztOnlsuPm71t4p6Sm5fWHRnNeOypV49ZkhV89k&#10;U60EdLYFxopdoUWwZdW1qObY89hOjYt5lgDaANfK3kH/AG9i6W1XoXuDoTIL0dVshgtMur4ldFtW&#10;MRNYcdXrWa8oGyNrhTCqyC8pqJ5At8SuXbSWF5nDah01qKszOuUWQy4MunYB03fLNpzkthkplUE8&#10;miUcBOFxJr+vhvEMP5eXVPpnnXmAT98D1CejxF10iyjR3IMFgySTyifsh3tq2v2JkPsrlX6SlMgc&#10;QsN9f364lx/1Yk8n270P3OwGnautMVV1SrTttj6RObk0JG2KyrskuJ0nW0NrksXItCdexxEjWcgM&#10;xDzl8pg8jeZjHMxxXQiGCMVzPxEUHEfTDVrMTgpAlFBr32go3nqU1n015hi9CWjyDX+hUpN6Bp1W&#10;r10acj21wgsZNXsgUx61whHLGDGtcEQkO07bSvENS0ekkEjmAKMofeS5YHD6U00M4PTmJw+CWpay&#10;/L8Vj6uNUQSPISgKyVC+YidzmZYcctz/AJomYm27IXYi5cfZtcyIfO9zHzy39xJGRSG/2iPUTttH&#10;26ZrG+ucff8A3jH+v/Ou2v8A5z9sf/jYx/5znH2+WXaP7/09TMf+nTHpC+J/Us8i+gOy9T4NznoL&#10;Q3o3H4L4dcAGtMtKVPoq5tYoqvbm6mymrsIm65c1ni1jlFN/cWNv/LGHkg0k20i62XoWrD6yWnLq&#10;8NlkEDBHikuDCE5jgUQU/tO8x7iJjpyym9S1tMI4M48diiZ3ONxiR33iZj9tupFW2Hlz3tTSOp8o&#10;6wH0irNaRbOTb2LntjhzqpW2s5C3sC5gnYAbmIbNNGmW6ZHerBD41BW//wAltAZBPiqag0ZpvXcP&#10;t2bd0isafyumJdj7Yr8WPzNmjZvwCmpaAW2zQQqGsXyiubFwMwcEMnRy2QwsgpakxwvVcjweqSkn&#10;1FvWjchMClY+cy4wUbsgS39TExirUCrWnPcud8n9W1axAXre3lWShptudWptR2loeLF9mP3MqzUe&#10;1i6jqQj6kOE3k1HAKKgllzkoDA01ZDtxfXW1licRrpy8Xqucq5+Mbi8XYLG2szaqDkLNe9UOrkTi&#10;Mal+Oroe2Vply3zJGiFnITn0E3E2bWGArOMiqIWRs2Q+QqopnhWaWwxET8ggsMMAiS4kEREM5D9Q&#10;PPnVuf22k2yklUq+L6be+5WoRRZHraqnzAdfnSxL/wAGS+uO1pDGuqhmosu/8QQQ3YzXMX6c53zp&#10;DJ7d6t07mMJlsK3B56vhc/rvLKp5O/bxNk06wZSCvtYr429WOzjai7ainwoS6XRIQHuYdnn8XfqX&#10;atyLlI7lHC1SdXQq0vniYdJ/pnYQwV2Gkso2MyDhvMF665PcuUdKsOfVLpMhnYz9A5NzXltAiXnr&#10;5DmAn86wZuc2BpSodwY1m1lkI21M2hyZCLNINrN/rTZTXWktTZGe696jQZZZqDSOmdKafCvYrk96&#10;fPf/ADo/GTQmuNWcmTZF0h5gUZLg/UT8wuUx1f8AhhLnisaGVyOTvSxbIBZcEfDGSEZg5Z8aB+iC&#10;4ScQUj1I+U0a0Val+oSToX6h1Yb1fIauzNi1Wsyq5VaEkp1MeLtwtB9dIZoUuSVhY2kX56axzaY1&#10;kzt8RqYDN4zQve4xLKY3LZN+sVYLIFE0shFTFaSr4XT+UotrQmVzE0RfSsI8ZRIgwNjiZ6Vm9Ss5&#10;zRkENazUrDhyvI281eWWcqVu/WeLeUFGz5W4GSUTuQzMj1VMDCxv8GjmuLzqIcktRscirDi07CCM&#10;0XF+mJP4q/coWdsHJJu72Ypf5I5OoZbxClJzBmLTflGtkNTahi8i7m9ejUv4LVl8GYn861WVOnls&#10;D2T7o4H4mPO3Us5embGZ0slhPk17QUrmd0/hLM1/CJ6qytjMf4TRRwROr3sVXkbk08XDXVL+t9L5&#10;CW2BU5dRsCNCK93xMXLk0MjeV5IORldNSW7/AD3nj2amOYlSaVCvPj0ishq6fVY66zSRLOBLYdpn&#10;Ai2Aayrn4S5tPuYqrxOm2c7gjCzZt2i8FrGO4PbnPP0Vml4jCs0/j76lq1Lexr4xec7vaGp6pxzd&#10;SHYzVPGIr6mxuoaWOzFhl3EadsgREyhWqPKKzN7D/wAP6hoLzVI7d0b9hBEWNRZXNqjo/OOxdgMa&#10;K6TrLG4y1jnWaaxRbyKpiIF7WhDE9inXUpOZ1NRy/wD5g9IVADV2rRK0UbKw7StWGIgxMGxQTHgp&#10;IDismNJhP+uEX+RtpjGZM5x1J3TdR0ji7XcfGdu/4417jaVfBadXjcMu/nSPI3YXVqjcWlt2niE3&#10;LBWsi2tPNVeXkHtkzGdaOW/N3E6Wuap/h7Tduw3I5U7d8q2NgKleTc8q5GNexeYhUJqA2JhjfGJT&#10;sPSn8T8zdIsVlsPc+7mDwdSab7zU1c2EEsAlTM/DXUB+amHY6Ltpk0ecD1auanZES6xfzTczspNM&#10;D809ovw+a9zuoc53j7zWkK7jZEjbpTH5KrWzlXTNqAiKebtYpN4aMtxQTCNOYEbk1sSK/mW5bfMf&#10;DrWue52m8disfoPQKWFpSrAjmrNVrse/MK572KCrh1pswu6USzK5GUeW8R+FEBWGfJLpVvnni7sx&#10;wMFjqnWGDCY+w3GxT6WloqLIzj+ZYLG0hEIV1BSBPIBGwjRKYjFQbRNpqB/GYKv5F5Tpvsr2uy9v&#10;Mqp//ELuNeutu5nVmoHBqLKU7Tpj5WXy99dZuP03QqOKoFoMNjkPx9W7jVhVivaoQ6tsyuvtYUUU&#10;DsTpnSteuFfH4XGAWLpPUuJ8VGjVJoWsvZeEPNJ37bF2XItnL/Ki1w/b8KT7K8gdt56zR4X2myU+&#10;4IBg8r9pk+bENgxpSD0xxOxYbHWBmuUaymCz7EBtRCSItBo910sukYXOv7vds9R1L2OKhmG18pQa&#10;ka7Cx5Wlte7EPx9thPRdWMprrc5LiNN1DzhalMqmyqZHGq0RqzGOr2os0Vtp2QbLRi1CSBYXVWUD&#10;C2Vynm0lgxcQddiokjMXiHnQ+k1xfz533vFx5r6EoUFuOjo2bbSgWb6xKRIW9acihWlKeqTMlsLn&#10;O4TgU39DLM2g2ExmmYt4yJdcYB2UwGmNTakv4nU+NG8wcb87HqdZtoWL6dgV3azEV3KGxut4M4tk&#10;oDwMjaRMojStf5PL4rFVruItzXCbPx7RLUkylblkddgMas5VHJZBMhtv5B97xG+lfrf6V3QLR6W5&#10;H0ryEByrkNWrVfqe7HG5EtTW1S388se7NI5W1+spSimkjtdIJGdKN+kkgtVLu0Nzk3E/zWtb9mcn&#10;c1bhMtoVeFwVOpWoy2JMqKqV/F25dWemrUrmbpsKJcMkOJEaS8zJlkF1StP67qV8LkaWoSv5F72v&#10;gJiIeb0XE+Nqzc5sCvxHBSHLlECcQsY4bdaRe9PPbn015R6Ty6vr1jG/kAqbLRYyio1webxWGYjc&#10;CGI8zbEIGGkcTFJgsvfWGEdpv/Kk1i/ZtjWO5Wl7GrtFZbDVVpZkzUm3joYwVBGRpuCwsRaewqhw&#10;w2t5DKBEXTJzxkp6pmlcuvCZ6lecZhUE2JtSMSZfFeBKOZEfZcNxZxGN5lccY32jqK/Tc4L2fzZ5&#10;oVcp7YVWpXKq1WZtWwK07KfRIKxYiB3GqJibMtADywCfkvZ86qtzV2o5kGIi5JMS4wy7T6az+ktI&#10;pwuoDqFYTdtvqqqWTtRWp2yB/wAZrCUpflXZOwf6EsVwYOxyXLpxrPK43NZtt/GC6FsQhbieuFS1&#10;6RlUtAYMy4koVR+pxPkM7jEbdQH0Ly4xf0yKi88W53l7YNbrnpXX7wGl8tsdtrgOpzdI7jpqZddu&#10;hv22u+G4tcuFvHqOkZBpU2JwxSAYebu7uhrFPWq9K6PpcmdzUai1IOHy2Vraa0JmdQ4erFrIYzKB&#10;pzHU9Uavy+QEoyKMNqLUadPADrL2Q2sh1VemaMzy3YIstmX7DpVmNxk3adN2U1BRx150qrW6hZO0&#10;/E4WnWkZqsvYzGHkpIFLCQawHFfvCCHiR065JerypvUjilpbinTRxqMMKmBqPHUbtTC1lQW6VBLU&#10;0bwcddVYRTtf5f5uQhoi/wCqKM21TthOQpXcv251dqbG6tDLaWoZ+nifHj5s4OhNcdN6q0vax+nq&#10;Q6dxunsdkVKo4NSLMfIg8nWSux8F9iafqsatmtV1Jh8VZxHxcraxli3zs+G++GTk8TlFPyT5ydnI&#10;2apm7IGa58XGo0yXNlauuqRUWl+Z3Ta7WS9F/qY4arq3Vl4+di2KnaeKeAcsfOZJ2pgOMD64I0/r&#10;14cv4zEE5/fnHzBdNdtu3v4QtQ5zuJq3uReivlhzOK0lozGVYK5lcKVlNmvVu1pJtrN5DGxFYYtL&#10;/K8Xj3cbFq3PyZHqzZDUGc7o0qWCxmARLKvxLOTyr2RCq9uANbGLb9K6aLE+QpUUWLDo3Wtf6cT1&#10;E9OrWvuj49fqTLQuTVwSRzdixCttGRCAbOd9g2DiHGkkRDfWKQeFcrzHjWDJc0kp36NNdqQrvbrb&#10;8SOpcnjBtv7ZdkNKUHag7iXadw15izpirzYePymdriDE2s4CW1UYrCyqBqlde1+S+MsTmGaRxGgM&#10;fXsEsNQ6wybgpYJDVQVRWQbsMWK9JnIWBSIxYVm5Bbt8ICCOZTFcjfwuv3FrdLFDsg49zsAeH+HF&#10;p+qEKvAf9KSqL4Y86a7NX82NNzNIf+7HoRmDXfG38D75PTjH999fZvuFqxJaX7DdqsZVr/ASEIRj&#10;9K436NOaKxaVyuCzWp3QDcgtM+VSrU1QYJzjYmyt8+i8JTwWNL8x1rqWwxnmKfIbcjY/+ey1gy3m&#10;KmPDcEEf0mYS6R4xY2YvjPabj0e4kLx6RGs52KsmDFnAiz+pCQFjXYCNgzkzGEXKQPr/AAcq1o+u&#10;wn/Yl1jkHjnm26w/D9+IXXvdjX9rGVO3ScP2qp4h9CjaxqClGmbVCAPHKyeYaSMfdbaqjGNnDYes&#10;B0C+M4FnWVYsFmut9DYXTOFW9ueK3qVtkHOS8o531P3h516o+R6hW2fP8u02Rf8AWEyLCWEZIO1d&#10;p83e98oqLQ75YcpbdF0Bcn4ZVSYCLFy/pDgye0s+5npktiu19W1VfOFS6Hh6gsleHbIn8q6+1t6z&#10;nDqnUbBbj85xTXezi6HgFJUxLK1gp8pXSAGOeKhkUp5rYuCBki9ZlMKz8ZCxQ3Nix3HxzLi/kYuI&#10;4wiJIQXJzubOJDMxI7rIY3PTj6gXp6++XeKj2jmVINt90sj3WuLWEyFu9rVOG0WGtWNnsw6fXWbe&#10;IcQPIysQkgAIpkRpsYZoMLLAR97iaqyGlcGNvGUDu3rViKymTXc+rSGFm1lu0KY5TAgHFQEQATSj&#10;mfECEksDjUZO5KrLoUla5YQwYAx08hAVrk523mS3OYgigYniMzMTGO6n6ovsjmv9ND6h4iruHNrd&#10;+uScW2cqdc4YWFCRrrLPpWTjocVNuR/F+84oLFGVGZrjWMiYeLf+bFi6e62tMX4I1VglXMXcmJIL&#10;eIfjGWa5RElFVjI+I0uG5AtqChnqCIRnnFtLTOIsyc426SbKt/arIWBWyJmIlsDPlCJn0RCcTH3i&#10;JmJGb36zzv6O/bHS4BT06scOv1rUq3wzSgHl1ivDS2VcOyABswRqxlylW3HjKj1bI950rUAvMgZ0&#10;w5On4az+XxvZjOPUtOVqYLI20psA7HMOrWCbShasLKzW3EqdEGPmRMoas9wZInG0satjVtICIqzb&#10;qFEQSLxhpzCykZlcwQ2iCdp4HEGJRG4xMe+qxV/TK9e8TsqS3+QvRaqw1B82V6bWOp2iajmxpCzR&#10;4y3Lmv4KeUO5L1420xc8Q55pB2o+0YqneWSOPMWntdrLBWkXNG6lTYp2HJibVS3NEhQZjze+tzfj&#10;7q1huZQDGEyB2BMzMR05LUmJurNOVx5LaAH+m1UOHnAzxAGbA9JFO0RPGOO+8ntEz06f1VLMsstC&#10;575pUcw9Kd36faWovUx695H75QeG94o1e5lJtrF1aEuwWpE3cLIrCZGACsVV57Xz7HpCI9kUyaqd&#10;TN1zzYJCceKrly0wfNA0bKK11a0x45tDB7yU8jIgkFSMHHogZCYKoY0ZhjLEsroWMSvlZSxyCJn/&#10;AJU8RmI3GPcyUFAz6iY328/tasFs631TPKi3HKPYvbM1VrQFvkP61XmoThvswir5L/vJaLyT1SjF&#10;ZVjoJWzDWc1Zq0agMNCP5rReANCQZtLSlsK1ZGuRV8lb4SkcbqqhFXKwkZkpVVvRMg9ksjmHNyyi&#10;eRAERO8ThgKlS6IbVRBQc2sRYltTl9oNtYp5rjb1OwzH2iZnr02c75fX/LnB+GcO4vQ4uEgKlM1i&#10;N5zVrayuYFNs1zMkc2Gsx2d1owPtCYS3vXYIDRhrpGYMEFovgEjiDgFpvdXMZXT69JYHS9q3g7rG&#10;NvtjG2vISmW2DSrVbMMr2RsUn3LFkYmwuAaxK4Rs9azW807Wr3zyl7JAq6kRFATYVwgxXEtNq+LF&#10;+NwJWudgmSETKWbhJc9BAIp4AQ4Cp9ySYRR4iCJPx/ZPPHDppNNv+Gumn5SyY232/DTTX77f9OuM&#10;fbHzoKgp6KVRNlxWbKa1dT7B8eb3rSAucfAQHkxkGZcQAd59CMbR1R3EBtaawhYEwyAI32ACKZEI&#10;3mZ2EZgY3Ip9e5nrl/HfSfR8Ojo+HR0fDo6Ph0dHw6Oj4dHR8Ojo+HR0fDo6Ph0dfmfv9s/b/wA/&#10;bP2//L8OjrHHoCRn0r1J0mvhXplUtrrdA6FKJyn0l/gtoc1BPSkVVfTN+c33mbSp2t2og3ueJNuZ&#10;dDX3KuLJJZhFym0wTOCcuuqO/qK9XG4dabdoacjjs78Owyqqqmu6W0bdBlaw1Qza/wD2fdC0hczM&#10;LXZGWlYklCKCTlQsha5bEvpeVYslpmHFyniwBL9L/bplRlG0kS9hjS3uvSf+UvMnlw1rVktOBMiA&#10;ZXVfMkbEeBjPgSdpuw0GN1VjKhdpTMspx5IYp4ho5do8z4l0le5Grv4I0jks9GJy2Z8EorlUw3ML&#10;Sl22eBtwrIqsRSTTTJvK2xRLBoKEpDyQYt8BjPzjKV6U2qtPnzZDbe0qIljJimFyQeU3HAhCoKJk&#10;ZKY347TlCmpFOsiszonlPt/SSO1AEzuJ6Db3C4K62EKczEpMIspMgIlmLAD3klJzkqwgWDEEkM0A&#10;xRMWnzinH6dwWWp2NVdlu4urG9wqzW3m6azt+rX1BlENsQbloNpV05d1VEmbZluUrZPxGtikuaA9&#10;a8+/equXjNYYHFjgmAKRyFJDCpVjhcwBFwhhVhYewhsNZlflBCRiBT1oRZfNdH9BUCqOur1PStdR&#10;Y1NKQ+sFdjhTWAB6SrHlYhn6YhlEZQQG7SayLHQ5+g323Gglhzr+z51Dl+0une6GmMLkNbYQcTrK&#10;3hMc3J5TFAuhk6uSbTUdpFgeBouLW+SA6mQTZFOxKWYceXWcVNUX9OZG4jD3JtYpVx4169mZdWbX&#10;Fpwsw+qDURBAzDUGuT9EUFvt1GeC+ag/LK/pt1NPYdFfFByRJc16uET2HNWUwYNiSr0ep8m575wx&#10;11/kiCGaDk6gKxx5oNdN86RHbPtGjs3W1dn32bWqsm5BBQLGYtzMnOFpLiwFGtj4smVjJXrcD5kJ&#10;eKmjXpqUxYiUC8z+pz1e/EY8ATi68MGHfLtgumNt5+MrLrMrgVVkKmeLDCSDm4iE52gk656Qbe+q&#10;l121KOiV6+W1kXATdE91ccf6jPWpP5Uf9PYKd0PmtJqvZFSICSLSEB7teLWhQC4FBNfCgwa6Yrpl&#10;j9R6wdjMxR1PjNRZq05bc9Rz93RGsG4kpcE0sng9TaU0/h9c08fWMBXWyM6gzOOxiPCixkVV1RGp&#10;ZcF4vBLuUbGHuYrHoWS8ZYxtXUWDG7HCZsVMjiM1lL+nLFpolJNqflVC3bOWMVVY0pnYOp1lPS6y&#10;gqVfG0DSVpQvSKhdNII9YQFo0Yo2mNBoRx9c/rixttrBBDDjbbb9cMWn46a9v4XEUcDicbhcaoUU&#10;MVRrY+moRWMBXqqFKh4qBaoniMSULWsOUzwAB2GOe792xkrtvIWzllq7YdZsHMmUk1xkw5mTIzn2&#10;UxEkRFtEciKd5nvJd8RR7yZxtnEeu0m2NNNpN866YzttjTTXGdt9s64zjXXXGdtts4xrjOc4+SJz&#10;xGS9zAxynjEzOw+5iIjeZmYjaIiJmZnbbprHuYj179e52j39pmf2iPv15/6N7u5slqlPoPp2itQL&#10;F0/rHTtu7WO5cztfG9qBQyXdjf8APGerer0VRNeJ4xoa1XyZoGEbj+RPOc6YzbDSETchYruxhKuP&#10;xuI11inpuZ7UGdnVd3JYPIaanEYg7dy3hnfJoYqsWUIQClTYYOGzJkTbTikSYW23NF5Btm3d07dU&#10;dfHYzHfkyKmRrZb510U10X1eKzcbFOCObLxEglXARBK4goGHX+mqx5vbKv6BvfKKWgqtEZ9/tlSq&#10;TRDbL/Z47xVqMKEMktpul4sliiXHH6OCcT6V7K1eVnGJiAoytM66af2RfhchR1hltP4upj8U/V+Q&#10;x2PfUyGXvDlMfilrCrkGxlb10UtbFk+cU/ClnozSLI9VLuAvIVrODpZO2+1cXhKtqyt9WlWmlZuk&#10;ZOqB8OugmAuUjtNjyMH3Anx26tX2dsijWczleSq4YYLU0n/Jll/HmQbRHJqXAIRXLLSmUJO/5wS6&#10;fpt6veXaDWPAbSPMscEx3UmmKMAVua4iGSsHu/5sbgNOYaCjo3sU8GTuBDwydeS4cfHYiSEIXTPl&#10;lt2FQyZKuEfR4ZiC8scZOHotLkY9xO9c4jeZ5rnbko31APP/ADy/+MfPFxfX/kXJeZeYu4cR9TXG&#10;39VCthFCm55VmLAu9JTF73FqszBhel9rmADUWSZuS5eHwr2MpxJOms1nxNGovS+DitNZNSumpfE5&#10;G9CSW6SsOPjkHWr0lYJ5GUW3veTGFDWGU8pjrD3Fk7kshhuMmo23TBwQbLCP0AUjZcBER4gBcCMS&#10;IxHrqBVX6yXlySSWv+T/AB17R7kqxJnArLgPkZsgpRwmmds6EL2D6SmfvH1i2xvBJsti0kj21zHn&#10;/rx+UwOWre4rVLbo/qirxCY++8SUjvG39vfvpqVRke2tSE/fY2xJft94jfrSOu9MT+sfJDm9Vmq9&#10;EowXU+XXpcPUurU5tQOh1hlMqeICVlkrDfXQxexBZwb/AKiIJiV7EfAzRSeYAUMVux1NX/O9I6hp&#10;LFiyyWAzFMBYJLYDLGPspGZGZiYITISGYn9okS2nfp1iHfAzeLsFIFFTJUXzIzBgQqspZMbxvExI&#10;xO//ABiesMfpy+LeKera90Jz08y7wvqLYa6DgKtPFqkQ1U8R7GRznyzoj22xOrIFpDmYZmNrvFpr&#10;r+GJNdpNvz9/D32e0Z3Rx+ft6lbmgv4PIY9EJxt2tVU6repS0TsEdF9qWDYRZDmuyuJGIjaCiSnp&#10;fubrnO6Qs41GKChNe/WtM8lqs1zFur2OEiuBsLTA+NipiDSUwUzO+0xENx4c+nuKqZdeG9R8AStQ&#10;1trBxy17azV7jLBSKU9Xs9Ilyt8TrsuIGFRNRZHC+PaWQ6fbXGdsSRRat2V7Bqq2dWL7maDp2k18&#10;oiNM3co5Fv5FVbL1e1A16t5kTXNa6NpR264yROOY3mCAKZr7uQbVYUtJajek202TlkUwajxvMa7U&#10;zLG1xmGiR2EnCWztCx329EUp+l5VXdJsnsTkTyvv1iZZ0f8AUnOMStFK02Ec63VE2JabOPCJPvEt&#10;XJJ/wAImzAPNBJrt+vaLbMt+GLHXsFle7Ol7dC9WqUtSB8J7qVitWcKLGVxbhrtYsFMkUVqZ7IYc&#10;AsgnfjIzLPu3Zr5GnozLos1mtsYoosLXYU1wSxVK4EtWJEYQTGvGJYA8jEoneYmIvfw6i6rzaPq8&#10;HS6haq1Umu8NwEdPFw6xVtYUW59ZuG6cBh0XonRd1Z65OkYqT7rMuaOQQpGg6VTAWOHL0RpRGRpz&#10;fC7WsJQ4hsLY0BBcvVJV7EKBl25c8bAWo1lakGMAZYK1CQhOXZhlV0VyQ1RsCCWQhMkULKBYvmQo&#10;RX5CRGJCiCECnjJHMTPXn09a15Z7JrnVfWgvr/ilg8+V70Fca/zin/U+4vbPJDSi2bK5Wz3rnk31&#10;NST6F6ATUyJczhhUimKzV+jCA4l2qlNjYl6p5CBvLddi7W+ND5WoMqo6cie4nMVrYGNmB4yMQuYA&#10;YMYIw5QUz9RM1yBHgZDZWMmVRgvgh3mN3JKDVJco+8TvtO0TttHWkv0eOIWmoMb32C51D0vzCvqe&#10;fpwabE2+oZN7Y8b9eQ2uSV4T0bipJBRTqE2uC1cYLBlmI3yqCss4Iusx25mwUnhEEJusmFtIQuIV&#10;E5KLtF4FHLzIgd4GREIj2RceZRMyU7w0vsGYEIlJlynltV+PYXI+uDP7TJft9+Mb/aOsvf8Ah7kI&#10;vXvWvty0vIZZl1v41ZFjQ4SWYRnBH2PrxrA7KxoPtqQtJIBXFb4IH30n0khGmj21yP8AfMFpUYsX&#10;skZb8W1jGZiZiYiw+ZnaY+0zEff7xtv626eZWeCKwx94KJ29bfQER7j99pn/APLHvr7/AEF2EvLP&#10;qNeueUc/atmHFU/P+uRzDltNWWGCrkPYFFd5vYjiR9YAmjyFMxZgaONINMlDtTM641gl010NMl4M&#10;teSoimuKbG8TO8yNewIpKZjaJLiRRy29wU9GSjnUrsKNmSS/e2384TJR/aN9vX9o6hH0Euda9x79&#10;7/LGMjrrC/8Amu90sWwwjb/y0hfduiNZP7XMS0lUSRuu3VRGb6CtVxP7IcaiFQSS6kQp6YV8m1lN&#10;p4kymwIPb2M2mz9X07bzHHeYiY+20T73j1kzlSqkffg0T2/afGEbe539bTt9pjb/AKzb6EfVu88J&#10;9+9F8M229M7HRRE3Y629qRz5i5rCno/FnYoH+V0aJiRN/S5cwiNxWA4GBRWq0sMhkJIepHniU00+&#10;1WybsabSNcDYAlyUyAurlEc1QU/Ty2KCgfRRO5RMjvHnJLWyquyIQJbrneIiJkWRvxKP32n3E7b7&#10;7+9p6cuf6kXsj1L9XCveVfNUw1d858R7ZIv61ivqEbBnc+ecwaxqur2q8W2wQEbqqyW83Jq9bRVb&#10;CoskghLvuW2Yl/YOQnL5C7nQo1NgqV7PF/ERkmJQXF5tMomRCSmQEA4z7HfkU+m8VK6aMvdvLmr3&#10;XvM7CRxMhAjH3nbaZkt9vf2jq+Ppx/VO7L232T6D8TemqWKpuVUtfYmvMHoiH/GnQFdotzmG25/f&#10;EEEhC8g8KpMUzWv2xfuNhsEOTEzgNJLAbGOcTmX2b9vHXVxBgVmVTAQBcFsmJS4PYzMLKJE4iOUR&#10;PKC3iZTtUwVXTZSUyJQEHG+8ciH+cC++3KJiYn+0xt7iF396/W09beP/AFt2Hj1d8689sfIaIxrI&#10;dZs1wrPVq6wcin06sNmhulwXMt6owD1euDF4JQCrEMWsMAUv7DtJPzZ5LUN3HXX1l1ElVTICsjW5&#10;e4+MJnYwmF7RJSIzA7RtETG8elq2PTYSDCcUMPlJREgW0wU/tMSW+0bzvO/3/b71tyD/AIl+13Do&#10;VColt8lVmLe8XOl0yMus9pY6GCEWyyqq7seOqdUDfLLAuzPBUK/QyCQnMWBf5ce0uJdPCNYGbVqZ&#10;RD9Vi17hYLlHMxCS4kqeW3LfaJ3naI3+3XpmIERMhsfyCRbEuI9CO+0zBepnb77fvv8A66M+7vrY&#10;8z8JekY/Plu4dfr9iCj1W6t7fUrTUgv4GtpKdxDK4K88yLIZKMKmwXORM3AxJkyOKGDbTTM+8rk9&#10;RJxtz4rKzWxCgYTAYERHPltEAW2+0D73OI9/b9+mtbHHZVLRYIfUQwJDM77RG87xv/X+n/XbqJ0j&#10;/iJ/AduMUrGa30BST2pYS+PR/wApjbC6HHkQiCwYKpVms22+shM8UWsuo2NcZ2/LbGuuPy+eF6rx&#10;bOIkNpUlMDEEiJiCmdo2lZn+8+p2+/vr0WKtDvMSstomZmD2/wBf5oH/AL+8dadWDi/GaK4s/Tr/&#10;AGZVXadKXMynDsrsCr0pLIyhk1a4ZMGZ4oUgZZxLI4cOacIWGRoTDNCdqur+UtDDs3pJOosrqC4T&#10;WUr1p1tWFNk1sTVZcUXzxaMM3sIfZfdtKq/oIUy80HBZiliZxtmLXmaPF08YiAB9dS0HfgYbccCD&#10;H40gRD+i1aVoSbYhjDGsuVknz34t2nQuw8XvcdZW846Nz2y/5FRVnQqkqqtlRGkN+cFmTp1NyRqQ&#10;Sv5JdOIOXzrAnoQmyfYgXcOIjG8WI8avVmiCk16U1gSKFlXRWhYLCsEQpXhUuBEUBCxWuAGFxAQI&#10;+o26pjfORsa6WkwmH5WNkiMmlMkyWGW8ywpKSKSnlJFMz7mZ6z44h9Kmh8S9TNfTizq9xkI1ut6t&#10;NToCNKpRIEq68/3UZdZdspZHbSxLBRnc8Omov9BrLkYPeSLGIfw2yDTvZjHae1k/V6M1fIoyGSu0&#10;cZXroq1a6sj8iDp2XEVh1tIBYIYgIrQUgspiOO3V2ymvLeTwS8GdCvA/GqosW2MY1zTq+KRcoIhY&#10;JMiVEzv5duRxH336l/Zv/i7U9M6865Wl6M21ItHM4+bQbOVe3OMUELm5MfQJP6su0Ex4fE3HcmYU&#10;fapImuWwSneR64Ss8hBW3KfxMq/k245N9vKxQihHmX8GKQUSi7PjOwUeY7PIhj4qm+UV/rMSyQCu&#10;1vy8k1xeSR+h8u2AvN5idHhjlC42CFxHuGGHEj+kSjeY2p6n7GpCYqO7R2l0zd8sMsVbhl5CY3/x&#10;+xa9GryA8d+xq6fAJD5FRx7LdBq2SSH/AGQZoo4mjgkb8NG6sjqmoootxYcx2OJ9cZxhM8L/AJyE&#10;mL2V08JemnFi2NciHyAQiItIZ2UJGNaUeKVgIvgD/wARA8wlJmMjDC34k6QVJxE8eMzPGJ6/GHqf&#10;0dVGlWiu8FDrADltqITG6pLwQ6Odb5vTdscIc7G2xGNu0Ms70Hn6sdRu5dRsR22I0jk0KYAYPUed&#10;rsrxbinXBrOJQ6o0TggwSsqxP1WVRLTsvXSWKpa2DFv6TTAgEihSYLPFLWSI7xINGR+q6VUT9KKe&#10;MLCXFJcBkZHcxiYnppKVlp6Z8y0yz2pgr3f3arBWf9nMn8tSX/yi4szzVCO1IrJ0A1cBPvrvVbce&#10;isRhU4+rHWHUAr8lw3nUGAjuFoca9xzwtXKg3ElgsvY0+1rOMmWJLN488jex9DJbTi8y/HOK0dJl&#10;gE8GTCxWxmRnT2chqVrJSWypkX6SskADvtFyKFmK9axYq7/LpBYCFQ8Vye4/VKwjKa/zEjcLlu7L&#10;tvoyuxjND65z0NjryypuAo9QdgbMSA1VLAFVaqWDqhz6tv3LM1VNNI43q51jdNTSuWVUMRodhVtC&#10;ld7m948MKL1vC6Qr3I0Lp/I1AiqVXNvp36FGpj8Jp6LentI4bLZO9aoNYzIFg7WZyV+zY1s7NzPB&#10;DdQQjSuibssQm9mWInUGRqumXQ2gt1axYfZv5KVZPM3qVWumwIjWi+mjUrKW89w5zWe5VaosLCC+&#10;r82IF70aGWL+ssauBoIPOwr7McuGX+JPtrmIdhBJDmYQ0TWSHbSWL/q3juZ2d0h3/wBOaTdqmrnM&#10;I+kdTN0zRAY7P0K2SrIbk8BeXaQ8UxZEUovLNBWKlyot9c1uXuWZ4HVGV0PkcqvGOpXAZ5qTt5+T&#10;QsHWYwa95BqMPLAFJsrnBwDVOIGQQF6VvrZQBTZb544ymFDG3YjYtOVmmc6ntI8x/qGbG6ftInES&#10;6aaHPjjpZc4IjhE3313Dki34n75XMbdzeK/Ct2AwFKhUblKn8aThgKRyOZWS/DTzmRDzWrNHAKAM&#10;lqXJZF7i+SmvRNkHSYg9b0cp6alruTre657RrN/KYtFHJNYoLk6oguKwbdMpRj0IWEeMmPgeLROG&#10;DC8+pv6WuU5kbmakIMQNTEoWkoZNutu+NsGOLKw0kxNuDD/rVcrCzDnXXfGpJe8YosWnUlD8L2n/&#10;AOHtJ6By2QJ/bnTEV81f0/jwdQua61u0Si/ntX5QGw9uNTGw4vDY6K8gLIC3eNFOnXXnD+4l75+T&#10;zdZMBnsj5KibzpB6sNiBmJTSxdcg8YvKZ/xFt0HEyMypIm5xlzO3nPefcpKI5zsprcaqUQabWAUM&#10;bYNMRncefCKKTMYcTLSWWCTTH8cifaHBEg8eS9Yt/j78ReR1J2u7KXrfac8FpJeEdRqPCvToVCx+&#10;BsyyrZ/hpDCVQTl1ubXauJq2rBIi0yokroqPpHQlfH6j1ahWpYuZKbsOYEm5zIfeXAsX88xgnnVM&#10;QMSmGrAT8YsKEyYz9eA9CF6PT9WBmo2bcqwKntUukUWhJ0okW/8AWM59tMY2khOG2klixvnMcBeG&#10;EMOumuucbP8A8Mfd8e7nbqrayL1nq/TfhweqwjiLLFlSYmhmuEfZOaqD8iZiIWF9eQrriBTESl3C&#10;0vOmM81SAIcXegrmMmd5EFGX61TeY9nTbPjneZKUkgy9l1mz7oO+pXSe5SdQ83QO3PGklPRqoKvW&#10;da9cxjjo9Dj7KysvNWEOjwsuUovAQp6DBZ+FwAuICBts7RYsGvWdz6GdnK6ZF78IilXUNStFa6LD&#10;iGMtNtYtkQ8zky4CytzPxrCBIZmY6ZYQdOvpRVyPALZtM5azmmYj6RWC7IzIRERG8izYeRTvE/fp&#10;P3H1Sa/2ai2nz57a4O7Vq7IKMsev+WzEJbXX5h54Jx3kNFvse7BU3XlDxmDkhNjNvv8Atg0WSwy7&#10;Q70x/datm6FvTuucA5SbIAp9jEySLlYgISGxFDIDLFNUQwwSW05+4wkhLaZcNMsqPVfw14CJcyQL&#10;tRBqZvE7hL0fSYFEyMwQR62mT3jeJPxzwR9Oj0LSylHJfTtuadBmYFEhlsmqNJa1gx235L0bflT9&#10;On1ajr49NtCGasYQpgTvNJhnHHtBBG7wvb7ttqOiacPqm63Iy0yAmNrotqBn+zruxNlCPKK4iYJi&#10;hA2HMz5YjiMJW85qGg6CtY1Qo4xEiIGxRTH8zAsgZ8ZKZ3gSmYEdo4T7mWt8M/Tx7J5K7q/sDnsE&#10;Fl5DiothUSKss7KgEeWZmeDAMVb+fF7koIdk6qI8oQwNky2ywJHk0khxDnXNt0H24zekM/YsPzUW&#10;sN8JwV69V1qsD7TWAAndxxyVeJSoWGDAY2ZYQzG0jtMXms/TytJawqSu35QkzaKjkFhBTMKfEQye&#10;ZSMFEiEQIzHvfrJf3n6K889J9p2mge1un8xo9M5napBuJ9SS6+nfGntzyqG0HTiWKJBay+Uvucd2&#10;o1gNT7XFeXpZh0VlCaQloJZtR4wfk5mb9Kxljq5J6lKQcxWeE5DG5agRxInKp+IVe2khmDCfIUHy&#10;Ji2RvAAlRQ9dQWVFsMjCJcufj26lj7zHMPKLEMiJ4THHcdti/wB7p2/JPmuL0zY+N9TB+qnTvqJe&#10;WvP/AEbXpdcQdG41yS5dkqV/QwT4q2zDuYZwV+phyI2Ad9ocakUO2egWIp4iFJ+0mkpj6HzG1rE6&#10;jVmMdQd54XZqVztpasPp8lySF6ZHbyyRCElET9Pjn6Wlmx4Ban8sOlZeHjkltaKjAp+qIRtK2con&#10;j6Io3/8AqjrXhdZ+O9G6Uje1zunMLhMbH+tPT0llpFkna5RYK/lTLNhHZ5s84BsZU5ki0LGw+w2Y&#10;iNtci4k0qLcFgNS6+x+qE63wWUSC0Lq6bSOFyQPnGi4odXslcsvF6bZMsMZUqqIZWCzLdAMGSh+S&#10;xuDsY9uDv1S5ETciwb1aVxZkIhbA8K18GKgQEWsKJ5yQR+pIyz3zZYjaP+/+f/HqodHz70dHw6Oj&#10;4dHR8Ojo+HR0fDo6Ph0dHw6Oj4dHR8Ojo+HR1w2Jw6sA1kXtvoKvEJOJ3jj2l31HDgkIn20i0xtv&#10;JtiKLfOsemud98/bXTH5Zx88MMVgTCnYQEjKYiZmBGJIvURMz9MT6iN5+0e+vsRJTER95mIj/WZ2&#10;jrGjxckP6t3UvrTG0Uaw6B2C7Wt1Wx7RUtrgtesYpRVdlaUKupR9BQy8vcQpbJvY3poEw7BQ1/e0&#10;mmKFy7SqTyOYPJssVGwLrVl1cbFabK3MghW9lNChgALyxCrHncQELFMkjkpGx5I4r1IrwtoTIrAT&#10;lbIWQR7IBaZzvMcPqDgETEiQ/TG3T1elqP2Qidf1Hk/YIaNLRETD+wq1h3HDpTcPM2TmLBscToQB&#10;iX9MA0GcPASF40A+JRzk+25RMsB3b07r1rKustE66DTh6axlr5WGyhLr6fvIk/kWrV6w4W1vJ41q&#10;XtkqzaqVp5qs0JN7Te6Xv4QRbicxhSyEZCwrxW60Ed5BxHjWtKxkWbciIv0DFhkXElv2AIzrtZfK&#10;bY3FVehOeNfOnTzNdDF3V+dhak0Wyy5/XmGwEogJiwDhp84zPl9Uz2Wm+0n7pHYemPw15XzTtF5u&#10;6mn3R0td7VaxsCNiprXSteG6by5zx8eTdjqzH1rCmbSf5lhbNuCIvIWQSP0jpVMMvTQbdN5JOpsS&#10;EyDcNkz45CrG88qwuYIMWY7cPj2wVIxG0IOd5lr+DG+qqbb6dWSH1c7zxCxkyRjdNDc6NsIk44cp&#10;e5GznWfd1AVppFELEne6OhpS5dAhXA+33zrtnbWx3owOdwOHbk8V3J7d5VxgnWCL4Xox1FSTeTZv&#10;iwsgp0QC0ro5EcgpjiGum+qd+NR1CvSF2ndtDWtaez9YYk8UaJTFhxGIQMJkYRw3KTlqJQUBEmaC&#10;9bov9Sf1RZ33pCo8I8g/U34r5M9R8LFmOuPA+5oML+ddmk6WjQWCpqXd/sSppUstVyYaPVXXoATm&#10;Y8lq2M/kqiZIdtuispcYdpdalla9O5XjdlawOyrHmASEZYUEEzA/YYiZjlvvE7dUamkRUTX02WEM&#10;nYWqn618JmJkRiYmN5+8ztG0f2nqkqL9bz1V56XSbfUi8G3wGgJ3hqPf1h5aBm6HxFzlP94ZrIJD&#10;MxaI50hGMZMidougyYm1/kjRIBGIhioRsGdt19vzbGnKwPaLlQfNXmR9eQYmSGNp9iYs39zHGJ3j&#10;pacclvqnaGCkYnwO2WyIn/LM7RP+okMf6zG09ekHnV7QdRoFJ6VVcsdqx0Cp12613ZwpYIWu6O0K&#10;RHamRilawCs1JkgBo8hC5gPAYJJttCRFHLptri1KaLlLcG/BgCweQyE8TGCiZEtiGZiYnafcfv1D&#10;mMgRAW3ICkZ2mJjcZmJ2mPUxvH3j1PUgicKSGJKiBmBO1ChjnMWxGQSHCQy7Y1hlKF0k2nH0l2zj&#10;EW0ummJP/wBj8vtn41Xk8e67Yxqb1RuQqLB1qkqylluspkxCjfXE5YkWTOy5aIc/8u8e+lCrvFIW&#10;CS0UMKQW4llCmEMbkIHMQJyMfzQMzx/fbpZNfUXMY7fb6L0Y+mVsJUwLhUWMm9UywVWxLYp/0RxF&#10;6xMss0Niik1lhY19qpxoNJDtmJhPjbXX5lQ94NKKzmawGpreDxCKVhwUcqzUeCyOIydUGSoQfwtx&#10;bxmUA4MLWNuU9lEueNlnKI6sk6Wyc06d7HKu2jcAS6sNC6i1WZI8pIJJXifWmNpXYU36oKN1jtPT&#10;A0vNHkRxFc9zVZK2cSUZCTTv6fKUsuaXP80qOVHj+BOTLNrn+VNrnabeXXOJts74z9tOwz8LZohZ&#10;wDcXYxrzYxdjEHUbScwi2cYNpTKGHJxMNKJkpMZg55R6r9yLovIL8WhsgIiQXIdDwGI3AZF/6gjA&#10;z9MTtERPr10rfrToz2gmc5lGcXGvVY0t3DaGNUireZy9ZdAIVywea5JW9Y/ut9/5JSgZhr9y8xEQ&#10;6RY/P+SPn/cnOXcM3Bmu1k6WPYy0OQdjYo82QXhFCALKVLOP+XMww6y3x+pswIGf9oE3p6kq4NyC&#10;VWc8RVKAsS/iO0nJsKKzVv8AFEcRYQ+ogomZ9cSmnW+BKu6+WHXAtrK6rItq5ykQKbk9r1J6DZa6&#10;0VjKmFes7RBekthplieqmq4FkbEyVSjzHRTTATrjNQ2Al+oUljhKNFbLUrXjqiVtuyt9yYWhcAy1&#10;MwSm2fUE8ojiTecjtG20I5xTce8hXyKw4yFPIE7kZSQq2mCFfuYCN94HaJ399Yh+jOR3XzbXhX3t&#10;r6/faKbTYIRkoNH5BROVcevtr0DF0EgS1lTRtbfdWjcwfTWCaRJXCZMEzxkTzQZ2xv8AGr1FXjlc&#10;zbhD1EAoFJMto2iBhfM5KY232Gd/2/r0ssoZP6NIJL7yRkRiP9ZmS4jH9dynb/XrSn6V1k5228xQ&#10;1Tj/AAP0bxXjdCs7VHzpv6iAPA6b21S8hHtznsh8byeewzw2qzP3MOxbrEMpEgW24QoS3+KALIY2&#10;VzWkFIelAFIhNnfyOEo5E2d5mdiIpj3P7eoiNo6b2IKG7mazOYiS8cxIhMeoD16jaIj1HrbpK9PZ&#10;/E/IXTOscm81eRnetz0uxNOsZp96ckzWVvW2zIRbsOkhgubvaAghiVMmEg2AnmGPi+0Gcbx6acOj&#10;3h0b2m1HqnSvbntRcHMRmmYfIOfm7rDyVrHW7Kq/jpAvLXZAzsNOmkPAw1vH6PYxHQs6Gzus8Vhs&#10;zqrWSJozQC9VBePriNVNpKjbzsEVGvBCKwF5lDBE1z9XqZm8bP8AUF6vxRRizejV/N61dWazeeoe&#10;XqDAe16DjRlBjdVYOu3lk9NW88XxZki2iRjIyrCz/Zr+oXWfUgCC7ZLv1qnRtX8x7g19O47M2KxF&#10;ie2mCW+1noiwverf1XmrF51fT9ceQEFJdJuQs8o4qE4YgK/U7cYfPP8Ai6ZZlLVBTeN7VmRJScbM&#10;qLZ1bC49Vdbck2dpiXnYCsrb6igJBhXP4WsPtTplkuvXfR+dK1zW2IhY+d8+KVwV8tcZlnGZE2U1&#10;/IWzsJHsn2lD/m25tI7bb7iGQBYDzkjNv7I5DvJqPJZjVfcPjjdOZWiodP4BlZdBtdvyIcFurQ8J&#10;XU0ZqSSfNlbc3bZSpwJ8U+TqD7gVtC4qrRwumN7WUp2DnJ5IGlZBgeKQlLrPkhDLEO2PhSTFdMQY&#10;EcnHHq+fbtnt1Z81dJ1pnnlv6kPtCvWiOOKV/o1Z5Y9t9PvG21Zukaa2WkoQONuDWGDMxWqAmw7c&#10;nxjgJ9oi5NSYOgMiZhUb46s3JOPEVcWgkjW36GcTOYiJgJmYEdyKY2GN9pjNa8DLg5NhMDPKGSEn&#10;AkPsdxGJ9cojeZjaI+/XkxoTDwryuYjHYbN3gT2TzSoCUDyXxH6+C61rPNPHFDJyHrZFSu4VWrta&#10;JZ8YrpLeJPcXrLYouUdLrHApjxqeLSwnHLIpsFY/MFgS6VfUYmFJAyUS2BlSyVxgJniZQMREDsIj&#10;EzE2cWTj9MVfHKeT24yY8zJ2njMiRc43LbcYj+u8z7jr0YedeEB+I/ph22qQT823nrnHe59bba8X&#10;aXefjA7O1obVfCYuTydBs1ysa6ibakwEJ9N28i6SWcpooWKgDoFY1oq14x2GYESncK9l5RXJnx4I&#10;xNswjymwxX7iR+rb3uMRExERLmzYtiU8/ZrXHkgYZsPEP1OAhEl69+t/2mZ23687H0OeC9A755N+&#10;ppz3lVqAofTui884jy+r3dqdYFgSLduH0A9tKQwrMMz0XEgMk8eZVesheks8X30xFtnbNS03WbZo&#10;5lSGQpzU1kLYUnEDyhszuQRJ+4mY9e95/wBepbJMFb6ZGMkAEwyCNve0htG8/TP/AB9bf9ddvFH0&#10;vwPpheePWnZrl0ZV0Xsdh4Xfx2DqsKTE9So9Mp9XsNkyhrkbIndqzNZOhRmLxyx0XftyqULwlQOg&#10;M85s5jcQGIqX7JWAfYKs4ZNUbLUChOZWG8yUnBxHOS47SIjAjMTuws3CuNSuAkFwYTAl9ykpiIKf&#10;UeuMzx29TEzO87xtjR9G3ovRPNHiX6mnrDl9ZAtXR+e1HhFep6xmjeWEORnrO9OcHHqq8QMyOWoh&#10;LQNYDoYphosRLt52Bgq2MqXWB0+11PHZi8kIY5S6wLiRI45blMlIhtMiEHzL7RsO8zEb7SGQEG2a&#10;aGFxApZJTExHr1tO8xP3mJj/ANt+mP8A+Hv5tzi29I9Ke2rx1MK3d0pq64anc11CMCcV1b0Y4u22&#10;Xq7hkXpCvca3clMyRoYUWxANehgeQupY2B68YV3pVKmOuZFj4OyuGbp9wQC6ZM3lM+j8sjIjx9Bs&#10;fL3IxCOVMxFVYV8VzxmDmfRSMcYCNvtx33nf7+to2jeYx/w2EU1x9YeuOnmZkkML5Ut3ll3/ACk+&#10;5HTOsMbOdtvNt985lzug0/3nbO0mM77/APVjGc/PGkNzvXnzvJSgd/8AVz5Od/f9R9/8Z69Zf6UV&#10;w/oc/wD9oRH3/wCPXK8dWMi5/wDEfdyfDyfvGHvnqhTNJprmTTKyoU2CjQfbfG2MRa/ykoWuJc43&#10;x+WP1fj95ddtfuPOW6tsnH2ht0d9t/QLlUT/AE+4x/X+n9+vliOOJTH29Kn/AIkUl7/vtP7f/l61&#10;2/4gW4zVX6a3SVcM2I89A6Jx2kyabYxv/IglvS+zlwaY3+/4bZGq0kmdtPttjSPb7Zx/vPyd1Szh&#10;iGj9pa6uv/WPJDNon/Rc/b3/AM+mOMHlcCdt+ImX+n0zET/zmOq4+gXxOilfTuodsttEqVhav+x9&#10;avKhpYawkcHgzqrjFXlB6w1mASSFKDJUYZwiBJYZBiYcTQb6Saa74S0vXVOJWw1LMisPYJEAlMcW&#10;QIzEzEz6le8TH2n7e+veTYXyzESKIgAGYgpjfcd5iYiffuZ+/wC3WNHrY2hdm/4gvCvrB9GF5RU+&#10;ycirl3k6UzQK6Hil8u5Yks1gV2UuzkiopFrZloeBKvYS5iZkM9V/6Z8kfq3r96VWNUyL5VCAsIBn&#10;mIYV4koEzE5OYHYpiRmJ/mmePuZ6fo5KxcyHKTIDkeG8lBGcxExxiZ+23+n/AA69GdS+mh9JLsUg&#10;N65rwXz1btK9YFzYd/x+1T/1Qb4EsZ6DGbLzq4RqZ/1zaDF6qmEcgkg3649g9g98R5tgYfBWNmpr&#10;VWQJwXOuyePKJg4ifEzbb95Evvt9tvUxRXLwfSbWjvExxOP2n7+ij9/6x+/vffrAT66V/u/pT6kX&#10;G/FWLIQs59XZuK1RcpGhlYAC9A7s7E1d3Zkm/drC4dqK42QCpoSMaZBBgMhE2Fw6YTTVfUrW3MvX&#10;x3ORUE1liMRvENtFHJhDvsZCBDA7z6iJ225TMyeNEU1G2dok58k7z+4rjeBj94iZ33/rP9do6mf1&#10;PeK9L8Tez/pnW3zlZbld3/OuO8443zurI640Z3nav8GtaxNYtn3+NByiO0vVVPRCwrGBEsBXD7YY&#10;xFCZAkDlH95ms7G5DDnTNjTTXTXSAgUs4VTgTk+EbELhdMHHGIj6vUxxmPNNgWK9yGiIwbDYRTMQ&#10;PJgzMbb+4kOP0+/f3++/WoP1hfp6+n/YFj5P0/gnaqly9Zxmi38ewgv7j0WjsS52rNS+y1XN6KvZ&#10;D76gq0Uo0mjH+NtHJ+O8ROIZZttJvPYm5fNDqtgERXW2CgmNXMyRCfKJXEx9hmJ329/vt0zoWkog&#10;wasjlhDtMCJfaJjaYKY+8z+2/XmR8Tk/VX9XNrdWPJ3o7u7JpzavJ7U5UsPS9qq42it+zmUrtVk1&#10;qfEJzSpyRJ9thCpxotR4d5sSbZzrHvTsdOavEwKNuyRJAWEJWzD0cyMQMmXGZn3uMzEbR1MWPgo4&#10;k9KvrmYifFEz6j3/ACxv+8e/9PfW6P1PvX3uHwZ4s+nuiE6+wqvpKzozQe62IkKl39m/bUjnSPew&#10;Dsmb5NYFDCce0PxMnOFmNNWpcOZ4ypxZdvzseYv5LGY7FB8gl3DEosnMLYRStQ84KSExmYM43IY+&#10;qY3iZj7xtOvXs2LUyG6YndcRJDtBFO220xMfTH2n7dOR3b6qBPi/6f8A5J7b15Bv130L6G5VRGKi&#10;uAbhUhM6tJvP0lquFssZAgBA9brSfLgDYsNIoJJJZNAFiwIQeaY0GRs5r8uxVGxYD5Fq2hUiEbLE&#10;mSoWMYc7bAA8o3gR3kiiIj3Mw3VS+RZctcwClGUSU7lMDBSIjH9SnafczEbRM7/aJqMP65KrkVQ8&#10;IOvTnG4acD6x5VZuk3t5QymkYXIgo+hZq9SfRU16FK3f1B0q2xY3ZUDnV4tB32YrljmLbUeRsOow&#10;rqxhXK8KG8k3NJW8DXjzSCy8RDMkso+spgoOI+qIP7dKfl0sKz4WcpQcAMFtuz6d5jlE7RMfaPXG&#10;ftMx08fur6iHD/pvU/llosnNrJcEHZ7RaoVcHIh6bDtsYEg1tZ9iI0atUK9nh3KaHrgwcuQoog7B&#10;028kWN9tlmsw2l0CNLGV6iL1u1barF1qtVbblgps2rrQUKVusW2slr7Bbucw5YZSUzPXkRu5Vky+&#10;01zK6FJErTnNIUKiFpSBHJkK0hEAtcbAADAjERG3U07F9Sny5wrzjxT1J0Cx2GHlne81XShFVytl&#10;W1zNLa6mfcR9GCdHMQQPqrXLTBXcsOxGq5pHqFJjbbfXb5I2MvSrU611xHCLXDxSAywtzXLIiYGd&#10;4kYGYKfexRt956bLqPa1iQGOauXKJKBj6S4ztM7RO8z6/rHTJ8Ht3Keqc3q/c+Shxa1Ts6Fb0Vc6&#10;ISko3DhfZR9GQxbcNjHGyDn21lzJKAVjTAs2ZftFrtnbbaE03pPR2AdmM5pzA4vF29U3X5vN5GtT&#10;BN3LXbZy99i9ZKJsM5Mkm+AjGuoyYa1BJnMu8hkspdGrTv3bFlWNSFSohrZNVZSo4CtC42AfpiB5&#10;QMsKIEZKYiI6gPU/UNXp2SVFS1Gtlhi/OKWeMjOK8rmx/wBOcFnw5zswn02zj8g122dNc4zGQcNJ&#10;jOnzl7vT+MnRugSt4HQ41NcapVzS+wmzMaWwronhMX8kiZLKWVHtzoYk5WJRKrWRptjhOi6S7U5b&#10;N+K5l5bh8aWxAJricjbCY3iUV2bRXWUROz7URMxsS67R99UIi5f2L0AePZb23LT17fb9gZLIfaLX&#10;+NvnGfxrNY12hihi31/HGrE39Gsuv2l/ewzjOM8yab7M9+vxQZSrq/uXnL2B0qZeWhay1YkDFRkw&#10;XDR+jxlCa6WBIwGWyEVxsDs6bOVmCgtCv6s0V27rsxenqab2SiOLwrNg/wBSImInKZWYM2GJRPKr&#10;X5SPseFbf1bfM+G3bmfYTGCE6H/l7kLME5bMmOY5wCSPiTRbkITEWf7Na0j1n1PkjGF0g+/6tJti&#10;Zh9dy7Qfhw7h9oO/GRymmskiO1k4+a9i7l7in5LO465Vhq8QWPoinbL4jMKiyOVcqnRXVn9Bbytv&#10;rBTdU69wmqdFor5Cuc6kixzBVRRrr0nLZIlah7pPeraqF45rQTWyyI5kEKBk9X20P0yJ1tBYaK6Z&#10;rOWTbV5E3/xYUS0MVa+Hcxi+fm1FmAw/knHSFzqRZlqtpsPqAgnnlHGnPyJ01q9XcNWp6F/DW7Nf&#10;TZzRpWvy1S8i+sgJc+7edi7CX+Rz5YdVRV61nhCaJMlYE6VUzCnpksRZr3kLblR870/KM6q2smAX&#10;XrhbUxfEFwAuOGtVBSywIwRCEHV1ku/FfQFVsm/f/PCW361+yVipaL26lHF0JbPdHdjyuDzA6OUO&#10;q6bXqWvU26zGgWIGLMBrndRBsPX5ZCIz+LcFqXHX2ao0kFr4OQx+M+MxVUMylmXt3vjpZXturOqN&#10;o4ivUymQcFxQ8W25qhwoyRrlgbuOsVgxmX8fyKtq15YJpUiCkit5TB1dbQcFi8x1OqEpIuYIhxQV&#10;iOKY236RHBu1Idej+V+tWKnCGykSKEtxWnWisjnjTZ0ICDZl4VXdLgWXOB5ZpDbDuGTDND9pJIt4&#10;oYOe0+mNU0Qzei81arV3Sfx1XUOsVBastmKBjRRfRKz+gi52eDQNf1EBCPs9SZTE2Co5qks2rgfJ&#10;KTAGSBRuJFASxB8x+odhXBAQztxKCnSzyl556Ly3y3HxbsPSrJZrm0HvIDa0Jre5Zm1ldY5T1igK&#10;i2d4P/bBRokmQzk8xAWMrHMxEkQuY4o9M67orA5PB6aTiczkG3r3O3LXxadZFC2tMUIqPsRDoUlE&#10;AQQYRwaR7DERt1VMtdrXMgdmpXBKdlcQlYLlhAMSZtBc8eRHvE7T7CB979Z1t/ojuEgkQHD/AKln&#10;vvna8bXTAiPoV/rneqxBmLXTWHXKPoKGDE8Gn4Y/KKQnfMuuc4l3z+W2dvR6TMZmaudzComZnxOc&#10;u0gd/wCiiFcQMe4gYmIGJ2GIj10qOYGfbsdROf8AeWBJP39/qApmJ/v9946djj/nG7ecOB9nntUX&#10;Det9umoduEF6lyrgFU84W7q6pXV2BlZT9NFrLpgnLsP9/OdHs1TGoa7pGboYOjUl/wA2eZS7StY3&#10;TucMFVMhkhxOSlJ1qisa2+YU3FXRYlbICGMdsEsFiljy5xC5iZnxXcmzk8eJMdWqzcqwzytO0FcS&#10;eENYuJCSkRD6uEgZTMbblExHSv8Alz+gi9C8uXV7nvdkzGbRufYTOmw0WVFinrONC/4xb1zAKhzP&#10;JBz7GxLptZXw3WLOUasewRHHK2MQMmM6H+IOrsGmlidUVnTFhts80OMmt+XI04HwcglqsWVkhdcc&#10;zH0lBkhmaqRti1qHCor1n/NOFyDHXcQ1cSoEjj5tw35R5MvPWMCuQmJCuA2nsmrMQ1hIkAYEnG1X&#10;zpLrLuj4dHR8Ojo+HR0fDo6Ph0dHw6Oj4dHR8Ojo+HR0fDo6Ph0dHw6Ol+7t07mnGEsVmuGDlrS3&#10;77UcBzVFIBl1jiPglmnLAkliyXOMlxHGz3iz/M01KjDxEAYTJAPJm/crXOmtBYhd3PPv1Szb5wdV&#10;+FrqsZlZ2kNlluos4kjHHjxsl9D9mwkQrvaYJOf0/hshm7RJpAlsUw+a0LbCXUmFmPFTCiYiJfM+&#10;OPYbjJzJgIkQqCZ5C61zhMXYOdeob2uUigbsp1jdDa2cuwuIszbaTok7B1uwI/VvjBAsVWlI32/d&#10;jYPP/XHjA39jNcaTx78npTvHqSpSRXm2yndxuatnKOEMkWY6jayBWmQMxDUBhjaU84mv9wi7hrPD&#10;5Nw1snpPHNcbIULkWKifr3gYkbD1ohQ7x9JzbgY+n649TKu0Gr9EFk2rtP6NwXulSbtd5GnIGVxA&#10;XCsSyZ95DIUtPvKqsnU1/vtvNgc6pf1hoE+uv3hnii0F3xzTOG1UkyxWB1X207j4O/dIrmhLmerV&#10;U23tYRPXQwOpKWIs4HJlJshNjB/EsVWQP6bAAUza8jbxRxFm5i9Q6fuoSMKzaqLGmoBGIAn3aDrK&#10;7teNgklXJYDBmfqGSk40i5RROVeYOZdG65OJa+b1mSum9AviW9OhGWKAmpKpoxeQ6TiETCbihijs&#10;DcspjjijxsB5lOzFpCPD2R2q7f6e0JjMllcTjc9gp1DFe7fwWevpuswh0heB00lXNqTCGE1kWisW&#10;n2VTXI38AWteT6kzl/N2a1Wy+le+DzSi7SQSYuQ4gKGnBiBwUxAD4+CwWUHEBvJFPlR4t768Be10&#10;FyA+tFz3K172Xo9tuvmPsNx4HPz+s13gLabYWg1Cp+guZLlt7dyV4yFkJO5sWT0I+4kQZr1h/HK0&#10;hsKMjjb4nGdXxJ7jZVeytKwGuW8KALKhhhQMxMSRRxjbaZnadkGVLVchnHHvCwEXLFsEUtiPrIlF&#10;MjsUbeo2n36jf76ReYfpd2zi1k59e/pa/U1bGePnfQlLfp/CbcTS+8cud0hmcKT0AaltkkBVbGtj&#10;1LglZHI1rCx1sTNGY5tMpIv23lamINBKbiMsU0SaMtrnIWFEuZjyeMhiQ8kjuOxBvvtJHvG3TR12&#10;GCYXacfIgJgGjBKODiJgOYzMTxj+kTt69Dt16RoYYx4Y4II44oYY9YoYYtNYoooo9caRRRx6Yxpp&#10;pHprrpprrrjXXXXGMYxjH2+WjaNtv22222/b/SP/AEjqI6XsDWxJOhddsua+2JFgrRBSWWNXJthy&#10;UuGHJhXLpIYtdmREs0f6YIMfnPtLnMMW0n/VjTHMavMY7XHcLMnib7KwYc2418UTkci2opDgp02r&#10;WM3GEwJBSokm85kAIvcDaXlVfh8JUi0kWTa42Al0RNcGmYy1okU+IYEoki9Dx+ooj1uv3OrD0KpU&#10;+tk9L8fGO2bBPCwe2znybmJrZlM013YEyN6NGLW2qhnpoTgc9ViMqbBcUuJpJZ95M/KRpbKamwmE&#10;xTdV9j7GQt2aK7OQzWmaGkrF20y3BWWle08tOJuUbYw6FWafFzPMB8yNpHMzGRr463csjjNXglS2&#10;ktFXIuyi1LhM+MRVe5WUtVMjyW3cR4lHGIGI6eGlhIgqwnzW6vpTFR4kbiGt4SiV2dXM4xhkVAwT&#10;Ba6jgNP5BMmzODX8t9Tsz4l33k/LbPQeAr46viKP5ViBwNKygbwYqMenFspnej5bl2aCIhda5DWl&#10;NtcbkNiWQZEfKeqRdY9ll3ybU3WrOUzZl52BaKZ8QEtxzJMVxGPEXqJXx2iI9dL937hlu6m1GYoW&#10;fMf4kVXMQfwOiUCe1ELDCiDiP7uuuAmy8xMX+2ZXLNrpFLib+kgg23wOaXrmpay0hktRWVvp2MB4&#10;xxzaXhzeFPInXaxjmfLo2lWUtqt5HXI4gSg/iAEz42tGZTEZWvQXINC9BS8Xc6dyK4mIiMeJyzWY&#10;tHaGREzIzHlmY9iPV2WahobrzKxcttu07KuWyiNqFZ9QCyVZhyR5Xp666/iGL5dDVpJIJRP8coKa&#10;MoObfSUaXWaPTbF8TXgKi6zC8kDXBBnESEnAqFRFERO48tpmIidx32j7dQpHu0mjHGZZJjH347ly&#10;iPf32/v9+vJLp2r/AIdXz8BZBOOcs77cbcSNimEdd5hT+9temqi9j9Vn6aj17pruvb0p6xP0/qt2&#10;NXYpGzGSb+DFPLiTWLNd8uBRBQlbzOYgJasXSyJ32ji1kjIFM+txkZn/AI+5HhfPaTIBH78ClcDM&#10;bfaQGJ5Rt/WJiOtGvo+9n5XD2H0B5rodV+onSCA6HQOzB0737ddbKfX60a6dVEebmSZ2QbeK8mey&#10;zDEtN3zJkG13XhSL5YZhCv3v8W5XmfXAL4bLBsBdLlMDJSH6cTuYxO8TO5SM7bx7iem9oC4gwpRP&#10;uQ3SO28xET9UxsMzEevp+37/AH6d71Y/9abWdhzTyTwsZOXZRVx9t9CHyU1UNGQzj2HlgR7sJ4yN&#10;3CoWHTDOxMwnBgUe8UCVROVFCXHindG/3U/Mn6d7VaJVUdklofltfPnE1QE7I+MhpTYMSK3WUAxZ&#10;v2VXHJHYKlMmCt0aDpCto6Ki8rrLPk9dU2Lp6bVF5xkKpg4KxCxkYQ05mVVlMQtkxJWHgMkE0dRP&#10;p0dD5XHrZq2z55fvQtgjlcvO89fKeWhPQHphEn8ufnvN5VJ01otumM6kwXu8O4J45sayjr4I/wAl&#10;eKTg/wAPuoNMDGSxtnT+d19kBK5d1xq1t3J1MFdcwvKzA6dKq88nlRjiwM5mbqzg4gwrgMTW6n8h&#10;3NxuXKatpOTx2mq0iivp7CjXqPyVcBjgOSykOXFOlP8AIWPx6CGRmRJpTEOmScd8sKPPHo+i9I7b&#10;7QKu3Y7ZI8ATUawTiK57sVbQyku8YS5xZHLckaMv/rCwqXrQojgoBR8QRRbjbSOku2NTQHcPCai1&#10;n3ibmdXZQriKeEvkuszNNyqWUpFVe5kbltqvLO6fjV66RekFL4CMrlrm9XO1LpjI4vA6GChhKcV2&#10;Ov1hNw0ApmD4ljU1UJA5CNjlzWslbDMpKS5xW31cPMHbfSjXi2VfjflvtzgfNI7HZ7JyJp6g6d5s&#10;6rL0BpFsoHc1khEWBza0gK6riXKga3EbNwLGVLOnkCH3K0Y9F5ynYtyjjQTkayoIyQVttR0un6eQ&#10;EMioohe/HnPKD9DsJFvltFy0wz/EHWaewwyEg4OEe9piYk4mS234xtMR7/bbInzvXOkNOlcq8g2/&#10;0v7p4azsFkDpqHxT9STxZSfR3ni48frhM9hI5hSOsgh2erOHiHnoVmWr+sMrItYORQluzQAKIGIe&#10;eFrCwnpottZBHNkrDH5KguxVYgRk4UpsiwPoCC2dIhJQEB+nHGYfNkfGyxCazIiOU2KlglOBkxEQ&#10;ZBuMxEntPCInaZnb9+vRj9Ssgyn/AE6vWY1JSEbzQ+ertVkCGsJyCJYhXKXWqCr1KZOLLN+gRex/&#10;VEKELnWAWDONI9IYs/jZ8xMrxN6Fj7+KwBEB3nYh4bCIx+0F6iI9dRNSIK0jlMbeUSmSmNvU8vcz&#10;697e5nrKT/hteWMk/lj0i+fJ26T/ADvuP+NRYZLWCcydbVOa1wLeQeM8cQjMMBljP0inj1/DUjWf&#10;TWT9ke+Na3pygNrEZWu+GAq+Tah7clnC2VYUZAX0lExDikSGdxKN4mJj1JZGxKrlVq+BEjg4YLYh&#10;5g3mMFHuJiZCImJjaYn3Ex07HtM2z8t+mF7kCer2qKNXyroqSvnk7D4yzitsGtWk2C2wRKVIOazY&#10;byxkFhLd5tG2dR4Zoo9C5qJ24x+d0/o7U2Fy+Nu49OOyOQXi7FuVQN5Fg5VYbWkXHYYhltbba32a&#10;tImjeiEqapcWGWPVdrH5LN4vIUbSLB2qlYrikwcTXauIJa2RKxWLBQYpJanWIGa+5mBlKhzt+g7o&#10;Jzz6ZPszq04ukGw1+7E1LLlxnOJwOe8Hq88Ou+kv/a/ULvMbpj/pxrvmSXEn3+3+r9pnZWGyL9vs&#10;2xO+37KqhO32+0TM/bf7/wBOq1k/ruICP91cbf3Jhf8Ar6/5dKp/w4tGPe1n39ahR9pzZOKc+oIQ&#10;+mu+f5DOwqunudho44s42232kED0xrHjG+MSaY0+2c4+7LSSpIMocRMz8ZSY+/siFxbRt/pH9/6b&#10;9LZYogqsT/vkX/CJCP39f8Z/v/fruf8AhqOhcr5nD7WY9Du9cprZFz/lV1YRWBjot3C5pzyO8S32&#10;2S5I31i/pqwxdJx3ZH/VKBKwA1mxjUyDG/rSDkJ/MSa0FyKUMmDLjslPlljN99uISUcv3jcd/U9f&#10;MuJnNaBGSiSMY2jfcy48Rjb95iJ2/rt6+09dZ9AOuZ679Rf1j6GxASxRJqr0xqvdTZl1zq17j2PL&#10;VJ+7SbGJtpzqtX3k20cv4SQaa/aXXEm2NcfNLh58tdt+5AAcQltP81l+4/8AMBOf7fv19yZcKldX&#10;2mZCJj99lL4z/bfco3/49P7/AMS9Y9wvHvFatpvrrrZfSiQqXT89Mb7x1vnPQDdftpnTO22uk5sO&#10;+22u+uNM40/LG+NsYxKawPahWD/fuDMx+/0JdMbf2iZjfb+39922Hjeyc/7qS/5yQR/y2339f8Y6&#10;ff6Mld/xr6Y3kgKSLaKRnQGtolxv9vy3zc7za7NpJ/rXXGNZIWsW0eM4ztiPOuNtts4ztmT08HDD&#10;0Ynf6lEc/wB/I0zj+/2mP+f/ACa3y5XHzH2g+P8AX+UYj/1if/1deTdZ5qWfUh+sR6a5ExubWkoL&#10;h1/0xZprgoULrAasXc3aFqUuNVTWWEEscooBQum1kIh30gl/KCaOXXTbFHGnGXz1yvLJWLbFw5YI&#10;wcjCSkR+kpiJiZEY+/2n1Prfqbl3xKCGQMFMLVHGZ23k4iZ9/f7bz9v+G0b9euH6aH06EX04uW9F&#10;54p6ST1QzoXQ83s+xk00Ck7DxD1hNWlybVWC5e4JyLErnKkYSn65nkO2ijFHjhxmS9YfEjiEOULp&#10;fLW+WTlcL22CAEeMEe+0Rvvv95naOoO5bK2YnIQHEOMRykv3mZneYj77/bb/AIz15p7vnHb/APiR&#10;AB4tMnDV/wBXUcWTXTG2+usHCuXqGJf5f7xn8A2dMm0mx/8Aia7Q7Y+2df8AzUGRFnVsR94G8qJ2&#10;/pVSMzH9tpXMTt9/77+5cf0sTP7SSS2/1Yc/+sF6/wC569uWuQZDMff+LlnAJpnbGMxZNgDLlznH&#10;5Z1/+YiFJID2+33/ABhnlG2xj894c/hovrf9pLb7x99pn/XeImY9ft6++8dV3/v/AL/5/wDXpb/b&#10;Fs1ovjz1Nb8zYgkrvnnsbMabO+sf4Gwc/f6g/bbbOMY22Mkg00/39877a41xnbOMZaZI/Fj7rN9p&#10;CrYmJ329+I4j/rMT/r0tXHk9IxG+7Vxt/wDhRv8A9OvOJ/wuVTgjG9iW+TX/AOZG/wCRNLH3zj/x&#10;COB0F4ZpjP8A5++ZJwdttfv/APs65z/6fKlowPWQZMRvHxVx/pENKf8ArMf8o/16lszPtA+/swv+&#10;oxH/AL+/7dV9/wAUHZyGPTfJ/Pods5yv5v2CzRw4xnP/AM3Z7FT62Jvj/wB9pP6GXTXGP9/6z/5x&#10;nHxLWZzLqSo/ZFg/+JmsY+3/AN5/rP8Az69YYdheW2+5AP8Aygp2/b+v9f8Al1T31rhJG3qf6evl&#10;qGbbZbz/AIBwilyppdcfww2nRehK6eZjfTbGuNskpKeqgIxtt+H6ItI/+n8t/u21FElcxVL/ACqq&#10;VVcfvES5sLn+nqRWMT9o2j/Xr3jp2Rbdt/MxhRMTtMwIyUbT/SJKff8A6dOJ/wAUJIgX8o8jIx1K&#10;uBpvauwyLDIQ4IzFtZRUVEuLTByR6a7jqCTmyUiUGP8AEfedWBv+GNx484kdZSEJoDAjBSdjaYj3&#10;AAsBkY9ehmZGZiPW4xP9+kMNylj53nbiH7+pKSmd5/vERPvePvPTCfUepFP9Q/TroPDxIzTfTXJ/&#10;IfMfbtFTDL/5M5tVoqOvUzogMDKHTXMxLZNYHAOiyCHTJjCNQXpHtgXGsTrLLXcxS68bzcRQTklD&#10;A77rUALcMFERvJCRRAxEbzAzt62hKoRJtk37JN51ynf7SUyQ7x/rEe/9Y/frCgls49MfRFmBFMYM&#10;bB9On0NhsYvhlj3G34d2hS10UupYfxyTvHWX1jYhjSx51hDUqDJN98w6SYgrUkVzTm0TMnibe8jG&#10;0x8axBcSn1M/QZzH7RAjO87dSXpGR39QNpXqdv8AzF7bx/xiImd/vMx17QvPHL4S/Cfn3lsRUyaQ&#10;bzdxtLGULmYTIzADn1akxuQOLkfeUaU+PP8APDkxjUmGSaOXTO2/xTuJoMe4vbLM6IjJWsO3NYNN&#10;atkaj7CCrXEimzUOwFVqTtUCspWGQokUquUzcgxnlGyODzM4LUVTMTXXaGndJjENBZwxRya2wEtE&#10;xU6FmRIdEclNEDifU9cdHzfifAV2tm6ZYVbV+u2WbzSkiksB1MzQuMBZlTVF0DJlv+9hLEIGzMDJ&#10;llJ3jxBkPffWL5zd26/Dn2e7F1K+pe4GSx+qdWUZpNK3eqMs4zDPtuXXp/kel0BdsSU2zFFXK30W&#10;bRv8ZVvgkQq60PNa01frh543AVLFDGv84ilLQU62Fdcuf83JuNCthQJMbVS1SxCC8kOiJPqZZ9Jg&#10;uWQiSqVgzBhtovNP2Z25qiryxOzoWgej0lyHo0Ocg4F3LlPhStxkLxqiUNWi2CSLKvDHfJ7tVr1t&#10;OOwuHfFizmdRYIrmcvYzFU6FvTQ1xyTr6BuWchXhBPOyvH31YzJXMbRvXaaiD4cWqp/Bbq6WWshe&#10;V41UMXkoRj0W7liwjLS2ai6zJQqs3yQsVHarHaq17diuhxiXn8K5NuyeibJunXDDyfyTgG475Rz2&#10;vHx7A2mtXFxQ7jVZm0k7h2ACISqg1CsY5SliCRca9Yd8hgiYjjyu9r3uplix9RSih1mreXk6Wl8V&#10;aGauZxOevaaz2FbdI7+Sr1kNpKivlkuoW67c7i8rMorJ4hcUab0dTi082DwU6udOxmLiZhtC9ja2&#10;Vxt8awhWqtc0bByykYWEtDG3KUc2s3ltfOyroaTnQ6npcB2r4Zw4IhKaNoG7M0JgdIwxKykg/KIY&#10;2E0g2HMI0sy+UbUUxZquDKiRqdu7WUtU47SqqOrlWIySb19gPuXV3rdivasHag7ZLmQVYXZbYXKk&#10;mdUkwl9SKldwY6ln+sbGItZk7GFJU1GV6wktFc66FMSqEyKIPYmKJQKLmwRdByxT5ewCt2ep9D9I&#10;8vcpqpdg9LXnkvPK2aIYPhv0qy1+rSnx6rGaooVQWwMCcHmYUvXC/WBNtOdoG2YDQ6axnT6S3HK4&#10;zCXlMHLVKTgaBLM7AgLSAkWapQDokHiXxrltAys4IVWXrDYXMgoKpbvVjCabnrIDEhhZFIwUMU4Z&#10;kJ3XMQ1CWbEMxJqWU7ysJjIBL9e76ddI6pxbzFw3S+3yt2/o1c5vt00JHPWuaVXN1sGQdHuzG6Sg&#10;W+342sjiHc3ZJV9x5dDpz9Ge0cG0e8bin4TC1qWFxKjXSQUqVESUrCXuNrDJjZ8jDY9pmwtp5EZF&#10;Mx0vc+bfe+7cZB2GRBnMxEEXABARgQjiMAsBER9REDEf36pW3fUV9UafV+6b9Of0DZ0nL+A9irVy&#10;47x5xzNJIguSE3qNH3b8S66t6EUYc/2vRc+jCoyYEnDrSy4y66BJtClsReXRX7P5o2g4hWloGpJB&#10;HE4Iw3UyDmd+c+x9fTBbTtvG8owlc1hcESRjMGfKd4mBmYIeMeoH7T797fvMT6zQ4R0r2h9F76mX&#10;NeB+l+zW3rXGO1FVNXYiSLncrjT7jUOjvJadXOqV9dfDGDWr3KiXeOOK0hD7RGSr4HaqUx0uZpj8&#10;x6WWsVkFosONinyMTMmZiQGXAWwJ7yJgfoo/pvEyUbdLmKrSCNYwJDEzHoYkZj3Izx2iYIYmYmYn&#10;bePUTv17S+6Z334x1GKJKwschFEtAeEKmKyzMnGxSokPZaBpUElks+Si8y5hg2SIHDDTfbG8K4rG&#10;u0W0jqnedOZwRrNuSeKvLiqgbhPsSxBr8Kox9a5d5s5cR+NVsNgpiRSyIkZTxO0ZPHlLQRA3K5S5&#10;kohauLBLmc2WoRxHbcvK5QbRtLB3ies5PG1fjN9BTuLrUerJr/XeZmChk9SERanRi77oUcogB1T8&#10;+08LIS1RAvVr1Vh6yQ0Wi430C56BH/InAx7t1UhurSsZLH52tlaeFNa2ZxdWGiuZq1SWplHSePX4&#10;k1wShSLmeN6V7ivEpjmSrtqd0hhhVVsY5tN98SIccbuElEObBGFnM2TgzYRMNiMbCzKdyunMQJ66&#10;fOgOs46Ph0dHw6Oj4dHR8Ojo+HR0fDo6Ph0dHw6Oj4dHR8Ojo+HR0fDo6yl9aQdRr3fKf2G3c4Lv&#10;fFebzLp6+AkZ/tFhni0hOOZWPSIMmZQbs+1GI03YAbpCxFCwGdnHrvP9uK+9q9ZYrubgdd5zSbtS&#10;dvtJsqsxdfHW+SAaAhZtW8sIIaylYnJwpwzZrFjnIo1K7LYiTZ613R04mzp67hKeTDHZ3KQwbDbC&#10;tiIJkgWqrMmEOD4/IZ8bIeBPcwFFMD1anFfW7zt3oQ6uVvCRdyXSnwmDCWSIddcSXUQ8W0+6nMDC&#10;TB5MzQuYYkGLQ4WFOpyyimhlL1/bc+33e/Idw+6FrFYj8vqaJjBLsJRlgXVzzsgtQSwqUrtF8lrL&#10;jzS2sA2Uro0vlrNbHjJxGd0cjA6dVatedmYm8SzOtJNojXIp4+XkuPGIqCDFhSsya7xEMwE8Yp0Y&#10;Lz96M9FuuIG85ZZsaUSeYzrlFNAWmDtVg2C7AuskWwukRgAUkwSbVoZq1M0ey7gixh7aalZhdVo7&#10;Y91e6mQ7d2NKW5yuPQxljXGnH1ajk3aaofk6mWCUwFirXM0UIuOG68ckZVkAghh/TvGHqPTOmUZ5&#10;eTVFWwYiGHyAMaBqYchXbW+uZBjIhjpUEpCa4ww5PfhF5+lPVXjry6BznmnqLqHO+bI+2RvaJSkf&#10;S45iaxbAUCpfBYVTok5ezRCIx1jVcGyMt5AaUnZgOCQVKQXrFv1OTMZia1Si01160JCpWU4iMPDX&#10;UChWRsk9xFcAJG0p5T/MUzPWcAu1aNz1ibWQUtaYREFBmUlJRA7e5Ledgj1+0RHU6g5F5c65xSv8&#10;6B51xDo3nz+lFWVKorazSLXyaFDDBkMCCrLART6sICNBv+AG6TWHAuv22GkizrjbDqEU3IBUKQ2t&#10;x2BcAs0wP7QEREriI/bj9v2/bpKTcDJOTYDZmZIpkhOZn7zM+i3n99+kM+nL5D+mbTr10r1r9PPT&#10;UdXbNLRwq2AU+13YjlYL+l20Mm4Qp6bbsbYWPoXS0ESVkumkTbq9Iv8AHtIwT5pyo/GUsUtjbmN9&#10;QfJBwBs8XIDiT4rZHqd4GIKJkZHaR9FvLq3YuGIIt+5HZgyQj5JghmB3IfvG0zO0+9/c++td/k10&#10;w6Xj1FBO45IypID1VX3XSXVdoCEpzhzgI1m9awSbJtp0QLA4PdsvBOC0O/j/AMcLEuxJMsMMe0mu&#10;Yd3lne0XawFbI08ZkNV38XprHOvRf+PYt5G4spoyzHV7VlBXa1ezXix4vFXg5a4wWMnFh0wUJyyr&#10;zENsIxibOQeCfDLAWhJRDoF7FrPxMNZyHLkfGBESmYiaHf2b2dEJZEWvPYV09nsFGX0yz0N/UrGi&#10;5ymEMTA2qUmBsKDYWkR8EDE/JLRWVqDoRsJrprHB+3bOcllu+4IyuOHTIVWZbJ6erYHL6dyWFyuO&#10;0tQQ+hXzBsXcTXylwLK127PluVHjXFspgBAOcz1etouTrP8AzAmjVrX2Xa1+vbrPyLzBx1BAkmyu&#10;olkS18VNGTkeczMzt0/2uM4xjGc5znGPtnbP2++32/1+Wfxxrr98/wDnP2xjGM5/1jGP9fOlI329&#10;zM/tvO287et/URHv7+oiPfr11QP+/wB//fef+czPWOH1R9u22O48LofBxPVze35rfUrcQi8i+0uD&#10;+Z7yasXl0lZIfY+e9hUOi+rV9SSaNgdsmGiAppTCYRlNkmyg6Zj73lklCqLElxOdq9lSSmNxjcls&#10;iZZEbx7HaB3nefcdOa/COUn49txj9RZnH7/aQmOMz/1/0ieod9LtP7EV9IsI/pr/APWPhwC8mj1l&#10;D9dW/wAnXrjpFwls6HE81DsXDggOgT2gcEc3+JHZh4UuUBLSQnTZpgHGPNGLMGXn+Z6X9nkglyW8&#10;fyyv6uX323nbbffadt/r5XMRw8H833VDBLbb/NB/Ttv/AEjff/jvmUp7n9Nzx3xz114D9BC979l1&#10;VN606h2C/VjlnnXo1TrnKGY1pSWkOptr9m9IgdxKa3rQzLe4i2FGlZRSEZ0E3V7b7zxMOoVF2qT/&#10;ADWxiybTBaDEVzBiUBLPIMfSQxMnBDExv626dSFhpqeEgmZUAjJMGZP1I7xHGZnlE7bcd4/5dOZ5&#10;b9m8v7z9UDk3SpPIvrfgXQfR/ky28653d+zNafXub9F5PzRgH1wN8ipa8Vw9srUv+xg1Ftsdu2WD&#10;Kpg44l5X86QzDutbW7IrZ8W0k7FU1gbZEVmpUw2JFcRJFM7+i57RG3r3v0kxJBWMfKoxW2CIQ5SQ&#10;mUcPcztERtH2iPf3/bfrVj1b7i5d5HLrSy9167PW9wVtGiGKtAJv4EkSgsQIuE1s6cq4RZ9ZThtt&#10;Yo4St/1SYkzrj8tNds67o96tM9qXY2tnKGZu28tWtWaI41FPwkNRqkNB1q5cqgs+TlzAALS4lBTE&#10;RMRNq0hoLLayC03H2aFdNJyVWJtMf5IJ4MMCBKEOIxkVlEzMhtMbb/fZAyPqz9gvxP8AB4V5MfWG&#10;WTbOgpDAq1WySb7f/i7yL6RWNBI85xtpnaLD7fXH3/8A5+cZ12+YSf4qdW51nh0R2rvXyIuK2WG5&#10;TKkU/tJV8NjRUMzEjMhF6Yjefr/edFHs7hccHk1BrGvViI3MFhTpwMfvENv25Of32Ka0Tt74/eOk&#10;19FdU9XNOu+f/Q/o3j0fKIaVdUIVUmEQl1+Q0ZRZ11yaAlDN7G5cyyjAjmTDyHQLR9I9ytdcSSby&#10;/jkHcHU/dGzqvQev+4WkY0sGGzFFOKJdFlCXLqZKvlrSGqt5C5cI1qW01E5ddfEmxEFMltd9M4jS&#10;CsNqPTemM3OYm/RsHcE7AWYWT6jaKmAaKyEwJsIBLxk0pmBmZgRiZ9LD+O9kl5Kqh6bKkheLgeMv&#10;bXO+CN8G7yGabZAI1kjk1mAzpHtPnTeOHf8AHWPbb8pO8dTI7iOvnY0jkMIGLbj6q1IvnEMC5M3y&#10;ddCfy6yJgQux8wonyDQrsgRUZTLeZqB4QEwvJoufJB7JM0fykr9GATMS4JEhkHxJQMFBGO8lEbDw&#10;FGOk/wByJo5iUyKojM/vki/hb5/i4FOx/IGxp+gmEnYncaP8Mxba6D53++8m28mNY/CF3WHNVV5s&#10;MQeGG3wttQVI5OlFW7M2K8KmvZVYZcmmPhNLAXWgp5taZ8FrY6d+Iwqs24tSqJUJ+WIhvkT9B8ua&#10;yWKobMEJCRHtGwxEbyC236k0SFXNc7Whq8bxqGiTf3bQVbu1cHzxDiLV0ZEscphcss0WP0j677aa&#10;b4kl/CLG2+NBymcw+FCqeXydHGxdsppVPm2V1ptW3mIKr14YUE1pEQxwXBSMTyLYffUNWp27ksir&#10;WdYlKjc3wrJnjUETJMORiYEYiJ9ztvMbRvPrpIvS3v8Ar3BbTYefKucWq2XCuiLyWJZ+8SGnhRug&#10;YjFRWzbTRmwOHnxNiPGIFw2kxUU4UJX8iLfGmN9xe+lDQ+Sv4Ktp/J5TK0FV2WGukaGJSNxIuqtm&#10;0MWXvA+fHYEKE2AaQZzEoi2YHRj8zXRdZerVqrzMQEYJ1o5Ucg0YX9AAQ7b/AFMmYGYOR4zG9pc2&#10;VO/VHnpuh9a8gopNe6LP+c1En/iWOpWqhkSKbDVTGIOzRv8A93BGsMuYCytZ9p14rH+OJtNqPFe9&#10;BZPUmp9MDe1nhaGNsX3m+rVpuCxWs4d602cfZKIs2pAyE5AhYyDLxi6VqlnjGFzdfH47IknE3H2V&#10;oGAY1oEti7QSa3BG4LiRiR3iRHaIKR5Fx5TTnn1V4Ts3LfQXkPh9Gg5/zZb/AMxU3XqAprVuoach&#10;TetGFcsNrVWfbXQMtVclopM6R4if5LypHiIGgAjDxpBYIs4OtQygkSqOPootvyTHcq1evVBZnZtM&#10;sFssEQlZslsM2BYSU8YGdmZKum+sUwTnuNQV4Hi1hsmRhaxXG5SfIhGBkfZTEe5nqyPGPhnzP4qQ&#10;XcXzSocK0PVGqKyO5Wl2dXiAuZEplUKMqmDoo2UcCIQgmT9EREschBE022fvtjXX1p8MKdFV/A2q&#10;93HZJarda7UtheqW0EEwp1aysmLakomZE1mUTP3mJ3jrxeK35iTdWarFciUxLVSlqjifqBiyESEo&#10;n1MEMTG3SfGfRR84JrR69tHKLTceX/8Axc8PvfHXFZDERuqdziboFgUWZ7ZaItlHWtRBSGqQSXao&#10;EvNkkMEpYKyRYBsKKInOnagnfNBsT8+s2uQxAktMtITI1ROxREkMT45KQ2mYiRido9/mDpFAnAn4&#10;GCyJ9wRcYmIEp97/AH++2/8AXfq/fp7eRvLfhqrXrhfELpHcuj4fKWva3b98pM6A4sn9CJOmw3RL&#10;NRRq+kXpWcea8kWA4CBhYFSklHNjGJszjE08fjhdUquhlgTGbXMxJ/OQGQgwH0AwBRICMbRBTMzJ&#10;SUz4tufYkHNCRXMTCtonhtBTE7T+88omJmfc7ftER0q/1s/Bno73fz/hVa8+ZoM8nObndbXaALva&#10;y6rsbMzq4SKu6pyYEjkWeXTeVxoZoZgT9OJhpYp84/bHlrqLGW8mqqFXxT4WMM4YyQmdwgR4/SUT&#10;tuW++23raf2lXHWVVjYTef1iIxIxBbbTMzvG8f22/wCPWmfkTkjrhHljzxxmyf1+1l5hxvnVLsn9&#10;TPgpZ/kderK4J5qvLzAL/LDw2hL1GL2HH2KixqRvDFtJnTEvQQValUrltzTXSo+M7jBgEQcRM7bx&#10;vvG/3n1PTN5wxzWRvsbDKN/vsRTMf6etvXXhvr/D/q7+Ou99D75ynzj3ukXq3sL7KfbEfIEPXw5K&#10;7eLnNa2AWchrb+qE/nEjL5S9o4hWukcGg8kkUMskW+cDWztC06yinaU1ktmWBXGxHBjOcj6Foxvt&#10;EzEbFtG2/v3Y5ZQeoFG1ZCMBsMslf1AO2/3GZj7/AH3jb/Tfrbj6RX1BPqL+mPVL3jfqNKMLSq1y&#10;O23RwQ54Oz5XaI3QFhqaFFHqwl1Tr9tZiG7DQgPRLvmfSHbbTMX6Nt8WLBZXLXLpV7ox4wrsYUlW&#10;lB8oNYBG/wBMe5KY24zvtP8ATqOv1aiUixE7kRwMRDYONpgpmdvv62iN/wD8vSIo6p0Xyd/xEyB7&#10;1Oisywe7ejOkMeatMfaNdY6f3tPZ0CG3IGEsOwrHaj7udQbYqH3wenlUsh58w43AmMjBB1HVYk5Z&#10;TFm40klG8Ca7UGImMzGxeLlswYnceJRP3iZcyQPxUwBREqUEHH7wS5GZiY33+rb1/WJ/16sbiXc+&#10;o/UP+uui6nxyC3845rwaI2qX4xHazig23K+PsLwq1ju5CGSBIQH1u9OoxlFTJwwGwtl/k6SGFKmJ&#10;46tay7K6lB9eGKTW3W2RZMwSa8sH9WRmAn5DZiBCd4977zIzPXhiwq42QPiZtmCHcY3gj4z9O+8/&#10;QMb7/wBf6bx1vT9Xx1mv/TQ9iH5k20zPx5iixvrvnTOZrM5SVuLX8vx2zn9kjTGmdM4x+zG2dM7a&#10;Y2zvi0Z4uOHvz/VEj/8AjmIR/wA+XvqMoxvbRH/7yJ//ABYkv/brNf8A4Zqqbr/K3f7ltjXGto9F&#10;TKYs4xr+WdKlzalxbY2zj/r/ABxO8m/DXb/WM5321x/17ZzD6ODalbZ/v2+H/wDTSv8A9z/5e+nm&#10;YLd6x/3VRv8A6kZf9doj/ht1n59dz7dS+qt5j5XB9586Ujz3TZR9NMZz+3oHdLHORpnH+/z2kBIg&#10;2+3+v+nH2xjP3znMXqaZdm6aY97LqL2/f9Wye/v9/Ux6mP7R/d1jZ4UXn+/Jpb//AHq4/wC/6f8A&#10;XeQfUwr+tm+vx5crheM4BZ2LxmPjWfMWYP4Y3RHJ02sWsm2NMx7bhyaZ0kzjbefO2mmNs7aY29Zg&#10;Oep6YT9iPHxtPuNobM7R/SPX7/vv/XrzTLjjLBfvs/8Ar95AY+8f6/eeub/xLjBjc/SHkbj62bcw&#10;mbnNtmDUi6fvL1b9O6OgqC+TUWLGZ9pjsIMQiR5xnJGw++sOn3/POfusCllyjXj3PhOYGPc8nOEI&#10;nb7++Eev32nboxEQKrBz6+ofcztGwCRT/wCvVz+4vRCzyR9ZXw0AQdrtzmleaecef+lhTww7LSOe&#10;9Xtd0qLLLIHXbWEgNdMPVLPIMR+cEWEeu0ce2v3xI4yVoaGfxoyX6K6aajon+WUvYxZco22mI2Wy&#10;d/tx6TrJl9CxMR9ctJof2MBGfW3uJmN43/v/AE6TbzPylX5R+qD60+m90A7KrkXrui9P84pWJgOh&#10;QcCnpqE+68BsuiqacYU01etan08OPE+uuXpmwcROmfvNHH00RRzN7EOnii+p9QZmImOLhllU+P7z&#10;EFK4j7cp236cOOX00Wxjc0EDJ97ewmIaO8R6323n16jr1k9B5JfJFHGOc1K5WldVgKqVQLQ2Ta7i&#10;6Y3RVCDavWBsMGRHKGO02SsUZE2pJUa9i6Skjw7FBjkaRPcXTWps9d0xjcPmsxjMReTlsXm2Y4jF&#10;dcxxxXMbetQk1NWh5VbeKY6WMFFq/j7C1fIQpgymlsriMbXy9q/QpXL1c6NvHhbGJJozahFuumTE&#10;wJi4ci4K+AyxNa0oj8bDEqy555OuMn8mW+NlKha+rForz1Iq/I9v/X26qlLp1MLSPbC4YNOzYrcg&#10;Dw/yxBP+XVUNW6DysDNAs60v2Szx+Rmpb1KjTyWGzGLyeOpwVq/8XOYZ1VlFd0SGqlGPuW6vx1L8&#10;yUfwnhLFQVHasDXtGX1/jo4Diq9iw+peo3KlqxsmtDsdeW4LJI2lzGWUJf5SOVtZOayCnSYoV5WH&#10;g8/8yVSvH9s2JskBxw1vdwWtlp/iAdmCSxL31yFQfYZKnYWCCAoyymSZlhL1NOGmzork/iaavV7U&#10;6WXYu3MmFrOHkLtfMWquVseXEDnF0VUr+aq4gBXSq38vANZlGQLBs/KsVyiKhwiKY/WOYNVdFQlY&#10;8a1dtFLqa+F6ccVg7Feg68UlYdXpEQDUGZGU+FTBnzD5Z53VO9cj4jwW+ekrA/UScnplIcdQZ2Os&#10;zrmob1OOBlhEShKXzbAPDrJLkQFLLAVJo1PPCj0J21mxvjQv8LUS54ApapllppJERhrDnkxpcIiG&#10;MZO3I53I525TO0dVmZa4wAiMiiAUEGRTxEfQhHKZkRGN9hj0MbxER9uvPd0v60Psi3+MOVfUA8ye&#10;aK1ryms9Y65z31Bzm+RObTNW0dZLr01HuyToKQ+qEjVs5ezmRWiwLqjYV9auxGoZQ5a1WXvLDsy1&#10;o6irteuPjFrQsLPcpEQmOJiYyOwzE8SLhPEvvvETu6GqqGElhzy4gSyHaOXL7jxnf3H3iJmJmN/6&#10;x0lf10Sef+7fEXjP6oPG1hYYn81vx69BH50Mb0uK3kH5hQvP1YwLGVQ+tVZ1V52AscQzjayhlaZy&#10;IUBpq1zPC5Sq5FUbe5We/wBxg99hn1t9DRkd9o35R0pV5KaxB/tsUbf5ttt5iY/aQnf+0RMf160f&#10;+m3Zvo28N4j48vqlN565P6K9K13ng6wC2stuhdsn6o0LjpzMYJlY5rZbaakMvobENcxxvVqtF+6D&#10;Osw+N/tq/wAeWLSmqYwlb7Ar4wc83SwtgmIkpMh+qJ2n6R+0eukXxZI2DMmQBJTO0cQ4/f7RtE+p&#10;j17npZ/+Jp85ukcfm/3pzSCRXb+bWhdy+5WJdtpEWvk1cZvHErLPmPGsmP8AHryA+Sanb5221lsy&#10;sTbbWPWHTDbUCCHwXVxsaihZF9piJnmqZ22/lOJj9/5o3+/Xuke/NRbyJRyiP2/of9fuP/LbpTPq&#10;pWT0B3YrwV9XGo8zQdf8w0viHI707UlDRwVTnPVhelwmXCl9H2Uuw7u1rbTpESRbE0Ai0CUToy1B&#10;2V2C5t2jfIk500soK4bXBKjmNvQM57kJ7TzkfJxj16GRmJmImelEQAeavJSLJIoid/ZDx9TG8bbw&#10;PL1++8TG/Xo+4j7hpXsn6cgHqL/D3cO1jVSV++8zpt2tqJ1X+hJLeJWbJWhLxSQtbgsUatNYXMbp&#10;Svy23pjCCeYDaUicTZPU2TrTpDIX31rllUqUtlOhev4+yxhWkp8Y38WJ36q4OYJz6oE0a0M2AomQ&#10;JfEVGlmqtdbUpPmZi6xXr2VCIpNnIq1uRrtLiMiC3SIy3j9UTETEX8Cx043t3VHSIE9cx2oaqPdc&#10;xte3Sdli86yybaCB3WwpqTewcfvA/IxO/ppn9rFhadJaNi1ey/OZdqRxrNS5yzVU1TZxVcSS6/OZ&#10;8KXXS2WGRt1sZlFbkrdla3jmecYS0rssR4pter5tBisepxgxfzGlBhWijDDBERyKqhtumf0nsLU2&#10;QhUwwIrwLOca3/N/6zno+HR0fDo6Ph0dHw6Oj4dHR8Ojo+HR0fDo6Ph0dHw6Oj4dHXBZsgUy1g3a&#10;FQgrFQJbJiaRt+A4YII8hRZU+/2z+EI48Uksu/2z+Omm2ftn7fb40v3qmMo3MlfsKqUMfUsXrtpx&#10;cE1qlRJ2LNhx7TwUlKzYwtp4gMz0tXQ609Naus3PsNWhClxyY1zjFalgP+YzMhERj7zMR1n9L2Xt&#10;VesmhxMRIlduJGTkqfqSPVrQS8vyhdkaek9n5guM2WiNBy48Lhei1GHcXWSIUkreXbbbHGzO6HdT&#10;CZ2LbgfWwupXzbxWO7g4kcho+zOXegsTjNK90NAUrU0a2QTZCKVfW2mwKtBrr2LBMmSjZR0tpW9Q&#10;JIytt3GL8Vu1p65NfMLimtsXLWW0rqFyxsMrmufOzBZMobxJoKEY2mYdg8XcmvselrVZh45ev2il&#10;4eViSKBF/eS7xYhyWr22WiSE4O21igZJpEbaebOkv7ZJdtYvml63/D5ozVIhmaIDoTU0kmx+YYQh&#10;DHjkZkZiXU/8Kk2DZngu5QLG3WFxbJkUwHVQw+ucvjJmo0pzWO+tfguDPnmvEFGwO/WMRJc7kp0W&#10;EjG4REREl133k/zUdwcC4N7cyAsV+trebBroGQomH+iDImmBjjIYQxHZKamTkuXGZ8bb7GTQQbSk&#10;fw9SJZLsl2ks9t62du5y3Vymps5fZFnI1jc4Py1DTbWEW2Vrs+a7Ya7IX/JElNg1rI2+AWm31hql&#10;eoWUk00sq46kgYXXZACXyDERZMisiXwUAAlHHbZYzOw85AcxvcntPlba+dI4T7E+kN647pwalPy0&#10;dX7Ul4Ar7HULINleBu1t1N1ElAslUGyd+8INqkdxMzQQImW+4X7dQ4NUyN9MsbXvYa5ZrBMiLxrw&#10;8CiduRhtEEH29SB7zERPqfUV+tWOBBte/XU0ojksmyoh9zMCW+8F697TExv697b9YSxb/TYFsTUb&#10;6Z31J/S/05Om36beo586dwpfbJuU2p/bs/0QlPKG/qHB6As+VnEuDNYm3k0EqSAhJDCTGNNpXtsX&#10;zkcTlLeMczcZqvXYlJkcTHGY4lI777cplkx6kdtt4k5m5Mf42mm4ARy8yyXDBEfclE7xExtETtHH&#10;1vy+89exrwh5bSeLPJXDvM6gsBkTzCkhLbO7A03jgsd6aSzvL1Y4/wCRHEbvA6tbJsWDk7X+XGt2&#10;Cgm/HMP4a3fHUxoUq9QZiZSuIMojaCYUyTDjf3sRyUxv722j9uq/afNiw10xMczmRif8ox6Af6eh&#10;iI9dN18e9IdKr6a2qBkFNCs67ueSUrUi4oLHxlGyYSVtutg2VwGtjoRDFg836WhGAYGEEusmuSt9&#10;caY+2d8c7tThHrwVfLVe4XloXWZ3G5TQmPtWTxd6osqa7F2yCn1FH47jYrqsrOCGWltERPK1aZi2&#10;BXWVm4OAcoaditmXrXFlLShpApZGDSjkoeZLKNp4xO/7U55qauld3HoVXuHWT6cMRYbLYEvVeEzI&#10;jYiX38txuR/zJGLXjxMWrk3VhCMcrMweNqXCB+jSL8oaL2puX6moVacxGb1pYwaW5TLZPH6x7dHj&#10;7AuyXnvkz+KlPrKC1bvWIsgqxTf8lQuXW8Qh+nL6lUh1Ir9qniV3CGvWrvxOdF65GvwTA/lhC05W&#10;pAeMiW0JWUgRwUl70N+dO9Z91lt7G8WecfRnpHlfTu4d9s3O2nPeN3yj1eh0Tsx/Crcbm93OrO5r&#10;vHd6jc6vd5lwWKjOi2rukJVaazlfzD87mqBI9GNislz1m1xBILIRAWeIp5lEyfMSE9o48dv5Z39+&#10;46WW0wAhEYmCIZmSCDj6Yn1sUTG/vff7/wDPrkeNOecA436J7nxjknY/WXUbVUuUchttth7V3+7d&#10;x5YlQdKeX3NQzRirfY3OwFvI2prnaw5HHgz/AEeyTX+WVrNtrD8rAlb2qBj2EK1kQtaTQgWSW3Hl&#10;M7F9M8tpn1t/br60jMAIhWMSRRHEIAp2iN99ojePcbf3673mf09Ofc5637/vN7uovQuZ/UHdVeS7&#10;8bd1uJAlR4grDWnOVOljEse59ilukLw3Eu0ISMweTaKMPacrX9+Uvj1qzLjLD1wrINUuVNkVDLGb&#10;rBQkRxLGOI+IAH1mUwIjJTHXrysYKRAC5VxMoIdyniP1kUxtPGAiN5L7REbztHX3tfI/GdetPl/q&#10;SLDUYvw3VbYg4km5i7Nmq6GnXtCq5ecmsk8skihiiFVACjqc2S0AAhfoJaSlT6xYk1qOT1zo3HIi&#10;8F/8wjEo8ghiI+WpaG2F0IJ1vkGOrplhRAuuXq6BWDHSzxhM9SlfEZZ5ykk+CbJ8Zm3+kRGAE+YB&#10;UxLzPjHsUpYyZkQ48iiJZxQ6oHandkCY8+Sk2rmBMwakq8Ia0+JVkNNzw5C1Uuu7GYGCdjX5Izch&#10;FQ6mjDgkREyRzQ5i8UslgtbXMqhuAqFl9LsYio3O0cbkGVXW5so81UgZYNSjtY4gd4XL+QpaGg4h&#10;YEh6NeRwqK5KyNgKmUETeFGxarg4FQBwDoiFiwhXY3DmJeMyYMjG08uKAp9BTTqtZD6XXVo2y2U9&#10;atgj0H2j0nHnYrxf1BnTRw7QxzhjzayxSfab92fx21xjWFrU+7T20JZb05iqiipNt1KixhZwLUMu&#10;VEyNa24VSsW1lthgHscN9TER0ux2mhF8iq/ZacNFbWnPLeRIVOPc1xJcpFhDMFH08fcT19u3BecL&#10;VhbW+4h89tZlcHbdES02zxBPneB0CZkS1eKahjJDVrgZKMzzLoOtL1nHhK01hmzHvrrYdZo7e5WK&#10;+O1qjA5RuOC1n6eIyYJvXIClTsnZu1sVEnZs+OmFnmIV3c1gwYA+M9IYS1qKhLrGDfkKUWYXj326&#10;hnXXPncuFobajitfJ0rmJlgTBSM8h36p7s/sBJV/Ou3b/PsdS6elX2FNWzf2lM1wFaGO12GjlYph&#10;xBW0MwpUikXRQThTtkZkOXFNsPiP9tU1d3Xp43QM6y0IOL1HSRfp493JtiunHrfHjEn1FqVaE1MK&#10;qqKjIqz47C2icqgeT7F6ZdZzn5Tmps49zEteE8QM7BBPKYBpESygxhpeWPLHIJGY5b7Rzgyz2B1g&#10;oLovW+k0xHyq7URzErpPOY8wtdBLemhkRWNa9FH3IVN1X7oyQySX7Ukbf98ORR586yxR+ia3dfVD&#10;E5/VWocPT0zmMLcGth9PjIWYVlqgzSyFe8sJOtbrcxYph3rTFlJj4wOYIV8wzTGOE6OMoW3ZGpcV&#10;LLd6YlclWbMOQaZmBYtnGRIYQsSjaeRR66z7vNfstcHz5m7j0WRnSD7c4e+efRpZZTRbWegpTGCd&#10;ijt58+5bANTO0nJVXhTMVlnRX8kT4bJKCTTYfCs1QyOPXPbnWeoCsYZ+Vt3NBdwHNZZr47O03Pq2&#10;KWWeZNemqyybK2Zqk35GGukN1csolEhdKj67yjP4ilC7YVlJzeCERWdik0AaDqwRAgbIWIsqNgYC&#10;0mJSUC/0Wqd5pbvv/k6y1e0It1HRntF2BbgzQxSSxdJpW2ZINxi9NNcHKyLQmwQnZD7SDHpmMJge&#10;+45ePy6ZzWHua67YZHG5KkVTP3sLKbSTASINQ4f6lyDYHZ9ZmSqeSpYCSU+pYW1UkDd5zupaVhtR&#10;V7Fd0MpJuQajgp2mjajYuQ77AyK7eLQmIIGrkCiJHqi/HF8vPWfFbimURwnSdboqqxcwSsbLsx3B&#10;TmfwszU9o0jXxTHxxr07KAaPMEM++hqbb84JtI5IdoDsRqJ2f7cVqMnA5PTrLGCZDpOSAFDDscZj&#10;tziBp2Ar+onY6p+vp26f60oBR1Ax/GZrX4XeGQ22KTnjYgS+3toSfv8AZke436gfDuC2bzVwUXkj&#10;QOvCdj7fc9Fj3/F5It149Vr+IUSfTJIcQcBun9ZFgklvItAPM1eHf2sOhQckUFA/EVl8nT0lg+1m&#10;nyCNX92s2jTqxSURNbBqakcpaZI7EKDBiazWkAwVaxcmZ/RLqa0RXQ/J3NSXeU4vS9M78ycT+rcI&#10;TmsqOW8EcFBMAYmdjWmI/njpw+TSRidWuyWulmb0alU6vVWfEs2v9Zl6ok/GQkePT8R4Zt5P7uQy&#10;X77STk7FzSyZj3h0ji+yrV0u83cHT2lr11nbzQGhNLaMeLXDGK/iTCNIW26yg410vNn5+2+6CJti&#10;0dyw5hKOuCltWCTtKYS9kkoHO5zM5LLBIhPyfy+2ESK2EW7DCI+FCB9CtUKABgoOTteu9D3sPRLx&#10;SYlev8CojKJP7uMn89SCmI8MkgMwu0X202123m/XLHNtrtGPv+emu2+uc7TpbugzU/dHuF2/r4cY&#10;x2h6mDbOolXJYFm7layXNx7qcqiFMWRvJLlWGAa6xwxYmQT1U8jp6KGncHmztbvzDLoxRJe0gmqw&#10;xF4tgvqgogIMCCJgmDxKYidsoev/AE9bdZH1/wCrcR6iFfH1qbPzv/4rYz6bYEVtd2CVm8Yh3Om6&#10;TYkEA1OsdcMqA4dYyXSbo9WgM1z5UgbEy1VON1Eq3ltMZ2hnEzbu1WPpXltGvkq75C6g7FMjEH1j&#10;8iH1ChTBU8o3AoUwkTa+iSquRpOpn4lMEGpIfIg1/onCnQO4HECYNjmMkEbbjJDFpUV96cU8EuKH&#10;uj2zIL31TrTnntEStJwMM+acrVCmvLXYtrzDJswfyK6GtscUFwZNp4pyEyRwMdOW0YN2kRrPJZir&#10;pdmLZZsU8nqbJzhKrhYKW4rFLQ6/nMn8zkMjNLBU8ga7ZtDg8KzYZBGRk4xdemzIjYFYOr46tFto&#10;SMmNq0TATTrwn9/NdaiJUIzMrlg8JgeMSih+lelI0kjs0cZ/VtNaYVPBZD5gcU5j6DukLPmtZsl2&#10;nXY3GUcv5fIvIs7IhSRKya2lELgyMX9TDejYHuRqWlSK85ar+LGMM1gZGwaPyex3AzS7OmsZks0d&#10;eJXU0xpgq7MnYZVYVm1lKCocKuNgpe5gMe50JEiTYn5YwSAgptLwlQl5B9epB7E3I5KGDXXDRhaq&#10;zi4SW64b+qd9pb1orqryBnRr2fDV4S6dYx/1MALJaVLl6LUf5QeZgzrAEjRlO2Qwu+2gCYhYxKkh&#10;hYjY21/Fa9w961Vxd0LWFzj14wG4fJK42a+RylS5fViZaqTQ++ilSddtKTMxXpsrWGkA2VQVXs4W&#10;0hbLKZXcpgViRtVy3A0VmqQVriWxgg3OFKyOI8jRYAQUrLb97n6L5N5wSJrD1d+YiW2FpMmUSCpn&#10;DyQtjADKylHxErFK2g+wcEkuJCMwxbfhnTXbO/8A0/JDVOscBo6rXuZ62dVFtxVq5LrWLMscCifI&#10;cUAfD9ISLkfEZ225bxt0jjcTeyzGKoqhpqCGHBMWuBCTgIncyGJ+qYjaN5iPc+ukVtP1OPED1hXm&#10;rWsWi+t6g22dVA6fliliwrTvaCQPLmtm2U8WdIz3EklH/nrJRDth5ZINt/w321xmz+/fb2CEhHL3&#10;WLLdfixIwQnttyArNhXGZH9xmCmP7Rt1YA0RnfcT8VMFGxc7XqYjadphYFvG+333jf31I/KXrPz3&#10;bOkCcp4R5osHJVt2kfvmVgVc3p9GqxbNStLa7HPdKjjaIlgzjjmhgPM3kkyXPrBtLnM+PyktJd1c&#10;LqbOVsJi9O5uiNwbTfnWaVavTGa6DfHlmuxuxNEJACIv5yEd55dNsppq5jqbLlq/TcSpUEIW42Nm&#10;GGIfTzEfQSUTMRH8vvaI6cj0n535v6s4vc+C9bGdF0C9xpY30FeeGVxxvqhsCqzL/wCI4A+5In2Z&#10;pw8z40121nH/AGj7650lznGr3Kib1c6z4KVM4coEiAvoMTjYo9x7GN4/f7T1WktNDBYuYgh323iJ&#10;j3ExPqf7T/z6UrjFW8UfSmqXNPMaboh9Sx33srT/AJfJb7YSrfbrXf7fCsXy64nAUwygV+HZUkQw&#10;NWAgiYFiWrWlM9mLSLEsSDsPpyKePO1CCyNuQrLcUsa57OMbfSO4r3gA8hxACZAElyOOnUruZCXW&#10;BVLIrq5NIIgRAB/1n2XuS4xMlMRMxG0dUj3r6RCnu31C+de8T+7tVGtFsfILDLyWXny9svY/8nph&#10;iVqwS2f5MvKWiuTYZTTpCEbKUQmbb+NjePP4Y82sDFnKqyc2ZHxnXKUyqC5fHmJiPJzjaCmN53CZ&#10;iZnbr6q9K6p1YVE84OPJymJjn6meO0xO0eo9x/z6gv1WPpGM/eHR+X9v5F0lHzzr9EAS1OziWfLc&#10;dFZ6MssxNjUsF7etjGO63c64Wc91UMv4J4TWEuAWaRXMpGN+J5zBTk3JsocKXrEVsg+XE1CcmJQQ&#10;RJLYEyfEtpgt4iZGRievVK9FYGLMJNZ7yO224nI7TvBepGdh3j+3779V7t9Hvo3U/qqXj293PoFc&#10;I49XuoVHoXLKMtKZ2G3Wmek1OrjVBVZdmYkCioVSs2VXIxlXhEOznk6/TXSJUOyLKkS/IHPzbcjZ&#10;aE1wctqVxJGw5WAQsT3iBWCzjltEnJTEfy7zPXv54hSGssJ5kBCZT6iOUzykdvZFMTtvO22/77dJ&#10;H9UDwH7D9DfVUqvSqv59tF94QQf5oS5uq9lVNq3/AIlWHKoq/wCX2pT8Vmq0XknWTQ0YhZmYkCLB&#10;QUZcJMWMxuZxeQt5oHBVNtaZpj5YkOHAJGW8okoIeMye8TG8x7jfpxTs11UTAmwLZ82w7TvyIZ4f&#10;5Zj9o977ft94npp/rD+IOi9H9j+B/SvG6ZbHR23W+acs6y3o6Q0sioqK/wBQr9upF8fGp9NyFSpa&#10;Gbb0xtgN0hBWaaKYjDYIdo8fHuexrm5DF3K6zKfkJQ8lDMysReJqaUj7GBGTGTmNh+neYjpGhZEE&#10;WksKI3WZhBTH1TISJD7+8zPHaN953nrVz159SHyF4XPqiP0f04ioWO8C7tatXl9Qt1nZM0kD8JA1&#10;eZlRJi1S9UiJYREtp2bMKSBfCQTBAT+vWOSxWr9WnIRYZwI/YjAkUzHLjJeomIiN95mZjaN52/bq&#10;OWlrd+A7xHqZ3iPe28R7ned9vXr79XL6StHaBPNnUrj5QApl37SNzxjZOPLLJrK5qNudxCRNFa/H&#10;9W6S6n4sK3Ew6CbV6EvlZmK5iysr9p8brWCbFdh1oA2wEkqC9iZfeI9TG/KPQ+4jeY97deQgeYwz&#10;eB32Kf3iP3/af+PrryT0P6g99+qn5i7x9M71qzRc19nv2GS/Pd6ehTcqrHQOmUi1x2ETiPRUQ2kI&#10;lMvOJwDKUKCQHlZZ1BO0ZQObWp3if1kLx5Ku/H2ZFVuZ/QKd1iTBLlCjHaOBepGImNiGftvH1SEp&#10;iuwHriZTt9cRsUiJRtJDP7xtO8z94n19p9Mx9OGt3T139KX2Z9KTqgLPn/oHzjiz81WVCzDYVO6+&#10;udMZulcc0aDESa77q0/R0jWs4MFzMs3rAqQpfISrOXyEuaAlZxtrGtiQcjkuBnYZGC+tX7/aDiR3&#10;iNpHjMbxPSbphb1WI+oD2KZ+8TtsJbf1+nb1/XffroP+HM7dV+pcA9T/AE8e818ZyqqGtpuclMs4&#10;mSgjeY9E2mqnYKOwDzvqTtHXbwORObBDDiePa57fqminih1x4wLhYizSbETC+ZyJRvErZMi0Zj1P&#10;0nHuP/q/r76+3BITW8Z232HePWxDG4zvv+47e/t6/p06hPqv6dX1KuT90+lF5UnmFix50sf/ACkK&#10;AoUlC5R/Z0CdQRVBOdZcarXBZdNtOtdfl52ra4ItSMyNEZn7RmyYefJo5BTsbWL34ChcwvgrcNuP&#10;j39/QXGfYxG0TMb++kvG5BA9n+/HKOW5TBe55bbx9Ubx999/2689/wBCrwx5l9deiur0z0xnpS/p&#10;vDYar0Src9rNjipqN9JVbluiusFuPXAaXOQ+kXEeswYBTPEukgrPbJM22RttcweHpVrL2A/nDUSL&#10;BWJcBniexcpGOUyBREbQUb7++nlprFgMhtMHuElMbzETESO0TvH1Rv79xtHrr2D+zBvPXuPj/o3w&#10;Ei7DzB53C3cbsj0GhK7cgc2uouK8zWkVC1uU4JRRSgZJ0HSr5L/l4FOjgJxtiLWKb9ny024TbU+k&#10;LFy01FMBBDJDMTEiRRE7xEM47/aff/HqOVzUQNkSgILaZmJ2nf7x7jafX7dYIfQYuSf0z5F9ofSt&#10;7ULoCxTqLycoVn6S7s1FU6lOfU70JGJLL94COZdeDhdQSaQ6YgNsguNv+qDX7wuFOLFW3jW/cefq&#10;fcwDNxKI/bdbY3j1t9Uffp3biVsVYD7eo3j7TI7SPvef5hn/AKT04X/D0+aPbvlCqejOa+kuTNuf&#10;8peXJZZudH2F8k0ZnX1NsbSb6YrqQLE5wJV7WoS1V8peM4VkLHUPWUOAmM39+rnB17dYHqsLkFyc&#10;GvcoiZONwZMBE8oA4gSiZ2ifvEe9+k7jFMkCWUEURtO0TMcZ+oYmZjaZjeY297bf6dekbGMY/wDf&#10;/wC+c5//AE5z8nvt/X/nM/6feemX3/7iP+//AF6rlF0he/sk6MVYyHC12aCgO2GsIUDdmjJyM5EX&#10;LZZf7bYcDfWaLdkSGOJIUKUNrnXOBJDaHh9e0s1n3Yetj8gimM5GtTy90U1U5TIYexKMrWoUGsjK&#10;EiiQsWeQfVTVOzXsIGY/wrLU1bwrqlILTHoNuyGOqpkmnWRbXzrMe8Y+NBuiRKEAw2itgHMTswVW&#10;P8vvUL0fDo6Ph0dHw6Oj4dHR8Ojo+HR0fDo6Ph0dHw6Oj4dHVQdsbVAKkmKr6puLGn2bbZJYSagm&#10;eN91ayWLYkgt1muxzNQUk2sGAjChx59dtSf48+mIJpd9c17qZHTVXStnH6wx2prumc9JYrNP03i8&#10;vkix9Bi5e6zlZwYNyNPFMFPxbVhCHDIv8LhhLGENm0pWybcqqxhrOMRlKERbohkrVOtFiwBQC11P&#10;nSNZ1sJOWqWwwmJX5AmTEYmpOTD8fnvgUHD+jWuRIMhmtDin1+x7WTl+gRZZCUVeWC8/tCqe73Y4&#10;lPETJ50s2IFZH7xIxsfrkzbtynto7V9VPajW+oWYpGHbn8npnDZuc7oAatmy7FVqdmployFjTOWO&#10;7DLdbGYx2Lb4ce/zVgrxAFZdSHqcMQ49W4PHRbZcHH1sndoRj9QS1SwtteptSayspUFOyW2rQWx5&#10;2FyDSZPIVz9K6JM+jK8eYI90cI2PPWCsliWDJXJsbMBdp5lKkumtwp5oddM6FmuLpURRJ4JdtIt/&#10;sOVtIa8GpOuKLmquDaqOwr67LDEzRKZcuSOvWZi7CjMIGYa2zlcYCjApgS2BkxmFlv5M8RJUqau4&#10;BiAnDo/TKIg2DZWUDMzuILrWCKJ9z7IYvP6hfrBV4m8dd09GGbhSu6RTDoaCpN/DfSxdLsGcIufI&#10;tA8yRysNTLMeBOcKPtiXZSIxnzvFFDJNpumSuRQo2LU7clgXjif8zTniodv3jlMTMb78Yn1/Sn1E&#10;TZsKT+xlHKf6BHs53/bYYnb++3S8VfqXJvRHD/InmX3P0KijesfUHGAOvJ6nx6wXrm7aa01yv/29&#10;is3J7lSbBO2ptgpozEiHByy9DTmkg2XCfDBHAwChbC5NlFKpkGri5bRDxBJMWXIR3IksWUSBrgpj&#10;lBxvMHxiR3jpUgNTXuqifgSyVyTBEo2mZiBYJRsUFt9pGdvW/wBW09J95M8o2+h/UKvCUn0L5x99&#10;cn5uinS3my+gVdMvP1APL1nQyq7nx6iur0OHh7Z6/ho0/uEVrssWSk+ADIlIiFhprKUxpU2LyTBm&#10;zVySVBxYVmAZkahjsxKyZtyMeU8hM4+naeMBMe3D3idQJ8TqrDncYVJDUcM7ww4DfYS9bTA/feN9&#10;4+1j0K02u/e2TbbWA/SnLwvQt6EstG7BRuiVuwcK6zyLnVIBBrcNg5xba30uhqNXVZrLBks3UH0P&#10;ozdTaJ7IIWGTMuXwvwIjtSQw9cOOJBoMglMWAxA8llBhG8RMxtInMFJetoiGk7QraeBSuJGRKJgw&#10;IpnfaYkZ9TPv+aImNvUdbp4+/wBv9/8An/8AR/8AT/7f+P8A6/Jfpr0m/X+t9HrvTyqYoo7e5Jj6&#10;gMHWaVpz8s5Lf7O/nyPIc76XucUgrFaqcWm+z5czVDFzw53k02KinG3jwnW+tdUYvVz8DS09ez1G&#10;zhEoxOAHTL7FDUmWyTZUdi9qwrDsbiMThQCZyVW5SU5gcyiXAxRDccRicbZxgXHXk0nLtmdq7OQA&#10;H0K1ceULRjIWFi1ZtzMeBinEAzG0wJCUTGfNu61SZ2KzCKaCOfV5R1DSHi16sJ3J2hM2uGjHXWou&#10;JSgaxa66RBKvanLRv1GCS7Zhg022lhzXO3VyrhK/cLUacbpv5GnxFFxGg9S5Jmi7zIGL1uPyjITY&#10;rYXL4k1mi9ZqIMXV5Lxp5ySpfZ1bLZ4Oib8h470+RR5rH1xyyRmfCqflJ8bLdWyJCaVNMZA4iCLa&#10;ILp1a83/AL5MC3xDHBqbpJJpHCRkuHMek0sUcsJGYBtpYptI9Zo9th4dvw3xjaPGcZ+b3pjN/wAR&#10;4LH5qErrjfW1oAmzNxBLB7VLai1NeoTkvBYuWZ1kHwZEEuJjeaZkKnwbj6nMjlJCMya/EcFICRCa&#10;4NsAYSUgUQw43GZgpjrGX6mnBOgdYuW9wG+nT4x9QVmnUJIrW9W7pBeOidch3KbuTmlQqfJ+bcue&#10;W5hXkZJMLTTA15X/AM0xswmgXRbxbyEO7qjYXL4dZ4iMRDG8zZ95mREAXJTAzO/80b7z6++/hJwI&#10;zHmaEzMzxDYR+0REyRFEbz/pPqOo59Emj1utKPTTkPjPAeC2w+7Uut2XmnE/O/pvgJ6IWtr7MUgm&#10;vI3pafRjYzXIbuVqq1paoFFXI5z1ZxzZhvrIMY0BGHzC1KLkIkC0vTMcYLbl5/ZTMTvHGIiPf3nr&#10;7aKSlf1mcQMzEmaz9zPvbx+o+23ud5iInaOtLr9wa126+Wl8puQtaT2VfV/2yRwlsGg7evtK6eOX&#10;Cv3yOui/rZayExUE4L/bGyLPzmCHSciYjNtQ9vsvmdQZbIU82rGUspWxPMhF1m2q9jbeNsKaFcpX&#10;WH4pYpFmm2XcxtPsbgEMYbJ2jnKtSjWQ6mVhtdlnbeRWok2FPAgI45MKGRZNbgkNpWK/qKYERr+4&#10;8t4DzFQYR13orLTUIKwW1wJAdOs22r7qxBBMWGa/WhTHuldX2F+BrgwffaJcyYzmyEx5JI/XCZbR&#10;mgdO1XM1bqG3PiXkcrbUuwVOCo3sipVl3wMYt14cfXv3kbMWfGvbsMeTA8rODytls3faEYyircjR&#10;WSZALdnJQRLDz2CFPnNCSjiUfWsBCB+gd/5693jmXnShUO/80rwXQmPXrIjr1dcjPpmm1hBLlHKa&#10;t2dqYmGHs5tRotsQ6kl5lKsJUWzOYbGGJGq+qNY6Z7eYTC53TmPTnbOrL9HH0Lq7zLTMihhqbZt2&#10;stZe+zaZ4xnjLXSbcgwSsGrewyPGNxORzty5TvvOkvGIdYcqUCqEEMFC1rrKAFrHlMb8A2FAzCxL&#10;6B6r2xXXv/TYPUHma8V42vW1LSm9x5f0ehZbJQnld/uCZqmtcGLWJsS5rYYANF+8EDEfY+KKwgFr&#10;oNg8Skw1/Ma61GPcjt1mqDqGVqYe3l9N6hwc2qaLuP8AlsPF17bq9hwotXwRFcgCwuXgF9Lq4eKD&#10;Y7RUwtCdP56o8H1m2lVcjQueJppf4hiyxQsAJNaZZziSXMBMoYJzy2FESOglk8j8meofvMfZOFXm&#10;XivTZyZsTnMayPt/ZIYWu0uNyJYTqeWzTEbF7TaTzNp4s7fnJvrnFGZ1rNLdru5O5vyGis0Wj9Rk&#10;w+brGOXPyKIWpOJYQOxLbFVkt5iZWjGZ3KY6uA0gHJ6l099IIy9SMrj4GOIBYn6G+OI2GCC0INiA&#10;iJgVRO23VuvaAlrHqLsPAUuoavlnrjkkjeghBaQr64NbP6eR/TTFI8Gui8eJdZkjoYHSGOOGIVmG&#10;LpiLTA/4Wq7g6eO7k6s0NThVbTPdPSxW8GlIijHrykVDvYl1VYQKVijIU7a0iAiAKsqUMCMBxjE3&#10;W2NPYzMtk2ZHTWThVwzmTeVaWQqyLZKecyaHKk+U7yQFPuZPqRfTpGtLOI3o147o6WV3jcLLl0/J&#10;nM2oFXTAFLhChDSzDWQysXUYyGfUbfVdlpglWTCU0yNnMOz/ALBLydkXagzOtbtbH6SCzpk9L2zh&#10;GNqJZXUxTmOdZXWVCmgcKL482fJXYDLMr+gkdcTXCQpVMQpj8pK8jGRVEnYccGQkICIEwpIZiSjy&#10;ePiYyK4L31wu6608b0itpzs9NavNHsXRM91LDYwkrq50jfTNR06NQXcH8kZZYYm+tfkYzi/uXPlz&#10;wkZvERDpjOiWtvylXcKtiLrqeT7d92RqXYamwLa+O1DMflY5/B3A8iq98bUUisMVzRdr3GKtCYxG&#10;3rEfJPBNtJFtfPaYlquJhIm+hG1maNxU8SYnx+bgJbGk0iSpiZmJdvyNWe1ctGvXFOrSG2Su8/MU&#10;b8n6LJFjcGw0xlEXpolyTsRIVGdWyA4tZFhmssqqA7QAYwtYOulzsfazG6x00vNaP1OTshj8E2pO&#10;mNQEMSm/iLAOGKfkIyYLsaaR5VnQR1gcKVubWCuU1PUljFZAqmVx0Ch10GxkaMTsaLSyHdu0DAyF&#10;gTnZg7QwgkyAWEweudwXzM04h2Dul5X20GWi9Wbxt1NECVFR7pjf5pDPY0pjKVmHO45LR2AMIIHn&#10;TZfOJvMViQfEHxbRHbqzo3Vmtc0jKILDantDaq4VVZgzUd5jsy5tk2yEyDLNxK1KVtKDVJMgl8Ov&#10;OYzy8tjMPUOscW8cqVNuEwZ8ocRXACEDJexWoyMi35wUQMxO8Se7UbosV9bdLRDK7SygViV6ipty&#10;cA4r2heksTVyfsx3iGk3E13LlGwLNJuSQx/GWKKEbOc5F3B7d90kdyMz3a05Vw+sMtWw1HTHbrAs&#10;tDjh0yu8tqcznsmzJsTTadIWXXVQqPYy3ZykC1Cq9SZKy4TO6dPAVNM32WsVWZbfkc9dBUvnIEmR&#10;KpTrjXEmCLZFIMloCKgrbgZG31WE8WKAnA47Afkp223lu/bH4GJiNldZjxCa2Ai2ii2KllYLYtF8&#10;eP16ykaE6510j2ca5hyB1cO2uCxnYutkpuahzTHdw/xAamx4vsliNJLhORzWOSaUlbc7J4tIYtMe&#10;MX2VWokVKPOhCLQBzn7ljWTK8Ko1BDBaIx75WuLWUKTRTeYkUKEK9g5snPKQWS55GcU55yHktthT&#10;V219FKhjwd03rgKVOJJjOn3HLaDADR/bTbO2IVgpjGbOmmc41/h5i+/47Yz8tHZTW1bBaW1n3TuI&#10;WN7u53ux+BwVNsSuCrXcvVxdNewFJwjE07mVd41zIh8CVQXAoKI7V2JO5kcVpxJzKdL6QfcuNj6t&#10;mJqtsuKN4iJOy5VYIItpmXwc+426h3MgHxX+OIFDc5KoF7N0RzZCgCpA99ldXXJPxgJni21zkYnJ&#10;P8LeLf8AIffBf5y4zmLT8aJ2jxmpLcaW03g83kMBhKnfrunntVW8bbbQYWH0hjtP8a9uwkhn4lsr&#10;fwGKbJV2Tc5uGZQvjM6nfj1fmOQuU0XbjdFabpY1T1A8YtZOxd3NSzj/AGi4V5xONmD4tg25zE2n&#10;F22KxJ7E8fUkUnlBLaCkiSk7wsTrFM5YRqD8mKSosA7JP6okiU0bbWbJGN9V2u88mxOsO2Y78Rrc&#10;1jNQauy2iFx2k/iHH6Hw+Rm0N7M6gyGWzKMTatOxTgCmvCoxr3W7KeTmtIl49LbDpswipWNBjUs0&#10;cXWy++p/gvzFlEKlNSiitUOypY2RknFcN4ApZbCIRBPMQDx8+FeuGceuzF9SU9mJoz9sNYo7klrT&#10;EL+S/TdCHqo9lgKUvYGQWSC6/UFKxIaCN+2oh5/angD22gzrpeZwvbfPZ7LaHpamr4TU517jM/gc&#10;bfrDfvY7UyMX86GY6+FhTDfjMTURTfUWbMNWMWVl1+ap6gKlvPU6VbLux53MfDFRSu2EMlCX447P&#10;h42EyBDAWbTSaDSgbTIkWEfEtuu4xwSz0rrlnvty2VNpi0J8q1wKTuXriwWy0nyNx145+uWQA6Dn&#10;9Z5pUIDSs/vYDry8ayfq3n02f6M0Hk8LqzJZ3MTUtm6g8q1xTCbHz8tlbBW111WBizXVQ0/jNNYg&#10;HNnnYXXbtPGTEkMrmq9vF16VWGqgXLhqijjumrWCFEwgngZOu2MhaIBiBAmBuO8RPXdeuXFtr/O0&#10;jakefEfo5/HclwsdOdq4GmicQpY3yRaBo5lrLEMgUkAy+WbXUfOIWW2MkYxn9e9k7g2MhUw9axjN&#10;IVdZW4ySVxjbSBfFdbEWOV4RJDuMrIQSR7DEC72cR6ljg1obaYFjKMxKvjmXyFnISwhNeyZmDDfl&#10;EkUR79h9p6QMYj6kPSnAzOkcP5t5zW0xbO7xXjVFTjX9IYRFB6hVU8g6Jk2h2nE1KjiyLvWVo8P7&#10;8ntoCZgJB8nA+8uZsg/F6YwujkY1B2Ypsr0BVmWwxcKotNgusDMrgxHxzSSI85a8WEmQs5DpGmsg&#10;sZG3ljsHCvKJukqYSJcngIyCy2LjvyhxzO3BcxBQV18Lr/u+297rHQ/Rljr/AC/n1cUNQoOTVGyr&#10;tF1tZGrTwgNDK8qav4jJBpy9nMzBu7JIiyuBHVgQY/YRFZdLVO6mQ1XRzGsblTB4inXsLDT+Puph&#10;WQcxLVJhtRD7Ys4GybJtsWTMfCoEJCORDHZJumkYx1TEpbdtuYspvPSfJACYkfFhgqY3gYXxBQxP&#10;M5MpjaJtz3V7ZqPivmiV4VXXPRer9Lef4LwrkFaGMnf9O6ETpB/FTDSiCF7Arg/5QxTg3WGYvUbf&#10;QZWGcyKFH21DUGeRgqi2Splq3bZFfH0kwUst2J22CJiCkRGJgjLaS2mICCOYjqvY+gd9pDBipKh8&#10;lhxbcVKj7ltMxvM7TAxvEfeZmIiZjzw2JZ6VV926snsPL7V6d+rP3HgW7QNrVbVVEXJ/AvMekmk1&#10;EJFS5znux4VurCN3mRnZVO4cFflsC7C5w2/t7DZrXmrAygZC4DajstrG/juYmlqV0tO1LRSkVokm&#10;chclZ7m4NoXLBgTPmxrrKE1JrJIXBVw9eztMGDJdkWqiDkj2H2siDaAKJkuM7iMiIBsN9O71kldO&#10;EfhVAxu/oV15d4fVkfYvV6uSNryifqSiWJUdzwaxMCd21hKFgxKAlsush29g1rzTaSPOQimcl101&#10;mAM16fWdjJsxGPSu9lx2OmVtcwBVhaRc2mMbiDfq8viPePXPqEydMhEsgULrDbsGSKc+neEtyhsj&#10;EcRj7SQztxko/rEdRS/E9f8AJXstTclY1zv1D68s2itZTezZsTbo2ij+aa5OOmKXKq9zszmUDeE1&#10;SpVBV6i1vniCQsljqoNvL6gOHzaxmVF0Q56bQ/qEbIYT+HIikuQiFea8HEgAitK0hvJcScaPIeK1&#10;TkJkFmmdw2HjC+W0REbSRMhkjMTMyRkwtojlACzW7nvQqb1WkVno/PX4dppVxUDPa0/X6kaCtVZm&#10;u2YCYoS4Ri4Ns513jlFLHHLGn0kHJghnjkj1syHqspXYQcMS0YNZjvsYz9piJiJj+kwURMTExMeu&#10;otgGoyWwZEwmRIZ+8TH3j1vE/wCsTMT946ydv/1dKmu97OfpxV3k1srHajVdhRUfqPUZUa/lZ3TS&#10;uXsL/wAzH/o1Lia3PKdcSol6sZsOShKJJlmDiiFl1/fGwPJhF2aELIXTEwDGcYXLPGRrjaJ5kBTE&#10;RE7jMzMxG3S0Vp8MPkokN4mRGJkuPLiU7zG0TH9Pf/puqv0+Prb9S6j6UD8Y+/uDheb+9WWSAChM&#10;lyq21JK7shAm5q6oWGoXsk9yiOtYkBJdDsoDpnXrfvpCuHiCKOVSMW1LLsbYipdRFdxTsuYgxgi+&#10;8DInvMSW0yJQUif22iZjf26qIhLEnzCPZfado323iY++32KJ9xO/TWfWk8mcq9kefalyZo8R1z0s&#10;bYbMd5BJcYIHzbemIqU2uNp5R/YYG3BiB6JRKs2GnEYFh6ZZqUzkXUsxFoNu5y1VVpAqmYGxJFNW&#10;Z/dghJEG/wDRgjMTH9YiY9x0nWYSjktple0eSI/Yd9oL/wDBmYmPU/0/fpO/+Hk+oAZ1zkjbw92Y&#10;80PuPmwAoSkCWTBQ76xcbSnQI90DDU3899rTx1/LmluQZJIio63LWJMCy7L2xGrXB3vKqajZmHV4&#10;2CC3iZVE8eM//UovpL94HjvHqZ6VuJ4l5R9ic+9pjaC233j+xR7j+8T9vUQk31EvOFA9u+t++8C3&#10;hqvCfqd8sdy3HgroCWOoc69x8IMAhuXNE57rc7WNB6Ko6LG1dFs+SR5yTKjKVjadBEVDQGl6uu5Z&#10;cmeKcgqeSSj6AtqmOa4md/8AbAP0xO++47xtHoFUsJShP2dco4lE7SSj+xTtt7Ap+8bfaYj1M/Vb&#10;n0m/eiPpHq2rcw9wSPuL/UH5nV7R50nvliXLaxL6iqcJABqPk3dxzxNMx9u5o/VQPaK4/IXe7Dks&#10;8JWMhVjZp3ymNuiyyK7nJV5YkiTKID5AephTt9v1gKOQT/m3mRn6pifNhXFckqIJJTDNo9+Of3MP&#10;34FHqY/y7bT9o2Tr000O+kT9d0b0FspYp+B9pfkdFbf1a6coVry7sUUKnuQSpeJv/wDPNaJ0mIq7&#10;RIxttiY9465pANpG3Ci3a2ZnF5mH7TCXTJzsO8Stu0OiIj9wZ9cR9/5doneOlF/4ipw9SQ7D79bE&#10;O/CZ3/aR9TP+u/2nej/Xd888eEvqv+aPTfixfYRONvKby/1A4KWlPC690CndlfX43qrWh6ttyXIl&#10;Rbc3OaiNEBIwItTeKmKr+sUaKpoYEbRop5KtZqCUKIV2CmN5FgOk/JIb7zx4T7HbYZHbaJj16WJt&#10;rmtsxyiSXEetxkIGRif235be4n3vH339tF7V+jd7W6j7+7f0Xw+DEi4L6OUpejT9Vj6nBzWn4C67&#10;FAz6HTj9kZm9ueqDLakluBlfU1xkESrfo9iIpPvpHG5t4u2y65lPYUvEWS3yeMdm+2D9O5THIecw&#10;IzGxR+/XhVlQqGGz9a54wPHlO4z6n3G32nbeZj7THWmv0vfoMEeEu2VX0vfvR51z6agSWpRtR+dV&#10;Mes83IiuCUhM3GfuLFM1tVuHjzKO0CljDqOcOFi88iCb9P6MyGPwsU3DYN8m2BKOADAr+uNi5TO5&#10;H/X/AC+4iekX2/KMhAbDMjO5TuUcZ3jbaIiP6fv6nbrcvmfnThHGrBebbyvkPPKDa+mWF1aegWmr&#10;1RQqslxe2FrI7bnWJ9ANhs0/ltppWGRSTNgYCpN5RRYM7Z+TC0JURktQATCkjIRiCIineZKYjed5&#10;97b7b/aOmhGZREERFAxEREzMxERG0bR9vt66tRw4V15WwdOTIFypWLMcwNIznWAYaDX8pZpc6a7b&#10;fjrrj/eNddts/wCsa65znGMsMzmsXp7FZDN5q6jHYnFVXXchesSQoqVUDzc5pCJFxWPuYESKfUCM&#10;zMRK9SnZv2UU6aTsWbLQQhK4iTa1k7AAxMxG5T9t5iP6zHSx9a79kfk49/5Q1WMIpLOEjZElhSSG&#10;K4t9S5ZNdlheYsilz7iwQx5PHk12FN0Jgi2zvFLpy/3c/ED8ftJW7g9psrjMklmqKWDydm3Ray5i&#10;kmNtjRPGWpUdS5YZVQlXz67BKpdGyhJyaWjpGldCeTVTMDqirarGOMddrLU4RVZOJUISNlUFDUgL&#10;TMvAwZhqZUZjsYzzOm1MKYlN1itlTqmbOFJrsbB+sVOPmTGjUd/ZmeN95RlEAo0Ys2Bl585jDZRF&#10;+nfXeSOaza+01Tstw/c7T9luNv5NGGn5aeFfFI8whk6+c1DkIM21sWmshdZvx6N1tq8WMXCSgjW2&#10;Lwt9yxtadvrCwmuy1+kfJlkpAprMp0UTECdkmGTA5vUK0xYLlExBCwFVsgFqTwNACNSNfylFK21F&#10;LCxqaJvmAvXUQ7TQuCP9+m+YoyNcTax511l+0usmmu36az9LUeKTkaTxePJld5RXs1IG3WOU2git&#10;cELSAhwHK1vGGiviLIhgsEaffouoWTQ4JCYgTCJYtu6mRzXPkVMrOeExyIJ4zO8j9MjMyP5P9Muj&#10;4dHR8Ojo+HR0fDo6Ph0dHw6Oj4dHR8Ojo+HR0m1vslX6y/tAFX6C6o18p7uwUpF/D6E+TKrHinrQ&#10;39qIYo66btCuCXFGkr9njdWaRt/XbTjjMAv0ib8wakzmA7i5nP09P6zymktX6Zy2a0riPja0zGMx&#10;2bjTNGtmdRPvYnCWiVSq0n23U5yuTx9ls/ClqU3anirHqGMo5HTdLHuyGFqZfDZSpRy1yW4SnbsU&#10;fzOw2ljgRcvJgnNetS3RUrWVB+tAGaHc2RZXnRAQDRIrU4ZYfWO77Rt2Vh2lpjOVqBB+wZJLBZaW&#10;iQwWRPKHnZmoYtxdnGB2u8Z+BpsbiQXzsnhX1NJK1Bk735xnNVkGSvZsmaXvsyNNUMTiWJzml8Th&#10;05zGNqyV/GXslXnJ+G+QW4Q2CrKgdb3VuzB4+rXmlQxMFVr0YHK1xrNLidsToZW5dOhaFu1e2isz&#10;40srQSpYHFprd6S4d0+99V1sVMp4TpRhAk1MYGuAEWshIUpcZIAkglpRN2RsoeIoNo2WoiyAUjOA&#10;24xecyDNdd6S1Bl9RfNxWMTarRSqeRzbSacG1JNE0rlWRp2XtJXEJh8KrrWf6VlbdiDxhcnSq0JT&#10;ZeS2+VsgArJuwlAyJlBIasBgt53CSOSiOayGNpVf6tpPceuI6bw3zxxbx17J0SRMrt6N8j9yuSWL&#10;qrCvzrRs85snOEUVkrbqsNV80VtLXXEB+K2wXqIOkCawSG6Z03MTZetaK9aldkY8luhYYMO4yMeO&#10;VDBxIkJc9mCW++0DBRvPUDRlSyNjW2ETP0osKGeEFv8AVBzMTBRMcd429RvM7Tt15aOfWnzZw7vY&#10;Fr4v1r0N9Hz1zywyy00PlfrOolelPMictuSOTZOeKOg4r0/QqBWHuJtSHEdopL4HIxOjUd3mMz+0&#10;2qKzqV7MGh1rCXUyS4TcCbdSJKYk1QzhLFiX+bmso2+qC9xMzRw9qpFgKyFdmxSdcvA+dt9jkN+B&#10;kO0faf7TG/rr0P8AgvgvRfHnij1j6n6XbuYde9X+2ehWG9DdA51Za30OlX6O9M56/wAYDpDluZXU&#10;1rTPWFpdXtehlPXjSCvoa/PFndVvje04qqynTt23MU65faTZaogYs4ZMinxlO0EBERMiJmPRQMxv&#10;HuHuuBz0qWJgmsEBAGMiQyMbnyj3MTG0DP3meO/79Tr6SPnAuvdG6l0C1U231H/lptLSajXXx9mU&#10;JEtys61Ok6POBRcqKlRNGKypc855TBXVZpKWJApBJpgjB4EJ+a57jUcWMYQGPCOIwUzECZbQewRA&#10;BvAgAxIhHGIkImffTawe8DETE7+5n1MzEe49+523mZ2mZ3meXr999vkx016iVxsUlfWfkvg1YPj9&#10;pR0Sr/e8hxcMEhZO/wCnWaDeSAACAg8rGkse+8UGB4d8lEDRSVHWWo2aexkTj645DP3ybWwWJiJN&#10;t+2lDLlk4SLkGxGPoosX7cA1ZkpPgQc231lNk8VQG9Y/XOUUkQLLlmfQpWbBUuOUgwRNzzWhfICG&#10;CPmcQsGEMPrDvWzUqxRD1eGsziQsRygsDA5WSs5RpCTcahSDQlQzfv2+5wj1KIbrtPFuQMVpJ+e9&#10;QwGomav0RqUQ06On7NSpkaliq1FR2ObkipsfZAaliuu2pgNn/GUs9hqdtUvUT6toGwRyd6iOLy9C&#10;ZvzdWxiGrYJNB4IhsAsvKthKOJGJlTqVxqi4lwauR2iS852H/wARXRjRbwxjysIMxSS4m30k0YE5&#10;k1zvqGBjOPz2z+OMCx411+2uv54xjfac7XlWjReLTVSyuqu7KI8LXQ81sXlLctgmRRx0THMpkIio&#10;qBCREZYMQwmWoPJ+bWSYQmTBrnzEZASGa6uMwMufMfTEb7tOZneZmJnaPMH9QP1V2Ty97V9Za8u9&#10;Jcr5J/zOI8gEmE9R5369gKrK7jiUF2TUq1e6fwHqPEjU3W4bQ8rltKVmbuV4jnUTScazrNYYbJbs&#10;MRZfwetXOa+8sCxuMLiJmBIUmqYZEyJTvM7Tt6KInpslYMUvkBFx8noSX75T6njJicyO0TET69T+&#10;2/Wmv0h+rdG9C1T1Z6EvnW6f0cLqPposin1rnHRem9B57yNHXuV85Ukc+rO/UaTztxXo/wC0yXYz&#10;1ANRWA7kusMN8SGkkfg8oMNo2HEYFzduMCZktcQsPpGTEJj6tymIGI+rf7zPTewIhKwESGRX7khE&#10;ZKZIp5Txkt/XqJmZnaNv26utb2vqHJ/ZrPlPYbVs85h2Eb9/GWswCpeEhYxGT7CVvaZYCPmUrUmY&#10;mrsZDpJypi8VQ2WSP+z3xnEq+sNS6Y7u2dMaryU3NOasV5NIWiRVQmi8WnKsdJV0r5MhhMxrycRt&#10;NsYxxTE2Z3tzMVj8jpZeSxlfw5DFlxyq4Nhm4JAeVjZhlsPGIsBARAiPyRiJhcbVDflqlL9SiBb0&#10;1QJY6X3flX+Epx3Gskq6ERiiyrmT4HzJpBLEU5rZoc0Emm+NJrHAZHHobmOfNVzderT/ABDBX1HV&#10;Vfw+ttL/AJPUXbiTQCn0vjHU4SUAYsuY9yjWUbCeQBojDeJdSdM2N0JJ0GEi1h8l8tpKmIOSBvkF&#10;vKIkokVvEhKJ32rkMzIfT1IPUfkutUHxU6qdJKds9+W2Uzqy41wR/NZaxmnkaWkUP9OkcK8AZG0K&#10;LgEEij02mWaFkZmNnJIlfdye1uOwnZ+5jMOy5YLTWQdqeu62yXWIFzmRklp4QIIQunYY0FKAR5Vo&#10;cfNxtMkdPakfc1WqzbFK4yKBxzAVHBf0hE1yPeZkzlywGSKd4g+I7CIjF1IvXtcqvl/jPb7apePR&#10;rZLWKRZiEGyskpTaNdDEzQ9lEeevkkDw4Snb7xi/yC9cExbawbaSZ3zcKXdXH43tvpHWeVrXbi8o&#10;WMw2RZRmsxlTJbOp2H2Ac9Ekr5VR0kKpNwwwZgJEpnqJdpqxY1BlMTWYlRVosW68O8gi2tuLVguQ&#10;A45SpoRElxGeM7lExt0h53NdUHVPZ/k7SGPVb1KpE9g5GFmLXfWSx1zObulBWa7Y1zrLKLOzSSZh&#10;x/uCvb6SYzppn7Ym/T0UdTd3u10APx9S4pmrNLKkYmJyGPmczTRWidp5Eo7FSZX/AJKEjMbRMxcR&#10;vy3HaV1JMzJ42yOLyRb7bId/hGme37RxW2N/XJ28bTPudcg5z2XuH/wHXUyoGIlXGd7GNbbXYoD0&#10;7qRTTnamWtQYBa4gLYgWRJAtCUTCBza/2MNilLIhCHj1lmtK6f1drKOyWYdinUq2kJvrymUyAPqW&#10;5q4q5VLHBCLMA6wnIUwrpqEtRxNgb5NYCVjyZ5O/i8T/ABhVXaBzMr4JrV0EDU87SWeeeS5kQOu2&#10;WEyCL0EogIkymYuGzfTKpN16nerrYeiWEGnW62m2mKiVdaCtwMQy0jJOwS4YSsxts5aTspRthUcM&#10;wwhOkEZOucSZzbMj+HTD5nU2azGQz99OKyuUbkwwmNrqrwtliIY6DtvKwuZ+SdglyqkBrUwQhkfX&#10;vGV9fW6mOqVEUUHarVhrzdsGbJIQmRHisIWUfpwuC5OmCIZKY+3Tw0Xh/Mee1SjVFRWQD13N8H/4&#10;WbZo4bI6QStS5DmJC1y2iINBmMIlztJsFINrrHpDBFpHBBDHHs2F0ZpzA4zC4qpjkur6eh/5Q7Ii&#10;OQuUSstJzzr27Ysck2sOZKVEuIGAAYEAARqNzLX7tm3abYMGXuHyhRMoU6FjAALFLkQOBiPXOCne&#10;ZKZkimZVL1cm9qH3+WTzSQQZVnHEnlewIxtVMqFaqnU82wViguep047K5uGGyuDVayVZX6IYU+v8&#10;gMwkuRvXnM3Zi3LP8NO4ymRncgEQZziRPf2czt6kZjjx323nkJNV+GBjyRO/PfeImZIdtpj9h+/2&#10;nfffffb1PS1y+O/YduGbC3DorkvN45P0+Ight33p0Y3PesGeinHT+e/oXIGBMbNDJzbNY5q2LQTK&#10;xl6ZRKGKiyDOQCa3+JbPlBsn9RZ7zLmfpN88tXtETPIfHxXMjtERG3Hb1KnlVHsRiOJDtsA7kMLg&#10;Z33iI35bnG8b7z7nf31o/wCfOQseMI78hPdkPoLL2Do17QklubG+MW1a1OIy6vWSCrFORMNFUUsQ&#10;lZXAL98Kg1KoDWDMpO5hM79KvFDBKeUE1jI3ki2Ep+kZkt9uAxxiImIiIj7z7luZc5GdttgEZ9RG&#10;8xHudo/rO8zP33n31c56VWwiZYIFh0laLCFJp0OmgzDcAiLePeDB8empWmmuN87xfaT7RS41k0xj&#10;fXGfkZktP4jKLysWKSgsZfE2cJeyFZYVcozG2lMUdYckoBuAAQwmJ4u2Q6BauBMYnpxXu2a5VpW0&#10;5CrZXbSg5JleLCyEhZNcplRTPGBL6frHcSmYnqhyuDfgdyxapb6Yo3P2JjghabjfLhiymYbMxy8m&#10;ixRDEZxLqMHviSMbeMTBG0cku8+ddecLn4b/ABZHs5isLmwX287ZZW/nLWHyENLOZPLOyZ5arcLI&#10;U1JrWSh4VabIcqsaqQ2iBrWWCCL4nXklX1VZt1CnO6hrJprtJkYp1qwIisxMIaRMXEhLGxIk0Sd4&#10;oIAFcTNYWEey82490GUkL+C1unSrEuXTS6a6FAI7Gf8AxpitptM7ZghawLNtoca7Y1zESJNtjMmN&#10;Ndch1PU1Z2o7Fdzm2sf+XZnX3djVWMxbnCIW8Zp/VWT+K+4b1kUoRma2II0cCgZVbpWCgmQADZ8c&#10;zG6m1jp4Vuh9TC6ZxtiwAzMrsXsZXloJhZDsw6jLMQe8TPJThiYHeZkCex1urFk8raVlE+p/L6iH&#10;bjrBuVAZuPYQocGFTbiSQyD6sCnRsggMOskRw8km356bx7a6a2jBap0ro67a7OZjSenNR6G7P6Ho&#10;62yOpju1rx1NT49EXrjzpMQ6uGTuZ7INp46uLU5CowyIwNRAAx13HZLKpVqqrkr9HL6py78QjHwl&#10;iYbjnlKVBDhMTmuqmgGvOROuwYiIIS3ma65ZWax19latryutQ94sBMlxXPhYiF4atRvtoMHlSw/P&#10;MMv3mm1h01nEkGmiDgjFkzkaTbGW9ndJaS74ZXWbO4eK1pV7h6ltt13itSVE2sXRxGCMl1MfODyk&#10;HKHbveKAXZpsqPTRrrpNmarpGyapyeT0fWxQ4KziWYPHrHDWce012XWrgwTX/NrSPMI4BJkS3C4D&#10;ewmjHkGJssLqtircnRSV2d7RQ+SpUVcjyxn1/t39k1MEXHMZX++Zt9tdfubMXrmEnTOsQmB44v3Z&#10;znV6HeXU+lW91LWMI9Xdt+yuA05pVZ5SwEZzUmrAu0sZkso7UjCewoDe++6BItgUJpRWWmLBT1WX&#10;aUx+RHTarO2Lz2rr17JFFdc/Dx+NJLrFauGPGAiJKfACZ8i5Hm7ySfCN5F3eqM+3cNj/AMa69YOB&#10;RGRobqVfVs0oRihADDs0aBNJ4HSH9C+cCTfU+fZrANFiDWeTM0GudN+kcg6e4fb/ABWZxOdyGj6+&#10;ZxuJ1IGQndFupjnVgvtr3OFmtCx8LONghsCqJXDORq2iaHXGMFnLNW1SRlWVH2qEo9GprhZKBYrk&#10;pkzPMd1xK5KeXGYEt9svKB5J5h2yp2+/Qe/+u3im0dixW3CwzTMkKlXurXDtjCyJrU9N12Uf1pMR&#10;o7XWKQAof8pBppMa5+2RYjQGE1Nj8jlQ7s6hyeNxb3JyNwyfUrolCQsMaZ37bImv4ThgWNpUYbyB&#10;FEdWu1nbmOeit/C9Cs+wAHXVxBrDgzkBGIQsZ8nKJGQmeQz94jrpfLtJ+n9j0JSs07vvYbV0eu2Q&#10;dhSSbhBGgqdpfwQlQxLgzSaqNObKYPLNkYAsxVK0j21gB3KklwPI20NjO0sauxn5dqvUd7MUrgux&#10;h5EYqUL9sBYIoW06IEwmARcEsZXl4zAKlnLhPvNWdUflVj5GLoIpuTI2IRPkelcyMyZDDigdpiOR&#10;CJ8JiZLjtM9boWSsr7KDpARrEMyA/llVx/qtTsG1TeEKz1I9lr392uZghvF4zErUQqQOaPMc04hU&#10;JAJJQs3VTVAwIidoId5UziBGlnAghq+YmIsCCLYuMxtvBRIyUTmoHITvG8xO0GO5RBjvEyB8ZiZG&#10;ZiN43j+sTExE9eYXqvj3sXnQnpXDOfP71VEfSaI87f8AUM+rB1QWKWzWTlkZ7Q51yjlMapkyYAM9&#10;xQsxO6svKgsVmaljySfxKvtEX8yq5hLuM+XQrNsJXarsv6l1hciPM2nBGR06kARkJ8R2NIyLGHMT&#10;6TMT1alXk2oVYYKzlTIRjcOn+QXbRAuduMDMbzvBTHAYifufXW9b5Xxtx0f6Zfizzf0DovN/C/fO&#10;W9I6qA65BYWFC6B3jqClJO0Uy3y1nArWOziwBLVyv+S7XwRV4t9PgNcniTJNkyd2pROzpXA4uzaq&#10;6fyNS1bBlFhV7OQtguTCbDiAS5tgQGZYEQomTsIQC5D6lzoVlb1pam5Cu1KZF4wxVdRFsULCCL6R&#10;mSn6S3KB9yUkUFofwLqLWy+YeY+X/qBPafw70n3ay9LpnDeXWuAOxO4EtBfm6cfLbVx4ys6m+R1v&#10;dCpmUb9NaOlXYJ06fV9PaW1gMhKs+KvGWMp4vUTE0MpfdbRQpu2YzxV2zFLkszaLoXABAlZMxuEA&#10;c5abJiYyymItOt44TfVrgpj3BuI8mDHm2IYCV8uU7wsYlW5ceAjHXacfvT3xXd2FK6dOSZVrhdtN&#10;bsTK0ZWMtBI7KmTVr0ldepW+6MdbI77g9WlBFcsAWAdGDWLstVFXe1bldv6BZn1V54lxKsTMrc6P&#10;NMkRyvnMgvINsMaXkK2YyM1hEXwI8hWa67XsScA3A5qjYwD6Y2gYnaIkq4KEI4wgZ38kzK954yQk&#10;0AHIn/iTOOWDknXfJH1EOVw5EsFffpaC+bBabRQx3LnzaTqvF2hZgu+N9/7GIO5V2YjG+u0ggq0W&#10;KTfXbTGPWfUS2Vb64+oSECKPX1BPkTMzG/32MZmJ22/t0nSOJFiS+228R/YvpP1/bcZ/rv8A9Kh+&#10;vgpG6lz3wH9VnhMm4G97qtTRsrGmk13xX7HrBF13jhJzETXXaNpXbJBe6rPITmOeE1eGuz994cRR&#10;p5ofIulkkTtJCMScT/LP+1VO8etxKDGd/wCkRvv19qTxJ1c/2mZ2mI9/5Sj3+0xtP/XbrRL6qfd2&#10;3oL6P3nj3nxRxuit/P8ApvmX0vV3y/G8RNRuMbcih2ILOcb/AJ66IbZaWKJyJjaSMscItfNrtBPJ&#10;932SdLsYi6meJLZXsAX7iUlwKP8A8EimJif9OkUBAWTUcbxIsCf6TG28f397R+//AB6wU9w+iFvH&#10;/YXjT6o3laE6hXb1FyJL6atdJMwGNWdemqnzPlXbqcPKOdKexQ3qRM4W3WIsbX/vNNrGEVMc0lHT&#10;Qtx8KtU8lWiQKyqHmHraWQXjaH3mZg4ghPeNo9FHv7O1L5Lahn1QBSG8f7m0GJfb1MbxMbT+23T1&#10;/XO3pfrHy74t+rT5yZM04+kwvN7W6AKlV22jEsWprmlf2LAPIpamzcr6wltFR2Ywz4zo0sK8taTg&#10;WcSUl5mOFitUydeZGI+giiZgwiZmR329iS2wQ7/aN/XrbpGrEgba5+/XIY+8Tt9/v+xDMTt++20x&#10;PTP37w+k+tX4A84+1+WHC8697IedoUrPoLgeevqur3flBv8AjjgG+sF6r8d//wAJ0Mtt5r0hKAdI&#10;h1NGWbRnV+XYBU5OpGWpV7i58dwQHdhRwhhr+koOYj7ch5gwd9t9o3HaI8Q2arjVO5K5b7feRgtp&#10;3iN497eiGZjf/X31uL27yvxj1L5io1b+oFzii3NtUaYhs13ZLmDiCOldEhrIUF3ec9uqONBbFIcz&#10;PQ3XWZdkDVuu1GHaLyYdNINXWXs42jibOSz7E16WPqncu2Wc/HVWlfJ7YJYyyBH3M8BkijaOJbRH&#10;Xmkm1auKq48GNsWnCiukYjk02FstexTx3KfXufX33jqoOScm8meWhKRQOGcYUnT8erzDnaXpd8kL&#10;u9roFA6jfZnj5APbHuju7TUoqx3Bc8Jr0TNQn/rLNFgKL9ULMUbLsl3PxWPvnisFjflzQZQrZHK2&#10;yZNXEIyl+vTGyxCAdds1lHkcVaYMlTE6eTS1LClNpaLfT0fbsVYu37Xg+QFltWmqB811lOsx5JBr&#10;SWhTTGrdSM7PmH02AYRBpNj48uO6MfAwIv4AS/EwiKVUIAs1VQriNRCQrGozBMccdPqG7BmKWHTb&#10;6jG15gkmgx/KyxjiuOi7er7i7j9V169aXJxraaa1SaYVXQh1fL0SW2zZtNlGSrsfUtNKE2sTaxrV&#10;bvm2IQeeRg0GleGaxsAy2Dza/wA5NV5AbQsCQJSkPJUaC3pEZNNxNoD/AE/ARWnNPCPFLORLHBBD&#10;HvNNNNvrFFFFHrneSWWTfOukcemuudt999tdNdcZztnGMfLo96ayW2LDVoQlZtc5zAUpKljJMa1h&#10;yILWAxJGwyEBGJkpiI6gQA2EIAJGZlAAIjJERFMQIiIxMkUzMRAjEzM/aOqD6f27etVdG554i36L&#10;PampaFKcnlyckhai7yRfpM2XZmOJmllgI0FFE0jjJ2Gn/M4fTXTeTn/uj3xPTOlsHme3eAPuO/Ve&#10;VuYHC3sM6b+DRlapMVKbh43zXbLWuTYCtVqgpdiar/JfqiIEy9aa0ZGSyd2nn7w6fDGVU3riboQi&#10;4dVsCfNQ2OCViIGsmMbJSuGhIoYUzA0Z5ze3HofTLm2vd0Yf3CdcSnY88KAxEunXFT7jEY1AlkyG&#10;DAlZRajTQRiSn7TT4webLCXtrNhP4b89rPuJ3O1plte62yEZjD4+1h8j26tUITjH4609laxxxzWT&#10;ToowmSVFV6FVG5A3uH595te4UOu3cKjiMBpzD1cHh6/xLb126+oFvk7AWFgLQ3sCMNcdyuUtAyaN&#10;eACfjpE1bj13YOJncyKbXShp47BztxH9r5zsj9+4cQOkm0+xAukH3JhBD3zsUuYA/drUjcalB7Sq&#10;9iIIY3vH2Qv9r7WX1toDDK1B24zC4jX/AG4f5jpLoLYTytVATvYRRpHytY3IUd8tpC7tbpS7FTYr&#10;JcaS1kjUi6mHzlsqGoKhf+A6hDhD5sEMLhTiP9M3OHZVhD/8Jlk/pOgLULYbPcaeVG88pRCqJp3C&#10;cBVFWTwnkI8h4+64aKDZa3ji1wKRPGLkbP8AKgxgc6HaIyHGmJc6R9S9lc/pLXPanAIwtixl8Tj8&#10;UjTF6nnVV2ZGszG1VInHZcEjFWw8Ks1i+UgYr30Eq4mAhvBeaawo5TC6nvHdBdW1YtHkVNpkwa7R&#10;sMM4sVJP9QFkzybLP9RBwaT3kIkoLUorLT+mtEoS1keBPMHq2DEHg3ChQzZkDRW01lPOuXBlbYHk&#10;EAqtTRgLlila1EJjJMHVkG13TK8/pfuDksTUoZC7Sc2tGSrVkqOqrCtllXDamt5BzqGPrWS8J1aO&#10;m9MYanRoYyhkqtkLFpGPfbd5GaWQwaLTHJU4AZNdpkUNO2EQ23jlIAHvauJIWNyGRttc+w5DAIFn&#10;YBTQYzjbGM4zjOM/+M4z98Z//JnH/n50TExMRMfaf6e4/wCE/vH9J6os+v8A/vrr9+fejo+HR0fD&#10;o6Ph0dHw6Oj4dHRnOMf7zn7Y/wDfPw6Oj4dHXCZ/2OFzDKfULdtgIv8Aq9GW88S7Zj+iT+FqfKLH&#10;KVGFsT+rBW40Uk+kGZNoY95Ma65aX/nfBuTjBqlkoq2Jx43jcukV2FHNQbjK4MsBVl/jiwaFm4Vc&#10;5UBHAxKqPB50/JlsVvKv5E14AnwjnHllIsIVy2F8vHDCEJPjBFA7z1l0fxW8trsAlu9VsizZ6TCp&#10;hds9S+mKJR2Gxf8AfDKO20iWpdQpwUi3M8Stb0dc9SSbb4COmzBvrHvwFb7WatyWq6eL1Xp7OUCy&#10;1hWOVlchFjXeOai5Nj83RjO62k2ab1/piqyj5QoUNcUstiimYq3GkohEuglaqxFXEut4nI0XxTAr&#10;JVK8rwFoWJhXw2WtJZccnp7KNF/CbNjBPp3IiJckYMZKFO+p13eavdAXc4oD+0V2r+KuEOO8WEXn&#10;7gtK6cegeuqz/Ovh7jy8sTH46tTLVaXnQZFRcR4kqxEuMKXEwx4i261z7a+KXSw2K51MfpTCraiv&#10;TMlSFlleMLpnGqkY9cZKXwvaY8aQKRkfXWQ0BZbJ123xdZy10wNjhg+ShZ83J2imfvvtASUbTucx&#10;E7/d1ec+rbsL3HyN5G3YVno97l5J0X/4trjtufudXL9xvmXHZGO9dNXS6IjT23QelCBWcaaEiBfk&#10;icPSQFsDOJmz1cw8chhcNJKtWPg2ozVj6uSrNCrRk5UQzwIjs2oFwzvA7zEcTEh6i201zXu3eJqX&#10;51fCCNuJLe58RygokogVKmQneJnbeYkZiekR6n5S+l39W+0wdwWuukcO9Wnc8N6Hv0ml2Npznr1c&#10;pPN77ZuHp7JdBZCH/O8rl9poTZak2mICsk6UGIiM0MXXaQZutmA1JIWFNfWvTWO1ykiRZVXr2nUR&#10;a2Jk64xD65iMSYmQxz9R7FafzHGxKiEHV/IKoGYhiiYxQP4h/KfKQYMztHGJnb3+9PJ/p6/VH4LJ&#10;VeH73nzT9UXxXcb+HDZqt6/REFdI55UrcyBGtdyVPrW4fsSYEaSUluvDr90sOYzYfxrNOX/zdvi8&#10;Y3LV+Ffy1MvQYyOQ3RmWrA5jmwSMimYgfqjgwv6iAxPXmbVNu7OLqVkRmIKvOwGQxuIzAwO0yUbT&#10;uMf1I526fz6jdgoXHub8N5h/jC4DjNGPRmF84LqPYqvQ7FWagnKQ8/o1P7zyblXUZuS3mpmhCPqy&#10;rBGrb9mKvEwHbEAERWzKZuytK0qgIhIbfp8WCEiAyKwFq1n4yCY3GNoKY+xDG+8enkZGclMmW/1b&#10;jJblO5EQkQ8oned/v9/tM7dX/wCI3HNuW88ovFnlsUhd6vCvTrdtrDezWt1cbO16EIdYonG7K+ms&#10;LJaWglSTLoLDNhgxmTZV6xsMhRSh6yr1CWsAURjDjjykMkUkUnElvucyRzwiOX32297RtEJtiSIj&#10;iJ4RPGJ2iIjbaNvp2iI3n16jeP8Aj1oF8ez6iZ/p0l0qvUCy7na56kMt1lnFiiCTCuwXAONjdiY5&#10;SrKoMiEh0lH1xHhXPJMWuGyJHuWtbHbk/wBf85S7o2res9WO0lXxgtfVSulhaubo5miJXisrda1N&#10;hri6iQbXDxxi7DHXMbW+KB2sblsgVn8vjSdOKXicYGUOxILYUtttpuqOnw+MhVjrSiaRAwt/kAIp&#10;sthpQuxUQK/PLAKavCtqv+M7GGFfvBOgOYmEbnnFmNf5ErI6cgvXbaeWcsuebGJdP16650hxFrFp&#10;iPHQGL0qihpItLncu2vkY/IVr2Ru2CyF+3by0WG5K+99wSmw59u294i4PGIyCYUCghcUizkSfk/z&#10;GEpXIOSaUJCEJWqt4xrpBaZGAEFKAJkJ5TPI5KTnl1zK7Xha0uytDnnng/fMRjcjQSOXG0+NPz1+&#10;wQwkGNcbaZ21/GHXOPy+22ds4xn460vpqppTGfldKxYsI+S6zB2gpg2CfC+Y7UKlKvwggmR41wKI&#10;LaZLaJlPIX25F/yHAAHwFcwuWyOwSXGd3Mae+xbTuc/beNt56zQ9O+GuXdB6K6v9z9ze6uHlXhkF&#10;ZBaVzb1c+qHNF5tPDSxwkVTnrVI/r6aEQheuaEBgj6ilOypSpR5iD945G+fzmnME1H57qBWHO6Nh&#10;1Zdm94BcNIVzYJIEJRMJ8ioOI/ztWMQRsESdY3HZTJAycdjDvRXJQNJNfySBWJOFQwhmJiT4Hx3+&#10;wgRehCZhivMYVL43VYuWT+puo+k3rq7WMpTbu32RHbL/ALb7QgxTVMRtVqjVFpaOv/wpZRJJF0k2&#10;kpbCQhiRrjGsDTH650fZtVsXU1LTyF27cs0qioYbm2LNaI+QlMrTAMFMbkTILx7QZeSYApFa1p3O&#10;JS22/E2K1dCEvcZLgAUp28KNkEfIJZ64hMc5mRjjHId8+fWon970T1BzGQVoQ6qcNE9JchLTC7lO&#10;l7otbTKh0BIvig02YbhvY5Fz3MYGd9xGqHdrqPKRpjXfmbukqb2f7k6blVplvFhhO4WlHU1y22i4&#10;2viMVnaaBAZfKrolXvcUbyqzSKyIEce75povDS0/kOSxVZK5gcoLS4pNMHas02smZgIJUwatz2gg&#10;bATMRO8dne3d09Z8B453Pm6kl53zzrcxQLugUQR7OS5IMrmOzsBfpJqaaMcemSv4gRddiPwKsQQc&#10;M06+SPZxnLmY7o6F0lrXT1Zl3XGgMupGZo1AGbjSX8d83Eogoc5bn1Kd4EKiWbNvpSBGghnzTVV0&#10;3mcpiLzBVhs3UI6jmFPiGC8i4UZzEgJALWpky2GJFBkQie/TI86qPQu1ekh+6uaK1pXJLp5yirFp&#10;r1iLYgmNX7eYxQ3qravFSwT7HKJhC8f2eqsIOdDomLim2MYbwxaFgMVntYdwg1pcwlrD6WzHb8cb&#10;kqGQa9LbN+2batvF2qDSBkuqGlu9iKyUnSio0SlryAYG7ZpYrBFiFXF28lVzk2K70CBgtChBqrCn&#10;jEjwbBjPj8hFDvKMxxXEzxpfEnGeOc+uMvTulXBzwanWZV2MOuNYJM/4XPUhG2jneZijhMPcJ3ik&#10;2EawBrki5gw0ViESEyEZIkleYzsRp/G07GKyGay+V0wrN4/UONw9mVrnG3KI2VuArapkrNXIIetV&#10;5a69Zr4rKMmyyWESVnWl6y1dlFOrWyJU30LFte8/IU6VkBQo/S2IMCJJExgh5CGBgYGImaX2d43u&#10;HXqNrXpdn/S7gzS82qFu/wCWT0MuTL7S0nhKw7Q+TrJ4E2cV+y5LIEk2AjKhnXSb7MJMh/Nb+Lgm&#10;ZVGWmhTZmBR8BGTKmubq6xE0/jLtkEtWiSNkyAGIzJEM78pjqr87oVTq+do1OfnOtDi8JMiAHyEq&#10;C4EcRAREzEzG0bT66hPof1J3BP6Y083cUUU0RztwC4dJVMbvFmWW3XjIrHem1qvwbMQtCIP5aeUU&#10;sOHWU9mUXPjEi4FROZvnGrda6lrayjR+nK+PXZ/hbIZdDcmMkV7JcG/l9OqMuXBj5EEDFjyc8zLY&#10;kqQRzP4vEY88T+a32WJCckiqQ152hFfkMPc2eBcZgWQQlMwIREejI4Hq9Q+jdjuPksm32dHN5870&#10;+pzZWrStdFJWVPS5ty1lRjXiNZmo0sNqb6LMqU7TBJ8P9tGsKjnMh/ZLZl5fUOQ0Id+7VLSmqLWP&#10;ehCHwg/j5kpNGPhKnk8CG9YhEoQ/m0ZfCGCTB3mOKpRRmhQlsZPHLeszYHOPJUjiT5IggJiUrk+b&#10;A4hPCTGYGY2R6++qet236WCj0FWryyQdbAnqqi4WRGIqBY6PFXQ4KrZo8harpVof9tDmKWWAQGPS&#10;OIzXUfWLGcfM1ymuM9f7IV9V0sm6rnlHSr5C5VBC3RZRlho3Y8fhJK/OMiRACxiIZEBx6sNfDUka&#10;xPGNrgykUOYhTCMh8Z1ZeqeUlyKA97cineRneZ6+7VL1mneS/Rva1Puu69+J249NElnQT11UFz22&#10;A7JLCcUsbVJqfMHYx15Oi4ofbYMocErbaaHSafGNfbq+dx+hdX6jr9zclqo50+QVyqnUQrE3lzWt&#10;tNL6D2yFwFHCTHdTAUcyQwRxt8A6T81iqB6dr42PnRLIaLTmykvIoYIHAMEmSjnE/UMkO28xEz13&#10;Xh6jCdPAWX+H3P2vrFuj5dBB0LmRPQYHKehPOl1eYaPBQ+n7ShnFbYQsZUJMxGSxWK7OZ9sSwy67&#10;OO2uMXmlIyg9zNR53IxhIHLYU8qFivi7OYpEA+QIkzCxUaLZqsI5MGpnnMEJRKWobJVDOtOnqFJH&#10;y96tqKvjZYXUdE+p9CS2hIwyIGBITjaNpjamuEefng31BLxx62+h/QtzW8CqvNut1Q530U+Te0Np&#10;CKscYvt6yf8Amq2KGWVpsKQCIMFKSPrnExOdt9vyr2mNK2Q7qZHT9/VmrMknS1HD56iyzl2zN58n&#10;Raar6S8iHVZJ8galisjGPqZ7mZkMlk1zpmveRi8Wg8k63SeIVR/RDZwiSDjgYtiA3Eik4GftHrqH&#10;9d5x07/nn6F8U1ts6zVu6dY4p31BFO0ayE68zd28cDry1JNMXvNGvrh8wrY4WKT+OOkqh++sOmv5&#10;7bR+fxGanU2rO3FOxY+FqbO6c1TVE3vk4w1m+Ks+msRMkxVUYS3tAZ4jWoOnaI3npajaqfl2Mz7V&#10;r82Op5DGMmADaba0SVEmcRiJJoRKwKfcscPuZ+28o9gq6dkFS4iYgjBw1Y68D9U+sGsE47DVYHET&#10;tptB+/IiQzMY+82Jtox8bY12zvp+W+nrfSmP1LX0S7Jqq5w0YyatFibAqZGTTmWY6qu34pqfLfW0&#10;9lGrqG4HkqrJCBeRfKjRisi6keVFBMqQb/I6DXJDKDqi9kqgoZ4gZdriTICQgm7b+i27MmJDZApw&#10;idFroHBm0JA0n8c2DU9WXrLtFLH999dSwDR9N9tNsYmHni12zjTfXHyTsq03qyhZoWRxGfxwXzq2&#10;6hzVyNZeTw10GMrvTuwQvYy/WWZqKBsVLKhmYAxiekFnexzluXNmlYlMGpg+RDJRaVIwYF9Myl6W&#10;SMFE8GLOYiZGeqDunn0SerWpPz43RIZbHALd1o2nNNiYwr8Tz6qdT8ySmhjTtJ9m00kup+dzP+nO&#10;ukOdcR82a9/DPSsaN1lgu2V9Wnb2tM7jc3nhzVi/kEZRWM89gcNGRk336FSzlrB5mw1wZKTvTISC&#10;0SMLv2F7gODLYm5qFBX04mm+nSmoCUnWKxwXNuUQIJe1dVcVFiJV4hPvcjj6ul06D0Sgcytn+b1V&#10;ZXjqsAsrtQOWSf8Aybo46LcNfgISLYofEC2LSEqWWMmLSTOmYMiQza76fIIO53dDtp2k1r/8QdGY&#10;nTGR0djsTpjRF/EO/wABqDJZBLKGM+BSSVuuNbFrBFtrl20g2VlXmlWeBh09nT2ntQanxMYPK2si&#10;jK2LWQy6bQfr0UIMXWJe0oUwjslJrASUcjy5w4xmJistKPJEw5Lxkw9jMLYgDrj0tUsl1DJlPMzk&#10;6AtodJpNvvoFoHGBoJnSLOuB9iI9/wCSWPLFka+3jk5Psp2Fv5HKvp6ox2S113awuJcFCy3I3inI&#10;172YyLAewwoBRXjApcFSMVZspOLl2q1NmnOidfV2tEorA3Hvr4bTFuyubCgQmIrmqoiJARJ0umxL&#10;tz9thZR4lMA7r9S0CW6edOgUpLS2F5zlCvyHz9LbSaOTZhUTBcfmuj2EUU6cbBAgO2kYWINo2+8U&#10;SmaSKI3eXXvHWOBW/Q1/BY3EMvIr46qing6d88VNirjyryrHJtgDTWEV68LBPGYfADXMhhknGN4q&#10;7K8yi4+1CSOww23GoGz42PhkE81TIQU8z5EW8SG8nETIxHWMW126L33l1Z8Y8C8xvOF7nPwtOxM5&#10;xG2U8alUXj8DbS8cplrkjXYiIVrZDbNJI9cEqhkKuI6A3OunOhZPMaswdLttpPRNrS8ttpjUbyXY&#10;+ONdDN4Zes2ayLJ7mK7F1l4ptWTQFRENBswN9+PUxd1uoMpmVZPiovgBBB5JYY/yJUthrHYeQIhO&#10;ylwctOR4xu3jLzT0VL6I4hzXlvFOUpeK8kTUh077o/59V3dssH8ArQ56Nh08gNO0uRLdZNKFhQJL&#10;OCQ9w8KZiaBjR6aG7RWYrav0xhMFpnA1tNafrYuzZ1TbxFGzfueE4baD5FoWNjInYQUr+OBGo7UW&#10;WPCFgEQIZeozFZK3dyF1mQvMsLXjVWnrQrlEiopWuRCa4gcQUMKIIVeMQLlO7/drNtYi9bsunYKq&#10;vEcGbYX1eNkifr4hJ5ZN4dBNNMylCTx7RSR6w6SC7mQaa2LYStYaEZsXdi1qSvRoFSbexunl26lv&#10;OZnCWjXmaKqrmGa4rABHYquCVGEKE6xWlCOdKrp+Mi0o/TS6LHOhwofeJTF06txQlVcTBiImWFMC&#10;DAmCgpKRZCyKafkvTXCK5vYXM/W3KOgeeuj6vA691mnNK230Slyhu4qu8GjkWzTvoFsyiuXNssjj&#10;tSxLJqTPEonXn5Gmil3H196e17g9cJbp68NmrZyVQ2JVHlY2MZZULsXOUvIqjjMVn8xjhjPVsFLS&#10;sjiLNS2ISLSWHy5hruGML6eBhXcIyUyEBNhZSFmK6TbNixSq2Jmky3A+P5S2qktxgpwl9E0HqHiz&#10;uHAetdx6on9K9G59tbOb/TI8O8X569ShinmJQaWkIs7Us1jZS65QK9JXdXpZbSw2m0vIluulhjE1&#10;IhF+5OtbwWQx13IW15S1W81XSeAo1WLiJIBQuXGUk0l1lSrySRMc1kBENgeWy1Vir9eyiumaq2cX&#10;ZW+9olMxBSyeMbCPNhwfGIgFhEz9H23pTg/NfYfZvVHXxubWahWv2yCOKH6q9r3oGO2c38i4dj7w&#10;rvO/levg6nIyb/X1mjJFZrRDBIOEaG0rdRlTKlLm72djjqubvZe7FV1d2eGIHL52wEPq4XyRMBjM&#10;QoOSysrDktzYjiJCSk8AA3tXsNooqIlotGhO806K54Nu8Z3m1bKdihRFMEAfvGxHyIhAd9+r+KG/&#10;UPMnPuY3PqbXqXcOSV/eOs9wuihII3s9h2FyKx3s6laNuBoBYA4gxDpg99HeC1SZ4S8KcBkHFaW3&#10;DMdjKtV9tly9UXsF54LFjWbbFLQGOMc44iUj+pJCBkZHEnNaXcELTGgoVIae5ICZkQHf1xmZ33He&#10;ZiP5fcjAwO0RR3rPwzcerfSx675juVq16b0tXz0+585PiUQhQ1++ULEN3olMqv2zkqVGpYqJKOjP&#10;Z74PnrbLAxGosOIxYFZx7vyk6bnfIcK5JZcYiAMIg1qX+8gso8YSX1SHqYiNojzNgJtw0A8YEXEo&#10;3mZKJ9SZf0IvRFEeuW87T15pfKPpWkdZ+g57y8u9WgeN3Pmvau3rlo6tOO4bI0XTL6rc0JmOPtsN&#10;MAlpPYoLEPcns0//APAavZPyk/dFmMOSHrWAZhbldvKZrxBLjjEyMMOJCdv2gG7wU/5RKPU+unBg&#10;Q21GO2zNxL3tBTEbF7n9yGY2/rPWhngzhnWPQP8Aw5XbOQA1ZvYn92g9BncNrmItclWMdLfh7ZUo&#10;a9g+cQbfB1/RvYEc38mAWQn8ZdJfw2ztl7SS1+CarjJScWPDH7zsfIOO8xHs4Laft++8b9JNIV3Q&#10;LeIiOHPff1uOxb+p29T7j3/7Q3/08vpiP330vT/JnvjlNfr9meGdWT1CUI+tWPpnNedXyxrr+h2C&#10;tQEDQWqWVL0HJ9ogQJ3DZPrMGp3daTkzsVsDmjjzLHTWurGCnyiG0jLAWZQY7FtPEhOOURBTH2md&#10;/t0k58Q/yJKZiIGZ9TAkQxxneJ+8cfW8xE/eY/aen88gfTM81ePeC2PzqgX2Hr3O7tYgbldkvdzV&#10;nRkD63CCK4JHI9JPUQUevaEEJlh+wCSvjQZPXAHz7lMBdDMvquPr1UkgeTAOYI4dMMEiiIjfhI8B&#10;32iZgRj3ET9+kmPNhwfoCiNokNxmI/135T959zP77fb10/65avTrwlSoENYsWiwAr1y8aAIEEIWL&#10;WEYQMMaOIYUUaHTSKAceKOGGPXXSPTXTXGMPYiIjaIiIiPUR6iI/0+0R0j7mf6zP/OZ6+pYkBwpI&#10;RWmZBjB5hSI8byR53gIi3hm0xJFtpLpnaPfbXG8e+m+v3/LTbXbGM4SsIVaQ6s4eabCmIaHIh5Ka&#10;BLYPICEx5AUxyEhKN9xmJiJj2thqYDQmINZiwJmBKIICghmRKJGdpiN4mJiftMTEzHUbq1Fp9JF1&#10;EqtdVJItYIh9twRI4yp4YNNI4tSjc43NLzrpHpjGxJE22c4++c/fOc/IjC6Z0/pxEIwmJo4xcLBU&#10;lVQAPaCxAAh9mYmxYmIAYiWtMp23mZmZmX1/LZPKslmRu2LZSZHEOaRABHJSUrXvCl7yU78AGI/b&#10;aI6rXpHofnfN59VhZ8r5/tNHDuir2ITzRPzl1032YSYkwMHvrpnbaMOSTZgTtjEcAm2dvyxkXcr8&#10;Rfbntq8MZbvNz+oDepBYDTkJyF6pzaIGWQOGjWpMAZMl0mtnIWSiFoqFzg4s2ndAag1EE2UoGlQE&#10;COL2Qk66G8QkohESMsdEztBOEfjqjcmNiI26WLuclofdjr1IvdxbKOVXGVdOhynGjCE1FL10G0ga&#10;DTZxgo6FvtEMWS0/k6hDnCGxgR64zDjl7vwzVOe7zac0Nr3WmWw/afWbcc/A/ktVdKpFW3AVgRlK&#10;75GLd5OYJNW5Zyk2go179S6vHLjdMaTomMZQ0hkM3g8RVt6ow42F3vmMJzPIqZaTKrA38SSqQbFL&#10;rQuXsQ5JvKZgpbzlQ3MEC5rSOanryoqyfrh8OIwlZkxNTYdcSEMDJN5NZyyNRMxzbQSZhhlH3Exp&#10;BvBtBp2B2nqdrdP47LaH7aX8faVpfIRGfr1Mg3J2UZe8oYY/I3GGwX3LA1PE4q7JQltY6kLQaSQO&#10;UaoZqW9Yq5rUSLCzyVfeg11cKyzqoOeIV0iI8FL8sEEGPMxZDZk4ODJZe/IGvIulV/vVQG22DMNh&#10;CuAMP46wzlS6ajy/yMY1xrpBZF+mRN5dsfaF0IIVnb95OnzmH8Qen8t2f7mad7/aOrEVK3dVR1jQ&#10;TEQl9pwih3yIGIEEalxwTUNxDxTm6dOzJ+eyHWkaEvVdV6dv6GyzIhyUm/EOPeWAsSlg+OZmZJmO&#10;eXlEYmZOk5yuPjWXTq196pt1fVv1M0Zqh4vhOEk2xrtiQcqP75imj++2NZY853HKg2z945tJYd8f&#10;fXbHztvT2exGr9PYvUGHeF7D5zHovU2lAzDK1le8qevc4Fq5k69pBTJLcDUnESMx1jl+laxV+zQt&#10;gSbVJ5ocO8xIsUW24FtG4ltDFHHqQIDGZ3ielmo/PyeCXXpttaWar1biEwWW8xFgbwrRlOdM6k6F&#10;mGGyDLEoCLMxq6Y9kbiIhfIFrnGuYP2ac8dqOz2pu1Hc3X+Qx2QxVXtTnQXboYx1hxXlXSIbFeFJ&#10;2GvRThpbfxs2HuYV3HHRAFwdfmF81PqzH6o07ga70Wm6npFKX2QWMKNMRKz5FO5uK3AV7EAsA8Ng&#10;XTJbM4z2THqTPrCyrH8TIieUq36sYdbqsjIHIjLROCVLtKyHbCAGVzK04SYdrAbBE2miwcKBoIfF&#10;+6LRdc5TWN+7isNpKoUY/MKPzZ6qUeVZVnyNmjYlwLjGIXEAVhkkVu3WbZTjyr21+VMBhq2JQmzb&#10;yro+RUMeFFkTwIWL3W5cBJfIMvcLH0pTBWb+ai4ldfO6obS6qvr5zidzOL+zfM02P+0Jifb9uy8H&#10;eTGS5F4su0mom7CYgzMe32kl10xHDFc9EactaV07Sw1vJuyjq/kOWt3ldaHF5SpVDZE2WUq7COKx&#10;3WOtSBfWwR4KXE5nILyeQdbVXCsDOMcR/mZIxx8zYGfELjGB8kJAFbxvAzMyRTj5beoro+HR0fDo&#10;6Ph0dHw6OuEUyXhTAjlmhjEMy8groCCoIJjzdRpzNhA4pZNNyidQxSS94B9ZZtRh5yM6fphk31+T&#10;MRtvMRvO0f3n77R/Wdomf9ImftHRtM/aPt7n+0f16wz9Z++e2N0nparUaidD89V7z5qi26y8bwrI&#10;vS0vAunqLrUh/X/D6TrOYiGovFeloV1nZxPWFjPvVBU3gBsm5y1DSSOYa1efI2BBbECjj5ZmI+RK&#10;GiYfKQEzI8EtiCnlJcwE4mFzESTxSAjxyRCcnvIRG/j5hsUpOfUyRjO3raBKR9l720Y8QegrX6F4&#10;eA26bXoqr2nn7cjmPak63XeepkdDri5WYRbecvNI8LrVzHo6Bsh6Lz6xJiT1xdYtIAmxmzAE2GJ/&#10;TeVhMSwYFq5lboj+SWDEbmufsSmDIsWUTMSJR/TpBy4WcwM7gUcgmfvxmZ9FH7EMxIlE7TvG+20x&#10;04Px30l0fbH/AO//AOj/APJ/9PnzaP8Av1/z/r/x6P8Av/v/AJdKp0Txf556JfIutsec18TrQFlE&#10;6CovMAs+++nT0FTxTqL0Wy1rJcVXv1j52qjg1o8l1VuYK1LpJOo0CKImJzEWsFjbVmLpVljdFsWQ&#10;sREztbWjwV7TVSXhstqhEfHmwDIVt+nAzMzLxV6ypfhhpSmQlRL3j/YkfkYoD2k1C0v9p45GT9QW&#10;8REdZNW76ZnpHhx9vced7yb1RrfeTce4HDaLjZgVd5Qtek+kx+re1e/2jBAypeTi/AjQuJlFfcNr&#10;FOWYQsXi4WJFYe9MfpTK48nsxbytnap0sfDXOEXqO3lYu53It5wEF8gYgpBbGNmSkRiRWA9TIZWr&#10;YgBsrhMLc+zIAEkshVVlNCsG3KY8czx5EIhtG5TyKZ6Tu/0qucYp3POZ9tozdBU7h1P1/wCj/SS5&#10;xGGmn6L4+8NehO19U5tyIBU8NQgsIe03zsqI3NbYsoxntdlT7TR4XnB7EQdhCqKKtW/XNaX3M1lM&#10;qJwK5s4TT+Sv26tIQYSxOL9i8BQkziGLkJmOJDJPlsOwbG12CTFppVKkjMz4r2Qq10udJDBFHhWg&#10;4g4jcTgvvIz0wPMOq90vfptD5v8AJvozq/Ia3Suc2zrERvWeCT9Vodj7h6Mab+ljeB9n1TZGr/LE&#10;HEuR2Gv1+rpF17rz5SSwKVoGDIiKUMiSp3Mg/KrxeGylykmvVdcibuOm3Wbfyh/mpY2/wmFU1Y+i&#10;1S0rCwti5MgWRzHEmzk111CtXaqXkxoI2TYhBhXqxNSLKOW5uKw4CIylZDO3I4H7w+nDfdHOPXju&#10;ucI6rxwJtXO7C+kGfMXJYam2846dy/zdeK9zpxfLJX3emTqgPerKa5b0kIiCwKNU6sPb/Kt25cEW&#10;tmxWpk5R6KT6hRF780ZRcMwxFqri7C6x2WAcwdeLLSYdcZ8geMB/WkyiOou1jDqrY4GxPg+KLwnc&#10;WLdaWTYUMx6ZKwgROY4zymZgIGN+ph5LTJelehe996Hmy2SYaBq+cMwT7XpXZ0pyoatwzipmyCqL&#10;sNgKtSkwRDDYOyzxwuCBFlj/AKrMOpk/VgWPc+PcbxC5iT47THH7SIxvAgMb7F99oLbbdi3cVrDb&#10;b179RvvE7/tMztvM/vG/3260Rs+73REx2rQwZbr9OMBwHyYjH3znfXE33/P7RSy4gzLmCCeUYeef&#10;EcRBYsO+8+jDU550MFkS03Wp28z4Iiki+yF1zIjAW789lMbCJbKEPbWrvfC1WLdVJG8FcdFMrqIy&#10;DGqqc/1TSMkyI2nj/LuQjJ8YMwFjACSIFNKIAqa5RTytW7CxuFJSXZdPMvVISIS4Fq4zeLGGLJGv&#10;NMN0WQkwz/wsRAzGi6Z1K/r3rdYTDqLjPabR1ocrf1HmMRawh41zsdisC9NtGNxts0jGRyeDx925&#10;dDGJtJf8OFUXXaoSNr8vz2XxdlIVbXqbKKmqihUtLuQ8Bfaugajs2FwU/Hr3HpSmbBKMZdyeCWzu&#10;rz0qtlZS1g/nQvVH6Ph0dUt1ziqfrkqKVo4ZKdkQjoSH+uiFkzNq7mTbz7y5J12x944lOw+mv47a&#10;Z0NmkzrieEaWPOteducfrxmMZev3KU4yvkq6/iCkpZGSZjiaRy2JjcAoSsI2kZGww5iGLSYWnTeq&#10;bOmxtjXrV7EXG1GH55bHGag2oCB8cx9yswcz6KCUA7yBMGYvX/NdeQXBPdIrVaCGaN2xeBD7YSir&#10;dZ2oYgDOPAACsYeLLYUXbVwSPpCU2IlyedLKxxuXLCYrs9isVn8dqMM3mm3cbkreSrpmMcmmLL9a&#10;vVuhFWtSSpc3UImMg5IrfeafyrJstwVg39zXN25jbWLLH48K9uomo04+UyxIV2segvM6wwyiuw4m&#10;sByYVgHwqEUTCx5M3nVDP6QD9Ib2J3E9Ao2KVDWxowoUxEW2D4pj2JG0Up5W2RzI8QBwyCQwEiQF&#10;byT5xmLFhPQFE+4Ke4JZC6N1GFjDhj1igKhjMPA3vZIk9kyDh4KCVADFAySP+XqCjNujBng4QqUn&#10;cm5LykpaM/RMAA7wA/UE8jmCmRIh2j79L16LuYHkh9wNbxGncko5/p30wDz3olrsVXwaMEoLpPRe&#10;htn8gw1/5nsYbCVW5Yh8z2UqJQMzYkp6rYWH8ZGbL08Dg9MtczBYjGYx2ayBOyT69UFHaacvsEx5&#10;gayOYYbCWMn41S0/CqOXGWrblzICMXbViyNNEBXBjCIVgPAIAIkTgdxgYkoHcuI8y9bwg9Y+rj3T&#10;oVhY1/nnHubviqnXby1tWS2L5QMfDy4yUm7XCtHsLALnahZp2YLjX5yAzX7TXbWvRLJGJUcsDwcm&#10;4+XjQE8BOSIuUDPj3kygpKPo4cTGJ+qf5duX28TVAYiTIo3kYj17jlH0xMbT75fTPvaPvv8AeIln&#10;XfqS2h/VW1bH5lya/VWxeNFXcrUlItTrTSxgmcesHX+pp1xi1jrCJVoKfVLVSFbLYqc4C5FKpmBB&#10;UUcysj63IkQyPjUwSpw8x5F9USknMGJifQ8RMIn7wW2+/uOvgV4id5IxKHSuJiInaYOAGZjb78pi&#10;f9InaN/fVEVvrBND6QPXg+J+LahbKt7D5T5nWuJKIzte1NIa8Wad3tPRlL6zeiaw3KVr7THItDLm&#10;VUPZVFrA8WZ6U5gGQCoC6VsgYTTAhtqrRPCSkJlMvJvIrAzMcp2jeAmNuUeQogevchyHfm2YJRsm&#10;N9t9i8cDOy5j7TE7e953j6fv0/XuEDzZ1TtXOuC90qFvqFrf0KxWXkvoivEDhSrXieUtgZSFW4v8&#10;kpwXpGqkbTqWwmwkJEy/Vd/EZOBTvmYdylaPzmosTpfU2Pv4+9axdu7gtWVDFcps1yY5mNRIczey&#10;ISTyQ9fCDJUJ8bngzqw6eLLU6FrJY56HoXZUm7i2wRQa2QIjYOJ4iAzJ+ODAuUxBc+QAQ9J5XfQ/&#10;U7P4d83m22xMXNib+4+VUvnVxfYnid3mhUq5rrQrenYmkzM1mGLWyIyCckzkGRL8RlFlmREFz59U&#10;1bm7vbTSB37brFux3KweNxORt8os5PFY7IpvJss5FzeQGqaxHzM2CrYzYwTMp1uLpK1DlRQoAUvT&#10;1x9pCtvHXs2K5pNY7REBEgflGNhgZLeBEZiIr0wt7WfL31PvOFhrpNVdUfo6zrdWqOCIHE6xFd+h&#10;ojBxgi1208R8cIq+vGxSh/ti+zjTT/plxJr8iWMtUtFd6NIW6Z0LGMzCc7SocgsEmrkstWMRWaeQ&#10;NEQVVaJLgo/X+0FEx05gVNy+kcqpkOXYqHSc/Ygg216rImSEtpGZk2jIl7nx777THWqbzjVGrf0+&#10;em1jldCXVoa78Bd3AtDWVc2szq1uOahFEmbgw4mLMcMZAhYM6aabkzSRxQ6R7SfbG24WdPYyn2pz&#10;VLB4tVIcnpaxkGVaSCgrN6xh1GbfGMEbLDZWAbREmUjAwMzER1Tl37DtTVHXLJNJGSWiGOOJhaQt&#10;lEDynYYWMEU/eBjeZmYjpV/p09yrtXj5Vw1Z5K6XRrhYq8On6N2Ujn2laQvW9WSOm0TWxs5F0LQ7&#10;WebWUAGVpJFNqaw/3rjMv470jtHqapSHB6ZToTM43IW6g1svqEsTFOrZfSr2Xi+4+VC9sEUEpUuI&#10;ShjftuW0zOqMc13zMiWaqWUKbJ1aPyvK1S3MWEgkYOQjaJgygImOIb/t0xSDn18SfVCvHRY6dZ88&#10;9uPmpOmJu2qgnFV1si1um1jTbuc64E/s8ipdJMBa77EY1zjfbTWPbG3y21MTk63erJZeMdd/Kcho&#10;6vXZkvjs+D8xL68DW+Tt4/NwrxPjiZPad9tuoptqszSFarL0xar5VjBr+SPNKjBm7IXvJcIlm3Kf&#10;X9567v0Hy7obr214w6pTag4Z1ymw9OTdEta3IcIqFK6UawrR3M0poxcohRJRn6RYIC9dt95vvHr+&#10;efu51XhctZ7kdu85j8fYdTxw5uvl7yfGAVa1mvxQFkpYDCWZsZxAQOJkimY9zPXjGXKq9P56nYes&#10;Gvmoyqk+Ukxi2TJyuIEh5DEDvJSO0fafXpg7JV7lHa3FnFADL/Bhu5RjxMIskmFrat/i9UCkEn/j&#10;400FaOnNgPk2m2ijij0gi1nnn/DXJ9XaG7jDrjUetsfiKGSFGWZqTTlatkgbau3sLoedFaFx76Ni&#10;KoLVRzWo9S6syrWWCSivXBCRs2LPjCcxuWws4mlin2XIk6w0bzTRMLUq1loyuXeDl+QiJtWjQx1Y&#10;YDkZnJnKwCJmBnL7DkcFGcubgF6Wu3NWDaKIuOXQWy2SGi7EwFw6x6T4YBWAhzDtBn9kkQ/8jT8Y&#10;9Pz+ZZksTq2auN0zksRn8XkA15r7OZbOor3lvClrLWKO2R3Kt5AJXYHK4zVlvUlcq8y5iaY2whaV&#10;+SJ9FjHQx95Fqm9M4fD1K9NhJMfLi8YeehRrOSIJrvxyqJwccBJsrLkRbdc6e8u4BX2yh9Yd3pLN&#10;guTqYBhGQ0S+a5BUtHqHCXPnQZyCPX3JsQU4+urSRhMQcRt+OdtJG13L1JVpapPAan1WzVF3NZXE&#10;afwVWlQzFOvibXcTHduNMDj62Qs+GlqHF1dJaiyKMbaqgGZbl7FvKWygJNaK8FRY7HxcoY6KCqta&#10;zdtsa+q1lhWDfnchLjSHNtKweSpIJ6zmao1lrrrHlEFOtbq/EsCyoMNQ7LqaTVRi9WamNa2zvYt3&#10;LQzWYMGUpXpPWUS4Q03TaOOOWTMu+m2md4NMaaHcfVeO1ZhdA5QKOsYyFvQtK9+cYJWEz5M1azUe&#10;ayQvx+Nddwq7GjNL4ijksmslJU9suNRqNlZcQM4THux9rMIl2MlC8s1PxrZWqcDjRoVEcXvFVqQy&#10;mQtOromCMgHjBQUCwuqavfqbyHyXpLVmf0NY76i3NX0Q+u1Ewm4NoG/82NdAnMHCkmT1U3dhAEnK&#10;/uWSWDRhuvXkfgabDGRsNbRmi8XrrL9wq9dk6szuOq4TIWyuWba5rVSV4wRWexiMeZjVrJdFfwLY&#10;KFCQeSWEyvnk8xaw1XBmcRjKdhttC/Etc+RkFyImCMMeMSxhjz5yEmUwXHaBltS7hL6n8tM+redb&#10;HBRHVrS2wSnuLzAtxJT36B2wS5kty6PR+Mslhyt2NIBKHMmEDOFlIHzvn8fljy7cjkdO5A8BdRjc&#10;m2m+KF66ISipZCZgW2BJbwEB4lJclsgYKCkZ26YVgTWvoG8k7FcGrl6UzPNy59yKpggmZnfaJgh3&#10;mNoKOsoOlX3u9Imki6R9Tznq4rTOu0qjlyxndW8W+d867Q7iUmsL9RMxZ1z+X84wLTGMbfn+Oc6a&#10;b8zZrK6qxhyOZ734hTI/mr4JL8m8SmZiRleMophcjt/5rFRG07xE7b6HTq42zETU0baOJ32O4wa6&#10;52j7wVhpSW/7cRL+sRO0zEOo95o1xeLSrP8AVH6+OYvsCgrVe9oXTEqhpqKeGZiD92bjOvhDM3jy&#10;FJqdCNFjXff9gu8P+t43F5PF5G0ll7vnqEGKt12eG3is3WrvhblM4wU5E0ipm3imGiAxvPJcjHtx&#10;arWa6jFOjKEiSjjmqzUawOQkP2+Pykh/njhJTO0e4n31pZ7r7HeOG2nzRdRbI9D5CZ07evdXrqtK&#10;jNUWJa0FiijiszAocmwYWjIiLEyBWJcjBFs1I8zmUkeCAAjrnIzHFQNEXVHSarKDWtiXKaMia3Cc&#10;FBqNRGJLmOBxvBxMTxnLq8TMnx+lwxBLOCkSAhmJghmJjiUTEbF94mfW0++mGunNARyhWIqWVpQF&#10;S2dtpT6pmWB3ZL0Uyk0WltStYpiXMcn9vktO4kcJ96UxF3f5Mli20IWY1q7t9Vq20XE4hl3RuLov&#10;yMaU07DUZfOaydkGBSsZN/jbYyglOTKxjMk3KYstI5CseaKywJB+PtOMzjGKNR2gTlbLgR+ZXuJ1&#10;aeKBAy4K4chCtO1eAsVxrWYyiGRUhcFEg/p9ljPpqa1c6fuNU/XK9WbMrq/Z6jVgmDTmD+6VopXO&#10;dVHzhcevDuFZXNQRTjNMqtbJ9s65WD4jPgFnNF6gyuSdktIajeFzU+CrzD9QYjG2CxtOzer+Y8bG&#10;SNTKh5fDV7VSraszNGcqw5cnGoYm6lDTK0q1ca+UoLJWOuMiRoW7AQ94IZxh8oghZFW2xbWLX+tF&#10;YY4k84JRmv8AS/FLvyh4MtPn3yxZWkfat6+bYcdV2kFT2a/dmYMFzRxdXpJsrCEfDmcTKzQI0ljo&#10;vrMY6fck3aOUki/YrCLwmIGhSMifEE1tqY4ttWzmCbYZvJezmOIjJFAriA3naZmHtXZu3JsPGIXv&#10;AgqJmRUkYmAWO232j3MxtuUyURG+0JFYrX9Wrnf8JaNr1C1T6KKwyeOI6Jzi5LdWzSkrLS2Xpcpq&#10;+YYTqDeir5WDl5EEAuqZPQ0kDJKS0/v91JLJr4x+ofoCKZADjeQgiGIGOUxzkxmP6CA7xvynzA1i&#10;/cYjedtyKJ2ido33n942n9/e87bbx1pj4T6J37pvI7FYPR6s9HfIOm2pSvUH0maiThVAAKvzVvfZ&#10;fNFDufIxgMnZksMa/rhKLnR4/ORNNLLIUmPYoisRMH5CiIkOH0REcZ2/fffeZ+2+8R9t5QcKxOIX&#10;O48Ynfff373/AOU+v9I3/fpYPN/0W/IPnXpHpfogglq6AP6bW9Gplo5xczV//KtFyrpNmjtDfm6y&#10;mJgV47dYOZDAMC1s5TdouBFHiT7Kpf5ExDeviqqGWDiCP5HkEwOY8ULYXKQgIiImN52iS3mIiNtv&#10;vPo7LTFY7xHj4zBRH1SQxtBTMzPuI/ptH33+/WkiJ/xrnuUfIK8751Tdq2JWapXebrGddQbqBDlp&#10;+1RryerQTi7CxGKULSRCrDD1ySCoPkCgkhCn20+zlcSizGOLIUE3IKuoaRWkLsc7QOZVUNeThknY&#10;VXeaFiPJoIaSxKFnMHxrRrl8IeatmFLvGZBssgFpSzaR2AmBBzM/TJjBbco3kQnQKGfGmlAulSNh&#10;sMhMFflDsaYiJ5MCy0TGxJt4jdtGkgbeSNUVGDmfcdjvoDLroVtrFn2GUxrBQSshRYNojGqS7dc4&#10;skt0V2DXkWTDiB8wk4XykWzCyiGTAz5mvYGTgkOGVxEsglHEriQlg84kfo5BEnHLbcfq/l99d1A9&#10;SEkfwxm6sgv+UeD/ABoGAcxH81ViPLIT9Ec+0v8AKX4miycPjT9wmJY8k6Rfnp93A2a5lwB6TPmx&#10;fAWrI+aeMuDiJSXNUEMsDbkHIeURvHXiVsiN5A4jYS3kZiOJ/wAhbzG3Ev8ALP2n9pnqiH/Qb82e&#10;NKzXEM6+ZUUSKRkaPYw83XTP6o94WMw2VifE0JY7MWYqCbXaKDEck8ODot4+ZNR9yu42Z1DmNKaX&#10;07Zxz8Pbt07JVgm7kb4hMJWaMnYqflODF6LlbL07FuvYAk1hU6xX/MUmnQaGn8DUo1cnkr63hbUt&#10;oQw4ShPLcyE6y2fKuSBqOq0FGuYNkkIM+OYna1WxZUlMH/yrTdu8Urydp9VcuTzm2omkko+seCP0&#10;aytCo9dYP15IzDMT+G/8iPE22sWyaOjVWB0LVHWAlmdQYjHWps/lTjyF7MRTBra4hFiK4My1tYjX&#10;lfyDS6zwZ8kIdIJquUnG3cwycVMU6NqwuF/KCEJqS2RFkl4/JI1lFMnyhcGK948ZSEScB5h2Srdq&#10;BsieII9EzByaAxr7EnWFvspI/YHoxj2F2i3h22ztIMZHDvmdQw1/RLJnOw881F7Xd59K97aOpcOq&#10;nfwWToFeo5HT2SsCjMTh7HkpDkVnVJZpKZJlW6tDPkYjIhKGtnlXe6c1LpDJ6Ofj7RuRdrPhL62Q&#10;rLk6nylwLirzDYKDgdhakjHhbrzzEf8AaLBNaibV/MvTrsqvla3eyCiRn0ewRBQFMv0byTbg7i7l&#10;S6DB/wBqNLmFkz02/cGxWExbybxy/hni/SF3S/4YO6WucTr7TJ5461NeQ0LqFVFFvKeE3NZSKqdt&#10;q61KctWZKMllBOHU8ji7KjYancOtfyqcn3I01hbeDyMUhY00ZugbzTV5iIC7yioSY6KrBg61aYkG&#10;17KyEYMJmGg6ZVx/QvFllgVqjFth1AxZqyGyh3HPgP0j3jPSSZ3jj23gaxxSCwEa6aDkyYWsYv8A&#10;tY0z86l7m6Vr/iJ7J4vUGKxVzGaiGgOp9MUsmg62QRfBZrv4RssWszRllJZVRZEF17TBxuSX+jAd&#10;ZppzJs0DrGzRs2U2KEvnG5JtY4YhleSgk3B4kUQdUjFprmSYuPk1z+vl1QPBesce5Vz1i1aLiQr/&#10;AJNIUtQx9SDXb+EXbcxfuNGRvGIoWwaz7DFxyyDDDsIJ9pN55t49c8+dgO7XZztP25yWUyuOs0u4&#10;M3rGJy9OqNm9nNQLqmdvHsrKsGqph8bXiwVa2trKlWtka9mWHYcxY9XvXOltW6o1AirWsA/Awldq&#10;o5krTSoE2IVYFprgm27DJCGKIBY11di+MCIlPTc1WwV/v/KpiWCckFVZxWKhkqKztNINPDLvF+0M&#10;vI8EZmIt9Rz17AeLGn7dY9tPtLDJrr1/pPUGA/EH2odZyGHsUcXqipksRksVakmsquQ0k+SpdKvX&#10;VbhRjWyGPyNdUK8kKIYFqTAcoylG/oPVArr3FvtYxte1WtKiBhgGEHAtVDGEqSGWIsV2FM8ZKJ3E&#10;xmVjS9w5xygBLwbg72LufV7Kw6CEhhjcYKo6K11D/GBrbN0Cz1oV1tU6vVnlxqMVxX1NNbrTW9LH&#10;q2Pr2oGrZqvcdsdF4jtRpOnonAZXI6ibFvIW5t5F4GuLzZRN7YKoSnGUAsGth06i3mhthr2eQ2ub&#10;151Jlrep8m3M361fHh4a6vFXCRKUB5IR7YUHZfKxIYc0lwYrBYyMCA9ZkXdh7P8ATVgqkWctLNaV&#10;w12qFv58iCiqlQ4N6PoUaVVfqg9EKZm1t3SzoIqj0aiz9PaN4u2eb+odzqq6bZ+z5eq+TTizOTYr&#10;fk1ow9Tq4RCk0MiiACwlkSZLNExCbKJtGfzMdZupGfIVUOmy4pVROfQDMgYMKeZ2KzJKQMJiIMTi&#10;eaz8QxKLKUHtxhs9a4+L/M73zBzplTnN3KskTR2W4ArYv+qhSRpijJBFlVgJHweLJhVOsVWHAs4V&#10;TaskEdkq1NouHbVLtbcNjDxlckm+WwRyYrj/AGSImZ2FW8co+iQBkRIpIlwxSUczDqIu2RtMgxXA&#10;bDESX+dkxEbkfvaffKR3iTiC4mxnGJ6cX5MdM+j4dHR8Ojo+HR0fDo6yx9nfU35356X7V/mrCkXO&#10;77z/AJPLbZW7qLjXKqor6KVyXo3RLvYaereNLMHxLoWUSDrHP6TrLdKjPbauXaM1dAzlfBxtvIgi&#10;OK5AzmfqMpnxKGGSpjDkImShLNhasPrDkMlxGeUOU1yZO5QURH7REcynjygYiZjaTHeRIvRbTtvM&#10;bdJX7RsPVbz3SrUSmldTvCTtdO5N6k83WtXTXTe1+Uu01TcCq13uvPapOnU3efhertzVaR6v4xYF&#10;zS1Vml9liu6ybdK26BWkjO2TTcIBLTFwKsoKAKSrNCYEXrCYg/BEyAWklEmIO8kbxJiKyoCAmSgB&#10;kJJbN5jZgT7kCmJkYPaJJZxMRJBxmd+O7wVJeH0m00HtftpRxzhfobl4Z1O05Zy/q8PQZ88u73X0&#10;tHZcx73uRX4QrfWL90vUexVCtBLt0Sx2PSIFlmbu5G8jp4MQwluuQpNhUSHiU3n+k+ICVvnj9Ymc&#10;cgGI4wUBsUzM7oTPGJBMmYHMTyIeP1BMzBBtPqRHeJmfe0zvERttYNR9veewkNZqvEKHerDUFEPn&#10;2oVZbSqIso1UrqDueZ6/xHIq+7taPlJTGOq4FYEQGn/grtTFi+Afcj94gqgXERAgkDIBhIjAAICI&#10;u+lPoyDiE7RHqNo3iP7deZSe8ycxE/XMzJcpmQn6/ty3mN959/69NNwrrYHdOWVXqitA8qwFsjaz&#10;ioLLgHSwrYlj5qj/AEuhlxRooDPaRXJIYr/lSkqpt91x2dDhiI9HKWw5YsgSGC32EtuUbFMe9pmI&#10;n19t/X2n30mYyBSMzvtt7j7TvET/AO/Vt/FevPR8Ojo+HR1VnW+Ici7xWJab2TnNQ6TWJsx7bKLc&#10;kDcDx7xHAMtJBdyI8kBS6nq1pf7Q5x5MkABy7bbbDQ50Z3cfSyKZReqotJnb6HrE4iYITiY39jMG&#10;AFuMxO4jO/qOlk2H1z8iGmo/94CkZ+0x729T6mY9/tM/16zxs307+o86h9XtvJnp29U8v05V+pmH&#10;8v6lKus3OEnbuqbLVpfZE9sDr0/RkB1br2jOJPXxSmIEx0deglIGTI4AM1h2mblWMyzDZawgsqm4&#10;R1Lki6qF+5IgV5bhVNpZKVzgFDJDJ+KOULXA9SQ5NTfhjcqKOKhpiHJiQcVdO8wghkoUUGXGSKYi&#10;YjnMbyUz1FfLvhi98dsnsN5XqlVOfEl03knl7yoVbpRLZONxLjXLkaBnb5WSUtkzqirsFtMaPGVU&#10;AyLsC9Sj2V7XWTqYrdgYDAsx1zLv+OuuMLo4rE+SQaf5fQqrWT+YkZJG6+SaaBkPrXDGLlhSU/b9&#10;8bKai/IRzyfat8YIRmxYcRwExO0HKF7AJ+/pKREoGIiHy8icLJ868LrPMj/0YaAMbM3ZxCWVlbgh&#10;Z31hYMhV4T9qkrJLEZYqlXLoyMVtDpNsLvNlbFLJLLNa6qZQkVz6mJKZiCk4jkUztBTAzO0be+I/&#10;6dRLD5nJR9p223iIn1H3mImdt53n7z9/v0zPxx146X/ovpjlPML/AFHmtjany2i1skK6QZKqKcwV&#10;XS1zNAamyuUoOJNkCqzOFBiVOVPFLmc/TO8sUK+Kc6JE3rWYgUzyKYj1Ezx5bwMnt/LBTG0Tt9/c&#10;+t569wBFEzH2j7b+t9vvEf12id5/t/faOkQ+sr7S7H4Z8qLO38GKoM1urvZOTh3dLek+9kFI5Pbn&#10;h1SfmRqgniNkDtG/YV2CF9CT+kSff+NnWXcnEWYvO33Y6nFivKpMXpgxZHKPCZSBTxiYn0cj9UTG&#10;32336d4+uuy+VN5QMrZIyM7TzGOUe9pifpgvXUy+oV9RuPxkF5nqXO+Ssu+dy9f9MA5pw+gA2MOq&#10;Ji5J8I8tbO/shIh36Fin/J0Gg68cXUhvKft9z1YQZp8PvJ5X4MVAWgrNi80U11CcAM7wMkZHMTsI&#10;8x2iI3KZ+4xEzHypU+R5iM/EquEm0+MlMffYYiP3naf9NvtP26qKv/Wg4ig437k6l6ApNs5Kz8Je&#10;h3nBOgUYKQS0WW5FMXm4fIWlMFm2SRf2HTlUg5uiVsUIMi3hPNJdkV+OFtulGcSuvffbUyv8GyaC&#10;DbmTo8kgkk78IKW8ZjbfiBCW5TAzPXuccwmVlqIWfKVDAL3EBtG7IL7/AMn9Yj6omNo3nbqecZ+r&#10;fxXpTHr1XuPNOv8AHb/xfyJTvalnod4RAaPWPIbPRY7y1Gr+dDRRy7dS4SVyWypztlw2jdsFovYm&#10;DRM51yic1XbLwNbksRSC+SzGOUoJcMnjHqeYQQiUFERvO0TPE+Pg6LAhZCa2Cx5VxIS3iGCfGJn1&#10;M8S9yMxv6j7e43/qkfWU8bXVJ5WefyOq1mD2DzTs3VuUCWLnRW5YtV4RixyX7e6bVxnYA6yWOLVH&#10;RyvEhRgLMUbTbQ6GaaOHIGcoGNQt2jF1T3Jgl7zwrc/LzgCLaYgCmJiSGYj0XuNwsfYGXRsE+A1r&#10;OYL1yZtxgd4jf2URP2mJn7ffqYdV+oZ9NM3zTxL092XrPLHfnLsNoXb8gulwora6JSbsvAcNIvuk&#10;2qD9pTrPWo0ruNmQ8Upj6wxALAOnCNxiGT27KYuKte1YcqazzgUmayOJZHLeJDgRAQcSguQjITEx&#10;O09eQqW/MxALPzLGZYAlETA+ve/KImJ3jbaZ33jbfqUcT9l/TW7Sjt1v4t3Dy7Ya/wA3RqAru+VM&#10;6WiX0mu3c2RAlBsZzgRLGgVWhjDIlCCPkGFaG6ZXawzT/aHPuvfxdgWGizUMFQMMKCAYWLJ4iJSU&#10;Dxg59REz7mdv6deWVra5EWKcMnM8RkSmSkY3njEb7zEe5232j3PTOV6jefE++lLq1Q46s3kqDCGO&#10;qoK9RAdt6HZSJyWsOiJaHFvtUn5RhM7CPUPKVqQTPKTgiSaTbd4IV4+gRTEyE/QIhH6ZTO/0xH8h&#10;Tvv64zO+/SMkyY5TJzG8fVMltyj7e5/eP2/eOuW34TwqzHtnT3jnKH7OxlpGLxq151TW5zw2uY2x&#10;XTmrAtITOzKRY33/AKYo2aeZXrvt/BkHxtn7koQUyRJUUlMSUysCkpHfjJTIzM8d54zM/T9o2jo5&#10;nHrmcbbxtymNt/vG2/7/AL/1/fqePqlVrTsr3stbQ2HdGww2S7O1ADTZS01hlGwxW7HDz7Anfxp5&#10;x8lC5in2Hmlg23zFJvpslaoUrsom5Tq25rNh9ebNdT5Q7jIeZMsEpU3xka+YSJSBkMzIlMT6W5ye&#10;fiaxXkHgzxmQcw3guJ8ZjkO8RO07xvET946+H+M0wEKvK/6Cshrq9OJDVV39SpHBSEQRZhBhr4mR&#10;9B1k0MGm0QsayOCWOHXbSHXGmM4+JzUxql00fGpLTVNYUFeCuCqzBGYUFQOEAkxGJFYogTgY2GNo&#10;nr7DLBk04Y4zYJE4+bCIxmfqJpRO5DvO5SczEz9+pDqKNrNKRqPBiefGmJp9YY8Sy40xrjTEkuNc&#10;byY1xrrjXG+22Nca6/j9sYx9nnjCCk4AYItuRQI8i2225TtvO20bbz62j+kbJbzMREzO0faN52j/&#10;AEj7R19/tj7fb/xj7fb/AF/r/X/0+3/j/wC3z3186/Ma4x/v/f8A99ts/wD9s5zj582/1/5z/wDl&#10;6N/2/wDaP/X79cJmHsxXHgaEzB7GhFh6lj7Z1IF2KHkg1Jg212121mgzJiWLbG2ucb6a5xtjP+8J&#10;vVLktVBkuWqYuGBMwQSYEMGO0xMEElyGYmJ3iPcbde1lAMA5GDgDEpAv5SgSiZEvU+i22n1Pqft0&#10;nSTyXYF5MDFl3S8sjg16JcuHjweMjWxAL4VTzeBZLZSZS5bKJk8wmVmaZuA9YytQc66wDhaZvW7f&#10;XEsB7tVZR7VqqKSEQ0KiBSka9qRQV1hMK6vysOXNZKbTier0AKizt1Igxla8PTWBG5jCngTmSZy1&#10;UEyEDAwguACKwATSELOPqIp7yueSK7XLXUrfDdbSeyq5qRjJ/aRLGOHBqYYsXEpcxsBBA2hcTJjv&#10;LEDJBrCTIEUNmOZdBts6pdvaVLIY/Ijk7zX0W1XT8gUO+Q2sDFxLCYJkEMhzikVSMCZLMOJpCZRf&#10;qR761mtNSuC7AOCPHJhKhbIFMDAEIlIytcRJxO4wYlvBl02/2/8A7f6+aFt/x9bf9x9v+nVb6ibq&#10;jVGwxz6NkC4jJMsE5BEUWQjJJxtiNx5tjgdhjP3QblE7wy4n/OPeeXbTONpNs5oupO2WgtWqtLz2&#10;lsTcK4+tas2lJLH5F1mkdptOwWUxp08h8iqy7bZXdFnyJZZcwCg2FMy1HO5fHEsqeQsq8QMBayOH&#10;JAGwsWhFd8NRIMFSxMJXxIVhBRMDEddaPzmviNV7cfdjiZexiaRwzG7lxTEi1nFUBzNIXrMVtqCs&#10;/PeDP8j9mxk05M8k28ucYiKfaPStDO4nP1Dyw2MTmEZxVexkWZCvYu0tFxoTGfKZfCxdYGNwvM6s&#10;/L8pX7Fm5Za9jy6cM1HkHU7FNkV5CzWOoRggUmCm5WcvYhYp4KGbFvjDP0+MJAFLEBGJ6Utj9Obz&#10;c/6Z0rpdpV2exy9SaOGVkqBFoZK6WRrYf6sx6CWpQyKyW4Dd8t2fsAG7AteYaTtEYESMMNFHoP5X&#10;VJrmmJHL5OSCSmF7M25DIjxkoIo5TBTMbzP3iI2iotugACJGOEREFxiS9b8fc77bRO0TERMR+/ue&#10;maxxDlwvM7TyJDTklRolwUP0zpNUVwSCKWKyLdlTQzT+GNjT+zkCzFFGfPHPNpqKHpt+cIsMWvzI&#10;YmlkcXfxD1caWRqWaVkE7LmU2lElshMRMCzgc8GcSkSgZ2naI6+JtORZTaAt3IatyyPco5qODHeJ&#10;n2PKPcbxvG/9eqh5r4Y8rcq0FkrvHquxYi6a41c3CCW6NdpdcYxgjSaySMBhZvvjG33XiB6a7f7j&#10;00+VDC9rtB4KAKnp2g5wRERZyAlk38o2jnBXZctZet/0lriJ9xEdSlzUmavTPmvvEJn0tExXCI9+&#10;phPGSj/74i/vv1aVx89cL6BHrpcuRc7sO2n45jJYVFLsdFjTH21xEfAHCdFrj/X200J1x/rH2x98&#10;Y+07kdIaWy0QOS0/h7kx/KbsdWlo7bbQLgWDRj+0HH7f06ZV8rkqs7171pW/3gHs4z/qMlIzO3rf&#10;j9v+PXfdG5LzTrtcDqPTaWhvFWBbqXo9esgWGKfZok2k2WTlLptv452g+JZdNhDYyAyYpN4ix54d&#10;ttMzxpSwBWYQSxkdgKJmPpjYfpn7xEft9v6/v0ygzEpISmCneJmJ9+/v7j/26nwwwoIsAYkEIoYc&#10;EQ4w8GmsMAww0esUEMUemNdI4YYo9Y49NcY0000111xjXGMfFPpiNvtAx9vtERH2++3qNvv9vXXn&#10;f/3/AOv364SlcnTjar04oYI20hR2Bg9dNNd5TypSzDNtdM5zJIWZPLOQTt+W008m++++dtvjDG4/&#10;GYmvFPGVa1KtLLFvw1hBYE65YZat2SgZ3Ntm05r3vOSJrmERmRF0u99iyctsMY0+K1c2TJTApWK1&#10;LiZ+wrWIgARtAgMDEREdcnZgBpkrXc0TXIMeZTcbEwYyJFjXbbMhOMyYyPHjXXbOd5vw1xjXOfv9&#10;sZzh1NmuMugnpiUDJviWriUhETPJsSe6x2iZ5HxjaJmZ6SgDnjsBTzniGwzPIt9th9fVO/raN536&#10;Qz3j7FdeUec85vFDrVc6ARd76yq045xxf8CBQv55ebLu2HNTk65xqNYECJedLnJWkK84/wDWNIZq&#10;P+DC1lFKr17VY1WkOaQ+VJi5cgINkiA1HwLiwICfqmI+qP5o6coqkxjFNg1GAxPEhkSiZIIiCEoi&#10;Y3Et49e/U/bpT6j9WnXWlcUbW+sc6b3XtFHfdBCqNPu5AeK4rN7VzTk3P0zRgfrYxpGrSCy3t44l&#10;0mh3g0pgEOqpfu8KiUN15iSCvyBRNsLJsLBhRxHzqUAzOx/VME0ijf1C4jYeU8VSpfUyIIoFZQMk&#10;Q7xM+MzKYj1O3oYjbf8Am+/r3e9u+ozJQe+FcQtfFC8aGeiFXn2oWuudCAd6vWDMHzoyzY2yMuqp&#10;ZK0MEJ6Vpn8tblo23yQpsAwx0+8azLByeT8b5SaP/tQ1QIGwUnJRWKDkZCOMRFkIKJLfeCgZKduk&#10;4qQS4ZDP/KlpCQbbREujaJ5Ty9pL7RH3jePvtRPfQJDvYVnlnGinUwenPpvLjtf4u2jjeWMfqp6c&#10;mtusxTaKJAHJgZVg20i3maV6JikiJW7sNTPmG6nUTde3ZIBJAaw7SJZHj2sFMBm2IOpZkS+OS7DF&#10;nZkY5Oqi6tBqlsM6t2OKBwioGZg5xOqCGOUSG0zTExaG8SfJYkKt5iAbIs2Pjx6UtZpQVXLvPNza&#10;KhLvYl3PI47LxyzoLEIJ0ug3T2i5PSmcNvdaKFaV3s9R6NMiZFhg42HYriUQzzeAMiLeWkJjFow2&#10;lcg9C8jbTioi5gLtW2teYxmR7g2G1z05kqhg6rqChlirPNa9wck6wWZFZjMzB/JO3kkAc11HZ3Vd&#10;SxRzVsIwaxMb9ZsSDaLqsMESLaRKGEuJmJ2cLyRGvJ9pWk5zGLJEY998taFnfeHG0Flg9M0tDfSt&#10;Yo8Yzu0nrcFaClm/OTaEIcqDbGMb4zm96GhR9wbrLEAUHZ7muxm8juNwdX4+tkziI2knnTCoqS3+&#10;hYGE/ffqGzMmOCUITPpenQs7RPtU4p7K4zM+4CGy2YjaNykZ3nrRDpfXmai655VSQQtLy6re7hM1&#10;Zx6yrJnen7pwEJI2dhcZkaq1h8Y7WYz+MAbkGEmHeCSWSCN7m94MniNbz2n0RRohrvN6ZPM4TK5Y&#10;BZiXZwPO+hp+zWk6kS3K4rF3118q67FWhc/L02EsQxrEOtOaTr2sP/FGZc6cJSyI07tarMjaGnPA&#10;H3lsiG7BUs2kEysCvI9PnNZiwRE5DxK29QtKhvjp1P0rZ6s/IAR2keQcOsxZl0NzhVIQVvDqJLpp&#10;powHnkXMtZfzC/6Yd997F2P1f3S1ViMvHdHRwaayGLyE4+ldAPgjmvFLV3SjFMs22IGk4AWGQrvZ&#10;jcmLYOjMwkzNhrPFaaxlyp/DWWLIoso87klPmmly4yne0K1QcuEiKUGsbFaR4u+oxiFe6ovYj9Lt&#10;txoMcdb6pzwr+8aqANfyEutGNGgmgtQg0m34lHCiy7LLms+2Yz4of5sWNCsR525a7r47I1+5ur9Z&#10;dvlr013Z7c2hzuWxFAedTW+g71ZDUasqV2FA2shUqtPF60xfteQSmLyoG2Keel6XsV2adxWIzxFk&#10;NL59c0qtt8xDsLnEMMTxbWDG6kNaMWcRZnYq5n4S5Kk9u16Aer9D8rC6VUNNAuj81zowaKIcxzHD&#10;jRZ0MPGij21zuaDncbV2hI3xtpPgUoHfTUqYqHWV7hX8T+IztRT7l6NAKXcntlK8jk8OqVvv1qyp&#10;C5frKWYSV6jzrBncBYMSXZ+JZokA2nW0g1wKLWgNUO07liluntRxNevbOCBDGHEqQwiiYhDoFs0b&#10;64mCV5VvifECjlp+O9JC6jQ1Nmj2hjYY1/r7AHHvjbALwTSPBseMYxj8ICMbxMA/v/v+EXBnOfvr&#10;t9urezPcqn3V0DiNTpJQZHhOO1BTUUTFHO0wXF5Qx9xRZg15CjvvM0raN55CURmOrtOu0xnLeNOC&#10;JET56LiHbz0mkUoOd99zXsSHbevMo/2mOlp7UH5X4G5sXXOvOAYSDv3WIGlFkjl5LJFDKYODktRg&#10;zg17toIpd2dnrPGUCtUJ7K83g0XJGhAlGu/h57R1dcZnuBm8dOStZW5GVXgLrFswFXISsTu3U4gA&#10;H5zbdhbsi5V8rNRDCstVWERkgmk681W7DU8DSsfHVWVNYrqRkbzEcuKUnbKf0BWsgQBI8bTiFATJ&#10;mYic++qevbh6seCcMoDlz59VWR4Ii5yQvfYU3LXqlaiZDoq31mWlsn4bjibDsVPsnE+tIeUuQ3tZ&#10;2L5JdtLo45x2hZuDp7ciV2F4ujH5VX3BFJaZFBLfXgwTXeNaTX+XxaQyhZTSICSM1HC0q1wJivhV&#10;ivytPj5TNpNxHEmJLYUEbFkyBL5EpMbCjfBc/wBdchDUFM2nxrwjdLuGMJfw5eUcAZND+w0Hlv8A&#10;kNj37rwO49JqpdZ6v5+qjVcXry+r8Hl3f9OCYQJkr5l0mt9ED0I3qzKlV53s/p4NzogbAzUoERXE&#10;VfI2b1B1hUqt0FGM/FVRnyWRKFgZ2V2I38RJWzpB19a5mV7OsQIpY3iPx7AKODVYOJjylY+lUxyk&#10;YWSp9HDCHrXqvVWvVUbIyFUKv/bArHLK01zKyZ4SqAkKydy1nzKydGiJ1oK6Ng2KMNyKLDFuRtrp&#10;rjFtWpao2AYHeAiZ23IuACsZM5+o5gBEYI5ItoiN9o6hyMjncimfczEftHKZKeMR6GJKZnaIiN5n&#10;11IfinXno+HR0fDo6Ph0dRki5VMZ+tqc1nrkNrdxN5UlaIeLIXrfRBGHM7kWp9yv7M6JNExXyt5A&#10;xJ9VkJwkpn6dCYMyeJYEFAcwhhQXAJKORcduWw78pgd45TETxiYmevvEtpnaeMbbztO0b77bz9o3&#10;2nbeY32nbpE5vRHquyjFYqHB8Az6TEhxxmKrAZ+Uw5QO+xeGjqerpdQd1+jYeHbTcsndrKox/F/h&#10;ZZTh5mWp9Y2xZFHTsLKJMB5psnuQkuZPyvKojxyuHAPsylxI+jx+UgsUY7ErmPNf5RMRO4sXHqRK&#10;NuIQ09+fCZ3iIgIP3y4xK3+h/pawdd9Km9KqzxTTOZdPg36BfFDT9rDap9v2gS0LoZyjnn/YrFvp&#10;/rjz8e+5B6IrzBsml1b1iidITmGWhfn87u7HeZ0NiYWtseQwPbdbpiBZ+nEyBRZRJJsjyj6gBgzM&#10;x1EBY4BxmORBuIzH2IPcj9X3iVHHNc7b7SQztE9OvxDjXmfxega01ReCJLJAge9PuFt7V1k/oXXn&#10;VbSKVKZ7eLA+ujgyxaVlJX6vXkhc6gNXVFq9CqF2EilG122dLinRgwl4CYrOwcvfBOlSxiDccmUn&#10;4wEBgjiIAYEYn7dJF5n7FATIyQrGFr2CDKZ4hHGNuRTMzETPKd526T70YT4X6TbOK9efduujUb2U&#10;LU6Zx6ucBnj2x25hzUkrpFetG5lTQSv3o1XlSAiKrI+PiBrJbANMKyCHsOQto21fxUlScVoz/NSF&#10;VMKsSU2iVBNgogA5SIcIHyHsIEQByjlt05VXtxDw8UD8WJN8u+mFQcwExPKYiJLf+WI3mImdp236&#10;V+6e0PKnMKp43uXknydcvUZ3rNNrxbmlaz0bHK5Vli8w2lTaK3R+hUW5S719V1WhW4gkoF2yrQtl&#10;TzJCoYbFMASFEZEW9RU0LxTMbjm5MspLK1dcWArSLqJjPgaDIkYesyKd5HeJCeJzBDJO141rDtha&#10;sBWipAtaXjlsEDomPIBB7ICH36md9/5YneIvaye3vW3KG/h7nV38vcj8xu/X/V/Q/LWVbaWzHSBO&#10;e3LFeKtXELDGy58Sjrxv/MK4ud2d+WkwYcb7xN4gvwYsMMIlXZvL1mYVFjG1cczLWr1Qlm6bPgaK&#10;pOifNEgEw5pcnhMc42KB2meUeQo1GDdYuy2wNRSGxIh4vIMnAvjZkEUeMY+go+n2Mz69SxP0wPYH&#10;V/WfIuoD9+rFSq/ePPndb35/6rBQI2WlHbWGl6r5tXldwzMYzQQlxH7jlCYYl66zh/zY/wCJAwhC&#10;Gf6ay1rK1LMXlqXdoXX0bPg5eEzTxmDXyktomCmJjlO0jv6goiEMnUVUcrwEZIsICwrybc4E942L&#10;aI3+28TtH3297bzpb8sfUb0fDo6Ph0dHw6Oj4dHR8OjqjO73DpKDmD53xGqj9EuAp2irKkFqBoxC&#10;h2LkVuGKcYuEhU6f1ojbQvNYbFqRztRTBiTxpotYJkGsLxlKYFpQUhMCUTtMFwOI+4yYF6kCmPcT&#10;E+42n2IxyiD3GJjeJmJiPcbxM/vtMfaY3+8bdUD5h8dw83YD9i7Qwjv/AKCYZeGkvpmjd0opf+Rz&#10;xzMltamby5mYMdhhwVbC3mjxtmKxUoXYziBZqWalXqwEw1s83TJTMzMzA8p9wO8+5+0Sc+5iI/aI&#10;nr0bN9xH0H9NoiZiPtvtH/SPUbz/AF68wn1p+8MO1dN+rlTViewWegefPKfj7zsvPq6U14BXOw2T&#10;0em7rYLC/lEhlHQJVKtU0R2SxGziRLCEC0H8SZzR9PlMz9n5DM0AiZrq06daZAZKAcVoLBGU7bCM&#10;RBCw5mNuIxt79z2OVCwoHMiJNfYbsUxEkAplURG8xvMzMSMf3mfXvphexXuH0N9QP/htY5DIyRTO&#10;CR93JlIK+2srfbnVedbY+8mdP2G6t6RmPGPtmWeeLMX22z/rLl7ItZPSv3mPjfJ9z+/iCY/1nkv/&#10;AL36RUPiq5edtv1PF/pHOY2+/wDQv7/9Ouu+th6E81+mvAxiTzCpBCLtv1U6f5568cspAVOltvXq&#10;QHaJLK7MagjajdA0aftrp6y6QnOMMQiQdSCBioZQYfmfs1LeNkKkRHPMhVeUBC5N64LmUlEfq8vo&#10;mGblvG3uNoiDHKci1u6ZnjRJwRJTOyy48Y2mYkIj3uM7fvtE779aN/Ulf+Nahxf6k7ilbUMv2zyX&#10;6epvLehk74Zb9LrPDb+mOhoqnTZnjRfHUnbNnIZPLW8b6ktcDQPZsFxhway2VmmutlGBATdTjTQZ&#10;SJc4SQRIjBTHGR3YMlAexkx5/wAw9NKcPJtQS5RXZagwj1wlgzsU+ve8RG3v9onb7dY2+LkK6v8A&#10;tH6HVUdBDsFHHfpD9Y7o6Uz6QzxR79MX9eZT5LHn+8X2YQMBJc6yxyazwz64li3hk231gaAiF/Tw&#10;FG8IwjrExMet2w+Z3j7e4mN/v6n37+0hZmSr5IhnaWX1qifcb8JCI2/5ffeP+HrrNGnPn8fhz6U4&#10;H/LJ53MG+/VA9U9lS8DrEIkrTpSqhncuC25mjXlr2SzOtlZOLCDqJurOXfxmhmm4E+u+8GYkDP8A&#10;L8NHhKxDMvceNYIiZaK5VHhEZiY2MpMfcTH1T6np6UR8m99cKkaSFy0t9gkoL6597/TsP777xHuP&#10;c9emT0NyTzF1j6acCR54grXgvoH1JrNRfPk9A3pNRoNoofat7FfW/nLfpuElXrmjFbt0SpItogpV&#10;AU0C++Y2li0x/IztbrSKjcXMTRDHNyZqrwMAKjCxyMqssmFhvENAZ2kYmIPf1v7hlMcu5vFgrQU4&#10;N0FyIhNcQMO4bkW0yEzvMz9x/r0oP0a6U09P915H6S6Lsznci/TV6v4A7WHJJIK+pfYPMnXuf0Ip&#10;bObpBqUsNuHFrxUbLGRvNtPPZBLSVrneWCXEbDBgVuwi06SkoxT8a8ZmYkH1HqXMb/YZZXMC5b7y&#10;UFP7TEOMgUJUxIbbRcC0qfvBLcsiidt/cCwZjbbbaR+23uifEH0xeL2D6u/sLz1SOt+oKXxnwrNw&#10;G386gSdrZyOXN2wbTbAzS3k4tZMK+qTIhe8XkqRwFh2F0sY27Wb8N9pm9DFJPO5Cut1pacfNdiuD&#10;Y9tKQMhMeHCQ/miBAB4DA8ZiRjpSzcZFBDSBBNs+UDmVx6COUDI+94KN4neZneY+3XqF9L+nb7yK&#10;2QUeqUpUQawSLniV+9POmDdTmsDBBlAoQgEQguDLMtU8zOKZug9lr/rHOGwOjCKQ5dms9we4ma0x&#10;kww+NxFZjn069ypduOcSrZte1K6qlKTCl+XI16unntsW0lXv6mwNlAvA2o6mNMaXoZioV65daK1v&#10;Yh1euC4NIgsDY4jM5M/HUa7KLBSD8tbEZNTJWULZ0oitR6H7JZqfYak4adDPqNgU9Gr3Snn91XqA&#10;2TPsqbDVVTSrOqxXAAJUxYaAtjLQ3V/i1rlr6YKiZhs1QlZ2y6vV11qvIYu/jbVnOvxd+tnsfqC5&#10;8qjhbNS7Na9ja1rHXMdQQiajFUmvPC282PwcnqAKT12Kq8f1cGu07hatytcSrHLt13Y2zjEeGxkF&#10;Pr+Wvbcm2i1ZYwXCdkVjfRjy+RUxZWFGpx2o0w676Q4j51pgl39CdT55xpDIwrqIlld7ctUKhrFZ&#10;ojt1KSNidkTJM5uylzkCXI0GDBVDE7GkUAZeR+p2X0VKy35BqKUyKYYJvEgW5o7+IWzAeSIKDEWc&#10;A5wEnxGN4jHRrse0l1gZYjc5CRXMEYCW3OQiS47xIzI8p4yUDvM7TOS3vD6w8vCkXtyjcOooZPa/&#10;KvEeI+gKy76XuG05h1/k/VLhWa9ZLrzfWn2XRnYF1JW2pYTqSacsEZM5p4v07CrZMHQWV1FNYcmi&#10;mmCt0K1W2uXfUmyiw1YE1ELLc4XDB2mSiCLf1sPt/TxnmKobjmFWWuQQriYYpihKRFnIdhk5GftE&#10;zA+/vPrbCn2wC10is3iOWAdZY6sktUc288f8aABwmEc6y7k7Z0i/REOVjfafOdY/165kznXX7/ax&#10;FaQqoV2w5VesuvNlz3tBSUoBXmY1rWEK1rWuCNjDIQABIymBiZ6jIUwm+FYGxks8QAAyZmclwEBE&#10;YkiIimBEYiZkpiIiZnrhN+kU5MRuCQ4jJY6yLosLFcBLVjLI10jmB0hDAinlm3mGliKxpH+Un8ec&#10;aT8M4LFxPTMx3L0XhLB0bOZVZyQsxqYxeKRZy+Ta3LAt1BaaWOTYa83VnKtQtUGz476reExcqQ+Y&#10;qaczFxcPXTNdeRsnNmyaqlYQqSQPI32DWACtgmqSLYfIDR5bqbwqJ56GgiK1XJK6bpPu8BTbGO45&#10;f1D7SNIVTDbZYpySwkIFKn10hG/ZDgj9B+8kw2gef245nvxG11WxxuC07eCwWeoYQ7mcW2VVyblk&#10;4fIkeLxE2si2zTt2BUmp5ERYivkGtfWXRKW26j29YSZs3cgmVjQfdFNIg5sgah268RZt+KsKmqXJ&#10;G3Y5XLa4gDSdHD4rb5ebBY9Nf520a+t9LBr7pdWlce4rivMMmp4GUxhwzMzSBfYB18zXUAyD+MAa&#10;RkmbZfurZko4zX2vNQ6lAZvyqhpjufS07nMbpjFLOpmtN5Cb2FRk3Xb1XK3Vox2oq+PflwoW60VK&#10;F2xNlxY48TlbXuzgsHj8cUyiCsZLTLshRs5K2UNp5KvCLrawJQ2smTsY9lgak2Es8r0hCgiyNuqq&#10;PMeo+gGbhyvQc1PWLAXzNWvYm1GcmZmuFa2cYF1FIxtqQGIcqKGmx7xbaS77DM3jyHOsKrRbLrjs&#10;9rF9mymng2oQm29CXNxxGb0rffWq0JOyNVQgwRxozGxSS327QTAIhJVIKOJBaydcAzJSzIAfEQBE&#10;CJJc8K7SmYmbM7+oggUqfbJOItWtfZT40XW1Yjra8phW/wCVKvmoYcQde/8Awhhtumsemr9rpYpJ&#10;ZkM6OWPGweoYu2SdhipiIssKMdy7bQi/xopY6j5JSWISK6cfMDJDxiLliLpEVM6hRuqFL+uQYRjK&#10;z/4dUM+CZcQg7jBxZKSd+jNeZn9JfhiIaLY/n5F6ghiJ6vzXpVW5TTKot63fEwVuBqyXR/gtpqyc&#10;MmkC6GFmxiDDF0YnaGsISpY54FUEU22c6xQxfj+vWSy3cLSOgsZj6+t9WYnHZRWMqHaRZujZyVlg&#10;pgHWVUKqivWBc4GyDFUxBhRIgI8ZEW1bB5PNWHnh8basVisMhTAVIV1jJ7gsnMKEgQgQxIk2ZiNp&#10;mZ+89e/9DUtPrY4xRXDQyuG86FlgjGiDiPh6dMLpXmK8kubTEi7WEn9pxE0UH6JNcC412n3xjEFm&#10;e9mlcYOdCvXyeQs4K1oeuxS0Lqruq1+1AYS9SfZbEHSBT/Jbe1avCY/HgJccRD2rpHJWJpyZ10Lu&#10;LzBiZGTJUWEBk3EuFYzxdJBxUAkfONz3gInqvrN6BtIy4luDXIFUNJuD+odYrsk0Ti1pRI1uC1Nx&#10;qmR94gnikIGT/IzxNwdiJVsMse+sEMBRWlLz/efUKKVjJ1MEnHq0nqbM6Z7j4Q2LyeosVWCgNrHa&#10;p05KjXVy2Oq0jjOXKxVCcyipgkKVpsPCVpaTom0K7bhvPJY6pkMDbESr0LLCd4342/zGWVbDXR8J&#10;LIbAC8xmJMjWuf4eF9Avfk256R2Y+Ho4NPfSC26rHbqt3TOv/k9RvEDJRkP8QLSqHXzx/wAX9Gv6&#10;GJC8mKGWMmCOZo3tVap7HZSbWYcer6uFyQ/xBhn/ABAy9rGEWQxmZxNqhFcPhZ/GjTsr8AqiF221&#10;HLW5Tkg1anGY7WNbhVGMUy5XmaVsPLNVViIRYqWVOlk+Wk+XKKTk9yULRIhIDJFqB6A6FZFvkeEu&#10;0sNl11rHaOIOnBzQ4ncno5+RFFTaWLbMuspZQuhFKYjlzyyGZ0Zttx5NJN5d98e093D1Hk6vZ4HZ&#10;azNfOYrXGhbt2xae2W6lsSmnh7WTnnBtaoWYKytzDN0jauEohKSIrbfwFCszVkhVX5KVnD5pKQWA&#10;wOOCDdbVX+mYASmLqyEY4bqTBRMbRHF1Y9Ernn/xpzKa6W6tF9c7G6EvrOFobLYNRwLzGFoqlZEk&#10;5PyLDORFLKFgqOAnYaOInWQbG48qMWNR43t52U0ueczOLdrDWl9WoLQW3lkYXXzo1wpnZaybErA2&#10;AZo80LaSRBvJUSslPHj7Ge1hkhp1LA4nDpOgqVBFeSOlLJdCgHx8pEZgT4SQwUzGxzyic3CwW9TY&#10;vf3DGVtd2Wvjc3bdXqUbgueWauf3Wob1upVT5k3IGXQZsQUA4kO+omP6/WaEcXYgnXeezORzNLJf&#10;iF0Hay97J45WmbmrsQN1psPG/OhN+5UqM5E1dZc5FK1pAoTHx4Na1ExvJjTRUbX0Hm11E1nlkVYq&#10;3KggYs+CTQlzR2ETYUV2ERzEnPk2kjgR2pzeQgFT9Pe9UFw4l6weAqpxVZVHyyzMaSitx8e5hgEG&#10;czYAl3KerWUxv7ACl+037dNP6jeXSlkTK9P8Ome09cunq+xXp4VuKp2CI7ODx+ZsAT3V17n8cybk&#10;Ktk38qza8nJwPwyKJeIE2a/o30pjEgxtwbLQiIXdfVXxAGF68kQCGAIbGDIHjP6sRP71V3PULp9S&#10;HI+mf5jVRSl+udd9MZ1As9lTLjpM/ljOd9cht99cx64/LP7cY++v+84+6svHhs5+JeVj+tcp4StE&#10;wQxMV8rlKNZ5TvE7j4bcxIfvy2njvOxi0Dbp9uuW3FTbrfcTO51a7mLiP6TzTEx+3r+3WqHI0dO5&#10;J5oocVlJUi1SjcvCsljbsoxpVS4OBHvZ7Q6mk/XLDqCN+5idLPppnOw8ed/vvnP++wO3WIr6d7f6&#10;UxoSuVUtP49jjjhKpbYrjeuNCQ+mQJ9hzIIfRDtPv7zlOetMyGdydiYLm6+8QGd4KBBkpUMxPuCh&#10;YiMxO207xtEeusgk/s1J0bh3nCrSeM/O3RO4+kfQvrjz0+5jOnVpOTKWnmX/AJ2WOznSat6pa3LM&#10;q7KqKi/q1BQP4zvL2QeawiHF/UdIhkRbXphNCq2zbt3qhq4iKRKn8gjnYlkRSwVjMDMeybMyW3qf&#10;E1ZBrp+Q0FJTXbB77nMPhUDHohiIGTneY+0DEbbz6siq+nFPR++qKP8A/q4xhWfIDfITnuDeearb&#10;X3gHRvRnHYOsxtikCuu7hmo+GY4hxerXi25soRf7lVd3TrdxKIrGOWXfhtrxRitpR8H5Jbh5Kzbl&#10;YnzMrENpCvCELYckMzMDsOyx38FX4Kk/l+mfIhURBcWghsKiN5mJiW+RhAPGfUzvtznbquJ/WgX9&#10;RI4hPafORdVrnVgPExDuyLukLbBtQ3Xthh3NBz6GVMdVEZVhXIrPyJOuaHrih2GFd2y80Vwj1wkd&#10;inW1AL5rSynwB35bJHDROVHkJsgncSWMnAMSMScEJcW84GICYL6zHSHlgHbkv5UQMjI8xrQqWe+U&#10;8ZkWTO07xuO2/wBXrtuXfVds9r81f/GJ03xSXzvzgsM5qSuvVc7py7pbdbVrz1cGhWW6OKOMlrVm&#10;qCrnCabHS7TCWPhjNWASpwIZNw5CIvtfLi2oOQsY1demrgS3Q5LpATdAkUKBXkTx2hhbwMeoIiEY&#10;IxGUuL5rrtybig4IZWxcEQr5QPOSkT8nsB9/edpj3ETIrf8AU7V0pL52vNc8Idwus3oLqnZ+LUba&#10;olcIWvFfXal1Po1OcUk7/JrvWyxmvQl3JnvSYGEG2qMpCOLq/b6PNIxdvJZGqiKdlWFImWLFyuiV&#10;Lpg0bDLDRshBkS5ErU1fO0oKIbEBLJIh3gGobPOs7oQKlpafKXEMq8YSstoGYmFeaFxG0yMzMBHG&#10;feg3X+Fk9KYIb3VHk1IvqoUbSI2TEuNZYdfzmGhJmXS5IDYLZCSI4jhNidNopJRpop4cQ7x4j3q7&#10;Bv7i5fDa20hqNmjdfYNKkVsqMWIRbroNjasOdSMLlK5RJ9ga1+vDuVd7atiu5fiJVw0frgNP1bmH&#10;ytCMvg7pEbKsyEmphCItkAdBJcp8LX5UMkP1AFq2CXKCo2zqPT/IUxV6L6iutChKQL/YgEGTso5I&#10;Zyog84mCZqhtt4dSJY4SIwjxzY9d8yw5xtHt9sF1Rh/xSdnsLc15c7qY3VOHwdiqWSx9m5YyamJf&#10;bTSmG0cpia0mkbDlIsLo5CteULCaiRNZbXfG2+2mrbisIrTFnF27gMitYWoK5QYKN0SD61tkQcrA&#10;zCXoYkpGBPeCjr69HPZ2uXg3eK3XDTjH+m9WsdfWjSG7mQFZNGNVf9vXO0w5Qu1lXxTEa66aw5El&#10;nk0xp99Vu5GQymrHdge/mmdN3b9zUCz0pqTTuNrMusuV7fza17FT4g5vr2ah6mxy32oBQqKo2wxc&#10;BuPjT1etjA11ofJZBCFUSjKY7IWGCkUtT4WItRynYGAyMbYIFTJSUNABLfae5sdQ5L5asAnSZ7lZ&#10;lK+ZNKrVc0VxRPbHeD4odIiFosBEm87UUmeVdmWKbUJesdlASEPFo5gsW2y6T/DlpftjrutrTS+p&#10;dQ4nErww41mkYNV782ZK5VZVkr1v5DbePsTCLRUYQsq2UCH179ZEgiKjlNf5PUmEZhsjj6Fq1Nv5&#10;I5WYJHxBguS5QlXjBT1xzVD+ZeSrMrYhh7n0stUWehvXLzdOFVgeFeT17pZOmlrTQbXW8rVuzknZ&#10;upIXArz7XMxIMqlpqVpXnrqjVrRU4tT119CIYgS7FgsGitUVicFh6Gm9M1jgq1TFpRUrsiJMiatd&#10;davMxhkp4PiYWD1fqfIiSGardukbStXbb8jk2RPldZM2sGfpGAMmEfGAiDWQTEkQHsPimInpwO9e&#10;VV3XLtwjpMelYa2zlltrkVxiuizaVN0rmMTcJ24RvBEkEEe9hrNrWqel82Ilg2UKLesPSkixVe5W&#10;eCe2XsWNt9GzHjJ1Vq4dDhmQs1eQmxZwERua2iFmtvHAGiQTEKayJi69qUrsK+qAaBSHCdiU3aYE&#10;hkt/pIJJTY33kCgonkA9S/hXkvinnkfH+BVvaZtpiIceyWGbRy+DVrgpkFcVAlyQRRBx1qjapuch&#10;tRh47G4o1TqCW3u7LtXFpUKlHE0sfH6C/rjaIYyeZwIDK1DEz6HxogK8GMQw0KSDzb4xmPD7b7G0&#10;ML6Y3+kY2GZmeRTMbzM8j5MmN+IsMyAR5THTK4xjH+sY+2P/AGx8k+m3R8Ojo+HR0fDo6Ph0dGcf&#10;fGcf++Pt8OjrBe0DZ85/UPtV4a8k2OprjoVbtFf6tryb0T0t3WRegKCRukrqodVzIeN0RFK86NYW&#10;tvdWax6MNDGZNgzzt/hBX9RK0X+FyrDlESs2iYvlFppBDB3bCyEvjqGSaZGRHBbzy8RwIREoP61Q&#10;Rhk8oAhJfkUEFwn6JKCiWHOwjtAxttG3IZmd4/7t6/6yW+3ep+dOaeirhyxFc/p9O/RXBsVpFUDc&#10;IO1cAv8AI/sC7b+yRbmuVfQq3XzKtZlbhmavhVPdix18kgsI+8PnLeUHNWsfWyDqq3YE8hR8YKLh&#10;coP8hj9S+Ri9a5WwSMh4HvAzMbdOqKak0lWG1waQXxrv5EcckvXxGfRbDIEUEMxG+47b+56pr116&#10;DM9x/Sk8jdWFgIr/AKZvys/0Lx4qvEYAWRd68lVWz9C6BW4YNJtDNhLlWaN0fSvqdP5UehkasWb9&#10;skcEmWmWvzmtL4q3ESGSeJZCpK54jF3FqbYeuI334uUixwD6oieIz9o6Wq14o5S2ufqrLmK7oKN5&#10;lFshWBb/AG3A2L5F/Tl/eOor7s6RXvSSb6e/uDz6jF19NXvg9+tnL1RBG81b9G0+vKlp3ovxFaAM&#10;Zzvl84qVn6CdQIdTZSHxyS61IEfSxsa4TElm7C8iGBzNAIjJPovdVGZmV5BSwGchhmDHuTNTXkj6&#10;tzkHKiIYSpj3RXNcshSsFMVgeAMmI+qsZTMV7oz6iREwXDJmPpglnP0wXVLLmvOObck+iP6K5Pa/&#10;7Xh/LfcF25DUHzMnYm2VHi3oI9gRnnXT9IdNMh3Tk00jnnzjEmNcOI6uNZho8hO4IcMxKvWq6Nv1&#10;W86VXNOqKYU7tVUvkRfHs7bcHVZllc4/zwqGRuLIjpaYa1uartDZ7aYNMYiOBurxEeVX7yDdhZH7&#10;jzkJ9j1BPdHY471RGwCLkinw/dfp/wD1SadV3DjkT1M1Ypq56VT3Odr33DgVMpTjW502XZt5ckv8&#10;+PbckDDQ3QwWeKNDN3IcgxCoOFdgtSpWZVDAiBeSB0legxARhpkEumfq+48iiYmI90U+M4kmzdXf&#10;xZlEOiYiSrSECjblJSAxPD9p+8wPuOma9m9089NPFPnWzcI9Xk+wrh9OD2H5NvnS+xO3M1juxCe1&#10;3myoNW1ofxALlbsl1pJsBHOrKK1/jp4ISyf5O+mxElmLuPPDY9tLKTlW6ey+MfZtmcsdINe1fJjN&#10;oE+e8xHGSnYIiS3+7akix8ywD6vxAyNS0tahGBDcFiWwjMzIxH39x959RtHp3vpkUyxebPY/1GfJ&#10;CuC7zcCRXDmfe+HGPhWrGvg47SjNsN/WKbqYujjemStz1WxYhDhkwBhXQ5m10k2JmnmtNpZjstqD&#10;FjDpog6vdpSfIgH5YSbxFsj9cyRBM7kU/T7neC6ZZIxs1MfbnhDyBqHwMxEz4SgVzIRP0xxif22m&#10;Z9TttHUk90fUG7Nz7t4PmPy5UQrD0jQdFs7azIyLc2mevxNmi+p1qtQSRBZlHTSgtHTxlKTADEXm&#10;PYMaEIw7XMe5HdHUGL1ErR+jaC7eWga02XFWK++bVpcuXRp0xmFzIV5W6xZdJiqGSPjAQNnVg0/p&#10;qjZoTlsu4l1ZlnjCGQhcKUXAnObMSexHBAtYRBFMbwUyUD0xvm32pDde2vPJfRthzOxc5pKfFivK&#10;kfRfWbv0NCqXydYTKEusWm6nWrNWOg64jTeUKwDL3J4ui6EcUYi2aR7hjkdRWdD5aQZnsTj0RZyK&#10;AhVPI5WqhRZyuivEbo+E5sAookl2hVYauFCAgUXlMDNegvM1dxo2rB+KucyTa9VhnFNhsn0flAdy&#10;idiVJrEuUyRRol81bqs9Hw6Oj4dHXVPRGZ6VuElaaI3Biw8VU6kB0aRqGRAssILTdZJOLGx1Xlbx&#10;F5B3KG0L/T/H3Ih1kzJqm0TJbBUcKYQEK2SPOFnMTAnIbjB8JmC4yUQW20zETv19GYghko5DExMj&#10;vtyiJ9xvtO28et9p2++3WWH/AMMPpTmE48yW5We8wf3Kgcm50C6f4tfQq1Zb/ebv1s+GhWfMVCdX&#10;G5n2YKJla27kwlfCAqMSqszrPsPRvyTNUZGVWHWo8gCVirZhFoUvt2rOQOKr9qrbFknjBvYwiCAW&#10;Sg3DaJn5lR0TyWCvpLZbFya5MFLWiJYH6grXATMAIxEzMwRbTv1EqD7T9KIb4q570arJP2vHDuTV&#10;h1BQ05kRWKtUFjK12hg4ZrlmR3P9bWIAxjCklYYaLTjUzU2OVc1I1Cb1NR5lVoKlxCt2MZPO8tlI&#10;kIrib3GxghxZwSIwRLSUAZLYUSDJ4+2Y+oSiaoy+kR+lJC2DNhQsBGJncdz3mIM95iCGJmY3mxuQ&#10;1jxB3wHrlDG8saVWT3DTW3UO/gl0bIgHX1ML1nVjXPQbrUGEumDjnkzyGvytTUbJzn+yZI9JNv5e&#10;0U9jchjMpJJGg9J5OsdxosR9DUi4kkTXqIhCSd5PFBysmbGa4LYpho9dqtxObAnFRkKVMH9SykYO&#10;IADiJmIHjygeUD6gvv1btt+mx44tibzOnJ5REoi8e5ki88s0dlsy+wc9Typikc9ahskjUp06rEoR&#10;EUu6SxHNQ9GC5UyhxCaBDNiWPF0TGqMogYpRtWmCKCUPGR4wUzJSO23opnaYif29txuWYl0+SZ+R&#10;/tYmBmDnfeJ47bQW/wC8RE7TMfaeqLvf0aPEdp8UVnwvXKpY+a8zodyC6dQLdUbMVP0+r9XGmnk3&#10;6N/mFh0bTvrE2hLMWN/72A0E1RPGvFFB1Wp91rd2Dx7KA0BCUqBsPUaygWA/eZlsFMTElMTMTExx&#10;47CMDAjx9hfsDYKyUiwzGQMTj6CCf8vGNtoiYiY22nf3O+871p1L6QfGbNyr6g1XC73dFfX/AKjT&#10;kKG69s6PMmvbOloktiFsNa5rR65Iwq+slQShRlLYVUzzZoQOUPOQdmBUsDgbuw9WVZIPlyL8qUCb&#10;3GByMCXMUrDkv6Ij1xguUwW+8RERCi7zYOqXhiV043FYRIxMzG0mZRBfVM+5Lbb19vc9UDdPo8dO&#10;z1t10ThnsSmVK+I/pq0TwXy+JjzzDBvTx66LVKjaepnDQ2ppFuK+q4FogCTCJ4iFLuxDSQWGIlfE&#10;xy2LDFNqWV8goWhil49YRAy0BHxgx+27PRDBRH6c8SOJ5bxE9KxejxQLaxSsrh2SneYEpLlMLieM&#10;e4njMzy9xE7x+3VKeiPot+seXV76bIn08+icWlY/T3rXRiVjLu2zJcdbOtdLsIFgsHQdUC6q2WuT&#10;DmFxtJYVjRpHOn/YlFEKN1Ual5QtYK4kcT+WOr8sYDdisTMSxzigjbxgSGeU852Ivp+mN5479KJy&#10;KDK5NsGbWyDeFfYQCNoCZkoL1G3uI9+/Ub+vt7E8r/WS9h+Auc817VUuPO/TtR96ULpQ5HFLrV6M&#10;lS8OoNNLwju0LWwvBwS7WHfW57DQEbIjUSAJcRCpI3j2xt6u087dxqVWBRNsMipm9dgLEKywnizk&#10;Rey5lM7ep22nb9uiu/H17RmsmQgqphMMGTmWmUbjtA/y8Yj3O8TvMb7daP8AjnyB1bzB9Qr6i9wV&#10;hfw/K/qTbj/daTjBaqYaPu7jW3rO1CjAQFf2akj+UMI+OklWDL2gtlTRikkTJyIh5WjRdUyWUYMb&#10;U7ngsBH0zEWJghfsMTBRMz9RbjETBDtJSO0M7FhbqtQZ/wBujyKL1P8Aso4yv3PqfvMRG+8bT69+&#10;18+l1w7rNS+pH9Zrs/SuYdAoqDpPdaAr5VZLlVWyFN0OoI5b/pM+pDZkPCPY0ekcCSTBqqUgTSA0&#10;D8t9cyxa/GmHrvDK557VNWDrKoSTAkRaAy36lyUfUO3H2O8REx9p26VusAqeOWBiUgo5OBKJkSmR&#10;nYoj7T7n7+/v1op6F9A+U0AKCx2yeqdbt4+3aaxyyn1xguspd26JQedG9Iu/GVpI5k1RivrOv06I&#10;xfUreWLLO5TrSAxtXC8LePzm6WnMgynbydKrlLFGMiqgs4h4kxiFtuU5XJTWYToqV2Ci0JjFivXe&#10;ADZQkw9UbOUqg9NR7qirE1TskE+OYEGEKH8oiGhwl7B8iZgpU1qymVMMSy6e/U87p6gc+OOZeP5K&#10;D51k9y+Muq9z490bp6kK+f1ffea2xXvjhkyzXUWrnhRp0NxSXIvUaJpth8E+ruwp1b2VO2k5l9s8&#10;bVx0Iphkce+zWMxAx+Uhk8qobj4xjisxOfBMzDYMeBhwYv8AAUj5bbcssTUtLU0QmRmUsGf1uXso&#10;ncgkImZj6ZEomC5DlXB2JB6H7RRe/dl5lVyav9Qqp3H6cfubj9uklgqHKvqI8DTsNOBW8Y1rGdtz&#10;4e4GSIdqTYoNSGFPhPtR0RBbMIuYmvRZC5aVbtIVIZhTMNlqzJ2XXzNQZ+IyJLeU+WZDxHG5KiWT&#10;EyQlMyHilKjQlhcqJjfptH2TKLpjzDMRtz4Ry5x6g5gY9RMdUKdILXfMHCLJ2SgX1d2D6W5+/gL6&#10;mXObazSsn9p8Xeo9nCwVuhcJjWqsim89nsZSjnrGbciJI1hr7gectdEsJlbTsNGodhLotYIvyfNo&#10;ZIkbcbf5iMrkJMZWmTkETtPAuBRMjAzK0RvYdCmBKshHzaDBghEbdfaZgomBmCPjuyJ+8con3E9e&#10;jn6Ub70NQ6l2TwJ2UC3X1T5tTJtvMfrIlGxM5l3TzX0NVMdx/G9v1gKSFXSppZwwWiMRkeTGhjiE&#10;2i31QylHWBNbK2sFn9NCQlYHF3KuHyllZHRem9ScqgTy4NExSTF+ZYi3dMSHA+MwcY1lRd2hk5iY&#10;WdlLblRRQL1GhyysCuOQyMnAl4ymR2OYLkO/rTKu8ONBAjCc3MySLT+iI2jSBDBb6M6l+uGrsozz&#10;cHT6Tp1o65btriLWM+JWNORjGssg2Mr032JvUKCqOb1rdYlf8PvlWDo1aJjlNI8FaVya8heG+8bG&#10;FxtbG4qY8UBkVYmq+zGzW1gsmS1yl7yfTwqAKYvrgrr2vGauX3PKVjQia6yXcsstWt+W9crbFqnc&#10;BbPdjUnioJLbQ3NdcsP6Yhs7hsDmB8XlJvjeY1qevNKI0yERNoUUUxlEzpORMVvtPnMu+nyyVu3n&#10;ZulYyg3K+Bzd5uJsZHMhqLKhqCw3ENk33MjkKN+zYUVWy8bNqzfOpIvs2LZk2fKQ9RrdQ6ueFaUO&#10;vU0BZBFOcdWnHqC0GwKRXdXWs4YsJSpSRbuta1DAfRE9cQTslVMTtBuUoJ7i6UJ608X09YPFVN2l&#10;dsWA4VjlSQ3GDAlUwQb66Eyw67bh/wASQOWGOaOOLZxT7mabbir9btthT1LksXi9P5ahpfGV16Z/&#10;MMHmxqpx2SxjclXq0jxqEEC3GkSKr8UqhqBi1qlB2n8iNlLc/cigizZvVX5Kyw8h4btSWnYRZFBt&#10;dFg2TJBBTEMlsNgpEiLqhXfd+rPeSSdIB1r3PV2vSlNXILC0xa2iiv7nFILCU4GcCChDsFLj+GRD&#10;+jTeMkLbbGcQbbay7ZBlu8HcXMdtWa6qRhNE0Y15jdPNsVBjUeQxeFZcsYbNWMnXydatURdxuUmr&#10;YVKgkH1CmCFMyDCtFXS2Cq6gjDNm3l3ThbF0Vtn8vRYtwpdymFdldjGml9byAXKYkGxG0nEbR/dn&#10;afyK3wpj/wAznvS+fWHqbet3CwE5whw7isgbRCCKTCsGXZ0TqT8HxiC7R7ab43gnxNLmIUjHrP5G&#10;X4LtDd/j/Ma90Vm+4mSwOps0/bDRll56rkMNUQ9WPRR4YvHXYuBWryHAoJLoayV13R8oo4XNUp/J&#10;KuFy9TB17mOqB/ivjFSZXttNZPN29h6ZUTD5bxsYSMQTA67Hr1BQJuKzM6+2Gul54gbXCJ7SV/AP&#10;t2otQdaNt645PHxubHGEmZybaAmSZkkGigJI/fLJ+7d53M0bh8V2pbkMLkkap1d2ltYJ7dRWfhXd&#10;SjW0zlRyR4PKXEwdpYVMXeMhqWmEbELS93laXllLT+VtWNSim1XPG4zU67gDRX5k4+TyNaa43K6S&#10;mFFLLCBjyrHiJkaw4BHGOg7hXMXC8JiEW2kUPeuNMVSSfO8eum90pcgPQKVLtvttrppJNHjAOkv3&#10;1zppvvnG3442xiI7tYMdTatxbsQQrX3j7XXsbiXSQiJap0qyprTSjCMpgBY0BimLN44hJTvA8o6d&#10;aZuTjsZYC1EkWldRpsWggZmYxuSFuIyYxEbzIjM+WR/eYjfrgTUjqHQpb1ca9WHVXsbupclsy3Fi&#10;0FRSa9XpZ7JG/DxAVnfX+ISi1ZhnSFw7CMVrIf8AbiUZhmHLN+k+4OtGav1RhNP5XT2cy2mu22eo&#10;xnBr4cx7j6Vu38RmasJszMTWsYgb1W22ysqt+heR5PLXvSrpUcng8SOLx1y7WvVKt/P0nTTllqJw&#10;GTUi1VZyCI/UC1KWqED8iXJPjImnl01HK+dSUIazp4jh5Ki2MFaKajiTYyClnMgtpLZXgSd/+ndB&#10;MwlwYpD/AFxZDjJIjzpmOSPbbort5od+ikZzGrtLnTeSs1snitOQRWFaWtXqxFqLD0bB7QeFZfL5&#10;WNrwATVF1hXGQICmiZzMBlzpWCUUX662V7N/0ssitLIijbcuI3G2KP07DJmfLIAW8FBbYxNuS2Su&#10;8J9SLg9pYsedPRiy11GeL9mCQtRg9l7koTfG2M6xbV02oudsx667fsVaTbZ/6f8Ap4+uaQyeN0F3&#10;VrJlgf8Aw27k1MtiDDfzJhaJrXWpKJjiBY1+GvTIxE8qgnM/01hWWrWM5php7TOodPMq3InjIlJH&#10;5EiY7e5+SFtPveNmzER03vt3BYHOvMHYGYUS+Ci9Gp9gt2Vo2cCqdH4a102I0Hgjxt+rZoqkj0zj&#10;XXaYsiGLONyCdMbbH3z81fTfarWVpAIXgNSYbI5j4yp8VQciireuNhax3gJt0yEZiIljmAGxNaO9&#10;S0XwPIalxKjk5vY64ip5C+psoNikjMlMxE+Ju8xvPERkt4EZmIM3lEu/pn27Y69mc1GF5ZcJjGEo&#10;pEAujQ+k1ucKDG0mmn21JEBkLFzNjSSaGKeTSP8ACLO3yBumnO90O+mTx3ksUEdqLtJ1g0sWqLdj&#10;B4s0KiSGPTkoJypOBMxWwxGYCZ6fJg6Wm9F13wIPPU6XgsSiTla7tgTLaP8AdNkCW28QUjEzvPVC&#10;WHRcn8r+KOtoyJlV1r99Kp0VkBYzhlxp8W60tJVeu0BGkEkWSht985/DMkkE5QkudxSZ4Ns/yI1q&#10;Xafsfq+k06mbx+oHYUMnXsmhw0ozGWtlVglthZBLlFO+3MgY1RzKmMXM7WljtUazxLhFtOxQG3NY&#10;wEgl3xKq4b9QyUTwKPe+0EIHGxCMxbd8o8dz9G+96VjGu5DXh4FmBg+37JNmqEeiWVXtpprnG2u2&#10;xokccec/b8v251xnbXO+NrhqDAjm+5f4gcHEQTLehEZSuuY5nNzHr0/lKkjH3iZeqBGZ29M2iZjl&#10;HUVRvTT07oW5vtCc2ysZeoiFPO9XbE7/AH/TOZn/AE/rG/VryIGfrD6YbPkq7qSbkzvp/KD+Em36&#10;xDbHBIx5C8015HkLDivyGnN6bAYEujiajb6ksoCNsz6QSQybX2u1JTzHZzTNnIZanjP/AA4dPOuZ&#10;B6a6RsUXsxq1eSwxAm2xWQuUrg+R+SNoKYnqo6gxr62rsiqrTfbmLBZEEVlG05W0BskfFYMIQUwy&#10;5lI8Rgf29dLSJ9LLpfPLGNaePenqkHbKH619dd65DP0Gqmv9q7B6w837ctZ1qw/0VhQzn3DnN4Li&#10;6JWWiqJYOcmKyoZqtTZdHcl/iihLdkZelD05XIEgHNWRLsXaACdUwFoHNpHlXZFYwJ+JgkQxBiUw&#10;s2DMPrpPlZ060MIAOBJSLBcXjMrmISyQJUnMyPMCiD3GRi1Kd4E9S887jcOgVn1MncVnrxXmlx3J&#10;3YKkV/zQ6dN5/wDLVt4Q4q7E4bJlTGr3V7tLTej2FsIAM7S6x2RYnj/lbLGGz9eMuLsMau8JrszT&#10;KwZBMtd8akysQEUQQeN5ytpF6MI5cZmYGZQK0glCBV5gleeFRBRAL8zxbBQPopJY8giJ3GfpmftM&#10;dJxxf6NnpOgz8RS2npvEyahzyP6fZ1pJQTXoqwsGXhfmvbdhVtcgYVtauhXXfsXT1M27NrPsQBR1&#10;7Qz+v/vNxFkkejT9tU14l1fxK/KpPj5JZM41NjiIxwGNmWHDHOYiYWJFx32Hpw3JJPySK2QR/MiO&#10;XCB2tGqZmdi33FayjaJ/mmIiZj31GuEfS69j0TypS/J9l4749paVF3jzraendA5T0G3sHnozn0U9&#10;so3pxj1pS/5shGLtD3jDzFbRi6EFaudTtwJTlWq0QjHythcgugqixFFcLtVTcxDWFNpEeQLkug1D&#10;uxiGEEDG8FMzPKJ99fW36x2CsCyyUkp8LBgjsk54kjxzBl9MMiJmd/W3299Oku8O+hk3PPpZUNuV&#10;U7m18d+rm946zcoHUauew8yrlD7nQKDd5YDQ4yrFf36Syc8NuwsesZJFnNsbLYkiOHaaaQHGWRTh&#10;VEQMLH3Za5kTAyahXYWsygtplhAayZtvMnymfUzMNvlJk7xxBDFhEAsf5uLJNRGMTE7QESJwH3iB&#10;4xt1s5tF+wfaDbaSP84cxZ3h32jl0/LTOmdopNM42031+/3031z99NsY21/3jHydarzJYqTYHkWS&#10;5NRkto8xkZJbB2JbB35AwZggOBKPcdR4lxIS2EuMxPExghnaYnYhneCGdtpifUxvE+pnpQE/mezJ&#10;mblBv0GZ9ymyxtNHVbd6GStsTMNNph2oZGdiQNbCuZxBHxOtIxtipR98miTZm3x844w/4Y9UYbJ5&#10;rAH3Efn+02p15YM3pnOBcdmIdkVy6vlqdmTsY8NR43JqpX05wF1StNrnN2m6XHHWtW+42NuVqd+M&#10;AuhqjGlVKnkaUpCrIVygGVXKiFvnH2axOQdIibChZHhcEBHTSVOsK6bW0tWTRyRrEa+BeL+3f9k0&#10;msOM53nnk+2uN5yZtpCJ9tddNdpZd866aa5xrjqnSWl8XozTWF0rhVmvF4LHox9SGn5HMBIzJvsM&#10;iBhliy4m2LBCIATmnIgI7DGZ5TJWsvkbmTuFBWbthlhsiPEBk59AA7zxBYQK1xMzIgIxMzO8zFeg&#10;8e5r1UuoGdDqCi270Z0TYK3A5h2LBDaFrCVM8xC/ff8Ags4Nwyd/uC0HMByREKZkbJQY0sU1Yp1r&#10;ZJKykHeA5YqDjcRKRkJmR+xRMT/KUSO8RO28RMNFuaqDhZyHkGBKR9TMQUFG0/eJ3j7xMTtvG+0z&#10;1ZOuuumMa64xrrjGMYxjH2xjGP8AWMY/+mMf6x/7fHPSXX9fDo6Ph0dHw6Oj4dHR8Ojo+HR0fDo6&#10;Ph0dZBfUw5UAzn26XZtbA/rUXL2lfADu/rvHmDzlzO1oorkStvdm0EdkOrTbbBNclv69QaDaML9+&#10;d1ViIaobBCRsIPLpgv1TgiHxEMSy/NOsohg5FhxBTJFMnExxUcxKwnlG0R1IUj2jhEiM+SCnjX87&#10;jGeP0j6iBEeM/dg78yiYmJnqovUFL7L0L1V9J71zzLjzzqIknMO21bsw1cHInraWr9X4ouYLh7PY&#10;DxYMqK+4sLE9UG1YhYJ2m3xPovlJzkXaHy9e27L6bylaqdkQRfTahcTIQqxVHhDDkZ4AZmQwRxHu&#10;PtM7CTqqxIVMnWY6FTLEGnfblJqdO8hET7KBiJmI9f3/AH6XfgX0y/Vinzr9Kjn1mXKqkVwzu/b+&#10;v99Tf54EK95ZS+u167KltRq5i4RuHY7cmVXcgTfC7bKgJzrPmUkkHTMk8bQ05kxx+mUNgVFSuXbV&#10;0PMHOsq2LRhKyiCg2gtxxuEEIsiYncZkoc2MlUmxlDCZKHpQpE8JkWmmQmTPeYkQKQj7+5Hb7T1O&#10;qT9Ga9c94xyPkVh9NVlFU/LHvIL0v5xvM1baPbOn5YYSPHnl9t1YNqonhtb2zxKW2HKKTZRG6Zto&#10;4VpepQEI3tek21KVWs/JpSjF5wMjQsGBEYVmEIRVcRmlUOa+VzBBPDymUQM7xHXksuLXuauqZst0&#10;SrWFwUCMtiJ/VDjBzwAN/pL3sMe4iJmdDj/pgeS7Rzj0nyR9WDnvHvT/AF3HfG1FHa/0ynn/AEox&#10;CnXMLTyRtXY1ziokM2SnW0YkFPIiGaM2goWuiA3ZRiw/w5iW1shWIJbTydv58pgoFabEgEE2oQbS&#10;EEQ+X1MjBEcRHjLh1Hxk7YMrtgoF1VXx4OY3li4IpgHQW8HERPHaY+0RM/VG/S0WDkv0oeRU70We&#10;957r0lZeru0E78DY4rve9L/1PzUHtbiBWAVvYrqrNaqjqW2aRsleytTMVtYIy2ecQlRaoflGnkLu&#10;8qsOGyyJuw6XOiw+lMsgjBhwvyLnkXIIEZmT5fv16+ZkWEiYbK5SMwiQgF+MH/TMDIxy4ltEbTvP&#10;2n99+pzWe4+WuDoLUu4d4lHqlcFc9nr1uGp9Q4bS5HT3yrX4rrYlpQC6wFHWhoMBM4Po383E/wDM&#10;lVMThygYywSjniIx1IDGpjEoCZbDRUmsrmVQfJMFAzMmQRJErlMx6KYmN4mUjmy4oJ1ozKOMjJsY&#10;fGHTx3HffjEz6OI29THqfe2jLftvOaXRaZe+oW2qczWXWGuDgyWe0qR1mHdhU6NIEgjvM0a1jLFF&#10;/J+xou2ok44sp2u+gn23wvks3iMNXr2sxkaeLRZaqspt2yuuo3uEiBIsYQgRyInO8TEQAkUzAx0n&#10;Xp2rbDVUrusmsCYQpWRlCwmIk5EYmYjeYjb7zMxEbzMR1hL7rhtvkH3Hzv2pStYbHTOlbBNJNIJd&#10;ZwTyF9YBrF2qmToskQ/rtNK2Fe1o6PO2uxn8qWHSSFZn9nMXcmL2hO42K7hY6Bt4/Lyt8wJcltNN&#10;NdPJUZZEmERdx3CzTbEyPPnIxIp96Lp6U5vT9nA2JlTqnIPcbEMG4m13wMxE7psbqcP7DtvMSzbr&#10;TzlXkHiTD0Es910G23Rgx6PXWtriVnsQWFaP36IiXQwOQ/2g6t1eg6HbIkST+wIBGkk1100H/h6w&#10;7bHhdCaebqhHcnF3sg1uWq2Loqa5TabZytZUBZCCXD0wFaZXFbymsJKIiA8cDNTuZu+ONPT1lCBG&#10;q0EyYiQtGKrCmVlsXA92fVLOMFMR955b9Q76m3qSxefOArWnLLcKlv1o6Qpq69oDotakKw65qVZL&#10;jrsKXEcH+3QRUMkYilQZmiicbxfaCfeOTRh3g1pb0tphTsJeCvlLmXTSW5cIeaV1IO5fjgyGL5QC&#10;QruAx5CL5j6DmJhfSmIVkskYXESysqqbSAuYQZNmFI2kZEtpI5YJRO24b+46c7htqu9k4jza6dbH&#10;Qo7u8oiOy3EVPoQvSKzWSyNqRFpEyMMmC1EDmiydHObNGMToVrrL+iPT7aDpy7kbencTkM4Natkb&#10;ONrW74V4JVdDGph5jAtYwlwCyGWQTDgDhkQXGI2g8gmuq/aRSlrELsMUmT2JhiJ8IncIiC5FE8Zg&#10;Y5RI+t5nrlsrqZa6astvFmtUvAB22x4rVc0CeJXK8eGf7iKzVp+gpE5ReIYMkaHa6haaT7ya7y66&#10;QbwmpctqCxhK+T0BGJzTZaVnkbl2q12olDp+JVJNlAS+3ZlKofNkAqrFzShhwCie4upjhvMrZ+bd&#10;NfGFRIBK2IcbAjzNg1nMLUvyFw8cy0pAYkRkjGOqe0TxHLlFxpzmvMzodfw0gxsb+ZH8vQL8IwJY&#10;hmcmJZyV2kGocLDffZkN9vyh1lJ1qOM7suXbo4vVWlsrg8jdWMAKom5yfNkKnjCkYV8gyGvsUBVF&#10;RV4iLIV+PJIseMza0kBIsW8Vlal+sgy5SeyZhfil28uEmVxkQXZI/KVeIGsyZ2ORX1a6K1V2zQ7T&#10;I24THXTP2kihl/EqHP3zjX+QHNiIsf8APGv5x5ngjxJHnWSPO8e2u+dLw2pMFqBUuw+TqXhGZgwU&#10;zjYV7mI89VwqtJ5bcg8qQ5hIsDkBCU1m7jb+OPhcquRM/YjHdZ+omfG0JJTNt9i4GXEokS2KJiPl&#10;ZabUbmHGut9Yr9pAh3lliCsSZc7EikIGmCn3hgZjExRbzBkECTbRa6byCzzQb5zFNvptKvrV7I8L&#10;CFPGN5gXKBgxMjIzMQYzEbiUjMjtO0yMztMxLQGGudwMwmfvIFIzPvf7xMfv7/16j9Q5TRKG7bP6&#10;oigSmuEFbq80Ikkui4RBUzrM0TK1S3O+Q1QsTW42RoVoFFFk5i1IMLzLNnTbVKvQq1WsbXVCyYpK&#10;JgZmAFSCeawAN+IDDLDmFxiOZsIi3naevRuYwYEykoEiON9t5I4ASmZ+8zIrCI3mdoGIjbrl9PTW&#10;axc5vNfphCgS2PKm/T14x/ibZKI3aLCQQimmg4xk8oI8s+JiYYhpt5o9Mxa6/ff749XlvdStJqys&#10;bDa7lpJu/iFjAIRJmwlMiMzymIGZmI2/fr7XJYPSbYKVgwCOA25yIlEzA7yMQUxG0TMxtPvrKyuf&#10;T/7mBrWd7O64dcT0Djmphx7szq83+RqKDxcTja6vMxhCAY9E9bJWjdUrkUW+zKa8lkR5bpIIij2t&#10;EVpPJj4ZczGWCU2kZE4r5S5dXGjjQSyBlceNErG+mI2ZNoijmqORMnzzFSfJwC2qDF8RARX2AnWp&#10;skY7xP1HBTXP/LCYj6T9CNcU/wCl52+o2OtWKS78bs+UutqXyJnwtlLU7aWbm1npkVtnhYVdxCys&#10;SQ92DvCviGRZPVLIYdLQrxjULZlV0Pk6z0umzjn+KLAStovkJixSdXixMHXYJvWTB+nivksBjzB/&#10;JK7M9UYBh4rK+fjLkErgt1vW2VxsYyIHAluUyfEimfGXqYuoLyVdfL3HenXuptVj7pSDxlYuPpX1&#10;FqjSLop9pXXno97TvF7MbRhYjSsQW5SNtDBMScS7R6Mxg49MiBwPXYG3gcNk7dM4ZkE6YtY9LqaG&#10;fNKwNi5aS1ZiJWCOPkBEREkRNVBgEfSMNZyKshaQlgyCDygWSFzBlIqJSUmBRPEIj9MpiZiIgD4y&#10;X3Kacvvc/QlUXCB8padfaU7/AJV1Zu4urgHoVjIU35RXOn2dqEkn6ZTVlyNV2vZsqEI1tq0VoJvz&#10;9SJgYLVliOatXc3nqqxDGNyrakYus111y8hZJV5VfJWWgksjUVcNdqWqEotLBozQUEAHk2J2mpSY&#10;UzZisLfksEFDKFwSCOusZOK7SUJq4lP6ZSJecpkvp6vCT0B2vm5Pc6B0DqCGboVbrnB3VLGlXJyp&#10;1VZ6D2G1g3e0CRkIUebRLQuavKfHaGRS3dKrYo9TShdRpyimMzOdzOOLNUb+TRN+vWwjqYyCiJVa&#10;/lrS7lkIJCJslRxzqkWWEEpWxMGQQJETGnw6j/iOTXPwmy4LpiSiCYmsqVLnZh+KHPBvjGC5kJ7R&#10;O8RAwOy+qfTKuim26e5VNKNjlnmy6QamVaqLW+p/deoxct0zki3tENOUBRg024XKGW0uVi7BtpUx&#10;zswq6pl/Sxs6m1GqidqblVI/lmnbgwVWopsMzeSjGxO9tiaigEKlu2M2mqXDLSoJgV1zIrBjqBOh&#10;UKYU/JvqmYYwh41K82NtlibSLdqlT4wIpFZTAyZby33mPrXQemdK7ijst+r1lq/MXaamV2BXX6aA&#10;W/mzTqU7NuWWCG+umuusjNo1iJAIpy2sb6MlG1Wsz6MNhpBbNN5S/kclmkvu17FbGuTTQKq9NZvm&#10;alNx2/Ii85vtjGwYFUXWmGq+NZfwPaMv1kIRTNaTWywBOOSNswuPK0BVxNIj/KITBQ0mfSXkWvcd&#10;/NF9Sjw2F499Cbq64we838Ve4uyVi5c8v1QwcBH4O+oyEVPpzLrlfiSfhsro10NOLX2hevjhINpT&#10;OyCrI9XHNaNERDZvFRjrsiBGrGZWytiXL3/8JzIf7CwMRO4qZM8TEffhkoGOSEx1KULnyUblEMt1&#10;FEDALafm0Jj9RRbx7MNokJneIPjM+jPq3KvyLs3rfxM4F59ywXiv1Q/pW+ynnSyedJihQKhbOvMJ&#10;19/6HpQA8EwIq3RPTSVkZdwUyrI1NOvG5clf3Epz8X+M4CtZyOLKEoirnsBkifKRmBUyzMi50JHe&#10;BWq8My0QjZRNn6JhRxsmTVVrcSxkux+SqCHkmNzFURIBz9TMnXKICZmZOA25bnHU2W/Tu6T67RfU&#10;W6X0mlT+F+Nex6t5u9I0EHrhOkV78++yuVz2THSujPUUpyTathq2aw8hm13ZKV9yqlzVNlZUO+Dd&#10;VDiMM3IRmXOXOMrZIadxPmmRZWyFeThz9i8ZrHlB8pIQhimgUe5IQTm8utNFayi22oT0HK/YOqt4&#10;ytcF7gt4mIiI34EBDPrbd8nUP02+X9S6Z2LqtrWehfQfTOIUzzl6DFWImVxpfYN+Xg8+x+6zcvj1&#10;bcqV2G42y48wrQjW4OZl4VjtNPpWliXSbNt9pglYhDmWbExbtWaoVLUwuTVb8ApEiNW0pmSbKV7s&#10;IgWwxXBCRM3ZQV0wBSxlCVuJ6fqgSVLJOfpZMwyYEYMpgY3kRk5Gdo6lPLPqu8+6D2Tg/HaTygim&#10;0Do9pIoolxsj1IIuWRLq28JrytAkqEbZKPu32d+eB0IpjkLbTXskNZPVprHWcgslU5tTn1a6keNb&#10;WSvmZjAiIgUhACvcdykqsCMlE/rwJCJBEF4ZQMFtYbORgPPjEFvO5RvMyW0+tncvU/7OSiZGd4Zt&#10;2y6TP1CxV1aytT5xVOxVNkGpgNzslN4/0tZH/fr7AD94g9kCH+rJhBPm0klWGkY00kxOV+eOXMre&#10;14zuDnMHQvahzGT033Q03erY1VrlirPbLXuPD85o5mpMqqlh8N+XWFU7bQNlG26ABkusc40CsnDB&#10;g6dxyaNWtf07fQ15rn5KtQ4V8xUbUbEEwbdzzrJqhkRcsJIo4LiJqdMqCq7aliOF2savm3S+kcFt&#10;NgA3FiZ5rV90lg58K3gm1i3LrukNiJL3I0kknE/RiCCKPaaLO+cYrHVNPZLStbJ0YDH6E15rvs5q&#10;HNUyrhkJwOshYrRVfJIYIFZwYLzdiyToNjK3hhSVrlq+U/YsNvV8mdd2781hcNqqjUZDJR83FSJ5&#10;Y65jyhdySpguBmIBkFJGRcZ6mHJWpYF24Aumkmlt1N26Xwa/LI8SbkwrkA0rquHGa6abfrC/jBCm&#10;jSzZ1jm032mH2zpiX9dn7b5GzT1X2ZosNp6m0uWvezmsqIeRjlUsLXZlsFbtQIzAVfBUr20MbMA0&#10;DliJkYZwj88hbsZqxwiA4/IxhdVYp08RAnWzGtcUuZmOTfI1ijEImRIeJREyMzZQ/KrAeo9Rcp2V&#10;FjV+1N5bbQW08X8dPM0sy2JpMEIXt98a7KrAAHgnfWPbQf8APO+2c7a7a5vqe3Obt438QfbksdZR&#10;hdRZJmpNGZFy/DjG5DP0V5BtatYL+Wcfm6dbzkISKOUlPIoIZhTztNVjQ+dh62W6NcaGWrhPOyKa&#10;TyQDGL/fz02nw3KJPbaNo2nrgvEL+Pk1gL9N37nVL5ipS1iZe8qs8gG9LeK3C8ZXZjbMxh2WbbbG&#10;yjQTf9nK79xG2c/xod999H6tBa31FpLIYXu/m9L4vT68bhJw0aQCwjJ6fzWIuIKnm2Za6qarnyYC&#10;LFCiasmZ8RUBzMJTmMRTyqLOlaWStXzfc+UOTlbEXqtpLIdUGqkoaIcZmRmT8kQMeyKPcNs3o7z/&#10;AMcz2On6w3rqlvLutbqfQh9EBsCF10W+H8w5xDUCbw2GT0FHkTfpvPSnoc7nX+mTWnU4b+dqISKD&#10;caOP0fparrLGt/NNS3NT5MJ1Yy+uZVlcplKeIwDaRWJXWx9SvKLVHyVgbtWVcOVkwQ4Kjj/N8mzE&#10;WR+LjkY+qc4yFHHkr1KjLl+HwqCZZczkizAt4btNEQUDJQRrB0j6gnQ6JZTeZVXiSDloVHCAVfwr&#10;ruSxuFVUPUfEZ1jGJUq1kradjU6/3Ua1PUszCwLCROPdFQ6OJIzAG4Pg9TxgxrYPFadp4Sng6qaV&#10;Gq9cG/GUzq4cEeBQck1pqVcuDnIg3AasXeRLpglsFyvCjdg71nIuutusNzWqmAVZaLb0nzM9mMhz&#10;aMrBkgshO7XZIRMEBL7XvTfZuj1rya+I6z1joVjsDa1QelOR1pnyps8gmpDEdvZFslN4iuTnVOMq&#10;oQdPnr/MLeZm03fm9dfCkzwdfqVMlaMEahy1+tpp85PI33PZZjP4yuzGsdBVDBj1TUxAKKvBVYyB&#10;Jx1kvk26FdwkUZOtUljtmLpVm5ZfxKlZSxV+WW2hbEJ84yCj810jFuzZqwy0mIUiy1cxE03O4ap+&#10;HuQl+f6f2nku9MkqdVrHovqLbnrifO5Obvzq7ZS3mrvyXpZpzV+XXRH83Ni3D8qZtJrRYISZ5YYB&#10;5dtI0fiiwlXLYz4k1q1fO5JtFs7l8yjc8Nys4nGRtsGgHTQNriJk/DgSIoGOqtm7g33Urfm8rWY6&#10;qFgIiB8FlHkQ1cLERBcMlcWYBcQEeeZiImZ6sy99R8v0KC2q7vb+XrpL08VqLhW5j1bVza7BZ/4t&#10;IUrmVUWZYu27Jz/XDV8cXCqaUnYPAu2n5w7/AGk24nAeLMIdQxxqz7JLNINKjDKtbVTj5m6rYvkE&#10;yrXTVLmE8lKEJiYHpiFm9JVTBz4KiO1M4MhmsAMN8eE948cC1htjjMbEUlHUPRetfN/WrlUeLVeY&#10;/pEPRt+jIYiBKA7Y81HN5OsTMrvWLPYHSsSvBtlI75FBmvT4JYTFG/x9A8brmuV7h4YvIonF2ate&#10;9StKZXbUsVQsUmqVAc0OU8CQYRHGPEYlE+vX0zMeA+TXP5K2mhyiExYtpA8SOZiDAwKDiZ2meUFH&#10;r9/cbhvp7ztXpnqUUAvfJexwj0JVQ5YYGkynWOulCnaEDgwMth14eAvuTiWDC4KNfiTG+Qwps1b3&#10;K7eY879JVVk+eXJvpq4EgXbOqI45qrAmtI2fHWTFf9XmuKqQrwUTKa52lektS2BrvI1xx8ZVzbkB&#10;IlC7eyBhxJhL5MOD+nYvIcs4zEMMYvL6QoAmk1ZC43GEhrM/7QoG09DSIApiOj452MzG1hkYJEy8&#10;hkXI4mYlkryRlBoxk4v3JNyFGH3C08kCxiNGgnH4xnNCrc4KjQQbNQ/w+u0sQmxSpIOy47Z2Gsrs&#10;XVcDjV+o+Uux0tfOAtHmfI+1HE5SvIPsHAYr80Nc8hU97RSPhhSwYJPWYCcQIeTorL61b158xH05&#10;Egy5nntKzdmC/NdbHxViyOayNDPOuqAxhWTYlgdk1E02mhhr0xO48xc4keszPI91bWPv2AjSVCbj&#10;GZOqdpF510nrxuSuYxSzZXxC3ulw1k5KExJgvHmwlMaahg3NXRiLNdZ/nL4SI1G+JlZaPHNuqi2U&#10;xDLpLDhLTqc54lNoQghATnjc1iqr3vnFKDJEHX6g8OyktJgLZKznirTbVaeORGAvm/h/mStMMlEM&#10;XOwD09hT5aoWI/8ADbYYQTWqdNZPuZoLT6a4YrCX2vx+ZavI4+29eLthUtpP4tXdIsdVfYJVinkq&#10;tvHZfHFexNxUV7/ykssLlqukdSZM2Fcv1hVZojNS0hU3UE9DBhzoFhCtq0ian1HIt0rUVrqDhtbw&#10;nApvPHRWNod2Wzs6i72wZ0a414MWPOsOlxslKrdPrQpcbVMTkURGOih3HdKiAGgkgK2QfeOPJkBF&#10;HPtDrC5nMnms5d09ky+TrDUWJrJCYWGoszpnDadwqHhfxzpr1sYnFLJOToNq3651aZJIF/IW2whr&#10;jBIx1TH4+tlKf6WBxV5zCiTLFUMvkMpkGKKtaX5G3GXSFlOyt1VgtfBwRQk19Ms4JbF1PruAavPX&#10;7FWPPvQK5BlNZFIZc/U52KXatHfjXJUSAyZhEvaHRM510OsGjeaFrP8Az5iJMx1PtRn6encPFXBt&#10;xOXwfaPVuGT+XZihXsN1225jpwtqYwx4vE2XW11L1ld5tJYrHItXfbFpjjl3Z1ljH5S/5sgF2lkd&#10;cYTIH8uhZcpenARai+mJyA3bqQST66Srg85OagHWDwgsernvPGrPbKXTK8pvThGbX1ZULUxic1Zm&#10;PzDxwNiNm5whwkpGclwF7byf7001JzoLDGPr/H30LV/bPPak01pnEY3VmRxFnD0bK79i3byFyxl7&#10;FxNOWzkLNe1WY6fkJsEZbSIw+RQtaYlJVbC6sx2Ly2VvWcLVuqvWFFWUlNauqipJvhcVVNS4VxCj&#10;VAxMxMyuCYZM2ZH5txm1nTv4nFyCKUvTFTKFeOC5gwhmUWUJ4KEt2/vMxyh7BxGKZpJY4Z5YZ495&#10;NNtNZYJU57Y6gttzC8lqes/HZa1j7qqaqmUV+UMxudqZZFWjP5tAMqzWXZxzDMFNNTQM4IBYkyNW&#10;Y1AUiq4hi7VJNmub2OqM+aFrHOpMdYj4XKGw4lWhgSYAkBDExJCY2xzqpF0eoLKyc7IsRQG5+8rc&#10;vSTQgr+awKO1/biUgnf7w6kYg1zmbOM6Ra5xrpj7a40PRWnbGlNN0MFayr80+mVwjyVkGA+x8q6+&#10;2PkhjnnuoXQmJlkxIgMxAxsMVrPZRWZyljIppLx63wiBqJmCWvwoWmZGRWuPrlcnMcI2kpjefvM3&#10;+WvqH6Ph0dHw6Oj4dHR8Ojo+HR0fDo6Ph0dHw6Oj4dHR8Ojo+HR0fDo6h1r53QL3MmIu1HqFwIrh&#10;JZlfntNZSWGZEWeJsvPKTSuATd1ZBoG+4Rc4OYJSRN9hpt94ds6ZTNSm8ZYtbOEzI8wE+MzG0yPK&#10;J4zMepmNpmPU+uvQmY78SIeURBcSmN4id4idpjeIn3G/7++u4RoEFUSLq9WUqiuV5KHEAoSI1oSh&#10;KpAHx+MAi9YvhGBBDH1+/wCsYWGGCLX74001x/r56ERAYEBEBGNhEYgRGP8A6YiIiIj+kR18mZKZ&#10;kpmZn3MzMzMz/WZn3PXnNQfVI6lVrF6v7GxsE1hoZiW+/wDILjlvTYWRwdbLLOG4DzgTWINda0+2&#10;eL8ug7f3lROwnNrpPpTmKuIQKytVi46AHJNErTZLcJg/Ao42jyzP6C/tyjdK/K6OW4/IXG0FMR0/&#10;msMwoIjYtx5nE7/R/wCYX7xP1FwXt6LxlO+289aB3T2v5T6VZ+pcK7js4rsfH7omRmXoeQ6WiM7m&#10;UJytPX96i9rJZrMiwuLn1s+r1WqFKmLYqSi3d0xCGUpNyfnrIrxmVWyjkAKQS4CgwYYQL4ERWxZK&#10;KJlgk4hWBCcchOSHaN+vKJs1SFyJiCMZiRkYmZDciISgo/lmAiSmJj7xET76kiqi9WQlD27y12qt&#10;9QoWy4VhNSQW9XnFMisCMq5VUv8Akalk1IcOyCtqrtEyUC1WbWgzCzVwDfTC8jNcPC6gxbhfp/JD&#10;bqQJ8sayUrgykWuV/tJmqMMYSFMYkKpLpjxQvkIz0/i3RshIX68qbvHF4854xHED9Ds0pEYMhFhM&#10;iXezLaZjrtJvMvBHy+1919DcszpbGVubPWshFs6GxjLJxHrRwmy+syngSpv75bicNXWtdnUgtZZC&#10;rMsNw5Y1SxTO6lxOlNMZLV2sVzj6WOOSsykbdlzIZZXQrTXogM2CsXXtAK1NXmYQMXEGREQh5pUb&#10;WSyFfF4mfO18bLg5SsR2WT2wbpnxwtQCRMcXAYkSmYiIiZaqs8n4cM8ubyu0qkyv7Dbj7LdJ9QA2&#10;B2bo5rUqBwewFMyXhS7bVdoUsc6QQAysFrI2BjFPoYV+2y47KYTJtvBjrlK3YoW/i5NCHLbZx18q&#10;y3lUyFcSltK78Z6zZWeC3CDIkwjeeo56LiBRNhTlLcryVjMCFb0QwhhqDmIFyfIBQLAkgko+mZ9d&#10;IT9WXzxeuyedqnrymtnWJnze6CMd6bXAtJDjK64QsKhLlMtH/H9+ySZgtI2DGhziFRqeRrpiIPbX&#10;OW98dMZTUWl6hYes29YxeSGwdGuPNzq1qs2iZqXHthVzcphAMT+j5D+wTE2bRmRrY/Jti2wUrs15&#10;WLjniIMUwHDBlMfTBwBDE7+z4DP3iYzx9wej7V1pXR/p/wDPObg3C483l5cot7OnyEupy+oVCpir&#10;3dRpSIUKPRQmrjYwtO2sTAvcbaIY4b8F68cg6TKe4urLubTje2GKxKr+QxRYVF91EjsGzM0KIKsU&#10;cfWBUQivUexiH23MkJEGhspQGwrNgMWqkdjUlm0aEWotsQLtlwNR7pJb7DSLczcAia1CO8SQluRT&#10;A9Ov3L0cf9PvyLxfz8hKAfemTuZV2qoVgWNWI1aK/RouZ3AmD7b6mjiu5p01ODm111sbyOOXEMi1&#10;ey010LUmrGdrtC6f0tVNVrWDMPVpVkr/AFQpnxhTr5jET5ACyZIoLKP8XYiC4ylLuoHH4sNS5q/k&#10;mQSsUNtrmGX0y0fZgiJ3jjMriGPKJ/RXM7zzIJ6Q7snMi7b6Q8VeGyCmTsmgLq857SfLNsSY66L1&#10;Rnr1btFjPN22klYnbV8HfchoXnJEmp+Yfyjx+Ouua6gw53tW9ve3Bk6yeLVVfqFslJsfls26M3qC&#10;21nuWsmqqZJ7Jkph3H1G0RYqNsU4vPaggQCLJNCiERxFdWmE0sekR+wD5DiIEfX0RMb7bTo99WP0&#10;xtx/hw/HKcXJD0DuEJaDECz88MVHOoP1C2ckaAbbE2hNgyQLTFMWsf5kf2TPcXOZgc411nvdq+cD&#10;pwMBRZI5TUYsq8Vb+WviRmAuGIhPKDtcwx6B23OWvkJ5K6q+jcVF3ITeeMTWx8iz6/5TtTMkmJ3j&#10;aRVAlYOd9o4Bv6PpEaZ5F+on4tqdd6rwR/raIXaJZYOkcaRDSs5VLGYaIglMy5+5kwDcSgYJtV5L&#10;mmkLLbCXoUOGNsNDEVJmuP0L3V7fUaub0za+YNmsm3l8BWCWyhpCJlXdirEwq+xQl4jfjzTeFkME&#10;A4CJzYn5rTGec2nkVymVsJdS8woCDGJkYYFlf1Igi+uFvE0SPEinlMxGubP15zTm6rhlV9dk1Tln&#10;Xeq1KKxMavmE93VKifrMLBvE4sRAk8FcGkYzRgjGtZdQ9GgDGD+0lgWbMJNsuax0/Srabodwl4zG&#10;ZrNUhuNpOUV2hj3wa4jzWnKYNL9fgC3NmAGwlsQ+Yr+aacnFX2syL8AVqxTqOlIuA4S+wEif8iwO&#10;Jd9HKSAIkpWYzK45yMXnNTebVnE/YEq1oxiRIG1lHFp0Z1pw5EiRzSfurtfVRsiHrQhZFkavgotJ&#10;pmBEw4a8eaWaDT44oduNG0c/V1fiqhpt11OckKlo3Y50vp/Di0qoXmDyhV3XVmsYLACgQCYkOI/U&#10;uasY9uHtPFiWEsGE5YhZCFPl3iJ30FAE762w2Ckpj6p+++A1L9t+qbl3/pUssP8A8PfUu2dW4hw8&#10;Gp9jhMIqPmXiHC+TWX1f6O6S3rLmwrqYZcFNB7px3kTu0FlABl9WsykMiGdTXRFmbAFy2dhm0TXa&#10;9qECLo3GshCTtWGkBHA84FylcymOTSHeNhiOmBISKx/80Fgw5lfomsMhSoYKImeMkszgY32CP6lv&#10;09POPqhM1aaxlegeL2FdW+Z2Qjh927xyCFhduU2v07TGHKaH0XndCQSgjWvRSd2rqg/JuTGMCS21&#10;+tFN6LHsqTgVLc8+QVk5gDKwqRhJwg2q3NbLIytbQVExE8YeyFLkiiWEJ7REBPTcqvsYWcTJx5BW&#10;ewmKigiEjnfjv4wkz29DEj7nlG2kPIu98a73XP8ALeO9HqvQkGrAhVIdXGWhWw7Ab9u+RSgpdYGI&#10;kpAsX9oB/JEi0ZpJg3q7YtMcGdPIJsJsDzS0GDvMbjO/uPe0x94nb3G8e49x6mJ6bGs1zxMSGdt9&#10;pjb19v8A19T/AEneJ9xt13t26VWaBMkhsG5umHs5cI0gQe52INQoo5Z5yYoNsk/p+8scWv8AHhnl&#10;2l3+2Is6677a1PVeusFo1uKVmSth+busqQdWqduFRVWDGtetRefx7tWsfCpzCMtoXMCRDMYjAZDN&#10;hbOiKS+GCzYLXCmTlpEIAsjiAkvpIy5mAwMeyiZiJ/snqPPAamde2Nyr6unq5xhWtjbMYFSlSQWU&#10;CFBA1MY7CxLJclsgB5ND8j/olKh1nzH+X3xNYjUGGztKcjichWu0xbKGPURQKXwKzKu8WCBoeAuV&#10;LEuAGLkxgxGZ26Y3cddx7/jXKzUPkIYKziNzXMlEMXIyQsWUgXAwkhKBmRmep3rvrvrjfTONtdsY&#10;zrtr/vG2ucffG2u2P9ba5xnGddtc5xnH+8Zz8mPv0y6Ptj7f+v2/8/7ztjP/AN/vn7//AJ//AMvz&#10;5tH39/b+/wD3HR0baab/AOttddvvjOufyxjP312x9ttf94/8bY/1tj/xnH+s4zj4TET/AEn1/afv&#10;0ddQ1rlfeCmAukaduGwgHGPEaLAWAxowkkkwo5cBkE8RMI0ssssEU+kkcMksm8Wum++22Um10PEw&#10;clTQYIiYMUtgmITJCJiYlBCMzMjBRMRMzMREzM9exYYTEiZjIzMjIlMSMz95iYmJiZ2jeY++3XVp&#10;aDRa22Of16mVNE9ZhBrWTpNXEytswXLtdNF4BzEAIcwsIHSOPUMUiaSAbXTTWCPTGuuMJJo0qzTf&#10;XqVUPYALY5NdKmsWuIhazYsBMwCIiAAikR2iBiIjr6bnMGANrDAZkhA2EQiRfzFAzMxEzvO8xG87&#10;++oD6J8+8x9S8bvXCuvpZHVFvyn+vYahkfwXKc8UiFihtFaaYjlkTWqquxALBWnEUUu65wvEIzFP&#10;DrKPN9u00X6zalkOamxEFG+xDIzBAYFHsWLKINZR/KcRPuN46+ocyu0HKLiYTvE/eJifUiUfuJRM&#10;wUfvEz1NK7zqnViwv7irRLY7tb0tRRXS6YABgs90BoozQWrZtLIIYX+3mTRO3GAN5osYE1ZlwC6w&#10;i7RwRqglayNkAPkYKwazjEG2FQUB5JiI5ceRbevUFMR668kwiEQmZ4BJSAbzxCTmJLjE77b8Y3/r&#10;tG/XcWqrV671ix0u2qAbBVLcib1izIGcOCFryvP15Kp0nYj7ZxrOCzWmFBFw7f8ATJBPJrn/AM/P&#10;ZgLAIDiCAxkTGfsQlEiQz/WJGZif7deRKRISGZghmCGY+8TE7xMf3iY36xioH0bliCh6UKwdud7C&#10;Lb04dKniWuJyrLPTX6+BBY6u2aPIZYJSLPrRONdQ3aagzkVftFWslnT5LBtBg0lfVgREIWTy2FpF&#10;BQMSZAUcWAZTMR+p467okRiVvAijfmUzInkJk+Yrj2MRtMzAwQzMiUQM7/TzaHudiWURMRxjpyud&#10;/TY8kc6MEZQ88ktrRdlblawuzYtvkD+kPUGV/cdYH/Vo/wCUggqlBXKWMquVkOPzbn5e5cjmtCtN&#10;5BWJop2mFScjttLCktuMxIbRGw7hxXAztvHjCYncd5bncee8c+MTvvARtvvExMb+52LkczG+08zj&#10;bYtumdl52Vr2QXqILMYUSahk016pyJJuQ0kjbxtFB2pWJtYof4P3Ii3xvFLJJrtppHmPX885pbNE&#10;WR7o1+4NS+ivXbo5+l8vjZrMNuQMMmGQxluLEMFS/h7uWcGphmJgASI8p6kxy4fw6zBsQZmOUDI1&#10;bHkiARE1yRZVK+PIvL9BRMEMDsW+/rr8O4vQmrO7sW60hpH0AyrMX6soyXRXljT9NNU54UAeBSBS&#10;/wAoopDJsFb7F7R66SfaH8o9vtvtXo7I39WXsnRdkF6ztaevZrH2LTAx83tMCEYy5VTWiu2vZ5LA&#10;7TYeU2ZAQOPFuuRWo8qhGMTXcKJxK7yajwWMvhORmZsqaTOYMXMEULGQiFwUyP1bFFVelZ/QFfHp&#10;x/m+pIHruxWZgkve869HE3ETl055Cks0Tt0xBXh4rruALfMjAJ/oTLMvXSq5Fs52cWu5Tmu6beMo&#10;1IuXGiN2yFdC7ThCuakNbZ2AzlEbAEtluwzC4HhMx1HKbDA8VlzfEod0rljJWO7IIxEPqgefuZgY&#10;Hefq33jpK5PJPtjs26xx2ntFRQD4uKq0k0Imay9BrwAyU5K9grsCuvHc7rhygxnpYExeWmrRpisE&#10;KIx2kDlfOyMZ/luVtSJ2rSw/UhkpnyOAYAgOAgRlISJFzAoPcvHI7FBjJSt8mqr0pRF9Mjzjist5&#10;iRkomYZMTttPraOW/radoZOyeWLHU/FFn8w8zf4uJxCI6vqZbzuGrAZI7FbYG1orbiVeLNjVEwSn&#10;2NRtHvoSVsvP/hZJ22xFNp8y+Hsu03cxFExa16fCEWSha2KbYArCGkIl+kxBPUUbTMifGJ32mPdG&#10;6peURdsQQAtnkmVRJGBgsoWwIko+sGQs497QQ7/ttNIUv6d/RDK3Y6p170IwZIb+pqEHTgaIiwva&#10;3W5cnqBHMuZdPzabJO0mUWPFZrHHb88W6pWH6er88/k6PXNaalAy1ynoW8VazVyubNqb6ag5AaaZ&#10;W21bxlb4GPyUWHmyV2JrVsXbesktiMjSkhaxDSiZV+oa8MW2njxBlc3TVJ7OQITbdFqzV8S4CDV5&#10;W3K6y5jvUsbcAaEFDKqvCPnWJuPZ7fV2XULbpKOaZY+kP2liIZth3N8dRtDleJxEEk0W/RX6sUTV&#10;XqsDQC1tKMDGHV0molhXo7B+b5NqueQtTwlj7rmOlrAZbZDDVEgjlvdcEDCuEKFC4GIQrhGFnMj4&#10;5Slo1UzEjC6ywXAhIoHgJ7SyIn46zmefKWSw5ndp8marNEpNJ/tv8Mp1Wqf980IdO8VmvJ0OHDc0&#10;qYw1q0/qgxMsWRZRRRRJxmZypyCJ5pJd5JpNtrBXpVKnl+JVr1fMwnOiuhSPK0yIja3xAHkYZERE&#10;Z8iIikpneZnqNa97+Hmc13jGADysNnAIiIgR5lPEYiIiBHaIiIiI9dYsOvH/ALh7SyvkHTJ64rRt&#10;ZumI6Ri19qujsSt1Zx2KTr9Z0Y1KtwtFtlGawFncpaorEawGS85DqH6JWe9eHSQRs1LrpPy8YGfL&#10;Ac3GUCBNloxIRBQcFEyohOZ4rgNt5GIhzDkBA8d5mOMlssY3mAgCiJnaY9Rz3iPZb7/eZ67WP6Qr&#10;ZvdGXRGXbEFAfb3BR0isJuX8v02Q066rLCit48YW1ps0sraogO15gsVdPFi1ZL8Ld2BWusRq4v1+&#10;VFJyzzQBcxYMLXEwDIKC2jmX1LiYn6S9zG28/eOvny4geMBJRtIzJl7IZjb3tHqf33ifXvaPe/T+&#10;cf8AFPKuQNlNlBa3azWpR1O+dkGeWJ/jb9d46bWX1Ru08KxYIAujTuUbuAaVLvFMNkmuVpzNvO/X&#10;ktT3yaakzBRJkcNY7kU/52jIHMRERERIzEcY9biJTuUbygbiOJjYRGQEJiI+4jMTETvvMzExvv8A&#10;f3Mfy7RFyMeCchcfq/t6Moa4h2e5i0ZZMNi0/wAkeubK51xDOVtF+JTqwODdcZ0zgbJu0Iv6R4oI&#10;oq5Z0JpK5w+XhKlqAm/IxZ8zhj8yvXMlciBNvGIbdv23xG2ypdIK4LEAGUVqLNI5eHIOTyivBSqF&#10;hM/FroqoncQidwRWQuZidz8cEfIpIplGea872M1Y70SnyMI4z4Yzpa2nmMjha7CbM4IyZQ95o4GG&#10;wAWxsOm+IithB9ptN9oY86yk6b0/LosFg8QVgReAvLHVCcIWvF8kBYaSIQsShMuAZgGypcmMyAzD&#10;T80ycLlUZG9CplRSuLb4CSTzhJSEM4ySoYyFlMTIQZQMxEz1L4xRoc77QwQxbSb7b77RRRx7b775&#10;xnfbbOmuudtts4xnbbbOdts4xnOc/bHyXFSwmZAACSmZLiIjykpiZItoiZmdo3md99umMkRbcimd&#10;oiI3mZ2iPtEb/aI/aOvv899fOj4dHR8Ojo+HR0fDo6Ph0dHw6Oj4dHR8Ojo+HR0fDo6Ph0dHw6Oj&#10;4dHR8Ojo+HR0fDo6Ph0dHw6Oj4dHR8Ojqkus+ceIdyHAi6nzasW4hROASmbHA6wP0sy67Uvo0GU9&#10;gCyM5WRTXXndIfsxwzYh3JVZVwuIjg4MjbotrpdEQ1YntttM78o2MGRsUbTH1rAp9/VIxBbx669i&#10;ww/kKR333iPtO4kM7xPqfpIo/wBJnrL7pf0qLBTUtP28k9UmrzytdEDvxP8AzekGtk81jj5XHxqH&#10;ocLkiuNxn96rVesXULqEpuiFjU7VfLlDlj/jwSoIseNZjCAR+K2RIWCc+bY55QvxQyJ4zuYiTD2I&#10;ZEzL3xiImHI2YKZ8obxI8fo9fTy58dt/QzMBHqd4GJ23meszGlD9EeeqgTcBuM9A4z6y6L3Tqlsv&#10;VzU1Sj07QYKyOuecq86+eee9a5BLaw+scaJ7F1PjTijVW3aivMc34J0CkaVGu0/UjfSPldhAc/Ex&#10;Vo3MNhwID6IgUhC2q5Q1UtaqQE/cAgwkRHpzyWyYHnBqEBER3md5iCNjCE4jifATgpH1zMSiZnr0&#10;V9GW3JXVubp7e0Y2sDm1UGuvRL7lKGJBeLjR1YIS0fZMF+Y4hFrtGZnhKqCPUMYaf8B99NBc7xYb&#10;3+nMOZpz5FK9GitE1Mj3M1NlQprtVMpltKiqNKaWivHMnvyOaeu1YrmqFzUX5AMCSRqtuioqiN/x&#10;uT+b5dtfT2OrS0ltq1soU/meS57DAhXpgSgZBcoafGRKDgSrjn1LeW2ziAMoHsw6LB5tytNesuld&#10;ZJurXeCKxt2uuYdv5jL+jAjW1WMSL9o8BP7tSYZoP26a4f260TndX6pqY7KIzzkYCMhe1tqvTmpx&#10;03k8L3b11WXqXMZUZUXzcp+Q49eM0mqmrzV69qXjZS+vDQG4Z7MU8XjmWKx0gO6SEYjGX8d+YV7e&#10;lsKwsfUrTyjw1vmvKzlCcXFjFcJWYHwmWOD6eIPZD00J8DCoU7np72w2Q3baRlMwUOSEmu+pMe0I&#10;hOpGFDeQibUfTUkuD8hdtY84126Vp906dfU9/CJyCMjo/RnbnIZ/UeprxG3JOyOHzdnBCQ2Vkmla&#10;GzGHzTLDRrgNm2iSqEK54ln7tNtZj0WyQaMpls8ijQxyhga4ot013Z3WXNq/HNuoCw5lK1M2buUb&#10;xMK1NSygl15CSLK0deBQSNSmCxUlsDPZhD/MFDYTxfYg0ySHXM2Bdiyd9tNdt9Pv+Oc40XAagwGV&#10;wmC1SCBwQ6tq0LNFWZVRxmVsHka83KtN4eWZbdYiJbFZb3mQCRjyGCmIG7RvVbdzGyybk4tj1uKo&#10;brNZcVz8TWhPCOKROYHyEARBTETtMx1mDQvp2XhX6Q6l6a732YHoL2IZy55VYllel/s6zY5hGA6e&#10;2M6i6HaoIJOZq9RP8FrC+duk/so9D549ZQoYps3xnarIK1bmtYamz6snagLFjC2k1S89O2S2ii66&#10;hYB1YZw6YCcbTUT63miGlEEAQVhs6nQWLp4nHUSrByALiybHBytwliQcsgZMWj3+Q44BnH6RnaZ2&#10;RX6SdZge967j6OvDtgzQ8npj2Qy92onbU3+3uJ5pTJ+9lInJmiYRU1A6Nawfsl0X5ZyDY3110i02&#10;zbsdTCzqbUerMjZa2thMfZlmTus/U+Rfaw22rREZELhx9WwxwxJQqXEG/oY6sOs3SvHUMWgBBlyw&#10;EDWTHrxoAYBS4gYiQl7AEJiI5cInb7zMWSce6d9V7vXe+xKrPjn9RqAwCbm7F2vLPAHwMTvtRqft&#10;GGWKWvkmTRsbjamizJJahu7D20BIyXHpqzrYDMd7NTamz6bn5XQogqviW2FMaoIA5/LcfstgMURV&#10;obfuuTzND7IbKPyDHSzLtTRuPx1E1fIc6SO0KzgTmZH/ABD43iRKIZwQkD2Fi1lPOIiet2vPKjov&#10;nfzGLL6h6jm42akqbLZbnbTmH9qKirq7YowVUO9nXrmlghTIxIfszcQSuDz55odppo9RdcdKaVr5&#10;XSuj1lrLMzkLmORct37zW+cK1VUmxaQsmpTrQ16wDs6wJPYwiGSKOEdZ7kzq5PLTGIp+BNhilV0C&#10;PCWNLiJHK4IgVLGTP0LmAEYjaI99YV8L5ht9Un1P2bpnV7IZWaUGnMhQJFLxSLbV4k2k6/nKFIpJ&#10;/fPIsqyz91htR2Fkqw16RuETLnduXrHzZpvDf/GbWmoMxm7Z08eFdg1a6bKAvKAoJWJqV0HyKU0k&#10;wVu83wyhlk5WczLz46DkbcaRxFGrTULnkcSxjFnKSIdjtsYcbRzcfFSB58xVEFH8g7v/AOWfJPp3&#10;xr2A2E/vAbzx6kq9oszuA3bfGP2AhbSCg60tlhpmmMBtsSvGT2ntMqzwFMghA+hR2g0WoaL0NrDQ&#10;GeZDdSrs6Dr0rtyyLJmI5KXMguMc2HfAaH1WXWaDvAxSSWQ82wEVzMZrE52kMjjiXmzalK5iI32I&#10;oiSmwHDzhPpYLeHMTPlE8R3mYUD1z4F95zIKr06q03NsQ2Ud3S6r3KvV6XB5qt2scqGtPfGZJRsd&#10;mJNerbQmu7HDMiZ1y8dkkOjWwSYsml+6+itYMCoThx1/yF8epmIUn5UCzdTadrlNZ8tAVn8eWBZi&#10;foJJ8JmY7JaZzGJgmQEvRx/VbUkz8UyOxC5UxDA4zJR5OJLmPcHG+3VM+gvpM3I3l4lD8wd/s9fS&#10;V622LolO551xwc+ptRvpqzpGlRtFUOSroShW9Mv3b+nd7LbWxZbrR0DqyXkgL23KKrRF2ot8sYk5&#10;VwqWDGBMmAtszKwPZvAwmI3ggY9tjkUGbHQmCMVrHjDruRBSTVxMzECRBGxEMSG4zEz9pFYK2GRg&#10;Q57DJFM9ZKEefRPN3oFmz9pUptz3h/C+IXj0agpqNP3s6nPGVV5Yq55zXnHCvVXIWnOUFN675h4R&#10;xniXMt7NbZQSuiXfsnZ9abWjP7Zc1JiYrfHsb3QlaEIOwARD5WUiqFrXXtplYg2qhKFSRRuw3O4D&#10;MzEy88vlVsiebGGKpKZVExEnzMmJODkgaw2FtEzAisJItonp9eae0PcFY4lU7HZqtzT0xYuqeyD/&#10;ACryHjHQDMUS/W8uv9G9MZ6xMVe0yJ2sSF86rlZqQmGFno+qJPSuZ2YtrMZZX40si1j/AB1KE5Cj&#10;Syqn3CqDSvJWwW/VZFs/qLYIEsIgZMwmBWBzvBF0mvZD+dd76ZrTDiehhDIxsmQiOJCU8j98YKNy&#10;IY22jq3vqJdarYi/nXmNUur9aCbQa3XsFGjr23Qww7JaUpH+HUGLRVaaG3KtG1jPisKfShPiHP6x&#10;VD1vWNqRLMM3TRjMTgKYYfDUK2NpE991tOsuZSNi4RNZABDA2k3HLIFJREfTxVC44z9ZcuZF83L1&#10;htt8AtIOaX1ypMQA7zxncRCIGSP7+4kpKZmHY5pSq94x8i815e5jyLZ7gwqnPj4U7LbbBPVuvFDp&#10;D/6Y3eMbeNagmJJIE3zrk/CSu/uKMYNdiGZfnUeTqadwSFWZOHZe9Q0/UBLPG08jnXRRVK2fTI+C&#10;GMtFI/XCq5zEyexSpiabsnkGGqBkKNazlHSweQDVxq5sHBjG+/l4CmImJGWNGJ+nfpOOe+juxo/B&#10;vhmuUS6la9f751lZw+Todqg3vTlKsFutvBsVg1hsM5GjdsEqUiCibt5CoBx9tt/tneGDeLn3Da41&#10;PU7QdpaWIyjI1NrLUadJlmsgH5rZqIDK5JVy4IXSYNiwlFda1TYlgLCZ29iBDp1/TuIdrnW1i7SH&#10;8pwWKbm4x9WYopc0qdQ69eSriEqUbXEZwmBIijb7EW7F2j0d6h5KXzvlVrrNMb9R7b63vXMuVWJ9&#10;nUNHLwBJMM+HvzlPVDJy/wC7DQFTplwc8oRBUgQrh0LjafaIy65DXHcDTjMJp3I0MXa1BqvuTl8D&#10;p27dnx1C0ZUJdxeZtVsc02fKVTYdZCjJRslS7Nte5SLa/W09prKhkMpUs3E4zDaUpZLKIREm6M+6&#10;CrlRS60AhKDsCLmHEGIQZJSUwMEHbpfb3RAGXnmsdG4xirWnrt89G160DlsGyaNDTeECtmo/QkAL&#10;NZMY2S2hQIEQJubIELLruUUvNKE1g2kdVO7GaS/RePzml5x+R1Jl9b0r4MdZqjUxmkF2LAZmmqwg&#10;m2amQrLUapaQLLkw0sNXCZRdougatQWsdmPlVcTR09YrEK1Ol9zOGlRY95qbAKfWaZicBBlEwAsW&#10;JzMR2fKfqM85vlSGs1so1x57KZ5re+oAgipVTwJxRqq+fI7OtQN4pleh9gVZVLTf4hgiyEkawAY0&#10;njkgM1jcae734PL41d7JYnKYQ26Fua+UlhV7a7OIx1y7Uvop2RJAuu1/job4mrQBhcVHMSBmyeU7&#10;fZGjaKtVu1MgIajTpo2ALUmm7aQh1Zj0yLJXXb5GBzA2yJIPeJggmZRzn6inm7oSmwvCTegc5WVS&#10;kR9Ffn9T5tbKaqAqErJMpicaP5QTa+yHlOsCiIfZS0O/lRmaki/uFjlmjkcF3s0Rm0XLJMzWFTQx&#10;Q5q2zP4HJY1Csab6tYLI2/E6nYE3Xawr+M93lhsGvkuCKG2R7fahx7a6RChkGWrs49AYvJVLjWWx&#10;W5pJlAsB6iEK7pKHLCBkJEpgpiJakXrPMDCHwg3QqZIVVl9aa2Ub/JVEc6Bbch4i6me5jmLj2WB2&#10;QeaKVIQZ+mJnrJp/E2l22xrnQl6k0+07i15rFkzHpoWL4fPrCdJGUAWY51qCbHgXeAwKobeI2IKP&#10;FJTO3VXLFZIBQRULkDaOyqsXxnSL2UykLQJmAmGnWIZh4hylUxPOI6mi9mubQYKVnhMRtvtnUgAs&#10;cyDb8sffH2mGlljz98f7x9tv94/3j74+SiLCLIeSu5T1z9jSxbQneN42JZEPuP79M2LYopBgGso+&#10;4mJAX9P5SiJ/6dfMlyoCKEBMarRTT5v44IhJwsBRk/2+/wCkQeWXSYmX7f7/AFw6b7/bH3/H4g7I&#10;0Kz69axdposW2eKqh1pCnWWxEzK66jYLHMiIn6FiRepnbbr0CHsA2AlprWPJhgsyBY/bkZREiI7+&#10;tymI66TN7qG0JU4z4FjqGi3s0safaV0Tui0KLB2YihqYzSzYcmgmB6ahQkTSFDyj6R7S6Z0+Rs6o&#10;wErexOUq2xr4ss0wMeR5F04wXvrTcTXohYfZVNirYQMVltYb0sUASyOPTj8uuwQCdZipZYioMviE&#10;BFiQWyFEx0gCy8bVnPkIRgDE5mBnfqGI+40Oxt64nUzOZprVoBMmnJRsFg0wjVRaHSszfLOMMjQV&#10;kHUHP8OT+NtmWSMfH44jJjl+VzGdzdL5fIYfHUGZFjc6NRmOa7GW6SWov0M3kqNkpvDXcKLlbT+S&#10;mufhmWGCfUA4D6fWNP5Gqm294oEaUsB4hYW4xYl9Ou5ceGWBJpZeR5I5xAxJ+9wmOrSZNFqcIhk3&#10;YBK1wkf7Sj2JUAIQ0f3xr+ycsqSIeHT77Yx+UkmuPvnGPv8AfOMfL4+wiqo32XKroWPJjnsBKljv&#10;tyNjCEBiN/ckUbf8Y6h1rY0xWoDYwp2EFiRmU/0ERiSmf7RE9UHbfUHK6uBqygLb2oTO0mmCqspm&#10;PX4n0iVz6Q5bmbL1e0sgrkE7XUcufbVdvMwkxoJBLNrTcl3B09j0w8G2siqZIfLjqxuRBwNc4CbT&#10;ZTWkiVaU6IBhzCZJxRCgIupyrpvJ2WSsgVWONp42WwDNplo7+IINkRBpNcyQj+pELjcygZsfl1//&#10;AOZdNAt2a+4q/wDOKaQaqXo8w52kIDEkQYz/ALwwuJR2QkULAaWKPaL9RGIsSybxSbfJ3T2Z/PsW&#10;nJfCtY/zMsBFa4swdApealt+pa4IHrEHrIIkeLIGCmRLaPyVH8utnV+QqzwFZeVJCQTJrEyD6SLY&#10;llJLKJmJ3HfaImOpNZLRW6ciZ2i3WBJVq0lGya4sVjagI0SoPG+umxbJw0IEXAja776a7TFExR42&#10;211zt+W2uMzJEIDJmQgIxuRFMCMR/WZmYiI/1npjESUxAxMzPqIiJmZn+kRHueqP4L668z+omXR1&#10;XnjtdA7KTyRunRdCn5860sauutLAIYcmGkeBR7JWODxV50kJCc9iLjcSeGSfSePaPCFe5VtyyKz1&#10;u8UjDJWXIRkomR+qI4zvxL+WSj1O87+ulGJaqAlqyCDiZHlG0zETtPqfcbb/ALxE9MAwZL1Ik7Bo&#10;cGuAG1xuQaeTCGJBrnfWPG0xJG8cMWNt9tdNc776/ltnGuv32z9vizGLUEsYYrAf5jMoER97byRT&#10;ER7/AKz9/X39dJiJFMCMSUz9oGJmZ/0iPc9UpQ/SfI+l3XWiUyxTt2xFQivK0v8AqWYCZ5XJShRt&#10;WCBmyGD0cj7anBFwkgRTBGAz5LALLiGNyNEUtQYzIXPhVHy1s1YuLLxMBTkSYjBpYwRhsTBgcEAy&#10;BLLmBlAnIunUbKFeZq4EYZ4ijkJEJ7TOxiMzxn1MTBbTExtMRMxvfHya6adHw6Oj4dHR8Ojo+HR0&#10;fDo6Ph0dHw6Oj4dHR8Ojo+HR0fDo6Ph0dHw6Oj4dHR8Ojo+HR0fDo6Ph0dHw6Oj4dHR8Ojo+HR0f&#10;Do6Ph0dHw6Oj4dHR8Ojo+HR1/G0Ue/2xtprtjG2u+Mba42x+eu2Ntd/tnGcfnrtrjOu/2/LXOMZx&#10;nGcfDo6/rOMZ+/3xjP3x9s/fH/nH/tn/AOn/ANPnyYiYmJj7xt/wno3n+v8Af/j/AF6rJryaqFs2&#10;1iSwS1S1tlTVZNY69JkMn8m0P6Z2EwH3yqOZRYzvuMaYHLPDNJvNrv8Au/GTTLcv2h0lcymY1LhK&#10;7tJauzGKy2LdqXTrCpWoPLp8D8k6hMlib+TTEmda7dpOehzWPE/PIsGx1dT5NVapj7hjk8XUtVrI&#10;Y6+MNVtWKSBAP2i0isXoWJS4AMBgJjjuM0DcOPvaqqsASJexsVSsjmhq2gKTaIuxKOZ1ELMrBQIK&#10;ZKHswKbNpCN94Qptt5ICSJJv2Tzb/fnzWfZzPaSxGoqOAx2T1HpDU2b7f4rK4/Bkq3qTD9r9HUfL&#10;ksRTq3W0iyVvL5hlk2JpOYbK9q01stsPPe8YjVdLJWqL71ivQymOp5y1WfcglULWo8q7ii25qgbF&#10;dVSqK4E3CIialAPABjqeda/rL4HzLnQa3Gubw3Adyxnr9RWVdqFdHiZNjIxCY9S0zCSGQZHFv+MB&#10;EGxpAuNtd/y1+X7u/GM1/S7Xdt6WNgZ15mMfnGKv46KuU05o3TddWUzFwKlpYXMJkWoZVwKiga9h&#10;J3rFTkJyYxC6WmxhG6i1A2xM/ktV9MCRYlle/lb5lWqKJiylVyuJi28UfqLOErbtI8Z6gCHobdZZ&#10;Jq1RitzFBNzUc2oKV3Me2EwqrUk7Pol0IYz75ZnxDfyMqhZf7KSKDWIaLMedoMa/M+0/3GzOL1K/&#10;TGg7TLuHt62xHbHt7g847I5apGJ0wb8p3H1tYyL2Tlcgur8qcTTZ+aMUiF1FEovBwibvYCpYxwZH&#10;NLhVteIt6jzl2mNeq35ORFdfT+ICuAxVrk3xxaaPxhI5Jpcok+UwrqqPzl6D19BeXKzayuWXW1PE&#10;SnpNrpFaETiW29D1pfb8U461FKc1q7WkSof1h90pMDaG46VKSWQj+MsiYmDdO6g03hNRY7P4Cu88&#10;K/MNROTu4yulJ3LKgWwVWmEqV3ClArG2iTCwdaCCWAPMoz2jkLlCxRvsGLgVBP46bBmUJWRSMksY&#10;OCVEGRSo9pXDNp4yURHV7eUfO9f8u8Tq3J0hkbgxf/Lb2qy6B7ASWm2uJcEOHsgexBWw0UmNBl60&#10;XcifcNQvXibTTbQ7S7yGidKVdGadpYOuwXsV5H3rkLlM3b1guVizK5I5CJ2BSgkylaFKXJFIyUo5&#10;jJsy9910x8YnxBKeXPwpXGy1wWw7/uRzERBGRFtG+0ZjfWF9GGDpqf5MoZOCbP0gpS9vkA5g42da&#10;7lpqLTqoSVMRGMJm2WWHVidk3ceKBQjh2K31CZ7b/Mc786sYNehojGlzt5Y0WskIsEJ+J5oChRMy&#10;MQD51wYa3ySIgisEsmFtmerZonFxJvzNiOKqsGqvJDM/q8d3ugYjefCmeI8d92MmI+oNuu55T9H+&#10;qUy0+f8ApkPWLQvsdJ/xiw9QUAfbcSzWFfFhqZBTbMqNVN6ymLbajqzodpGw7VBFPmD+HObL+TjC&#10;diKWPuaWzA5y4u3Q+HbzKE+13LSYhzBx91DEPp1zfwUyJl4vqiXHxk2Y6Tua2c9OSqfCSSn+ZVQy&#10;9SpR7gMvUYsBxiEkY/ySDZjfeBjrZxuyWpFDNw6LGATql5rJsebvrGGEtBGlLYGF775zpoKMLFNP&#10;Ptvn8dYtNs5/1j50C9yayHPsMFaEqY5zWTEAtSwJjWHM7xAAsSIpnfYYn79UUAJhgtYyRmQgAj7I&#10;iKYERiI+8zMxEf1nryl874CN9Sf1Z299QFifjPIwYDnI7Cv1IPVYD+eN1FC1MQj7ABE2K8FBl2yz&#10;40mEn0HjZ5hliK1El24oxWmA7t621FZxaa+AwaxbZFtWiHhVE7oxkMqjK1nayRrZeubEBQEO4zBQ&#10;suthtZKdLYfHrsmd66UiuRY+fIW312eLJ5GKq8SKFbxMSXDeJjeOtOLDf+nfSz8cUEe62IPu97Y9&#10;e3T7BOrDZcpllLIDaspUdQZMtSG68VRXK6LKHGYGQCA8dnY/hEAxw677BaymY7MaBxg5C2vUuSdn&#10;pryuxauRXTjyW9pVqDmwVhQV6lQJXDANarNhkcCVAiVUXWp6vzlmULLHVgpQfNa1eQ7EEAQ14DxA&#10;pY1swXEoIlrGeUFM9ag164Vy9UGhPLWuXIMdPQV5gLTrWUpIJ3YPkkFi1rO48+2Q3TYEfEu8wwkJ&#10;G238GcmKHEcOdtNno5RF3HYq5ZEaJ5etVcmnacnzQ21Wi18SNygXvUvlJgqCmYAigeMTtUX1zTYt&#10;KXMuiqxoE5QnwkFslXl+24LKdtpKfXKImd56pPrPHOK0d3SfRstV/j2rgAPZy+X19JPlXXJL56IL&#10;XwXJ7JVwNIAml7uDXYldrZZtd2o8NuuOdN99rEy3kqXc3V1Dt3ovO60sV5tOwdCwWJxyt/Llc7k2&#10;BRxGLQodjO1lsrZq0gkN2R8hhwM7FPUxpnEWNR5qhhFshQXrC4t2T/lqUKok+5aYcxMCqpUW15RO&#10;wzKxiZ+3UCML4J0G31609m55UCepUGzAJAui1oabb9zWrUge826Od6nJhalUOnF7Tg2Cu2I+wVfD&#10;GBdKYBOVvHgXJNM/iDwDCnGa7XQq53F5odMXczpyWZLTt3L4TQdbWmuchXYpj3UMHo5hWsVmmvs3&#10;1VLYVBY4mWZUi2ZLt7kIiLOCl7qFqlOVRTyMDWySKd7PsweBQwDhYWL2ZGFW6QKUgnpJ0iEAqDOf&#10;d04BJ6Rtnnuzx9C/quZ82eWDoZSlENNu2tlgcU0xHQ7CksmDMhKd6ns4Merp5FLHeU2WAiHaGSDT&#10;b5pupNLo7j2dB5unqBf8MY1ljUaoxwyxmXbkMSacFksfkRbKEjRG0d6s3wPkzYDAkZGOq/iMyemE&#10;aiouxpFlbi1YsiszAjSXXvCzI1bNWQ8jJsSga7Q8q4ERICgonbpJ6f4U7pyuneMAAz6P0Q7y32Ts&#10;10ZJI3bJONZK/exXZdRNBaOFkX4WBKfIKMxGOgzHsQ0JPHPliD20IzHGdotXadxna9S3YnNu7fao&#10;1RlHVBturLv08wu0zGtVYtIDjcqNkAetocZZYNq3EKp52+5rfCZS3rAyXdx4amxGHprfKVtKvYok&#10;gbYGpLZ3ruCClZAUTAqFZLiTiR+j/nPrNBevFnauzVJn2x5x+qenLJf0vNdlbE6v3q311u455VV4&#10;2kKnR4KvWDLufrrCMPNMe7hGmYZ31KiLK93sH3Fp5ntdqnU2Osats6Yx+vr2WrYSKzH08rkqVmzg&#10;6ClDCRtCqstGGTcVDJbbAJcRwYuZ5RkNLPo6yw2Htrwycva01WoOyMNAH0qlhSshaYcy0kkbSZfb&#10;XKYgEyQhtIkA0J6StXbSbFWOndrp+a/feV/TZ9A3W0C1xU3xWkfR+tn/APLdOgFP23Zh/wCQBLWY&#10;EjVaI1M3gKwXkfOQNYpNadrm/qxt7HZ7VWM+FmdP9jNZZS+ukiwNCnndSunBVqYPmXpi4pFhJWVL&#10;ss8bIbIz4YGYntO1sMNezjcNbixQyncbAUqxWWpmy/HYkJyLrBLiFH4DYtkKYSgggkIL9TeOli6f&#10;+lbzbq0iXWX+j8/fT84L5HLYyxTLwR+v9iutScXqrwlkRQRFMwUZrKRxsPvLqDFvD+3fGdtM7UDP&#10;8UYLUJ1ImamjezOkO2zHkJJWGptT5XG2cvjxYYgDHpqufNmQkoSMjyLaY3smMkm5HFw6Y8+f17nN&#10;WAA7MYWIxFO2qjZ4wRSK2OBcJ5bSyYnaNomY0UtFzW0zxMh5vf8AvPNvRlXv3S+ceemVhoSqqBL6&#10;hzXpK8KpLEGAaqybC6uaWIGQ+Gck7aMDtAdZf067xY2122/k0YrtTTwWZ1fgtb4/MZ3B6KsXcPXx&#10;yUY3A5xCscip4aD7K4tYta2XAsnMPdCYKBgoies+q023NZPyNDB5HT9qhjshqBde+20R28jjTO22&#10;xJ2lKLw3COEEodwXJzG+07TCvKHMKg/8s+m7Z2hAmuBIfPUfJe0VOxR7lxf5941VXKvZnPixtDJq&#10;OasU0Gwgbaz6bbFabz6fj+GkkkZ26wGNt9v9e5LVFOtkmKwtTTmqMdd3ZEZnthXylKDdESBcW1q+&#10;GupmDiZZElsMjvL3VOSuI1Ppyph3tqAd9+Ww1qtMBPwdYMp2JFc7F9QNbfQyJGY4zAzvvMQwP0s/&#10;PlAonk+gdCAQSLr52/nq9j0FpqzbSRNhJWtlLQaQKiDZFSrYJO5jGzKqDCkL0jh3L2nlj03+W78P&#10;+icLjO2+Jy6qRIy2r8Es85Yh9mYspZYyBU4Cubpr1pVVtCHKupRMgQJkkYwXUH3Nz9+7qq9ROxDK&#10;WFyLF0FSpUSowVWF8k0QhrYNyZLZpnATMwHGJmOrJ5hx/rdTttQtLKtBn5EAhWtP5b2vBlD4LrFK&#10;RlGSbELbEZNstNqpTL8FJSk9mWUJJuy0FyaNvWNFdvte4LPafzl3DV7M16qqd2LGUxNdyYfhNN4x&#10;9o5bTzFhhU7OCfbkaD6Fu4+wg5uCibCTTy+cwt2leqJtGryMJqeFayYHIXMhYBYwLaqxhy7gK3et&#10;y0gtkQmT8ZxanN+QdNpL9C7KsVPM0hFdrXYv8FzJLupszhDbmQ66WKYOHQ4C0x2vZeUTHIJuG7jl&#10;3Bh303FxetHdv9aabyuKyT8tp94KRkqeST8bIsM6GayGLz9xdMwZXWNqrnBzpVHug65VsmBlVWYE&#10;iIbKZzE361muFW8uSOu2uflRAw6oi1SUTRIWFK20ipQ0AKDhleRhhRMH1IEXnpInaUxvPYWRZ1GC&#10;TgqJIhAhdcioHdvYLYZsyYMnxBhXcT0Zmkc0eCB4YSNd4Jc50xK4vtJjcfd05kDy119nTNfHVaBL&#10;r1kQScVktQW6amScPb44o6htYt4AwfMlanDKz3GG1nU9h6r6RrJBeRY9rxk2HMMs16KnHG0rGZl1&#10;FdhcyM8DkhnkPuabuXM+Ja9ZHg6h3Ocy4WU22NKxys+7B7O3YAgTGylKK5Tyy2djaf0FVmM2/r6o&#10;viOkTj5YwR6/YmTaTtaCx1zLtv5XNZK2TX23Jxx3JlPhabWDXBTicwQr12mgRqwiZXAnEgUnMitR&#10;WkUxrU6NRMCtIHYFEeTmAiJMkggBkmsEWTLecQUyO0jtHWf7X6tPjzmFaBt3n3g/UO11g7ztv693&#10;tVeXJUzFn57qfX7Lyrt1hrQHR3ItxZW/gbeJpYLly8pTWzoKufPtXJN/w/gfJPHp05iQ3xeL3gq8&#10;3SsFEm00A+wLuDbJsfBV2NdMV48SlA2RDxp5QLSwzJXSmLduYmGQmFxPFcMJayDcUiK58ogv9WeR&#10;GQQRyRbl1VvHvf3ZPR31Db3wi1+4+GcA5Yo6SiXeeeJUXkEDDqvsLjfWeEy9d53d0fT7zaG5Nd2D&#10;pbwd8cyrVTDwDba/AJPBqGfGmKkUX7FvItRN5CEAwZQlSJJtuu9PkUfmZM8NgMSkwHbnxH1M8emx&#10;11qrCyK7GGQTLGEzYEMBkgQyAxHL6o2iCn7Tv7+8Kf5LdtOke20vn32n0yD0rXrtzXsXkGJh2xeN&#10;mh+uedch6UXdwU97oh8+9Vp/unzD0xHJVez87IGyT1TlFsrPTqgY3BRCF25tVOGZAFWnQ+GhYp7N&#10;5cLC0ulkBImUwNyq0fGxZFLGpmGRJwMMcq6IBEsSHikTB30THJRGMDMiUfUVdozuBeoAxkJiN9hd&#10;b6e5Nx8qNvqo+GuXIEY1r82+hJvQPBK1Om3YYaeevSwIl/RrUSJOUsIdYqBS6311CENPjXVrhWg0&#10;1jh2hFi+Cy7j6mdq45azuUmzapqNMnB1XcWyClqNZNMFwyFBBDJN4LmPe/XwhTYbQdYMoU4IU44K&#10;BmGLmR3IigoESKRki2nYNy+8dOMPwT016Csw9s6c8n5jWh9CWdZANbT2F6tmZH16416SGk4yNWlr&#10;OjWSF2nBaPMbuWtN3WILGCQ0Aw6Fhhwuoc5ZG1kXFjq48m1wJkvcsjNFtExT+mutlN4uUDHbtZVl&#10;SLAEwPKLmblCkuVID5DJmBZMBCwLiJqOJduTCFq5ApEPoFvI1zAzI9NzxfyrzTi+FJwGW9ssySE6&#10;BPaLaQGWwRjN5257cCvjLgVq5QvObWOzM9otBiDdZbG4H2YyBlYH0tGJ03j8T4jX5bNhImKrNohJ&#10;iRZLDatIrBa1LNr7DNoEj3sNiWSJcYjbWQfa5QXFSzmJJaomBORgYEjkpIiKBWsd94iYWE8YmN+m&#10;Y+WDpj0fDo6Ph0dHw6Oj4dHR8Ojo+HR0fDo6Ph0dHw6Oj4dHR8Ojo+HR0fDo6Ph0dHw6Oj4dHR8O&#10;jo+HR0fDo6Ph0dHw6Oj4dHR8Ojo+HR0fDo6Ph0dHw6Oj4dHR8Ojo+HR0fDo6PnyYifv0ddcSpXFk&#10;ZMlEgwwwESuiZxxRxsxgy867EQCn66/yR45JNI5s6RSa65mjjlzrnfTXOI61iMdbsfNbURGQGjax&#10;qcmtS15OtSuyBWK9XICPyq6msWpxApgjLkpdIyaxmHC7Vha/CLTlEuXYKsREVdjlRMLNiJnxsIRI&#10;giSGZ4EQ77FMdVnVePpqlY0rheaTMtrFRlq1bUF6/u2WysGkzN67lPzJjc1m6k3jjKl3gjzjTTf/&#10;AKt8S/bTLtJ9msJpDUuEzOPvWnY3S2jW6T01h7gQ8sa3IZV2Uz2cZkJZ5LmUzZmtVtrK6ygQZsZw&#10;3YLDk9V3MrQuVLCVi/I5UcnkLap4fIFFYa1KkKIHimtTGCJQCwomSiNo4bkjne/p3FXMEmTkHV7L&#10;Ut57/dukzU6zsiGFUbWrpcbwS6sHD8IPa6MYCA7E1GXrHx9jEATMnlVXZXInGg67QLuBlsT8Wy1W&#10;73PlTCmVEyzzh0kYj5ijZhQIsJgiBGsdgKIGFTdgJjyrEvoAOQxHKBXxkIgZnhH8o7yMDMyIlO8x&#10;O9dUvtHaPL7Xfkz4O+dH2b9xYUDnK3qAZCLbHK6aGl3a3VFchAWUNhmuJdukdq4Nm7dJSeZUJzYL&#10;XInfKLWqkbpt28aXxTh9iSuEhA2YkP8ADJgObgbAlBy2W8wjkQJrpM2SBi0Z9kpViPJEgvZMGcrn&#10;l+oUzsBDMxxgYHaZ2iTYUQPKJGeqr69ybxz9Qc7S4q7LZfP/AKGsVeqreSe6I2AKyzB2JctEoYdo&#10;DcbQVduW7W7Lf8WEQWJNcmNeKXPhFDatNkJjDO9ZdudL6+ceRS9+D1E5SSO0ayOvciVguqu9WaQq&#10;buoQBJVnIseGRLi5RL5T+J1BkcIMViALtADOIWMwLEzyImkhgxJhHKZI4YBqk943E4Lq4Pp2+fva&#10;XAb3eKL2e5bT8MqiKEOlptXAlsRWB2xNzsKwpBp2mlkqaRIvFL2aoyolg257UOGFXv8AokNyh2p0&#10;t3B0xksljM/fmdN0awrx6PkLvVrVlrNwbjmMiLdKvWUB+asYpAmuAITMBLOlNT5LA5KvXsUEbZBz&#10;JJ5+MksUsR2IbIjup7GHMcGDJzABMycbwPXB+sD6P353xxVwmsGya3Ltckmj2EHOdjw+aqyI9W0O&#10;kcWf36S29xkKtCa6Y2/mgaWEbXGdsfEu/GrJxWATpqmZRf1DJRZFftoYhBjDhiIjlBZCxK6gRG/k&#10;UNoYjr1onFxavHkWj+hQ28Ul/KVs4nhO8+phC4Jxf7peKf36tjyBwl95Z4LzTnq6CMPrF/Jl6J02&#10;XYcaWUd63CHFCrp2k8OMyLayBuMnzp/KDx/LTsThStdyZYCKyinqLQWG0ZpTTRAjVuobL87mylNe&#10;xCyYoKlWldS8OB0K8vkGx8qgfPGPdXtwfKu9+11DN3Mvk8hBHi6CwpUogmDJbGTGNSYTvD2QG4/p&#10;viRsADFcYFgJ39W+U7p3efHvm0PfEs1ibxnnZ/HEeJZr7b0FDEJk/wB4h11gWrbJPnTH/wDJ03kz&#10;vnGmdM59d7/Pl9RaA0hB+VtlgG84CF+RmSvVcWLiGPoXHjTcZxidggiHeI2nr7oyBq4/OZWY4goZ&#10;EB35cRrJZZkImY3ncjTG8/eYiY9+pi1L8+9O+oP3Cxdq7U+bVrybym12dFylUmkYJ4rDUqa7NAXw&#10;UCIffJIK4xcrHJtnSxM7t25H2TVgnX+HHKhaUNL5juhqK3qLUVp9HQ+DuXK+FTXltcbNDHWGLUGL&#10;EZk1pNKBO9mF7vsH/h6Rx44+Ks7I1dN0E4/HrB2buqQy4Z8GSuxYACKbMlOxHBnMIqF+mEfqOieW&#10;zNcWFy4V0wnl+oHXqrivVJ0DZga1K0Gi0tJQC7USpfuIckDmbQKzSR2Aum0ZezQr9GN9tpNMSZvW&#10;qaGi+4mS7ePZrSiGD0hqNOq/4d8iPBqXI0aRI01Nqxbapwow9+wGTSqFPi9ZBAnsSxPqMxjM9put&#10;qFcYOxN3L448ROR4tk8ZWe8WZPxAkSWTLldU1WHJLlCSZMbwcx1V3Tqc72uZg4aSWmJ37oLldQHQ&#10;r1YYo3OjRJbj3G85IBGMAQTvgo91kDKWCJvJhftDpD+wibfTm/ufo3NlrS7XqYNujcPn83S7U6Qr&#10;4HH4ypVq9uL1Nusu+muSsUa1yjgLGoKSixaMkxCswyMdNcEeSy5g6NpfNURwqGOvDmbmPpWNWZhm&#10;QsWXNdqRDgwug8DC3uTYyK8e84tHWEzpBNnmRwCgEv548zcsblQSk7NksgeKHN6ZqpD5p0NR4glV&#10;HVHkdUnAllyDDO3JzpZzi4cDMCZxpyiSN/1R4i+dncpmshrPQNnD5TJYuvncPmdeZPEsyD36f0f2&#10;NwmJvaQ7Q6Tfj3NmiixmLJBqi/bT8fI2XVbNmzZZ4lQk1lVpVsLqBd2tWtNoXaeArXBrgvIZjXV2&#10;2jMaxy4PAPOaqahLFIUzy1lA5S0qGTPnOaP6NsYdSAs3Ta9CYifO90VFsdIGLIbXnI7FkLOyH5/J&#10;IU2CCiWKyH8hApxuJF+Y9Rxdp9449rxob8R+o6ekaOp+52nkXMDns2eC0JqPQ9W5Zy+uyr5HJ1bG&#10;Sr9vmHay1GkrGYuxn22Kt+9DMdIDXqFYMFFB5ztvjn5d+L0xkGJv4+jF/P43OtQqpgfJXqtCszUQ&#10;wqo9x2ra8eK3V6/Czv5G8II4aWsWhBc0YFkrTGFqlZRyyBHRRzxay4hmlGn0zETFCRDNBPDLBPBN&#10;FHNDNHJFJprtrnGOqNMaqwGs8FQ1LprIqy2Eya2spXkreoHQhzazwlVpSLCWosJch6XqW1LlsUwB&#10;MSiMryeKyGGvWMZkqx1btUgB6DJZSEmANCYNRmswYswYtgGQGBCQlMTHVBXDv89cstmRD1uI8SvS&#10;ka/yTpGyzRpovrcrQwBXvlUaKeyIa67LQPw/AL7BsNip49YMy65RqTvE7B57O4pWEC3WwrXf4i0e&#10;Rx8XxpYNmQtVMez8vtIt3X5AZo0+PCttWuk9wQqWBdMXocMhjsdcPIShl8V7KUNWyVabGRCqp9kf&#10;kpaisuqXyHzPJv6yBWBc+M1fZ+z0G8yz8vufHqHdlFhsiYAwJmyVPaaybsSQs/3xMZ9UnxMMNtNI&#10;SK52XSGSTC6Zx/HznYmGp3+82Fy1+NIZTROBzK8jmMZjjk81Wu4Gxdvtq75JhOwRsKomGtam/wDD&#10;NzTSIyKoInrmq+hL9GvOcp6gyNAqtG5bGBotr5Jdest21UYDIgMPPgAMr+eAAGz7ZtAHF+a8H8oX&#10;0ZbUK550T06qk2pV32DKBvlIslvvOnhtMrjiYGttxZiN4NtGH8EWWLKQgH9kpYWJ5dMbv9E1+3Gs&#10;yp4fG9vAw+KsHGvEOrZFCas5XTubs6eoumvjbYtIicu0ysJB8JlfmxyRawYJvqB2q8HFi7b1Qd+4&#10;kZ00xbazWOGlk6CsrYVDbaJAYhZpF0iXnFswKzkRKYZB/wCb6Mbznv8Az2uENKbD6LPuru7u1csJ&#10;jCGxXytLqw9cKoWcU4Y+8wKuCfULeOQP+bIWTnTG5UvzYLuhsS3B6ywtE7GLHW7sray1quQMeN7M&#10;UUULdquLxJQSSa4lCiEl+UmHtuwo6pCNQ3QyGBv2RVcnT4U00kNggXNejZZaQlsqkTKBY0o5xMHw&#10;gR32COvtQ23G+BoOP+c5unUxfZFdYSUGj1qxWqsp7ncpKmiUjz7K63IcKYzZ7hkAtGAigKXaCNkP&#10;PrDgYiDfeUwGPx2mMNgtMotrKMXjKWLqQ9iV2LQUaykwzxBMRLGDEMYKh4jJ7iMDMbsslas5a/kc&#10;qxMwV23YuO8YsJSpsuNnCDLeYAZmQCTneYH3O8T0j1P+qrz/AKn27y7zTmdCsEtZ7t2r1TwS5vr5&#10;J/iFv5n0fzHVo3pSMmixxtdjNbjIYGWrKPdLJxUmf3zq8nTajQN1amr2buMq1kHK7tzJ0mm6YU2s&#10;/HJhkhKI57y3kMxJGMiO+4c5iI+njGKTZawx5JTVcAh9YsXZLaCg/UfTG++0THL1vt7lg/qF9q7d&#10;588s3rrfndbQrJ1Snl1xumol+GYkw9IUBNxzbdz+oYWOkk+vSbNUxXQ3PcSSMBybPECBIpP3Miix&#10;N5F769U3V4UTQIJgGwUwwYKJNYcZifKQQXj9FucRHGZmOmdZa2OEGcoAt4kh23GdvRTvE/TE7SX2&#10;9b+4+/WUHovvd79p+nfGFD4n6h6bw/zj7r8KdR6D5k6VylgEoNr/AK05xbaX1ZW5ueNdIybTit0h&#10;VitNubEtwlbMMi+VlrDtltNLFEWbDbtqktNpleveotZWJcyBDcUwHfXESMnAAMLYmSGZ+sf8xbPF&#10;LFCXkxQMYh4g0CiZ3ScSE8Z/y7l7g9p2njMfaN6T1ZeXua/UO93dJ9KFq+4UCvcp82/Vt4T2SotF&#10;7Owf3flarOuGdb25u4Q2EYZmvQ2JIXgjnKewTJ5wjT6i0HYibEgyocqycjkGWSh6oTWyyHLL6p+H&#10;HidwICiDEWDv4oKRnjwKJiIjpTZx1qwqjxlLG0mBMTEfqzDA5xMb7yM/zTG/rePfvpRKRQZKd6cB&#10;o3Pud2/qPP8AiXum4qIqlT6y3bNG/wBN/wCtbwg64RYkVBA7kg13nPTwDCWUrCIVbVDy5pmuQo45&#10;s6swCAtQta2OWm9I+MA23xuaryUbiMTyFR8pIpgJAzmSmYieSxTurkRwBMrxPIi22tUDgZneZ23I&#10;dttpmSiIiImfsxXlr6cH1SuPJvIvYuDC+d+UdqI8N6eYe3H+pQzLk45cPzfsVpb8JfJa1RdGGXfR&#10;1vGGyKnOPxfxIxNVcqpruw1wLuK5qY3KpinYVFdbppfGsxZGJJYrecpIIWJx5YryC9ogljtMSMx6&#10;lJ1qocuWzysDzy1finjBSYRDIKS2+mTiS+3Kd94299a882+lPzQHoXXutdjtJXQbf23p/mD0q6SV&#10;1VFSKvzb1j58qipQ67fyJkETPb66y6U7DMLsS2dp/EnrZ89QYRM1cxGJZleJV5GtectJza1nhtAg&#10;m1XH6nJmNiGWnJEceomCkZiYmemZ3DkAABgYAGq3n2RpZPpZ/tMBHoZ233iJiYmOtIwOW83V9Ff9&#10;eX0SpBdTtVaSU2x9EGQLYro7qVbMOYIayysmg+GpaJScyOMAVSk5CHKJkI1h/bnG+JKEqhpOhYQ4&#10;wECbAx5CAZmRGT25cRmZmI32iff36ayZyMBJFIRMlAbzxgp9TMD9omYj3O2/U9+Kdeej4dHR8Ojo&#10;+HR0fDo6Ph0dHw6Oj4dHR8Ojo+HR0fDo6Ph0dHw6Oj4dHR8Ojo+HR0fDo6Ph0dHw6Oj4dHR8Ojo+&#10;HR0fDo6Ph0dHw6Oj4dHR8Ojo+HR0fDo6Ph0dHw6Oj4dHR8Ojo+HR0fDo6Ph0dHw6Oj4dHXS2GuI7&#10;YjcVqxqw3KJ+qZpHKs6HEwbFS5CnWtACos/b8xjwCiBCo8Z1/cPNJFvnOm+2M+GLBoGtgwYGJAYl&#10;G8EBjIkM/wBiGZif7T19iZGYIZmJGYmJj7xMTvEx/eJ99Iy48GVErsKO9QthnvPjuq2LrPReXXRM&#10;A0AfWYrn2lEpewbcAYKVxWOeLcMldT570US5VuuqLSyjqU1a2Q1kcKGPCqm0DoKGIKyyzYrOASE2&#10;Sjwp2MYiTWgeQqRYhy1gwoVKuCoh3FwvFIbcThYrWwJmJEYOTPeJmYgmTtJGEgUyMcuW5dP/AK64&#10;1xjGMfbGMYxj/wDJjH2x/wDmx8m4j+0R/p0z6SXqXg/kXWPSFB9LWRja97RSjEZRVZkYQMKdYcVO&#10;KeWqRTrGA08yiJQ5kickQqCIBG5MW2GQkm08822dZrtpgs3qzGauttuzdxzKpnTlwtoWvgiU0YNL&#10;QIkCiwUWDGuYrsGP6wTJEUz9TUN2ni7GKUKYS+GQLoGQerzbQ+YMZiGSxcSuJZBEAz9BRtEdW+id&#10;BvLfbbo4NDGrFLG2JWNySVGgAAGi83RmUbJJBMYu1EhHPPO/kMl2B/yzsUu+365daNpLIRrHuBqf&#10;VFxiTwelISGnrkvxJ11KfSt1LZOj41nJ0mqhV21aU7JY8ksdHycX7W0ZjJonFYPHY5QnF3Jyc308&#10;LcGRLcpqRCfIuu0S5oUsgr2OQhPjs78gnFLgrBt72+pcy74CHtryDhmYCEZJY0mNJUaQd2l50Hvp&#10;vnfXVxbHx7i8zjy7bYCWjSwb6/nCP+VR0y1/c3u83UylzGB03wOuTFztNauFmvilzEz6sXrTLGSI&#10;C3haQIZ9iO8tkRDTulRxpFHzchEwwYmJ/UZK2Wy9fYEKFdaJjaZMonbaZ23zft65QK8qgmV6joMn&#10;IqmIvUhCRBL4GxESZfFqFruKMMqGzJFDJEPp+I42ftCPtrr+HzdNbaywfbvC4y/lqlssXez+ndKL&#10;Xja9YxqO1Jkk4ag16murLXjUWbChtEqSNKCklIbx4TSMVi7matPVWauLCqd7IkT2MiWDQQdtwgYg&#10;wieSwKVwe0EcbEY779LrvR/K7tmM5xUly8xITTTF7IAdyqGhN2dzLqgCCOsJwLPPlhXf2jq4gt9M&#10;Dj6GTxYjzJvrkdXXXYbL2SthAVfy4tJtVfGjk61U7me1BksDpbGUYpyyLWQuZHT9pqcaiuZhSWF+&#10;wC0eQ12wquuKqfDLWMGyOUA65truZ4qtJFzJPeToiVJXXvBBWDZES0pSuZOBgmI26FQ5Yhv22ZJ/&#10;GZromI+5BWkYxK4xlqjjm2kmxrD+uZpJhd+Eu2u/8nOYd9Nc42xjSy7s9sHIpE3Wmm4q5jEozFRl&#10;m+pNW3ib+ZDTaLMtsiFeFPzbRxHjeYMi6U1jWJCURWo07nwJsBi7/krWTrMEEkTVWU1ZyBL4hMsg&#10;gqDNrcYkfFEMgpiY3gr3mVNIql/qvOza/RXd5jirrhspjgKLg2GAgEkVaB6HQbiyi1z9wi9aNsPC&#10;qiK/mwhfbO+JahnO3GiLele4Oke3GS0zobPa38WmM1lcPFW3crvqY6tWbhooryCDp2KumZdWx+Kr&#10;lWViEW/npocSPzTlDU+YVldP5XUaMhnqOCIsjSp3DYpLIbZY4bUuJDIaLsnwdZsshh3DT4DfvAyF&#10;OWGnni9u50nNS9BrtApaNHXeTPKNoIWnib4xHNY9rfNDgqdQCwTgaoJMlBQ6khxFEfyoZCY9s4/q&#10;HR1+t3w7c4e7he4Wne3+iMFgtO9pc7oYKlrDrzECt2pC1i5Pyn4ijkMNQHT5zbpJCzTXZsRbSy0s&#10;pueOzNdmhtSXE3tPZHUOcv3cjq6hnZcq6dPkYY2MMDPEF19e7YLJR4bBkpxpX4TFRRP7zYPfqtnn&#10;6dvdJ0DtxahbFUa5CbJuTFxOnPJk+wGVER8A4It2fwSGPT5BJZcf9mDfTfaTfGv3trSPutqix3PP&#10;W1jT+bzGq6motH6cRdcdlXZLRucfhyx5YdV9FejV1xqCuy7n77Kjm7SmuYHLCgfmpnDpTGL0vGDV&#10;kKNLFNxuYyTEgKz1xmaAXPkRcKuw3twOPYKMfWBwDt5GxMbRM86j90uoy49/cwllsojK9F0fntir&#10;4mVVsuDOa0RI18Q9UmnmVzrd4d2ZGjWJqLvkJIRLMNLIRHvtIaH7662r47Iah1nUxmq9B5HXdvQ3&#10;bvUOnaZ4nVusco7VKsFj119KOe7FuxhqLJ2F5VWWrEVHB2XOrMN6zlHO6EwjLNbHYV1rE5+tgFZ3&#10;UmOyTht4jC1QxJZCwTMuC12wtQcVAKodNoxYvqWDRhZR0xythz2/DmSKpqtaxRzcwF7DxrG0Opas&#10;6aDGd/yim1kyKxDn0hIxjeLUoWX+PNmSHfOnSmIy+g9dV7bcNc03qirWusrWzqfl+USNvG3nV5k5&#10;gGiya2QqPWl481RZrNhDSYlkjmlurnsCxIXFZPFOYiGKF3yajPDaQtkcY5BIw2s5ZEueJypoeQOJ&#10;jvSfrTr8/lHzb2D0NTeQ6dRbcjpBVqloiE0GqMnNcUHQGWHUdzhO0wMOjUys7LKJovI3L0XEQjRY&#10;Kn0kxKXU0MBRtZTH4epLqdOR4VEV6rCqA6XsQLVp5ClZkyzKoiR8nIhHmU9NVMsX3rrWLr+Dnct3&#10;Na4IcQcIORM9pMhgVc5nlx2iZ4x1h16Q92e0+tVz0Vz3lxtepz2u+fqD9SXxn1Pz+we7w9j8yVa7&#10;L57RyvsYryRvIrtbavEEL3QKjdQvcuUbRGLrOvLF/mVfIZzMWl5CvWlajCgnUOIs0SZMW8ct0S2t&#10;bgpKRbITMEISAGxZLjkExBSVelTUVc2wRCVg8fbU6B3VZIJ4NVtx5BBRvG+8wJRM+46p618Q6rf7&#10;yT7r5JwLzZ7w4h6ufcs90UOgdZ7K35h3njN/51zhQqs6vmrDE69K8V1qIERYwExqcNPohrKl+nm2&#10;QgbGtG0rT3zm6tDHZullGVs2hFu2da9UfXriLQrluIGC4ERmJ5RPBQMCeA8lReoA+E19ik6sLKTG&#10;KULEOA2FISyI3kZKNyif/qIhn3Oy6vJD/Q3oNH3fylG35jZvZtXI+oT4yVO8D77JfdflX+25/wCn&#10;eDOpYc7hMw+10UR3GyKC3hBsM8tWaFQjhTlCxR5yWQyAXsVzrNy6pz+IFn+TN4yTr5Gie0yJRcRB&#10;8pHYWT4imIHeIXGIQgk2pFg1CijbkfW9O1sdZ8bx6lTJGYifYxBx7naet9vVofoL2l9MYSx8d5Fb&#10;+eenLRB566/SeSX+cPndrpfS+a9r5x0I5K2MsxQAyWFftVG+wxzSQaRgh3Gm2BwQfqv20Zp2snhF&#10;uVWdWutCpYiq+IS5LlvU0lnB7cYGQLjJbSQbTtElt1X1iqtdIDaDEhLVy0PrEwJZDExtvvMwUbxG&#10;+xbxE+t+lj5B9GW50sOSqOfRJSOs8M9kf/GF4UuVCryyDoHEp+hDsTO6cUuVacqyOfOOTWli4YqF&#10;SKufxMxrN92mJ1pZGV0fhGGNe4E+ICvbm3jzAdjR5RmHqMNhXKpIuQiJRElHIo4zK59MuwU8oXvL&#10;EeCxBT9LOMxwYMx9UHERG8lv9tvf36e7n30tfFFJ5xx3m7vjiLq4vDR+vBUez9aHFtluyu7xYLVZ&#10;esJbAxiFWBWOt3Rjc3uzqqN1pdYKxPDNIp2Ng1Ly/ViqK1JUSYdCPNwJ31nPnIybBzERBCcsPcCi&#10;R9/bf30gVt5GZwchLOElAeh3XAwExHvaRgY2mJ33j79P6EqWLcZwuXhAYzAGNnAQg4mMjL4f44I+&#10;cDxx/ccIf/sCQZ+8Q0P/AGodNI/+n5IQMR9oiPUR6iI9R6j7f0j1H9I+3TeZmfvMz/r/AH+//Prn&#10;4xjGPtjGMYx/4xj/AFjH/wBvn3r50fDo6Ph0dHw6Oj4dHR8Ojo+HR0fDo6Ph0dHw6Oj4dHR8Ojo+&#10;HR0fDo6Ph0dHw6Oj4dHR8Ojo+HR0fDo6Ph0dHw6Oj4dHR8Ojo+HR0fDo6Ph0dHw6Oj4dHR8Ojo+H&#10;R0fDo6Ph0dHw6Oj4dHR8Ojo+HR0fDo6Ph0dHw6Oj4dHR8Ojo+HR0fDo6Ph0ddO2ryJ6qdI3KdY0T&#10;WQIxa/VnhDkgugGAmwBwbQaWPaI4YsLfYQiInWTWUfbMW2M6fbXDM8fRaq6llOsasiJjfWSFSN2G&#10;JiucW4gY+RzRApKXScyoRXvxiI6VF7xJJi5kFXmJQUGW6ZE+Yyqd/wBPY55Rw2iC+r7zM9VVw7zt&#10;yHzkksFd4/UoKkns1kKtLUWM1gx2lZEjDBxxREtCTC4FoAYsIitZpP8AxF8GN9B49cyy7bxOnNKY&#10;LSdazUwNEKKLds7rgFjW8nGAriBNxsMUqWArSmC8agjYIiZKZdZDJ3coxTbzpcaVCkJkRHYImSmZ&#10;EIEZMiKZMttyn3M+o6knWa8ws9JLVqYtpWeW9YMDxrjGcxyAWVSXIRt9864/AYeKciTH3++Y49sY&#10;/wB5+UDvtpPK607c5DCYNJOzBZ3RV/HQIiXhditZ4K+20cEQxK6dRNi02N4mVJOI3mYjqX0jka+L&#10;zibds4GrFPLJfvv9Q2cVcQK42ifqa01rGdttyjfqlNamwqoVQJPUmfw1naXzFgQGASUVmtLJ7sRV&#10;yyBh9JJdQ9Z2O24suun4a6Gj7b7/APXp85yHQuW0Rj+39vJYLITQwv4jNUZjK28djLd69OjcPY7l&#10;W9E37dOqDXxQixmDKm0FSoVZGoRnMsVMXacxVyzs0CLaYfa0PjqtZViwtSYyloMArLKW1pCEvkKs&#10;Q0ZKCkkNgY2Ep6qTdUx0rhAbWGQabNJ5irbAEQ7Qm7RdC6o2eFLB9pdNtF7XMMwudZZoZdw9o5dN&#10;oMTfjtHgrcJl1aQtY3OV3VHF237LYTOYu2gq2RYnuz3zz2pr+GqG9Rhis78e1SkXWK72Y4lNA60W&#10;PGSrgNusWTU+mwGDGd1VbqWFlDEiem9H0sei02BKCsU/Itu4LIIfBDMN8clys7nUQ7DreTStdZRt&#10;3va3yTT8tNsYagWBDUNy9s5xnO8sKYfcWCTO2cx6zTf+PvnO21do0Vct35m/dEHU26o/EhqnTgcg&#10;MRzmM1ZpbQDL5zIybX19O1G0q7JMiSD7G3EiLlV9SEyto+EJni0cfoXH3p+qJmo/G5HMimPqiBE7&#10;zAaY7fVIBvPqJhX+w+xfQPn7tPRDeh8xcxcInsSFJz5kbW8FpgkFbQHubnaybpUt2UsJV2lA1TU1&#10;FYh/529gfKRoFmuiB2Oz7tbYalhyYT4txgPXrYYmSKSDeY5bbDBR95jaPU9ZGKwMY4l9URPKN9vc&#10;+ojadvUREyW37R9/cbd7SPYvnK71toEUCZ5t6D1GvnojnJ1dCegrCU1YGa2eWW01XY1MAh5yG+XD&#10;2Gw2XNSrKx85FFwfuxm23znWV7eadfiNaVtJVsdoTUetsE7CXNU4jDVDvVgim2rWcICSAYGOCy1i&#10;EQyshdlx2Y/xBEybFV1DkQt4Q8syznsbhL43k4q3dcNdhecWtCSmGSM2iUAsZxaZKCAndcQEWr0q&#10;gvt63VJee6Dl88ovPUiPm7evFwOckP7+aJV3XQswrszZ2FqNLIObiMY9545SmxDKCX8IJt4+b+7n&#10;a/V2KxOAx+kMeVbRvbPQuL0roR2OKL15Wq9bZGrpDUeubmPqjNlI6J0c7I5NNsoZM38pZyCzGEPN&#10;ek6R1RiLVrIWMxYhmZ1PnrWVzo2Y8CDxODrNzGOwSbLJ8Zznc0FaqxMcY+PVVWIZli4KqyH46/8A&#10;uP8AGdD68C1g5eroOov81MyF5FzbptWri9uXHpEEbrt0F/YLEz0wZHFMQrBztvpvoZt+zHLOfrY6&#10;MxOmV5DTmPyqO1uK0CNWbmGyVTtB217n6U01jsxcUtdK6Jdw9Qah1FklRbBT7GJo8mAYXJg7gugy&#10;zNL80mtk302art6hl3gvVnax1NpXL5SxTUUk9Exp2hjsdWOUka1238QKJTEi+tURO7BzmZL1bUew&#10;F2gWxwWNUSCNAFlFYimUetZlEGjhxIOLXzIlE+Zs7kT/AGlzPLJvnO3z9De3iNWlo+mWvbY3tQ5B&#10;2Xu3lRUr1F0amSyl2zjcMKa61RI4rFOqY82O52Gmkze0zmSnnrUJ4iMw6MAmUY6uFNKClrXE91aq&#10;hdm7JtM53t2wdZgBgVgLBFYCMbdeYPi3h/0PRLIsU8c5hZCu8/Tj9jqORVy0WJqwotF9J/Tg6yys&#10;Nzi5uxsL2UWpXQbntc6C9waBrE6OT4mhU6QSlZVh6RFLC30NEKldvztPZcaq2mRJRkdP2iY+KxMO&#10;RS6EA8+UfWQRPHaS4j04bcQYzLmD4L9QmyIxBnXyCoEPJAjEkHMlxt/LBbbxMRvPT28v+mN5r5NW&#10;qRz7u/akWWvCPSnSrr43f0q+kc76VzbjvXryA7B8/wBgnJZladArlie5LWP6sTX5kDkdoUpEHzko&#10;uWewVNL066Uot2eU0MjZsYliGmh9anZbDBpNnlMWFkckJrIPGQnIDG0lJMW5NzDM1LjZ6FhaFgwa&#10;2uWEjLxiIjgURtIlBcokYmZ9REMXRr0m4oUT5s86eXoatW/Pad5W+Uqw0rWyykHzXVPmyLa25J/W&#10;PX4XdVauLZIyeWOeZwToNI5mztFsEbEDnn07VrCYjT5rHEg1NIYU6yVho20C4EMiAVXhlNrbIse+&#10;eZQMsn6eBuCpC5arlq8JTakTdMkC4WPhPgRjvJHMNEFSIBHGJnh6nkN7JKR6audv5/fnVxbUNcsM&#10;pzO48/aHrcrDiFIDRDd1ihRVZWA+EVp3GWWuvz2F8wbL53rMVkKH/UL1+ZJFHU923jsg642gtR0m&#10;XMe01+IyStte6pKavkHwWiFVuuVh7Gql7RYIeFa+m5uxyVPQCReRQ0VPES5RBkJpIibAzzVuSmQs&#10;BAoAZEp5kXTuY/1j/wB//rn/AM//AH+XjqH6Ph0dHw6Oj4dHR8Ojo+HR0fDo6Ph0dHw6Oj4dHR8O&#10;jo+HR0fDo6Ph0dHw6Oj4dHR8Ojo+HR0fDo6Ph0dHw6Oj4dHR8Ojo+HR0fDo6Ph0dHw6Oj4dHR8Oj&#10;o+HR0fDo6Ph0dHw6Oj4dHR8Ojo+HR0fDo6Ph0dHw6Oj4dHR8Ojo+HR0fDo6Ph0dHw6Oj4dHR8Ojo&#10;+HR0fDo6Ph0dHw6Oj58mN/8Avb/06OvlLDDNj8Zoo5dcbab41kj0kx+cW2N49/tvjOPyj2xjbTb7&#10;ffTbH5a5xn/fxJ1ZFgYF6VOGDUyBapbYhiDhiWRDBKOamRDFn/Ms4gwmC99ehMwncCIZmCGZEpH0&#10;ccSj1Meij0UfaY9TEx664ESRNATAZCqXQli4O1GJiCGing1ZzakMdYZY4td48HkaaTmY1zj+TNpr&#10;LP8AnJjG3yLRpzT9a5WyFfB4hF+kOSCpdRjaabVUcw9drLDXepIMSOUtKXZyMAQ/NsADrPkYAlDg&#10;7txizSduyaWyiWKJ7SWwqwSutJgRyJyhZECZKJ8QFIr4jO3XPlhhn03imijljk1zrJHJprvpvrn/&#10;AFnXfTbGdd8Z/wDbbGcf+P8AXya6a9JD1j6fXnvpbO3WVUlP5fcbvXnFes9i5zMMm0sA7ZlX3mZ3&#10;iOcUpOUXG6rCc2VgvHUNzoIzVhjSVczOHmaMpqOSIY8ZHEwRB633kZ3kZiRmdxid44zt6mZiZiVR&#10;aYxtvyiJ32L3t629T9/t6/eP7eum7pNQSc/p1Wo1bGwJX6fXUtXSi41j1xAqQrRlYMWdYo4ovywM&#10;LHmTOkemu0md98aa/lnHxyICICER6EYGP9Ijb/0+/SczMzMz95mZ3/vM79dRY+Y0m0knnNUg+zFr&#10;/jEbRkP/ANg9iHUHw9jSriydcZ3kAgZj6SSQYxrmWLbeLaTGM650oWo+2GitU2cheyuErFkct/DC&#10;8pkq8eDIZGnpDP19S4THW7Q7myhXytYGsrxwlyyNRHESMjPY7U+bxakIqXmxXqTlTq1mT5K9Z+Yx&#10;7MZespUU8QsMqNIBZ7gCgTgd4nef/wD7/wD5/l//AO/+fUB/3/y66t0oEeqGqQ7XbcJyuPVmaa7b&#10;a52FYiTBEa65121zrnaGffGM6Z1zjOfyxnG3+/nwogomJ/eJj/nEx/79Eepif6dZs0P6WHEKvEn3&#10;sFv6JaWCVgtaClisFdPzKwSnIm6QksmvrtXp+ETtFC4RQnviolLAxgWJpGUaTPMwDHqDbcjLaYmN&#10;pgPcTEwX0/VuMxvG8+p3mNt5mXBWTn7QIxttt7n17jb3O3uJ2naN5/09dacY011+/wBsf72z99s/&#10;+Py2zjGM7bfb7Yzn7Yxj75x/4xjGPtjGMYfxERv/AH+/9/8AWPt/3t9to6b9f18+9HR8Ojo+HR0f&#10;Do6Ph0dHw6Oj4dHR8Ojo+HR0fDo6Ph0dHw6Oj4dHR8Ojo+HR0fDo6Ph0dHw6Oj4dHR8Ojo+HR0fD&#10;o6Ph0dHw6Oj4dHR8Ojo+HR0fDo6Ph0dHw6Oj4dHR8Ojo+HR0fDo6Ph0dHw6Oj4dHR8Ojo+HR0fDo&#10;6Ph0dHw6Oj4dHR8Ojo+HR0fDo6Ph0dHw6Oj4dHR8Ojo+HR0fDo6Ph0dHw6Oj4dHR8Ojo+HR0fDo6&#10;Ph0dHw6Oj4dHR8Ojo+HR0fDo6Ph0dHw6Oj4dHR8Ojo+HR0fDo6Ph0dHw6Oj4dHR8Ojo+HR0fDo6P&#10;h0dHw6Oj4dHR8Ojo+HR0fDo6Ph0dHw6Oj4dHR8Ojo+HR0fDo6Ph0dHw6Oj4dHR8Ojo+HR0fDo6Ph&#10;0dHw6Ov/2VBLAQItABQABgAIAAAAIQArENvACgEAABQCAAATAAAAAAAAAAAAAAAAAAAAAABbQ29u&#10;dGVudF9UeXBlc10ueG1sUEsBAi0AFAAGAAgAAAAhADj9If/WAAAAlAEAAAsAAAAAAAAAAAAAAAAA&#10;OwEAAF9yZWxzLy5yZWxzUEsBAi0AFAAGAAgAAAAhAMSfop1AFAAA+AYBAA4AAAAAAAAAAAAAAAAA&#10;OgIAAGRycy9lMm9Eb2MueG1sUEsBAi0AFAAGAAgAAAAhADedwRi6AAAAIQEAABkAAAAAAAAAAAAA&#10;AAAAphYAAGRycy9fcmVscy9lMm9Eb2MueG1sLnJlbHNQSwECLQAUAAYACAAAACEAxDnpnuEAAAAM&#10;AQAADwAAAAAAAAAAAAAAAACXFwAAZHJzL2Rvd25yZXYueG1sUEsBAi0ACgAAAAAAAAAhAK2970Ik&#10;CgQAJAoEABQAAAAAAAAAAAAAAAAApRgAAGRycy9tZWRpYS9pbWFnZTEuanBnUEsFBgAAAAAGAAYA&#10;fAEAAPsiBA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4" o:title="" recolor="t" rotate="t" type="frame"/>
                <v:stroke joinstyle="miter"/>
                <v:formulas/>
                <v:path arrowok="t" o:connecttype="custom" o:connectlocs="0,0;6338290,0;6341465,4663778;1591304,4664075;1591304,4921250;1334130,4921250;1335710,4657424;1585941,4654550;1585942,3152775;2359636,3149600;2359649,2320925;6397,2324643;0,0" o:connectangles="0,0,0,0,0,0,0,0,0,0,0,0,0" textboxrect="0,0,6341465,4921250"/>
                <v:textbox>
                  <w:txbxContent>
                    <w:p w14:paraId="5F600F99" w14:textId="77777777" w:rsidR="007D2A3D" w:rsidRDefault="007D2A3D" w:rsidP="009A55B9">
                      <w:pPr>
                        <w:jc w:val="center"/>
                      </w:pPr>
                      <w:r>
                        <w:softHyphen/>
                      </w:r>
                    </w:p>
                  </w:txbxContent>
                </v:textbox>
                <w10:wrap anchorx="margin"/>
              </v:shape>
            </w:pict>
          </mc:Fallback>
        </mc:AlternateContent>
      </w:r>
      <w:r w:rsidR="009A55B9">
        <w:br w:type="page"/>
      </w:r>
    </w:p>
    <w:p w14:paraId="74804C45" w14:textId="77777777" w:rsidR="009A55B9" w:rsidRDefault="009A55B9" w:rsidP="009A55B9">
      <w:pPr>
        <w:sectPr w:rsidR="009A55B9" w:rsidSect="009A55B9">
          <w:headerReference w:type="even" r:id="rId15"/>
          <w:headerReference w:type="default" r:id="rId16"/>
          <w:footerReference w:type="default" r:id="rId17"/>
          <w:type w:val="continuous"/>
          <w:pgSz w:w="11906" w:h="16838" w:code="9"/>
          <w:pgMar w:top="1134" w:right="1134" w:bottom="1134" w:left="1134" w:header="709" w:footer="284" w:gutter="0"/>
          <w:pgNumType w:start="1"/>
          <w:cols w:space="708"/>
          <w:titlePg/>
          <w:docGrid w:linePitch="360"/>
        </w:sectPr>
      </w:pPr>
    </w:p>
    <w:p w14:paraId="78FAE8C7" w14:textId="77777777" w:rsidR="00552245" w:rsidRDefault="00552245" w:rsidP="00552245">
      <w:pPr>
        <w:jc w:val="both"/>
        <w:rPr>
          <w:b/>
          <w:bCs/>
        </w:rPr>
      </w:pPr>
      <w:r>
        <w:rPr>
          <w:b/>
          <w:bCs/>
        </w:rPr>
        <w:lastRenderedPageBreak/>
        <w:t>TAFE NSW would like to pay our respect and acknowledge Aboriginal and Torres Strait Islander Peoples as the Traditional Custodians of the Land, Rivers and Sea. We acknowledge and pay our respect to the Elders, both past and present of all Nations.</w:t>
      </w:r>
    </w:p>
    <w:p w14:paraId="4CC101EB" w14:textId="77777777" w:rsidR="00552245" w:rsidRPr="00397DDD" w:rsidRDefault="00552245" w:rsidP="00D8553A">
      <w:pPr>
        <w:pStyle w:val="Guidetext"/>
        <w:spacing w:after="4800"/>
        <w:rPr>
          <w:color w:val="auto"/>
        </w:rPr>
      </w:pPr>
    </w:p>
    <w:p w14:paraId="2373764E" w14:textId="77777777" w:rsidR="00323FB8" w:rsidRPr="00397DDD" w:rsidRDefault="00323FB8" w:rsidP="00552245">
      <w:pPr>
        <w:pStyle w:val="SmallerText-Black"/>
        <w:rPr>
          <w:rStyle w:val="GuidetextChar"/>
          <w:color w:val="auto"/>
          <w:sz w:val="24"/>
        </w:rPr>
      </w:pPr>
      <w:r w:rsidRPr="00397DDD">
        <w:rPr>
          <w:sz w:val="24"/>
        </w:rPr>
        <w:t>Version:</w:t>
      </w:r>
      <w:r w:rsidRPr="00397DDD">
        <w:rPr>
          <w:sz w:val="24"/>
        </w:rPr>
        <w:tab/>
      </w:r>
      <w:r w:rsidRPr="00397DDD">
        <w:rPr>
          <w:sz w:val="24"/>
        </w:rPr>
        <w:tab/>
      </w:r>
      <w:r w:rsidRPr="00397DDD">
        <w:rPr>
          <w:sz w:val="24"/>
        </w:rPr>
        <w:tab/>
      </w:r>
      <w:r w:rsidRPr="00397DDD">
        <w:rPr>
          <w:rStyle w:val="GuidetextChar"/>
          <w:color w:val="auto"/>
          <w:sz w:val="24"/>
        </w:rPr>
        <w:t>201</w:t>
      </w:r>
      <w:r w:rsidR="00397DDD" w:rsidRPr="00397DDD">
        <w:rPr>
          <w:rStyle w:val="GuidetextChar"/>
          <w:color w:val="auto"/>
          <w:sz w:val="24"/>
        </w:rPr>
        <w:t>90</w:t>
      </w:r>
      <w:r w:rsidR="009F7129">
        <w:rPr>
          <w:rStyle w:val="GuidetextChar"/>
          <w:color w:val="auto"/>
          <w:sz w:val="24"/>
        </w:rPr>
        <w:t>604</w:t>
      </w:r>
    </w:p>
    <w:p w14:paraId="1F8E5153" w14:textId="77777777" w:rsidR="00323FB8" w:rsidRPr="00397DDD" w:rsidRDefault="00323FB8" w:rsidP="00323FB8">
      <w:pPr>
        <w:pStyle w:val="SmallerText-Black"/>
        <w:rPr>
          <w:sz w:val="24"/>
        </w:rPr>
      </w:pPr>
      <w:r w:rsidRPr="00397DDD">
        <w:rPr>
          <w:sz w:val="24"/>
        </w:rPr>
        <w:t>Date created:</w:t>
      </w:r>
      <w:r w:rsidRPr="00397DDD">
        <w:rPr>
          <w:sz w:val="24"/>
        </w:rPr>
        <w:tab/>
      </w:r>
      <w:r w:rsidRPr="00397DDD">
        <w:rPr>
          <w:sz w:val="24"/>
        </w:rPr>
        <w:tab/>
      </w:r>
      <w:r w:rsidRPr="00397DDD">
        <w:rPr>
          <w:sz w:val="24"/>
        </w:rPr>
        <w:tab/>
      </w:r>
      <w:r w:rsidR="009F7129">
        <w:rPr>
          <w:rStyle w:val="GuidetextChar"/>
          <w:color w:val="auto"/>
          <w:sz w:val="24"/>
        </w:rPr>
        <w:t>04</w:t>
      </w:r>
      <w:r w:rsidR="00397DDD" w:rsidRPr="00397DDD">
        <w:rPr>
          <w:rStyle w:val="GuidetextChar"/>
          <w:color w:val="auto"/>
          <w:sz w:val="24"/>
        </w:rPr>
        <w:t>/0</w:t>
      </w:r>
      <w:r w:rsidR="009F7129">
        <w:rPr>
          <w:rStyle w:val="GuidetextChar"/>
          <w:color w:val="auto"/>
          <w:sz w:val="24"/>
        </w:rPr>
        <w:t>6</w:t>
      </w:r>
      <w:r w:rsidR="00397DDD" w:rsidRPr="00397DDD">
        <w:rPr>
          <w:rStyle w:val="GuidetextChar"/>
          <w:color w:val="auto"/>
          <w:sz w:val="24"/>
        </w:rPr>
        <w:t>/2019</w:t>
      </w:r>
    </w:p>
    <w:p w14:paraId="31D29F77" w14:textId="77777777" w:rsidR="00323FB8" w:rsidRPr="00397DDD" w:rsidRDefault="00323FB8" w:rsidP="00323FB8">
      <w:pPr>
        <w:pStyle w:val="SmallerText-Black"/>
        <w:rPr>
          <w:sz w:val="24"/>
        </w:rPr>
      </w:pPr>
      <w:r w:rsidRPr="00397DDD">
        <w:rPr>
          <w:sz w:val="24"/>
        </w:rPr>
        <w:t>Date modified:</w:t>
      </w:r>
      <w:r w:rsidRPr="00397DDD">
        <w:rPr>
          <w:sz w:val="24"/>
        </w:rPr>
        <w:tab/>
      </w:r>
      <w:r w:rsidRPr="00397DDD">
        <w:rPr>
          <w:sz w:val="24"/>
        </w:rPr>
        <w:tab/>
      </w:r>
      <w:r w:rsidR="009F7129">
        <w:rPr>
          <w:rStyle w:val="GuidetextChar"/>
          <w:color w:val="auto"/>
          <w:sz w:val="24"/>
          <w:lang w:val="en-AU"/>
        </w:rPr>
        <w:t>04</w:t>
      </w:r>
      <w:r w:rsidR="00397DDD" w:rsidRPr="00397DDD">
        <w:rPr>
          <w:rStyle w:val="GuidetextChar"/>
          <w:color w:val="auto"/>
          <w:sz w:val="24"/>
          <w:lang w:val="en-AU"/>
        </w:rPr>
        <w:t>/0</w:t>
      </w:r>
      <w:r w:rsidR="009F7129">
        <w:rPr>
          <w:rStyle w:val="GuidetextChar"/>
          <w:color w:val="auto"/>
          <w:sz w:val="24"/>
          <w:lang w:val="en-AU"/>
        </w:rPr>
        <w:t>6</w:t>
      </w:r>
      <w:r w:rsidR="00397DDD" w:rsidRPr="00397DDD">
        <w:rPr>
          <w:rStyle w:val="GuidetextChar"/>
          <w:color w:val="auto"/>
          <w:sz w:val="24"/>
          <w:lang w:val="en-AU"/>
        </w:rPr>
        <w:t>/2019</w:t>
      </w:r>
    </w:p>
    <w:p w14:paraId="783C688D" w14:textId="77777777" w:rsidR="00545B21" w:rsidRDefault="00323FB8" w:rsidP="00545B21">
      <w:r>
        <w:t xml:space="preserve">For queries please </w:t>
      </w:r>
      <w:r w:rsidRPr="00545B21">
        <w:t>contact:</w:t>
      </w:r>
    </w:p>
    <w:p w14:paraId="4083DEA3" w14:textId="77777777" w:rsidR="00397DDD" w:rsidRPr="00545B21" w:rsidRDefault="00545B21" w:rsidP="00545B21">
      <w:r w:rsidRPr="00545B21">
        <w:t>Technology and Business Services</w:t>
      </w:r>
      <w:r w:rsidR="007037D1">
        <w:t>.</w:t>
      </w:r>
    </w:p>
    <w:p w14:paraId="1E00DEF8" w14:textId="610B4505" w:rsidR="00323FB8" w:rsidRPr="00545B21" w:rsidRDefault="00323FB8" w:rsidP="00323FB8">
      <w:pPr>
        <w:pStyle w:val="SmallerText-Black"/>
        <w:rPr>
          <w:sz w:val="24"/>
        </w:rPr>
      </w:pPr>
      <w:r w:rsidRPr="00545B21">
        <w:rPr>
          <w:sz w:val="24"/>
        </w:rPr>
        <w:t>© NSW TAFE Commission 201</w:t>
      </w:r>
      <w:r w:rsidR="00557C2A">
        <w:rPr>
          <w:sz w:val="24"/>
        </w:rPr>
        <w:t>9</w:t>
      </w:r>
      <w:r w:rsidRPr="00545B21">
        <w:rPr>
          <w:noProof/>
          <w:sz w:val="24"/>
        </w:rPr>
        <w:br/>
      </w:r>
      <w:r w:rsidRPr="00545B21">
        <w:rPr>
          <w:sz w:val="24"/>
        </w:rPr>
        <w:t>RTO Provider Number 90003 | CRICOS Provider Code: 00591E</w:t>
      </w:r>
    </w:p>
    <w:p w14:paraId="22769C13" w14:textId="77777777" w:rsidR="00323FB8" w:rsidRPr="00545B21" w:rsidRDefault="00323FB8" w:rsidP="00323FB8">
      <w:pPr>
        <w:pStyle w:val="SmallerText-Black"/>
        <w:rPr>
          <w:sz w:val="24"/>
        </w:rPr>
      </w:pPr>
      <w:r w:rsidRPr="00545B21">
        <w:rPr>
          <w:sz w:val="24"/>
        </w:rPr>
        <w:t>This resource can be found in the TAFE NSW Learning Bank.</w:t>
      </w:r>
    </w:p>
    <w:p w14:paraId="3B4E3F6C" w14:textId="32D6A3D5" w:rsidR="00323FB8" w:rsidRDefault="00323FB8" w:rsidP="00397DDD">
      <w:pPr>
        <w:pStyle w:val="SmallerText-Black"/>
        <w:spacing w:after="840"/>
        <w:rPr>
          <w:sz w:val="24"/>
        </w:rPr>
      </w:pPr>
      <w:r w:rsidRPr="00545B21">
        <w:rPr>
          <w:sz w:val="24"/>
        </w:rPr>
        <w:t xml:space="preserve">The content in this document is copyright © NSW TAFE Commission </w:t>
      </w:r>
      <w:r w:rsidR="00557C2A">
        <w:rPr>
          <w:sz w:val="24"/>
        </w:rPr>
        <w:t>2019</w:t>
      </w:r>
      <w:r>
        <w:rPr>
          <w:sz w:val="24"/>
        </w:rPr>
        <w:t xml:space="preserve">, and should not be reproduced without the permission of the TAFE NSW. Information contained in this document is correct at time of printing: </w:t>
      </w:r>
      <w:r>
        <w:rPr>
          <w:sz w:val="24"/>
        </w:rPr>
        <w:fldChar w:fldCharType="begin"/>
      </w:r>
      <w:r>
        <w:rPr>
          <w:sz w:val="24"/>
        </w:rPr>
        <w:instrText xml:space="preserve"> DATE  \@ "d MMMM yyyy"  \* MERGEFORMAT </w:instrText>
      </w:r>
      <w:r>
        <w:rPr>
          <w:sz w:val="24"/>
        </w:rPr>
        <w:fldChar w:fldCharType="separate"/>
      </w:r>
      <w:r w:rsidR="004F5FC4">
        <w:rPr>
          <w:noProof/>
          <w:sz w:val="24"/>
        </w:rPr>
        <w:t>13 February 2020</w:t>
      </w:r>
      <w:r>
        <w:rPr>
          <w:sz w:val="24"/>
        </w:rPr>
        <w:fldChar w:fldCharType="end"/>
      </w:r>
      <w:r w:rsidR="00397DDD">
        <w:rPr>
          <w:sz w:val="24"/>
        </w:rPr>
        <w:t xml:space="preserve">. </w:t>
      </w:r>
      <w:r>
        <w:rPr>
          <w:sz w:val="24"/>
        </w:rPr>
        <w:t>For current information please refer to our website or your teacher as appropriate.</w:t>
      </w:r>
    </w:p>
    <w:p w14:paraId="19184FC2" w14:textId="77777777" w:rsidR="00397DDD" w:rsidRDefault="00397DDD">
      <w:r>
        <w:rPr>
          <w:bCs/>
        </w:rPr>
        <w:br w:type="page"/>
      </w:r>
    </w:p>
    <w:sdt>
      <w:sdtPr>
        <w:rPr>
          <w:rFonts w:eastAsiaTheme="minorHAnsi" w:cstheme="minorBidi"/>
          <w:bCs w:val="0"/>
          <w:noProof w:val="0"/>
          <w:color w:val="auto"/>
          <w:kern w:val="22"/>
          <w:sz w:val="24"/>
          <w:szCs w:val="24"/>
          <w:lang w:val="en-AU" w:eastAsia="en-US"/>
        </w:rPr>
        <w:id w:val="-53089027"/>
        <w:docPartObj>
          <w:docPartGallery w:val="Table of Contents"/>
          <w:docPartUnique/>
        </w:docPartObj>
      </w:sdtPr>
      <w:sdtEndPr>
        <w:rPr>
          <w:rFonts w:eastAsia="Times New Roman" w:cstheme="minorHAnsi"/>
          <w:b/>
          <w:noProof/>
          <w:color w:val="717679"/>
          <w:lang w:eastAsia="en-AU"/>
        </w:rPr>
      </w:sdtEndPr>
      <w:sdtContent>
        <w:p w14:paraId="54B8908E" w14:textId="77777777" w:rsidR="00FC65C0" w:rsidRPr="00FC65C0" w:rsidRDefault="00FC65C0">
          <w:pPr>
            <w:pStyle w:val="TOCHeading"/>
            <w:rPr>
              <w:rStyle w:val="Heading1Char"/>
              <w:rFonts w:eastAsiaTheme="majorEastAsia"/>
            </w:rPr>
          </w:pPr>
          <w:r w:rsidRPr="00FC65C0">
            <w:rPr>
              <w:rStyle w:val="Heading1Char"/>
              <w:rFonts w:eastAsiaTheme="majorEastAsia"/>
            </w:rPr>
            <w:t>Contents</w:t>
          </w:r>
        </w:p>
        <w:p w14:paraId="0DB6B4B9" w14:textId="509F250D" w:rsidR="00A65A50" w:rsidRDefault="00FC65C0">
          <w:pPr>
            <w:pStyle w:val="TOC1"/>
            <w:rPr>
              <w:rFonts w:asciiTheme="minorHAnsi" w:eastAsiaTheme="minorEastAsia" w:hAnsiTheme="minorHAnsi" w:cstheme="minorBidi"/>
              <w:color w:val="auto"/>
              <w:kern w:val="0"/>
              <w:sz w:val="22"/>
              <w:szCs w:val="22"/>
            </w:rPr>
          </w:pPr>
          <w:r>
            <w:rPr>
              <w:b/>
              <w:bCs/>
              <w:color w:val="007E65"/>
            </w:rPr>
            <w:fldChar w:fldCharType="begin"/>
          </w:r>
          <w:r>
            <w:rPr>
              <w:b/>
              <w:bCs/>
            </w:rPr>
            <w:instrText xml:space="preserve"> TOC \o "1-3" \h \z \u </w:instrText>
          </w:r>
          <w:r>
            <w:rPr>
              <w:b/>
              <w:bCs/>
              <w:color w:val="007E65"/>
            </w:rPr>
            <w:fldChar w:fldCharType="separate"/>
          </w:r>
          <w:hyperlink w:anchor="_Toc12542828" w:history="1">
            <w:r w:rsidR="00A65A50" w:rsidRPr="00414AA1">
              <w:rPr>
                <w:rStyle w:val="Hyperlink"/>
              </w:rPr>
              <w:t>Topic 1: Provide information to the work team about WHS policies and procedures</w:t>
            </w:r>
            <w:r w:rsidR="00A65A50">
              <w:rPr>
                <w:webHidden/>
              </w:rPr>
              <w:tab/>
            </w:r>
            <w:r w:rsidR="00A65A50">
              <w:rPr>
                <w:webHidden/>
              </w:rPr>
              <w:fldChar w:fldCharType="begin"/>
            </w:r>
            <w:r w:rsidR="00A65A50">
              <w:rPr>
                <w:webHidden/>
              </w:rPr>
              <w:instrText xml:space="preserve"> PAGEREF _Toc12542828 \h </w:instrText>
            </w:r>
            <w:r w:rsidR="00A65A50">
              <w:rPr>
                <w:webHidden/>
              </w:rPr>
            </w:r>
            <w:r w:rsidR="00A65A50">
              <w:rPr>
                <w:webHidden/>
              </w:rPr>
              <w:fldChar w:fldCharType="separate"/>
            </w:r>
            <w:r w:rsidR="00A65A50">
              <w:rPr>
                <w:webHidden/>
              </w:rPr>
              <w:t>8</w:t>
            </w:r>
            <w:r w:rsidR="00A65A50">
              <w:rPr>
                <w:webHidden/>
              </w:rPr>
              <w:fldChar w:fldCharType="end"/>
            </w:r>
          </w:hyperlink>
        </w:p>
        <w:p w14:paraId="353FD22F" w14:textId="5E3D9D6E" w:rsidR="00A65A50" w:rsidRDefault="004F5FC4">
          <w:pPr>
            <w:pStyle w:val="TOC2"/>
            <w:rPr>
              <w:rFonts w:asciiTheme="minorHAnsi" w:eastAsiaTheme="minorEastAsia" w:hAnsiTheme="minorHAnsi" w:cstheme="minorBidi"/>
              <w:color w:val="auto"/>
              <w:kern w:val="0"/>
              <w:sz w:val="22"/>
              <w:szCs w:val="22"/>
            </w:rPr>
          </w:pPr>
          <w:hyperlink w:anchor="_Toc12542829" w:history="1">
            <w:r w:rsidR="00A65A50" w:rsidRPr="00414AA1">
              <w:rPr>
                <w:rStyle w:val="Hyperlink"/>
              </w:rPr>
              <w:t>Introduction</w:t>
            </w:r>
            <w:r w:rsidR="00A65A50">
              <w:rPr>
                <w:webHidden/>
              </w:rPr>
              <w:tab/>
            </w:r>
            <w:r w:rsidR="00A65A50">
              <w:rPr>
                <w:webHidden/>
              </w:rPr>
              <w:fldChar w:fldCharType="begin"/>
            </w:r>
            <w:r w:rsidR="00A65A50">
              <w:rPr>
                <w:webHidden/>
              </w:rPr>
              <w:instrText xml:space="preserve"> PAGEREF _Toc12542829 \h </w:instrText>
            </w:r>
            <w:r w:rsidR="00A65A50">
              <w:rPr>
                <w:webHidden/>
              </w:rPr>
            </w:r>
            <w:r w:rsidR="00A65A50">
              <w:rPr>
                <w:webHidden/>
              </w:rPr>
              <w:fldChar w:fldCharType="separate"/>
            </w:r>
            <w:r w:rsidR="00A65A50">
              <w:rPr>
                <w:webHidden/>
              </w:rPr>
              <w:t>8</w:t>
            </w:r>
            <w:r w:rsidR="00A65A50">
              <w:rPr>
                <w:webHidden/>
              </w:rPr>
              <w:fldChar w:fldCharType="end"/>
            </w:r>
          </w:hyperlink>
        </w:p>
        <w:p w14:paraId="6C6F18A8" w14:textId="2D924479" w:rsidR="00A65A50" w:rsidRDefault="004F5FC4">
          <w:pPr>
            <w:pStyle w:val="TOC2"/>
            <w:rPr>
              <w:rFonts w:asciiTheme="minorHAnsi" w:eastAsiaTheme="minorEastAsia" w:hAnsiTheme="minorHAnsi" w:cstheme="minorBidi"/>
              <w:color w:val="auto"/>
              <w:kern w:val="0"/>
              <w:sz w:val="22"/>
              <w:szCs w:val="22"/>
            </w:rPr>
          </w:pPr>
          <w:hyperlink w:anchor="_Toc12542830" w:history="1">
            <w:r w:rsidR="00A65A50" w:rsidRPr="00414AA1">
              <w:rPr>
                <w:rStyle w:val="Hyperlink"/>
              </w:rPr>
              <w:t>Explain relevant provisions of WHS Acts, regulations and codes of practice</w:t>
            </w:r>
            <w:r w:rsidR="00A65A50">
              <w:rPr>
                <w:webHidden/>
              </w:rPr>
              <w:tab/>
            </w:r>
            <w:r w:rsidR="00A65A50">
              <w:rPr>
                <w:webHidden/>
              </w:rPr>
              <w:fldChar w:fldCharType="begin"/>
            </w:r>
            <w:r w:rsidR="00A65A50">
              <w:rPr>
                <w:webHidden/>
              </w:rPr>
              <w:instrText xml:space="preserve"> PAGEREF _Toc12542830 \h </w:instrText>
            </w:r>
            <w:r w:rsidR="00A65A50">
              <w:rPr>
                <w:webHidden/>
              </w:rPr>
            </w:r>
            <w:r w:rsidR="00A65A50">
              <w:rPr>
                <w:webHidden/>
              </w:rPr>
              <w:fldChar w:fldCharType="separate"/>
            </w:r>
            <w:r w:rsidR="00A65A50">
              <w:rPr>
                <w:webHidden/>
              </w:rPr>
              <w:t>8</w:t>
            </w:r>
            <w:r w:rsidR="00A65A50">
              <w:rPr>
                <w:webHidden/>
              </w:rPr>
              <w:fldChar w:fldCharType="end"/>
            </w:r>
          </w:hyperlink>
        </w:p>
        <w:p w14:paraId="7D11DF16" w14:textId="19466987" w:rsidR="00A65A50" w:rsidRDefault="004F5FC4">
          <w:pPr>
            <w:pStyle w:val="TOC3"/>
            <w:tabs>
              <w:tab w:val="right" w:leader="dot" w:pos="9016"/>
            </w:tabs>
            <w:rPr>
              <w:rFonts w:asciiTheme="minorHAnsi" w:eastAsiaTheme="minorEastAsia" w:hAnsiTheme="minorHAnsi" w:cstheme="minorBidi"/>
              <w:color w:val="auto"/>
              <w:kern w:val="0"/>
              <w:sz w:val="22"/>
              <w:szCs w:val="22"/>
            </w:rPr>
          </w:pPr>
          <w:hyperlink w:anchor="_Toc12542831" w:history="1">
            <w:r w:rsidR="00A65A50" w:rsidRPr="00414AA1">
              <w:rPr>
                <w:rStyle w:val="Hyperlink"/>
              </w:rPr>
              <w:t>WHS Law</w:t>
            </w:r>
            <w:r w:rsidR="00A65A50">
              <w:rPr>
                <w:webHidden/>
              </w:rPr>
              <w:tab/>
            </w:r>
            <w:r w:rsidR="00A65A50">
              <w:rPr>
                <w:webHidden/>
              </w:rPr>
              <w:fldChar w:fldCharType="begin"/>
            </w:r>
            <w:r w:rsidR="00A65A50">
              <w:rPr>
                <w:webHidden/>
              </w:rPr>
              <w:instrText xml:space="preserve"> PAGEREF _Toc12542831 \h </w:instrText>
            </w:r>
            <w:r w:rsidR="00A65A50">
              <w:rPr>
                <w:webHidden/>
              </w:rPr>
            </w:r>
            <w:r w:rsidR="00A65A50">
              <w:rPr>
                <w:webHidden/>
              </w:rPr>
              <w:fldChar w:fldCharType="separate"/>
            </w:r>
            <w:r w:rsidR="00A65A50">
              <w:rPr>
                <w:webHidden/>
              </w:rPr>
              <w:t>8</w:t>
            </w:r>
            <w:r w:rsidR="00A65A50">
              <w:rPr>
                <w:webHidden/>
              </w:rPr>
              <w:fldChar w:fldCharType="end"/>
            </w:r>
          </w:hyperlink>
        </w:p>
        <w:p w14:paraId="31A84B26" w14:textId="29611BC2" w:rsidR="00A65A50" w:rsidRDefault="004F5FC4">
          <w:pPr>
            <w:pStyle w:val="TOC3"/>
            <w:tabs>
              <w:tab w:val="right" w:leader="dot" w:pos="9016"/>
            </w:tabs>
            <w:rPr>
              <w:rFonts w:asciiTheme="minorHAnsi" w:eastAsiaTheme="minorEastAsia" w:hAnsiTheme="minorHAnsi" w:cstheme="minorBidi"/>
              <w:color w:val="auto"/>
              <w:kern w:val="0"/>
              <w:sz w:val="22"/>
              <w:szCs w:val="22"/>
            </w:rPr>
          </w:pPr>
          <w:hyperlink w:anchor="_Toc12542832" w:history="1">
            <w:r w:rsidR="00A65A50" w:rsidRPr="00414AA1">
              <w:rPr>
                <w:rStyle w:val="Hyperlink"/>
              </w:rPr>
              <w:t>Explaining WHS law to the work team</w:t>
            </w:r>
            <w:r w:rsidR="00A65A50">
              <w:rPr>
                <w:webHidden/>
              </w:rPr>
              <w:tab/>
            </w:r>
            <w:r w:rsidR="00A65A50">
              <w:rPr>
                <w:webHidden/>
              </w:rPr>
              <w:fldChar w:fldCharType="begin"/>
            </w:r>
            <w:r w:rsidR="00A65A50">
              <w:rPr>
                <w:webHidden/>
              </w:rPr>
              <w:instrText xml:space="preserve"> PAGEREF _Toc12542832 \h </w:instrText>
            </w:r>
            <w:r w:rsidR="00A65A50">
              <w:rPr>
                <w:webHidden/>
              </w:rPr>
            </w:r>
            <w:r w:rsidR="00A65A50">
              <w:rPr>
                <w:webHidden/>
              </w:rPr>
              <w:fldChar w:fldCharType="separate"/>
            </w:r>
            <w:r w:rsidR="00A65A50">
              <w:rPr>
                <w:webHidden/>
              </w:rPr>
              <w:t>9</w:t>
            </w:r>
            <w:r w:rsidR="00A65A50">
              <w:rPr>
                <w:webHidden/>
              </w:rPr>
              <w:fldChar w:fldCharType="end"/>
            </w:r>
          </w:hyperlink>
        </w:p>
        <w:p w14:paraId="2057C9E6" w14:textId="3ED3D8A4" w:rsidR="00A65A50" w:rsidRDefault="004F5FC4">
          <w:pPr>
            <w:pStyle w:val="TOC2"/>
            <w:rPr>
              <w:rFonts w:asciiTheme="minorHAnsi" w:eastAsiaTheme="minorEastAsia" w:hAnsiTheme="minorHAnsi" w:cstheme="minorBidi"/>
              <w:color w:val="auto"/>
              <w:kern w:val="0"/>
              <w:sz w:val="22"/>
              <w:szCs w:val="22"/>
            </w:rPr>
          </w:pPr>
          <w:hyperlink w:anchor="_Toc12542833" w:history="1">
            <w:r w:rsidR="00A65A50" w:rsidRPr="00414AA1">
              <w:rPr>
                <w:rStyle w:val="Hyperlink"/>
              </w:rPr>
              <w:t>Activity 1.1: WHS legislation</w:t>
            </w:r>
            <w:r w:rsidR="00A65A50">
              <w:rPr>
                <w:webHidden/>
              </w:rPr>
              <w:tab/>
            </w:r>
            <w:r w:rsidR="00A65A50">
              <w:rPr>
                <w:webHidden/>
              </w:rPr>
              <w:fldChar w:fldCharType="begin"/>
            </w:r>
            <w:r w:rsidR="00A65A50">
              <w:rPr>
                <w:webHidden/>
              </w:rPr>
              <w:instrText xml:space="preserve"> PAGEREF _Toc12542833 \h </w:instrText>
            </w:r>
            <w:r w:rsidR="00A65A50">
              <w:rPr>
                <w:webHidden/>
              </w:rPr>
            </w:r>
            <w:r w:rsidR="00A65A50">
              <w:rPr>
                <w:webHidden/>
              </w:rPr>
              <w:fldChar w:fldCharType="separate"/>
            </w:r>
            <w:r w:rsidR="00A65A50">
              <w:rPr>
                <w:webHidden/>
              </w:rPr>
              <w:t>10</w:t>
            </w:r>
            <w:r w:rsidR="00A65A50">
              <w:rPr>
                <w:webHidden/>
              </w:rPr>
              <w:fldChar w:fldCharType="end"/>
            </w:r>
          </w:hyperlink>
        </w:p>
        <w:p w14:paraId="62E92EE8" w14:textId="490539E1" w:rsidR="00A65A50" w:rsidRDefault="004F5FC4">
          <w:pPr>
            <w:pStyle w:val="TOC2"/>
            <w:rPr>
              <w:rFonts w:asciiTheme="minorHAnsi" w:eastAsiaTheme="minorEastAsia" w:hAnsiTheme="minorHAnsi" w:cstheme="minorBidi"/>
              <w:color w:val="auto"/>
              <w:kern w:val="0"/>
              <w:sz w:val="22"/>
              <w:szCs w:val="22"/>
            </w:rPr>
          </w:pPr>
          <w:hyperlink w:anchor="_Toc12542834" w:history="1">
            <w:r w:rsidR="00A65A50" w:rsidRPr="00414AA1">
              <w:rPr>
                <w:rStyle w:val="Hyperlink"/>
              </w:rPr>
              <w:t>Making WHS informaton accessible</w:t>
            </w:r>
            <w:r w:rsidR="00A65A50">
              <w:rPr>
                <w:webHidden/>
              </w:rPr>
              <w:tab/>
            </w:r>
            <w:r w:rsidR="00A65A50">
              <w:rPr>
                <w:webHidden/>
              </w:rPr>
              <w:fldChar w:fldCharType="begin"/>
            </w:r>
            <w:r w:rsidR="00A65A50">
              <w:rPr>
                <w:webHidden/>
              </w:rPr>
              <w:instrText xml:space="preserve"> PAGEREF _Toc12542834 \h </w:instrText>
            </w:r>
            <w:r w:rsidR="00A65A50">
              <w:rPr>
                <w:webHidden/>
              </w:rPr>
            </w:r>
            <w:r w:rsidR="00A65A50">
              <w:rPr>
                <w:webHidden/>
              </w:rPr>
              <w:fldChar w:fldCharType="separate"/>
            </w:r>
            <w:r w:rsidR="00A65A50">
              <w:rPr>
                <w:webHidden/>
              </w:rPr>
              <w:t>11</w:t>
            </w:r>
            <w:r w:rsidR="00A65A50">
              <w:rPr>
                <w:webHidden/>
              </w:rPr>
              <w:fldChar w:fldCharType="end"/>
            </w:r>
          </w:hyperlink>
        </w:p>
        <w:p w14:paraId="26B95685" w14:textId="76AC6E4C" w:rsidR="00A65A50" w:rsidRDefault="004F5FC4">
          <w:pPr>
            <w:pStyle w:val="TOC3"/>
            <w:tabs>
              <w:tab w:val="right" w:leader="dot" w:pos="9016"/>
            </w:tabs>
            <w:rPr>
              <w:rFonts w:asciiTheme="minorHAnsi" w:eastAsiaTheme="minorEastAsia" w:hAnsiTheme="minorHAnsi" w:cstheme="minorBidi"/>
              <w:color w:val="auto"/>
              <w:kern w:val="0"/>
              <w:sz w:val="22"/>
              <w:szCs w:val="22"/>
            </w:rPr>
          </w:pPr>
          <w:hyperlink w:anchor="_Toc12542835" w:history="1">
            <w:r w:rsidR="00A65A50" w:rsidRPr="00414AA1">
              <w:rPr>
                <w:rStyle w:val="Hyperlink"/>
              </w:rPr>
              <w:t>Identifying relevant organisational information</w:t>
            </w:r>
            <w:r w:rsidR="00A65A50">
              <w:rPr>
                <w:webHidden/>
              </w:rPr>
              <w:tab/>
            </w:r>
            <w:r w:rsidR="00A65A50">
              <w:rPr>
                <w:webHidden/>
              </w:rPr>
              <w:fldChar w:fldCharType="begin"/>
            </w:r>
            <w:r w:rsidR="00A65A50">
              <w:rPr>
                <w:webHidden/>
              </w:rPr>
              <w:instrText xml:space="preserve"> PAGEREF _Toc12542835 \h </w:instrText>
            </w:r>
            <w:r w:rsidR="00A65A50">
              <w:rPr>
                <w:webHidden/>
              </w:rPr>
            </w:r>
            <w:r w:rsidR="00A65A50">
              <w:rPr>
                <w:webHidden/>
              </w:rPr>
              <w:fldChar w:fldCharType="separate"/>
            </w:r>
            <w:r w:rsidR="00A65A50">
              <w:rPr>
                <w:webHidden/>
              </w:rPr>
              <w:t>11</w:t>
            </w:r>
            <w:r w:rsidR="00A65A50">
              <w:rPr>
                <w:webHidden/>
              </w:rPr>
              <w:fldChar w:fldCharType="end"/>
            </w:r>
          </w:hyperlink>
        </w:p>
        <w:p w14:paraId="2F38F6CC" w14:textId="341D27E5" w:rsidR="00A65A50" w:rsidRDefault="004F5FC4">
          <w:pPr>
            <w:pStyle w:val="TOC3"/>
            <w:tabs>
              <w:tab w:val="right" w:leader="dot" w:pos="9016"/>
            </w:tabs>
            <w:rPr>
              <w:rFonts w:asciiTheme="minorHAnsi" w:eastAsiaTheme="minorEastAsia" w:hAnsiTheme="minorHAnsi" w:cstheme="minorBidi"/>
              <w:color w:val="auto"/>
              <w:kern w:val="0"/>
              <w:sz w:val="22"/>
              <w:szCs w:val="22"/>
            </w:rPr>
          </w:pPr>
          <w:hyperlink w:anchor="_Toc12542836" w:history="1">
            <w:r w:rsidR="00A65A50" w:rsidRPr="00414AA1">
              <w:rPr>
                <w:rStyle w:val="Hyperlink"/>
              </w:rPr>
              <w:t>Disseminating and communicating information</w:t>
            </w:r>
            <w:r w:rsidR="00A65A50">
              <w:rPr>
                <w:webHidden/>
              </w:rPr>
              <w:tab/>
            </w:r>
            <w:r w:rsidR="00A65A50">
              <w:rPr>
                <w:webHidden/>
              </w:rPr>
              <w:fldChar w:fldCharType="begin"/>
            </w:r>
            <w:r w:rsidR="00A65A50">
              <w:rPr>
                <w:webHidden/>
              </w:rPr>
              <w:instrText xml:space="preserve"> PAGEREF _Toc12542836 \h </w:instrText>
            </w:r>
            <w:r w:rsidR="00A65A50">
              <w:rPr>
                <w:webHidden/>
              </w:rPr>
            </w:r>
            <w:r w:rsidR="00A65A50">
              <w:rPr>
                <w:webHidden/>
              </w:rPr>
              <w:fldChar w:fldCharType="separate"/>
            </w:r>
            <w:r w:rsidR="00A65A50">
              <w:rPr>
                <w:webHidden/>
              </w:rPr>
              <w:t>12</w:t>
            </w:r>
            <w:r w:rsidR="00A65A50">
              <w:rPr>
                <w:webHidden/>
              </w:rPr>
              <w:fldChar w:fldCharType="end"/>
            </w:r>
          </w:hyperlink>
        </w:p>
        <w:p w14:paraId="3760B8B7" w14:textId="5ADC4AE9" w:rsidR="00A65A50" w:rsidRDefault="004F5FC4">
          <w:pPr>
            <w:pStyle w:val="TOC3"/>
            <w:tabs>
              <w:tab w:val="right" w:leader="dot" w:pos="9016"/>
            </w:tabs>
            <w:rPr>
              <w:rFonts w:asciiTheme="minorHAnsi" w:eastAsiaTheme="minorEastAsia" w:hAnsiTheme="minorHAnsi" w:cstheme="minorBidi"/>
              <w:color w:val="auto"/>
              <w:kern w:val="0"/>
              <w:sz w:val="22"/>
              <w:szCs w:val="22"/>
            </w:rPr>
          </w:pPr>
          <w:hyperlink w:anchor="_Toc12542837" w:history="1">
            <w:r w:rsidR="00A65A50" w:rsidRPr="00414AA1">
              <w:rPr>
                <w:rStyle w:val="Hyperlink"/>
              </w:rPr>
              <w:t>Displaying information</w:t>
            </w:r>
            <w:r w:rsidR="00A65A50">
              <w:rPr>
                <w:webHidden/>
              </w:rPr>
              <w:tab/>
            </w:r>
            <w:r w:rsidR="00A65A50">
              <w:rPr>
                <w:webHidden/>
              </w:rPr>
              <w:fldChar w:fldCharType="begin"/>
            </w:r>
            <w:r w:rsidR="00A65A50">
              <w:rPr>
                <w:webHidden/>
              </w:rPr>
              <w:instrText xml:space="preserve"> PAGEREF _Toc12542837 \h </w:instrText>
            </w:r>
            <w:r w:rsidR="00A65A50">
              <w:rPr>
                <w:webHidden/>
              </w:rPr>
            </w:r>
            <w:r w:rsidR="00A65A50">
              <w:rPr>
                <w:webHidden/>
              </w:rPr>
              <w:fldChar w:fldCharType="separate"/>
            </w:r>
            <w:r w:rsidR="00A65A50">
              <w:rPr>
                <w:webHidden/>
              </w:rPr>
              <w:t>13</w:t>
            </w:r>
            <w:r w:rsidR="00A65A50">
              <w:rPr>
                <w:webHidden/>
              </w:rPr>
              <w:fldChar w:fldCharType="end"/>
            </w:r>
          </w:hyperlink>
        </w:p>
        <w:p w14:paraId="149B1EB2" w14:textId="2B3FADBF" w:rsidR="00A65A50" w:rsidRDefault="004F5FC4">
          <w:pPr>
            <w:pStyle w:val="TOC2"/>
            <w:rPr>
              <w:rFonts w:asciiTheme="minorHAnsi" w:eastAsiaTheme="minorEastAsia" w:hAnsiTheme="minorHAnsi" w:cstheme="minorBidi"/>
              <w:color w:val="auto"/>
              <w:kern w:val="0"/>
              <w:sz w:val="22"/>
              <w:szCs w:val="22"/>
            </w:rPr>
          </w:pPr>
          <w:hyperlink w:anchor="_Toc12542838" w:history="1">
            <w:r w:rsidR="00A65A50" w:rsidRPr="00414AA1">
              <w:rPr>
                <w:rStyle w:val="Hyperlink"/>
              </w:rPr>
              <w:t>Activity 1.2: Policies and procedures</w:t>
            </w:r>
            <w:r w:rsidR="00A65A50">
              <w:rPr>
                <w:webHidden/>
              </w:rPr>
              <w:tab/>
            </w:r>
            <w:r w:rsidR="00A65A50">
              <w:rPr>
                <w:webHidden/>
              </w:rPr>
              <w:fldChar w:fldCharType="begin"/>
            </w:r>
            <w:r w:rsidR="00A65A50">
              <w:rPr>
                <w:webHidden/>
              </w:rPr>
              <w:instrText xml:space="preserve"> PAGEREF _Toc12542838 \h </w:instrText>
            </w:r>
            <w:r w:rsidR="00A65A50">
              <w:rPr>
                <w:webHidden/>
              </w:rPr>
            </w:r>
            <w:r w:rsidR="00A65A50">
              <w:rPr>
                <w:webHidden/>
              </w:rPr>
              <w:fldChar w:fldCharType="separate"/>
            </w:r>
            <w:r w:rsidR="00A65A50">
              <w:rPr>
                <w:webHidden/>
              </w:rPr>
              <w:t>14</w:t>
            </w:r>
            <w:r w:rsidR="00A65A50">
              <w:rPr>
                <w:webHidden/>
              </w:rPr>
              <w:fldChar w:fldCharType="end"/>
            </w:r>
          </w:hyperlink>
        </w:p>
        <w:p w14:paraId="1DF560D1" w14:textId="689D883D" w:rsidR="00A65A50" w:rsidRDefault="004F5FC4">
          <w:pPr>
            <w:pStyle w:val="TOC2"/>
            <w:rPr>
              <w:rFonts w:asciiTheme="minorHAnsi" w:eastAsiaTheme="minorEastAsia" w:hAnsiTheme="minorHAnsi" w:cstheme="minorBidi"/>
              <w:color w:val="auto"/>
              <w:kern w:val="0"/>
              <w:sz w:val="22"/>
              <w:szCs w:val="22"/>
            </w:rPr>
          </w:pPr>
          <w:hyperlink w:anchor="_Toc12542839" w:history="1">
            <w:r w:rsidR="00A65A50" w:rsidRPr="00414AA1">
              <w:rPr>
                <w:rStyle w:val="Hyperlink"/>
              </w:rPr>
              <w:t>Identifying hazards</w:t>
            </w:r>
            <w:r w:rsidR="00A65A50">
              <w:rPr>
                <w:webHidden/>
              </w:rPr>
              <w:tab/>
            </w:r>
            <w:r w:rsidR="00A65A50">
              <w:rPr>
                <w:webHidden/>
              </w:rPr>
              <w:fldChar w:fldCharType="begin"/>
            </w:r>
            <w:r w:rsidR="00A65A50">
              <w:rPr>
                <w:webHidden/>
              </w:rPr>
              <w:instrText xml:space="preserve"> PAGEREF _Toc12542839 \h </w:instrText>
            </w:r>
            <w:r w:rsidR="00A65A50">
              <w:rPr>
                <w:webHidden/>
              </w:rPr>
            </w:r>
            <w:r w:rsidR="00A65A50">
              <w:rPr>
                <w:webHidden/>
              </w:rPr>
              <w:fldChar w:fldCharType="separate"/>
            </w:r>
            <w:r w:rsidR="00A65A50">
              <w:rPr>
                <w:webHidden/>
              </w:rPr>
              <w:t>15</w:t>
            </w:r>
            <w:r w:rsidR="00A65A50">
              <w:rPr>
                <w:webHidden/>
              </w:rPr>
              <w:fldChar w:fldCharType="end"/>
            </w:r>
          </w:hyperlink>
        </w:p>
        <w:p w14:paraId="698FF6B5" w14:textId="3230D2AA" w:rsidR="00A65A50" w:rsidRDefault="004F5FC4">
          <w:pPr>
            <w:pStyle w:val="TOC3"/>
            <w:tabs>
              <w:tab w:val="right" w:leader="dot" w:pos="9016"/>
            </w:tabs>
            <w:rPr>
              <w:rFonts w:asciiTheme="minorHAnsi" w:eastAsiaTheme="minorEastAsia" w:hAnsiTheme="minorHAnsi" w:cstheme="minorBidi"/>
              <w:color w:val="auto"/>
              <w:kern w:val="0"/>
              <w:sz w:val="22"/>
              <w:szCs w:val="22"/>
            </w:rPr>
          </w:pPr>
          <w:hyperlink w:anchor="_Toc12542840" w:history="1">
            <w:r w:rsidR="00A65A50" w:rsidRPr="00414AA1">
              <w:rPr>
                <w:rStyle w:val="Hyperlink"/>
              </w:rPr>
              <w:t>Identifying hazards in the workplace</w:t>
            </w:r>
            <w:r w:rsidR="00A65A50">
              <w:rPr>
                <w:webHidden/>
              </w:rPr>
              <w:tab/>
            </w:r>
            <w:r w:rsidR="00A65A50">
              <w:rPr>
                <w:webHidden/>
              </w:rPr>
              <w:fldChar w:fldCharType="begin"/>
            </w:r>
            <w:r w:rsidR="00A65A50">
              <w:rPr>
                <w:webHidden/>
              </w:rPr>
              <w:instrText xml:space="preserve"> PAGEREF _Toc12542840 \h </w:instrText>
            </w:r>
            <w:r w:rsidR="00A65A50">
              <w:rPr>
                <w:webHidden/>
              </w:rPr>
            </w:r>
            <w:r w:rsidR="00A65A50">
              <w:rPr>
                <w:webHidden/>
              </w:rPr>
              <w:fldChar w:fldCharType="separate"/>
            </w:r>
            <w:r w:rsidR="00A65A50">
              <w:rPr>
                <w:webHidden/>
              </w:rPr>
              <w:t>15</w:t>
            </w:r>
            <w:r w:rsidR="00A65A50">
              <w:rPr>
                <w:webHidden/>
              </w:rPr>
              <w:fldChar w:fldCharType="end"/>
            </w:r>
          </w:hyperlink>
        </w:p>
        <w:p w14:paraId="52F87437" w14:textId="3AE4F48C" w:rsidR="00A65A50" w:rsidRDefault="004F5FC4">
          <w:pPr>
            <w:pStyle w:val="TOC3"/>
            <w:tabs>
              <w:tab w:val="right" w:leader="dot" w:pos="9016"/>
            </w:tabs>
            <w:rPr>
              <w:rFonts w:asciiTheme="minorHAnsi" w:eastAsiaTheme="minorEastAsia" w:hAnsiTheme="minorHAnsi" w:cstheme="minorBidi"/>
              <w:color w:val="auto"/>
              <w:kern w:val="0"/>
              <w:sz w:val="22"/>
              <w:szCs w:val="22"/>
            </w:rPr>
          </w:pPr>
          <w:hyperlink w:anchor="_Toc12542841" w:history="1">
            <w:r w:rsidR="00A65A50" w:rsidRPr="00414AA1">
              <w:rPr>
                <w:rStyle w:val="Hyperlink"/>
              </w:rPr>
              <w:t>Informing the team</w:t>
            </w:r>
            <w:r w:rsidR="00A65A50">
              <w:rPr>
                <w:webHidden/>
              </w:rPr>
              <w:tab/>
            </w:r>
            <w:r w:rsidR="00A65A50">
              <w:rPr>
                <w:webHidden/>
              </w:rPr>
              <w:fldChar w:fldCharType="begin"/>
            </w:r>
            <w:r w:rsidR="00A65A50">
              <w:rPr>
                <w:webHidden/>
              </w:rPr>
              <w:instrText xml:space="preserve"> PAGEREF _Toc12542841 \h </w:instrText>
            </w:r>
            <w:r w:rsidR="00A65A50">
              <w:rPr>
                <w:webHidden/>
              </w:rPr>
            </w:r>
            <w:r w:rsidR="00A65A50">
              <w:rPr>
                <w:webHidden/>
              </w:rPr>
              <w:fldChar w:fldCharType="separate"/>
            </w:r>
            <w:r w:rsidR="00A65A50">
              <w:rPr>
                <w:webHidden/>
              </w:rPr>
              <w:t>16</w:t>
            </w:r>
            <w:r w:rsidR="00A65A50">
              <w:rPr>
                <w:webHidden/>
              </w:rPr>
              <w:fldChar w:fldCharType="end"/>
            </w:r>
          </w:hyperlink>
        </w:p>
        <w:p w14:paraId="208F427E" w14:textId="5C6D644A" w:rsidR="00A65A50" w:rsidRDefault="004F5FC4">
          <w:pPr>
            <w:pStyle w:val="TOC2"/>
            <w:rPr>
              <w:rFonts w:asciiTheme="minorHAnsi" w:eastAsiaTheme="minorEastAsia" w:hAnsiTheme="minorHAnsi" w:cstheme="minorBidi"/>
              <w:color w:val="auto"/>
              <w:kern w:val="0"/>
              <w:sz w:val="22"/>
              <w:szCs w:val="22"/>
            </w:rPr>
          </w:pPr>
          <w:hyperlink w:anchor="_Toc12542842" w:history="1">
            <w:r w:rsidR="00A65A50" w:rsidRPr="00414AA1">
              <w:rPr>
                <w:rStyle w:val="Hyperlink"/>
              </w:rPr>
              <w:t>Activity 1.3: Identification</w:t>
            </w:r>
            <w:r w:rsidR="00A65A50">
              <w:rPr>
                <w:webHidden/>
              </w:rPr>
              <w:tab/>
            </w:r>
            <w:r w:rsidR="00A65A50">
              <w:rPr>
                <w:webHidden/>
              </w:rPr>
              <w:fldChar w:fldCharType="begin"/>
            </w:r>
            <w:r w:rsidR="00A65A50">
              <w:rPr>
                <w:webHidden/>
              </w:rPr>
              <w:instrText xml:space="preserve"> PAGEREF _Toc12542842 \h </w:instrText>
            </w:r>
            <w:r w:rsidR="00A65A50">
              <w:rPr>
                <w:webHidden/>
              </w:rPr>
            </w:r>
            <w:r w:rsidR="00A65A50">
              <w:rPr>
                <w:webHidden/>
              </w:rPr>
              <w:fldChar w:fldCharType="separate"/>
            </w:r>
            <w:r w:rsidR="00A65A50">
              <w:rPr>
                <w:webHidden/>
              </w:rPr>
              <w:t>16</w:t>
            </w:r>
            <w:r w:rsidR="00A65A50">
              <w:rPr>
                <w:webHidden/>
              </w:rPr>
              <w:fldChar w:fldCharType="end"/>
            </w:r>
          </w:hyperlink>
        </w:p>
        <w:p w14:paraId="32F68D74" w14:textId="33857140" w:rsidR="00A65A50" w:rsidRDefault="004F5FC4">
          <w:pPr>
            <w:pStyle w:val="TOC1"/>
            <w:rPr>
              <w:rFonts w:asciiTheme="minorHAnsi" w:eastAsiaTheme="minorEastAsia" w:hAnsiTheme="minorHAnsi" w:cstheme="minorBidi"/>
              <w:color w:val="auto"/>
              <w:kern w:val="0"/>
              <w:sz w:val="22"/>
              <w:szCs w:val="22"/>
            </w:rPr>
          </w:pPr>
          <w:hyperlink w:anchor="_Toc12542843" w:history="1">
            <w:r w:rsidR="00A65A50" w:rsidRPr="00414AA1">
              <w:rPr>
                <w:rStyle w:val="Hyperlink"/>
              </w:rPr>
              <w:t>Topic 2: Implement and monitor participation arrangements for managing WHS</w:t>
            </w:r>
            <w:r w:rsidR="00A65A50">
              <w:rPr>
                <w:webHidden/>
              </w:rPr>
              <w:tab/>
            </w:r>
            <w:r w:rsidR="00A65A50">
              <w:rPr>
                <w:webHidden/>
              </w:rPr>
              <w:fldChar w:fldCharType="begin"/>
            </w:r>
            <w:r w:rsidR="00A65A50">
              <w:rPr>
                <w:webHidden/>
              </w:rPr>
              <w:instrText xml:space="preserve"> PAGEREF _Toc12542843 \h </w:instrText>
            </w:r>
            <w:r w:rsidR="00A65A50">
              <w:rPr>
                <w:webHidden/>
              </w:rPr>
            </w:r>
            <w:r w:rsidR="00A65A50">
              <w:rPr>
                <w:webHidden/>
              </w:rPr>
              <w:fldChar w:fldCharType="separate"/>
            </w:r>
            <w:r w:rsidR="00A65A50">
              <w:rPr>
                <w:webHidden/>
              </w:rPr>
              <w:t>18</w:t>
            </w:r>
            <w:r w:rsidR="00A65A50">
              <w:rPr>
                <w:webHidden/>
              </w:rPr>
              <w:fldChar w:fldCharType="end"/>
            </w:r>
          </w:hyperlink>
        </w:p>
        <w:p w14:paraId="379D5F07" w14:textId="6C82A7DF" w:rsidR="00A65A50" w:rsidRDefault="004F5FC4">
          <w:pPr>
            <w:pStyle w:val="TOC2"/>
            <w:rPr>
              <w:rFonts w:asciiTheme="minorHAnsi" w:eastAsiaTheme="minorEastAsia" w:hAnsiTheme="minorHAnsi" w:cstheme="minorBidi"/>
              <w:color w:val="auto"/>
              <w:kern w:val="0"/>
              <w:sz w:val="22"/>
              <w:szCs w:val="22"/>
            </w:rPr>
          </w:pPr>
          <w:hyperlink w:anchor="_Toc12542844" w:history="1">
            <w:r w:rsidR="00A65A50" w:rsidRPr="00414AA1">
              <w:rPr>
                <w:rStyle w:val="Hyperlink"/>
              </w:rPr>
              <w:t>Introduction</w:t>
            </w:r>
            <w:r w:rsidR="00A65A50">
              <w:rPr>
                <w:webHidden/>
              </w:rPr>
              <w:tab/>
            </w:r>
            <w:r w:rsidR="00A65A50">
              <w:rPr>
                <w:webHidden/>
              </w:rPr>
              <w:fldChar w:fldCharType="begin"/>
            </w:r>
            <w:r w:rsidR="00A65A50">
              <w:rPr>
                <w:webHidden/>
              </w:rPr>
              <w:instrText xml:space="preserve"> PAGEREF _Toc12542844 \h </w:instrText>
            </w:r>
            <w:r w:rsidR="00A65A50">
              <w:rPr>
                <w:webHidden/>
              </w:rPr>
            </w:r>
            <w:r w:rsidR="00A65A50">
              <w:rPr>
                <w:webHidden/>
              </w:rPr>
              <w:fldChar w:fldCharType="separate"/>
            </w:r>
            <w:r w:rsidR="00A65A50">
              <w:rPr>
                <w:webHidden/>
              </w:rPr>
              <w:t>18</w:t>
            </w:r>
            <w:r w:rsidR="00A65A50">
              <w:rPr>
                <w:webHidden/>
              </w:rPr>
              <w:fldChar w:fldCharType="end"/>
            </w:r>
          </w:hyperlink>
        </w:p>
        <w:p w14:paraId="2B5358C0" w14:textId="2057B924" w:rsidR="00A65A50" w:rsidRDefault="004F5FC4">
          <w:pPr>
            <w:pStyle w:val="TOC2"/>
            <w:rPr>
              <w:rFonts w:asciiTheme="minorHAnsi" w:eastAsiaTheme="minorEastAsia" w:hAnsiTheme="minorHAnsi" w:cstheme="minorBidi"/>
              <w:color w:val="auto"/>
              <w:kern w:val="0"/>
              <w:sz w:val="22"/>
              <w:szCs w:val="22"/>
            </w:rPr>
          </w:pPr>
          <w:hyperlink w:anchor="_Toc12542845" w:history="1">
            <w:r w:rsidR="00A65A50" w:rsidRPr="00414AA1">
              <w:rPr>
                <w:rStyle w:val="Hyperlink"/>
              </w:rPr>
              <w:t>Effective consultation to manage health and safety risks</w:t>
            </w:r>
            <w:r w:rsidR="00A65A50">
              <w:rPr>
                <w:webHidden/>
              </w:rPr>
              <w:tab/>
            </w:r>
            <w:r w:rsidR="00A65A50">
              <w:rPr>
                <w:webHidden/>
              </w:rPr>
              <w:fldChar w:fldCharType="begin"/>
            </w:r>
            <w:r w:rsidR="00A65A50">
              <w:rPr>
                <w:webHidden/>
              </w:rPr>
              <w:instrText xml:space="preserve"> PAGEREF _Toc12542845 \h </w:instrText>
            </w:r>
            <w:r w:rsidR="00A65A50">
              <w:rPr>
                <w:webHidden/>
              </w:rPr>
            </w:r>
            <w:r w:rsidR="00A65A50">
              <w:rPr>
                <w:webHidden/>
              </w:rPr>
              <w:fldChar w:fldCharType="separate"/>
            </w:r>
            <w:r w:rsidR="00A65A50">
              <w:rPr>
                <w:webHidden/>
              </w:rPr>
              <w:t>18</w:t>
            </w:r>
            <w:r w:rsidR="00A65A50">
              <w:rPr>
                <w:webHidden/>
              </w:rPr>
              <w:fldChar w:fldCharType="end"/>
            </w:r>
          </w:hyperlink>
        </w:p>
        <w:p w14:paraId="378082FC" w14:textId="76679E37" w:rsidR="00A65A50" w:rsidRDefault="004F5FC4">
          <w:pPr>
            <w:pStyle w:val="TOC3"/>
            <w:tabs>
              <w:tab w:val="right" w:leader="dot" w:pos="9016"/>
            </w:tabs>
            <w:rPr>
              <w:rFonts w:asciiTheme="minorHAnsi" w:eastAsiaTheme="minorEastAsia" w:hAnsiTheme="minorHAnsi" w:cstheme="minorBidi"/>
              <w:color w:val="auto"/>
              <w:kern w:val="0"/>
              <w:sz w:val="22"/>
              <w:szCs w:val="22"/>
            </w:rPr>
          </w:pPr>
          <w:hyperlink w:anchor="_Toc12542846" w:history="1">
            <w:r w:rsidR="00A65A50" w:rsidRPr="00414AA1">
              <w:rPr>
                <w:rStyle w:val="Hyperlink"/>
              </w:rPr>
              <w:t>The importance of consultation</w:t>
            </w:r>
            <w:r w:rsidR="00A65A50">
              <w:rPr>
                <w:webHidden/>
              </w:rPr>
              <w:tab/>
            </w:r>
            <w:r w:rsidR="00A65A50">
              <w:rPr>
                <w:webHidden/>
              </w:rPr>
              <w:fldChar w:fldCharType="begin"/>
            </w:r>
            <w:r w:rsidR="00A65A50">
              <w:rPr>
                <w:webHidden/>
              </w:rPr>
              <w:instrText xml:space="preserve"> PAGEREF _Toc12542846 \h </w:instrText>
            </w:r>
            <w:r w:rsidR="00A65A50">
              <w:rPr>
                <w:webHidden/>
              </w:rPr>
            </w:r>
            <w:r w:rsidR="00A65A50">
              <w:rPr>
                <w:webHidden/>
              </w:rPr>
              <w:fldChar w:fldCharType="separate"/>
            </w:r>
            <w:r w:rsidR="00A65A50">
              <w:rPr>
                <w:webHidden/>
              </w:rPr>
              <w:t>18</w:t>
            </w:r>
            <w:r w:rsidR="00A65A50">
              <w:rPr>
                <w:webHidden/>
              </w:rPr>
              <w:fldChar w:fldCharType="end"/>
            </w:r>
          </w:hyperlink>
        </w:p>
        <w:p w14:paraId="582DD117" w14:textId="3B2CF3A8" w:rsidR="00A65A50" w:rsidRDefault="004F5FC4">
          <w:pPr>
            <w:pStyle w:val="TOC2"/>
            <w:rPr>
              <w:rFonts w:asciiTheme="minorHAnsi" w:eastAsiaTheme="minorEastAsia" w:hAnsiTheme="minorHAnsi" w:cstheme="minorBidi"/>
              <w:color w:val="auto"/>
              <w:kern w:val="0"/>
              <w:sz w:val="22"/>
              <w:szCs w:val="22"/>
            </w:rPr>
          </w:pPr>
          <w:hyperlink w:anchor="_Toc12542847" w:history="1">
            <w:r w:rsidR="00A65A50" w:rsidRPr="00414AA1">
              <w:rPr>
                <w:rStyle w:val="Hyperlink"/>
              </w:rPr>
              <w:t>Activity 2.1: Consultation</w:t>
            </w:r>
            <w:r w:rsidR="00A65A50">
              <w:rPr>
                <w:webHidden/>
              </w:rPr>
              <w:tab/>
            </w:r>
            <w:r w:rsidR="00A65A50">
              <w:rPr>
                <w:webHidden/>
              </w:rPr>
              <w:fldChar w:fldCharType="begin"/>
            </w:r>
            <w:r w:rsidR="00A65A50">
              <w:rPr>
                <w:webHidden/>
              </w:rPr>
              <w:instrText xml:space="preserve"> PAGEREF _Toc12542847 \h </w:instrText>
            </w:r>
            <w:r w:rsidR="00A65A50">
              <w:rPr>
                <w:webHidden/>
              </w:rPr>
            </w:r>
            <w:r w:rsidR="00A65A50">
              <w:rPr>
                <w:webHidden/>
              </w:rPr>
              <w:fldChar w:fldCharType="separate"/>
            </w:r>
            <w:r w:rsidR="00A65A50">
              <w:rPr>
                <w:webHidden/>
              </w:rPr>
              <w:t>20</w:t>
            </w:r>
            <w:r w:rsidR="00A65A50">
              <w:rPr>
                <w:webHidden/>
              </w:rPr>
              <w:fldChar w:fldCharType="end"/>
            </w:r>
          </w:hyperlink>
        </w:p>
        <w:p w14:paraId="70BB4D7F" w14:textId="1DFF9A83" w:rsidR="00A65A50" w:rsidRDefault="004F5FC4">
          <w:pPr>
            <w:pStyle w:val="TOC2"/>
            <w:rPr>
              <w:rFonts w:asciiTheme="minorHAnsi" w:eastAsiaTheme="minorEastAsia" w:hAnsiTheme="minorHAnsi" w:cstheme="minorBidi"/>
              <w:color w:val="auto"/>
              <w:kern w:val="0"/>
              <w:sz w:val="22"/>
              <w:szCs w:val="22"/>
            </w:rPr>
          </w:pPr>
          <w:hyperlink w:anchor="_Toc12542848" w:history="1">
            <w:r w:rsidR="00A65A50" w:rsidRPr="00414AA1">
              <w:rPr>
                <w:rStyle w:val="Hyperlink"/>
              </w:rPr>
              <w:t>Help the work team manage work area hazards</w:t>
            </w:r>
            <w:r w:rsidR="00A65A50">
              <w:rPr>
                <w:webHidden/>
              </w:rPr>
              <w:tab/>
            </w:r>
            <w:r w:rsidR="00A65A50">
              <w:rPr>
                <w:webHidden/>
              </w:rPr>
              <w:fldChar w:fldCharType="begin"/>
            </w:r>
            <w:r w:rsidR="00A65A50">
              <w:rPr>
                <w:webHidden/>
              </w:rPr>
              <w:instrText xml:space="preserve"> PAGEREF _Toc12542848 \h </w:instrText>
            </w:r>
            <w:r w:rsidR="00A65A50">
              <w:rPr>
                <w:webHidden/>
              </w:rPr>
            </w:r>
            <w:r w:rsidR="00A65A50">
              <w:rPr>
                <w:webHidden/>
              </w:rPr>
              <w:fldChar w:fldCharType="separate"/>
            </w:r>
            <w:r w:rsidR="00A65A50">
              <w:rPr>
                <w:webHidden/>
              </w:rPr>
              <w:t>21</w:t>
            </w:r>
            <w:r w:rsidR="00A65A50">
              <w:rPr>
                <w:webHidden/>
              </w:rPr>
              <w:fldChar w:fldCharType="end"/>
            </w:r>
          </w:hyperlink>
        </w:p>
        <w:p w14:paraId="5C9901CA" w14:textId="5F2A2443" w:rsidR="00A65A50" w:rsidRDefault="004F5FC4">
          <w:pPr>
            <w:pStyle w:val="TOC3"/>
            <w:tabs>
              <w:tab w:val="right" w:leader="dot" w:pos="9016"/>
            </w:tabs>
            <w:rPr>
              <w:rFonts w:asciiTheme="minorHAnsi" w:eastAsiaTheme="minorEastAsia" w:hAnsiTheme="minorHAnsi" w:cstheme="minorBidi"/>
              <w:color w:val="auto"/>
              <w:kern w:val="0"/>
              <w:sz w:val="22"/>
              <w:szCs w:val="22"/>
            </w:rPr>
          </w:pPr>
          <w:hyperlink w:anchor="_Toc12542849" w:history="1">
            <w:r w:rsidR="00A65A50" w:rsidRPr="00414AA1">
              <w:rPr>
                <w:rStyle w:val="Hyperlink"/>
              </w:rPr>
              <w:t>Consultation procedures</w:t>
            </w:r>
            <w:r w:rsidR="00A65A50">
              <w:rPr>
                <w:webHidden/>
              </w:rPr>
              <w:tab/>
            </w:r>
            <w:r w:rsidR="00A65A50">
              <w:rPr>
                <w:webHidden/>
              </w:rPr>
              <w:fldChar w:fldCharType="begin"/>
            </w:r>
            <w:r w:rsidR="00A65A50">
              <w:rPr>
                <w:webHidden/>
              </w:rPr>
              <w:instrText xml:space="preserve"> PAGEREF _Toc12542849 \h </w:instrText>
            </w:r>
            <w:r w:rsidR="00A65A50">
              <w:rPr>
                <w:webHidden/>
              </w:rPr>
            </w:r>
            <w:r w:rsidR="00A65A50">
              <w:rPr>
                <w:webHidden/>
              </w:rPr>
              <w:fldChar w:fldCharType="separate"/>
            </w:r>
            <w:r w:rsidR="00A65A50">
              <w:rPr>
                <w:webHidden/>
              </w:rPr>
              <w:t>21</w:t>
            </w:r>
            <w:r w:rsidR="00A65A50">
              <w:rPr>
                <w:webHidden/>
              </w:rPr>
              <w:fldChar w:fldCharType="end"/>
            </w:r>
          </w:hyperlink>
        </w:p>
        <w:p w14:paraId="74E67793" w14:textId="789C1DF9" w:rsidR="00A65A50" w:rsidRDefault="004F5FC4">
          <w:pPr>
            <w:pStyle w:val="TOC2"/>
            <w:rPr>
              <w:rFonts w:asciiTheme="minorHAnsi" w:eastAsiaTheme="minorEastAsia" w:hAnsiTheme="minorHAnsi" w:cstheme="minorBidi"/>
              <w:color w:val="auto"/>
              <w:kern w:val="0"/>
              <w:sz w:val="22"/>
              <w:szCs w:val="22"/>
            </w:rPr>
          </w:pPr>
          <w:hyperlink w:anchor="_Toc12542850" w:history="1">
            <w:r w:rsidR="00A65A50" w:rsidRPr="00414AA1">
              <w:rPr>
                <w:rStyle w:val="Hyperlink"/>
              </w:rPr>
              <w:t>Activity 2.2: Work area hazards</w:t>
            </w:r>
            <w:r w:rsidR="00A65A50">
              <w:rPr>
                <w:webHidden/>
              </w:rPr>
              <w:tab/>
            </w:r>
            <w:r w:rsidR="00A65A50">
              <w:rPr>
                <w:webHidden/>
              </w:rPr>
              <w:fldChar w:fldCharType="begin"/>
            </w:r>
            <w:r w:rsidR="00A65A50">
              <w:rPr>
                <w:webHidden/>
              </w:rPr>
              <w:instrText xml:space="preserve"> PAGEREF _Toc12542850 \h </w:instrText>
            </w:r>
            <w:r w:rsidR="00A65A50">
              <w:rPr>
                <w:webHidden/>
              </w:rPr>
            </w:r>
            <w:r w:rsidR="00A65A50">
              <w:rPr>
                <w:webHidden/>
              </w:rPr>
              <w:fldChar w:fldCharType="separate"/>
            </w:r>
            <w:r w:rsidR="00A65A50">
              <w:rPr>
                <w:webHidden/>
              </w:rPr>
              <w:t>22</w:t>
            </w:r>
            <w:r w:rsidR="00A65A50">
              <w:rPr>
                <w:webHidden/>
              </w:rPr>
              <w:fldChar w:fldCharType="end"/>
            </w:r>
          </w:hyperlink>
        </w:p>
        <w:p w14:paraId="48863066" w14:textId="2ACAB3F8" w:rsidR="00A65A50" w:rsidRDefault="004F5FC4">
          <w:pPr>
            <w:pStyle w:val="TOC2"/>
            <w:rPr>
              <w:rFonts w:asciiTheme="minorHAnsi" w:eastAsiaTheme="minorEastAsia" w:hAnsiTheme="minorHAnsi" w:cstheme="minorBidi"/>
              <w:color w:val="auto"/>
              <w:kern w:val="0"/>
              <w:sz w:val="22"/>
              <w:szCs w:val="22"/>
            </w:rPr>
          </w:pPr>
          <w:hyperlink w:anchor="_Toc12542851" w:history="1">
            <w:r w:rsidR="00A65A50" w:rsidRPr="00414AA1">
              <w:rPr>
                <w:rStyle w:val="Hyperlink"/>
              </w:rPr>
              <w:t>Deal with WHS issues raised through consultation</w:t>
            </w:r>
            <w:r w:rsidR="00A65A50">
              <w:rPr>
                <w:webHidden/>
              </w:rPr>
              <w:tab/>
            </w:r>
            <w:r w:rsidR="00A65A50">
              <w:rPr>
                <w:webHidden/>
              </w:rPr>
              <w:fldChar w:fldCharType="begin"/>
            </w:r>
            <w:r w:rsidR="00A65A50">
              <w:rPr>
                <w:webHidden/>
              </w:rPr>
              <w:instrText xml:space="preserve"> PAGEREF _Toc12542851 \h </w:instrText>
            </w:r>
            <w:r w:rsidR="00A65A50">
              <w:rPr>
                <w:webHidden/>
              </w:rPr>
            </w:r>
            <w:r w:rsidR="00A65A50">
              <w:rPr>
                <w:webHidden/>
              </w:rPr>
              <w:fldChar w:fldCharType="separate"/>
            </w:r>
            <w:r w:rsidR="00A65A50">
              <w:rPr>
                <w:webHidden/>
              </w:rPr>
              <w:t>23</w:t>
            </w:r>
            <w:r w:rsidR="00A65A50">
              <w:rPr>
                <w:webHidden/>
              </w:rPr>
              <w:fldChar w:fldCharType="end"/>
            </w:r>
          </w:hyperlink>
        </w:p>
        <w:p w14:paraId="5EFB8568" w14:textId="592246EC" w:rsidR="00A65A50" w:rsidRDefault="004F5FC4">
          <w:pPr>
            <w:pStyle w:val="TOC3"/>
            <w:tabs>
              <w:tab w:val="right" w:leader="dot" w:pos="9016"/>
            </w:tabs>
            <w:rPr>
              <w:rFonts w:asciiTheme="minorHAnsi" w:eastAsiaTheme="minorEastAsia" w:hAnsiTheme="minorHAnsi" w:cstheme="minorBidi"/>
              <w:color w:val="auto"/>
              <w:kern w:val="0"/>
              <w:sz w:val="22"/>
              <w:szCs w:val="22"/>
            </w:rPr>
          </w:pPr>
          <w:hyperlink w:anchor="_Toc12542852" w:history="1">
            <w:r w:rsidR="00A65A50" w:rsidRPr="00414AA1">
              <w:rPr>
                <w:rStyle w:val="Hyperlink"/>
              </w:rPr>
              <w:t>Dealing with issues</w:t>
            </w:r>
            <w:r w:rsidR="00A65A50">
              <w:rPr>
                <w:webHidden/>
              </w:rPr>
              <w:tab/>
            </w:r>
            <w:r w:rsidR="00A65A50">
              <w:rPr>
                <w:webHidden/>
              </w:rPr>
              <w:fldChar w:fldCharType="begin"/>
            </w:r>
            <w:r w:rsidR="00A65A50">
              <w:rPr>
                <w:webHidden/>
              </w:rPr>
              <w:instrText xml:space="preserve"> PAGEREF _Toc12542852 \h </w:instrText>
            </w:r>
            <w:r w:rsidR="00A65A50">
              <w:rPr>
                <w:webHidden/>
              </w:rPr>
            </w:r>
            <w:r w:rsidR="00A65A50">
              <w:rPr>
                <w:webHidden/>
              </w:rPr>
              <w:fldChar w:fldCharType="separate"/>
            </w:r>
            <w:r w:rsidR="00A65A50">
              <w:rPr>
                <w:webHidden/>
              </w:rPr>
              <w:t>23</w:t>
            </w:r>
            <w:r w:rsidR="00A65A50">
              <w:rPr>
                <w:webHidden/>
              </w:rPr>
              <w:fldChar w:fldCharType="end"/>
            </w:r>
          </w:hyperlink>
        </w:p>
        <w:p w14:paraId="7239C424" w14:textId="42E83EFF" w:rsidR="00A65A50" w:rsidRDefault="004F5FC4">
          <w:pPr>
            <w:pStyle w:val="TOC3"/>
            <w:tabs>
              <w:tab w:val="right" w:leader="dot" w:pos="9016"/>
            </w:tabs>
            <w:rPr>
              <w:rFonts w:asciiTheme="minorHAnsi" w:eastAsiaTheme="minorEastAsia" w:hAnsiTheme="minorHAnsi" w:cstheme="minorBidi"/>
              <w:color w:val="auto"/>
              <w:kern w:val="0"/>
              <w:sz w:val="22"/>
              <w:szCs w:val="22"/>
            </w:rPr>
          </w:pPr>
          <w:hyperlink w:anchor="_Toc12542853" w:history="1">
            <w:r w:rsidR="00A65A50" w:rsidRPr="00414AA1">
              <w:rPr>
                <w:rStyle w:val="Hyperlink"/>
              </w:rPr>
              <w:t>Adhering to WHS requirements</w:t>
            </w:r>
            <w:r w:rsidR="00A65A50">
              <w:rPr>
                <w:webHidden/>
              </w:rPr>
              <w:tab/>
            </w:r>
            <w:r w:rsidR="00A65A50">
              <w:rPr>
                <w:webHidden/>
              </w:rPr>
              <w:fldChar w:fldCharType="begin"/>
            </w:r>
            <w:r w:rsidR="00A65A50">
              <w:rPr>
                <w:webHidden/>
              </w:rPr>
              <w:instrText xml:space="preserve"> PAGEREF _Toc12542853 \h </w:instrText>
            </w:r>
            <w:r w:rsidR="00A65A50">
              <w:rPr>
                <w:webHidden/>
              </w:rPr>
            </w:r>
            <w:r w:rsidR="00A65A50">
              <w:rPr>
                <w:webHidden/>
              </w:rPr>
              <w:fldChar w:fldCharType="separate"/>
            </w:r>
            <w:r w:rsidR="00A65A50">
              <w:rPr>
                <w:webHidden/>
              </w:rPr>
              <w:t>23</w:t>
            </w:r>
            <w:r w:rsidR="00A65A50">
              <w:rPr>
                <w:webHidden/>
              </w:rPr>
              <w:fldChar w:fldCharType="end"/>
            </w:r>
          </w:hyperlink>
        </w:p>
        <w:p w14:paraId="2D267F5B" w14:textId="5724F600" w:rsidR="00A65A50" w:rsidRDefault="004F5FC4">
          <w:pPr>
            <w:pStyle w:val="TOC2"/>
            <w:rPr>
              <w:rFonts w:asciiTheme="minorHAnsi" w:eastAsiaTheme="minorEastAsia" w:hAnsiTheme="minorHAnsi" w:cstheme="minorBidi"/>
              <w:color w:val="auto"/>
              <w:kern w:val="0"/>
              <w:sz w:val="22"/>
              <w:szCs w:val="22"/>
            </w:rPr>
          </w:pPr>
          <w:hyperlink w:anchor="_Toc12542854" w:history="1">
            <w:r w:rsidR="00A65A50" w:rsidRPr="00414AA1">
              <w:rPr>
                <w:rStyle w:val="Hyperlink"/>
              </w:rPr>
              <w:t>Activity 2.3: WHS workplace issues</w:t>
            </w:r>
            <w:r w:rsidR="00A65A50">
              <w:rPr>
                <w:webHidden/>
              </w:rPr>
              <w:tab/>
            </w:r>
            <w:r w:rsidR="00A65A50">
              <w:rPr>
                <w:webHidden/>
              </w:rPr>
              <w:fldChar w:fldCharType="begin"/>
            </w:r>
            <w:r w:rsidR="00A65A50">
              <w:rPr>
                <w:webHidden/>
              </w:rPr>
              <w:instrText xml:space="preserve"> PAGEREF _Toc12542854 \h </w:instrText>
            </w:r>
            <w:r w:rsidR="00A65A50">
              <w:rPr>
                <w:webHidden/>
              </w:rPr>
            </w:r>
            <w:r w:rsidR="00A65A50">
              <w:rPr>
                <w:webHidden/>
              </w:rPr>
              <w:fldChar w:fldCharType="separate"/>
            </w:r>
            <w:r w:rsidR="00A65A50">
              <w:rPr>
                <w:webHidden/>
              </w:rPr>
              <w:t>24</w:t>
            </w:r>
            <w:r w:rsidR="00A65A50">
              <w:rPr>
                <w:webHidden/>
              </w:rPr>
              <w:fldChar w:fldCharType="end"/>
            </w:r>
          </w:hyperlink>
        </w:p>
        <w:p w14:paraId="38F09DA7" w14:textId="7823C4EF" w:rsidR="00A65A50" w:rsidRDefault="004F5FC4">
          <w:pPr>
            <w:pStyle w:val="TOC2"/>
            <w:rPr>
              <w:rFonts w:asciiTheme="minorHAnsi" w:eastAsiaTheme="minorEastAsia" w:hAnsiTheme="minorHAnsi" w:cstheme="minorBidi"/>
              <w:color w:val="auto"/>
              <w:kern w:val="0"/>
              <w:sz w:val="22"/>
              <w:szCs w:val="22"/>
            </w:rPr>
          </w:pPr>
          <w:hyperlink w:anchor="_Toc12542855" w:history="1">
            <w:r w:rsidR="00A65A50" w:rsidRPr="00414AA1">
              <w:rPr>
                <w:rStyle w:val="Hyperlink"/>
              </w:rPr>
              <w:t>Record and share outcomes of consultation over WHS issues</w:t>
            </w:r>
            <w:r w:rsidR="00A65A50">
              <w:rPr>
                <w:webHidden/>
              </w:rPr>
              <w:tab/>
            </w:r>
            <w:r w:rsidR="00A65A50">
              <w:rPr>
                <w:webHidden/>
              </w:rPr>
              <w:fldChar w:fldCharType="begin"/>
            </w:r>
            <w:r w:rsidR="00A65A50">
              <w:rPr>
                <w:webHidden/>
              </w:rPr>
              <w:instrText xml:space="preserve"> PAGEREF _Toc12542855 \h </w:instrText>
            </w:r>
            <w:r w:rsidR="00A65A50">
              <w:rPr>
                <w:webHidden/>
              </w:rPr>
            </w:r>
            <w:r w:rsidR="00A65A50">
              <w:rPr>
                <w:webHidden/>
              </w:rPr>
              <w:fldChar w:fldCharType="separate"/>
            </w:r>
            <w:r w:rsidR="00A65A50">
              <w:rPr>
                <w:webHidden/>
              </w:rPr>
              <w:t>25</w:t>
            </w:r>
            <w:r w:rsidR="00A65A50">
              <w:rPr>
                <w:webHidden/>
              </w:rPr>
              <w:fldChar w:fldCharType="end"/>
            </w:r>
          </w:hyperlink>
        </w:p>
        <w:p w14:paraId="01DCD01C" w14:textId="37145C97" w:rsidR="00A65A50" w:rsidRDefault="004F5FC4">
          <w:pPr>
            <w:pStyle w:val="TOC3"/>
            <w:tabs>
              <w:tab w:val="right" w:leader="dot" w:pos="9016"/>
            </w:tabs>
            <w:rPr>
              <w:rFonts w:asciiTheme="minorHAnsi" w:eastAsiaTheme="minorEastAsia" w:hAnsiTheme="minorHAnsi" w:cstheme="minorBidi"/>
              <w:color w:val="auto"/>
              <w:kern w:val="0"/>
              <w:sz w:val="22"/>
              <w:szCs w:val="22"/>
            </w:rPr>
          </w:pPr>
          <w:hyperlink w:anchor="_Toc12542856" w:history="1">
            <w:r w:rsidR="00A65A50" w:rsidRPr="00414AA1">
              <w:rPr>
                <w:rStyle w:val="Hyperlink"/>
              </w:rPr>
              <w:t>Recording agreed actions and strategies</w:t>
            </w:r>
            <w:r w:rsidR="00A65A50">
              <w:rPr>
                <w:webHidden/>
              </w:rPr>
              <w:tab/>
            </w:r>
            <w:r w:rsidR="00A65A50">
              <w:rPr>
                <w:webHidden/>
              </w:rPr>
              <w:fldChar w:fldCharType="begin"/>
            </w:r>
            <w:r w:rsidR="00A65A50">
              <w:rPr>
                <w:webHidden/>
              </w:rPr>
              <w:instrText xml:space="preserve"> PAGEREF _Toc12542856 \h </w:instrText>
            </w:r>
            <w:r w:rsidR="00A65A50">
              <w:rPr>
                <w:webHidden/>
              </w:rPr>
            </w:r>
            <w:r w:rsidR="00A65A50">
              <w:rPr>
                <w:webHidden/>
              </w:rPr>
              <w:fldChar w:fldCharType="separate"/>
            </w:r>
            <w:r w:rsidR="00A65A50">
              <w:rPr>
                <w:webHidden/>
              </w:rPr>
              <w:t>25</w:t>
            </w:r>
            <w:r w:rsidR="00A65A50">
              <w:rPr>
                <w:webHidden/>
              </w:rPr>
              <w:fldChar w:fldCharType="end"/>
            </w:r>
          </w:hyperlink>
        </w:p>
        <w:p w14:paraId="0F287DBE" w14:textId="15B8279B" w:rsidR="00A65A50" w:rsidRDefault="004F5FC4">
          <w:pPr>
            <w:pStyle w:val="TOC3"/>
            <w:tabs>
              <w:tab w:val="right" w:leader="dot" w:pos="9016"/>
            </w:tabs>
            <w:rPr>
              <w:rFonts w:asciiTheme="minorHAnsi" w:eastAsiaTheme="minorEastAsia" w:hAnsiTheme="minorHAnsi" w:cstheme="minorBidi"/>
              <w:color w:val="auto"/>
              <w:kern w:val="0"/>
              <w:sz w:val="22"/>
              <w:szCs w:val="22"/>
            </w:rPr>
          </w:pPr>
          <w:hyperlink w:anchor="_Toc12542857" w:history="1">
            <w:r w:rsidR="00A65A50" w:rsidRPr="00414AA1">
              <w:rPr>
                <w:rStyle w:val="Hyperlink"/>
              </w:rPr>
              <w:t>Communicating the outcomes of the consultation process</w:t>
            </w:r>
            <w:r w:rsidR="00A65A50">
              <w:rPr>
                <w:webHidden/>
              </w:rPr>
              <w:tab/>
            </w:r>
            <w:r w:rsidR="00A65A50">
              <w:rPr>
                <w:webHidden/>
              </w:rPr>
              <w:fldChar w:fldCharType="begin"/>
            </w:r>
            <w:r w:rsidR="00A65A50">
              <w:rPr>
                <w:webHidden/>
              </w:rPr>
              <w:instrText xml:space="preserve"> PAGEREF _Toc12542857 \h </w:instrText>
            </w:r>
            <w:r w:rsidR="00A65A50">
              <w:rPr>
                <w:webHidden/>
              </w:rPr>
            </w:r>
            <w:r w:rsidR="00A65A50">
              <w:rPr>
                <w:webHidden/>
              </w:rPr>
              <w:fldChar w:fldCharType="separate"/>
            </w:r>
            <w:r w:rsidR="00A65A50">
              <w:rPr>
                <w:webHidden/>
              </w:rPr>
              <w:t>25</w:t>
            </w:r>
            <w:r w:rsidR="00A65A50">
              <w:rPr>
                <w:webHidden/>
              </w:rPr>
              <w:fldChar w:fldCharType="end"/>
            </w:r>
          </w:hyperlink>
        </w:p>
        <w:p w14:paraId="1F6CA504" w14:textId="722140EA" w:rsidR="00A65A50" w:rsidRDefault="004F5FC4">
          <w:pPr>
            <w:pStyle w:val="TOC2"/>
            <w:rPr>
              <w:rFonts w:asciiTheme="minorHAnsi" w:eastAsiaTheme="minorEastAsia" w:hAnsiTheme="minorHAnsi" w:cstheme="minorBidi"/>
              <w:color w:val="auto"/>
              <w:kern w:val="0"/>
              <w:sz w:val="22"/>
              <w:szCs w:val="22"/>
            </w:rPr>
          </w:pPr>
          <w:hyperlink w:anchor="_Toc12542858" w:history="1">
            <w:r w:rsidR="00A65A50" w:rsidRPr="00414AA1">
              <w:rPr>
                <w:rStyle w:val="Hyperlink"/>
              </w:rPr>
              <w:t>Activity 2.4: Outcomes</w:t>
            </w:r>
            <w:r w:rsidR="00A65A50">
              <w:rPr>
                <w:webHidden/>
              </w:rPr>
              <w:tab/>
            </w:r>
            <w:r w:rsidR="00A65A50">
              <w:rPr>
                <w:webHidden/>
              </w:rPr>
              <w:fldChar w:fldCharType="begin"/>
            </w:r>
            <w:r w:rsidR="00A65A50">
              <w:rPr>
                <w:webHidden/>
              </w:rPr>
              <w:instrText xml:space="preserve"> PAGEREF _Toc12542858 \h </w:instrText>
            </w:r>
            <w:r w:rsidR="00A65A50">
              <w:rPr>
                <w:webHidden/>
              </w:rPr>
            </w:r>
            <w:r w:rsidR="00A65A50">
              <w:rPr>
                <w:webHidden/>
              </w:rPr>
              <w:fldChar w:fldCharType="separate"/>
            </w:r>
            <w:r w:rsidR="00A65A50">
              <w:rPr>
                <w:webHidden/>
              </w:rPr>
              <w:t>26</w:t>
            </w:r>
            <w:r w:rsidR="00A65A50">
              <w:rPr>
                <w:webHidden/>
              </w:rPr>
              <w:fldChar w:fldCharType="end"/>
            </w:r>
          </w:hyperlink>
        </w:p>
        <w:p w14:paraId="26033D68" w14:textId="43464F7D" w:rsidR="00A65A50" w:rsidRDefault="004F5FC4">
          <w:pPr>
            <w:pStyle w:val="TOC1"/>
            <w:rPr>
              <w:rFonts w:asciiTheme="minorHAnsi" w:eastAsiaTheme="minorEastAsia" w:hAnsiTheme="minorHAnsi" w:cstheme="minorBidi"/>
              <w:color w:val="auto"/>
              <w:kern w:val="0"/>
              <w:sz w:val="22"/>
              <w:szCs w:val="22"/>
            </w:rPr>
          </w:pPr>
          <w:hyperlink w:anchor="_Toc12542859" w:history="1">
            <w:r w:rsidR="00A65A50" w:rsidRPr="00414AA1">
              <w:rPr>
                <w:rStyle w:val="Hyperlink"/>
              </w:rPr>
              <w:t>Topic 3: Implement and monitor organisational procedures for providing WHS training</w:t>
            </w:r>
            <w:r w:rsidR="00A65A50">
              <w:rPr>
                <w:webHidden/>
              </w:rPr>
              <w:tab/>
            </w:r>
            <w:r w:rsidR="00A65A50">
              <w:rPr>
                <w:webHidden/>
              </w:rPr>
              <w:fldChar w:fldCharType="begin"/>
            </w:r>
            <w:r w:rsidR="00A65A50">
              <w:rPr>
                <w:webHidden/>
              </w:rPr>
              <w:instrText xml:space="preserve"> PAGEREF _Toc12542859 \h </w:instrText>
            </w:r>
            <w:r w:rsidR="00A65A50">
              <w:rPr>
                <w:webHidden/>
              </w:rPr>
            </w:r>
            <w:r w:rsidR="00A65A50">
              <w:rPr>
                <w:webHidden/>
              </w:rPr>
              <w:fldChar w:fldCharType="separate"/>
            </w:r>
            <w:r w:rsidR="00A65A50">
              <w:rPr>
                <w:webHidden/>
              </w:rPr>
              <w:t>28</w:t>
            </w:r>
            <w:r w:rsidR="00A65A50">
              <w:rPr>
                <w:webHidden/>
              </w:rPr>
              <w:fldChar w:fldCharType="end"/>
            </w:r>
          </w:hyperlink>
        </w:p>
        <w:p w14:paraId="65578609" w14:textId="450906AB" w:rsidR="00A65A50" w:rsidRDefault="004F5FC4">
          <w:pPr>
            <w:pStyle w:val="TOC2"/>
            <w:rPr>
              <w:rFonts w:asciiTheme="minorHAnsi" w:eastAsiaTheme="minorEastAsia" w:hAnsiTheme="minorHAnsi" w:cstheme="minorBidi"/>
              <w:color w:val="auto"/>
              <w:kern w:val="0"/>
              <w:sz w:val="22"/>
              <w:szCs w:val="22"/>
            </w:rPr>
          </w:pPr>
          <w:hyperlink w:anchor="_Toc12542860" w:history="1">
            <w:r w:rsidR="00A65A50" w:rsidRPr="00414AA1">
              <w:rPr>
                <w:rStyle w:val="Hyperlink"/>
              </w:rPr>
              <w:t>Introduction</w:t>
            </w:r>
            <w:r w:rsidR="00A65A50">
              <w:rPr>
                <w:webHidden/>
              </w:rPr>
              <w:tab/>
            </w:r>
            <w:r w:rsidR="00A65A50">
              <w:rPr>
                <w:webHidden/>
              </w:rPr>
              <w:fldChar w:fldCharType="begin"/>
            </w:r>
            <w:r w:rsidR="00A65A50">
              <w:rPr>
                <w:webHidden/>
              </w:rPr>
              <w:instrText xml:space="preserve"> PAGEREF _Toc12542860 \h </w:instrText>
            </w:r>
            <w:r w:rsidR="00A65A50">
              <w:rPr>
                <w:webHidden/>
              </w:rPr>
            </w:r>
            <w:r w:rsidR="00A65A50">
              <w:rPr>
                <w:webHidden/>
              </w:rPr>
              <w:fldChar w:fldCharType="separate"/>
            </w:r>
            <w:r w:rsidR="00A65A50">
              <w:rPr>
                <w:webHidden/>
              </w:rPr>
              <w:t>28</w:t>
            </w:r>
            <w:r w:rsidR="00A65A50">
              <w:rPr>
                <w:webHidden/>
              </w:rPr>
              <w:fldChar w:fldCharType="end"/>
            </w:r>
          </w:hyperlink>
        </w:p>
        <w:p w14:paraId="69BDFD81" w14:textId="5E391B82" w:rsidR="00A65A50" w:rsidRDefault="004F5FC4">
          <w:pPr>
            <w:pStyle w:val="TOC2"/>
            <w:rPr>
              <w:rFonts w:asciiTheme="minorHAnsi" w:eastAsiaTheme="minorEastAsia" w:hAnsiTheme="minorHAnsi" w:cstheme="minorBidi"/>
              <w:color w:val="auto"/>
              <w:kern w:val="0"/>
              <w:sz w:val="22"/>
              <w:szCs w:val="22"/>
            </w:rPr>
          </w:pPr>
          <w:hyperlink w:anchor="_Toc12542861" w:history="1">
            <w:r w:rsidR="00A65A50" w:rsidRPr="00414AA1">
              <w:rPr>
                <w:rStyle w:val="Hyperlink"/>
              </w:rPr>
              <w:t>Determine WHS training needs</w:t>
            </w:r>
            <w:r w:rsidR="00A65A50">
              <w:rPr>
                <w:webHidden/>
              </w:rPr>
              <w:tab/>
            </w:r>
            <w:r w:rsidR="00A65A50">
              <w:rPr>
                <w:webHidden/>
              </w:rPr>
              <w:fldChar w:fldCharType="begin"/>
            </w:r>
            <w:r w:rsidR="00A65A50">
              <w:rPr>
                <w:webHidden/>
              </w:rPr>
              <w:instrText xml:space="preserve"> PAGEREF _Toc12542861 \h </w:instrText>
            </w:r>
            <w:r w:rsidR="00A65A50">
              <w:rPr>
                <w:webHidden/>
              </w:rPr>
            </w:r>
            <w:r w:rsidR="00A65A50">
              <w:rPr>
                <w:webHidden/>
              </w:rPr>
              <w:fldChar w:fldCharType="separate"/>
            </w:r>
            <w:r w:rsidR="00A65A50">
              <w:rPr>
                <w:webHidden/>
              </w:rPr>
              <w:t>28</w:t>
            </w:r>
            <w:r w:rsidR="00A65A50">
              <w:rPr>
                <w:webHidden/>
              </w:rPr>
              <w:fldChar w:fldCharType="end"/>
            </w:r>
          </w:hyperlink>
        </w:p>
        <w:p w14:paraId="38B32FD4" w14:textId="274825BD" w:rsidR="00A65A50" w:rsidRDefault="004F5FC4">
          <w:pPr>
            <w:pStyle w:val="TOC3"/>
            <w:tabs>
              <w:tab w:val="right" w:leader="dot" w:pos="9016"/>
            </w:tabs>
            <w:rPr>
              <w:rFonts w:asciiTheme="minorHAnsi" w:eastAsiaTheme="minorEastAsia" w:hAnsiTheme="minorHAnsi" w:cstheme="minorBidi"/>
              <w:color w:val="auto"/>
              <w:kern w:val="0"/>
              <w:sz w:val="22"/>
              <w:szCs w:val="22"/>
            </w:rPr>
          </w:pPr>
          <w:hyperlink w:anchor="_Toc12542862" w:history="1">
            <w:r w:rsidR="00A65A50" w:rsidRPr="00414AA1">
              <w:rPr>
                <w:rStyle w:val="Hyperlink"/>
              </w:rPr>
              <w:t>Identifying WHS training needs</w:t>
            </w:r>
            <w:r w:rsidR="00A65A50">
              <w:rPr>
                <w:webHidden/>
              </w:rPr>
              <w:tab/>
            </w:r>
            <w:r w:rsidR="00A65A50">
              <w:rPr>
                <w:webHidden/>
              </w:rPr>
              <w:fldChar w:fldCharType="begin"/>
            </w:r>
            <w:r w:rsidR="00A65A50">
              <w:rPr>
                <w:webHidden/>
              </w:rPr>
              <w:instrText xml:space="preserve"> PAGEREF _Toc12542862 \h </w:instrText>
            </w:r>
            <w:r w:rsidR="00A65A50">
              <w:rPr>
                <w:webHidden/>
              </w:rPr>
            </w:r>
            <w:r w:rsidR="00A65A50">
              <w:rPr>
                <w:webHidden/>
              </w:rPr>
              <w:fldChar w:fldCharType="separate"/>
            </w:r>
            <w:r w:rsidR="00A65A50">
              <w:rPr>
                <w:webHidden/>
              </w:rPr>
              <w:t>28</w:t>
            </w:r>
            <w:r w:rsidR="00A65A50">
              <w:rPr>
                <w:webHidden/>
              </w:rPr>
              <w:fldChar w:fldCharType="end"/>
            </w:r>
          </w:hyperlink>
        </w:p>
        <w:p w14:paraId="4D3EBC6B" w14:textId="204B573F" w:rsidR="00A65A50" w:rsidRDefault="004F5FC4">
          <w:pPr>
            <w:pStyle w:val="TOC2"/>
            <w:rPr>
              <w:rFonts w:asciiTheme="minorHAnsi" w:eastAsiaTheme="minorEastAsia" w:hAnsiTheme="minorHAnsi" w:cstheme="minorBidi"/>
              <w:color w:val="auto"/>
              <w:kern w:val="0"/>
              <w:sz w:val="22"/>
              <w:szCs w:val="22"/>
            </w:rPr>
          </w:pPr>
          <w:hyperlink w:anchor="_Toc12542863" w:history="1">
            <w:r w:rsidR="00A65A50" w:rsidRPr="00414AA1">
              <w:rPr>
                <w:rStyle w:val="Hyperlink"/>
              </w:rPr>
              <w:t>Activity 3.1: Training needs</w:t>
            </w:r>
            <w:r w:rsidR="00A65A50">
              <w:rPr>
                <w:webHidden/>
              </w:rPr>
              <w:tab/>
            </w:r>
            <w:r w:rsidR="00A65A50">
              <w:rPr>
                <w:webHidden/>
              </w:rPr>
              <w:fldChar w:fldCharType="begin"/>
            </w:r>
            <w:r w:rsidR="00A65A50">
              <w:rPr>
                <w:webHidden/>
              </w:rPr>
              <w:instrText xml:space="preserve"> PAGEREF _Toc12542863 \h </w:instrText>
            </w:r>
            <w:r w:rsidR="00A65A50">
              <w:rPr>
                <w:webHidden/>
              </w:rPr>
            </w:r>
            <w:r w:rsidR="00A65A50">
              <w:rPr>
                <w:webHidden/>
              </w:rPr>
              <w:fldChar w:fldCharType="separate"/>
            </w:r>
            <w:r w:rsidR="00A65A50">
              <w:rPr>
                <w:webHidden/>
              </w:rPr>
              <w:t>29</w:t>
            </w:r>
            <w:r w:rsidR="00A65A50">
              <w:rPr>
                <w:webHidden/>
              </w:rPr>
              <w:fldChar w:fldCharType="end"/>
            </w:r>
          </w:hyperlink>
        </w:p>
        <w:p w14:paraId="7ACF3DFE" w14:textId="6C6E7B78" w:rsidR="00A65A50" w:rsidRDefault="004F5FC4">
          <w:pPr>
            <w:pStyle w:val="TOC2"/>
            <w:rPr>
              <w:rFonts w:asciiTheme="minorHAnsi" w:eastAsiaTheme="minorEastAsia" w:hAnsiTheme="minorHAnsi" w:cstheme="minorBidi"/>
              <w:color w:val="auto"/>
              <w:kern w:val="0"/>
              <w:sz w:val="22"/>
              <w:szCs w:val="22"/>
            </w:rPr>
          </w:pPr>
          <w:hyperlink w:anchor="_Toc12542864" w:history="1">
            <w:r w:rsidR="00A65A50" w:rsidRPr="00414AA1">
              <w:rPr>
                <w:rStyle w:val="Hyperlink"/>
              </w:rPr>
              <w:t>Meet WHS training needs of team members</w:t>
            </w:r>
            <w:r w:rsidR="00A65A50">
              <w:rPr>
                <w:webHidden/>
              </w:rPr>
              <w:tab/>
            </w:r>
            <w:r w:rsidR="00A65A50">
              <w:rPr>
                <w:webHidden/>
              </w:rPr>
              <w:fldChar w:fldCharType="begin"/>
            </w:r>
            <w:r w:rsidR="00A65A50">
              <w:rPr>
                <w:webHidden/>
              </w:rPr>
              <w:instrText xml:space="preserve"> PAGEREF _Toc12542864 \h </w:instrText>
            </w:r>
            <w:r w:rsidR="00A65A50">
              <w:rPr>
                <w:webHidden/>
              </w:rPr>
            </w:r>
            <w:r w:rsidR="00A65A50">
              <w:rPr>
                <w:webHidden/>
              </w:rPr>
              <w:fldChar w:fldCharType="separate"/>
            </w:r>
            <w:r w:rsidR="00A65A50">
              <w:rPr>
                <w:webHidden/>
              </w:rPr>
              <w:t>29</w:t>
            </w:r>
            <w:r w:rsidR="00A65A50">
              <w:rPr>
                <w:webHidden/>
              </w:rPr>
              <w:fldChar w:fldCharType="end"/>
            </w:r>
          </w:hyperlink>
        </w:p>
        <w:p w14:paraId="7B8A3367" w14:textId="6E31F8C5" w:rsidR="00A65A50" w:rsidRDefault="004F5FC4">
          <w:pPr>
            <w:pStyle w:val="TOC3"/>
            <w:tabs>
              <w:tab w:val="right" w:leader="dot" w:pos="9016"/>
            </w:tabs>
            <w:rPr>
              <w:rFonts w:asciiTheme="minorHAnsi" w:eastAsiaTheme="minorEastAsia" w:hAnsiTheme="minorHAnsi" w:cstheme="minorBidi"/>
              <w:color w:val="auto"/>
              <w:kern w:val="0"/>
              <w:sz w:val="22"/>
              <w:szCs w:val="22"/>
            </w:rPr>
          </w:pPr>
          <w:hyperlink w:anchor="_Toc12542865" w:history="1">
            <w:r w:rsidR="00A65A50" w:rsidRPr="00414AA1">
              <w:rPr>
                <w:rStyle w:val="Hyperlink"/>
              </w:rPr>
              <w:t>Consulting with relevant individuals</w:t>
            </w:r>
            <w:r w:rsidR="00A65A50">
              <w:rPr>
                <w:webHidden/>
              </w:rPr>
              <w:tab/>
            </w:r>
            <w:r w:rsidR="00A65A50">
              <w:rPr>
                <w:webHidden/>
              </w:rPr>
              <w:fldChar w:fldCharType="begin"/>
            </w:r>
            <w:r w:rsidR="00A65A50">
              <w:rPr>
                <w:webHidden/>
              </w:rPr>
              <w:instrText xml:space="preserve"> PAGEREF _Toc12542865 \h </w:instrText>
            </w:r>
            <w:r w:rsidR="00A65A50">
              <w:rPr>
                <w:webHidden/>
              </w:rPr>
            </w:r>
            <w:r w:rsidR="00A65A50">
              <w:rPr>
                <w:webHidden/>
              </w:rPr>
              <w:fldChar w:fldCharType="separate"/>
            </w:r>
            <w:r w:rsidR="00A65A50">
              <w:rPr>
                <w:webHidden/>
              </w:rPr>
              <w:t>29</w:t>
            </w:r>
            <w:r w:rsidR="00A65A50">
              <w:rPr>
                <w:webHidden/>
              </w:rPr>
              <w:fldChar w:fldCharType="end"/>
            </w:r>
          </w:hyperlink>
        </w:p>
        <w:p w14:paraId="7FE2F99D" w14:textId="1BD213B5" w:rsidR="00A65A50" w:rsidRDefault="004F5FC4">
          <w:pPr>
            <w:pStyle w:val="TOC3"/>
            <w:tabs>
              <w:tab w:val="right" w:leader="dot" w:pos="9016"/>
            </w:tabs>
            <w:rPr>
              <w:rFonts w:asciiTheme="minorHAnsi" w:eastAsiaTheme="minorEastAsia" w:hAnsiTheme="minorHAnsi" w:cstheme="minorBidi"/>
              <w:color w:val="auto"/>
              <w:kern w:val="0"/>
              <w:sz w:val="22"/>
              <w:szCs w:val="22"/>
            </w:rPr>
          </w:pPr>
          <w:hyperlink w:anchor="_Toc12542866" w:history="1">
            <w:r w:rsidR="00A65A50" w:rsidRPr="00414AA1">
              <w:rPr>
                <w:rStyle w:val="Hyperlink"/>
              </w:rPr>
              <w:t>Making arrangements to meet WHS training needs</w:t>
            </w:r>
            <w:r w:rsidR="00A65A50">
              <w:rPr>
                <w:webHidden/>
              </w:rPr>
              <w:tab/>
            </w:r>
            <w:r w:rsidR="00A65A50">
              <w:rPr>
                <w:webHidden/>
              </w:rPr>
              <w:fldChar w:fldCharType="begin"/>
            </w:r>
            <w:r w:rsidR="00A65A50">
              <w:rPr>
                <w:webHidden/>
              </w:rPr>
              <w:instrText xml:space="preserve"> PAGEREF _Toc12542866 \h </w:instrText>
            </w:r>
            <w:r w:rsidR="00A65A50">
              <w:rPr>
                <w:webHidden/>
              </w:rPr>
            </w:r>
            <w:r w:rsidR="00A65A50">
              <w:rPr>
                <w:webHidden/>
              </w:rPr>
              <w:fldChar w:fldCharType="separate"/>
            </w:r>
            <w:r w:rsidR="00A65A50">
              <w:rPr>
                <w:webHidden/>
              </w:rPr>
              <w:t>30</w:t>
            </w:r>
            <w:r w:rsidR="00A65A50">
              <w:rPr>
                <w:webHidden/>
              </w:rPr>
              <w:fldChar w:fldCharType="end"/>
            </w:r>
          </w:hyperlink>
        </w:p>
        <w:p w14:paraId="418EFE56" w14:textId="650C27CB" w:rsidR="00A65A50" w:rsidRDefault="004F5FC4">
          <w:pPr>
            <w:pStyle w:val="TOC2"/>
            <w:rPr>
              <w:rFonts w:asciiTheme="minorHAnsi" w:eastAsiaTheme="minorEastAsia" w:hAnsiTheme="minorHAnsi" w:cstheme="minorBidi"/>
              <w:color w:val="auto"/>
              <w:kern w:val="0"/>
              <w:sz w:val="22"/>
              <w:szCs w:val="22"/>
            </w:rPr>
          </w:pPr>
          <w:hyperlink w:anchor="_Toc12542867" w:history="1">
            <w:r w:rsidR="00A65A50" w:rsidRPr="00414AA1">
              <w:rPr>
                <w:rStyle w:val="Hyperlink"/>
              </w:rPr>
              <w:t>Activity 3.2: WHS training</w:t>
            </w:r>
            <w:r w:rsidR="00A65A50">
              <w:rPr>
                <w:webHidden/>
              </w:rPr>
              <w:tab/>
            </w:r>
            <w:r w:rsidR="00A65A50">
              <w:rPr>
                <w:webHidden/>
              </w:rPr>
              <w:fldChar w:fldCharType="begin"/>
            </w:r>
            <w:r w:rsidR="00A65A50">
              <w:rPr>
                <w:webHidden/>
              </w:rPr>
              <w:instrText xml:space="preserve"> PAGEREF _Toc12542867 \h </w:instrText>
            </w:r>
            <w:r w:rsidR="00A65A50">
              <w:rPr>
                <w:webHidden/>
              </w:rPr>
            </w:r>
            <w:r w:rsidR="00A65A50">
              <w:rPr>
                <w:webHidden/>
              </w:rPr>
              <w:fldChar w:fldCharType="separate"/>
            </w:r>
            <w:r w:rsidR="00A65A50">
              <w:rPr>
                <w:webHidden/>
              </w:rPr>
              <w:t>31</w:t>
            </w:r>
            <w:r w:rsidR="00A65A50">
              <w:rPr>
                <w:webHidden/>
              </w:rPr>
              <w:fldChar w:fldCharType="end"/>
            </w:r>
          </w:hyperlink>
        </w:p>
        <w:p w14:paraId="25BFFE4A" w14:textId="4C11FE54" w:rsidR="00A65A50" w:rsidRDefault="004F5FC4">
          <w:pPr>
            <w:pStyle w:val="TOC2"/>
            <w:rPr>
              <w:rFonts w:asciiTheme="minorHAnsi" w:eastAsiaTheme="minorEastAsia" w:hAnsiTheme="minorHAnsi" w:cstheme="minorBidi"/>
              <w:color w:val="auto"/>
              <w:kern w:val="0"/>
              <w:sz w:val="22"/>
              <w:szCs w:val="22"/>
            </w:rPr>
          </w:pPr>
          <w:hyperlink w:anchor="_Toc12542868" w:history="1">
            <w:r w:rsidR="00A65A50" w:rsidRPr="00414AA1">
              <w:rPr>
                <w:rStyle w:val="Hyperlink"/>
              </w:rPr>
              <w:t>Provide workplace learning</w:t>
            </w:r>
            <w:r w:rsidR="00A65A50">
              <w:rPr>
                <w:webHidden/>
              </w:rPr>
              <w:tab/>
            </w:r>
            <w:r w:rsidR="00A65A50">
              <w:rPr>
                <w:webHidden/>
              </w:rPr>
              <w:fldChar w:fldCharType="begin"/>
            </w:r>
            <w:r w:rsidR="00A65A50">
              <w:rPr>
                <w:webHidden/>
              </w:rPr>
              <w:instrText xml:space="preserve"> PAGEREF _Toc12542868 \h </w:instrText>
            </w:r>
            <w:r w:rsidR="00A65A50">
              <w:rPr>
                <w:webHidden/>
              </w:rPr>
            </w:r>
            <w:r w:rsidR="00A65A50">
              <w:rPr>
                <w:webHidden/>
              </w:rPr>
              <w:fldChar w:fldCharType="separate"/>
            </w:r>
            <w:r w:rsidR="00A65A50">
              <w:rPr>
                <w:webHidden/>
              </w:rPr>
              <w:t>32</w:t>
            </w:r>
            <w:r w:rsidR="00A65A50">
              <w:rPr>
                <w:webHidden/>
              </w:rPr>
              <w:fldChar w:fldCharType="end"/>
            </w:r>
          </w:hyperlink>
        </w:p>
        <w:p w14:paraId="518B1694" w14:textId="33A54661" w:rsidR="00A65A50" w:rsidRDefault="004F5FC4">
          <w:pPr>
            <w:pStyle w:val="TOC3"/>
            <w:tabs>
              <w:tab w:val="right" w:leader="dot" w:pos="9016"/>
            </w:tabs>
            <w:rPr>
              <w:rFonts w:asciiTheme="minorHAnsi" w:eastAsiaTheme="minorEastAsia" w:hAnsiTheme="minorHAnsi" w:cstheme="minorBidi"/>
              <w:color w:val="auto"/>
              <w:kern w:val="0"/>
              <w:sz w:val="22"/>
              <w:szCs w:val="22"/>
            </w:rPr>
          </w:pPr>
          <w:hyperlink w:anchor="_Toc12542869" w:history="1">
            <w:r w:rsidR="00A65A50" w:rsidRPr="00414AA1">
              <w:rPr>
                <w:rStyle w:val="Hyperlink"/>
              </w:rPr>
              <w:t>Providing workplace learning opportunities</w:t>
            </w:r>
            <w:r w:rsidR="00A65A50">
              <w:rPr>
                <w:webHidden/>
              </w:rPr>
              <w:tab/>
            </w:r>
            <w:r w:rsidR="00A65A50">
              <w:rPr>
                <w:webHidden/>
              </w:rPr>
              <w:fldChar w:fldCharType="begin"/>
            </w:r>
            <w:r w:rsidR="00A65A50">
              <w:rPr>
                <w:webHidden/>
              </w:rPr>
              <w:instrText xml:space="preserve"> PAGEREF _Toc12542869 \h </w:instrText>
            </w:r>
            <w:r w:rsidR="00A65A50">
              <w:rPr>
                <w:webHidden/>
              </w:rPr>
            </w:r>
            <w:r w:rsidR="00A65A50">
              <w:rPr>
                <w:webHidden/>
              </w:rPr>
              <w:fldChar w:fldCharType="separate"/>
            </w:r>
            <w:r w:rsidR="00A65A50">
              <w:rPr>
                <w:webHidden/>
              </w:rPr>
              <w:t>32</w:t>
            </w:r>
            <w:r w:rsidR="00A65A50">
              <w:rPr>
                <w:webHidden/>
              </w:rPr>
              <w:fldChar w:fldCharType="end"/>
            </w:r>
          </w:hyperlink>
        </w:p>
        <w:p w14:paraId="5FEE005C" w14:textId="317FA596" w:rsidR="00A65A50" w:rsidRDefault="004F5FC4">
          <w:pPr>
            <w:pStyle w:val="TOC3"/>
            <w:tabs>
              <w:tab w:val="right" w:leader="dot" w:pos="9016"/>
            </w:tabs>
            <w:rPr>
              <w:rFonts w:asciiTheme="minorHAnsi" w:eastAsiaTheme="minorEastAsia" w:hAnsiTheme="minorHAnsi" w:cstheme="minorBidi"/>
              <w:color w:val="auto"/>
              <w:kern w:val="0"/>
              <w:sz w:val="22"/>
              <w:szCs w:val="22"/>
            </w:rPr>
          </w:pPr>
          <w:hyperlink w:anchor="_Toc12542870" w:history="1">
            <w:r w:rsidR="00A65A50" w:rsidRPr="00414AA1">
              <w:rPr>
                <w:rStyle w:val="Hyperlink"/>
              </w:rPr>
              <w:t>Coaching and mentoring</w:t>
            </w:r>
            <w:r w:rsidR="00A65A50">
              <w:rPr>
                <w:webHidden/>
              </w:rPr>
              <w:tab/>
            </w:r>
            <w:r w:rsidR="00A65A50">
              <w:rPr>
                <w:webHidden/>
              </w:rPr>
              <w:fldChar w:fldCharType="begin"/>
            </w:r>
            <w:r w:rsidR="00A65A50">
              <w:rPr>
                <w:webHidden/>
              </w:rPr>
              <w:instrText xml:space="preserve"> PAGEREF _Toc12542870 \h </w:instrText>
            </w:r>
            <w:r w:rsidR="00A65A50">
              <w:rPr>
                <w:webHidden/>
              </w:rPr>
            </w:r>
            <w:r w:rsidR="00A65A50">
              <w:rPr>
                <w:webHidden/>
              </w:rPr>
              <w:fldChar w:fldCharType="separate"/>
            </w:r>
            <w:r w:rsidR="00A65A50">
              <w:rPr>
                <w:webHidden/>
              </w:rPr>
              <w:t>33</w:t>
            </w:r>
            <w:r w:rsidR="00A65A50">
              <w:rPr>
                <w:webHidden/>
              </w:rPr>
              <w:fldChar w:fldCharType="end"/>
            </w:r>
          </w:hyperlink>
        </w:p>
        <w:p w14:paraId="4890A608" w14:textId="4FDE032C" w:rsidR="00A65A50" w:rsidRDefault="004F5FC4">
          <w:pPr>
            <w:pStyle w:val="TOC2"/>
            <w:rPr>
              <w:rFonts w:asciiTheme="minorHAnsi" w:eastAsiaTheme="minorEastAsia" w:hAnsiTheme="minorHAnsi" w:cstheme="minorBidi"/>
              <w:color w:val="auto"/>
              <w:kern w:val="0"/>
              <w:sz w:val="22"/>
              <w:szCs w:val="22"/>
            </w:rPr>
          </w:pPr>
          <w:hyperlink w:anchor="_Toc12542871" w:history="1">
            <w:r w:rsidR="00A65A50" w:rsidRPr="00414AA1">
              <w:rPr>
                <w:rStyle w:val="Hyperlink"/>
              </w:rPr>
              <w:t>Activity 3.3: Workplace learning</w:t>
            </w:r>
            <w:r w:rsidR="00A65A50">
              <w:rPr>
                <w:webHidden/>
              </w:rPr>
              <w:tab/>
            </w:r>
            <w:r w:rsidR="00A65A50">
              <w:rPr>
                <w:webHidden/>
              </w:rPr>
              <w:fldChar w:fldCharType="begin"/>
            </w:r>
            <w:r w:rsidR="00A65A50">
              <w:rPr>
                <w:webHidden/>
              </w:rPr>
              <w:instrText xml:space="preserve"> PAGEREF _Toc12542871 \h </w:instrText>
            </w:r>
            <w:r w:rsidR="00A65A50">
              <w:rPr>
                <w:webHidden/>
              </w:rPr>
            </w:r>
            <w:r w:rsidR="00A65A50">
              <w:rPr>
                <w:webHidden/>
              </w:rPr>
              <w:fldChar w:fldCharType="separate"/>
            </w:r>
            <w:r w:rsidR="00A65A50">
              <w:rPr>
                <w:webHidden/>
              </w:rPr>
              <w:t>34</w:t>
            </w:r>
            <w:r w:rsidR="00A65A50">
              <w:rPr>
                <w:webHidden/>
              </w:rPr>
              <w:fldChar w:fldCharType="end"/>
            </w:r>
          </w:hyperlink>
        </w:p>
        <w:p w14:paraId="703E6E39" w14:textId="4F556DA6" w:rsidR="00A65A50" w:rsidRDefault="004F5FC4">
          <w:pPr>
            <w:pStyle w:val="TOC2"/>
            <w:rPr>
              <w:rFonts w:asciiTheme="minorHAnsi" w:eastAsiaTheme="minorEastAsia" w:hAnsiTheme="minorHAnsi" w:cstheme="minorBidi"/>
              <w:color w:val="auto"/>
              <w:kern w:val="0"/>
              <w:sz w:val="22"/>
              <w:szCs w:val="22"/>
            </w:rPr>
          </w:pPr>
          <w:hyperlink w:anchor="_Toc12542872" w:history="1">
            <w:r w:rsidR="00A65A50" w:rsidRPr="00414AA1">
              <w:rPr>
                <w:rStyle w:val="Hyperlink"/>
              </w:rPr>
              <w:t>Determine the costs associated with providing training</w:t>
            </w:r>
            <w:r w:rsidR="00A65A50">
              <w:rPr>
                <w:webHidden/>
              </w:rPr>
              <w:tab/>
            </w:r>
            <w:r w:rsidR="00A65A50">
              <w:rPr>
                <w:webHidden/>
              </w:rPr>
              <w:fldChar w:fldCharType="begin"/>
            </w:r>
            <w:r w:rsidR="00A65A50">
              <w:rPr>
                <w:webHidden/>
              </w:rPr>
              <w:instrText xml:space="preserve"> PAGEREF _Toc12542872 \h </w:instrText>
            </w:r>
            <w:r w:rsidR="00A65A50">
              <w:rPr>
                <w:webHidden/>
              </w:rPr>
            </w:r>
            <w:r w:rsidR="00A65A50">
              <w:rPr>
                <w:webHidden/>
              </w:rPr>
              <w:fldChar w:fldCharType="separate"/>
            </w:r>
            <w:r w:rsidR="00A65A50">
              <w:rPr>
                <w:webHidden/>
              </w:rPr>
              <w:t>35</w:t>
            </w:r>
            <w:r w:rsidR="00A65A50">
              <w:rPr>
                <w:webHidden/>
              </w:rPr>
              <w:fldChar w:fldCharType="end"/>
            </w:r>
          </w:hyperlink>
        </w:p>
        <w:p w14:paraId="26178170" w14:textId="04367023" w:rsidR="00A65A50" w:rsidRDefault="004F5FC4">
          <w:pPr>
            <w:pStyle w:val="TOC3"/>
            <w:tabs>
              <w:tab w:val="right" w:leader="dot" w:pos="9016"/>
            </w:tabs>
            <w:rPr>
              <w:rFonts w:asciiTheme="minorHAnsi" w:eastAsiaTheme="minorEastAsia" w:hAnsiTheme="minorHAnsi" w:cstheme="minorBidi"/>
              <w:color w:val="auto"/>
              <w:kern w:val="0"/>
              <w:sz w:val="22"/>
              <w:szCs w:val="22"/>
            </w:rPr>
          </w:pPr>
          <w:hyperlink w:anchor="_Toc12542873" w:history="1">
            <w:r w:rsidR="00A65A50" w:rsidRPr="00414AA1">
              <w:rPr>
                <w:rStyle w:val="Hyperlink"/>
              </w:rPr>
              <w:t>Identifying the costs of training</w:t>
            </w:r>
            <w:r w:rsidR="00A65A50">
              <w:rPr>
                <w:webHidden/>
              </w:rPr>
              <w:tab/>
            </w:r>
            <w:r w:rsidR="00A65A50">
              <w:rPr>
                <w:webHidden/>
              </w:rPr>
              <w:fldChar w:fldCharType="begin"/>
            </w:r>
            <w:r w:rsidR="00A65A50">
              <w:rPr>
                <w:webHidden/>
              </w:rPr>
              <w:instrText xml:space="preserve"> PAGEREF _Toc12542873 \h </w:instrText>
            </w:r>
            <w:r w:rsidR="00A65A50">
              <w:rPr>
                <w:webHidden/>
              </w:rPr>
            </w:r>
            <w:r w:rsidR="00A65A50">
              <w:rPr>
                <w:webHidden/>
              </w:rPr>
              <w:fldChar w:fldCharType="separate"/>
            </w:r>
            <w:r w:rsidR="00A65A50">
              <w:rPr>
                <w:webHidden/>
              </w:rPr>
              <w:t>35</w:t>
            </w:r>
            <w:r w:rsidR="00A65A50">
              <w:rPr>
                <w:webHidden/>
              </w:rPr>
              <w:fldChar w:fldCharType="end"/>
            </w:r>
          </w:hyperlink>
        </w:p>
        <w:p w14:paraId="6ECD5B8F" w14:textId="37C318E6" w:rsidR="00A65A50" w:rsidRDefault="004F5FC4">
          <w:pPr>
            <w:pStyle w:val="TOC3"/>
            <w:tabs>
              <w:tab w:val="right" w:leader="dot" w:pos="9016"/>
            </w:tabs>
            <w:rPr>
              <w:rFonts w:asciiTheme="minorHAnsi" w:eastAsiaTheme="minorEastAsia" w:hAnsiTheme="minorHAnsi" w:cstheme="minorBidi"/>
              <w:color w:val="auto"/>
              <w:kern w:val="0"/>
              <w:sz w:val="22"/>
              <w:szCs w:val="22"/>
            </w:rPr>
          </w:pPr>
          <w:hyperlink w:anchor="_Toc12542874" w:history="1">
            <w:r w:rsidR="00A65A50" w:rsidRPr="00414AA1">
              <w:rPr>
                <w:rStyle w:val="Hyperlink"/>
              </w:rPr>
              <w:t>Reporting the costs of training</w:t>
            </w:r>
            <w:r w:rsidR="00A65A50">
              <w:rPr>
                <w:webHidden/>
              </w:rPr>
              <w:tab/>
            </w:r>
            <w:r w:rsidR="00A65A50">
              <w:rPr>
                <w:webHidden/>
              </w:rPr>
              <w:fldChar w:fldCharType="begin"/>
            </w:r>
            <w:r w:rsidR="00A65A50">
              <w:rPr>
                <w:webHidden/>
              </w:rPr>
              <w:instrText xml:space="preserve"> PAGEREF _Toc12542874 \h </w:instrText>
            </w:r>
            <w:r w:rsidR="00A65A50">
              <w:rPr>
                <w:webHidden/>
              </w:rPr>
            </w:r>
            <w:r w:rsidR="00A65A50">
              <w:rPr>
                <w:webHidden/>
              </w:rPr>
              <w:fldChar w:fldCharType="separate"/>
            </w:r>
            <w:r w:rsidR="00A65A50">
              <w:rPr>
                <w:webHidden/>
              </w:rPr>
              <w:t>36</w:t>
            </w:r>
            <w:r w:rsidR="00A65A50">
              <w:rPr>
                <w:webHidden/>
              </w:rPr>
              <w:fldChar w:fldCharType="end"/>
            </w:r>
          </w:hyperlink>
        </w:p>
        <w:p w14:paraId="573E6DCA" w14:textId="6C0EB01C" w:rsidR="00A65A50" w:rsidRDefault="004F5FC4">
          <w:pPr>
            <w:pStyle w:val="TOC2"/>
            <w:rPr>
              <w:rFonts w:asciiTheme="minorHAnsi" w:eastAsiaTheme="minorEastAsia" w:hAnsiTheme="minorHAnsi" w:cstheme="minorBidi"/>
              <w:color w:val="auto"/>
              <w:kern w:val="0"/>
              <w:sz w:val="22"/>
              <w:szCs w:val="22"/>
            </w:rPr>
          </w:pPr>
          <w:hyperlink w:anchor="_Toc12542875" w:history="1">
            <w:r w:rsidR="00A65A50" w:rsidRPr="00414AA1">
              <w:rPr>
                <w:rStyle w:val="Hyperlink"/>
              </w:rPr>
              <w:t>Activity 3.4: Training costs</w:t>
            </w:r>
            <w:r w:rsidR="00A65A50">
              <w:rPr>
                <w:webHidden/>
              </w:rPr>
              <w:tab/>
            </w:r>
            <w:r w:rsidR="00A65A50">
              <w:rPr>
                <w:webHidden/>
              </w:rPr>
              <w:fldChar w:fldCharType="begin"/>
            </w:r>
            <w:r w:rsidR="00A65A50">
              <w:rPr>
                <w:webHidden/>
              </w:rPr>
              <w:instrText xml:space="preserve"> PAGEREF _Toc12542875 \h </w:instrText>
            </w:r>
            <w:r w:rsidR="00A65A50">
              <w:rPr>
                <w:webHidden/>
              </w:rPr>
            </w:r>
            <w:r w:rsidR="00A65A50">
              <w:rPr>
                <w:webHidden/>
              </w:rPr>
              <w:fldChar w:fldCharType="separate"/>
            </w:r>
            <w:r w:rsidR="00A65A50">
              <w:rPr>
                <w:webHidden/>
              </w:rPr>
              <w:t>36</w:t>
            </w:r>
            <w:r w:rsidR="00A65A50">
              <w:rPr>
                <w:webHidden/>
              </w:rPr>
              <w:fldChar w:fldCharType="end"/>
            </w:r>
          </w:hyperlink>
        </w:p>
        <w:p w14:paraId="1106CD81" w14:textId="4BD4C9F8" w:rsidR="00A65A50" w:rsidRDefault="004F5FC4">
          <w:pPr>
            <w:pStyle w:val="TOC1"/>
            <w:rPr>
              <w:rFonts w:asciiTheme="minorHAnsi" w:eastAsiaTheme="minorEastAsia" w:hAnsiTheme="minorHAnsi" w:cstheme="minorBidi"/>
              <w:color w:val="auto"/>
              <w:kern w:val="0"/>
              <w:sz w:val="22"/>
              <w:szCs w:val="22"/>
            </w:rPr>
          </w:pPr>
          <w:hyperlink w:anchor="_Toc12542876" w:history="1">
            <w:r w:rsidR="00A65A50" w:rsidRPr="00414AA1">
              <w:rPr>
                <w:rStyle w:val="Hyperlink"/>
              </w:rPr>
              <w:t>Topic 4: Implement and monitor procedures for identifying hazards and controlling risks</w:t>
            </w:r>
            <w:r w:rsidR="00A65A50">
              <w:rPr>
                <w:webHidden/>
              </w:rPr>
              <w:tab/>
            </w:r>
            <w:r w:rsidR="00A65A50">
              <w:rPr>
                <w:webHidden/>
              </w:rPr>
              <w:fldChar w:fldCharType="begin"/>
            </w:r>
            <w:r w:rsidR="00A65A50">
              <w:rPr>
                <w:webHidden/>
              </w:rPr>
              <w:instrText xml:space="preserve"> PAGEREF _Toc12542876 \h </w:instrText>
            </w:r>
            <w:r w:rsidR="00A65A50">
              <w:rPr>
                <w:webHidden/>
              </w:rPr>
            </w:r>
            <w:r w:rsidR="00A65A50">
              <w:rPr>
                <w:webHidden/>
              </w:rPr>
              <w:fldChar w:fldCharType="separate"/>
            </w:r>
            <w:r w:rsidR="00A65A50">
              <w:rPr>
                <w:webHidden/>
              </w:rPr>
              <w:t>38</w:t>
            </w:r>
            <w:r w:rsidR="00A65A50">
              <w:rPr>
                <w:webHidden/>
              </w:rPr>
              <w:fldChar w:fldCharType="end"/>
            </w:r>
          </w:hyperlink>
        </w:p>
        <w:p w14:paraId="4D068FA6" w14:textId="6B49AD33" w:rsidR="00A65A50" w:rsidRDefault="004F5FC4">
          <w:pPr>
            <w:pStyle w:val="TOC2"/>
            <w:rPr>
              <w:rFonts w:asciiTheme="minorHAnsi" w:eastAsiaTheme="minorEastAsia" w:hAnsiTheme="minorHAnsi" w:cstheme="minorBidi"/>
              <w:color w:val="auto"/>
              <w:kern w:val="0"/>
              <w:sz w:val="22"/>
              <w:szCs w:val="22"/>
            </w:rPr>
          </w:pPr>
          <w:hyperlink w:anchor="_Toc12542877" w:history="1">
            <w:r w:rsidR="00A65A50" w:rsidRPr="00414AA1">
              <w:rPr>
                <w:rStyle w:val="Hyperlink"/>
              </w:rPr>
              <w:t>Introduction</w:t>
            </w:r>
            <w:r w:rsidR="00A65A50">
              <w:rPr>
                <w:webHidden/>
              </w:rPr>
              <w:tab/>
            </w:r>
            <w:r w:rsidR="00A65A50">
              <w:rPr>
                <w:webHidden/>
              </w:rPr>
              <w:fldChar w:fldCharType="begin"/>
            </w:r>
            <w:r w:rsidR="00A65A50">
              <w:rPr>
                <w:webHidden/>
              </w:rPr>
              <w:instrText xml:space="preserve"> PAGEREF _Toc12542877 \h </w:instrText>
            </w:r>
            <w:r w:rsidR="00A65A50">
              <w:rPr>
                <w:webHidden/>
              </w:rPr>
            </w:r>
            <w:r w:rsidR="00A65A50">
              <w:rPr>
                <w:webHidden/>
              </w:rPr>
              <w:fldChar w:fldCharType="separate"/>
            </w:r>
            <w:r w:rsidR="00A65A50">
              <w:rPr>
                <w:webHidden/>
              </w:rPr>
              <w:t>38</w:t>
            </w:r>
            <w:r w:rsidR="00A65A50">
              <w:rPr>
                <w:webHidden/>
              </w:rPr>
              <w:fldChar w:fldCharType="end"/>
            </w:r>
          </w:hyperlink>
        </w:p>
        <w:p w14:paraId="0FC1BF94" w14:textId="0D911F5E" w:rsidR="00A65A50" w:rsidRDefault="004F5FC4">
          <w:pPr>
            <w:pStyle w:val="TOC2"/>
            <w:rPr>
              <w:rFonts w:asciiTheme="minorHAnsi" w:eastAsiaTheme="minorEastAsia" w:hAnsiTheme="minorHAnsi" w:cstheme="minorBidi"/>
              <w:color w:val="auto"/>
              <w:kern w:val="0"/>
              <w:sz w:val="22"/>
              <w:szCs w:val="22"/>
            </w:rPr>
          </w:pPr>
          <w:hyperlink w:anchor="_Toc12542878" w:history="1">
            <w:r w:rsidR="00A65A50" w:rsidRPr="00414AA1">
              <w:rPr>
                <w:rStyle w:val="Hyperlink"/>
              </w:rPr>
              <w:t>Identify and report on hazards</w:t>
            </w:r>
            <w:r w:rsidR="00A65A50">
              <w:rPr>
                <w:webHidden/>
              </w:rPr>
              <w:tab/>
            </w:r>
            <w:r w:rsidR="00A65A50">
              <w:rPr>
                <w:webHidden/>
              </w:rPr>
              <w:fldChar w:fldCharType="begin"/>
            </w:r>
            <w:r w:rsidR="00A65A50">
              <w:rPr>
                <w:webHidden/>
              </w:rPr>
              <w:instrText xml:space="preserve"> PAGEREF _Toc12542878 \h </w:instrText>
            </w:r>
            <w:r w:rsidR="00A65A50">
              <w:rPr>
                <w:webHidden/>
              </w:rPr>
            </w:r>
            <w:r w:rsidR="00A65A50">
              <w:rPr>
                <w:webHidden/>
              </w:rPr>
              <w:fldChar w:fldCharType="separate"/>
            </w:r>
            <w:r w:rsidR="00A65A50">
              <w:rPr>
                <w:webHidden/>
              </w:rPr>
              <w:t>38</w:t>
            </w:r>
            <w:r w:rsidR="00A65A50">
              <w:rPr>
                <w:webHidden/>
              </w:rPr>
              <w:fldChar w:fldCharType="end"/>
            </w:r>
          </w:hyperlink>
        </w:p>
        <w:p w14:paraId="16DF564D" w14:textId="4DB1AC10" w:rsidR="00A65A50" w:rsidRDefault="004F5FC4">
          <w:pPr>
            <w:pStyle w:val="TOC3"/>
            <w:tabs>
              <w:tab w:val="right" w:leader="dot" w:pos="9016"/>
            </w:tabs>
            <w:rPr>
              <w:rFonts w:asciiTheme="minorHAnsi" w:eastAsiaTheme="minorEastAsia" w:hAnsiTheme="minorHAnsi" w:cstheme="minorBidi"/>
              <w:color w:val="auto"/>
              <w:kern w:val="0"/>
              <w:sz w:val="22"/>
              <w:szCs w:val="22"/>
            </w:rPr>
          </w:pPr>
          <w:hyperlink w:anchor="_Toc12542879" w:history="1">
            <w:r w:rsidR="00A65A50" w:rsidRPr="00414AA1">
              <w:rPr>
                <w:rStyle w:val="Hyperlink"/>
              </w:rPr>
              <w:t>Identifying workplace hazards</w:t>
            </w:r>
            <w:r w:rsidR="00A65A50">
              <w:rPr>
                <w:webHidden/>
              </w:rPr>
              <w:tab/>
            </w:r>
            <w:r w:rsidR="00A65A50">
              <w:rPr>
                <w:webHidden/>
              </w:rPr>
              <w:fldChar w:fldCharType="begin"/>
            </w:r>
            <w:r w:rsidR="00A65A50">
              <w:rPr>
                <w:webHidden/>
              </w:rPr>
              <w:instrText xml:space="preserve"> PAGEREF _Toc12542879 \h </w:instrText>
            </w:r>
            <w:r w:rsidR="00A65A50">
              <w:rPr>
                <w:webHidden/>
              </w:rPr>
            </w:r>
            <w:r w:rsidR="00A65A50">
              <w:rPr>
                <w:webHidden/>
              </w:rPr>
              <w:fldChar w:fldCharType="separate"/>
            </w:r>
            <w:r w:rsidR="00A65A50">
              <w:rPr>
                <w:webHidden/>
              </w:rPr>
              <w:t>38</w:t>
            </w:r>
            <w:r w:rsidR="00A65A50">
              <w:rPr>
                <w:webHidden/>
              </w:rPr>
              <w:fldChar w:fldCharType="end"/>
            </w:r>
          </w:hyperlink>
        </w:p>
        <w:p w14:paraId="10FE9108" w14:textId="4A94CF35" w:rsidR="00A65A50" w:rsidRDefault="004F5FC4">
          <w:pPr>
            <w:pStyle w:val="TOC3"/>
            <w:tabs>
              <w:tab w:val="right" w:leader="dot" w:pos="9016"/>
            </w:tabs>
            <w:rPr>
              <w:rFonts w:asciiTheme="minorHAnsi" w:eastAsiaTheme="minorEastAsia" w:hAnsiTheme="minorHAnsi" w:cstheme="minorBidi"/>
              <w:color w:val="auto"/>
              <w:kern w:val="0"/>
              <w:sz w:val="22"/>
              <w:szCs w:val="22"/>
            </w:rPr>
          </w:pPr>
          <w:hyperlink w:anchor="_Toc12542880" w:history="1">
            <w:r w:rsidR="00A65A50" w:rsidRPr="00414AA1">
              <w:rPr>
                <w:rStyle w:val="Hyperlink"/>
              </w:rPr>
              <w:t>Reporting on workplace hazards</w:t>
            </w:r>
            <w:r w:rsidR="00A65A50">
              <w:rPr>
                <w:webHidden/>
              </w:rPr>
              <w:tab/>
            </w:r>
            <w:r w:rsidR="00A65A50">
              <w:rPr>
                <w:webHidden/>
              </w:rPr>
              <w:fldChar w:fldCharType="begin"/>
            </w:r>
            <w:r w:rsidR="00A65A50">
              <w:rPr>
                <w:webHidden/>
              </w:rPr>
              <w:instrText xml:space="preserve"> PAGEREF _Toc12542880 \h </w:instrText>
            </w:r>
            <w:r w:rsidR="00A65A50">
              <w:rPr>
                <w:webHidden/>
              </w:rPr>
            </w:r>
            <w:r w:rsidR="00A65A50">
              <w:rPr>
                <w:webHidden/>
              </w:rPr>
              <w:fldChar w:fldCharType="separate"/>
            </w:r>
            <w:r w:rsidR="00A65A50">
              <w:rPr>
                <w:webHidden/>
              </w:rPr>
              <w:t>39</w:t>
            </w:r>
            <w:r w:rsidR="00A65A50">
              <w:rPr>
                <w:webHidden/>
              </w:rPr>
              <w:fldChar w:fldCharType="end"/>
            </w:r>
          </w:hyperlink>
        </w:p>
        <w:p w14:paraId="110E9735" w14:textId="70D233F0" w:rsidR="00A65A50" w:rsidRDefault="004F5FC4">
          <w:pPr>
            <w:pStyle w:val="TOC2"/>
            <w:rPr>
              <w:rFonts w:asciiTheme="minorHAnsi" w:eastAsiaTheme="minorEastAsia" w:hAnsiTheme="minorHAnsi" w:cstheme="minorBidi"/>
              <w:color w:val="auto"/>
              <w:kern w:val="0"/>
              <w:sz w:val="22"/>
              <w:szCs w:val="22"/>
            </w:rPr>
          </w:pPr>
          <w:hyperlink w:anchor="_Toc12542881" w:history="1">
            <w:r w:rsidR="00A65A50" w:rsidRPr="00414AA1">
              <w:rPr>
                <w:rStyle w:val="Hyperlink"/>
              </w:rPr>
              <w:t>Activity 4.1: Workplace hazards</w:t>
            </w:r>
            <w:r w:rsidR="00A65A50">
              <w:rPr>
                <w:webHidden/>
              </w:rPr>
              <w:tab/>
            </w:r>
            <w:r w:rsidR="00A65A50">
              <w:rPr>
                <w:webHidden/>
              </w:rPr>
              <w:fldChar w:fldCharType="begin"/>
            </w:r>
            <w:r w:rsidR="00A65A50">
              <w:rPr>
                <w:webHidden/>
              </w:rPr>
              <w:instrText xml:space="preserve"> PAGEREF _Toc12542881 \h </w:instrText>
            </w:r>
            <w:r w:rsidR="00A65A50">
              <w:rPr>
                <w:webHidden/>
              </w:rPr>
            </w:r>
            <w:r w:rsidR="00A65A50">
              <w:rPr>
                <w:webHidden/>
              </w:rPr>
              <w:fldChar w:fldCharType="separate"/>
            </w:r>
            <w:r w:rsidR="00A65A50">
              <w:rPr>
                <w:webHidden/>
              </w:rPr>
              <w:t>40</w:t>
            </w:r>
            <w:r w:rsidR="00A65A50">
              <w:rPr>
                <w:webHidden/>
              </w:rPr>
              <w:fldChar w:fldCharType="end"/>
            </w:r>
          </w:hyperlink>
        </w:p>
        <w:p w14:paraId="77CB81AD" w14:textId="59999C1F" w:rsidR="00A65A50" w:rsidRDefault="004F5FC4">
          <w:pPr>
            <w:pStyle w:val="TOC2"/>
            <w:rPr>
              <w:rFonts w:asciiTheme="minorHAnsi" w:eastAsiaTheme="minorEastAsia" w:hAnsiTheme="minorHAnsi" w:cstheme="minorBidi"/>
              <w:color w:val="auto"/>
              <w:kern w:val="0"/>
              <w:sz w:val="22"/>
              <w:szCs w:val="22"/>
            </w:rPr>
          </w:pPr>
          <w:hyperlink w:anchor="_Toc12542882" w:history="1">
            <w:r w:rsidR="00A65A50" w:rsidRPr="00414AA1">
              <w:rPr>
                <w:rStyle w:val="Hyperlink"/>
              </w:rPr>
              <w:t>Promptly action team member hazard reports</w:t>
            </w:r>
            <w:r w:rsidR="00A65A50">
              <w:rPr>
                <w:webHidden/>
              </w:rPr>
              <w:tab/>
            </w:r>
            <w:r w:rsidR="00A65A50">
              <w:rPr>
                <w:webHidden/>
              </w:rPr>
              <w:fldChar w:fldCharType="begin"/>
            </w:r>
            <w:r w:rsidR="00A65A50">
              <w:rPr>
                <w:webHidden/>
              </w:rPr>
              <w:instrText xml:space="preserve"> PAGEREF _Toc12542882 \h </w:instrText>
            </w:r>
            <w:r w:rsidR="00A65A50">
              <w:rPr>
                <w:webHidden/>
              </w:rPr>
            </w:r>
            <w:r w:rsidR="00A65A50">
              <w:rPr>
                <w:webHidden/>
              </w:rPr>
              <w:fldChar w:fldCharType="separate"/>
            </w:r>
            <w:r w:rsidR="00A65A50">
              <w:rPr>
                <w:webHidden/>
              </w:rPr>
              <w:t>41</w:t>
            </w:r>
            <w:r w:rsidR="00A65A50">
              <w:rPr>
                <w:webHidden/>
              </w:rPr>
              <w:fldChar w:fldCharType="end"/>
            </w:r>
          </w:hyperlink>
        </w:p>
        <w:p w14:paraId="553AB73E" w14:textId="4B345F82" w:rsidR="00A65A50" w:rsidRDefault="004F5FC4">
          <w:pPr>
            <w:pStyle w:val="TOC3"/>
            <w:tabs>
              <w:tab w:val="right" w:leader="dot" w:pos="9016"/>
            </w:tabs>
            <w:rPr>
              <w:rFonts w:asciiTheme="minorHAnsi" w:eastAsiaTheme="minorEastAsia" w:hAnsiTheme="minorHAnsi" w:cstheme="minorBidi"/>
              <w:color w:val="auto"/>
              <w:kern w:val="0"/>
              <w:sz w:val="22"/>
              <w:szCs w:val="22"/>
            </w:rPr>
          </w:pPr>
          <w:hyperlink w:anchor="_Toc12542883" w:history="1">
            <w:r w:rsidR="00A65A50" w:rsidRPr="00414AA1">
              <w:rPr>
                <w:rStyle w:val="Hyperlink"/>
              </w:rPr>
              <w:t>Taking action on reported hazards</w:t>
            </w:r>
            <w:r w:rsidR="00A65A50">
              <w:rPr>
                <w:webHidden/>
              </w:rPr>
              <w:tab/>
            </w:r>
            <w:r w:rsidR="00A65A50">
              <w:rPr>
                <w:webHidden/>
              </w:rPr>
              <w:fldChar w:fldCharType="begin"/>
            </w:r>
            <w:r w:rsidR="00A65A50">
              <w:rPr>
                <w:webHidden/>
              </w:rPr>
              <w:instrText xml:space="preserve"> PAGEREF _Toc12542883 \h </w:instrText>
            </w:r>
            <w:r w:rsidR="00A65A50">
              <w:rPr>
                <w:webHidden/>
              </w:rPr>
            </w:r>
            <w:r w:rsidR="00A65A50">
              <w:rPr>
                <w:webHidden/>
              </w:rPr>
              <w:fldChar w:fldCharType="separate"/>
            </w:r>
            <w:r w:rsidR="00A65A50">
              <w:rPr>
                <w:webHidden/>
              </w:rPr>
              <w:t>41</w:t>
            </w:r>
            <w:r w:rsidR="00A65A50">
              <w:rPr>
                <w:webHidden/>
              </w:rPr>
              <w:fldChar w:fldCharType="end"/>
            </w:r>
          </w:hyperlink>
        </w:p>
        <w:p w14:paraId="4894A6DB" w14:textId="682CA8BB" w:rsidR="00A65A50" w:rsidRDefault="004F5FC4">
          <w:pPr>
            <w:pStyle w:val="TOC3"/>
            <w:tabs>
              <w:tab w:val="right" w:leader="dot" w:pos="9016"/>
            </w:tabs>
            <w:rPr>
              <w:rFonts w:asciiTheme="minorHAnsi" w:eastAsiaTheme="minorEastAsia" w:hAnsiTheme="minorHAnsi" w:cstheme="minorBidi"/>
              <w:color w:val="auto"/>
              <w:kern w:val="0"/>
              <w:sz w:val="22"/>
              <w:szCs w:val="22"/>
            </w:rPr>
          </w:pPr>
          <w:hyperlink w:anchor="_Toc12542884" w:history="1">
            <w:r w:rsidR="00A65A50" w:rsidRPr="00414AA1">
              <w:rPr>
                <w:rStyle w:val="Hyperlink"/>
              </w:rPr>
              <w:t>Appropriate action</w:t>
            </w:r>
            <w:r w:rsidR="00A65A50">
              <w:rPr>
                <w:webHidden/>
              </w:rPr>
              <w:tab/>
            </w:r>
            <w:r w:rsidR="00A65A50">
              <w:rPr>
                <w:webHidden/>
              </w:rPr>
              <w:fldChar w:fldCharType="begin"/>
            </w:r>
            <w:r w:rsidR="00A65A50">
              <w:rPr>
                <w:webHidden/>
              </w:rPr>
              <w:instrText xml:space="preserve"> PAGEREF _Toc12542884 \h </w:instrText>
            </w:r>
            <w:r w:rsidR="00A65A50">
              <w:rPr>
                <w:webHidden/>
              </w:rPr>
            </w:r>
            <w:r w:rsidR="00A65A50">
              <w:rPr>
                <w:webHidden/>
              </w:rPr>
              <w:fldChar w:fldCharType="separate"/>
            </w:r>
            <w:r w:rsidR="00A65A50">
              <w:rPr>
                <w:webHidden/>
              </w:rPr>
              <w:t>41</w:t>
            </w:r>
            <w:r w:rsidR="00A65A50">
              <w:rPr>
                <w:webHidden/>
              </w:rPr>
              <w:fldChar w:fldCharType="end"/>
            </w:r>
          </w:hyperlink>
        </w:p>
        <w:p w14:paraId="09D1F787" w14:textId="51D04B80" w:rsidR="00A65A50" w:rsidRDefault="004F5FC4">
          <w:pPr>
            <w:pStyle w:val="TOC2"/>
            <w:rPr>
              <w:rFonts w:asciiTheme="minorHAnsi" w:eastAsiaTheme="minorEastAsia" w:hAnsiTheme="minorHAnsi" w:cstheme="minorBidi"/>
              <w:color w:val="auto"/>
              <w:kern w:val="0"/>
              <w:sz w:val="22"/>
              <w:szCs w:val="22"/>
            </w:rPr>
          </w:pPr>
          <w:hyperlink w:anchor="_Toc12542885" w:history="1">
            <w:r w:rsidR="00A65A50" w:rsidRPr="00414AA1">
              <w:rPr>
                <w:rStyle w:val="Hyperlink"/>
              </w:rPr>
              <w:t>Activity 4.2: Hazard reports</w:t>
            </w:r>
            <w:r w:rsidR="00A65A50">
              <w:rPr>
                <w:webHidden/>
              </w:rPr>
              <w:tab/>
            </w:r>
            <w:r w:rsidR="00A65A50">
              <w:rPr>
                <w:webHidden/>
              </w:rPr>
              <w:fldChar w:fldCharType="begin"/>
            </w:r>
            <w:r w:rsidR="00A65A50">
              <w:rPr>
                <w:webHidden/>
              </w:rPr>
              <w:instrText xml:space="preserve"> PAGEREF _Toc12542885 \h </w:instrText>
            </w:r>
            <w:r w:rsidR="00A65A50">
              <w:rPr>
                <w:webHidden/>
              </w:rPr>
            </w:r>
            <w:r w:rsidR="00A65A50">
              <w:rPr>
                <w:webHidden/>
              </w:rPr>
              <w:fldChar w:fldCharType="separate"/>
            </w:r>
            <w:r w:rsidR="00A65A50">
              <w:rPr>
                <w:webHidden/>
              </w:rPr>
              <w:t>42</w:t>
            </w:r>
            <w:r w:rsidR="00A65A50">
              <w:rPr>
                <w:webHidden/>
              </w:rPr>
              <w:fldChar w:fldCharType="end"/>
            </w:r>
          </w:hyperlink>
        </w:p>
        <w:p w14:paraId="5711B2F5" w14:textId="0FACE3B8" w:rsidR="00A65A50" w:rsidRDefault="004F5FC4">
          <w:pPr>
            <w:pStyle w:val="TOC2"/>
            <w:rPr>
              <w:rFonts w:asciiTheme="minorHAnsi" w:eastAsiaTheme="minorEastAsia" w:hAnsiTheme="minorHAnsi" w:cstheme="minorBidi"/>
              <w:color w:val="auto"/>
              <w:kern w:val="0"/>
              <w:sz w:val="22"/>
              <w:szCs w:val="22"/>
            </w:rPr>
          </w:pPr>
          <w:hyperlink w:anchor="_Toc12542886" w:history="1">
            <w:r w:rsidR="00A65A50" w:rsidRPr="00414AA1">
              <w:rPr>
                <w:rStyle w:val="Hyperlink"/>
              </w:rPr>
              <w:t>Using the hierarchy of control</w:t>
            </w:r>
            <w:r w:rsidR="00A65A50">
              <w:rPr>
                <w:webHidden/>
              </w:rPr>
              <w:tab/>
            </w:r>
            <w:r w:rsidR="00A65A50">
              <w:rPr>
                <w:webHidden/>
              </w:rPr>
              <w:fldChar w:fldCharType="begin"/>
            </w:r>
            <w:r w:rsidR="00A65A50">
              <w:rPr>
                <w:webHidden/>
              </w:rPr>
              <w:instrText xml:space="preserve"> PAGEREF _Toc12542886 \h </w:instrText>
            </w:r>
            <w:r w:rsidR="00A65A50">
              <w:rPr>
                <w:webHidden/>
              </w:rPr>
            </w:r>
            <w:r w:rsidR="00A65A50">
              <w:rPr>
                <w:webHidden/>
              </w:rPr>
              <w:fldChar w:fldCharType="separate"/>
            </w:r>
            <w:r w:rsidR="00A65A50">
              <w:rPr>
                <w:webHidden/>
              </w:rPr>
              <w:t>43</w:t>
            </w:r>
            <w:r w:rsidR="00A65A50">
              <w:rPr>
                <w:webHidden/>
              </w:rPr>
              <w:fldChar w:fldCharType="end"/>
            </w:r>
          </w:hyperlink>
        </w:p>
        <w:p w14:paraId="5D0B54B1" w14:textId="26BEAD2D" w:rsidR="00A65A50" w:rsidRDefault="004F5FC4">
          <w:pPr>
            <w:pStyle w:val="TOC3"/>
            <w:tabs>
              <w:tab w:val="right" w:leader="dot" w:pos="9016"/>
            </w:tabs>
            <w:rPr>
              <w:rFonts w:asciiTheme="minorHAnsi" w:eastAsiaTheme="minorEastAsia" w:hAnsiTheme="minorHAnsi" w:cstheme="minorBidi"/>
              <w:color w:val="auto"/>
              <w:kern w:val="0"/>
              <w:sz w:val="22"/>
              <w:szCs w:val="22"/>
            </w:rPr>
          </w:pPr>
          <w:hyperlink w:anchor="_Toc12542887" w:history="1">
            <w:r w:rsidR="00A65A50" w:rsidRPr="00414AA1">
              <w:rPr>
                <w:rStyle w:val="Hyperlink"/>
              </w:rPr>
              <w:t>Implementing procedures</w:t>
            </w:r>
            <w:r w:rsidR="00A65A50">
              <w:rPr>
                <w:webHidden/>
              </w:rPr>
              <w:tab/>
            </w:r>
            <w:r w:rsidR="00A65A50">
              <w:rPr>
                <w:webHidden/>
              </w:rPr>
              <w:fldChar w:fldCharType="begin"/>
            </w:r>
            <w:r w:rsidR="00A65A50">
              <w:rPr>
                <w:webHidden/>
              </w:rPr>
              <w:instrText xml:space="preserve"> PAGEREF _Toc12542887 \h </w:instrText>
            </w:r>
            <w:r w:rsidR="00A65A50">
              <w:rPr>
                <w:webHidden/>
              </w:rPr>
            </w:r>
            <w:r w:rsidR="00A65A50">
              <w:rPr>
                <w:webHidden/>
              </w:rPr>
              <w:fldChar w:fldCharType="separate"/>
            </w:r>
            <w:r w:rsidR="00A65A50">
              <w:rPr>
                <w:webHidden/>
              </w:rPr>
              <w:t>43</w:t>
            </w:r>
            <w:r w:rsidR="00A65A50">
              <w:rPr>
                <w:webHidden/>
              </w:rPr>
              <w:fldChar w:fldCharType="end"/>
            </w:r>
          </w:hyperlink>
        </w:p>
        <w:p w14:paraId="16BCF587" w14:textId="57ED5C56" w:rsidR="00A65A50" w:rsidRDefault="004F5FC4">
          <w:pPr>
            <w:pStyle w:val="TOC3"/>
            <w:tabs>
              <w:tab w:val="right" w:leader="dot" w:pos="9016"/>
            </w:tabs>
            <w:rPr>
              <w:rFonts w:asciiTheme="minorHAnsi" w:eastAsiaTheme="minorEastAsia" w:hAnsiTheme="minorHAnsi" w:cstheme="minorBidi"/>
              <w:color w:val="auto"/>
              <w:kern w:val="0"/>
              <w:sz w:val="22"/>
              <w:szCs w:val="22"/>
            </w:rPr>
          </w:pPr>
          <w:hyperlink w:anchor="_Toc12542888" w:history="1">
            <w:r w:rsidR="00A65A50" w:rsidRPr="00414AA1">
              <w:rPr>
                <w:rStyle w:val="Hyperlink"/>
              </w:rPr>
              <w:t>The hierarchy of control</w:t>
            </w:r>
            <w:r w:rsidR="00A65A50">
              <w:rPr>
                <w:webHidden/>
              </w:rPr>
              <w:tab/>
            </w:r>
            <w:r w:rsidR="00A65A50">
              <w:rPr>
                <w:webHidden/>
              </w:rPr>
              <w:fldChar w:fldCharType="begin"/>
            </w:r>
            <w:r w:rsidR="00A65A50">
              <w:rPr>
                <w:webHidden/>
              </w:rPr>
              <w:instrText xml:space="preserve"> PAGEREF _Toc12542888 \h </w:instrText>
            </w:r>
            <w:r w:rsidR="00A65A50">
              <w:rPr>
                <w:webHidden/>
              </w:rPr>
            </w:r>
            <w:r w:rsidR="00A65A50">
              <w:rPr>
                <w:webHidden/>
              </w:rPr>
              <w:fldChar w:fldCharType="separate"/>
            </w:r>
            <w:r w:rsidR="00A65A50">
              <w:rPr>
                <w:webHidden/>
              </w:rPr>
              <w:t>44</w:t>
            </w:r>
            <w:r w:rsidR="00A65A50">
              <w:rPr>
                <w:webHidden/>
              </w:rPr>
              <w:fldChar w:fldCharType="end"/>
            </w:r>
          </w:hyperlink>
        </w:p>
        <w:p w14:paraId="6A23ECBE" w14:textId="785C697D" w:rsidR="00A65A50" w:rsidRDefault="004F5FC4">
          <w:pPr>
            <w:pStyle w:val="TOC3"/>
            <w:tabs>
              <w:tab w:val="right" w:leader="dot" w:pos="9016"/>
            </w:tabs>
            <w:rPr>
              <w:rFonts w:asciiTheme="minorHAnsi" w:eastAsiaTheme="minorEastAsia" w:hAnsiTheme="minorHAnsi" w:cstheme="minorBidi"/>
              <w:color w:val="auto"/>
              <w:kern w:val="0"/>
              <w:sz w:val="22"/>
              <w:szCs w:val="22"/>
            </w:rPr>
          </w:pPr>
          <w:hyperlink w:anchor="_Toc12542889" w:history="1">
            <w:r w:rsidR="00A65A50" w:rsidRPr="00414AA1">
              <w:rPr>
                <w:rStyle w:val="Hyperlink"/>
              </w:rPr>
              <w:t>Eliminate</w:t>
            </w:r>
            <w:r w:rsidR="00A65A50">
              <w:rPr>
                <w:webHidden/>
              </w:rPr>
              <w:tab/>
            </w:r>
            <w:r w:rsidR="00A65A50">
              <w:rPr>
                <w:webHidden/>
              </w:rPr>
              <w:fldChar w:fldCharType="begin"/>
            </w:r>
            <w:r w:rsidR="00A65A50">
              <w:rPr>
                <w:webHidden/>
              </w:rPr>
              <w:instrText xml:space="preserve"> PAGEREF _Toc12542889 \h </w:instrText>
            </w:r>
            <w:r w:rsidR="00A65A50">
              <w:rPr>
                <w:webHidden/>
              </w:rPr>
            </w:r>
            <w:r w:rsidR="00A65A50">
              <w:rPr>
                <w:webHidden/>
              </w:rPr>
              <w:fldChar w:fldCharType="separate"/>
            </w:r>
            <w:r w:rsidR="00A65A50">
              <w:rPr>
                <w:webHidden/>
              </w:rPr>
              <w:t>44</w:t>
            </w:r>
            <w:r w:rsidR="00A65A50">
              <w:rPr>
                <w:webHidden/>
              </w:rPr>
              <w:fldChar w:fldCharType="end"/>
            </w:r>
          </w:hyperlink>
        </w:p>
        <w:p w14:paraId="7F3E37C5" w14:textId="78547EC2" w:rsidR="00A65A50" w:rsidRDefault="004F5FC4">
          <w:pPr>
            <w:pStyle w:val="TOC3"/>
            <w:tabs>
              <w:tab w:val="right" w:leader="dot" w:pos="9016"/>
            </w:tabs>
            <w:rPr>
              <w:rFonts w:asciiTheme="minorHAnsi" w:eastAsiaTheme="minorEastAsia" w:hAnsiTheme="minorHAnsi" w:cstheme="minorBidi"/>
              <w:color w:val="auto"/>
              <w:kern w:val="0"/>
              <w:sz w:val="22"/>
              <w:szCs w:val="22"/>
            </w:rPr>
          </w:pPr>
          <w:hyperlink w:anchor="_Toc12542890" w:history="1">
            <w:r w:rsidR="00A65A50" w:rsidRPr="00414AA1">
              <w:rPr>
                <w:rStyle w:val="Hyperlink"/>
              </w:rPr>
              <w:t>Substitute</w:t>
            </w:r>
            <w:r w:rsidR="00A65A50">
              <w:rPr>
                <w:webHidden/>
              </w:rPr>
              <w:tab/>
            </w:r>
            <w:r w:rsidR="00A65A50">
              <w:rPr>
                <w:webHidden/>
              </w:rPr>
              <w:fldChar w:fldCharType="begin"/>
            </w:r>
            <w:r w:rsidR="00A65A50">
              <w:rPr>
                <w:webHidden/>
              </w:rPr>
              <w:instrText xml:space="preserve"> PAGEREF _Toc12542890 \h </w:instrText>
            </w:r>
            <w:r w:rsidR="00A65A50">
              <w:rPr>
                <w:webHidden/>
              </w:rPr>
            </w:r>
            <w:r w:rsidR="00A65A50">
              <w:rPr>
                <w:webHidden/>
              </w:rPr>
              <w:fldChar w:fldCharType="separate"/>
            </w:r>
            <w:r w:rsidR="00A65A50">
              <w:rPr>
                <w:webHidden/>
              </w:rPr>
              <w:t>44</w:t>
            </w:r>
            <w:r w:rsidR="00A65A50">
              <w:rPr>
                <w:webHidden/>
              </w:rPr>
              <w:fldChar w:fldCharType="end"/>
            </w:r>
          </w:hyperlink>
        </w:p>
        <w:p w14:paraId="10EE7F59" w14:textId="1CF7CC01" w:rsidR="00A65A50" w:rsidRDefault="004F5FC4">
          <w:pPr>
            <w:pStyle w:val="TOC3"/>
            <w:tabs>
              <w:tab w:val="right" w:leader="dot" w:pos="9016"/>
            </w:tabs>
            <w:rPr>
              <w:rFonts w:asciiTheme="minorHAnsi" w:eastAsiaTheme="minorEastAsia" w:hAnsiTheme="minorHAnsi" w:cstheme="minorBidi"/>
              <w:color w:val="auto"/>
              <w:kern w:val="0"/>
              <w:sz w:val="22"/>
              <w:szCs w:val="22"/>
            </w:rPr>
          </w:pPr>
          <w:hyperlink w:anchor="_Toc12542891" w:history="1">
            <w:r w:rsidR="00A65A50" w:rsidRPr="00414AA1">
              <w:rPr>
                <w:rStyle w:val="Hyperlink"/>
              </w:rPr>
              <w:t>Isolate</w:t>
            </w:r>
            <w:r w:rsidR="00A65A50">
              <w:rPr>
                <w:webHidden/>
              </w:rPr>
              <w:tab/>
            </w:r>
            <w:r w:rsidR="00A65A50">
              <w:rPr>
                <w:webHidden/>
              </w:rPr>
              <w:fldChar w:fldCharType="begin"/>
            </w:r>
            <w:r w:rsidR="00A65A50">
              <w:rPr>
                <w:webHidden/>
              </w:rPr>
              <w:instrText xml:space="preserve"> PAGEREF _Toc12542891 \h </w:instrText>
            </w:r>
            <w:r w:rsidR="00A65A50">
              <w:rPr>
                <w:webHidden/>
              </w:rPr>
            </w:r>
            <w:r w:rsidR="00A65A50">
              <w:rPr>
                <w:webHidden/>
              </w:rPr>
              <w:fldChar w:fldCharType="separate"/>
            </w:r>
            <w:r w:rsidR="00A65A50">
              <w:rPr>
                <w:webHidden/>
              </w:rPr>
              <w:t>44</w:t>
            </w:r>
            <w:r w:rsidR="00A65A50">
              <w:rPr>
                <w:webHidden/>
              </w:rPr>
              <w:fldChar w:fldCharType="end"/>
            </w:r>
          </w:hyperlink>
        </w:p>
        <w:p w14:paraId="289839B2" w14:textId="527AF3A1" w:rsidR="00A65A50" w:rsidRDefault="004F5FC4">
          <w:pPr>
            <w:pStyle w:val="TOC3"/>
            <w:tabs>
              <w:tab w:val="right" w:leader="dot" w:pos="9016"/>
            </w:tabs>
            <w:rPr>
              <w:rFonts w:asciiTheme="minorHAnsi" w:eastAsiaTheme="minorEastAsia" w:hAnsiTheme="minorHAnsi" w:cstheme="minorBidi"/>
              <w:color w:val="auto"/>
              <w:kern w:val="0"/>
              <w:sz w:val="22"/>
              <w:szCs w:val="22"/>
            </w:rPr>
          </w:pPr>
          <w:hyperlink w:anchor="_Toc12542892" w:history="1">
            <w:r w:rsidR="00A65A50" w:rsidRPr="00414AA1">
              <w:rPr>
                <w:rStyle w:val="Hyperlink"/>
              </w:rPr>
              <w:t>Engineer</w:t>
            </w:r>
            <w:r w:rsidR="00A65A50">
              <w:rPr>
                <w:webHidden/>
              </w:rPr>
              <w:tab/>
            </w:r>
            <w:r w:rsidR="00A65A50">
              <w:rPr>
                <w:webHidden/>
              </w:rPr>
              <w:fldChar w:fldCharType="begin"/>
            </w:r>
            <w:r w:rsidR="00A65A50">
              <w:rPr>
                <w:webHidden/>
              </w:rPr>
              <w:instrText xml:space="preserve"> PAGEREF _Toc12542892 \h </w:instrText>
            </w:r>
            <w:r w:rsidR="00A65A50">
              <w:rPr>
                <w:webHidden/>
              </w:rPr>
            </w:r>
            <w:r w:rsidR="00A65A50">
              <w:rPr>
                <w:webHidden/>
              </w:rPr>
              <w:fldChar w:fldCharType="separate"/>
            </w:r>
            <w:r w:rsidR="00A65A50">
              <w:rPr>
                <w:webHidden/>
              </w:rPr>
              <w:t>44</w:t>
            </w:r>
            <w:r w:rsidR="00A65A50">
              <w:rPr>
                <w:webHidden/>
              </w:rPr>
              <w:fldChar w:fldCharType="end"/>
            </w:r>
          </w:hyperlink>
        </w:p>
        <w:p w14:paraId="72EA3CA0" w14:textId="6309EB67" w:rsidR="00A65A50" w:rsidRDefault="004F5FC4">
          <w:pPr>
            <w:pStyle w:val="TOC3"/>
            <w:tabs>
              <w:tab w:val="right" w:leader="dot" w:pos="9016"/>
            </w:tabs>
            <w:rPr>
              <w:rFonts w:asciiTheme="minorHAnsi" w:eastAsiaTheme="minorEastAsia" w:hAnsiTheme="minorHAnsi" w:cstheme="minorBidi"/>
              <w:color w:val="auto"/>
              <w:kern w:val="0"/>
              <w:sz w:val="22"/>
              <w:szCs w:val="22"/>
            </w:rPr>
          </w:pPr>
          <w:hyperlink w:anchor="_Toc12542893" w:history="1">
            <w:r w:rsidR="00A65A50" w:rsidRPr="00414AA1">
              <w:rPr>
                <w:rStyle w:val="Hyperlink"/>
              </w:rPr>
              <w:t>Apply administrative controls</w:t>
            </w:r>
            <w:r w:rsidR="00A65A50">
              <w:rPr>
                <w:webHidden/>
              </w:rPr>
              <w:tab/>
            </w:r>
            <w:r w:rsidR="00A65A50">
              <w:rPr>
                <w:webHidden/>
              </w:rPr>
              <w:fldChar w:fldCharType="begin"/>
            </w:r>
            <w:r w:rsidR="00A65A50">
              <w:rPr>
                <w:webHidden/>
              </w:rPr>
              <w:instrText xml:space="preserve"> PAGEREF _Toc12542893 \h </w:instrText>
            </w:r>
            <w:r w:rsidR="00A65A50">
              <w:rPr>
                <w:webHidden/>
              </w:rPr>
            </w:r>
            <w:r w:rsidR="00A65A50">
              <w:rPr>
                <w:webHidden/>
              </w:rPr>
              <w:fldChar w:fldCharType="separate"/>
            </w:r>
            <w:r w:rsidR="00A65A50">
              <w:rPr>
                <w:webHidden/>
              </w:rPr>
              <w:t>44</w:t>
            </w:r>
            <w:r w:rsidR="00A65A50">
              <w:rPr>
                <w:webHidden/>
              </w:rPr>
              <w:fldChar w:fldCharType="end"/>
            </w:r>
          </w:hyperlink>
        </w:p>
        <w:p w14:paraId="1F24B399" w14:textId="1D624F06" w:rsidR="00A65A50" w:rsidRDefault="004F5FC4">
          <w:pPr>
            <w:pStyle w:val="TOC3"/>
            <w:tabs>
              <w:tab w:val="right" w:leader="dot" w:pos="9016"/>
            </w:tabs>
            <w:rPr>
              <w:rFonts w:asciiTheme="minorHAnsi" w:eastAsiaTheme="minorEastAsia" w:hAnsiTheme="minorHAnsi" w:cstheme="minorBidi"/>
              <w:color w:val="auto"/>
              <w:kern w:val="0"/>
              <w:sz w:val="22"/>
              <w:szCs w:val="22"/>
            </w:rPr>
          </w:pPr>
          <w:hyperlink w:anchor="_Toc12542894" w:history="1">
            <w:r w:rsidR="00A65A50" w:rsidRPr="00414AA1">
              <w:rPr>
                <w:rStyle w:val="Hyperlink"/>
              </w:rPr>
              <w:t>PPE</w:t>
            </w:r>
            <w:r w:rsidR="00A65A50">
              <w:rPr>
                <w:webHidden/>
              </w:rPr>
              <w:tab/>
            </w:r>
            <w:r w:rsidR="00A65A50">
              <w:rPr>
                <w:webHidden/>
              </w:rPr>
              <w:fldChar w:fldCharType="begin"/>
            </w:r>
            <w:r w:rsidR="00A65A50">
              <w:rPr>
                <w:webHidden/>
              </w:rPr>
              <w:instrText xml:space="preserve"> PAGEREF _Toc12542894 \h </w:instrText>
            </w:r>
            <w:r w:rsidR="00A65A50">
              <w:rPr>
                <w:webHidden/>
              </w:rPr>
            </w:r>
            <w:r w:rsidR="00A65A50">
              <w:rPr>
                <w:webHidden/>
              </w:rPr>
              <w:fldChar w:fldCharType="separate"/>
            </w:r>
            <w:r w:rsidR="00A65A50">
              <w:rPr>
                <w:webHidden/>
              </w:rPr>
              <w:t>45</w:t>
            </w:r>
            <w:r w:rsidR="00A65A50">
              <w:rPr>
                <w:webHidden/>
              </w:rPr>
              <w:fldChar w:fldCharType="end"/>
            </w:r>
          </w:hyperlink>
        </w:p>
        <w:p w14:paraId="5E0AB698" w14:textId="68836FCA" w:rsidR="00A65A50" w:rsidRDefault="004F5FC4">
          <w:pPr>
            <w:pStyle w:val="TOC2"/>
            <w:rPr>
              <w:rFonts w:asciiTheme="minorHAnsi" w:eastAsiaTheme="minorEastAsia" w:hAnsiTheme="minorHAnsi" w:cstheme="minorBidi"/>
              <w:color w:val="auto"/>
              <w:kern w:val="0"/>
              <w:sz w:val="22"/>
              <w:szCs w:val="22"/>
            </w:rPr>
          </w:pPr>
          <w:hyperlink w:anchor="_Toc12542895" w:history="1">
            <w:r w:rsidR="00A65A50" w:rsidRPr="00414AA1">
              <w:rPr>
                <w:rStyle w:val="Hyperlink"/>
              </w:rPr>
              <w:t>Activity 4.3: Hierarchy of control</w:t>
            </w:r>
            <w:r w:rsidR="00A65A50">
              <w:rPr>
                <w:webHidden/>
              </w:rPr>
              <w:tab/>
            </w:r>
            <w:r w:rsidR="00A65A50">
              <w:rPr>
                <w:webHidden/>
              </w:rPr>
              <w:fldChar w:fldCharType="begin"/>
            </w:r>
            <w:r w:rsidR="00A65A50">
              <w:rPr>
                <w:webHidden/>
              </w:rPr>
              <w:instrText xml:space="preserve"> PAGEREF _Toc12542895 \h </w:instrText>
            </w:r>
            <w:r w:rsidR="00A65A50">
              <w:rPr>
                <w:webHidden/>
              </w:rPr>
            </w:r>
            <w:r w:rsidR="00A65A50">
              <w:rPr>
                <w:webHidden/>
              </w:rPr>
              <w:fldChar w:fldCharType="separate"/>
            </w:r>
            <w:r w:rsidR="00A65A50">
              <w:rPr>
                <w:webHidden/>
              </w:rPr>
              <w:t>46</w:t>
            </w:r>
            <w:r w:rsidR="00A65A50">
              <w:rPr>
                <w:webHidden/>
              </w:rPr>
              <w:fldChar w:fldCharType="end"/>
            </w:r>
          </w:hyperlink>
        </w:p>
        <w:p w14:paraId="5C0BC008" w14:textId="372B3DAB" w:rsidR="00A65A50" w:rsidRDefault="004F5FC4">
          <w:pPr>
            <w:pStyle w:val="TOC2"/>
            <w:rPr>
              <w:rFonts w:asciiTheme="minorHAnsi" w:eastAsiaTheme="minorEastAsia" w:hAnsiTheme="minorHAnsi" w:cstheme="minorBidi"/>
              <w:color w:val="auto"/>
              <w:kern w:val="0"/>
              <w:sz w:val="22"/>
              <w:szCs w:val="22"/>
            </w:rPr>
          </w:pPr>
          <w:hyperlink w:anchor="_Toc12542896" w:history="1">
            <w:r w:rsidR="00A65A50" w:rsidRPr="00414AA1">
              <w:rPr>
                <w:rStyle w:val="Hyperlink"/>
              </w:rPr>
              <w:t>Inadequacies in existing risk controls</w:t>
            </w:r>
            <w:r w:rsidR="00A65A50">
              <w:rPr>
                <w:webHidden/>
              </w:rPr>
              <w:tab/>
            </w:r>
            <w:r w:rsidR="00A65A50">
              <w:rPr>
                <w:webHidden/>
              </w:rPr>
              <w:fldChar w:fldCharType="begin"/>
            </w:r>
            <w:r w:rsidR="00A65A50">
              <w:rPr>
                <w:webHidden/>
              </w:rPr>
              <w:instrText xml:space="preserve"> PAGEREF _Toc12542896 \h </w:instrText>
            </w:r>
            <w:r w:rsidR="00A65A50">
              <w:rPr>
                <w:webHidden/>
              </w:rPr>
            </w:r>
            <w:r w:rsidR="00A65A50">
              <w:rPr>
                <w:webHidden/>
              </w:rPr>
              <w:fldChar w:fldCharType="separate"/>
            </w:r>
            <w:r w:rsidR="00A65A50">
              <w:rPr>
                <w:webHidden/>
              </w:rPr>
              <w:t>47</w:t>
            </w:r>
            <w:r w:rsidR="00A65A50">
              <w:rPr>
                <w:webHidden/>
              </w:rPr>
              <w:fldChar w:fldCharType="end"/>
            </w:r>
          </w:hyperlink>
        </w:p>
        <w:p w14:paraId="49D2D271" w14:textId="23EEAD0E" w:rsidR="00A65A50" w:rsidRDefault="004F5FC4">
          <w:pPr>
            <w:pStyle w:val="TOC3"/>
            <w:tabs>
              <w:tab w:val="right" w:leader="dot" w:pos="9016"/>
            </w:tabs>
            <w:rPr>
              <w:rFonts w:asciiTheme="minorHAnsi" w:eastAsiaTheme="minorEastAsia" w:hAnsiTheme="minorHAnsi" w:cstheme="minorBidi"/>
              <w:color w:val="auto"/>
              <w:kern w:val="0"/>
              <w:sz w:val="22"/>
              <w:szCs w:val="22"/>
            </w:rPr>
          </w:pPr>
          <w:hyperlink w:anchor="_Toc12542897" w:history="1">
            <w:r w:rsidR="00A65A50" w:rsidRPr="00414AA1">
              <w:rPr>
                <w:rStyle w:val="Hyperlink"/>
              </w:rPr>
              <w:t>Identifying inadequate risk controls</w:t>
            </w:r>
            <w:r w:rsidR="00A65A50">
              <w:rPr>
                <w:webHidden/>
              </w:rPr>
              <w:tab/>
            </w:r>
            <w:r w:rsidR="00A65A50">
              <w:rPr>
                <w:webHidden/>
              </w:rPr>
              <w:fldChar w:fldCharType="begin"/>
            </w:r>
            <w:r w:rsidR="00A65A50">
              <w:rPr>
                <w:webHidden/>
              </w:rPr>
              <w:instrText xml:space="preserve"> PAGEREF _Toc12542897 \h </w:instrText>
            </w:r>
            <w:r w:rsidR="00A65A50">
              <w:rPr>
                <w:webHidden/>
              </w:rPr>
            </w:r>
            <w:r w:rsidR="00A65A50">
              <w:rPr>
                <w:webHidden/>
              </w:rPr>
              <w:fldChar w:fldCharType="separate"/>
            </w:r>
            <w:r w:rsidR="00A65A50">
              <w:rPr>
                <w:webHidden/>
              </w:rPr>
              <w:t>47</w:t>
            </w:r>
            <w:r w:rsidR="00A65A50">
              <w:rPr>
                <w:webHidden/>
              </w:rPr>
              <w:fldChar w:fldCharType="end"/>
            </w:r>
          </w:hyperlink>
        </w:p>
        <w:p w14:paraId="37E0033B" w14:textId="6470FF92" w:rsidR="00A65A50" w:rsidRDefault="004F5FC4">
          <w:pPr>
            <w:pStyle w:val="TOC3"/>
            <w:tabs>
              <w:tab w:val="right" w:leader="dot" w:pos="9016"/>
            </w:tabs>
            <w:rPr>
              <w:rFonts w:asciiTheme="minorHAnsi" w:eastAsiaTheme="minorEastAsia" w:hAnsiTheme="minorHAnsi" w:cstheme="minorBidi"/>
              <w:color w:val="auto"/>
              <w:kern w:val="0"/>
              <w:sz w:val="22"/>
              <w:szCs w:val="22"/>
            </w:rPr>
          </w:pPr>
          <w:hyperlink w:anchor="_Toc12542898" w:history="1">
            <w:r w:rsidR="00A65A50" w:rsidRPr="00414AA1">
              <w:rPr>
                <w:rStyle w:val="Hyperlink"/>
              </w:rPr>
              <w:t>Reporting inadequate risk controls</w:t>
            </w:r>
            <w:r w:rsidR="00A65A50">
              <w:rPr>
                <w:webHidden/>
              </w:rPr>
              <w:tab/>
            </w:r>
            <w:r w:rsidR="00A65A50">
              <w:rPr>
                <w:webHidden/>
              </w:rPr>
              <w:fldChar w:fldCharType="begin"/>
            </w:r>
            <w:r w:rsidR="00A65A50">
              <w:rPr>
                <w:webHidden/>
              </w:rPr>
              <w:instrText xml:space="preserve"> PAGEREF _Toc12542898 \h </w:instrText>
            </w:r>
            <w:r w:rsidR="00A65A50">
              <w:rPr>
                <w:webHidden/>
              </w:rPr>
            </w:r>
            <w:r w:rsidR="00A65A50">
              <w:rPr>
                <w:webHidden/>
              </w:rPr>
              <w:fldChar w:fldCharType="separate"/>
            </w:r>
            <w:r w:rsidR="00A65A50">
              <w:rPr>
                <w:webHidden/>
              </w:rPr>
              <w:t>47</w:t>
            </w:r>
            <w:r w:rsidR="00A65A50">
              <w:rPr>
                <w:webHidden/>
              </w:rPr>
              <w:fldChar w:fldCharType="end"/>
            </w:r>
          </w:hyperlink>
        </w:p>
        <w:p w14:paraId="27E8C188" w14:textId="1083AF3D" w:rsidR="00A65A50" w:rsidRDefault="004F5FC4">
          <w:pPr>
            <w:pStyle w:val="TOC2"/>
            <w:rPr>
              <w:rFonts w:asciiTheme="minorHAnsi" w:eastAsiaTheme="minorEastAsia" w:hAnsiTheme="minorHAnsi" w:cstheme="minorBidi"/>
              <w:color w:val="auto"/>
              <w:kern w:val="0"/>
              <w:sz w:val="22"/>
              <w:szCs w:val="22"/>
            </w:rPr>
          </w:pPr>
          <w:hyperlink w:anchor="_Toc12542899" w:history="1">
            <w:r w:rsidR="00A65A50" w:rsidRPr="00414AA1">
              <w:rPr>
                <w:rStyle w:val="Hyperlink"/>
              </w:rPr>
              <w:t>Activity 4.4: Risk controls</w:t>
            </w:r>
            <w:r w:rsidR="00A65A50">
              <w:rPr>
                <w:webHidden/>
              </w:rPr>
              <w:tab/>
            </w:r>
            <w:r w:rsidR="00A65A50">
              <w:rPr>
                <w:webHidden/>
              </w:rPr>
              <w:fldChar w:fldCharType="begin"/>
            </w:r>
            <w:r w:rsidR="00A65A50">
              <w:rPr>
                <w:webHidden/>
              </w:rPr>
              <w:instrText xml:space="preserve"> PAGEREF _Toc12542899 \h </w:instrText>
            </w:r>
            <w:r w:rsidR="00A65A50">
              <w:rPr>
                <w:webHidden/>
              </w:rPr>
            </w:r>
            <w:r w:rsidR="00A65A50">
              <w:rPr>
                <w:webHidden/>
              </w:rPr>
              <w:fldChar w:fldCharType="separate"/>
            </w:r>
            <w:r w:rsidR="00A65A50">
              <w:rPr>
                <w:webHidden/>
              </w:rPr>
              <w:t>48</w:t>
            </w:r>
            <w:r w:rsidR="00A65A50">
              <w:rPr>
                <w:webHidden/>
              </w:rPr>
              <w:fldChar w:fldCharType="end"/>
            </w:r>
          </w:hyperlink>
        </w:p>
        <w:p w14:paraId="275542BE" w14:textId="6627A1C9" w:rsidR="00A65A50" w:rsidRDefault="004F5FC4">
          <w:pPr>
            <w:pStyle w:val="TOC2"/>
            <w:rPr>
              <w:rFonts w:asciiTheme="minorHAnsi" w:eastAsiaTheme="minorEastAsia" w:hAnsiTheme="minorHAnsi" w:cstheme="minorBidi"/>
              <w:color w:val="auto"/>
              <w:kern w:val="0"/>
              <w:sz w:val="22"/>
              <w:szCs w:val="22"/>
            </w:rPr>
          </w:pPr>
          <w:hyperlink w:anchor="_Toc12542900" w:history="1">
            <w:r w:rsidR="00A65A50" w:rsidRPr="00414AA1">
              <w:rPr>
                <w:rStyle w:val="Hyperlink"/>
              </w:rPr>
              <w:t>Monitor outcomes of reports on inadequacies</w:t>
            </w:r>
            <w:r w:rsidR="00A65A50">
              <w:rPr>
                <w:webHidden/>
              </w:rPr>
              <w:tab/>
            </w:r>
            <w:r w:rsidR="00A65A50">
              <w:rPr>
                <w:webHidden/>
              </w:rPr>
              <w:fldChar w:fldCharType="begin"/>
            </w:r>
            <w:r w:rsidR="00A65A50">
              <w:rPr>
                <w:webHidden/>
              </w:rPr>
              <w:instrText xml:space="preserve"> PAGEREF _Toc12542900 \h </w:instrText>
            </w:r>
            <w:r w:rsidR="00A65A50">
              <w:rPr>
                <w:webHidden/>
              </w:rPr>
            </w:r>
            <w:r w:rsidR="00A65A50">
              <w:rPr>
                <w:webHidden/>
              </w:rPr>
              <w:fldChar w:fldCharType="separate"/>
            </w:r>
            <w:r w:rsidR="00A65A50">
              <w:rPr>
                <w:webHidden/>
              </w:rPr>
              <w:t>49</w:t>
            </w:r>
            <w:r w:rsidR="00A65A50">
              <w:rPr>
                <w:webHidden/>
              </w:rPr>
              <w:fldChar w:fldCharType="end"/>
            </w:r>
          </w:hyperlink>
        </w:p>
        <w:p w14:paraId="0CEE3FAE" w14:textId="74AEA2E1" w:rsidR="00A65A50" w:rsidRDefault="004F5FC4">
          <w:pPr>
            <w:pStyle w:val="TOC3"/>
            <w:tabs>
              <w:tab w:val="right" w:leader="dot" w:pos="9016"/>
            </w:tabs>
            <w:rPr>
              <w:rFonts w:asciiTheme="minorHAnsi" w:eastAsiaTheme="minorEastAsia" w:hAnsiTheme="minorHAnsi" w:cstheme="minorBidi"/>
              <w:color w:val="auto"/>
              <w:kern w:val="0"/>
              <w:sz w:val="22"/>
              <w:szCs w:val="22"/>
            </w:rPr>
          </w:pPr>
          <w:hyperlink w:anchor="_Toc12542901" w:history="1">
            <w:r w:rsidR="00A65A50" w:rsidRPr="00414AA1">
              <w:rPr>
                <w:rStyle w:val="Hyperlink"/>
              </w:rPr>
              <w:t>Monitoring outcomes of reports</w:t>
            </w:r>
            <w:r w:rsidR="00A65A50">
              <w:rPr>
                <w:webHidden/>
              </w:rPr>
              <w:tab/>
            </w:r>
            <w:r w:rsidR="00A65A50">
              <w:rPr>
                <w:webHidden/>
              </w:rPr>
              <w:fldChar w:fldCharType="begin"/>
            </w:r>
            <w:r w:rsidR="00A65A50">
              <w:rPr>
                <w:webHidden/>
              </w:rPr>
              <w:instrText xml:space="preserve"> PAGEREF _Toc12542901 \h </w:instrText>
            </w:r>
            <w:r w:rsidR="00A65A50">
              <w:rPr>
                <w:webHidden/>
              </w:rPr>
            </w:r>
            <w:r w:rsidR="00A65A50">
              <w:rPr>
                <w:webHidden/>
              </w:rPr>
              <w:fldChar w:fldCharType="separate"/>
            </w:r>
            <w:r w:rsidR="00A65A50">
              <w:rPr>
                <w:webHidden/>
              </w:rPr>
              <w:t>49</w:t>
            </w:r>
            <w:r w:rsidR="00A65A50">
              <w:rPr>
                <w:webHidden/>
              </w:rPr>
              <w:fldChar w:fldCharType="end"/>
            </w:r>
          </w:hyperlink>
        </w:p>
        <w:p w14:paraId="2B0DA2B8" w14:textId="243A1825" w:rsidR="00A65A50" w:rsidRDefault="004F5FC4">
          <w:pPr>
            <w:pStyle w:val="TOC3"/>
            <w:tabs>
              <w:tab w:val="right" w:leader="dot" w:pos="9016"/>
            </w:tabs>
            <w:rPr>
              <w:rFonts w:asciiTheme="minorHAnsi" w:eastAsiaTheme="minorEastAsia" w:hAnsiTheme="minorHAnsi" w:cstheme="minorBidi"/>
              <w:color w:val="auto"/>
              <w:kern w:val="0"/>
              <w:sz w:val="22"/>
              <w:szCs w:val="22"/>
            </w:rPr>
          </w:pPr>
          <w:hyperlink w:anchor="_Toc12542902" w:history="1">
            <w:r w:rsidR="00A65A50" w:rsidRPr="00414AA1">
              <w:rPr>
                <w:rStyle w:val="Hyperlink"/>
              </w:rPr>
              <w:t>Pushing for a resolution</w:t>
            </w:r>
            <w:r w:rsidR="00A65A50">
              <w:rPr>
                <w:webHidden/>
              </w:rPr>
              <w:tab/>
            </w:r>
            <w:r w:rsidR="00A65A50">
              <w:rPr>
                <w:webHidden/>
              </w:rPr>
              <w:fldChar w:fldCharType="begin"/>
            </w:r>
            <w:r w:rsidR="00A65A50">
              <w:rPr>
                <w:webHidden/>
              </w:rPr>
              <w:instrText xml:space="preserve"> PAGEREF _Toc12542902 \h </w:instrText>
            </w:r>
            <w:r w:rsidR="00A65A50">
              <w:rPr>
                <w:webHidden/>
              </w:rPr>
            </w:r>
            <w:r w:rsidR="00A65A50">
              <w:rPr>
                <w:webHidden/>
              </w:rPr>
              <w:fldChar w:fldCharType="separate"/>
            </w:r>
            <w:r w:rsidR="00A65A50">
              <w:rPr>
                <w:webHidden/>
              </w:rPr>
              <w:t>50</w:t>
            </w:r>
            <w:r w:rsidR="00A65A50">
              <w:rPr>
                <w:webHidden/>
              </w:rPr>
              <w:fldChar w:fldCharType="end"/>
            </w:r>
          </w:hyperlink>
        </w:p>
        <w:p w14:paraId="452842A3" w14:textId="61157F3F" w:rsidR="00A65A50" w:rsidRDefault="004F5FC4">
          <w:pPr>
            <w:pStyle w:val="TOC2"/>
            <w:rPr>
              <w:rFonts w:asciiTheme="minorHAnsi" w:eastAsiaTheme="minorEastAsia" w:hAnsiTheme="minorHAnsi" w:cstheme="minorBidi"/>
              <w:color w:val="auto"/>
              <w:kern w:val="0"/>
              <w:sz w:val="22"/>
              <w:szCs w:val="22"/>
            </w:rPr>
          </w:pPr>
          <w:hyperlink w:anchor="_Toc12542903" w:history="1">
            <w:r w:rsidR="00A65A50" w:rsidRPr="00414AA1">
              <w:rPr>
                <w:rStyle w:val="Hyperlink"/>
              </w:rPr>
              <w:t>Activity 4.5: Monitor outcomes</w:t>
            </w:r>
            <w:r w:rsidR="00A65A50">
              <w:rPr>
                <w:webHidden/>
              </w:rPr>
              <w:tab/>
            </w:r>
            <w:r w:rsidR="00A65A50">
              <w:rPr>
                <w:webHidden/>
              </w:rPr>
              <w:fldChar w:fldCharType="begin"/>
            </w:r>
            <w:r w:rsidR="00A65A50">
              <w:rPr>
                <w:webHidden/>
              </w:rPr>
              <w:instrText xml:space="preserve"> PAGEREF _Toc12542903 \h </w:instrText>
            </w:r>
            <w:r w:rsidR="00A65A50">
              <w:rPr>
                <w:webHidden/>
              </w:rPr>
            </w:r>
            <w:r w:rsidR="00A65A50">
              <w:rPr>
                <w:webHidden/>
              </w:rPr>
              <w:fldChar w:fldCharType="separate"/>
            </w:r>
            <w:r w:rsidR="00A65A50">
              <w:rPr>
                <w:webHidden/>
              </w:rPr>
              <w:t>50</w:t>
            </w:r>
            <w:r w:rsidR="00A65A50">
              <w:rPr>
                <w:webHidden/>
              </w:rPr>
              <w:fldChar w:fldCharType="end"/>
            </w:r>
          </w:hyperlink>
        </w:p>
        <w:p w14:paraId="3491403B" w14:textId="7D0A23FA" w:rsidR="00A65A50" w:rsidRDefault="004F5FC4">
          <w:pPr>
            <w:pStyle w:val="TOC1"/>
            <w:rPr>
              <w:rFonts w:asciiTheme="minorHAnsi" w:eastAsiaTheme="minorEastAsia" w:hAnsiTheme="minorHAnsi" w:cstheme="minorBidi"/>
              <w:color w:val="auto"/>
              <w:kern w:val="0"/>
              <w:sz w:val="22"/>
              <w:szCs w:val="22"/>
            </w:rPr>
          </w:pPr>
          <w:hyperlink w:anchor="_Toc12542904" w:history="1">
            <w:r w:rsidR="00A65A50" w:rsidRPr="00414AA1">
              <w:rPr>
                <w:rStyle w:val="Hyperlink"/>
              </w:rPr>
              <w:t>Topic 5: Implement and monitor organisational procedures for maintaining WHS records</w:t>
            </w:r>
            <w:r w:rsidR="00A65A50">
              <w:rPr>
                <w:webHidden/>
              </w:rPr>
              <w:tab/>
            </w:r>
            <w:r w:rsidR="00A65A50">
              <w:rPr>
                <w:webHidden/>
              </w:rPr>
              <w:fldChar w:fldCharType="begin"/>
            </w:r>
            <w:r w:rsidR="00A65A50">
              <w:rPr>
                <w:webHidden/>
              </w:rPr>
              <w:instrText xml:space="preserve"> PAGEREF _Toc12542904 \h </w:instrText>
            </w:r>
            <w:r w:rsidR="00A65A50">
              <w:rPr>
                <w:webHidden/>
              </w:rPr>
            </w:r>
            <w:r w:rsidR="00A65A50">
              <w:rPr>
                <w:webHidden/>
              </w:rPr>
              <w:fldChar w:fldCharType="separate"/>
            </w:r>
            <w:r w:rsidR="00A65A50">
              <w:rPr>
                <w:webHidden/>
              </w:rPr>
              <w:t>52</w:t>
            </w:r>
            <w:r w:rsidR="00A65A50">
              <w:rPr>
                <w:webHidden/>
              </w:rPr>
              <w:fldChar w:fldCharType="end"/>
            </w:r>
          </w:hyperlink>
        </w:p>
        <w:p w14:paraId="4359E92E" w14:textId="61A54A0B" w:rsidR="00A65A50" w:rsidRDefault="004F5FC4">
          <w:pPr>
            <w:pStyle w:val="TOC2"/>
            <w:rPr>
              <w:rFonts w:asciiTheme="minorHAnsi" w:eastAsiaTheme="minorEastAsia" w:hAnsiTheme="minorHAnsi" w:cstheme="minorBidi"/>
              <w:color w:val="auto"/>
              <w:kern w:val="0"/>
              <w:sz w:val="22"/>
              <w:szCs w:val="22"/>
            </w:rPr>
          </w:pPr>
          <w:hyperlink w:anchor="_Toc12542905" w:history="1">
            <w:r w:rsidR="00A65A50" w:rsidRPr="00414AA1">
              <w:rPr>
                <w:rStyle w:val="Hyperlink"/>
              </w:rPr>
              <w:t>Introduction</w:t>
            </w:r>
            <w:r w:rsidR="00A65A50">
              <w:rPr>
                <w:webHidden/>
              </w:rPr>
              <w:tab/>
            </w:r>
            <w:r w:rsidR="00A65A50">
              <w:rPr>
                <w:webHidden/>
              </w:rPr>
              <w:fldChar w:fldCharType="begin"/>
            </w:r>
            <w:r w:rsidR="00A65A50">
              <w:rPr>
                <w:webHidden/>
              </w:rPr>
              <w:instrText xml:space="preserve"> PAGEREF _Toc12542905 \h </w:instrText>
            </w:r>
            <w:r w:rsidR="00A65A50">
              <w:rPr>
                <w:webHidden/>
              </w:rPr>
            </w:r>
            <w:r w:rsidR="00A65A50">
              <w:rPr>
                <w:webHidden/>
              </w:rPr>
              <w:fldChar w:fldCharType="separate"/>
            </w:r>
            <w:r w:rsidR="00A65A50">
              <w:rPr>
                <w:webHidden/>
              </w:rPr>
              <w:t>52</w:t>
            </w:r>
            <w:r w:rsidR="00A65A50">
              <w:rPr>
                <w:webHidden/>
              </w:rPr>
              <w:fldChar w:fldCharType="end"/>
            </w:r>
          </w:hyperlink>
        </w:p>
        <w:p w14:paraId="6B536A11" w14:textId="0E7A1854" w:rsidR="00A65A50" w:rsidRDefault="004F5FC4">
          <w:pPr>
            <w:pStyle w:val="TOC2"/>
            <w:rPr>
              <w:rFonts w:asciiTheme="minorHAnsi" w:eastAsiaTheme="minorEastAsia" w:hAnsiTheme="minorHAnsi" w:cstheme="minorBidi"/>
              <w:color w:val="auto"/>
              <w:kern w:val="0"/>
              <w:sz w:val="22"/>
              <w:szCs w:val="22"/>
            </w:rPr>
          </w:pPr>
          <w:hyperlink w:anchor="_Toc12542906" w:history="1">
            <w:r w:rsidR="00A65A50" w:rsidRPr="00414AA1">
              <w:rPr>
                <w:rStyle w:val="Hyperlink"/>
              </w:rPr>
              <w:t>Complete and maintain WHS records</w:t>
            </w:r>
            <w:r w:rsidR="00A65A50">
              <w:rPr>
                <w:webHidden/>
              </w:rPr>
              <w:tab/>
            </w:r>
            <w:r w:rsidR="00A65A50">
              <w:rPr>
                <w:webHidden/>
              </w:rPr>
              <w:fldChar w:fldCharType="begin"/>
            </w:r>
            <w:r w:rsidR="00A65A50">
              <w:rPr>
                <w:webHidden/>
              </w:rPr>
              <w:instrText xml:space="preserve"> PAGEREF _Toc12542906 \h </w:instrText>
            </w:r>
            <w:r w:rsidR="00A65A50">
              <w:rPr>
                <w:webHidden/>
              </w:rPr>
            </w:r>
            <w:r w:rsidR="00A65A50">
              <w:rPr>
                <w:webHidden/>
              </w:rPr>
              <w:fldChar w:fldCharType="separate"/>
            </w:r>
            <w:r w:rsidR="00A65A50">
              <w:rPr>
                <w:webHidden/>
              </w:rPr>
              <w:t>52</w:t>
            </w:r>
            <w:r w:rsidR="00A65A50">
              <w:rPr>
                <w:webHidden/>
              </w:rPr>
              <w:fldChar w:fldCharType="end"/>
            </w:r>
          </w:hyperlink>
        </w:p>
        <w:p w14:paraId="7A18FEA4" w14:textId="63B7723C" w:rsidR="00A65A50" w:rsidRDefault="004F5FC4">
          <w:pPr>
            <w:pStyle w:val="TOC3"/>
            <w:tabs>
              <w:tab w:val="right" w:leader="dot" w:pos="9016"/>
            </w:tabs>
            <w:rPr>
              <w:rFonts w:asciiTheme="minorHAnsi" w:eastAsiaTheme="minorEastAsia" w:hAnsiTheme="minorHAnsi" w:cstheme="minorBidi"/>
              <w:color w:val="auto"/>
              <w:kern w:val="0"/>
              <w:sz w:val="22"/>
              <w:szCs w:val="22"/>
            </w:rPr>
          </w:pPr>
          <w:hyperlink w:anchor="_Toc12542907" w:history="1">
            <w:r w:rsidR="00A65A50" w:rsidRPr="00414AA1">
              <w:rPr>
                <w:rStyle w:val="Hyperlink"/>
              </w:rPr>
              <w:t>Records of incidents, injuries, and illnesses</w:t>
            </w:r>
            <w:r w:rsidR="00A65A50">
              <w:rPr>
                <w:webHidden/>
              </w:rPr>
              <w:tab/>
            </w:r>
            <w:r w:rsidR="00A65A50">
              <w:rPr>
                <w:webHidden/>
              </w:rPr>
              <w:fldChar w:fldCharType="begin"/>
            </w:r>
            <w:r w:rsidR="00A65A50">
              <w:rPr>
                <w:webHidden/>
              </w:rPr>
              <w:instrText xml:space="preserve"> PAGEREF _Toc12542907 \h </w:instrText>
            </w:r>
            <w:r w:rsidR="00A65A50">
              <w:rPr>
                <w:webHidden/>
              </w:rPr>
            </w:r>
            <w:r w:rsidR="00A65A50">
              <w:rPr>
                <w:webHidden/>
              </w:rPr>
              <w:fldChar w:fldCharType="separate"/>
            </w:r>
            <w:r w:rsidR="00A65A50">
              <w:rPr>
                <w:webHidden/>
              </w:rPr>
              <w:t>52</w:t>
            </w:r>
            <w:r w:rsidR="00A65A50">
              <w:rPr>
                <w:webHidden/>
              </w:rPr>
              <w:fldChar w:fldCharType="end"/>
            </w:r>
          </w:hyperlink>
        </w:p>
        <w:p w14:paraId="2BEDCC25" w14:textId="17BF00EE" w:rsidR="00A65A50" w:rsidRDefault="004F5FC4">
          <w:pPr>
            <w:pStyle w:val="TOC3"/>
            <w:tabs>
              <w:tab w:val="right" w:leader="dot" w:pos="9016"/>
            </w:tabs>
            <w:rPr>
              <w:rFonts w:asciiTheme="minorHAnsi" w:eastAsiaTheme="minorEastAsia" w:hAnsiTheme="minorHAnsi" w:cstheme="minorBidi"/>
              <w:color w:val="auto"/>
              <w:kern w:val="0"/>
              <w:sz w:val="22"/>
              <w:szCs w:val="22"/>
            </w:rPr>
          </w:pPr>
          <w:hyperlink w:anchor="_Toc12542908" w:history="1">
            <w:r w:rsidR="00A65A50" w:rsidRPr="00414AA1">
              <w:rPr>
                <w:rStyle w:val="Hyperlink"/>
              </w:rPr>
              <w:t>Completing and maintaining records</w:t>
            </w:r>
            <w:r w:rsidR="00A65A50">
              <w:rPr>
                <w:webHidden/>
              </w:rPr>
              <w:tab/>
            </w:r>
            <w:r w:rsidR="00A65A50">
              <w:rPr>
                <w:webHidden/>
              </w:rPr>
              <w:fldChar w:fldCharType="begin"/>
            </w:r>
            <w:r w:rsidR="00A65A50">
              <w:rPr>
                <w:webHidden/>
              </w:rPr>
              <w:instrText xml:space="preserve"> PAGEREF _Toc12542908 \h </w:instrText>
            </w:r>
            <w:r w:rsidR="00A65A50">
              <w:rPr>
                <w:webHidden/>
              </w:rPr>
            </w:r>
            <w:r w:rsidR="00A65A50">
              <w:rPr>
                <w:webHidden/>
              </w:rPr>
              <w:fldChar w:fldCharType="separate"/>
            </w:r>
            <w:r w:rsidR="00A65A50">
              <w:rPr>
                <w:webHidden/>
              </w:rPr>
              <w:t>53</w:t>
            </w:r>
            <w:r w:rsidR="00A65A50">
              <w:rPr>
                <w:webHidden/>
              </w:rPr>
              <w:fldChar w:fldCharType="end"/>
            </w:r>
          </w:hyperlink>
        </w:p>
        <w:p w14:paraId="5CBD76F0" w14:textId="1FCC2A55" w:rsidR="00A65A50" w:rsidRDefault="004F5FC4">
          <w:pPr>
            <w:pStyle w:val="TOC2"/>
            <w:rPr>
              <w:rFonts w:asciiTheme="minorHAnsi" w:eastAsiaTheme="minorEastAsia" w:hAnsiTheme="minorHAnsi" w:cstheme="minorBidi"/>
              <w:color w:val="auto"/>
              <w:kern w:val="0"/>
              <w:sz w:val="22"/>
              <w:szCs w:val="22"/>
            </w:rPr>
          </w:pPr>
          <w:hyperlink w:anchor="_Toc12542909" w:history="1">
            <w:r w:rsidR="00A65A50" w:rsidRPr="00414AA1">
              <w:rPr>
                <w:rStyle w:val="Hyperlink"/>
              </w:rPr>
              <w:t>Activity 5.1: WHS records of incidents</w:t>
            </w:r>
            <w:r w:rsidR="00A65A50">
              <w:rPr>
                <w:webHidden/>
              </w:rPr>
              <w:tab/>
            </w:r>
            <w:r w:rsidR="00A65A50">
              <w:rPr>
                <w:webHidden/>
              </w:rPr>
              <w:fldChar w:fldCharType="begin"/>
            </w:r>
            <w:r w:rsidR="00A65A50">
              <w:rPr>
                <w:webHidden/>
              </w:rPr>
              <w:instrText xml:space="preserve"> PAGEREF _Toc12542909 \h </w:instrText>
            </w:r>
            <w:r w:rsidR="00A65A50">
              <w:rPr>
                <w:webHidden/>
              </w:rPr>
            </w:r>
            <w:r w:rsidR="00A65A50">
              <w:rPr>
                <w:webHidden/>
              </w:rPr>
              <w:fldChar w:fldCharType="separate"/>
            </w:r>
            <w:r w:rsidR="00A65A50">
              <w:rPr>
                <w:webHidden/>
              </w:rPr>
              <w:t>53</w:t>
            </w:r>
            <w:r w:rsidR="00A65A50">
              <w:rPr>
                <w:webHidden/>
              </w:rPr>
              <w:fldChar w:fldCharType="end"/>
            </w:r>
          </w:hyperlink>
        </w:p>
        <w:p w14:paraId="6B88CAAC" w14:textId="5FA9F1AA" w:rsidR="00A65A50" w:rsidRDefault="004F5FC4">
          <w:pPr>
            <w:pStyle w:val="TOC2"/>
            <w:rPr>
              <w:rFonts w:asciiTheme="minorHAnsi" w:eastAsiaTheme="minorEastAsia" w:hAnsiTheme="minorHAnsi" w:cstheme="minorBidi"/>
              <w:color w:val="auto"/>
              <w:kern w:val="0"/>
              <w:sz w:val="22"/>
              <w:szCs w:val="22"/>
            </w:rPr>
          </w:pPr>
          <w:hyperlink w:anchor="_Toc12542910" w:history="1">
            <w:r w:rsidR="00A65A50" w:rsidRPr="00414AA1">
              <w:rPr>
                <w:rStyle w:val="Hyperlink"/>
              </w:rPr>
              <w:t>Identify hazards and monitor risk control procedures</w:t>
            </w:r>
            <w:r w:rsidR="00A65A50">
              <w:rPr>
                <w:webHidden/>
              </w:rPr>
              <w:tab/>
            </w:r>
            <w:r w:rsidR="00A65A50">
              <w:rPr>
                <w:webHidden/>
              </w:rPr>
              <w:fldChar w:fldCharType="begin"/>
            </w:r>
            <w:r w:rsidR="00A65A50">
              <w:rPr>
                <w:webHidden/>
              </w:rPr>
              <w:instrText xml:space="preserve"> PAGEREF _Toc12542910 \h </w:instrText>
            </w:r>
            <w:r w:rsidR="00A65A50">
              <w:rPr>
                <w:webHidden/>
              </w:rPr>
            </w:r>
            <w:r w:rsidR="00A65A50">
              <w:rPr>
                <w:webHidden/>
              </w:rPr>
              <w:fldChar w:fldCharType="separate"/>
            </w:r>
            <w:r w:rsidR="00A65A50">
              <w:rPr>
                <w:webHidden/>
              </w:rPr>
              <w:t>54</w:t>
            </w:r>
            <w:r w:rsidR="00A65A50">
              <w:rPr>
                <w:webHidden/>
              </w:rPr>
              <w:fldChar w:fldCharType="end"/>
            </w:r>
          </w:hyperlink>
        </w:p>
        <w:p w14:paraId="79D4217E" w14:textId="400A77AE" w:rsidR="00A65A50" w:rsidRDefault="004F5FC4">
          <w:pPr>
            <w:pStyle w:val="TOC3"/>
            <w:tabs>
              <w:tab w:val="right" w:leader="dot" w:pos="9016"/>
            </w:tabs>
            <w:rPr>
              <w:rFonts w:asciiTheme="minorHAnsi" w:eastAsiaTheme="minorEastAsia" w:hAnsiTheme="minorHAnsi" w:cstheme="minorBidi"/>
              <w:color w:val="auto"/>
              <w:kern w:val="0"/>
              <w:sz w:val="22"/>
              <w:szCs w:val="22"/>
            </w:rPr>
          </w:pPr>
          <w:hyperlink w:anchor="_Toc12542911" w:history="1">
            <w:r w:rsidR="00A65A50" w:rsidRPr="00414AA1">
              <w:rPr>
                <w:rStyle w:val="Hyperlink"/>
              </w:rPr>
              <w:t>Using data to identify hazards</w:t>
            </w:r>
            <w:r w:rsidR="00A65A50">
              <w:rPr>
                <w:webHidden/>
              </w:rPr>
              <w:tab/>
            </w:r>
            <w:r w:rsidR="00A65A50">
              <w:rPr>
                <w:webHidden/>
              </w:rPr>
              <w:fldChar w:fldCharType="begin"/>
            </w:r>
            <w:r w:rsidR="00A65A50">
              <w:rPr>
                <w:webHidden/>
              </w:rPr>
              <w:instrText xml:space="preserve"> PAGEREF _Toc12542911 \h </w:instrText>
            </w:r>
            <w:r w:rsidR="00A65A50">
              <w:rPr>
                <w:webHidden/>
              </w:rPr>
            </w:r>
            <w:r w:rsidR="00A65A50">
              <w:rPr>
                <w:webHidden/>
              </w:rPr>
              <w:fldChar w:fldCharType="separate"/>
            </w:r>
            <w:r w:rsidR="00A65A50">
              <w:rPr>
                <w:webHidden/>
              </w:rPr>
              <w:t>54</w:t>
            </w:r>
            <w:r w:rsidR="00A65A50">
              <w:rPr>
                <w:webHidden/>
              </w:rPr>
              <w:fldChar w:fldCharType="end"/>
            </w:r>
          </w:hyperlink>
        </w:p>
        <w:p w14:paraId="6915DF05" w14:textId="22A96C2F" w:rsidR="00FC65C0" w:rsidRDefault="004F5FC4" w:rsidP="00FE735A">
          <w:pPr>
            <w:pStyle w:val="TOC2"/>
          </w:pPr>
          <w:hyperlink w:anchor="_Toc12542912" w:history="1">
            <w:r w:rsidR="00A65A50" w:rsidRPr="00414AA1">
              <w:rPr>
                <w:rStyle w:val="Hyperlink"/>
              </w:rPr>
              <w:t>Activity 5.2: Identify hazards and monitor risk control</w:t>
            </w:r>
            <w:r w:rsidR="00A65A50">
              <w:rPr>
                <w:webHidden/>
              </w:rPr>
              <w:tab/>
            </w:r>
            <w:r w:rsidR="00A65A50">
              <w:rPr>
                <w:webHidden/>
              </w:rPr>
              <w:fldChar w:fldCharType="begin"/>
            </w:r>
            <w:r w:rsidR="00A65A50">
              <w:rPr>
                <w:webHidden/>
              </w:rPr>
              <w:instrText xml:space="preserve"> PAGEREF _Toc12542912 \h </w:instrText>
            </w:r>
            <w:r w:rsidR="00A65A50">
              <w:rPr>
                <w:webHidden/>
              </w:rPr>
            </w:r>
            <w:r w:rsidR="00A65A50">
              <w:rPr>
                <w:webHidden/>
              </w:rPr>
              <w:fldChar w:fldCharType="separate"/>
            </w:r>
            <w:r w:rsidR="00A65A50">
              <w:rPr>
                <w:webHidden/>
              </w:rPr>
              <w:t>55</w:t>
            </w:r>
            <w:r w:rsidR="00A65A50">
              <w:rPr>
                <w:webHidden/>
              </w:rPr>
              <w:fldChar w:fldCharType="end"/>
            </w:r>
          </w:hyperlink>
          <w:r w:rsidR="00FC65C0">
            <w:rPr>
              <w:b/>
              <w:bCs/>
            </w:rPr>
            <w:fldChar w:fldCharType="end"/>
          </w:r>
        </w:p>
      </w:sdtContent>
    </w:sdt>
    <w:p w14:paraId="01E58DCB" w14:textId="77777777" w:rsidR="004334C4" w:rsidRPr="004334C4" w:rsidRDefault="00C20023" w:rsidP="00153983">
      <w:pPr>
        <w:pStyle w:val="Heading1NOTOC"/>
      </w:pPr>
      <w:bookmarkStart w:id="4" w:name="_Toc518640492"/>
      <w:r>
        <w:lastRenderedPageBreak/>
        <w:t>Icon legends</w:t>
      </w:r>
      <w:bookmarkEnd w:id="4"/>
    </w:p>
    <w:tbl>
      <w:tblPr>
        <w:tblStyle w:val="TableGrid"/>
        <w:tblW w:w="0" w:type="auto"/>
        <w:tblLook w:val="04A0" w:firstRow="1" w:lastRow="0" w:firstColumn="1" w:lastColumn="0" w:noHBand="0" w:noVBand="1"/>
        <w:tblDescription w:val="Icon legends, describes each icon used within the workbook."/>
      </w:tblPr>
      <w:tblGrid>
        <w:gridCol w:w="1980"/>
        <w:gridCol w:w="7036"/>
      </w:tblGrid>
      <w:tr w:rsidR="005133B9" w14:paraId="153121A8" w14:textId="77777777" w:rsidTr="005123A9">
        <w:trPr>
          <w:cnfStyle w:val="100000000000" w:firstRow="1" w:lastRow="0" w:firstColumn="0" w:lastColumn="0" w:oddVBand="0" w:evenVBand="0" w:oddHBand="0" w:evenHBand="0" w:firstRowFirstColumn="0" w:firstRowLastColumn="0" w:lastRowFirstColumn="0" w:lastRowLastColumn="0"/>
          <w:tblHeader/>
        </w:trPr>
        <w:tc>
          <w:tcPr>
            <w:tcW w:w="1980" w:type="dxa"/>
          </w:tcPr>
          <w:p w14:paraId="5E7D6748" w14:textId="77777777" w:rsidR="005133B9" w:rsidRDefault="005133B9" w:rsidP="005123A9">
            <w:pPr>
              <w:rPr>
                <w:lang w:eastAsia="en-AU"/>
              </w:rPr>
            </w:pPr>
            <w:r>
              <w:rPr>
                <w:lang w:eastAsia="en-AU"/>
              </w:rPr>
              <w:t>Icons</w:t>
            </w:r>
          </w:p>
        </w:tc>
        <w:tc>
          <w:tcPr>
            <w:tcW w:w="7036" w:type="dxa"/>
          </w:tcPr>
          <w:p w14:paraId="0BF01A64" w14:textId="77777777" w:rsidR="005133B9" w:rsidRDefault="005133B9" w:rsidP="005123A9">
            <w:pPr>
              <w:rPr>
                <w:lang w:eastAsia="en-AU"/>
              </w:rPr>
            </w:pPr>
            <w:r>
              <w:rPr>
                <w:lang w:eastAsia="en-AU"/>
              </w:rPr>
              <w:t>Descriptions</w:t>
            </w:r>
          </w:p>
        </w:tc>
      </w:tr>
      <w:tr w:rsidR="005133B9" w14:paraId="47E302E7" w14:textId="77777777" w:rsidTr="005123A9">
        <w:tc>
          <w:tcPr>
            <w:tcW w:w="1980" w:type="dxa"/>
          </w:tcPr>
          <w:p w14:paraId="18E4EDC5" w14:textId="77777777" w:rsidR="005133B9" w:rsidRDefault="005133B9" w:rsidP="005123A9">
            <w:pPr>
              <w:jc w:val="center"/>
              <w:rPr>
                <w:lang w:eastAsia="en-AU"/>
              </w:rPr>
            </w:pPr>
            <w:r>
              <w:rPr>
                <w:noProof/>
                <w:lang w:eastAsia="en-AU"/>
              </w:rPr>
              <w:drawing>
                <wp:inline distT="0" distB="0" distL="0" distR="0" wp14:anchorId="64126F7B" wp14:editId="324B9F92">
                  <wp:extent cx="1080000" cy="998957"/>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Activity_icon.png"/>
                          <pic:cNvPicPr/>
                        </pic:nvPicPr>
                        <pic:blipFill>
                          <a:blip r:embed="rId18">
                            <a:extLst>
                              <a:ext uri="{28A0092B-C50C-407E-A947-70E740481C1C}">
                                <a14:useLocalDpi xmlns:a14="http://schemas.microsoft.com/office/drawing/2010/main" val="0"/>
                              </a:ext>
                            </a:extLst>
                          </a:blip>
                          <a:stretch>
                            <a:fillRect/>
                          </a:stretch>
                        </pic:blipFill>
                        <pic:spPr>
                          <a:xfrm>
                            <a:off x="0" y="0"/>
                            <a:ext cx="1080000" cy="998957"/>
                          </a:xfrm>
                          <a:prstGeom prst="rect">
                            <a:avLst/>
                          </a:prstGeom>
                        </pic:spPr>
                      </pic:pic>
                    </a:graphicData>
                  </a:graphic>
                </wp:inline>
              </w:drawing>
            </w:r>
          </w:p>
        </w:tc>
        <w:tc>
          <w:tcPr>
            <w:tcW w:w="7036" w:type="dxa"/>
          </w:tcPr>
          <w:p w14:paraId="218259D6" w14:textId="77777777" w:rsidR="005133B9" w:rsidRPr="00314543" w:rsidRDefault="00883519" w:rsidP="005123A9">
            <w:pPr>
              <w:pStyle w:val="Body"/>
              <w:rPr>
                <w:b/>
              </w:rPr>
            </w:pPr>
            <w:r>
              <w:rPr>
                <w:b/>
              </w:rPr>
              <w:t>Practice activity</w:t>
            </w:r>
          </w:p>
          <w:p w14:paraId="20BD3438" w14:textId="77777777" w:rsidR="005133B9" w:rsidRPr="00314543" w:rsidRDefault="005133B9" w:rsidP="005123A9">
            <w:pPr>
              <w:pStyle w:val="Body"/>
            </w:pPr>
            <w:r w:rsidRPr="00314543">
              <w:t>Learning activities are the tasks and exercises that assist you in gaining a clear understanding of the content in this workbook. It is important for you to undertake these activities, as they will enhance your learning.</w:t>
            </w:r>
          </w:p>
          <w:p w14:paraId="15891B24" w14:textId="77777777" w:rsidR="005133B9" w:rsidRPr="00314543" w:rsidRDefault="005133B9" w:rsidP="005123A9">
            <w:pPr>
              <w:pStyle w:val="Body"/>
            </w:pPr>
            <w:r w:rsidRPr="00314543">
              <w:t>Activities can be used to prepare you for assessments. Refer to the assessments before you commence so that you are aware which activities will assist you in completing your assessments.</w:t>
            </w:r>
          </w:p>
        </w:tc>
      </w:tr>
      <w:tr w:rsidR="005133B9" w14:paraId="17D64D0E" w14:textId="77777777" w:rsidTr="005123A9">
        <w:trPr>
          <w:trHeight w:val="1514"/>
        </w:trPr>
        <w:tc>
          <w:tcPr>
            <w:tcW w:w="1980" w:type="dxa"/>
          </w:tcPr>
          <w:p w14:paraId="6AF3350D" w14:textId="77777777" w:rsidR="005133B9" w:rsidRDefault="005133B9" w:rsidP="005123A9">
            <w:pPr>
              <w:jc w:val="center"/>
              <w:rPr>
                <w:lang w:eastAsia="en-AU"/>
              </w:rPr>
            </w:pPr>
            <w:r>
              <w:rPr>
                <w:noProof/>
                <w:lang w:eastAsia="en-AU"/>
              </w:rPr>
              <w:drawing>
                <wp:inline distT="0" distB="0" distL="0" distR="0" wp14:anchorId="1A356E5F" wp14:editId="0ED7ED2F">
                  <wp:extent cx="1079499" cy="818707"/>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Collaboration_icon.png"/>
                          <pic:cNvPicPr/>
                        </pic:nvPicPr>
                        <pic:blipFill rotWithShape="1">
                          <a:blip r:embed="rId19">
                            <a:extLst>
                              <a:ext uri="{28A0092B-C50C-407E-A947-70E740481C1C}">
                                <a14:useLocalDpi xmlns:a14="http://schemas.microsoft.com/office/drawing/2010/main" val="0"/>
                              </a:ext>
                            </a:extLst>
                          </a:blip>
                          <a:srcRect/>
                          <a:stretch/>
                        </pic:blipFill>
                        <pic:spPr bwMode="auto">
                          <a:xfrm>
                            <a:off x="0" y="0"/>
                            <a:ext cx="1080000" cy="819087"/>
                          </a:xfrm>
                          <a:prstGeom prst="rect">
                            <a:avLst/>
                          </a:prstGeom>
                          <a:ln>
                            <a:noFill/>
                          </a:ln>
                          <a:extLst>
                            <a:ext uri="{53640926-AAD7-44D8-BBD7-CCE9431645EC}">
                              <a14:shadowObscured xmlns:a14="http://schemas.microsoft.com/office/drawing/2010/main"/>
                            </a:ext>
                          </a:extLst>
                        </pic:spPr>
                      </pic:pic>
                    </a:graphicData>
                  </a:graphic>
                </wp:inline>
              </w:drawing>
            </w:r>
          </w:p>
        </w:tc>
        <w:tc>
          <w:tcPr>
            <w:tcW w:w="7036" w:type="dxa"/>
          </w:tcPr>
          <w:p w14:paraId="0F472B76" w14:textId="77777777" w:rsidR="005133B9" w:rsidRPr="00314543" w:rsidRDefault="005133B9" w:rsidP="005123A9">
            <w:pPr>
              <w:pStyle w:val="Body"/>
              <w:rPr>
                <w:b/>
              </w:rPr>
            </w:pPr>
            <w:r w:rsidRPr="00314543">
              <w:rPr>
                <w:b/>
              </w:rPr>
              <w:t xml:space="preserve">Collaboration </w:t>
            </w:r>
          </w:p>
          <w:p w14:paraId="385B0B89" w14:textId="77777777" w:rsidR="005133B9" w:rsidRPr="00314543" w:rsidRDefault="005133B9" w:rsidP="005123A9">
            <w:pPr>
              <w:pStyle w:val="Body"/>
            </w:pPr>
            <w:r w:rsidRPr="00314543">
              <w:t>Whether you discuss your learning in an online forum or in a face-to-face environment discussions allow you to create and consolidate new meaningful knowledge.</w:t>
            </w:r>
          </w:p>
        </w:tc>
      </w:tr>
      <w:tr w:rsidR="005133B9" w14:paraId="16BC5EC1" w14:textId="77777777" w:rsidTr="005123A9">
        <w:trPr>
          <w:trHeight w:val="1514"/>
        </w:trPr>
        <w:tc>
          <w:tcPr>
            <w:tcW w:w="1980" w:type="dxa"/>
          </w:tcPr>
          <w:p w14:paraId="1356D41A" w14:textId="77777777" w:rsidR="005133B9" w:rsidRDefault="005133B9" w:rsidP="005123A9">
            <w:pPr>
              <w:jc w:val="center"/>
              <w:rPr>
                <w:lang w:eastAsia="en-AU"/>
              </w:rPr>
            </w:pPr>
            <w:r>
              <w:rPr>
                <w:noProof/>
                <w:lang w:eastAsia="en-AU"/>
              </w:rPr>
              <w:drawing>
                <wp:inline distT="0" distB="0" distL="0" distR="0" wp14:anchorId="0CB2E02C" wp14:editId="454E9F06">
                  <wp:extent cx="1079068" cy="722674"/>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elf_check_icon.png"/>
                          <pic:cNvPicPr/>
                        </pic:nvPicPr>
                        <pic:blipFill rotWithShape="1">
                          <a:blip r:embed="rId20">
                            <a:extLst>
                              <a:ext uri="{28A0092B-C50C-407E-A947-70E740481C1C}">
                                <a14:useLocalDpi xmlns:a14="http://schemas.microsoft.com/office/drawing/2010/main" val="0"/>
                              </a:ext>
                            </a:extLst>
                          </a:blip>
                          <a:srcRect/>
                          <a:stretch/>
                        </pic:blipFill>
                        <pic:spPr bwMode="auto">
                          <a:xfrm>
                            <a:off x="0" y="0"/>
                            <a:ext cx="1080000" cy="723298"/>
                          </a:xfrm>
                          <a:prstGeom prst="rect">
                            <a:avLst/>
                          </a:prstGeom>
                          <a:ln>
                            <a:noFill/>
                          </a:ln>
                          <a:extLst>
                            <a:ext uri="{53640926-AAD7-44D8-BBD7-CCE9431645EC}">
                              <a14:shadowObscured xmlns:a14="http://schemas.microsoft.com/office/drawing/2010/main"/>
                            </a:ext>
                          </a:extLst>
                        </pic:spPr>
                      </pic:pic>
                    </a:graphicData>
                  </a:graphic>
                </wp:inline>
              </w:drawing>
            </w:r>
          </w:p>
        </w:tc>
        <w:tc>
          <w:tcPr>
            <w:tcW w:w="7036" w:type="dxa"/>
          </w:tcPr>
          <w:p w14:paraId="05139DE6" w14:textId="77777777" w:rsidR="005133B9" w:rsidRPr="00314543" w:rsidRDefault="005133B9" w:rsidP="005123A9">
            <w:pPr>
              <w:pStyle w:val="Body"/>
              <w:rPr>
                <w:b/>
              </w:rPr>
            </w:pPr>
            <w:r w:rsidRPr="00314543">
              <w:rPr>
                <w:b/>
              </w:rPr>
              <w:t>Self-check</w:t>
            </w:r>
          </w:p>
          <w:p w14:paraId="5C9D39B9" w14:textId="77777777" w:rsidR="005133B9" w:rsidRPr="00314543" w:rsidRDefault="005133B9" w:rsidP="005123A9">
            <w:pPr>
              <w:pStyle w:val="Body"/>
            </w:pPr>
            <w:r w:rsidRPr="00314543">
              <w:t>A self-check is an activity that allows you to assess your own learning progress. It is an opportunity to determine the levels of your learning and to identify areas for improvement.</w:t>
            </w:r>
          </w:p>
        </w:tc>
      </w:tr>
      <w:tr w:rsidR="005133B9" w14:paraId="63C4A8C4" w14:textId="77777777" w:rsidTr="005123A9">
        <w:tc>
          <w:tcPr>
            <w:tcW w:w="1980" w:type="dxa"/>
          </w:tcPr>
          <w:p w14:paraId="538BBED8" w14:textId="77777777" w:rsidR="005133B9" w:rsidRDefault="005133B9" w:rsidP="005123A9">
            <w:pPr>
              <w:jc w:val="center"/>
              <w:rPr>
                <w:noProof/>
                <w:lang w:eastAsia="en-AU"/>
              </w:rPr>
            </w:pPr>
            <w:r>
              <w:rPr>
                <w:noProof/>
                <w:lang w:eastAsia="en-AU"/>
              </w:rPr>
              <w:drawing>
                <wp:inline distT="0" distB="0" distL="0" distR="0" wp14:anchorId="74377501" wp14:editId="0E90A0AD">
                  <wp:extent cx="1080089" cy="10008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Reading AZURE BLUE.png"/>
                          <pic:cNvPicPr/>
                        </pic:nvPicPr>
                        <pic:blipFill>
                          <a:blip r:embed="rId21">
                            <a:extLst>
                              <a:ext uri="{28A0092B-C50C-407E-A947-70E740481C1C}">
                                <a14:useLocalDpi xmlns:a14="http://schemas.microsoft.com/office/drawing/2010/main" val="0"/>
                              </a:ext>
                            </a:extLst>
                          </a:blip>
                          <a:stretch>
                            <a:fillRect/>
                          </a:stretch>
                        </pic:blipFill>
                        <pic:spPr>
                          <a:xfrm>
                            <a:off x="0" y="0"/>
                            <a:ext cx="1080089" cy="1000800"/>
                          </a:xfrm>
                          <a:prstGeom prst="rect">
                            <a:avLst/>
                          </a:prstGeom>
                        </pic:spPr>
                      </pic:pic>
                    </a:graphicData>
                  </a:graphic>
                </wp:inline>
              </w:drawing>
            </w:r>
          </w:p>
        </w:tc>
        <w:tc>
          <w:tcPr>
            <w:tcW w:w="7036" w:type="dxa"/>
          </w:tcPr>
          <w:p w14:paraId="33254F2B" w14:textId="77777777" w:rsidR="005133B9" w:rsidRPr="00314543" w:rsidRDefault="005133B9" w:rsidP="005123A9">
            <w:pPr>
              <w:pStyle w:val="Body"/>
              <w:rPr>
                <w:b/>
              </w:rPr>
            </w:pPr>
            <w:r w:rsidRPr="00314543">
              <w:rPr>
                <w:b/>
              </w:rPr>
              <w:t>Readings (Required and suggested)</w:t>
            </w:r>
          </w:p>
          <w:p w14:paraId="395AF146" w14:textId="77777777" w:rsidR="005133B9" w:rsidRPr="00314543" w:rsidRDefault="005133B9" w:rsidP="005123A9">
            <w:pPr>
              <w:pStyle w:val="Body"/>
            </w:pPr>
            <w:r w:rsidRPr="00314543">
              <w:t xml:space="preserve">The required reading is referred to throughout this Student workbook. You will need the required text for readings and activities. </w:t>
            </w:r>
          </w:p>
          <w:p w14:paraId="70E6DD4C" w14:textId="77777777" w:rsidR="005133B9" w:rsidRPr="00314543" w:rsidRDefault="005133B9" w:rsidP="005123A9">
            <w:pPr>
              <w:pStyle w:val="Body"/>
            </w:pPr>
            <w:r w:rsidRPr="00314543">
              <w:t>The suggested reading is quoted in the Student workbook, however you do not need a copy of this text to complete the learning. The suggested reading provides supplementary information that may assist you in completing the unit.</w:t>
            </w:r>
          </w:p>
        </w:tc>
      </w:tr>
      <w:tr w:rsidR="005133B9" w14:paraId="54CBF6C9" w14:textId="77777777" w:rsidTr="005123A9">
        <w:tc>
          <w:tcPr>
            <w:tcW w:w="1980" w:type="dxa"/>
          </w:tcPr>
          <w:p w14:paraId="0A8B404C" w14:textId="77777777" w:rsidR="005133B9" w:rsidRDefault="005133B9" w:rsidP="005123A9">
            <w:pPr>
              <w:jc w:val="center"/>
              <w:rPr>
                <w:noProof/>
                <w:lang w:eastAsia="en-AU"/>
              </w:rPr>
            </w:pPr>
            <w:r w:rsidRPr="00743582">
              <w:rPr>
                <w:rFonts w:ascii="Times New Roman" w:hAnsi="Times New Roman" w:cs="Times New Roman"/>
                <w:b/>
                <w:noProof/>
                <w:lang w:eastAsia="en-AU"/>
              </w:rPr>
              <w:drawing>
                <wp:inline distT="0" distB="0" distL="0" distR="0" wp14:anchorId="5D70C352" wp14:editId="4A01FCA7">
                  <wp:extent cx="421427" cy="723481"/>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2">
                            <a:duotone>
                              <a:schemeClr val="accent1">
                                <a:shade val="45000"/>
                                <a:satMod val="135000"/>
                              </a:schemeClr>
                              <a:prstClr val="white"/>
                            </a:duotone>
                            <a:extLst>
                              <a:ext uri="{BEBA8EAE-BF5A-486C-A8C5-ECC9F3942E4B}">
                                <a14:imgProps xmlns:a14="http://schemas.microsoft.com/office/drawing/2010/main">
                                  <a14:imgLayer r:embed="rId23">
                                    <a14:imgEffect>
                                      <a14:brightnessContrast bright="-40000" contrast="40000"/>
                                    </a14:imgEffect>
                                  </a14:imgLayer>
                                </a14:imgProps>
                              </a:ext>
                              <a:ext uri="{28A0092B-C50C-407E-A947-70E740481C1C}">
                                <a14:useLocalDpi xmlns:a14="http://schemas.microsoft.com/office/drawing/2010/main" val="0"/>
                              </a:ext>
                            </a:extLst>
                          </a:blip>
                          <a:srcRect/>
                          <a:stretch/>
                        </pic:blipFill>
                        <pic:spPr bwMode="auto">
                          <a:xfrm>
                            <a:off x="0" y="0"/>
                            <a:ext cx="422116" cy="72466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7036" w:type="dxa"/>
          </w:tcPr>
          <w:p w14:paraId="1B2E55F7" w14:textId="77777777" w:rsidR="005133B9" w:rsidRPr="00314543" w:rsidRDefault="00883519" w:rsidP="005123A9">
            <w:pPr>
              <w:pStyle w:val="Body"/>
              <w:rPr>
                <w:b/>
              </w:rPr>
            </w:pPr>
            <w:r>
              <w:rPr>
                <w:b/>
              </w:rPr>
              <w:t>Assessment task</w:t>
            </w:r>
          </w:p>
          <w:p w14:paraId="5BA49A9A" w14:textId="77777777" w:rsidR="005133B9" w:rsidRPr="00314543" w:rsidRDefault="005133B9" w:rsidP="005123A9">
            <w:pPr>
              <w:pStyle w:val="Body"/>
            </w:pPr>
            <w:r w:rsidRPr="00314543">
              <w:t>At different stages throughout the workbook after you have completed the readings and activities you will be prompted to complete one or more of your assessment tasks.</w:t>
            </w:r>
          </w:p>
        </w:tc>
      </w:tr>
      <w:tr w:rsidR="005133B9" w14:paraId="0A522715" w14:textId="77777777" w:rsidTr="005123A9">
        <w:tc>
          <w:tcPr>
            <w:tcW w:w="1980" w:type="dxa"/>
          </w:tcPr>
          <w:p w14:paraId="2FC76BFD" w14:textId="77777777" w:rsidR="005133B9" w:rsidRDefault="005133B9" w:rsidP="005123A9">
            <w:pPr>
              <w:jc w:val="center"/>
              <w:rPr>
                <w:noProof/>
                <w:lang w:eastAsia="en-AU"/>
              </w:rPr>
            </w:pPr>
            <w:r w:rsidRPr="00743582">
              <w:rPr>
                <w:rFonts w:ascii="Times New Roman" w:hAnsi="Times New Roman" w:cs="Times New Roman"/>
                <w:noProof/>
                <w:lang w:eastAsia="en-AU"/>
              </w:rPr>
              <w:drawing>
                <wp:inline distT="0" distB="0" distL="0" distR="0" wp14:anchorId="494660AB" wp14:editId="2BF75D55">
                  <wp:extent cx="569741" cy="100393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4">
                            <a:duotone>
                              <a:schemeClr val="accent1">
                                <a:shade val="45000"/>
                                <a:satMod val="135000"/>
                              </a:schemeClr>
                              <a:prstClr val="white"/>
                            </a:duotone>
                            <a:extLst>
                              <a:ext uri="{BEBA8EAE-BF5A-486C-A8C5-ECC9F3942E4B}">
                                <a14:imgProps xmlns:a14="http://schemas.microsoft.com/office/drawing/2010/main">
                                  <a14:imgLayer r:embed="rId25">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a:stretch/>
                        </pic:blipFill>
                        <pic:spPr bwMode="auto">
                          <a:xfrm>
                            <a:off x="0" y="0"/>
                            <a:ext cx="570005" cy="10044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7036" w:type="dxa"/>
          </w:tcPr>
          <w:p w14:paraId="1086A321" w14:textId="77777777" w:rsidR="005133B9" w:rsidRPr="00314543" w:rsidRDefault="00883519" w:rsidP="005123A9">
            <w:pPr>
              <w:pStyle w:val="Body"/>
              <w:rPr>
                <w:b/>
              </w:rPr>
            </w:pPr>
            <w:r>
              <w:rPr>
                <w:b/>
              </w:rPr>
              <w:t>Video</w:t>
            </w:r>
          </w:p>
          <w:p w14:paraId="182CD0C7" w14:textId="77777777" w:rsidR="005133B9" w:rsidRPr="00314543" w:rsidRDefault="005133B9" w:rsidP="005123A9">
            <w:pPr>
              <w:pStyle w:val="Body"/>
            </w:pPr>
            <w:r w:rsidRPr="00314543">
              <w:t>Links to videos will be give you a deeper insight into subject matter discussed in this workbook. If you use the student workbook in a digital format you will be able to click on the link to the video. If you are working from a printed version you will need to look these up using the URL provided.</w:t>
            </w:r>
          </w:p>
        </w:tc>
      </w:tr>
    </w:tbl>
    <w:p w14:paraId="0CB1FA5E" w14:textId="77777777" w:rsidR="00C20023" w:rsidRDefault="00C20023">
      <w:r>
        <w:br w:type="page"/>
      </w:r>
    </w:p>
    <w:p w14:paraId="22DEA24B" w14:textId="77777777" w:rsidR="00C20023" w:rsidRDefault="00C20023" w:rsidP="007E0246">
      <w:pPr>
        <w:pStyle w:val="Body"/>
      </w:pPr>
    </w:p>
    <w:p w14:paraId="5204EF49" w14:textId="77777777" w:rsidR="00C20023" w:rsidRDefault="00BF7D14" w:rsidP="00C20023">
      <w:pPr>
        <w:pStyle w:val="Sectionnumber"/>
      </w:pPr>
      <w:r>
        <w:rPr>
          <w:noProof/>
          <w:lang w:eastAsia="en-AU"/>
        </w:rPr>
        <mc:AlternateContent>
          <mc:Choice Requires="wpg">
            <w:drawing>
              <wp:anchor distT="0" distB="0" distL="114300" distR="114300" simplePos="0" relativeHeight="251658240" behindDoc="1" locked="0" layoutInCell="1" allowOverlap="1" wp14:anchorId="4BC45E38" wp14:editId="475F6A1A">
                <wp:simplePos x="0" y="0"/>
                <wp:positionH relativeFrom="margin">
                  <wp:posOffset>1741170</wp:posOffset>
                </wp:positionH>
                <wp:positionV relativeFrom="paragraph">
                  <wp:posOffset>1831340</wp:posOffset>
                </wp:positionV>
                <wp:extent cx="3876676" cy="3305175"/>
                <wp:effectExtent l="0" t="0" r="9525" b="9525"/>
                <wp:wrapNone/>
                <wp:docPr id="38" name="Group 38"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39" name="Rectangle 39"/>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Rectangle 40"/>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 name="Rectangle 42"/>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 name="Rectangle 43"/>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3BF0344" id="Group 38" o:spid="_x0000_s1026" alt="Section 1&#10;Section name" style="position:absolute;margin-left:137.1pt;margin-top:144.2pt;width:305.25pt;height:260.25pt;z-index:-251658240;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j0FrAMAACQSAAAOAAAAZHJzL2Uyb0RvYy54bWzsWG1r3DgQ/n7Q/yBU6LfGlr0vsS9OWZJL&#10;OAhtaFr6WZFlr8GWVEkbb+7XdyTZ3m26kKY9Dg72i62XmZH0zDyjsc/ebbsWPXBtGikKTE5ijLhg&#10;smxEXeDPn67enmJkLBUlbaXgBX7kBr87f/XHWa9ynsi1bEuuERgRJu9VgdfWqjyKDFvzjpoTqbiA&#10;yUrqjlro6joqNe3BetdGSRwvol7qUmnJuDEwehkm8bm3X1Wc2Q9VZbhFbYFhb9Y/tX/eu2d0fkbz&#10;WlO1btiwDfoLu+hoI2DRydQltRRtdPODqa5hWhpZ2RMmu0hWVcO4PwOchsRPTnOt5Ub5s9R5X6sJ&#10;JoD2CU6/bJa9f7jVqCkLnIKnBO3AR35Z5PolNwzAugMYwb+IvHm9Xf059pyww69XdQ5mrrW6U7d6&#10;GKhDz0GyrXTn3nBYtPXIP07I861FDAbT0+VisVxgxGAuTeM5Wc6Db9gaHOj03hKMdops/dczqtFu&#10;ZSPbprxq2tZtw+j6/qLV6IFCSCSXyzS7ciuB+J5Y5A41naFXEJxmh7/5Pfzv1lRx71bjgBvxz0b8&#10;PwLcVNQtR2kWAPZyE7omNwD0AWgBxCQDMwBTQhbJhOGEchzHKQDrUc5OSRxA3kNKaWOvueyQaxRY&#10;w058WNOHG2MDSqOIWx8QcrDCBM1b4Z5CDgNgNIxwz8JB3SEZNu9b9rHlQfcjryAKwc3Er+f5zyc3&#10;Uca4sGTwUytA2qlVsPakmD6vOMg71bCrSTl5XnnS8CtLYSflrhFSHzLQTluugjyE2d65XfNelo8Q&#10;AFqGzGQUu2oA+htq7C3VkIogaUF6tR/gUbWyL7AcWhitpf7n0LiThwiFWYx6SG0FNl83VHOM2r8F&#10;xG5GZjOXC31nNl8m0NH7M/f7M2LTXUigCtAPduebTt62Y7PSsvsCWXjlVoUpKhisXWBm9di5sCHl&#10;Qh5nfLXyYpD/FLU34k6x0esutD5tv1CthvizELnv5cgXmj8JwyDr/CHkamNl1fgY3eE64A3cdWnq&#10;PyCxwzUk0R2JYcwnxZ8kMclmKYlDsiNLMpsPl9RIYpKl6Xw5CyROZtl8HiSOLMZHFh9ZfPKiUmhM&#10;LS457K7iWXKAxcmLWPx9tTJyN5Q5wwV8SjJypO5w7R+pe6Tuv0Ld9AB10xdRF+5cXyS7LxFoJj9c&#10;wAuSJQOHSWiHynj80Bkr5GMRDWXj96X7sYj+fxfR/rsYfkX47+Xht4n717Hf90X37ufO+TcAAAD/&#10;/wMAUEsDBBQABgAIAAAAIQADBgco4QAAAAsBAAAPAAAAZHJzL2Rvd25yZXYueG1sTI9BS8NAEIXv&#10;gv9hGcGb3SRWm8ZsSinqqQi2gvS2zU6T0OxsyG6T9N87nvQ0b5jHm+/lq8m2YsDeN44UxLMIBFLp&#10;TEOVgq/920MKwgdNRreOUMEVPayK25tcZ8aN9InDLlSCQ8hnWkEdQpdJ6csarfYz1yHx7eR6qwOv&#10;fSVNr0cOt61MouhZWt0Qf6h1h5say/PuYhW8j3pcP8avw/Z82lwP+6eP722MSt3fTesXEAGn8GeG&#10;X3xGh4KZju5CxotWQbKYJ2xlkaZzEOzguQBxZBGlS5BFLv93KH4AAAD//wMAUEsBAi0AFAAGAAgA&#10;AAAhALaDOJL+AAAA4QEAABMAAAAAAAAAAAAAAAAAAAAAAFtDb250ZW50X1R5cGVzXS54bWxQSwEC&#10;LQAUAAYACAAAACEAOP0h/9YAAACUAQAACwAAAAAAAAAAAAAAAAAvAQAAX3JlbHMvLnJlbHNQSwEC&#10;LQAUAAYACAAAACEACqo9BawDAAAkEgAADgAAAAAAAAAAAAAAAAAuAgAAZHJzL2Uyb0RvYy54bWxQ&#10;SwECLQAUAAYACAAAACEAAwYHKOEAAAALAQAADwAAAAAAAAAAAAAAAAAGBgAAZHJzL2Rvd25yZXYu&#10;eG1sUEsFBgAAAAAEAAQA8wAAABQHAAAAAA==&#10;">
                <v:rect id="Rectangle 39"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be2wQAAANsAAAAPAAAAZHJzL2Rvd25yZXYueG1sRI/BasMw&#10;EETvgf6D2EJvsewWQutGCWmCIeTWpNDrYq0tE2llLMV2/74KFHocZuYNs97OzoqRhtB5VlBkOQji&#10;2uuOWwVfl2r5CiJEZI3WMyn4oQDbzcNijaX2E3/SeI6tSBAOJSowMfallKE25DBkvidOXuMHhzHJ&#10;oZV6wCnBnZXPeb6SDjtOCwZ72huqr+ebUzB/fKP01lCD0uWnsSoOxd4q9fQ4795BRJrjf/ivfdQK&#10;Xt7g/iX9ALn5BQAA//8DAFBLAQItABQABgAIAAAAIQDb4fbL7gAAAIUBAAATAAAAAAAAAAAAAAAA&#10;AAAAAABbQ29udGVudF9UeXBlc10ueG1sUEsBAi0AFAAGAAgAAAAhAFr0LFu/AAAAFQEAAAsAAAAA&#10;AAAAAAAAAAAAHwEAAF9yZWxzLy5yZWxzUEsBAi0AFAAGAAgAAAAhAIINt7bBAAAA2wAAAA8AAAAA&#10;AAAAAAAAAAAABwIAAGRycy9kb3ducmV2LnhtbFBLBQYAAAAAAwADALcAAAD1AgAAAAA=&#10;" filled="f" stroked="f"/>
                <v:rect id="Rectangle 40"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W1WvQAAANsAAAAPAAAAZHJzL2Rvd25yZXYueG1sRE/Pa8Iw&#10;FL4P/B/CE3Zb044xpDaKOoThbSp4fTTPppi8lCTW+t8vh8GOH9/vZj05K0YKsfesoCpKEMSt1z13&#10;Cs6n/dsCREzIGq1nUvCkCOvV7KXBWvsH/9B4TJ3IIRxrVGBSGmopY2vIYSz8QJy5qw8OU4ahkzrg&#10;I4c7K9/L8lM67Dk3GBxoZ6i9He9OwbS9oPTW0BWlKw/jvvqqdlap1/m0WYJINKV/8Z/7Wyv4yOvz&#10;l/wD5OoXAAD//wMAUEsBAi0AFAAGAAgAAAAhANvh9svuAAAAhQEAABMAAAAAAAAAAAAAAAAAAAAA&#10;AFtDb250ZW50X1R5cGVzXS54bWxQSwECLQAUAAYACAAAACEAWvQsW78AAAAVAQAACwAAAAAAAAAA&#10;AAAAAAAfAQAAX3JlbHMvLnJlbHNQSwECLQAUAAYACAAAACEASzFtVr0AAADbAAAADwAAAAAAAAAA&#10;AAAAAAAHAgAAZHJzL2Rvd25yZXYueG1sUEsFBgAAAAADAAMAtwAAAPECAAAAAA==&#10;" filled="f" stroked="f"/>
                <v:rect id="Rectangle 42"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1a6wQAAANsAAAAPAAAAZHJzL2Rvd25yZXYueG1sRI/BasMw&#10;EETvhfyD2EBvjewQSnGshCTFEHprGsh1sdaWibQylmK7f18VCj0OM/OGKfezs2KkIXSeFeSrDARx&#10;7XXHrYLrV/XyBiJEZI3WMyn4pgD73eKpxEL7iT9pvMRWJAiHAhWYGPtCylAbchhWvidOXuMHhzHJ&#10;oZV6wCnBnZXrLHuVDjtOCwZ7Ohmq75eHUzAfbyi9NdSgdNnHWOXv+ckq9bycD1sQkeb4H/5rn7WC&#10;zRp+v6QfIHc/AAAA//8DAFBLAQItABQABgAIAAAAIQDb4fbL7gAAAIUBAAATAAAAAAAAAAAAAAAA&#10;AAAAAABbQ29udGVudF9UeXBlc10ueG1sUEsBAi0AFAAGAAgAAAAhAFr0LFu/AAAAFQEAAAsAAAAA&#10;AAAAAAAAAAAAHwEAAF9yZWxzLy5yZWxzUEsBAi0AFAAGAAgAAAAhANSvVrrBAAAA2wAAAA8AAAAA&#10;AAAAAAAAAAAABwIAAGRycy9kb3ducmV2LnhtbFBLBQYAAAAAAwADALcAAAD1AgAAAAA=&#10;" filled="f" stroked="f"/>
                <v:rect id="Rectangle 43"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4/MhwQAAANsAAAAPAAAAZHJzL2Rvd25yZXYueG1sRI/BasMw&#10;EETvgf6D2EJvsew2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vj8yHBAAAA2wAAAA8AAAAA&#10;AAAAAAAAAAAABwIAAGRycy9kb3ducmV2LnhtbFBLBQYAAAAAAwADALcAAAD1AgAAAAA=&#10;" filled="f" stroked="f"/>
                <w10:wrap anchorx="margin"/>
              </v:group>
            </w:pict>
          </mc:Fallback>
        </mc:AlternateContent>
      </w:r>
      <w:r w:rsidR="00C20023">
        <w:t>Topic 1</w:t>
      </w:r>
    </w:p>
    <w:p w14:paraId="225CADC5" w14:textId="77777777" w:rsidR="00472E82" w:rsidRDefault="00B010E0" w:rsidP="00C20023">
      <w:pPr>
        <w:pStyle w:val="Sectionname"/>
      </w:pPr>
      <w:r w:rsidRPr="00B010E0">
        <w:t xml:space="preserve">Provide information </w:t>
      </w:r>
      <w:r>
        <w:br/>
      </w:r>
      <w:r w:rsidRPr="00B010E0">
        <w:t xml:space="preserve">to the work team </w:t>
      </w:r>
      <w:r>
        <w:br/>
      </w:r>
      <w:r w:rsidRPr="00B010E0">
        <w:t xml:space="preserve">about WHS </w:t>
      </w:r>
      <w:r>
        <w:br/>
      </w:r>
      <w:r w:rsidRPr="00B010E0">
        <w:t xml:space="preserve">policies and </w:t>
      </w:r>
      <w:r>
        <w:br/>
      </w:r>
      <w:r w:rsidRPr="00B010E0">
        <w:t>procedures</w:t>
      </w:r>
    </w:p>
    <w:p w14:paraId="588327C5" w14:textId="77777777" w:rsidR="00C20023" w:rsidRDefault="00C20023" w:rsidP="00472E82">
      <w:pPr>
        <w:pStyle w:val="Body"/>
      </w:pPr>
      <w:r>
        <w:br w:type="page"/>
      </w:r>
    </w:p>
    <w:p w14:paraId="3A999C2A" w14:textId="77777777" w:rsidR="005073DA" w:rsidRDefault="005073DA" w:rsidP="005073DA">
      <w:pPr>
        <w:pStyle w:val="Heading1"/>
      </w:pPr>
      <w:bookmarkStart w:id="5" w:name="_Toc12542828"/>
      <w:r>
        <w:lastRenderedPageBreak/>
        <w:t>Topic 1</w:t>
      </w:r>
      <w:r w:rsidR="00814CDB">
        <w:t>:</w:t>
      </w:r>
      <w:r>
        <w:t xml:space="preserve"> </w:t>
      </w:r>
      <w:r w:rsidR="00B010E0" w:rsidRPr="00B010E0">
        <w:t>Provide information to the work team about WHS policies and procedures</w:t>
      </w:r>
      <w:bookmarkEnd w:id="5"/>
    </w:p>
    <w:p w14:paraId="3208CACE" w14:textId="77777777" w:rsidR="005073DA" w:rsidRDefault="005073DA" w:rsidP="005073DA">
      <w:pPr>
        <w:pStyle w:val="Heading2"/>
      </w:pPr>
      <w:bookmarkStart w:id="6" w:name="_Toc12542829"/>
      <w:r>
        <w:t>Introduction</w:t>
      </w:r>
      <w:bookmarkEnd w:id="6"/>
      <w:r>
        <w:t xml:space="preserve"> </w:t>
      </w:r>
    </w:p>
    <w:p w14:paraId="1659089F" w14:textId="63A8E2E9" w:rsidR="005073DA" w:rsidRDefault="005073DA" w:rsidP="00475B11">
      <w:pPr>
        <w:pStyle w:val="Body"/>
      </w:pPr>
      <w:r>
        <w:t>In this topic</w:t>
      </w:r>
      <w:r w:rsidR="005E1C45">
        <w:t>,</w:t>
      </w:r>
      <w:r>
        <w:t xml:space="preserve"> you will</w:t>
      </w:r>
      <w:r w:rsidR="003E54E7">
        <w:t xml:space="preserve"> be able to</w:t>
      </w:r>
      <w:r>
        <w:t xml:space="preserve">: </w:t>
      </w:r>
    </w:p>
    <w:p w14:paraId="70AC6FAF" w14:textId="77777777" w:rsidR="00B010E0" w:rsidRPr="00B010E0" w:rsidRDefault="00B010E0" w:rsidP="00B010E0">
      <w:pPr>
        <w:pStyle w:val="BulletListLevel1"/>
      </w:pPr>
      <w:r w:rsidRPr="00B010E0">
        <w:t>Accurately explain to the work team relevant provisions of WHS Acts, regulations and codes of practice.</w:t>
      </w:r>
    </w:p>
    <w:p w14:paraId="2245880F" w14:textId="4B6BFF9B" w:rsidR="00B010E0" w:rsidRPr="00B010E0" w:rsidRDefault="00B010E0" w:rsidP="00B010E0">
      <w:pPr>
        <w:pStyle w:val="BulletListLevel1"/>
      </w:pPr>
      <w:r w:rsidRPr="00B010E0">
        <w:t>Provide information about the organisation’s WHS policies, procedures and programs, and ensure it is readily accessible to and understandable by the work team.</w:t>
      </w:r>
    </w:p>
    <w:p w14:paraId="6081681C" w14:textId="77777777" w:rsidR="00475B11" w:rsidRPr="00B010E0" w:rsidRDefault="00B010E0" w:rsidP="00B010E0">
      <w:pPr>
        <w:pStyle w:val="BulletListLevel1"/>
      </w:pPr>
      <w:r w:rsidRPr="00B010E0">
        <w:t>Regularly provide and clearly explain to the work team information about identified hazards and the outcomes of risk assessment and control.</w:t>
      </w:r>
    </w:p>
    <w:p w14:paraId="70F35FF7" w14:textId="77777777" w:rsidR="00D548BA" w:rsidRDefault="001549E5" w:rsidP="00D548BA">
      <w:pPr>
        <w:pStyle w:val="Body"/>
        <w:keepNext/>
        <w:spacing w:before="240"/>
        <w:ind w:left="284"/>
      </w:pPr>
      <w:bookmarkStart w:id="7" w:name="_Toc12542830"/>
      <w:r>
        <w:rPr>
          <w:noProof/>
          <w:lang w:eastAsia="en-AU"/>
        </w:rPr>
        <w:drawing>
          <wp:inline distT="0" distB="0" distL="0" distR="0" wp14:anchorId="493B52A6" wp14:editId="606513A5">
            <wp:extent cx="5409800" cy="4057650"/>
            <wp:effectExtent l="0" t="0" r="635" b="0"/>
            <wp:docPr id="19" name="Picture 19" descr="Decrative image of team gathered around a compu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mimi-thian-vdXMSiX-n6M-unsplash.jpg"/>
                    <pic:cNvPicPr/>
                  </pic:nvPicPr>
                  <pic:blipFill>
                    <a:blip r:embed="rId26" cstate="print">
                      <a:extLst>
                        <a:ext uri="{28A0092B-C50C-407E-A947-70E740481C1C}">
                          <a14:useLocalDpi xmlns:a14="http://schemas.microsoft.com/office/drawing/2010/main"/>
                        </a:ext>
                      </a:extLst>
                    </a:blip>
                    <a:stretch>
                      <a:fillRect/>
                    </a:stretch>
                  </pic:blipFill>
                  <pic:spPr>
                    <a:xfrm>
                      <a:off x="0" y="0"/>
                      <a:ext cx="5411239" cy="4058729"/>
                    </a:xfrm>
                    <a:prstGeom prst="rect">
                      <a:avLst/>
                    </a:prstGeom>
                  </pic:spPr>
                </pic:pic>
              </a:graphicData>
            </a:graphic>
          </wp:inline>
        </w:drawing>
      </w:r>
    </w:p>
    <w:p w14:paraId="7A0C9F31" w14:textId="5584ED0B" w:rsidR="00D548BA" w:rsidRDefault="00D548BA" w:rsidP="00F728F4">
      <w:pPr>
        <w:pStyle w:val="Caption"/>
        <w:ind w:left="5760" w:firstLine="720"/>
      </w:pPr>
      <w:r>
        <w:t xml:space="preserve">Figure </w:t>
      </w:r>
      <w:fldSimple w:instr=" SEQ Figure \* ARABIC ">
        <w:r w:rsidR="00A53094">
          <w:rPr>
            <w:noProof/>
          </w:rPr>
          <w:t>1</w:t>
        </w:r>
      </w:fldSimple>
      <w:r>
        <w:t xml:space="preserve"> Team around a computer.</w:t>
      </w:r>
    </w:p>
    <w:p w14:paraId="1CD0BCD3" w14:textId="1929F79A" w:rsidR="001549E5" w:rsidRDefault="001549E5" w:rsidP="001549E5">
      <w:pPr>
        <w:pStyle w:val="Body"/>
        <w:rPr>
          <w:noProof/>
          <w:lang w:eastAsia="en-AU"/>
        </w:rPr>
      </w:pPr>
      <w:r>
        <w:br w:type="page"/>
      </w:r>
    </w:p>
    <w:p w14:paraId="5F83F102" w14:textId="2AA87D04" w:rsidR="00B010E0" w:rsidRDefault="00A00949" w:rsidP="00A00949">
      <w:pPr>
        <w:pStyle w:val="Heading2"/>
      </w:pPr>
      <w:r>
        <w:lastRenderedPageBreak/>
        <w:t>E</w:t>
      </w:r>
      <w:r w:rsidR="00B010E0">
        <w:t>xplain relevant provisions of WHS Acts, regulations and codes of practice</w:t>
      </w:r>
      <w:bookmarkEnd w:id="7"/>
    </w:p>
    <w:p w14:paraId="63C1B6B6" w14:textId="77777777" w:rsidR="00B010E0" w:rsidRPr="005E1C45" w:rsidRDefault="00B010E0" w:rsidP="005E1C45">
      <w:pPr>
        <w:pStyle w:val="Heading3"/>
      </w:pPr>
      <w:bookmarkStart w:id="8" w:name="_Toc12542831"/>
      <w:r w:rsidRPr="005E1C45">
        <w:t>WHS Law</w:t>
      </w:r>
      <w:bookmarkEnd w:id="8"/>
    </w:p>
    <w:p w14:paraId="198B4DEB" w14:textId="4A25626F" w:rsidR="00B010E0" w:rsidRDefault="00B010E0" w:rsidP="00B010E0">
      <w:pPr>
        <w:pStyle w:val="Body"/>
      </w:pPr>
      <w:r>
        <w:t xml:space="preserve">The Workplace Health and Safety (WHS) legislation replaced </w:t>
      </w:r>
      <w:r w:rsidR="008762E3">
        <w:t xml:space="preserve">the </w:t>
      </w:r>
      <w:r>
        <w:t>Occupational Health and Safety (OHS) legislation in 2011.</w:t>
      </w:r>
    </w:p>
    <w:p w14:paraId="1038F622" w14:textId="1556624B" w:rsidR="00B010E0" w:rsidRDefault="00B010E0" w:rsidP="00B010E0">
      <w:pPr>
        <w:pStyle w:val="Body"/>
      </w:pPr>
      <w:r>
        <w:t>This legislation provides employees across Australia with certain guarantees and standards to ensure they remain safe in the workplace at all times.</w:t>
      </w:r>
    </w:p>
    <w:p w14:paraId="74472DF2" w14:textId="77777777" w:rsidR="00B010E0" w:rsidRDefault="00B010E0" w:rsidP="00B010E0">
      <w:pPr>
        <w:pStyle w:val="Body"/>
      </w:pPr>
      <w:r>
        <w:t>You will need to make it clear that WHS law exists to protect employees, clients, customers, and anyone else that enters the workplace.</w:t>
      </w:r>
    </w:p>
    <w:p w14:paraId="69BA9493" w14:textId="77777777" w:rsidR="00B010E0" w:rsidRDefault="00B010E0" w:rsidP="00A00949">
      <w:pPr>
        <w:pStyle w:val="Body"/>
        <w:spacing w:after="120"/>
      </w:pPr>
      <w:r>
        <w:t>WHS legislation stipulates that employers must provide their staff with:</w:t>
      </w:r>
    </w:p>
    <w:p w14:paraId="35E2A864" w14:textId="77777777" w:rsidR="00B010E0" w:rsidRPr="00A00949" w:rsidRDefault="00B010E0" w:rsidP="00A00949">
      <w:pPr>
        <w:pStyle w:val="BulletListLevel1"/>
        <w:rPr>
          <w:b/>
        </w:rPr>
      </w:pPr>
      <w:r w:rsidRPr="00A00949">
        <w:rPr>
          <w:b/>
        </w:rPr>
        <w:t>Safe premises</w:t>
      </w:r>
    </w:p>
    <w:p w14:paraId="5362C7C3" w14:textId="4B327CA9" w:rsidR="00B010E0" w:rsidRDefault="0057637D" w:rsidP="00A00949">
      <w:pPr>
        <w:pStyle w:val="BulletlistLevel2"/>
      </w:pPr>
      <w:r>
        <w:t>F</w:t>
      </w:r>
      <w:r w:rsidR="00B010E0">
        <w:t>or example, think about the work car park and how pedestrians and cars use it</w:t>
      </w:r>
      <w:r w:rsidR="00A00949">
        <w:t>,</w:t>
      </w:r>
      <w:r w:rsidR="00B010E0">
        <w:t xml:space="preserve"> is it safe?</w:t>
      </w:r>
    </w:p>
    <w:p w14:paraId="0F966FF7" w14:textId="77777777" w:rsidR="00B010E0" w:rsidRPr="00A00949" w:rsidRDefault="00B010E0" w:rsidP="00A00949">
      <w:pPr>
        <w:pStyle w:val="BulletListLevel1"/>
        <w:rPr>
          <w:b/>
        </w:rPr>
      </w:pPr>
      <w:r w:rsidRPr="00A00949">
        <w:rPr>
          <w:b/>
        </w:rPr>
        <w:t>Safe machinery and materials</w:t>
      </w:r>
    </w:p>
    <w:p w14:paraId="19520E54" w14:textId="2A2331D1" w:rsidR="00B010E0" w:rsidRDefault="0057637D" w:rsidP="00A00949">
      <w:pPr>
        <w:pStyle w:val="BulletlistLevel2"/>
      </w:pPr>
      <w:r>
        <w:t>F</w:t>
      </w:r>
      <w:r w:rsidR="00B010E0">
        <w:t xml:space="preserve">or example, has electrical equipment been tested and approved for use? </w:t>
      </w:r>
    </w:p>
    <w:p w14:paraId="7BFC7DCF" w14:textId="77777777" w:rsidR="00B010E0" w:rsidRPr="00A00949" w:rsidRDefault="00B010E0" w:rsidP="00A00949">
      <w:pPr>
        <w:pStyle w:val="BulletListLevel1"/>
        <w:rPr>
          <w:b/>
        </w:rPr>
      </w:pPr>
      <w:r w:rsidRPr="00A00949">
        <w:rPr>
          <w:b/>
        </w:rPr>
        <w:t>Safe systems of work</w:t>
      </w:r>
    </w:p>
    <w:p w14:paraId="2073717A" w14:textId="25AFE9F1" w:rsidR="00B010E0" w:rsidRDefault="0057637D" w:rsidP="0057637D">
      <w:pPr>
        <w:pStyle w:val="BulletlistLevel2"/>
      </w:pPr>
      <w:r>
        <w:t>F</w:t>
      </w:r>
      <w:r w:rsidR="00B010E0">
        <w:t>or example, is there a limit to how many employees can be in workspaces at any one time?</w:t>
      </w:r>
    </w:p>
    <w:p w14:paraId="07D511CB" w14:textId="77777777" w:rsidR="00B010E0" w:rsidRPr="00A00949" w:rsidRDefault="00B010E0" w:rsidP="00A00949">
      <w:pPr>
        <w:pStyle w:val="BulletListLevel1"/>
        <w:rPr>
          <w:b/>
        </w:rPr>
      </w:pPr>
      <w:r w:rsidRPr="00A00949">
        <w:rPr>
          <w:b/>
        </w:rPr>
        <w:t>Information, instruction, training and supervision</w:t>
      </w:r>
    </w:p>
    <w:p w14:paraId="14183C44" w14:textId="5D4A548D" w:rsidR="00B010E0" w:rsidRDefault="0057637D" w:rsidP="00A00949">
      <w:pPr>
        <w:pStyle w:val="BulletlistLevel2"/>
      </w:pPr>
      <w:r>
        <w:t>F</w:t>
      </w:r>
      <w:r w:rsidR="00B010E0">
        <w:t>or example, are all employees given proper training in safety procedures in your organisation?</w:t>
      </w:r>
    </w:p>
    <w:p w14:paraId="00CCB3EE" w14:textId="77777777" w:rsidR="00B010E0" w:rsidRPr="00A00949" w:rsidRDefault="00B010E0" w:rsidP="00A00949">
      <w:pPr>
        <w:pStyle w:val="BulletListLevel1"/>
        <w:rPr>
          <w:b/>
        </w:rPr>
      </w:pPr>
      <w:r w:rsidRPr="00A00949">
        <w:rPr>
          <w:b/>
        </w:rPr>
        <w:t>A suitable working environment and facilities</w:t>
      </w:r>
    </w:p>
    <w:p w14:paraId="481F5FEB" w14:textId="2283952E" w:rsidR="00B010E0" w:rsidRDefault="0057637D" w:rsidP="00B010E0">
      <w:pPr>
        <w:pStyle w:val="BulletlistLevel2"/>
      </w:pPr>
      <w:r>
        <w:t>F</w:t>
      </w:r>
      <w:r w:rsidR="00B010E0">
        <w:t>or example, are temperatures in the workplace safe for employees?</w:t>
      </w:r>
    </w:p>
    <w:p w14:paraId="64897C2F" w14:textId="77777777" w:rsidR="001549E5" w:rsidRDefault="001549E5" w:rsidP="001549E5">
      <w:pPr>
        <w:pStyle w:val="Body"/>
        <w:rPr>
          <w:noProof/>
          <w:lang w:eastAsia="en-AU"/>
        </w:rPr>
      </w:pPr>
      <w:bookmarkStart w:id="9" w:name="_Toc12542832"/>
      <w:r>
        <w:br w:type="page"/>
      </w:r>
    </w:p>
    <w:p w14:paraId="76AF8586" w14:textId="4C153470" w:rsidR="00B010E0" w:rsidRDefault="00B010E0" w:rsidP="00A00949">
      <w:pPr>
        <w:pStyle w:val="Heading3"/>
      </w:pPr>
      <w:r>
        <w:lastRenderedPageBreak/>
        <w:t>Explaining WHS law to the work team</w:t>
      </w:r>
      <w:bookmarkEnd w:id="9"/>
    </w:p>
    <w:p w14:paraId="46A2521A" w14:textId="2439FD28" w:rsidR="00B010E0" w:rsidRDefault="00B010E0" w:rsidP="00B010E0">
      <w:pPr>
        <w:pStyle w:val="Body"/>
      </w:pPr>
      <w:r>
        <w:t xml:space="preserve">It is important to explain WHS laws and </w:t>
      </w:r>
      <w:r w:rsidR="00052FCE">
        <w:t>requirement</w:t>
      </w:r>
      <w:r>
        <w:t>s accurately and clearly to the whole work team</w:t>
      </w:r>
      <w:r w:rsidR="00F728F4">
        <w:t xml:space="preserve">, </w:t>
      </w:r>
      <w:r>
        <w:t>preferably before they start working in your organisation. The best way to do this is to give inductions to individual employees as they begin working in your organisation, and then to arrange regular team meetings to remind and update workers about WHS provisions and requirements.</w:t>
      </w:r>
    </w:p>
    <w:p w14:paraId="5C3482FD" w14:textId="77777777" w:rsidR="00B010E0" w:rsidRDefault="00B010E0" w:rsidP="00B010E0">
      <w:pPr>
        <w:pStyle w:val="Body"/>
      </w:pPr>
      <w:r>
        <w:t>You will need to explain how WHS laws affect workers according to their job role and the industry which the organisation is a part of. You will find that WHS laws offer a broad spectrum of protection for employees across a rang</w:t>
      </w:r>
      <w:r w:rsidR="00A00949">
        <w:t>e of industries and workplaces.</w:t>
      </w:r>
    </w:p>
    <w:p w14:paraId="6592120E" w14:textId="29B3CA14" w:rsidR="00B010E0" w:rsidRDefault="00B010E0" w:rsidP="00B010E0">
      <w:pPr>
        <w:pStyle w:val="Body"/>
      </w:pPr>
      <w:r>
        <w:t>You will need to use specific examples. For example, when WHS law stipulates that the working environment and facilities should be suitable, you will need to make this relevant to your workplace. You may say, for example, that packaging needs to be cleared from</w:t>
      </w:r>
      <w:r w:rsidR="00052FCE">
        <w:t xml:space="preserve"> pathways whenever it is noticed</w:t>
      </w:r>
      <w:r>
        <w:t>, to make sure walkways are safe for all employees.</w:t>
      </w:r>
    </w:p>
    <w:p w14:paraId="2FCB7D60" w14:textId="77777777" w:rsidR="00B010E0" w:rsidRDefault="00B010E0" w:rsidP="00B010E0">
      <w:pPr>
        <w:pStyle w:val="Body"/>
      </w:pPr>
      <w:r>
        <w:t>Sources and areas of law that you may need to explain include:</w:t>
      </w:r>
    </w:p>
    <w:p w14:paraId="2C95A0FF" w14:textId="77777777" w:rsidR="00B010E0" w:rsidRDefault="00B010E0" w:rsidP="00B010E0">
      <w:pPr>
        <w:pStyle w:val="BulletListLevel1"/>
      </w:pPr>
      <w:r>
        <w:t>Commonwealth and territory WHS laws</w:t>
      </w:r>
      <w:r w:rsidR="00A00949">
        <w:t>.</w:t>
      </w:r>
    </w:p>
    <w:p w14:paraId="034E174E" w14:textId="0A952BC7" w:rsidR="00B010E0" w:rsidRDefault="00B010E0" w:rsidP="00B010E0">
      <w:pPr>
        <w:pStyle w:val="BulletListLevel1"/>
      </w:pPr>
      <w:r>
        <w:t xml:space="preserve">Common law duties to meet </w:t>
      </w:r>
      <w:r w:rsidR="008762E3">
        <w:t xml:space="preserve">the </w:t>
      </w:r>
      <w:r>
        <w:t>general duty of care requirements</w:t>
      </w:r>
      <w:r w:rsidR="00A00949">
        <w:t>.</w:t>
      </w:r>
    </w:p>
    <w:p w14:paraId="65E0B572" w14:textId="77777777" w:rsidR="00B010E0" w:rsidRDefault="00B010E0" w:rsidP="00B010E0">
      <w:pPr>
        <w:pStyle w:val="BulletListLevel1"/>
      </w:pPr>
      <w:r>
        <w:t>WHS regulatory requirements for the effective management of hazards</w:t>
      </w:r>
      <w:r w:rsidR="00A00949">
        <w:t>.</w:t>
      </w:r>
    </w:p>
    <w:p w14:paraId="789DB366" w14:textId="77777777" w:rsidR="00B010E0" w:rsidRDefault="00B010E0" w:rsidP="00B010E0">
      <w:pPr>
        <w:pStyle w:val="BulletListLevel1"/>
      </w:pPr>
      <w:r>
        <w:t>WHS requirements for establishing consultation arrangements, including those for health and safety representatives and health and safety committees</w:t>
      </w:r>
      <w:r w:rsidR="00A00949">
        <w:t>.</w:t>
      </w:r>
    </w:p>
    <w:p w14:paraId="54F850DB" w14:textId="77777777" w:rsidR="00B010E0" w:rsidRDefault="00B010E0" w:rsidP="00B010E0">
      <w:pPr>
        <w:pStyle w:val="BulletListLevel1"/>
      </w:pPr>
      <w:r>
        <w:t>WHS legislative and regulatory requirements for providing information and training, including:</w:t>
      </w:r>
    </w:p>
    <w:p w14:paraId="5542C4B0" w14:textId="77777777" w:rsidR="00B010E0" w:rsidRDefault="00B010E0" w:rsidP="00B010E0">
      <w:pPr>
        <w:pStyle w:val="BulletlistLevel2"/>
      </w:pPr>
      <w:r>
        <w:t>training in safe operating procedures</w:t>
      </w:r>
    </w:p>
    <w:p w14:paraId="7D8079B0" w14:textId="77777777" w:rsidR="00B010E0" w:rsidRDefault="00B010E0" w:rsidP="00B010E0">
      <w:pPr>
        <w:pStyle w:val="BulletlistLevel2"/>
      </w:pPr>
      <w:r>
        <w:t xml:space="preserve">procedures for workplace hazards </w:t>
      </w:r>
    </w:p>
    <w:p w14:paraId="44C94867" w14:textId="77777777" w:rsidR="00B010E0" w:rsidRDefault="00B010E0" w:rsidP="00B010E0">
      <w:pPr>
        <w:pStyle w:val="BulletlistLevel2"/>
      </w:pPr>
      <w:r>
        <w:t>hazard identification</w:t>
      </w:r>
    </w:p>
    <w:p w14:paraId="78EB6DCF" w14:textId="77777777" w:rsidR="00B010E0" w:rsidRDefault="00B010E0" w:rsidP="00B010E0">
      <w:pPr>
        <w:pStyle w:val="BulletlistLevel2"/>
      </w:pPr>
      <w:r>
        <w:t>risk assessment and risk control</w:t>
      </w:r>
    </w:p>
    <w:p w14:paraId="7AE08898" w14:textId="77777777" w:rsidR="00B010E0" w:rsidRDefault="00B010E0" w:rsidP="00B010E0">
      <w:pPr>
        <w:pStyle w:val="BulletlistLevel2"/>
      </w:pPr>
      <w:r>
        <w:t>emergency and evacuation procedures</w:t>
      </w:r>
      <w:r w:rsidR="00A00949">
        <w:t>.</w:t>
      </w:r>
    </w:p>
    <w:p w14:paraId="12E52CBA" w14:textId="5ADEEC65" w:rsidR="001549E5" w:rsidRDefault="00B010E0" w:rsidP="00883519">
      <w:pPr>
        <w:pStyle w:val="BulletListLevel1"/>
      </w:pPr>
      <w:r>
        <w:t>WHS legislative, regulatory and other requirements for the maintenance and confidentiality of records of occupational injury and disease.</w:t>
      </w:r>
    </w:p>
    <w:p w14:paraId="087DBD97" w14:textId="194CF398" w:rsidR="00883519" w:rsidRPr="00883519" w:rsidRDefault="001549E5" w:rsidP="001549E5">
      <w:r>
        <w:br w:type="page"/>
      </w:r>
    </w:p>
    <w:tbl>
      <w:tblPr>
        <w:tblW w:w="0" w:type="auto"/>
        <w:shd w:val="clear" w:color="auto" w:fill="E7E7D4"/>
        <w:tblLook w:val="0600" w:firstRow="0" w:lastRow="0" w:firstColumn="0" w:lastColumn="0" w:noHBand="1" w:noVBand="1"/>
      </w:tblPr>
      <w:tblGrid>
        <w:gridCol w:w="992"/>
        <w:gridCol w:w="8034"/>
      </w:tblGrid>
      <w:tr w:rsidR="0045388A" w14:paraId="5F42AB73" w14:textId="77777777" w:rsidTr="0045388A">
        <w:trPr>
          <w:trHeight w:val="659"/>
        </w:trPr>
        <w:tc>
          <w:tcPr>
            <w:tcW w:w="992" w:type="dxa"/>
            <w:shd w:val="clear" w:color="auto" w:fill="E7E7D4"/>
            <w:vAlign w:val="center"/>
          </w:tcPr>
          <w:p w14:paraId="7CF198A2" w14:textId="77777777" w:rsidR="0045388A" w:rsidRPr="009C3DED" w:rsidRDefault="0045388A" w:rsidP="0045388A">
            <w:pPr>
              <w:pStyle w:val="Body"/>
              <w:spacing w:after="0" w:line="240" w:lineRule="auto"/>
              <w:jc w:val="center"/>
            </w:pPr>
            <w:r>
              <w:rPr>
                <w:noProof/>
                <w:lang w:eastAsia="en-AU"/>
              </w:rPr>
              <w:lastRenderedPageBreak/>
              <w:drawing>
                <wp:inline distT="0" distB="0" distL="0" distR="0" wp14:anchorId="32764688" wp14:editId="7E7C9623">
                  <wp:extent cx="365760" cy="357809"/>
                  <wp:effectExtent l="0" t="0" r="0" b="4445"/>
                  <wp:docPr id="252" name="Picture 252"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8">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5B79807A" w14:textId="77777777" w:rsidR="0045388A" w:rsidRPr="009C3DED" w:rsidRDefault="0045388A" w:rsidP="007C6867">
            <w:pPr>
              <w:pStyle w:val="Heading1NOTOC"/>
            </w:pPr>
            <w:r w:rsidRPr="009C3DED">
              <w:t>Practice activity</w:t>
            </w:r>
          </w:p>
        </w:tc>
      </w:tr>
    </w:tbl>
    <w:p w14:paraId="1BB84088" w14:textId="77777777" w:rsidR="0045388A" w:rsidRDefault="0045388A" w:rsidP="0045388A">
      <w:pPr>
        <w:pStyle w:val="Heading2"/>
      </w:pPr>
      <w:bookmarkStart w:id="10" w:name="_Toc12542833"/>
      <w:r>
        <w:t>Activity 1.</w:t>
      </w:r>
      <w:r w:rsidR="00475B11">
        <w:t>1</w:t>
      </w:r>
      <w:r>
        <w:t xml:space="preserve">: </w:t>
      </w:r>
      <w:r w:rsidR="00B010E0">
        <w:t>WHS legislation</w:t>
      </w:r>
      <w:bookmarkEnd w:id="10"/>
    </w:p>
    <w:p w14:paraId="6DEC478B" w14:textId="1203323B" w:rsidR="00F810E1" w:rsidRPr="00BB19B1" w:rsidRDefault="009F7129" w:rsidP="00A00949">
      <w:pPr>
        <w:pStyle w:val="Body"/>
        <w:spacing w:after="360"/>
      </w:pPr>
      <w:r w:rsidRPr="00BB19B1">
        <w:t>According to WHS legislation, what must employers provide their staff with while in the workplace? Give at least four examples.</w:t>
      </w:r>
    </w:p>
    <w:p w14:paraId="1FAAAC12" w14:textId="49A8BA6E" w:rsidR="0057637D" w:rsidRDefault="0057637D" w:rsidP="00052FCE">
      <w:pPr>
        <w:pStyle w:val="Body"/>
        <w:pBdr>
          <w:top w:val="single" w:sz="4" w:space="1" w:color="auto"/>
          <w:left w:val="single" w:sz="4" w:space="4" w:color="auto"/>
          <w:bottom w:val="single" w:sz="4" w:space="1" w:color="auto"/>
          <w:right w:val="single" w:sz="4" w:space="4" w:color="auto"/>
        </w:pBdr>
        <w:spacing w:after="360"/>
        <w:rPr>
          <w:b/>
        </w:rPr>
      </w:pPr>
    </w:p>
    <w:p w14:paraId="6904F8CE" w14:textId="5F62550E" w:rsidR="0057637D" w:rsidRDefault="0057637D" w:rsidP="00052FCE">
      <w:pPr>
        <w:pStyle w:val="Body"/>
        <w:pBdr>
          <w:top w:val="single" w:sz="4" w:space="1" w:color="auto"/>
          <w:left w:val="single" w:sz="4" w:space="4" w:color="auto"/>
          <w:bottom w:val="single" w:sz="4" w:space="1" w:color="auto"/>
          <w:right w:val="single" w:sz="4" w:space="4" w:color="auto"/>
        </w:pBdr>
        <w:spacing w:after="360"/>
        <w:rPr>
          <w:b/>
        </w:rPr>
      </w:pPr>
    </w:p>
    <w:p w14:paraId="5A65E24F" w14:textId="40793289" w:rsidR="00052FCE" w:rsidRDefault="00052FCE" w:rsidP="00052FCE">
      <w:pPr>
        <w:pStyle w:val="Body"/>
        <w:pBdr>
          <w:top w:val="single" w:sz="4" w:space="1" w:color="auto"/>
          <w:left w:val="single" w:sz="4" w:space="4" w:color="auto"/>
          <w:bottom w:val="single" w:sz="4" w:space="1" w:color="auto"/>
          <w:right w:val="single" w:sz="4" w:space="4" w:color="auto"/>
        </w:pBdr>
        <w:spacing w:after="360"/>
        <w:rPr>
          <w:b/>
        </w:rPr>
      </w:pPr>
    </w:p>
    <w:p w14:paraId="0494762F" w14:textId="0BA34417" w:rsidR="00052FCE" w:rsidRDefault="00052FCE" w:rsidP="00052FCE">
      <w:pPr>
        <w:pStyle w:val="Body"/>
        <w:pBdr>
          <w:top w:val="single" w:sz="4" w:space="1" w:color="auto"/>
          <w:left w:val="single" w:sz="4" w:space="4" w:color="auto"/>
          <w:bottom w:val="single" w:sz="4" w:space="1" w:color="auto"/>
          <w:right w:val="single" w:sz="4" w:space="4" w:color="auto"/>
        </w:pBdr>
        <w:spacing w:after="360"/>
        <w:rPr>
          <w:b/>
        </w:rPr>
      </w:pPr>
    </w:p>
    <w:p w14:paraId="1177E1A0" w14:textId="03FACF41" w:rsidR="00DD0E82" w:rsidRDefault="00DD0E82" w:rsidP="00052FCE">
      <w:pPr>
        <w:pStyle w:val="Body"/>
        <w:pBdr>
          <w:top w:val="single" w:sz="4" w:space="1" w:color="auto"/>
          <w:left w:val="single" w:sz="4" w:space="4" w:color="auto"/>
          <w:bottom w:val="single" w:sz="4" w:space="1" w:color="auto"/>
          <w:right w:val="single" w:sz="4" w:space="4" w:color="auto"/>
        </w:pBdr>
        <w:spacing w:after="360"/>
        <w:rPr>
          <w:b/>
        </w:rPr>
      </w:pPr>
    </w:p>
    <w:p w14:paraId="47EDB1E0" w14:textId="77777777" w:rsidR="00DD0E82" w:rsidRDefault="00DD0E82" w:rsidP="00052FCE">
      <w:pPr>
        <w:pStyle w:val="Body"/>
        <w:pBdr>
          <w:top w:val="single" w:sz="4" w:space="1" w:color="auto"/>
          <w:left w:val="single" w:sz="4" w:space="4" w:color="auto"/>
          <w:bottom w:val="single" w:sz="4" w:space="1" w:color="auto"/>
          <w:right w:val="single" w:sz="4" w:space="4" w:color="auto"/>
        </w:pBdr>
        <w:spacing w:after="360"/>
        <w:rPr>
          <w:b/>
        </w:rPr>
      </w:pPr>
    </w:p>
    <w:p w14:paraId="6987D0B0" w14:textId="56199C27" w:rsidR="00052FCE" w:rsidRDefault="00052FCE" w:rsidP="00052FCE">
      <w:pPr>
        <w:pStyle w:val="Body"/>
        <w:pBdr>
          <w:top w:val="single" w:sz="4" w:space="1" w:color="auto"/>
          <w:left w:val="single" w:sz="4" w:space="4" w:color="auto"/>
          <w:bottom w:val="single" w:sz="4" w:space="1" w:color="auto"/>
          <w:right w:val="single" w:sz="4" w:space="4" w:color="auto"/>
        </w:pBdr>
        <w:spacing w:after="360"/>
        <w:rPr>
          <w:b/>
        </w:rPr>
      </w:pPr>
    </w:p>
    <w:p w14:paraId="2F886E1E" w14:textId="77777777" w:rsidR="00052FCE" w:rsidRPr="00A00949" w:rsidRDefault="00052FCE" w:rsidP="00052FCE">
      <w:pPr>
        <w:pStyle w:val="Body"/>
        <w:pBdr>
          <w:top w:val="single" w:sz="4" w:space="1" w:color="auto"/>
          <w:left w:val="single" w:sz="4" w:space="4" w:color="auto"/>
          <w:bottom w:val="single" w:sz="4" w:space="1" w:color="auto"/>
          <w:right w:val="single" w:sz="4" w:space="4" w:color="auto"/>
        </w:pBdr>
        <w:spacing w:after="360"/>
        <w:rPr>
          <w:b/>
        </w:rPr>
      </w:pPr>
    </w:p>
    <w:p w14:paraId="09E74D93" w14:textId="77777777" w:rsidR="00052FCE" w:rsidRPr="00F728F4" w:rsidRDefault="00052FCE" w:rsidP="00F728F4">
      <w:pPr>
        <w:pStyle w:val="Body"/>
      </w:pPr>
      <w:r>
        <w:br w:type="page"/>
      </w:r>
    </w:p>
    <w:p w14:paraId="1C8182EE" w14:textId="26029173" w:rsidR="004228FD" w:rsidRDefault="00052FCE" w:rsidP="004228FD">
      <w:pPr>
        <w:pStyle w:val="Heading2"/>
      </w:pPr>
      <w:bookmarkStart w:id="11" w:name="_Toc12542834"/>
      <w:r>
        <w:lastRenderedPageBreak/>
        <w:t xml:space="preserve">Making </w:t>
      </w:r>
      <w:r w:rsidR="004228FD">
        <w:t>WHS</w:t>
      </w:r>
      <w:r>
        <w:t xml:space="preserve"> informat</w:t>
      </w:r>
      <w:r w:rsidR="008762E3">
        <w:t>i</w:t>
      </w:r>
      <w:r>
        <w:t>on accessible</w:t>
      </w:r>
      <w:bookmarkEnd w:id="11"/>
    </w:p>
    <w:p w14:paraId="2F889970" w14:textId="77777777" w:rsidR="004228FD" w:rsidRDefault="004228FD" w:rsidP="004228FD">
      <w:pPr>
        <w:pStyle w:val="Heading3"/>
      </w:pPr>
      <w:bookmarkStart w:id="12" w:name="_Toc12542835"/>
      <w:r>
        <w:t>Identifying relevant organisational information</w:t>
      </w:r>
      <w:bookmarkEnd w:id="12"/>
    </w:p>
    <w:p w14:paraId="26732146" w14:textId="08EC6DE6" w:rsidR="004228FD" w:rsidRDefault="004228FD" w:rsidP="004228FD">
      <w:pPr>
        <w:pStyle w:val="Body"/>
      </w:pPr>
      <w:r>
        <w:t xml:space="preserve">It is important that </w:t>
      </w:r>
      <w:r w:rsidR="008762E3">
        <w:t xml:space="preserve">everyone in the workplace, </w:t>
      </w:r>
      <w:r>
        <w:t>understand what organisational policies, procedures, rules, and programs exist to meet and adhere to WHS legal regulations. Employees will need to know this information to keep themselves safe, as well as to ensure the safety of their colleagues and customers.</w:t>
      </w:r>
    </w:p>
    <w:p w14:paraId="29D04E20" w14:textId="1AC3630A" w:rsidR="004228FD" w:rsidRDefault="004228FD" w:rsidP="004228FD">
      <w:pPr>
        <w:pStyle w:val="Body"/>
      </w:pPr>
      <w:r>
        <w:t xml:space="preserve">You will need to be able to identify all WHS information that is relevant to the team before deciding how to </w:t>
      </w:r>
      <w:r w:rsidR="00052FCE">
        <w:t>share or</w:t>
      </w:r>
      <w:r>
        <w:t xml:space="preserve"> communicate it.</w:t>
      </w:r>
    </w:p>
    <w:p w14:paraId="3751F758" w14:textId="77777777" w:rsidR="004228FD" w:rsidRDefault="004228FD" w:rsidP="004228FD">
      <w:pPr>
        <w:pStyle w:val="Body"/>
      </w:pPr>
      <w:r>
        <w:t>Organisational information relevant to WHS may include:</w:t>
      </w:r>
    </w:p>
    <w:p w14:paraId="5E8ABD04" w14:textId="77777777" w:rsidR="004228FD" w:rsidRPr="00A00949" w:rsidRDefault="004228FD" w:rsidP="004228FD">
      <w:pPr>
        <w:pStyle w:val="BulletListLevel1"/>
        <w:rPr>
          <w:b/>
        </w:rPr>
      </w:pPr>
      <w:r w:rsidRPr="00A00949">
        <w:rPr>
          <w:b/>
        </w:rPr>
        <w:t>Health and safety warnings</w:t>
      </w:r>
    </w:p>
    <w:p w14:paraId="0B821853" w14:textId="1B3C8A41" w:rsidR="004228FD" w:rsidRDefault="00052FCE" w:rsidP="004228FD">
      <w:pPr>
        <w:pStyle w:val="BulletlistLevel2"/>
      </w:pPr>
      <w:r>
        <w:t>F</w:t>
      </w:r>
      <w:r w:rsidR="004228FD">
        <w:t>or example, you may need to communicate when wet floor signs need to be u</w:t>
      </w:r>
      <w:r w:rsidR="00A00949">
        <w:t>sed and how this should be done.</w:t>
      </w:r>
    </w:p>
    <w:p w14:paraId="18EBE1C6" w14:textId="77777777" w:rsidR="004228FD" w:rsidRPr="00A00949" w:rsidRDefault="004228FD" w:rsidP="004228FD">
      <w:pPr>
        <w:pStyle w:val="BulletListLevel1"/>
        <w:rPr>
          <w:b/>
        </w:rPr>
      </w:pPr>
      <w:r w:rsidRPr="00A00949">
        <w:rPr>
          <w:b/>
        </w:rPr>
        <w:t>Hazardous material warnings</w:t>
      </w:r>
    </w:p>
    <w:p w14:paraId="2C41368F" w14:textId="3F9669E7" w:rsidR="004228FD" w:rsidRDefault="00052FCE" w:rsidP="004228FD">
      <w:pPr>
        <w:pStyle w:val="BulletlistLevel2"/>
      </w:pPr>
      <w:r>
        <w:t>Y</w:t>
      </w:r>
      <w:r w:rsidR="004228FD">
        <w:t>ou may need to identify policy and procedures relating to:</w:t>
      </w:r>
    </w:p>
    <w:p w14:paraId="5CD6C651" w14:textId="77777777" w:rsidR="004228FD" w:rsidRDefault="004228FD" w:rsidP="00A00949">
      <w:pPr>
        <w:pStyle w:val="BulletListLevel3"/>
      </w:pPr>
      <w:r>
        <w:t>the acquisition of hazardous materials</w:t>
      </w:r>
    </w:p>
    <w:p w14:paraId="3682FE5F" w14:textId="77777777" w:rsidR="004228FD" w:rsidRDefault="004228FD" w:rsidP="00A00949">
      <w:pPr>
        <w:pStyle w:val="BulletListLevel3"/>
      </w:pPr>
      <w:r>
        <w:t>the use of hazardous materials</w:t>
      </w:r>
    </w:p>
    <w:p w14:paraId="5A656065" w14:textId="77777777" w:rsidR="004228FD" w:rsidRDefault="004228FD" w:rsidP="00A00949">
      <w:pPr>
        <w:pStyle w:val="BulletListLevel3"/>
      </w:pPr>
      <w:r>
        <w:t>the storage of hazardous materials</w:t>
      </w:r>
    </w:p>
    <w:p w14:paraId="7E2FF361" w14:textId="77777777" w:rsidR="004228FD" w:rsidRDefault="004228FD" w:rsidP="00A00949">
      <w:pPr>
        <w:pStyle w:val="BulletListLevel3"/>
      </w:pPr>
      <w:r>
        <w:t>the disposal of hazardous materials</w:t>
      </w:r>
      <w:r w:rsidR="00A00949">
        <w:t>.</w:t>
      </w:r>
    </w:p>
    <w:p w14:paraId="1098D7A3" w14:textId="77777777" w:rsidR="004228FD" w:rsidRPr="00A00949" w:rsidRDefault="004228FD" w:rsidP="004228FD">
      <w:pPr>
        <w:pStyle w:val="BulletListLevel1"/>
        <w:rPr>
          <w:b/>
        </w:rPr>
      </w:pPr>
      <w:r w:rsidRPr="00A00949">
        <w:rPr>
          <w:b/>
        </w:rPr>
        <w:t>Common risks</w:t>
      </w:r>
    </w:p>
    <w:p w14:paraId="52954462" w14:textId="786E8D55" w:rsidR="004228FD" w:rsidRDefault="00052FCE" w:rsidP="004228FD">
      <w:pPr>
        <w:pStyle w:val="BulletlistLevel2"/>
      </w:pPr>
      <w:r>
        <w:t>T</w:t>
      </w:r>
      <w:r w:rsidR="004228FD">
        <w:t>his may involve common risks that workers need to avoid in the workplace, such as operating a piece of machinery without supervision</w:t>
      </w:r>
      <w:r w:rsidR="00A00949">
        <w:t>.</w:t>
      </w:r>
    </w:p>
    <w:p w14:paraId="5009132A" w14:textId="77777777" w:rsidR="004228FD" w:rsidRPr="00A00949" w:rsidRDefault="004228FD" w:rsidP="004228FD">
      <w:pPr>
        <w:pStyle w:val="BulletListLevel1"/>
        <w:rPr>
          <w:b/>
        </w:rPr>
      </w:pPr>
      <w:r w:rsidRPr="00A00949">
        <w:rPr>
          <w:b/>
        </w:rPr>
        <w:t>Alcohol and other drug intoxication</w:t>
      </w:r>
    </w:p>
    <w:p w14:paraId="07310595" w14:textId="1CC9713F" w:rsidR="004228FD" w:rsidRDefault="00052FCE" w:rsidP="004228FD">
      <w:pPr>
        <w:pStyle w:val="BulletlistLevel2"/>
      </w:pPr>
      <w:r>
        <w:t>T</w:t>
      </w:r>
      <w:r w:rsidR="004228FD">
        <w:t>his may include information about the dangers of turning up to work intoxicated, as well as the repercussion if an employee does so.</w:t>
      </w:r>
    </w:p>
    <w:p w14:paraId="7EAFD800" w14:textId="77777777" w:rsidR="004228FD" w:rsidRPr="00A00949" w:rsidRDefault="004228FD" w:rsidP="004228FD">
      <w:pPr>
        <w:pStyle w:val="BulletListLevel1"/>
        <w:rPr>
          <w:b/>
        </w:rPr>
      </w:pPr>
      <w:r w:rsidRPr="00A00949">
        <w:rPr>
          <w:b/>
        </w:rPr>
        <w:t>Emergency and evacuation procedures</w:t>
      </w:r>
    </w:p>
    <w:p w14:paraId="3AFE8504" w14:textId="50AC438F" w:rsidR="004228FD" w:rsidRDefault="00052FCE" w:rsidP="004228FD">
      <w:pPr>
        <w:pStyle w:val="BulletlistLevel2"/>
      </w:pPr>
      <w:r>
        <w:t>I</w:t>
      </w:r>
      <w:r w:rsidR="004228FD">
        <w:t>nformation on the location of evacuation points and fire doors around the workplace</w:t>
      </w:r>
      <w:r w:rsidR="00A00949">
        <w:t>.</w:t>
      </w:r>
    </w:p>
    <w:p w14:paraId="5141BE99" w14:textId="5CAA1067" w:rsidR="004228FD" w:rsidRPr="00A00949" w:rsidRDefault="004228FD" w:rsidP="004228FD">
      <w:pPr>
        <w:pStyle w:val="BulletListLevel1"/>
        <w:rPr>
          <w:b/>
        </w:rPr>
      </w:pPr>
      <w:r w:rsidRPr="00A00949">
        <w:rPr>
          <w:b/>
        </w:rPr>
        <w:t>Family</w:t>
      </w:r>
      <w:r w:rsidR="008762E3">
        <w:rPr>
          <w:b/>
        </w:rPr>
        <w:t>-</w:t>
      </w:r>
      <w:r w:rsidRPr="00A00949">
        <w:rPr>
          <w:b/>
        </w:rPr>
        <w:t>friendly environment</w:t>
      </w:r>
    </w:p>
    <w:p w14:paraId="6239CCBF" w14:textId="368D402A" w:rsidR="004228FD" w:rsidRDefault="00052FCE" w:rsidP="004228FD">
      <w:pPr>
        <w:pStyle w:val="BulletlistLevel2"/>
      </w:pPr>
      <w:r>
        <w:t>I</w:t>
      </w:r>
      <w:r w:rsidR="004228FD">
        <w:t>nformation on policies and procedures for making the work environment safe for children and the elderly</w:t>
      </w:r>
      <w:r w:rsidR="00A00949">
        <w:t>.</w:t>
      </w:r>
    </w:p>
    <w:p w14:paraId="63E349BF" w14:textId="30F9A420" w:rsidR="00CF0F06" w:rsidRDefault="00CF0F06">
      <w:r>
        <w:br w:type="page"/>
      </w:r>
    </w:p>
    <w:p w14:paraId="5E709B12" w14:textId="77777777" w:rsidR="004228FD" w:rsidRPr="00A00949" w:rsidRDefault="004228FD" w:rsidP="004228FD">
      <w:pPr>
        <w:pStyle w:val="BulletListLevel1"/>
        <w:rPr>
          <w:b/>
        </w:rPr>
      </w:pPr>
      <w:r w:rsidRPr="00A00949">
        <w:rPr>
          <w:b/>
        </w:rPr>
        <w:lastRenderedPageBreak/>
        <w:t>First aid provision and medical treatment</w:t>
      </w:r>
    </w:p>
    <w:p w14:paraId="20F9D9A8" w14:textId="1045A40B" w:rsidR="004228FD" w:rsidRDefault="00052FCE" w:rsidP="004228FD">
      <w:pPr>
        <w:pStyle w:val="BulletlistLevel2"/>
      </w:pPr>
      <w:r>
        <w:t>I</w:t>
      </w:r>
      <w:r w:rsidR="004228FD">
        <w:t>nformation on where first aid kits are located in the workplace</w:t>
      </w:r>
      <w:r w:rsidR="00A00949">
        <w:t>.</w:t>
      </w:r>
    </w:p>
    <w:p w14:paraId="2C1FCCE3" w14:textId="77777777" w:rsidR="004228FD" w:rsidRPr="00A00949" w:rsidRDefault="004228FD" w:rsidP="004228FD">
      <w:pPr>
        <w:pStyle w:val="BulletListLevel1"/>
        <w:rPr>
          <w:b/>
        </w:rPr>
      </w:pPr>
      <w:r w:rsidRPr="00A00949">
        <w:rPr>
          <w:b/>
        </w:rPr>
        <w:t>Hazard identification and reporting procedures</w:t>
      </w:r>
    </w:p>
    <w:p w14:paraId="5B03E58C" w14:textId="632675B4" w:rsidR="004228FD" w:rsidRDefault="00052FCE" w:rsidP="004228FD">
      <w:pPr>
        <w:pStyle w:val="BulletlistLevel2"/>
      </w:pPr>
      <w:r>
        <w:t>I</w:t>
      </w:r>
      <w:r w:rsidR="004228FD">
        <w:t>nformation on how hazards are reported so that they can be flagged by managers and supervisors</w:t>
      </w:r>
      <w:r w:rsidR="00A00949">
        <w:t>.</w:t>
      </w:r>
    </w:p>
    <w:p w14:paraId="3F8A17D5" w14:textId="77777777" w:rsidR="004228FD" w:rsidRPr="00A00949" w:rsidRDefault="004228FD" w:rsidP="004228FD">
      <w:pPr>
        <w:pStyle w:val="BulletListLevel1"/>
        <w:rPr>
          <w:b/>
        </w:rPr>
      </w:pPr>
      <w:r w:rsidRPr="00A00949">
        <w:rPr>
          <w:b/>
        </w:rPr>
        <w:t>Implementation of risk controls</w:t>
      </w:r>
    </w:p>
    <w:p w14:paraId="2FC11667" w14:textId="1A0941D2" w:rsidR="004228FD" w:rsidRDefault="00052FCE" w:rsidP="004228FD">
      <w:pPr>
        <w:pStyle w:val="BulletlistLevel2"/>
      </w:pPr>
      <w:r>
        <w:t>I</w:t>
      </w:r>
      <w:r w:rsidR="004228FD">
        <w:t>nformation on how to implement electrical safety controls</w:t>
      </w:r>
      <w:r w:rsidR="00A00949">
        <w:t>.</w:t>
      </w:r>
    </w:p>
    <w:p w14:paraId="1D8546F6" w14:textId="77777777" w:rsidR="004228FD" w:rsidRPr="00A00949" w:rsidRDefault="004228FD" w:rsidP="004228FD">
      <w:pPr>
        <w:pStyle w:val="BulletListLevel1"/>
        <w:rPr>
          <w:b/>
        </w:rPr>
      </w:pPr>
      <w:r w:rsidRPr="00A00949">
        <w:rPr>
          <w:b/>
        </w:rPr>
        <w:t>Maintenance and use of equipment</w:t>
      </w:r>
    </w:p>
    <w:p w14:paraId="1D00012B" w14:textId="232F6311" w:rsidR="004228FD" w:rsidRDefault="00052FCE" w:rsidP="004228FD">
      <w:pPr>
        <w:pStyle w:val="BulletlistLevel2"/>
      </w:pPr>
      <w:r>
        <w:t>I</w:t>
      </w:r>
      <w:r w:rsidR="004228FD">
        <w:t>nformation on how often equipment needs to be assesse</w:t>
      </w:r>
      <w:r w:rsidR="00A00949">
        <w:t>d by a maintenance professional.</w:t>
      </w:r>
    </w:p>
    <w:p w14:paraId="24399222" w14:textId="77777777" w:rsidR="004228FD" w:rsidRPr="00A00949" w:rsidRDefault="004228FD" w:rsidP="004228FD">
      <w:pPr>
        <w:pStyle w:val="BulletListLevel1"/>
        <w:rPr>
          <w:b/>
        </w:rPr>
      </w:pPr>
      <w:r w:rsidRPr="00A00949">
        <w:rPr>
          <w:b/>
        </w:rPr>
        <w:t>Incident investigation</w:t>
      </w:r>
    </w:p>
    <w:p w14:paraId="4FA7EF14" w14:textId="369E8F44" w:rsidR="004228FD" w:rsidRDefault="00052FCE" w:rsidP="004228FD">
      <w:pPr>
        <w:pStyle w:val="BulletlistLevel2"/>
      </w:pPr>
      <w:r>
        <w:t>I</w:t>
      </w:r>
      <w:r w:rsidR="004228FD">
        <w:t>nformation on who should investigate incidents and how that should be done</w:t>
      </w:r>
      <w:r w:rsidR="00A00949">
        <w:t>.</w:t>
      </w:r>
    </w:p>
    <w:p w14:paraId="788BAC1A" w14:textId="77777777" w:rsidR="004228FD" w:rsidRPr="00A00949" w:rsidRDefault="004228FD" w:rsidP="004228FD">
      <w:pPr>
        <w:pStyle w:val="BulletListLevel1"/>
        <w:rPr>
          <w:b/>
        </w:rPr>
      </w:pPr>
      <w:r w:rsidRPr="00A00949">
        <w:rPr>
          <w:b/>
        </w:rPr>
        <w:t>Site access and parking</w:t>
      </w:r>
    </w:p>
    <w:p w14:paraId="2156597C" w14:textId="7D89EAF0" w:rsidR="004228FD" w:rsidRDefault="00052FCE" w:rsidP="004228FD">
      <w:pPr>
        <w:pStyle w:val="BulletlistLevel2"/>
      </w:pPr>
      <w:r>
        <w:t>I</w:t>
      </w:r>
      <w:r w:rsidR="004228FD">
        <w:t>nformation on parking in pedestrian areas around the workplace</w:t>
      </w:r>
      <w:r w:rsidR="00A00949">
        <w:t>.</w:t>
      </w:r>
    </w:p>
    <w:p w14:paraId="08B39D3A" w14:textId="77777777" w:rsidR="004228FD" w:rsidRPr="00A00949" w:rsidRDefault="004228FD" w:rsidP="004228FD">
      <w:pPr>
        <w:pStyle w:val="BulletListLevel1"/>
        <w:rPr>
          <w:b/>
        </w:rPr>
      </w:pPr>
      <w:r w:rsidRPr="00A00949">
        <w:rPr>
          <w:b/>
        </w:rPr>
        <w:t>Transportation and storage of dangerous goods</w:t>
      </w:r>
    </w:p>
    <w:p w14:paraId="6DA36FDE" w14:textId="20604A56" w:rsidR="004228FD" w:rsidRDefault="00052FCE" w:rsidP="004228FD">
      <w:pPr>
        <w:pStyle w:val="BulletlistLevel2"/>
      </w:pPr>
      <w:r>
        <w:t>I</w:t>
      </w:r>
      <w:r w:rsidR="004228FD">
        <w:t>nformation on how to stack boxes safely in storage rooms</w:t>
      </w:r>
      <w:r w:rsidR="00A00949">
        <w:t>.</w:t>
      </w:r>
    </w:p>
    <w:p w14:paraId="32078186" w14:textId="6FC3C780" w:rsidR="004228FD" w:rsidRPr="00A00949" w:rsidRDefault="004228FD" w:rsidP="004228FD">
      <w:pPr>
        <w:pStyle w:val="BulletListLevel1"/>
        <w:rPr>
          <w:b/>
        </w:rPr>
      </w:pPr>
      <w:r w:rsidRPr="00A00949">
        <w:rPr>
          <w:b/>
        </w:rPr>
        <w:t>Use and care of personal protective</w:t>
      </w:r>
      <w:r w:rsidR="00052FCE">
        <w:rPr>
          <w:b/>
        </w:rPr>
        <w:t xml:space="preserve"> equipment (PPE)</w:t>
      </w:r>
    </w:p>
    <w:p w14:paraId="6500BE7B" w14:textId="426393CD" w:rsidR="004228FD" w:rsidRDefault="00052FCE" w:rsidP="004228FD">
      <w:pPr>
        <w:pStyle w:val="BulletlistLevel2"/>
      </w:pPr>
      <w:r>
        <w:t>I</w:t>
      </w:r>
      <w:r w:rsidR="004228FD">
        <w:t xml:space="preserve">nformation on what </w:t>
      </w:r>
      <w:r>
        <w:t>PPE</w:t>
      </w:r>
      <w:r w:rsidR="004228FD">
        <w:t xml:space="preserve"> to wear when operating s</w:t>
      </w:r>
      <w:r w:rsidR="00A00949">
        <w:t>pecific machinery and equipment.</w:t>
      </w:r>
    </w:p>
    <w:p w14:paraId="37149053" w14:textId="77777777" w:rsidR="004228FD" w:rsidRPr="00A00949" w:rsidRDefault="004228FD" w:rsidP="004228FD">
      <w:pPr>
        <w:pStyle w:val="BulletListLevel1"/>
        <w:rPr>
          <w:b/>
        </w:rPr>
      </w:pPr>
      <w:r w:rsidRPr="00A00949">
        <w:rPr>
          <w:b/>
        </w:rPr>
        <w:t>WHS arrangements for customers, clients, and external staff</w:t>
      </w:r>
    </w:p>
    <w:p w14:paraId="2AF199EB" w14:textId="6F1DB78D" w:rsidR="004228FD" w:rsidRDefault="00052FCE" w:rsidP="004228FD">
      <w:pPr>
        <w:pStyle w:val="BulletlistLevel2"/>
      </w:pPr>
      <w:r>
        <w:t>I</w:t>
      </w:r>
      <w:r w:rsidR="004228FD">
        <w:t>nformation on the wearing of visitor badges for all external workers</w:t>
      </w:r>
      <w:r w:rsidR="00A00949">
        <w:t>.</w:t>
      </w:r>
    </w:p>
    <w:p w14:paraId="11AA9714" w14:textId="77777777" w:rsidR="004228FD" w:rsidRPr="00A00949" w:rsidRDefault="004228FD" w:rsidP="004228FD">
      <w:pPr>
        <w:pStyle w:val="BulletListLevel1"/>
        <w:rPr>
          <w:b/>
        </w:rPr>
      </w:pPr>
      <w:r w:rsidRPr="00A00949">
        <w:rPr>
          <w:b/>
        </w:rPr>
        <w:t>WHS audits and inspections</w:t>
      </w:r>
    </w:p>
    <w:p w14:paraId="58729169" w14:textId="71E51581" w:rsidR="004228FD" w:rsidRDefault="00052FCE" w:rsidP="004228FD">
      <w:pPr>
        <w:pStyle w:val="BulletlistLevel2"/>
      </w:pPr>
      <w:r>
        <w:t>I</w:t>
      </w:r>
      <w:r w:rsidR="004228FD">
        <w:t>nformation on how to clean and tidy for an audit.</w:t>
      </w:r>
    </w:p>
    <w:p w14:paraId="24868CA4" w14:textId="77777777" w:rsidR="008762E3" w:rsidRDefault="008762E3" w:rsidP="008762E3">
      <w:pPr>
        <w:pStyle w:val="Body"/>
        <w:rPr>
          <w:noProof/>
          <w:lang w:eastAsia="en-AU"/>
        </w:rPr>
      </w:pPr>
      <w:bookmarkStart w:id="13" w:name="_Toc12542836"/>
      <w:r>
        <w:br w:type="page"/>
      </w:r>
    </w:p>
    <w:p w14:paraId="3E415D5C" w14:textId="1552CCC6" w:rsidR="004228FD" w:rsidRDefault="004228FD" w:rsidP="00A00949">
      <w:pPr>
        <w:pStyle w:val="Heading3"/>
      </w:pPr>
      <w:r>
        <w:lastRenderedPageBreak/>
        <w:t>Disseminating and communicating information</w:t>
      </w:r>
      <w:bookmarkEnd w:id="13"/>
    </w:p>
    <w:p w14:paraId="6CA761B2" w14:textId="0A39CEB4" w:rsidR="004228FD" w:rsidRDefault="004228FD" w:rsidP="004228FD">
      <w:pPr>
        <w:pStyle w:val="Body"/>
      </w:pPr>
      <w:r>
        <w:t>When you have identified all WHS-related organisational information that needs to be communicated to employees, you will need to establish the best method of communication. The end result should be that all employees are clear and confident about what their organisation requires of them to maintain safety standards.</w:t>
      </w:r>
    </w:p>
    <w:p w14:paraId="6C5BCA3F" w14:textId="0D026A48" w:rsidR="004228FD" w:rsidRDefault="008762E3" w:rsidP="004228FD">
      <w:pPr>
        <w:pStyle w:val="Body"/>
      </w:pPr>
      <w:r>
        <w:t>How</w:t>
      </w:r>
      <w:r w:rsidR="004228FD" w:rsidRPr="00814AAB">
        <w:t xml:space="preserve"> you communicate information will depend on the size of the workforce and </w:t>
      </w:r>
      <w:r>
        <w:t>how</w:t>
      </w:r>
      <w:r w:rsidR="004228FD" w:rsidRPr="00814AAB">
        <w:t xml:space="preserve"> it is organised. For example, for a large organisation, the best method would be to use a variety of methods, such as combining a team meeting with information by email. On the other hand, if you work for a small organisation, you may simply have to arrange a briefing to alert all staff to safety information.</w:t>
      </w:r>
    </w:p>
    <w:p w14:paraId="186AB1F9" w14:textId="709499FA" w:rsidR="004228FD" w:rsidRDefault="004228FD" w:rsidP="004228FD">
      <w:pPr>
        <w:pStyle w:val="Body"/>
      </w:pPr>
      <w:r>
        <w:t>You may choose to communicate</w:t>
      </w:r>
      <w:r w:rsidR="00BB19B1">
        <w:t xml:space="preserve"> WHS</w:t>
      </w:r>
      <w:r>
        <w:t xml:space="preserve"> information via:</w:t>
      </w:r>
    </w:p>
    <w:p w14:paraId="503A6443" w14:textId="77777777" w:rsidR="004228FD" w:rsidRDefault="00A00949" w:rsidP="004228FD">
      <w:pPr>
        <w:pStyle w:val="BulletListLevel1"/>
      </w:pPr>
      <w:r>
        <w:t>email</w:t>
      </w:r>
    </w:p>
    <w:p w14:paraId="6B255121" w14:textId="77777777" w:rsidR="004228FD" w:rsidRDefault="00A00949" w:rsidP="004228FD">
      <w:pPr>
        <w:pStyle w:val="BulletListLevel1"/>
      </w:pPr>
      <w:r>
        <w:t>newsletters</w:t>
      </w:r>
    </w:p>
    <w:p w14:paraId="11A64352" w14:textId="77777777" w:rsidR="004228FD" w:rsidRDefault="00A00949" w:rsidP="004228FD">
      <w:pPr>
        <w:pStyle w:val="BulletListLevel1"/>
      </w:pPr>
      <w:r>
        <w:t xml:space="preserve">meetings and briefings </w:t>
      </w:r>
    </w:p>
    <w:p w14:paraId="32715CA8" w14:textId="77777777" w:rsidR="004228FD" w:rsidRDefault="00A00949" w:rsidP="004228FD">
      <w:pPr>
        <w:pStyle w:val="BulletListLevel1"/>
      </w:pPr>
      <w:r>
        <w:t>signage</w:t>
      </w:r>
    </w:p>
    <w:p w14:paraId="41FC77E4" w14:textId="77777777" w:rsidR="004228FD" w:rsidRDefault="00A00949" w:rsidP="004228FD">
      <w:pPr>
        <w:pStyle w:val="BulletListLevel1"/>
      </w:pPr>
      <w:r>
        <w:t>one-to-one meetings and verbal reminders</w:t>
      </w:r>
    </w:p>
    <w:p w14:paraId="0D903E06" w14:textId="77777777" w:rsidR="004228FD" w:rsidRDefault="00A00949" w:rsidP="004228FD">
      <w:pPr>
        <w:pStyle w:val="BulletListLevel1"/>
      </w:pPr>
      <w:r>
        <w:t xml:space="preserve">handbooks </w:t>
      </w:r>
    </w:p>
    <w:p w14:paraId="71A817A3" w14:textId="301F28F3" w:rsidR="004228FD" w:rsidRDefault="00A00949" w:rsidP="004228FD">
      <w:pPr>
        <w:pStyle w:val="BulletListLevel1"/>
      </w:pPr>
      <w:r>
        <w:t>codes</w:t>
      </w:r>
      <w:r w:rsidR="00BB19B1">
        <w:t xml:space="preserve"> of practice</w:t>
      </w:r>
    </w:p>
    <w:p w14:paraId="589FAF8A" w14:textId="77777777" w:rsidR="004228FD" w:rsidRDefault="00A00949" w:rsidP="004228FD">
      <w:pPr>
        <w:pStyle w:val="BulletListLevel1"/>
      </w:pPr>
      <w:r>
        <w:t>policy and procedure documents</w:t>
      </w:r>
    </w:p>
    <w:p w14:paraId="011E2D8F" w14:textId="77777777" w:rsidR="004228FD" w:rsidRDefault="00A00949" w:rsidP="004228FD">
      <w:pPr>
        <w:pStyle w:val="BulletListLevel1"/>
      </w:pPr>
      <w:r>
        <w:t>regulatory and standards documents.</w:t>
      </w:r>
    </w:p>
    <w:p w14:paraId="7DC6740D" w14:textId="77777777" w:rsidR="004228FD" w:rsidRDefault="004228FD" w:rsidP="00A00949">
      <w:pPr>
        <w:pStyle w:val="Heading3"/>
      </w:pPr>
      <w:bookmarkStart w:id="14" w:name="_Toc12542837"/>
      <w:r>
        <w:t>Displaying information</w:t>
      </w:r>
      <w:bookmarkEnd w:id="14"/>
    </w:p>
    <w:p w14:paraId="415F2443" w14:textId="08211200" w:rsidR="004228FD" w:rsidRDefault="004228FD" w:rsidP="004228FD">
      <w:pPr>
        <w:pStyle w:val="Body"/>
      </w:pPr>
      <w:r>
        <w:t>You will need to make sure that information is displayed clearly, to inform and act as a reminder to all employees. For example, you may have to make sure there is signage around the workplace that reminds employees to wear a hard hat and hi-vis jacket at all times while in the work environment.</w:t>
      </w:r>
    </w:p>
    <w:p w14:paraId="79FF085C" w14:textId="77777777" w:rsidR="00A00949" w:rsidRDefault="00A00949">
      <w:r>
        <w:br w:type="page"/>
      </w:r>
    </w:p>
    <w:p w14:paraId="47F0B273" w14:textId="77777777" w:rsidR="004228FD" w:rsidRDefault="004228FD" w:rsidP="004228FD">
      <w:pPr>
        <w:pStyle w:val="Body"/>
      </w:pPr>
      <w:r>
        <w:lastRenderedPageBreak/>
        <w:t>You will need to:</w:t>
      </w:r>
    </w:p>
    <w:p w14:paraId="77FAB785" w14:textId="1562B991" w:rsidR="004228FD" w:rsidRDefault="004228FD" w:rsidP="004228FD">
      <w:pPr>
        <w:pStyle w:val="BulletListLevel1"/>
      </w:pPr>
      <w:r>
        <w:t xml:space="preserve">Make sure that warning signs are </w:t>
      </w:r>
      <w:r w:rsidR="00CF0F06">
        <w:t xml:space="preserve">displayed </w:t>
      </w:r>
      <w:r>
        <w:t>so that they are easily visible to all employees and visitors</w:t>
      </w:r>
      <w:r w:rsidR="00A00949">
        <w:t>.</w:t>
      </w:r>
    </w:p>
    <w:p w14:paraId="685F7009" w14:textId="40D3DA11" w:rsidR="004228FD" w:rsidRDefault="004228FD" w:rsidP="004228FD">
      <w:pPr>
        <w:pStyle w:val="BulletListLevel1"/>
      </w:pPr>
      <w:r>
        <w:t xml:space="preserve">Make sure policy and procedure information </w:t>
      </w:r>
      <w:r w:rsidR="00CF0F06">
        <w:t>are</w:t>
      </w:r>
      <w:r>
        <w:t xml:space="preserve"> </w:t>
      </w:r>
      <w:r w:rsidR="00CF0F06">
        <w:t xml:space="preserve">available so </w:t>
      </w:r>
      <w:r>
        <w:t xml:space="preserve">it can be </w:t>
      </w:r>
      <w:r w:rsidR="00CF0F06">
        <w:t xml:space="preserve">readily </w:t>
      </w:r>
      <w:r>
        <w:t xml:space="preserve">accessed by </w:t>
      </w:r>
      <w:r w:rsidR="00CF0F06">
        <w:t xml:space="preserve">all </w:t>
      </w:r>
      <w:r>
        <w:t>employees at any time</w:t>
      </w:r>
      <w:r w:rsidR="00A00949">
        <w:t>.</w:t>
      </w:r>
    </w:p>
    <w:p w14:paraId="3059F9E3" w14:textId="77777777" w:rsidR="004228FD" w:rsidRDefault="004228FD" w:rsidP="004228FD">
      <w:pPr>
        <w:pStyle w:val="BulletListLevel1"/>
      </w:pPr>
      <w:r>
        <w:t>Display safety information online and in paper format</w:t>
      </w:r>
      <w:r w:rsidR="00A00949">
        <w:t>.</w:t>
      </w:r>
    </w:p>
    <w:p w14:paraId="06D45388" w14:textId="77777777" w:rsidR="004228FD" w:rsidRDefault="004228FD" w:rsidP="004228FD">
      <w:pPr>
        <w:pStyle w:val="BulletListLevel1"/>
      </w:pPr>
      <w:r>
        <w:t>Make sure information appears in the appropriate structure</w:t>
      </w:r>
      <w:r w:rsidR="00A00949">
        <w:t>.</w:t>
      </w:r>
    </w:p>
    <w:p w14:paraId="1A95489F" w14:textId="77777777" w:rsidR="004228FD" w:rsidRDefault="004228FD" w:rsidP="004228FD">
      <w:pPr>
        <w:pStyle w:val="BulletListLevel1"/>
      </w:pPr>
      <w:r>
        <w:t>Ensure that all information uses clear and easy-to-understand language</w:t>
      </w:r>
      <w:r w:rsidR="00A00949">
        <w:t>.</w:t>
      </w:r>
    </w:p>
    <w:p w14:paraId="6C0FC8C9" w14:textId="77777777" w:rsidR="004228FD" w:rsidRDefault="004228FD" w:rsidP="00A00949">
      <w:pPr>
        <w:pStyle w:val="BulletListLevel1"/>
        <w:spacing w:after="360"/>
      </w:pPr>
      <w:r>
        <w:t>Make sure there are warnings in place for visually impaired employees and visitors.</w:t>
      </w:r>
    </w:p>
    <w:tbl>
      <w:tblPr>
        <w:tblW w:w="0" w:type="auto"/>
        <w:shd w:val="clear" w:color="auto" w:fill="E7E7D4"/>
        <w:tblLook w:val="0600" w:firstRow="0" w:lastRow="0" w:firstColumn="0" w:lastColumn="0" w:noHBand="1" w:noVBand="1"/>
      </w:tblPr>
      <w:tblGrid>
        <w:gridCol w:w="992"/>
        <w:gridCol w:w="8034"/>
      </w:tblGrid>
      <w:tr w:rsidR="0067748A" w14:paraId="635404CE" w14:textId="77777777" w:rsidTr="00CC6040">
        <w:trPr>
          <w:trHeight w:val="659"/>
        </w:trPr>
        <w:tc>
          <w:tcPr>
            <w:tcW w:w="992" w:type="dxa"/>
            <w:shd w:val="clear" w:color="auto" w:fill="E7E7D4"/>
            <w:vAlign w:val="center"/>
          </w:tcPr>
          <w:p w14:paraId="3496BCBC" w14:textId="77777777" w:rsidR="0067748A" w:rsidRPr="009C3DED" w:rsidRDefault="0067748A" w:rsidP="00CC6040">
            <w:pPr>
              <w:pStyle w:val="Body"/>
              <w:spacing w:after="0" w:line="240" w:lineRule="auto"/>
              <w:jc w:val="center"/>
            </w:pPr>
            <w:r>
              <w:rPr>
                <w:noProof/>
                <w:lang w:eastAsia="en-AU"/>
              </w:rPr>
              <w:drawing>
                <wp:inline distT="0" distB="0" distL="0" distR="0" wp14:anchorId="0C98A88A" wp14:editId="5786784B">
                  <wp:extent cx="365760" cy="357809"/>
                  <wp:effectExtent l="0" t="0" r="0" b="4445"/>
                  <wp:docPr id="12" name="Picture 12"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8">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15D33990" w14:textId="77777777" w:rsidR="0067748A" w:rsidRPr="009C3DED" w:rsidRDefault="0067748A" w:rsidP="007C6867">
            <w:pPr>
              <w:pStyle w:val="Heading1NOTOC"/>
            </w:pPr>
            <w:r w:rsidRPr="009C3DED">
              <w:t>Practice activity</w:t>
            </w:r>
          </w:p>
        </w:tc>
      </w:tr>
    </w:tbl>
    <w:p w14:paraId="29493538" w14:textId="77777777" w:rsidR="0067748A" w:rsidRDefault="0067748A" w:rsidP="0067748A">
      <w:pPr>
        <w:pStyle w:val="Heading2"/>
      </w:pPr>
      <w:bookmarkStart w:id="15" w:name="_Toc12542838"/>
      <w:r>
        <w:t>Activity 1.</w:t>
      </w:r>
      <w:r w:rsidR="00475B11">
        <w:t>2</w:t>
      </w:r>
      <w:r>
        <w:t xml:space="preserve">: </w:t>
      </w:r>
      <w:r w:rsidR="00B010E0">
        <w:t>Policies and procedures</w:t>
      </w:r>
      <w:bookmarkEnd w:id="15"/>
    </w:p>
    <w:p w14:paraId="17B2813F" w14:textId="6FA4D64A" w:rsidR="00883519" w:rsidRPr="00BB19B1" w:rsidRDefault="009F7129" w:rsidP="00883519">
      <w:pPr>
        <w:pStyle w:val="Body"/>
      </w:pPr>
      <w:r w:rsidRPr="00BB19B1">
        <w:t>Give examples of at least five methods that you can use to disseminate or communicate WHS information to the work team. What are the advantages and disadvantages of each one?</w:t>
      </w:r>
    </w:p>
    <w:p w14:paraId="21BDB697" w14:textId="61A26866" w:rsidR="00BB19B1" w:rsidRDefault="00BB19B1" w:rsidP="00BB19B1">
      <w:pPr>
        <w:pStyle w:val="Body"/>
        <w:pBdr>
          <w:top w:val="single" w:sz="4" w:space="1" w:color="auto"/>
          <w:left w:val="single" w:sz="4" w:space="4" w:color="auto"/>
          <w:bottom w:val="single" w:sz="4" w:space="1" w:color="auto"/>
          <w:right w:val="single" w:sz="4" w:space="4" w:color="auto"/>
        </w:pBdr>
        <w:rPr>
          <w:b/>
        </w:rPr>
      </w:pPr>
    </w:p>
    <w:p w14:paraId="2E8C09FE" w14:textId="197E5B0B" w:rsidR="00BB19B1" w:rsidRDefault="00BB19B1" w:rsidP="00BB19B1">
      <w:pPr>
        <w:pStyle w:val="Body"/>
        <w:pBdr>
          <w:top w:val="single" w:sz="4" w:space="1" w:color="auto"/>
          <w:left w:val="single" w:sz="4" w:space="4" w:color="auto"/>
          <w:bottom w:val="single" w:sz="4" w:space="1" w:color="auto"/>
          <w:right w:val="single" w:sz="4" w:space="4" w:color="auto"/>
        </w:pBdr>
        <w:rPr>
          <w:b/>
        </w:rPr>
      </w:pPr>
    </w:p>
    <w:p w14:paraId="1F7768A0" w14:textId="104E9F53" w:rsidR="00BB19B1" w:rsidRDefault="00BB19B1" w:rsidP="00BB19B1">
      <w:pPr>
        <w:pStyle w:val="Body"/>
        <w:pBdr>
          <w:top w:val="single" w:sz="4" w:space="1" w:color="auto"/>
          <w:left w:val="single" w:sz="4" w:space="4" w:color="auto"/>
          <w:bottom w:val="single" w:sz="4" w:space="1" w:color="auto"/>
          <w:right w:val="single" w:sz="4" w:space="4" w:color="auto"/>
        </w:pBdr>
        <w:rPr>
          <w:b/>
        </w:rPr>
      </w:pPr>
    </w:p>
    <w:p w14:paraId="3342F607" w14:textId="56EC5A5E" w:rsidR="00BB19B1" w:rsidRDefault="00BB19B1" w:rsidP="00BB19B1">
      <w:pPr>
        <w:pStyle w:val="Body"/>
        <w:pBdr>
          <w:top w:val="single" w:sz="4" w:space="1" w:color="auto"/>
          <w:left w:val="single" w:sz="4" w:space="4" w:color="auto"/>
          <w:bottom w:val="single" w:sz="4" w:space="1" w:color="auto"/>
          <w:right w:val="single" w:sz="4" w:space="4" w:color="auto"/>
        </w:pBdr>
        <w:rPr>
          <w:b/>
        </w:rPr>
      </w:pPr>
    </w:p>
    <w:p w14:paraId="445399E5" w14:textId="77777777" w:rsidR="00BB19B1" w:rsidRDefault="00BB19B1" w:rsidP="00BB19B1">
      <w:pPr>
        <w:pStyle w:val="Body"/>
        <w:pBdr>
          <w:top w:val="single" w:sz="4" w:space="1" w:color="auto"/>
          <w:left w:val="single" w:sz="4" w:space="4" w:color="auto"/>
          <w:bottom w:val="single" w:sz="4" w:space="1" w:color="auto"/>
          <w:right w:val="single" w:sz="4" w:space="4" w:color="auto"/>
        </w:pBdr>
        <w:rPr>
          <w:b/>
        </w:rPr>
      </w:pPr>
    </w:p>
    <w:p w14:paraId="229B06FC" w14:textId="265EEDB8" w:rsidR="00BB19B1" w:rsidRDefault="00BB19B1" w:rsidP="00BB19B1">
      <w:pPr>
        <w:pStyle w:val="Body"/>
        <w:pBdr>
          <w:top w:val="single" w:sz="4" w:space="1" w:color="auto"/>
          <w:left w:val="single" w:sz="4" w:space="4" w:color="auto"/>
          <w:bottom w:val="single" w:sz="4" w:space="1" w:color="auto"/>
          <w:right w:val="single" w:sz="4" w:space="4" w:color="auto"/>
        </w:pBdr>
        <w:rPr>
          <w:b/>
        </w:rPr>
      </w:pPr>
    </w:p>
    <w:p w14:paraId="22D25FD9" w14:textId="1406782D" w:rsidR="00BB19B1" w:rsidRDefault="00BB19B1" w:rsidP="00BB19B1">
      <w:pPr>
        <w:pStyle w:val="Body"/>
        <w:pBdr>
          <w:top w:val="single" w:sz="4" w:space="1" w:color="auto"/>
          <w:left w:val="single" w:sz="4" w:space="4" w:color="auto"/>
          <w:bottom w:val="single" w:sz="4" w:space="1" w:color="auto"/>
          <w:right w:val="single" w:sz="4" w:space="4" w:color="auto"/>
        </w:pBdr>
        <w:rPr>
          <w:b/>
        </w:rPr>
      </w:pPr>
    </w:p>
    <w:p w14:paraId="2C4D5883" w14:textId="77777777" w:rsidR="00BB19B1" w:rsidRDefault="00BB19B1">
      <w:pPr>
        <w:rPr>
          <w:b/>
        </w:rPr>
      </w:pPr>
      <w:r>
        <w:rPr>
          <w:b/>
        </w:rPr>
        <w:br w:type="page"/>
      </w:r>
    </w:p>
    <w:p w14:paraId="3614FA2C" w14:textId="4C6042AE" w:rsidR="004228FD" w:rsidRDefault="00A00949" w:rsidP="00A00949">
      <w:pPr>
        <w:pStyle w:val="Heading2"/>
      </w:pPr>
      <w:bookmarkStart w:id="16" w:name="_Toc12542839"/>
      <w:r>
        <w:lastRenderedPageBreak/>
        <w:t>I</w:t>
      </w:r>
      <w:r w:rsidR="00BB19B1">
        <w:t>dentifying</w:t>
      </w:r>
      <w:r w:rsidR="004228FD">
        <w:t xml:space="preserve"> hazards</w:t>
      </w:r>
      <w:bookmarkEnd w:id="16"/>
      <w:r w:rsidR="004228FD">
        <w:t xml:space="preserve"> </w:t>
      </w:r>
    </w:p>
    <w:p w14:paraId="5DCE2ADF" w14:textId="77777777" w:rsidR="004228FD" w:rsidRDefault="004228FD" w:rsidP="00A00949">
      <w:pPr>
        <w:pStyle w:val="Heading3"/>
      </w:pPr>
      <w:bookmarkStart w:id="17" w:name="_Toc12542840"/>
      <w:r>
        <w:t>Identifying hazards in the workplace</w:t>
      </w:r>
      <w:bookmarkEnd w:id="17"/>
    </w:p>
    <w:p w14:paraId="494F9264" w14:textId="1305A739" w:rsidR="004228FD" w:rsidRDefault="004228FD" w:rsidP="004228FD">
      <w:pPr>
        <w:pStyle w:val="Body"/>
      </w:pPr>
      <w:r>
        <w:t>It is imperative that you identify all hazard</w:t>
      </w:r>
      <w:r w:rsidR="00BB19B1">
        <w:t>s in your workplace so that a</w:t>
      </w:r>
      <w:r>
        <w:t xml:space="preserve">ll employees, as well as all visitors and customers, </w:t>
      </w:r>
      <w:r w:rsidR="00BB19B1">
        <w:t>can be informed o</w:t>
      </w:r>
      <w:r>
        <w:t xml:space="preserve">f hazards </w:t>
      </w:r>
      <w:r w:rsidR="00BB19B1">
        <w:t xml:space="preserve">which may affect </w:t>
      </w:r>
      <w:r>
        <w:t>them.</w:t>
      </w:r>
    </w:p>
    <w:p w14:paraId="0CAFD6F4" w14:textId="77777777" w:rsidR="004228FD" w:rsidRDefault="004228FD" w:rsidP="004228FD">
      <w:pPr>
        <w:pStyle w:val="Body"/>
      </w:pPr>
      <w:r>
        <w:t>Common hazards include:</w:t>
      </w:r>
    </w:p>
    <w:p w14:paraId="50D61333" w14:textId="77777777" w:rsidR="004228FD" w:rsidRDefault="00A00949" w:rsidP="004228FD">
      <w:pPr>
        <w:pStyle w:val="BulletListLevel1"/>
      </w:pPr>
      <w:r>
        <w:t>electrical hazards</w:t>
      </w:r>
    </w:p>
    <w:p w14:paraId="3FAB6D16" w14:textId="77777777" w:rsidR="004228FD" w:rsidRDefault="00A00949" w:rsidP="004228FD">
      <w:pPr>
        <w:pStyle w:val="BulletListLevel1"/>
      </w:pPr>
      <w:r>
        <w:t>slip hazards</w:t>
      </w:r>
    </w:p>
    <w:p w14:paraId="2E84AB80" w14:textId="77777777" w:rsidR="004228FD" w:rsidRDefault="00A00949" w:rsidP="004228FD">
      <w:pPr>
        <w:pStyle w:val="BulletListLevel1"/>
      </w:pPr>
      <w:r>
        <w:t>allergy hazards</w:t>
      </w:r>
    </w:p>
    <w:p w14:paraId="32B4246B" w14:textId="77777777" w:rsidR="004228FD" w:rsidRDefault="00A00949" w:rsidP="004228FD">
      <w:pPr>
        <w:pStyle w:val="BulletListLevel1"/>
      </w:pPr>
      <w:r>
        <w:t xml:space="preserve">chemical dangers </w:t>
      </w:r>
    </w:p>
    <w:p w14:paraId="43E5EB52" w14:textId="77777777" w:rsidR="004228FD" w:rsidRDefault="00A00949" w:rsidP="004228FD">
      <w:pPr>
        <w:pStyle w:val="BulletListLevel1"/>
      </w:pPr>
      <w:r>
        <w:t>blocked fire exits</w:t>
      </w:r>
    </w:p>
    <w:p w14:paraId="66818972" w14:textId="77777777" w:rsidR="004228FD" w:rsidRDefault="00A00949" w:rsidP="004228FD">
      <w:pPr>
        <w:pStyle w:val="BulletListLevel1"/>
      </w:pPr>
      <w:r>
        <w:t>hazards from falling objects</w:t>
      </w:r>
    </w:p>
    <w:p w14:paraId="1282C065" w14:textId="77777777" w:rsidR="004228FD" w:rsidRDefault="00A00949" w:rsidP="004228FD">
      <w:pPr>
        <w:pStyle w:val="BulletListLevel1"/>
      </w:pPr>
      <w:r>
        <w:t>traffic risks around the workplace.</w:t>
      </w:r>
    </w:p>
    <w:p w14:paraId="3D1B9E56" w14:textId="77777777" w:rsidR="004228FD" w:rsidRDefault="004228FD" w:rsidP="00A00949">
      <w:pPr>
        <w:pStyle w:val="Heading4"/>
      </w:pPr>
      <w:r>
        <w:t>How to identify hazards</w:t>
      </w:r>
    </w:p>
    <w:p w14:paraId="67961332" w14:textId="77777777" w:rsidR="004228FD" w:rsidRDefault="004228FD" w:rsidP="004228FD">
      <w:pPr>
        <w:pStyle w:val="Body"/>
      </w:pPr>
      <w:r>
        <w:t>There are certain steps you can take to identify hazards around the workplace, as hazard information can come from a variety of sources.</w:t>
      </w:r>
    </w:p>
    <w:p w14:paraId="036B49B9" w14:textId="77777777" w:rsidR="004228FD" w:rsidRDefault="004228FD" w:rsidP="004228FD">
      <w:pPr>
        <w:pStyle w:val="Body"/>
      </w:pPr>
      <w:r>
        <w:t>Remember, you are not just looking for hazards that affect you and your colleagues, but everyone who enters the workplace. That includes children, the elderly, and disabled people, so you must approach hazard identification from numerous angles.</w:t>
      </w:r>
    </w:p>
    <w:p w14:paraId="45F7E88B" w14:textId="77777777" w:rsidR="004228FD" w:rsidRDefault="004228FD" w:rsidP="004228FD">
      <w:pPr>
        <w:pStyle w:val="Body"/>
      </w:pPr>
      <w:r>
        <w:t>Identifying hazards can be done by:</w:t>
      </w:r>
    </w:p>
    <w:p w14:paraId="01F20B9F" w14:textId="52C33BDB" w:rsidR="004228FD" w:rsidRDefault="004228FD" w:rsidP="00BB19B1">
      <w:pPr>
        <w:pStyle w:val="BulletListLevel1"/>
      </w:pPr>
      <w:r>
        <w:t>Examining Commonwealth and state or territory WHS Acts, regulations and codes of practice</w:t>
      </w:r>
      <w:r w:rsidR="00BB19B1">
        <w:t>. T</w:t>
      </w:r>
      <w:r>
        <w:t>his will help inform you about the areas where hazards usually occur</w:t>
      </w:r>
      <w:r w:rsidR="001407E8">
        <w:t>.</w:t>
      </w:r>
    </w:p>
    <w:p w14:paraId="4EB7648E" w14:textId="6E7FF171" w:rsidR="004228FD" w:rsidRDefault="004228FD" w:rsidP="00BB19B1">
      <w:pPr>
        <w:pStyle w:val="BulletListLevel1"/>
      </w:pPr>
      <w:r>
        <w:t>Checking equipment and machinery before and during work</w:t>
      </w:r>
      <w:r w:rsidR="00BB19B1">
        <w:t>. E</w:t>
      </w:r>
      <w:r>
        <w:t>quipment and machinery can often cause hazards, especially if they are not checked and maintained regularly</w:t>
      </w:r>
      <w:r w:rsidR="001407E8">
        <w:t>.</w:t>
      </w:r>
    </w:p>
    <w:p w14:paraId="54E1B7CA" w14:textId="532CCCA1" w:rsidR="004228FD" w:rsidRDefault="001407E8" w:rsidP="00BB19B1">
      <w:pPr>
        <w:pStyle w:val="BulletListLevel1"/>
      </w:pPr>
      <w:r>
        <w:t>C</w:t>
      </w:r>
      <w:r w:rsidR="00BB19B1">
        <w:t>onsulting work team members. H</w:t>
      </w:r>
      <w:r w:rsidR="004228FD">
        <w:t>olding meetings with team members from every level of the hierarchical structure can help bring safety problems to your attention</w:t>
      </w:r>
      <w:r>
        <w:t>.</w:t>
      </w:r>
    </w:p>
    <w:p w14:paraId="3200D624" w14:textId="7DC72069" w:rsidR="004228FD" w:rsidRDefault="004228FD" w:rsidP="00BB19B1">
      <w:pPr>
        <w:pStyle w:val="BulletListLevel1"/>
      </w:pPr>
      <w:r>
        <w:t>Housekeeping</w:t>
      </w:r>
      <w:r w:rsidR="00BB19B1">
        <w:t>, r</w:t>
      </w:r>
      <w:r>
        <w:t>egular cleaning and maintenance can often reveal safety issues</w:t>
      </w:r>
      <w:r w:rsidR="001407E8">
        <w:t>.</w:t>
      </w:r>
    </w:p>
    <w:p w14:paraId="6523E756" w14:textId="77777777" w:rsidR="004228FD" w:rsidRDefault="004228FD" w:rsidP="004228FD">
      <w:pPr>
        <w:pStyle w:val="BulletListLevel1"/>
      </w:pPr>
      <w:r>
        <w:t>Reviewing health and safety records, including hazard reports, hazardous substances and dangerous goods registers, and injury records</w:t>
      </w:r>
      <w:r w:rsidR="001407E8">
        <w:t>.</w:t>
      </w:r>
    </w:p>
    <w:p w14:paraId="0BED7FE1" w14:textId="48A5DBED" w:rsidR="004228FD" w:rsidRDefault="004228FD" w:rsidP="00BB19B1">
      <w:pPr>
        <w:pStyle w:val="BulletListLevel1"/>
      </w:pPr>
      <w:r>
        <w:t>WHS audits and review of audit reports</w:t>
      </w:r>
      <w:r w:rsidR="00BB19B1">
        <w:t xml:space="preserve"> </w:t>
      </w:r>
      <w:r>
        <w:t>results from audits can reveal high-risk areas of your organisation.</w:t>
      </w:r>
    </w:p>
    <w:p w14:paraId="314F89CB" w14:textId="77777777" w:rsidR="004228FD" w:rsidRDefault="004228FD" w:rsidP="00F728F4">
      <w:pPr>
        <w:pStyle w:val="Heading4"/>
      </w:pPr>
      <w:bookmarkStart w:id="18" w:name="_Toc12542841"/>
      <w:r>
        <w:lastRenderedPageBreak/>
        <w:t>Informing the team</w:t>
      </w:r>
      <w:bookmarkEnd w:id="18"/>
    </w:p>
    <w:p w14:paraId="53660D48" w14:textId="77777777" w:rsidR="004228FD" w:rsidRDefault="004228FD" w:rsidP="004228FD">
      <w:pPr>
        <w:pStyle w:val="Body"/>
      </w:pPr>
      <w:r>
        <w:t>When you have identified hazards in the workplace, you will need to inform the work team and keep them updated at regular intervals. Informing colleagues clearly and in detail will help them to minimise the risks that hazards pose.</w:t>
      </w:r>
    </w:p>
    <w:p w14:paraId="0D186983" w14:textId="77777777" w:rsidR="004228FD" w:rsidRDefault="004228FD" w:rsidP="004228FD">
      <w:pPr>
        <w:pStyle w:val="Body"/>
      </w:pPr>
      <w:r>
        <w:t>To inform the team, you should:</w:t>
      </w:r>
    </w:p>
    <w:p w14:paraId="7C947EB5" w14:textId="77777777" w:rsidR="004228FD" w:rsidRDefault="004228FD" w:rsidP="004228FD">
      <w:pPr>
        <w:pStyle w:val="BulletListLevel1"/>
      </w:pPr>
      <w:r>
        <w:t>Hold regular meetings and briefings</w:t>
      </w:r>
      <w:r w:rsidR="001407E8">
        <w:t>.</w:t>
      </w:r>
    </w:p>
    <w:p w14:paraId="67CDE7D4" w14:textId="77777777" w:rsidR="004228FD" w:rsidRDefault="004228FD" w:rsidP="004228FD">
      <w:pPr>
        <w:pStyle w:val="BulletListLevel1"/>
      </w:pPr>
      <w:r>
        <w:t>Send emails</w:t>
      </w:r>
      <w:r w:rsidR="001407E8">
        <w:t>.</w:t>
      </w:r>
    </w:p>
    <w:p w14:paraId="61439671" w14:textId="77777777" w:rsidR="004228FD" w:rsidRDefault="004228FD" w:rsidP="004228FD">
      <w:pPr>
        <w:pStyle w:val="BulletListLevel1"/>
      </w:pPr>
      <w:r>
        <w:t>Make phone calls</w:t>
      </w:r>
      <w:r w:rsidR="001407E8">
        <w:t>.</w:t>
      </w:r>
    </w:p>
    <w:p w14:paraId="78EF5280" w14:textId="77777777" w:rsidR="004228FD" w:rsidRDefault="001407E8" w:rsidP="004228FD">
      <w:pPr>
        <w:pStyle w:val="BulletListLevel1"/>
      </w:pPr>
      <w:r>
        <w:t>Design and erect warning signs.</w:t>
      </w:r>
    </w:p>
    <w:p w14:paraId="103CF675" w14:textId="469847E9" w:rsidR="008762E3" w:rsidRDefault="004228FD" w:rsidP="001407E8">
      <w:pPr>
        <w:pStyle w:val="BulletListLevel1"/>
        <w:spacing w:after="360"/>
      </w:pPr>
      <w:r>
        <w:t>Include information in newsletters.</w:t>
      </w:r>
    </w:p>
    <w:p w14:paraId="5B0B8405" w14:textId="77777777" w:rsidR="008762E3" w:rsidRDefault="008762E3">
      <w:r>
        <w:br w:type="page"/>
      </w:r>
    </w:p>
    <w:tbl>
      <w:tblPr>
        <w:tblW w:w="0" w:type="auto"/>
        <w:shd w:val="clear" w:color="auto" w:fill="E7E7D4"/>
        <w:tblLook w:val="0600" w:firstRow="0" w:lastRow="0" w:firstColumn="0" w:lastColumn="0" w:noHBand="1" w:noVBand="1"/>
      </w:tblPr>
      <w:tblGrid>
        <w:gridCol w:w="992"/>
        <w:gridCol w:w="8034"/>
      </w:tblGrid>
      <w:tr w:rsidR="003467AC" w14:paraId="415BBAEC" w14:textId="77777777" w:rsidTr="003467AC">
        <w:trPr>
          <w:trHeight w:val="659"/>
        </w:trPr>
        <w:tc>
          <w:tcPr>
            <w:tcW w:w="992" w:type="dxa"/>
            <w:shd w:val="clear" w:color="auto" w:fill="E7E7D4"/>
            <w:vAlign w:val="center"/>
          </w:tcPr>
          <w:p w14:paraId="0DC7A705" w14:textId="77777777" w:rsidR="003467AC" w:rsidRPr="009C3DED" w:rsidRDefault="003467AC" w:rsidP="003467AC">
            <w:pPr>
              <w:pStyle w:val="Body"/>
              <w:spacing w:after="0" w:line="240" w:lineRule="auto"/>
              <w:jc w:val="center"/>
            </w:pPr>
            <w:r>
              <w:rPr>
                <w:noProof/>
                <w:lang w:eastAsia="en-AU"/>
              </w:rPr>
              <w:lastRenderedPageBreak/>
              <w:drawing>
                <wp:inline distT="0" distB="0" distL="0" distR="0" wp14:anchorId="5CC1BDFF" wp14:editId="0FA2B6EE">
                  <wp:extent cx="365760" cy="357809"/>
                  <wp:effectExtent l="0" t="0" r="0" b="4445"/>
                  <wp:docPr id="4" name="Picture 4"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8">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3F5F2D5A" w14:textId="77777777" w:rsidR="003467AC" w:rsidRPr="009C3DED" w:rsidRDefault="003467AC" w:rsidP="003467AC">
            <w:pPr>
              <w:pStyle w:val="Heading1NOTOC"/>
            </w:pPr>
            <w:r w:rsidRPr="009C3DED">
              <w:t>Practice activity</w:t>
            </w:r>
          </w:p>
        </w:tc>
      </w:tr>
    </w:tbl>
    <w:p w14:paraId="771ED8C8" w14:textId="77777777" w:rsidR="003467AC" w:rsidRDefault="003467AC" w:rsidP="003467AC">
      <w:pPr>
        <w:pStyle w:val="Heading2"/>
      </w:pPr>
      <w:bookmarkStart w:id="19" w:name="_Toc12542842"/>
      <w:r>
        <w:t xml:space="preserve">Activity 1.3: </w:t>
      </w:r>
      <w:r w:rsidR="00B010E0">
        <w:t>Identification</w:t>
      </w:r>
      <w:bookmarkEnd w:id="19"/>
    </w:p>
    <w:p w14:paraId="5A905134" w14:textId="77777777" w:rsidR="008762E3" w:rsidRDefault="009F7129" w:rsidP="00883519">
      <w:pPr>
        <w:pStyle w:val="Body"/>
      </w:pPr>
      <w:r w:rsidRPr="00BB19B1">
        <w:t xml:space="preserve">How can you identify hazards in your workplace? </w:t>
      </w:r>
    </w:p>
    <w:p w14:paraId="32D536A0" w14:textId="46F5B0E6" w:rsidR="00BB19B1" w:rsidRDefault="009F7129" w:rsidP="00883519">
      <w:pPr>
        <w:pStyle w:val="Body"/>
      </w:pPr>
      <w:r w:rsidRPr="00BB19B1">
        <w:t>Think about the documents and personnel available to you, and give at least three examples of identification methods you could use.</w:t>
      </w:r>
    </w:p>
    <w:p w14:paraId="53F00D9D" w14:textId="77777777" w:rsidR="00BB19B1" w:rsidRDefault="00BB19B1" w:rsidP="00BB19B1">
      <w:pPr>
        <w:pStyle w:val="Body"/>
        <w:pBdr>
          <w:top w:val="single" w:sz="4" w:space="1" w:color="auto"/>
          <w:left w:val="single" w:sz="4" w:space="4" w:color="auto"/>
          <w:bottom w:val="single" w:sz="4" w:space="1" w:color="auto"/>
          <w:right w:val="single" w:sz="4" w:space="4" w:color="auto"/>
        </w:pBdr>
      </w:pPr>
    </w:p>
    <w:p w14:paraId="413A181B" w14:textId="77777777" w:rsidR="00BB19B1" w:rsidRDefault="00BB19B1" w:rsidP="00BB19B1">
      <w:pPr>
        <w:pStyle w:val="Body"/>
        <w:pBdr>
          <w:top w:val="single" w:sz="4" w:space="1" w:color="auto"/>
          <w:left w:val="single" w:sz="4" w:space="4" w:color="auto"/>
          <w:bottom w:val="single" w:sz="4" w:space="1" w:color="auto"/>
          <w:right w:val="single" w:sz="4" w:space="4" w:color="auto"/>
        </w:pBdr>
      </w:pPr>
    </w:p>
    <w:p w14:paraId="42D60C35" w14:textId="77777777" w:rsidR="00BB19B1" w:rsidRDefault="00BB19B1" w:rsidP="00BB19B1">
      <w:pPr>
        <w:pStyle w:val="Body"/>
        <w:pBdr>
          <w:top w:val="single" w:sz="4" w:space="1" w:color="auto"/>
          <w:left w:val="single" w:sz="4" w:space="4" w:color="auto"/>
          <w:bottom w:val="single" w:sz="4" w:space="1" w:color="auto"/>
          <w:right w:val="single" w:sz="4" w:space="4" w:color="auto"/>
        </w:pBdr>
      </w:pPr>
    </w:p>
    <w:p w14:paraId="3C3C9A17" w14:textId="77777777" w:rsidR="00BB19B1" w:rsidRDefault="00BB19B1" w:rsidP="00BB19B1">
      <w:pPr>
        <w:pStyle w:val="Body"/>
        <w:pBdr>
          <w:top w:val="single" w:sz="4" w:space="1" w:color="auto"/>
          <w:left w:val="single" w:sz="4" w:space="4" w:color="auto"/>
          <w:bottom w:val="single" w:sz="4" w:space="1" w:color="auto"/>
          <w:right w:val="single" w:sz="4" w:space="4" w:color="auto"/>
        </w:pBdr>
      </w:pPr>
    </w:p>
    <w:p w14:paraId="4D668692" w14:textId="77777777" w:rsidR="00BB19B1" w:rsidRDefault="00BB19B1" w:rsidP="00BB19B1">
      <w:pPr>
        <w:pStyle w:val="Body"/>
        <w:pBdr>
          <w:top w:val="single" w:sz="4" w:space="1" w:color="auto"/>
          <w:left w:val="single" w:sz="4" w:space="4" w:color="auto"/>
          <w:bottom w:val="single" w:sz="4" w:space="1" w:color="auto"/>
          <w:right w:val="single" w:sz="4" w:space="4" w:color="auto"/>
        </w:pBdr>
      </w:pPr>
    </w:p>
    <w:p w14:paraId="281A9878" w14:textId="77777777" w:rsidR="00BB19B1" w:rsidRDefault="00BB19B1" w:rsidP="00BB19B1">
      <w:pPr>
        <w:pStyle w:val="Body"/>
        <w:pBdr>
          <w:top w:val="single" w:sz="4" w:space="1" w:color="auto"/>
          <w:left w:val="single" w:sz="4" w:space="4" w:color="auto"/>
          <w:bottom w:val="single" w:sz="4" w:space="1" w:color="auto"/>
          <w:right w:val="single" w:sz="4" w:space="4" w:color="auto"/>
        </w:pBdr>
      </w:pPr>
    </w:p>
    <w:p w14:paraId="52104A25" w14:textId="77777777" w:rsidR="00BB19B1" w:rsidRDefault="00BB19B1" w:rsidP="00BB19B1">
      <w:pPr>
        <w:pStyle w:val="Body"/>
        <w:pBdr>
          <w:top w:val="single" w:sz="4" w:space="1" w:color="auto"/>
          <w:left w:val="single" w:sz="4" w:space="4" w:color="auto"/>
          <w:bottom w:val="single" w:sz="4" w:space="1" w:color="auto"/>
          <w:right w:val="single" w:sz="4" w:space="4" w:color="auto"/>
        </w:pBdr>
      </w:pPr>
    </w:p>
    <w:p w14:paraId="314B278E" w14:textId="7BFFED63" w:rsidR="00B7127A" w:rsidRDefault="00B7127A" w:rsidP="00B7127A">
      <w:pPr>
        <w:pStyle w:val="Heading2"/>
      </w:pPr>
      <w:r>
        <w:t>Activity 1.4: Identification practice</w:t>
      </w:r>
    </w:p>
    <w:p w14:paraId="56D6CBB0" w14:textId="300B01A7" w:rsidR="00B624B8" w:rsidRDefault="00AB2B3F" w:rsidP="00B624B8">
      <w:pPr>
        <w:pStyle w:val="Body"/>
        <w:spacing w:before="240"/>
      </w:pPr>
      <w:r>
        <w:t xml:space="preserve">Visit Safe Work NSW </w:t>
      </w:r>
      <w:r w:rsidR="00B624B8">
        <w:t xml:space="preserve">website </w:t>
      </w:r>
      <w:r>
        <w:t>and go to the “</w:t>
      </w:r>
      <w:hyperlink r:id="rId27" w:history="1">
        <w:r w:rsidRPr="00AB2B3F">
          <w:rPr>
            <w:rStyle w:val="Hyperlink"/>
          </w:rPr>
          <w:t>Free Stuff</w:t>
        </w:r>
      </w:hyperlink>
      <w:r>
        <w:t xml:space="preserve">” section of the website. </w:t>
      </w:r>
    </w:p>
    <w:p w14:paraId="3D2CE938" w14:textId="77777777" w:rsidR="00B624B8" w:rsidRDefault="00AB2B3F" w:rsidP="00B624B8">
      <w:pPr>
        <w:pStyle w:val="Body"/>
        <w:spacing w:before="240"/>
      </w:pPr>
      <w:r>
        <w:t xml:space="preserve">Scroll to the bottom of the page and read about the “Safe App”. Download the App onto your device and create a work team with your classmates. </w:t>
      </w:r>
    </w:p>
    <w:p w14:paraId="501679A9" w14:textId="702F7DBD" w:rsidR="00AB2B3F" w:rsidRPr="00BB19B1" w:rsidRDefault="00AB2B3F" w:rsidP="00B624B8">
      <w:pPr>
        <w:pStyle w:val="Body"/>
        <w:spacing w:before="240"/>
      </w:pPr>
      <w:r>
        <w:t>Take a walk around your campus or workplace and identify hazards. See if y</w:t>
      </w:r>
      <w:r w:rsidR="00B624B8">
        <w:t>ou can follow the steps in the a</w:t>
      </w:r>
      <w:r>
        <w:t>pp to resolve any issues or hazards you identify.</w:t>
      </w:r>
    </w:p>
    <w:p w14:paraId="46D5FCCC" w14:textId="77777777" w:rsidR="00F728F4" w:rsidRDefault="00F728F4" w:rsidP="00397DDD">
      <w:pPr>
        <w:pStyle w:val="Sectionnumber"/>
      </w:pPr>
    </w:p>
    <w:p w14:paraId="37451661" w14:textId="51BC7B60" w:rsidR="00397DDD" w:rsidRDefault="00397DDD" w:rsidP="00397DDD">
      <w:pPr>
        <w:pStyle w:val="Sectionnumber"/>
      </w:pPr>
      <w:r>
        <w:rPr>
          <w:noProof/>
          <w:lang w:eastAsia="en-AU"/>
        </w:rPr>
        <mc:AlternateContent>
          <mc:Choice Requires="wpg">
            <w:drawing>
              <wp:anchor distT="0" distB="0" distL="114300" distR="114300" simplePos="0" relativeHeight="251658247" behindDoc="1" locked="0" layoutInCell="1" allowOverlap="1" wp14:anchorId="70509363" wp14:editId="5E332F61">
                <wp:simplePos x="0" y="0"/>
                <wp:positionH relativeFrom="margin">
                  <wp:posOffset>1741170</wp:posOffset>
                </wp:positionH>
                <wp:positionV relativeFrom="paragraph">
                  <wp:posOffset>1831340</wp:posOffset>
                </wp:positionV>
                <wp:extent cx="3876676" cy="3305175"/>
                <wp:effectExtent l="0" t="0" r="9525" b="9525"/>
                <wp:wrapNone/>
                <wp:docPr id="5" name="Group 5"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8" name="Rectangle 8"/>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Rectangle 17"/>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Rectangle 20"/>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Rectangle 25"/>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2547549" id="Group 5" o:spid="_x0000_s1026" alt="Section 1&#10;Section name" style="position:absolute;margin-left:137.1pt;margin-top:144.2pt;width:305.25pt;height:260.25pt;z-index:-251658233;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m2DrgMAACASAAAOAAAAZHJzL2Uyb0RvYy54bWzsWFtr3DgUfl/ofxAq9K2xZc/N3jhlSDZh&#10;IbShaemzIssegy2pkiae7K/vkWR7pkkgvSwLC/Mi63KOLt8539GRT9/tuhbdc20aKQpMTmKMuGCy&#10;bERd4M+fLt+uMDKWipK2UvACP3CD3529+uO0VzlP5Ea2JdcIJhEm71WBN9aqPIoM2/COmhOpuIDB&#10;SuqOWmjqOio17WH2ro2SOF5EvdSl0pJxY6D3IgziMz9/VXFmP1SV4Ra1BYa9WV9qX965Mjo7pXmt&#10;qdo0bNgG/YVddLQRsOg01QW1FG1182SqrmFaGlnZEya7SFZVw7g/A5yGxI9Oc6XlVvmz1Hlfqwkm&#10;gPYRTr88LXt/f6NRUxZ4jpGgHZjIr4qgWXLDAKpbABGsi8ib17v1n2PLyTr0elXnMMmVVrfqRg8d&#10;dWg5QHaV7twXjop2HveHCXe+s4hBZ7paLhbLBUYMxtI0npPlPFiGbcB8Tu8twWivyDZ/vaAa7Vc2&#10;sm3Ky6Zt3TaMru/OW43uKThEcrFMs0u3EogfiEXuUNMZegWuafbom99D/3ZDFfdGNQ64AX2gSUD/&#10;I6BNRd1ytArweqkJW5MbgPkZYAHCJMs8SAlZJBOCE8ZxHKcAq8c4W5E4QHyAk9LGXnHZIVcpsIaN&#10;eJem99fGBoxGEbc+4ONAhQGat8KVQg4dMGno4Z6Bg7rDMWze1+xDy4PuR16BB4KRiV/Pc59PRqKM&#10;cWHJYKVWgLRTq2DtSTF9WXGQd6phV5Ny8rLypOFXlsJOyl0jpH5ugnbachXkwckOzu2qd7J8APNr&#10;GaKSUeyyAeivqbE3VEMYgoAFodV+gKJqZV9gOdQw2kj9z3P9Th78E0Yx6iGsFdh83VLNMWr/FuC5&#10;GZnNXBz0jdl8mUBDH47cHY6IbXcugShAPtidrzp5247VSsvuC0TgtVsVhqhgsHaBmdVj49yGcAsx&#10;nPH12otB7FPUXotbxUarO9f6tPtCtRr8z4LnvpcjW2j+yA2DrLOHkOutlVXjfXSP64A3MNcFqf+A&#10;wmT5lMPQ50PiD5KYZLOUxCHUkSWZzYcLaiQxydJ0vpwFEiezbD4PEkcW4yOLjyw++ak0aAwtLjjs&#10;L2IXEB/fxND3Myz+PlcZuRuSnOECXpGMHKk7XPtH6h6p+69QF8j1hLr+ITFQ/OUsGu5cnyS7dwhU&#10;kycX8IJkycBhEuohMx6fOWOGfEyiIW38PnU/JtH/7yTav4rhN4R/LQ+/TNx/jsO2T7r3P3bOvgEA&#10;AP//AwBQSwMEFAAGAAgAAAAhAAMGByjhAAAACwEAAA8AAABkcnMvZG93bnJldi54bWxMj0FLw0AQ&#10;he+C/2EZwZvdJFabxmxKKeqpCLaC9LbNTpPQ7GzIbpP03zue9DRvmMeb7+WrybZiwN43jhTEswgE&#10;UulMQ5WCr/3bQwrCB01Gt45QwRU9rIrbm1xnxo30icMuVIJDyGdaQR1Cl0npyxqt9jPXIfHt5Hqr&#10;A699JU2vRw63rUyi6Fla3RB/qHWHmxrL8+5iFbyPelw/xq/D9nzaXA/7p4/vbYxK3d9N6xcQAafw&#10;Z4ZffEaHgpmO7kLGi1ZBspgnbGWRpnMQ7OC5AHFkEaVLkEUu/3cofgAAAP//AwBQSwECLQAUAAYA&#10;CAAAACEAtoM4kv4AAADhAQAAEwAAAAAAAAAAAAAAAAAAAAAAW0NvbnRlbnRfVHlwZXNdLnhtbFBL&#10;AQItABQABgAIAAAAIQA4/SH/1gAAAJQBAAALAAAAAAAAAAAAAAAAAC8BAABfcmVscy8ucmVsc1BL&#10;AQItABQABgAIAAAAIQDJNm2DrgMAACASAAAOAAAAAAAAAAAAAAAAAC4CAABkcnMvZTJvRG9jLnht&#10;bFBLAQItABQABgAIAAAAIQADBgco4QAAAAsBAAAPAAAAAAAAAAAAAAAAAAgGAABkcnMvZG93bnJl&#10;di54bWxQSwUGAAAAAAQABADzAAAAFgcAAAAA&#10;">
                <v:rect id="Rectangle 8"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V5PovAAAANoAAAAPAAAAZHJzL2Rvd25yZXYueG1sRE/LisIw&#10;FN0P+A/hCu7GtLOQoZoWHwjiTkdwe2muTTG5KU2m1r83C8Hl4bxX1eisGKgPrWcF+TwDQVx73XKj&#10;4PK3//4FESKyRuuZFDwpQFVOvlZYaP/gEw3n2IgUwqFABSbGrpAy1IYchrnviBN3873DmGDfSN3j&#10;I4U7K3+ybCEdtpwaDHa0NVTfz/9Owbi5ovTW0A2ly47DPt/lW6vUbDqulyAijfEjfrsPWkHamq6k&#10;GyDLFwAAAP//AwBQSwECLQAUAAYACAAAACEA2+H2y+4AAACFAQAAEwAAAAAAAAAAAAAAAAAAAAAA&#10;W0NvbnRlbnRfVHlwZXNdLnhtbFBLAQItABQABgAIAAAAIQBa9CxbvwAAABUBAAALAAAAAAAAAAAA&#10;AAAAAB8BAABfcmVscy8ucmVsc1BLAQItABQABgAIAAAAIQDiV5PovAAAANoAAAAPAAAAAAAAAAAA&#10;AAAAAAcCAABkcnMvZG93bnJldi54bWxQSwUGAAAAAAMAAwC3AAAA8AIAAAAA&#10;" filled="f" stroked="f"/>
                <v:rect id="Rectangle 17"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9o/vQAAANsAAAAPAAAAZHJzL2Rvd25yZXYueG1sRE9Li8Iw&#10;EL4v+B/CCN7WtB5UukbZVQTx5gO8Ds3YlE0mpYm1/nsjCN7m43vOYtU7KzpqQ+1ZQT7OQBCXXtdc&#10;KTiftt9zECEia7SeScGDAqyWg68FFtrf+UDdMVYihXAoUIGJsSmkDKUhh2HsG+LEXX3rMCbYVlK3&#10;eE/hzspJlk2lw5pTg8GG1obK/+PNKej/Lii9NXRF6bJ9t803+doqNRr2vz8gIvXxI367dzrNn8Hr&#10;l3SAXD4BAAD//wMAUEsBAi0AFAAGAAgAAAAhANvh9svuAAAAhQEAABMAAAAAAAAAAAAAAAAAAAAA&#10;AFtDb250ZW50X1R5cGVzXS54bWxQSwECLQAUAAYACAAAACEAWvQsW78AAAAVAQAACwAAAAAAAAAA&#10;AAAAAAAfAQAAX3JlbHMvLnJlbHNQSwECLQAUAAYACAAAACEA12vaP70AAADbAAAADwAAAAAAAAAA&#10;AAAAAAAHAgAAZHJzL2Rvd25yZXYueG1sUEsFBgAAAAADAAMAtwAAAPECAAAAAA==&#10;" filled="f" stroked="f"/>
                <v:rect id="Rectangle 20"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7oj2vQAAANsAAAAPAAAAZHJzL2Rvd25yZXYueG1sRE9Ni8Iw&#10;EL0v7H8Is+Btm9aDSDUtu4og3tQFr0MzNsVkUppY6783hwWPj/e9ridnxUhD6DwrKLIcBHHjdcet&#10;gr/z7nsJIkRkjdYzKXhSgLr6/Fhjqf2DjzSeYitSCIcSFZgY+1LK0BhyGDLfEyfu6geHMcGhlXrA&#10;Rwp3Vs7zfCEddpwaDPa0MdTcTnenYPq9oPTW0BWlyw/jrtgWG6vU7Gv6WYGINMW3+N+91wrmaX36&#10;kn6ArF4AAAD//wMAUEsBAi0AFAAGAAgAAAAhANvh9svuAAAAhQEAABMAAAAAAAAAAAAAAAAAAAAA&#10;AFtDb250ZW50X1R5cGVzXS54bWxQSwECLQAUAAYACAAAACEAWvQsW78AAAAVAQAACwAAAAAAAAAA&#10;AAAAAAAfAQAAX3JlbHMvLnJlbHNQSwECLQAUAAYACAAAACEAlu6I9r0AAADbAAAADwAAAAAAAAAA&#10;AAAAAAAHAgAAZHJzL2Rvd25yZXYueG1sUEsFBgAAAAADAAMAtwAAAPECAAAAAA==&#10;" filled="f" stroked="f"/>
                <v:rect id="Rectangle 25"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StuwQAAANsAAAAPAAAAZHJzL2Rvd25yZXYueG1sRI/BasMw&#10;EETvhfyD2EBvjexASnGshCTFEHprGsh1sdaWibQylmK7f18VCj0OM/OGKfezs2KkIXSeFeSrDARx&#10;7XXHrYLrV/XyBiJEZI3WMyn4pgD73eKpxEL7iT9pvMRWJAiHAhWYGPtCylAbchhWvidOXuMHhzHJ&#10;oZV6wCnBnZXrLHuVDjtOCwZ7Ohmq75eHUzAfbyi9NdSgdNnHWOXv+ckq9bycD1sQkeb4H/5rn7WC&#10;9QZ+v6QfIHc/AAAA//8DAFBLAQItABQABgAIAAAAIQDb4fbL7gAAAIUBAAATAAAAAAAAAAAAAAAA&#10;AAAAAABbQ29udGVudF9UeXBlc10ueG1sUEsBAi0AFAAGAAgAAAAhAFr0LFu/AAAAFQEAAAsAAAAA&#10;AAAAAAAAAAAAHwEAAF9yZWxzLy5yZWxzUEsBAi0AFAAGAAgAAAAhAIaZK27BAAAA2wAAAA8AAAAA&#10;AAAAAAAAAAAABwIAAGRycy9kb3ducmV2LnhtbFBLBQYAAAAAAwADALcAAAD1AgAAAAA=&#10;" filled="f" stroked="f"/>
                <w10:wrap anchorx="margin"/>
              </v:group>
            </w:pict>
          </mc:Fallback>
        </mc:AlternateContent>
      </w:r>
      <w:r>
        <w:t>Topic 2</w:t>
      </w:r>
    </w:p>
    <w:p w14:paraId="70784E31" w14:textId="77777777" w:rsidR="00397DDD" w:rsidRDefault="004228FD" w:rsidP="00397DDD">
      <w:pPr>
        <w:pStyle w:val="Sectionname"/>
      </w:pPr>
      <w:r w:rsidRPr="004228FD">
        <w:t xml:space="preserve">Implement and </w:t>
      </w:r>
      <w:r>
        <w:br/>
      </w:r>
      <w:r w:rsidRPr="004228FD">
        <w:t xml:space="preserve">monitor participation arrangements </w:t>
      </w:r>
      <w:r>
        <w:br/>
      </w:r>
      <w:r w:rsidRPr="004228FD">
        <w:t xml:space="preserve">for managing </w:t>
      </w:r>
      <w:r>
        <w:br/>
      </w:r>
      <w:r w:rsidRPr="004228FD">
        <w:t>WHS</w:t>
      </w:r>
    </w:p>
    <w:p w14:paraId="525CAE87" w14:textId="77777777" w:rsidR="00397DDD" w:rsidRDefault="00397DDD" w:rsidP="00397DDD">
      <w:pPr>
        <w:pStyle w:val="Body"/>
      </w:pPr>
      <w:r>
        <w:br w:type="page"/>
      </w:r>
    </w:p>
    <w:p w14:paraId="48A04D48" w14:textId="77777777" w:rsidR="00397DDD" w:rsidRDefault="00D701C4" w:rsidP="00D701C4">
      <w:pPr>
        <w:pStyle w:val="Heading1"/>
      </w:pPr>
      <w:bookmarkStart w:id="20" w:name="_Toc12542843"/>
      <w:r>
        <w:lastRenderedPageBreak/>
        <w:t>Topic 2</w:t>
      </w:r>
      <w:r w:rsidR="00814CDB">
        <w:t>:</w:t>
      </w:r>
      <w:r>
        <w:t xml:space="preserve"> </w:t>
      </w:r>
      <w:r w:rsidR="004228FD" w:rsidRPr="004228FD">
        <w:t>Implement and monitor participation arrangements for managing WHS</w:t>
      </w:r>
      <w:bookmarkEnd w:id="20"/>
    </w:p>
    <w:p w14:paraId="48C18DA2" w14:textId="77777777" w:rsidR="00D701C4" w:rsidRDefault="00D701C4" w:rsidP="00D701C4">
      <w:pPr>
        <w:pStyle w:val="Heading2"/>
      </w:pPr>
      <w:bookmarkStart w:id="21" w:name="_Toc12542844"/>
      <w:r>
        <w:t>Introduction</w:t>
      </w:r>
      <w:bookmarkEnd w:id="21"/>
    </w:p>
    <w:p w14:paraId="44636ED2" w14:textId="599455B2" w:rsidR="00D701C4" w:rsidRDefault="00FF69AD" w:rsidP="00D701C4">
      <w:pPr>
        <w:pStyle w:val="Body"/>
      </w:pPr>
      <w:r>
        <w:t>In this topic</w:t>
      </w:r>
      <w:r w:rsidR="00F728F4">
        <w:t>,</w:t>
      </w:r>
      <w:r>
        <w:t xml:space="preserve"> you will</w:t>
      </w:r>
      <w:r w:rsidR="00F728F4">
        <w:t xml:space="preserve"> be able to</w:t>
      </w:r>
      <w:r>
        <w:t>:</w:t>
      </w:r>
    </w:p>
    <w:p w14:paraId="359F4881" w14:textId="77777777" w:rsidR="004228FD" w:rsidRDefault="004228FD" w:rsidP="004228FD">
      <w:pPr>
        <w:pStyle w:val="BulletListLevel1"/>
      </w:pPr>
      <w:r>
        <w:t>Communicate to workplace parties the importance of effective consultation mechanisms in managing health and safety risks in the workplace.</w:t>
      </w:r>
    </w:p>
    <w:p w14:paraId="3AAD4B04" w14:textId="498F8AEF" w:rsidR="004228FD" w:rsidRDefault="004228FD" w:rsidP="004228FD">
      <w:pPr>
        <w:pStyle w:val="BulletListLevel1"/>
      </w:pPr>
      <w:r>
        <w:t xml:space="preserve">Apply consultation procedures to facilitate </w:t>
      </w:r>
      <w:r w:rsidR="00B7127A">
        <w:t xml:space="preserve">the </w:t>
      </w:r>
      <w:r>
        <w:t>participation of the work team in managing work area hazards.</w:t>
      </w:r>
    </w:p>
    <w:p w14:paraId="25239D3D" w14:textId="77777777" w:rsidR="004228FD" w:rsidRDefault="004228FD" w:rsidP="004228FD">
      <w:pPr>
        <w:pStyle w:val="BulletListLevel1"/>
      </w:pPr>
      <w:r>
        <w:t>Promptly deal with issues raised through consultation, according to organisational consultation procedures and WHS legislative and regulatory requirements.</w:t>
      </w:r>
    </w:p>
    <w:p w14:paraId="6253FD42" w14:textId="77777777" w:rsidR="00883519" w:rsidRDefault="004228FD" w:rsidP="004228FD">
      <w:pPr>
        <w:pStyle w:val="BulletListLevel1"/>
      </w:pPr>
      <w:r>
        <w:t>Promptly record and communicate to the work team the outcomes of consultation over WHS issues.</w:t>
      </w:r>
    </w:p>
    <w:p w14:paraId="4B27AD7C" w14:textId="60450C24" w:rsidR="004228FD" w:rsidRDefault="00DB51D4" w:rsidP="001407E8">
      <w:pPr>
        <w:pStyle w:val="Heading2"/>
      </w:pPr>
      <w:bookmarkStart w:id="22" w:name="_Toc12542845"/>
      <w:r>
        <w:t>E</w:t>
      </w:r>
      <w:r w:rsidR="004228FD">
        <w:t xml:space="preserve">ffective consultation </w:t>
      </w:r>
      <w:r w:rsidR="00F64646">
        <w:t>to manage</w:t>
      </w:r>
      <w:r w:rsidR="004228FD">
        <w:t xml:space="preserve"> health and safety risks</w:t>
      </w:r>
      <w:bookmarkEnd w:id="22"/>
    </w:p>
    <w:p w14:paraId="4C374616" w14:textId="77777777" w:rsidR="004228FD" w:rsidRDefault="004228FD" w:rsidP="001407E8">
      <w:pPr>
        <w:pStyle w:val="Heading3"/>
      </w:pPr>
      <w:bookmarkStart w:id="23" w:name="_Toc12542846"/>
      <w:r>
        <w:t>The importance of consultation</w:t>
      </w:r>
      <w:bookmarkEnd w:id="23"/>
    </w:p>
    <w:p w14:paraId="7F88A43D" w14:textId="77777777" w:rsidR="004228FD" w:rsidRDefault="004228FD" w:rsidP="004228FD">
      <w:pPr>
        <w:pStyle w:val="Body"/>
      </w:pPr>
      <w:r>
        <w:t>Proper management of health and safety risks will require you and your colleagues to consult with others who have specialised knowledge, skills, or experience.</w:t>
      </w:r>
    </w:p>
    <w:p w14:paraId="3811A7BB" w14:textId="44126808" w:rsidR="004228FD" w:rsidRDefault="004228FD" w:rsidP="004228FD">
      <w:pPr>
        <w:pStyle w:val="Body"/>
      </w:pPr>
      <w:r>
        <w:t xml:space="preserve">For example, </w:t>
      </w:r>
      <w:r w:rsidR="00F64646">
        <w:t xml:space="preserve">new </w:t>
      </w:r>
      <w:r>
        <w:t>employees will need to know who to seek assistance from when wanting to learn how to use</w:t>
      </w:r>
      <w:r w:rsidR="00F64646">
        <w:t xml:space="preserve"> a</w:t>
      </w:r>
      <w:r>
        <w:t xml:space="preserve"> piece of equipment or machinery safely. They may need to consult with</w:t>
      </w:r>
      <w:r w:rsidR="00F64646">
        <w:t xml:space="preserve"> other</w:t>
      </w:r>
      <w:r>
        <w:t xml:space="preserve"> </w:t>
      </w:r>
      <w:r w:rsidR="00F64646">
        <w:t>staff who have</w:t>
      </w:r>
      <w:r>
        <w:t xml:space="preserve"> knowledge of how to operate the equipment safely, including the protective gear required and the risks to look out for.</w:t>
      </w:r>
    </w:p>
    <w:p w14:paraId="185C763F" w14:textId="18267626" w:rsidR="004228FD" w:rsidRDefault="004228FD" w:rsidP="004228FD">
      <w:pPr>
        <w:pStyle w:val="Body"/>
      </w:pPr>
      <w:r w:rsidRPr="001407E8">
        <w:rPr>
          <w:b/>
        </w:rPr>
        <w:t>Remember:</w:t>
      </w:r>
      <w:r>
        <w:t xml:space="preserve"> working as a team</w:t>
      </w:r>
      <w:r w:rsidR="00FD6A12">
        <w:t xml:space="preserve"> </w:t>
      </w:r>
      <w:r>
        <w:t>using all the knowledge a</w:t>
      </w:r>
      <w:r w:rsidR="00FD6A12">
        <w:t xml:space="preserve">nd skills available to you, </w:t>
      </w:r>
      <w:r>
        <w:t>is the safest way of operating.</w:t>
      </w:r>
    </w:p>
    <w:p w14:paraId="2E31030A" w14:textId="77777777" w:rsidR="004C3400" w:rsidRDefault="004C3400" w:rsidP="004C3400">
      <w:pPr>
        <w:pStyle w:val="Body"/>
        <w:rPr>
          <w:noProof/>
          <w:lang w:eastAsia="en-AU"/>
        </w:rPr>
      </w:pPr>
      <w:r>
        <w:br w:type="page"/>
      </w:r>
    </w:p>
    <w:p w14:paraId="294E5A4B" w14:textId="77777777" w:rsidR="004228FD" w:rsidRDefault="004228FD" w:rsidP="004C3400">
      <w:pPr>
        <w:pStyle w:val="Heading4"/>
      </w:pPr>
      <w:r>
        <w:lastRenderedPageBreak/>
        <w:t>Consulting with the appropriate personnel</w:t>
      </w:r>
    </w:p>
    <w:p w14:paraId="3DEAC9E9" w14:textId="5AC9F917" w:rsidR="004228FD" w:rsidRDefault="004228FD" w:rsidP="004228FD">
      <w:pPr>
        <w:pStyle w:val="Body"/>
      </w:pPr>
      <w:r>
        <w:t>The following personnel will hold a number of different skills and specialise in different knowledge areas. They will also have a unique perspective on workplace safety, and it is important that you and your colleagues can communicate effectively to learn things from each other.</w:t>
      </w:r>
    </w:p>
    <w:p w14:paraId="7350C13D" w14:textId="77777777" w:rsidR="004228FD" w:rsidRDefault="004228FD" w:rsidP="004228FD">
      <w:pPr>
        <w:pStyle w:val="Body"/>
      </w:pPr>
      <w:r>
        <w:t>You may need to seek help from:</w:t>
      </w:r>
    </w:p>
    <w:p w14:paraId="7C1239F1" w14:textId="77777777" w:rsidR="004228FD" w:rsidRPr="004C3400" w:rsidRDefault="004228FD" w:rsidP="004C3400">
      <w:pPr>
        <w:pStyle w:val="BulletListLevel1"/>
        <w:rPr>
          <w:b/>
        </w:rPr>
      </w:pPr>
      <w:r w:rsidRPr="004C3400">
        <w:rPr>
          <w:b/>
        </w:rPr>
        <w:t>Managers</w:t>
      </w:r>
    </w:p>
    <w:p w14:paraId="6245CB42" w14:textId="0AF1D05C" w:rsidR="004228FD" w:rsidRDefault="00F64646" w:rsidP="004C3400">
      <w:pPr>
        <w:pStyle w:val="BulletlistLevel2"/>
      </w:pPr>
      <w:r>
        <w:t>M</w:t>
      </w:r>
      <w:r w:rsidR="004228FD">
        <w:t>anagers will generally have a lot of experience and will usually have experienced and learned from safety issues in the past</w:t>
      </w:r>
      <w:r w:rsidR="004C3400">
        <w:t>.</w:t>
      </w:r>
    </w:p>
    <w:p w14:paraId="2A9394CB" w14:textId="77777777" w:rsidR="004228FD" w:rsidRPr="004C3400" w:rsidRDefault="004228FD" w:rsidP="004C3400">
      <w:pPr>
        <w:pStyle w:val="BulletListLevel1"/>
        <w:rPr>
          <w:b/>
        </w:rPr>
      </w:pPr>
      <w:r w:rsidRPr="004C3400">
        <w:rPr>
          <w:b/>
        </w:rPr>
        <w:t>Supervisors</w:t>
      </w:r>
    </w:p>
    <w:p w14:paraId="7AC00636" w14:textId="5D8EC537" w:rsidR="004228FD" w:rsidRDefault="00F64646" w:rsidP="004C3400">
      <w:pPr>
        <w:pStyle w:val="BulletlistLevel2"/>
      </w:pPr>
      <w:r>
        <w:t>S</w:t>
      </w:r>
      <w:r w:rsidR="004228FD">
        <w:t>upervisors should have a good knowledge of current activity in their organisation and should be well placed to spot potential hazards</w:t>
      </w:r>
      <w:r w:rsidR="004C3400">
        <w:t>.</w:t>
      </w:r>
    </w:p>
    <w:p w14:paraId="33BB36FC" w14:textId="4B1C75B9" w:rsidR="004228FD" w:rsidRPr="004C3400" w:rsidRDefault="004228FD" w:rsidP="004C3400">
      <w:pPr>
        <w:pStyle w:val="BulletListLevel1"/>
        <w:rPr>
          <w:b/>
        </w:rPr>
      </w:pPr>
      <w:r w:rsidRPr="004C3400">
        <w:rPr>
          <w:b/>
        </w:rPr>
        <w:t xml:space="preserve">Head of </w:t>
      </w:r>
      <w:r w:rsidR="00C935E6">
        <w:rPr>
          <w:b/>
        </w:rPr>
        <w:t xml:space="preserve">the </w:t>
      </w:r>
      <w:r w:rsidRPr="004C3400">
        <w:rPr>
          <w:b/>
        </w:rPr>
        <w:t xml:space="preserve">department </w:t>
      </w:r>
    </w:p>
    <w:p w14:paraId="303934A5" w14:textId="7922938F" w:rsidR="004228FD" w:rsidRDefault="00F64646" w:rsidP="004C3400">
      <w:pPr>
        <w:pStyle w:val="BulletlistLevel2"/>
      </w:pPr>
      <w:r>
        <w:t>A</w:t>
      </w:r>
      <w:r w:rsidR="004228FD">
        <w:t xml:space="preserve"> head of </w:t>
      </w:r>
      <w:r w:rsidR="00C935E6">
        <w:t xml:space="preserve">the </w:t>
      </w:r>
      <w:r w:rsidR="004228FD">
        <w:t>department should have a very good idea of all hazards and risks which are specific to their area</w:t>
      </w:r>
      <w:r>
        <w:t xml:space="preserve"> and know who to call on for any areas where they lack specific knowledge.</w:t>
      </w:r>
    </w:p>
    <w:p w14:paraId="1DA56247" w14:textId="77777777" w:rsidR="004228FD" w:rsidRPr="004C3400" w:rsidRDefault="004228FD" w:rsidP="004C3400">
      <w:pPr>
        <w:pStyle w:val="BulletListLevel1"/>
        <w:rPr>
          <w:b/>
        </w:rPr>
      </w:pPr>
      <w:r w:rsidRPr="004C3400">
        <w:rPr>
          <w:b/>
        </w:rPr>
        <w:t>IT experts</w:t>
      </w:r>
    </w:p>
    <w:p w14:paraId="6CB80A71" w14:textId="77777777" w:rsidR="004228FD" w:rsidRDefault="004228FD" w:rsidP="004C3400">
      <w:pPr>
        <w:pStyle w:val="BulletlistLevel2"/>
      </w:pPr>
      <w:r>
        <w:t>IT experts may need to be consulted if you need to protect information or privacy of customers</w:t>
      </w:r>
      <w:r w:rsidR="004C3400">
        <w:t>.</w:t>
      </w:r>
    </w:p>
    <w:p w14:paraId="6B758A48" w14:textId="77777777" w:rsidR="004228FD" w:rsidRPr="004C3400" w:rsidRDefault="004228FD" w:rsidP="004C3400">
      <w:pPr>
        <w:pStyle w:val="BulletListLevel1"/>
        <w:rPr>
          <w:b/>
        </w:rPr>
      </w:pPr>
      <w:r w:rsidRPr="004C3400">
        <w:rPr>
          <w:b/>
        </w:rPr>
        <w:t>Engineers and machinery experts</w:t>
      </w:r>
    </w:p>
    <w:p w14:paraId="1746E877" w14:textId="71E02041" w:rsidR="004228FD" w:rsidRDefault="00F64646" w:rsidP="004C3400">
      <w:pPr>
        <w:pStyle w:val="BulletlistLevel2"/>
      </w:pPr>
      <w:r>
        <w:t>E</w:t>
      </w:r>
      <w:r w:rsidR="004228FD">
        <w:t>ngineers and machinery experts will have a good knowledge of the risks, hazards, and WHS requirements when using machinery</w:t>
      </w:r>
      <w:r w:rsidR="004C3400">
        <w:t>.</w:t>
      </w:r>
    </w:p>
    <w:p w14:paraId="1650DDE5" w14:textId="77777777" w:rsidR="004228FD" w:rsidRPr="004C3400" w:rsidRDefault="004228FD" w:rsidP="004C3400">
      <w:pPr>
        <w:pStyle w:val="BulletListLevel1"/>
        <w:rPr>
          <w:b/>
        </w:rPr>
      </w:pPr>
      <w:r w:rsidRPr="004C3400">
        <w:rPr>
          <w:b/>
        </w:rPr>
        <w:t>Maintenance employees and cleaners</w:t>
      </w:r>
    </w:p>
    <w:p w14:paraId="375D6AAA" w14:textId="587000BC" w:rsidR="004228FD" w:rsidRDefault="00F64646" w:rsidP="004C3400">
      <w:pPr>
        <w:pStyle w:val="BulletlistLevel2"/>
      </w:pPr>
      <w:r>
        <w:t>T</w:t>
      </w:r>
      <w:r w:rsidR="004228FD">
        <w:t>hese personnel are well-placed to identify problem areas concerning cleanliness and upkeep, wh</w:t>
      </w:r>
      <w:r w:rsidR="004C3400">
        <w:t>ich can cause hazards and risks</w:t>
      </w:r>
      <w:r>
        <w:t>, they may also notice areas of wear and tear which are likely to become a hazard in the near future</w:t>
      </w:r>
      <w:r w:rsidR="004C3400">
        <w:t>.</w:t>
      </w:r>
    </w:p>
    <w:p w14:paraId="15D1D8BF" w14:textId="77777777" w:rsidR="004228FD" w:rsidRPr="004C3400" w:rsidRDefault="004228FD" w:rsidP="004C3400">
      <w:pPr>
        <w:pStyle w:val="BulletListLevel1"/>
        <w:rPr>
          <w:b/>
        </w:rPr>
      </w:pPr>
      <w:r w:rsidRPr="004C3400">
        <w:rPr>
          <w:b/>
        </w:rPr>
        <w:t>Customer service personnel</w:t>
      </w:r>
    </w:p>
    <w:p w14:paraId="2E74DAD3" w14:textId="111B0709" w:rsidR="00883519" w:rsidRPr="000C71DA" w:rsidRDefault="00F64646" w:rsidP="004C3400">
      <w:pPr>
        <w:pStyle w:val="BulletlistLevel2"/>
        <w:spacing w:after="360"/>
      </w:pPr>
      <w:r>
        <w:t>C</w:t>
      </w:r>
      <w:r w:rsidR="004228FD">
        <w:t>ustomer service personnel will often understand the risks and hazards which affect customers specifically.</w:t>
      </w:r>
    </w:p>
    <w:p w14:paraId="53FB9669" w14:textId="77777777" w:rsidR="004C3400" w:rsidRDefault="004C3400">
      <w:r>
        <w:br w:type="page"/>
      </w:r>
    </w:p>
    <w:tbl>
      <w:tblPr>
        <w:tblW w:w="0" w:type="auto"/>
        <w:shd w:val="clear" w:color="auto" w:fill="E7E7D4"/>
        <w:tblLook w:val="0600" w:firstRow="0" w:lastRow="0" w:firstColumn="0" w:lastColumn="0" w:noHBand="1" w:noVBand="1"/>
      </w:tblPr>
      <w:tblGrid>
        <w:gridCol w:w="992"/>
        <w:gridCol w:w="8034"/>
      </w:tblGrid>
      <w:tr w:rsidR="00D701C4" w14:paraId="114009CC" w14:textId="77777777" w:rsidTr="005123A9">
        <w:trPr>
          <w:trHeight w:val="659"/>
        </w:trPr>
        <w:tc>
          <w:tcPr>
            <w:tcW w:w="992" w:type="dxa"/>
            <w:shd w:val="clear" w:color="auto" w:fill="E7E7D4"/>
            <w:vAlign w:val="center"/>
          </w:tcPr>
          <w:p w14:paraId="75C6181A" w14:textId="77777777" w:rsidR="00D701C4" w:rsidRPr="009C3DED" w:rsidRDefault="00D701C4" w:rsidP="005123A9">
            <w:pPr>
              <w:pStyle w:val="Body"/>
              <w:spacing w:after="0" w:line="240" w:lineRule="auto"/>
              <w:jc w:val="center"/>
            </w:pPr>
            <w:r>
              <w:rPr>
                <w:noProof/>
                <w:lang w:eastAsia="en-AU"/>
              </w:rPr>
              <w:lastRenderedPageBreak/>
              <w:drawing>
                <wp:inline distT="0" distB="0" distL="0" distR="0" wp14:anchorId="6CAD8429" wp14:editId="57B416A0">
                  <wp:extent cx="365760" cy="357809"/>
                  <wp:effectExtent l="0" t="0" r="0" b="4445"/>
                  <wp:docPr id="36" name="Picture 36"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8">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4B97951B" w14:textId="77777777" w:rsidR="00D701C4" w:rsidRPr="009C3DED" w:rsidRDefault="00D701C4" w:rsidP="007C6867">
            <w:pPr>
              <w:pStyle w:val="Heading1NOTOC"/>
            </w:pPr>
            <w:r w:rsidRPr="009C3DED">
              <w:t>Practice activity</w:t>
            </w:r>
          </w:p>
        </w:tc>
      </w:tr>
    </w:tbl>
    <w:p w14:paraId="60C49A8B" w14:textId="77777777" w:rsidR="00D701C4" w:rsidRDefault="00D701C4" w:rsidP="00D701C4">
      <w:pPr>
        <w:pStyle w:val="Heading2"/>
      </w:pPr>
      <w:bookmarkStart w:id="24" w:name="_Toc12542847"/>
      <w:r>
        <w:t xml:space="preserve">Activity 2.1: </w:t>
      </w:r>
      <w:r w:rsidR="00B010E0">
        <w:t>Consultation</w:t>
      </w:r>
      <w:bookmarkEnd w:id="24"/>
    </w:p>
    <w:p w14:paraId="6016107E" w14:textId="77777777" w:rsidR="00FD6A12" w:rsidRDefault="000A5D60" w:rsidP="009F7129">
      <w:pPr>
        <w:pStyle w:val="Body"/>
      </w:pPr>
      <w:r>
        <w:t xml:space="preserve">Refer to the </w:t>
      </w:r>
      <w:hyperlink r:id="rId28" w:history="1">
        <w:r w:rsidRPr="000A5D60">
          <w:rPr>
            <w:rStyle w:val="Hyperlink"/>
          </w:rPr>
          <w:t>Plan2go Org Chart</w:t>
        </w:r>
      </w:hyperlink>
      <w:r>
        <w:t xml:space="preserve"> (or that of the virtual organisation you are using in your studies),</w:t>
      </w:r>
      <w:r w:rsidR="00FD6A12">
        <w:t xml:space="preserve"> and</w:t>
      </w:r>
      <w:r>
        <w:t xml:space="preserve"> you are filling in for Tracey Holden who is on maternity leave for six months.</w:t>
      </w:r>
    </w:p>
    <w:p w14:paraId="7EF6355B" w14:textId="29BF365F" w:rsidR="00883519" w:rsidRDefault="000A5D60" w:rsidP="009F7129">
      <w:pPr>
        <w:pStyle w:val="Body"/>
      </w:pPr>
      <w:r>
        <w:t>N</w:t>
      </w:r>
      <w:r w:rsidR="009F7129" w:rsidRPr="000A5D60">
        <w:t>ame f</w:t>
      </w:r>
      <w:r>
        <w:t>our</w:t>
      </w:r>
      <w:r w:rsidR="009F7129" w:rsidRPr="000A5D60">
        <w:t xml:space="preserve"> personnel (including their position) who you can consult to help manage health and safety risks in your workplace. Briefly expl</w:t>
      </w:r>
      <w:r>
        <w:t>ain how each person (or position)</w:t>
      </w:r>
      <w:r w:rsidR="009F7129" w:rsidRPr="000A5D60">
        <w:t xml:space="preserve"> can assist.</w:t>
      </w:r>
    </w:p>
    <w:p w14:paraId="1A610434" w14:textId="639BED94" w:rsidR="000A5D60" w:rsidRDefault="000A5D60" w:rsidP="000A5D60">
      <w:pPr>
        <w:pStyle w:val="Body"/>
        <w:pBdr>
          <w:top w:val="single" w:sz="4" w:space="1" w:color="auto"/>
          <w:left w:val="single" w:sz="4" w:space="4" w:color="auto"/>
          <w:bottom w:val="single" w:sz="4" w:space="1" w:color="auto"/>
          <w:right w:val="single" w:sz="4" w:space="4" w:color="auto"/>
        </w:pBdr>
      </w:pPr>
    </w:p>
    <w:p w14:paraId="6FF6349C" w14:textId="23BB7E72" w:rsidR="000A5D60" w:rsidRDefault="000A5D60" w:rsidP="000A5D60">
      <w:pPr>
        <w:pStyle w:val="Body"/>
        <w:pBdr>
          <w:top w:val="single" w:sz="4" w:space="1" w:color="auto"/>
          <w:left w:val="single" w:sz="4" w:space="4" w:color="auto"/>
          <w:bottom w:val="single" w:sz="4" w:space="1" w:color="auto"/>
          <w:right w:val="single" w:sz="4" w:space="4" w:color="auto"/>
        </w:pBdr>
      </w:pPr>
    </w:p>
    <w:p w14:paraId="6AEE9794" w14:textId="018DEEA5" w:rsidR="000A5D60" w:rsidRDefault="000A5D60" w:rsidP="000A5D60">
      <w:pPr>
        <w:pStyle w:val="Body"/>
        <w:pBdr>
          <w:top w:val="single" w:sz="4" w:space="1" w:color="auto"/>
          <w:left w:val="single" w:sz="4" w:space="4" w:color="auto"/>
          <w:bottom w:val="single" w:sz="4" w:space="1" w:color="auto"/>
          <w:right w:val="single" w:sz="4" w:space="4" w:color="auto"/>
        </w:pBdr>
      </w:pPr>
    </w:p>
    <w:p w14:paraId="3D08CE23" w14:textId="09E6285C" w:rsidR="000A5D60" w:rsidRDefault="000A5D60" w:rsidP="000A5D60">
      <w:pPr>
        <w:pStyle w:val="Body"/>
        <w:pBdr>
          <w:top w:val="single" w:sz="4" w:space="1" w:color="auto"/>
          <w:left w:val="single" w:sz="4" w:space="4" w:color="auto"/>
          <w:bottom w:val="single" w:sz="4" w:space="1" w:color="auto"/>
          <w:right w:val="single" w:sz="4" w:space="4" w:color="auto"/>
        </w:pBdr>
      </w:pPr>
    </w:p>
    <w:p w14:paraId="5DA71A67" w14:textId="18A0E1C4" w:rsidR="000A5D60" w:rsidRDefault="000A5D60" w:rsidP="000A5D60">
      <w:pPr>
        <w:pStyle w:val="Body"/>
        <w:pBdr>
          <w:top w:val="single" w:sz="4" w:space="1" w:color="auto"/>
          <w:left w:val="single" w:sz="4" w:space="4" w:color="auto"/>
          <w:bottom w:val="single" w:sz="4" w:space="1" w:color="auto"/>
          <w:right w:val="single" w:sz="4" w:space="4" w:color="auto"/>
        </w:pBdr>
      </w:pPr>
    </w:p>
    <w:p w14:paraId="6F01E149" w14:textId="4D8ABDA2" w:rsidR="00DA445B" w:rsidRDefault="00DA445B" w:rsidP="000A5D60">
      <w:pPr>
        <w:pStyle w:val="Body"/>
        <w:pBdr>
          <w:top w:val="single" w:sz="4" w:space="1" w:color="auto"/>
          <w:left w:val="single" w:sz="4" w:space="4" w:color="auto"/>
          <w:bottom w:val="single" w:sz="4" w:space="1" w:color="auto"/>
          <w:right w:val="single" w:sz="4" w:space="4" w:color="auto"/>
        </w:pBdr>
      </w:pPr>
    </w:p>
    <w:p w14:paraId="5E99C6B1" w14:textId="77777777" w:rsidR="00DA445B" w:rsidRDefault="00DA445B" w:rsidP="000A5D60">
      <w:pPr>
        <w:pStyle w:val="Body"/>
        <w:pBdr>
          <w:top w:val="single" w:sz="4" w:space="1" w:color="auto"/>
          <w:left w:val="single" w:sz="4" w:space="4" w:color="auto"/>
          <w:bottom w:val="single" w:sz="4" w:space="1" w:color="auto"/>
          <w:right w:val="single" w:sz="4" w:space="4" w:color="auto"/>
        </w:pBdr>
      </w:pPr>
    </w:p>
    <w:p w14:paraId="20B65D4D" w14:textId="1FB9324D" w:rsidR="000A5D60" w:rsidRDefault="000A5D60" w:rsidP="000A5D60">
      <w:pPr>
        <w:pStyle w:val="Body"/>
        <w:pBdr>
          <w:top w:val="single" w:sz="4" w:space="1" w:color="auto"/>
          <w:left w:val="single" w:sz="4" w:space="4" w:color="auto"/>
          <w:bottom w:val="single" w:sz="4" w:space="1" w:color="auto"/>
          <w:right w:val="single" w:sz="4" w:space="4" w:color="auto"/>
        </w:pBdr>
      </w:pPr>
    </w:p>
    <w:p w14:paraId="1ECB6C05" w14:textId="052ED3D9" w:rsidR="000A5D60" w:rsidRDefault="000A5D60" w:rsidP="000A5D60">
      <w:pPr>
        <w:pStyle w:val="Body"/>
        <w:pBdr>
          <w:top w:val="single" w:sz="4" w:space="1" w:color="auto"/>
          <w:left w:val="single" w:sz="4" w:space="4" w:color="auto"/>
          <w:bottom w:val="single" w:sz="4" w:space="1" w:color="auto"/>
          <w:right w:val="single" w:sz="4" w:space="4" w:color="auto"/>
        </w:pBdr>
      </w:pPr>
    </w:p>
    <w:p w14:paraId="7081CE5F" w14:textId="77777777" w:rsidR="000A5D60" w:rsidRDefault="000A5D60" w:rsidP="000A5D60">
      <w:pPr>
        <w:pStyle w:val="Body"/>
        <w:pBdr>
          <w:top w:val="single" w:sz="4" w:space="1" w:color="auto"/>
          <w:left w:val="single" w:sz="4" w:space="4" w:color="auto"/>
          <w:bottom w:val="single" w:sz="4" w:space="1" w:color="auto"/>
          <w:right w:val="single" w:sz="4" w:space="4" w:color="auto"/>
        </w:pBdr>
      </w:pPr>
    </w:p>
    <w:p w14:paraId="179E7909" w14:textId="77777777" w:rsidR="000A5D60" w:rsidRDefault="000A5D60">
      <w:r>
        <w:br w:type="page"/>
      </w:r>
    </w:p>
    <w:p w14:paraId="4669DBDE" w14:textId="3BE34DEA" w:rsidR="004228FD" w:rsidRDefault="00DA445B" w:rsidP="004C3400">
      <w:pPr>
        <w:pStyle w:val="Heading2"/>
        <w:spacing w:before="360"/>
      </w:pPr>
      <w:bookmarkStart w:id="25" w:name="_Toc12542848"/>
      <w:r>
        <w:lastRenderedPageBreak/>
        <w:t>Help the</w:t>
      </w:r>
      <w:r w:rsidR="004228FD">
        <w:t xml:space="preserve"> work team </w:t>
      </w:r>
      <w:r>
        <w:t>manage</w:t>
      </w:r>
      <w:r w:rsidR="004228FD">
        <w:t xml:space="preserve"> work area hazards</w:t>
      </w:r>
      <w:bookmarkEnd w:id="25"/>
    </w:p>
    <w:p w14:paraId="6624BE92" w14:textId="77777777" w:rsidR="004228FD" w:rsidRDefault="004228FD" w:rsidP="004C3400">
      <w:pPr>
        <w:pStyle w:val="Heading3"/>
      </w:pPr>
      <w:bookmarkStart w:id="26" w:name="_Toc12542849"/>
      <w:r>
        <w:t>Consultation procedures</w:t>
      </w:r>
      <w:bookmarkEnd w:id="26"/>
    </w:p>
    <w:p w14:paraId="2AAFC899" w14:textId="005E6C84" w:rsidR="004228FD" w:rsidRDefault="004228FD" w:rsidP="004228FD">
      <w:pPr>
        <w:pStyle w:val="Body"/>
      </w:pPr>
      <w:r>
        <w:t xml:space="preserve">It is vital that you can </w:t>
      </w:r>
      <w:r w:rsidR="000E3057">
        <w:t xml:space="preserve">consult with other staff in </w:t>
      </w:r>
      <w:r>
        <w:t>your organisation</w:t>
      </w:r>
      <w:r w:rsidR="000E3057">
        <w:t xml:space="preserve"> to help</w:t>
      </w:r>
      <w:r>
        <w:t xml:space="preserve"> your work team in managing hazards.</w:t>
      </w:r>
    </w:p>
    <w:p w14:paraId="34AF5C17" w14:textId="77777777" w:rsidR="004228FD" w:rsidRDefault="004228FD" w:rsidP="004C3400">
      <w:pPr>
        <w:pStyle w:val="Heading4"/>
      </w:pPr>
      <w:r>
        <w:t>Health and safety representative involvement</w:t>
      </w:r>
    </w:p>
    <w:p w14:paraId="466CB546" w14:textId="71E35DE6" w:rsidR="004228FD" w:rsidRDefault="004228FD" w:rsidP="004228FD">
      <w:pPr>
        <w:pStyle w:val="Body"/>
      </w:pPr>
      <w:r>
        <w:t xml:space="preserve">You will need to make sure your organisation elects health and safety representatives, whose job it is to assess, monitor, and help manage workplace hazards. These representatives will usually have other roles in the organisation, and they </w:t>
      </w:r>
      <w:r w:rsidR="000E3057">
        <w:t>should be representative of</w:t>
      </w:r>
      <w:r>
        <w:t xml:space="preserve"> different areas, departments, and specialists within </w:t>
      </w:r>
      <w:r w:rsidR="004C3400">
        <w:t>the business.</w:t>
      </w:r>
    </w:p>
    <w:p w14:paraId="53730CE1" w14:textId="4E360BB1" w:rsidR="004228FD" w:rsidRDefault="004228FD" w:rsidP="004228FD">
      <w:pPr>
        <w:pStyle w:val="Body"/>
      </w:pPr>
      <w:r>
        <w:t>You will need to make sure that these representatives are involved in all WHS planning meetings. They will be able to offer insight about risks and hazards from the perspective of the average employee.</w:t>
      </w:r>
    </w:p>
    <w:p w14:paraId="7FC1F464" w14:textId="77777777" w:rsidR="004228FD" w:rsidRDefault="004228FD" w:rsidP="004C3400">
      <w:pPr>
        <w:pStyle w:val="Heading4"/>
      </w:pPr>
      <w:r>
        <w:t>Early response</w:t>
      </w:r>
    </w:p>
    <w:p w14:paraId="4EC9ACAB" w14:textId="77777777" w:rsidR="004228FD" w:rsidRDefault="004228FD" w:rsidP="004228FD">
      <w:pPr>
        <w:pStyle w:val="Body"/>
      </w:pPr>
      <w:r>
        <w:t>Your organisation’s ability to minimise and eradicate risks and hazards will depend on its ability to respond quickly to worker feedback.</w:t>
      </w:r>
    </w:p>
    <w:p w14:paraId="29F1FE34" w14:textId="77777777" w:rsidR="004228FD" w:rsidRDefault="004228FD" w:rsidP="004228FD">
      <w:pPr>
        <w:pStyle w:val="Body"/>
      </w:pPr>
      <w:r>
        <w:t>You will need to react quickly and take action when employees:</w:t>
      </w:r>
    </w:p>
    <w:p w14:paraId="43B1E1D0" w14:textId="074E3AD1" w:rsidR="004228FD" w:rsidRDefault="000E3057" w:rsidP="004C3400">
      <w:pPr>
        <w:pStyle w:val="BulletListLevel1"/>
      </w:pPr>
      <w:r>
        <w:t>m</w:t>
      </w:r>
      <w:r w:rsidR="004228FD">
        <w:t>ake suggestions</w:t>
      </w:r>
    </w:p>
    <w:p w14:paraId="1A30C8FF" w14:textId="2379C20E" w:rsidR="004228FD" w:rsidRDefault="000E3057" w:rsidP="004C3400">
      <w:pPr>
        <w:pStyle w:val="BulletListLevel1"/>
      </w:pPr>
      <w:r>
        <w:t>m</w:t>
      </w:r>
      <w:r w:rsidR="004228FD">
        <w:t>ake requests</w:t>
      </w:r>
    </w:p>
    <w:p w14:paraId="5C9BAFB5" w14:textId="5CD8A396" w:rsidR="004228FD" w:rsidRDefault="000E3057" w:rsidP="004C3400">
      <w:pPr>
        <w:pStyle w:val="BulletListLevel1"/>
      </w:pPr>
      <w:r>
        <w:t>r</w:t>
      </w:r>
      <w:r w:rsidR="004228FD">
        <w:t>aise concerns</w:t>
      </w:r>
    </w:p>
    <w:p w14:paraId="5BB0A11F" w14:textId="3B4C5AD2" w:rsidR="004228FD" w:rsidRDefault="000E3057" w:rsidP="004C3400">
      <w:pPr>
        <w:pStyle w:val="BulletListLevel1"/>
      </w:pPr>
      <w:r>
        <w:t>r</w:t>
      </w:r>
      <w:r w:rsidR="004228FD">
        <w:t xml:space="preserve">eport on </w:t>
      </w:r>
      <w:r w:rsidR="004C3400">
        <w:t>safety problems and hazards.</w:t>
      </w:r>
    </w:p>
    <w:p w14:paraId="22221175" w14:textId="77777777" w:rsidR="004228FD" w:rsidRDefault="004228FD" w:rsidP="004C3400">
      <w:pPr>
        <w:pStyle w:val="Heading4"/>
      </w:pPr>
      <w:r>
        <w:t>Regular team meetings</w:t>
      </w:r>
    </w:p>
    <w:p w14:paraId="10047E43" w14:textId="77777777" w:rsidR="004228FD" w:rsidRDefault="004228FD" w:rsidP="004228FD">
      <w:pPr>
        <w:pStyle w:val="Body"/>
      </w:pPr>
      <w:r>
        <w:t>Regular team meetings</w:t>
      </w:r>
      <w:r w:rsidR="004C3400">
        <w:t>—</w:t>
      </w:r>
      <w:r>
        <w:t>both formal and informal</w:t>
      </w:r>
      <w:r w:rsidR="004C3400">
        <w:t>—</w:t>
      </w:r>
      <w:r>
        <w:t>will allow the work team to get involved in WHS management. They should be encouraged to make suggestions and raise problems and concerns which relate to the safety of workers, customers, and anyone else who steps foot in the workplace.</w:t>
      </w:r>
    </w:p>
    <w:p w14:paraId="176C9221" w14:textId="77777777" w:rsidR="004228FD" w:rsidRDefault="004228FD" w:rsidP="004228FD">
      <w:pPr>
        <w:pStyle w:val="Body"/>
      </w:pPr>
      <w:r>
        <w:t>Team meetings should:</w:t>
      </w:r>
    </w:p>
    <w:p w14:paraId="3B2EC1E6" w14:textId="77777777" w:rsidR="004228FD" w:rsidRDefault="004228FD" w:rsidP="004C3400">
      <w:pPr>
        <w:pStyle w:val="BulletListLevel1"/>
      </w:pPr>
      <w:r>
        <w:t>Inform all team members about hazards and risks in the workplace</w:t>
      </w:r>
      <w:r w:rsidR="004C3400">
        <w:t>.</w:t>
      </w:r>
    </w:p>
    <w:p w14:paraId="0BD15A17" w14:textId="77777777" w:rsidR="004228FD" w:rsidRDefault="004228FD" w:rsidP="004C3400">
      <w:pPr>
        <w:pStyle w:val="BulletListLevel1"/>
      </w:pPr>
      <w:r>
        <w:t>Give all team members the chance to raise issues</w:t>
      </w:r>
      <w:r w:rsidR="004C3400">
        <w:t>.</w:t>
      </w:r>
    </w:p>
    <w:p w14:paraId="7979ED68" w14:textId="77777777" w:rsidR="004228FD" w:rsidRDefault="004228FD" w:rsidP="004C3400">
      <w:pPr>
        <w:pStyle w:val="BulletListLevel1"/>
      </w:pPr>
      <w:r>
        <w:t>Take the time to explain what action has been taken to manage hazards since previous meetings.</w:t>
      </w:r>
    </w:p>
    <w:p w14:paraId="5595B2CE" w14:textId="77777777" w:rsidR="004228FD" w:rsidRDefault="004228FD" w:rsidP="004C3400">
      <w:pPr>
        <w:pStyle w:val="Heading4"/>
      </w:pPr>
      <w:r>
        <w:lastRenderedPageBreak/>
        <w:t>Health and safety committees</w:t>
      </w:r>
    </w:p>
    <w:p w14:paraId="6AF964C5" w14:textId="473D3C17" w:rsidR="004228FD" w:rsidRDefault="00165E07" w:rsidP="004228FD">
      <w:pPr>
        <w:pStyle w:val="Body"/>
      </w:pPr>
      <w:r>
        <w:t>If your organisation is large enough, y</w:t>
      </w:r>
      <w:r w:rsidR="004228FD">
        <w:t>ou should consider setting up a health and</w:t>
      </w:r>
      <w:r>
        <w:t xml:space="preserve"> safety committee to monitor,</w:t>
      </w:r>
      <w:r w:rsidR="004228FD">
        <w:t xml:space="preserve"> discuss</w:t>
      </w:r>
      <w:r>
        <w:t xml:space="preserve"> and solve</w:t>
      </w:r>
      <w:r w:rsidR="004228FD">
        <w:t xml:space="preserve"> hazards and risks. </w:t>
      </w:r>
      <w:r>
        <w:t xml:space="preserve">Your health and safety representatives should be on this committee but can be supported by other team members. </w:t>
      </w:r>
      <w:r w:rsidR="004228FD">
        <w:t xml:space="preserve">Members of the committee should include employees from all areas of the organisation, and at all levels of the hierarchy. </w:t>
      </w:r>
      <w:r>
        <w:t>This committee</w:t>
      </w:r>
      <w:r w:rsidR="004228FD">
        <w:t xml:space="preserve"> should meet regularly to discuss specific hazards and how to deal with them.</w:t>
      </w:r>
    </w:p>
    <w:p w14:paraId="7C9BD4E5" w14:textId="77777777" w:rsidR="004228FD" w:rsidRDefault="004228FD" w:rsidP="004C3400">
      <w:pPr>
        <w:pStyle w:val="Heading4"/>
      </w:pPr>
      <w:r>
        <w:t>Individual performance management</w:t>
      </w:r>
    </w:p>
    <w:p w14:paraId="014354CC" w14:textId="02191D99" w:rsidR="005A4FF5" w:rsidRPr="009F7129" w:rsidRDefault="004228FD" w:rsidP="004C3400">
      <w:pPr>
        <w:pStyle w:val="Body"/>
        <w:spacing w:after="360"/>
      </w:pPr>
      <w:r>
        <w:t xml:space="preserve">Regular performance meetings with individual team members can significantly help individuals to feel involved with WHS management. You should look at their tasks and how well they have been performing them, and whether there are any areas where safety could be improved. These meetings should be conducted at regular intervals to track </w:t>
      </w:r>
      <w:r w:rsidR="00C935E6">
        <w:t xml:space="preserve">an </w:t>
      </w:r>
      <w:r>
        <w:t>individual’s performance, and to allow them the opportunity to provide feedback on safety issues and hazards.</w:t>
      </w:r>
    </w:p>
    <w:tbl>
      <w:tblPr>
        <w:tblW w:w="0" w:type="auto"/>
        <w:shd w:val="clear" w:color="auto" w:fill="E7E7D4"/>
        <w:tblLook w:val="0600" w:firstRow="0" w:lastRow="0" w:firstColumn="0" w:lastColumn="0" w:noHBand="1" w:noVBand="1"/>
      </w:tblPr>
      <w:tblGrid>
        <w:gridCol w:w="992"/>
        <w:gridCol w:w="8034"/>
      </w:tblGrid>
      <w:tr w:rsidR="00CF1221" w14:paraId="6957C257" w14:textId="77777777" w:rsidTr="005123A9">
        <w:trPr>
          <w:trHeight w:val="659"/>
        </w:trPr>
        <w:tc>
          <w:tcPr>
            <w:tcW w:w="992" w:type="dxa"/>
            <w:shd w:val="clear" w:color="auto" w:fill="E7E7D4"/>
            <w:vAlign w:val="center"/>
          </w:tcPr>
          <w:p w14:paraId="0F18D67A" w14:textId="5AB88B28" w:rsidR="00CF1221" w:rsidRPr="000412DC" w:rsidRDefault="00DB1321" w:rsidP="005123A9">
            <w:pPr>
              <w:pStyle w:val="Body"/>
              <w:spacing w:after="0" w:line="240" w:lineRule="auto"/>
              <w:jc w:val="center"/>
            </w:pPr>
            <w:r w:rsidRPr="00DB1321">
              <w:rPr>
                <w:b/>
                <w:noProof/>
                <w:lang w:eastAsia="en-AU"/>
              </w:rPr>
              <w:drawing>
                <wp:inline distT="0" distB="0" distL="0" distR="0" wp14:anchorId="74BF65E7" wp14:editId="6DB55018">
                  <wp:extent cx="360000" cy="360000"/>
                  <wp:effectExtent l="0" t="0" r="2540" b="2540"/>
                  <wp:docPr id="58" name="Graphic 58">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con_Collaboration_Mauve-AAA.svg"/>
                          <pic:cNvPicPr/>
                        </pic:nvPicPr>
                        <pic:blipFill>
                          <a:blip r:embed="rId29">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31"/>
                              </a:ext>
                            </a:extLst>
                          </a:blip>
                          <a:stretch>
                            <a:fillRect/>
                          </a:stretch>
                        </pic:blipFill>
                        <pic:spPr>
                          <a:xfrm>
                            <a:off x="0" y="0"/>
                            <a:ext cx="360000" cy="360000"/>
                          </a:xfrm>
                          <a:prstGeom prst="rect">
                            <a:avLst/>
                          </a:prstGeom>
                        </pic:spPr>
                      </pic:pic>
                    </a:graphicData>
                  </a:graphic>
                </wp:inline>
              </w:drawing>
            </w:r>
          </w:p>
        </w:tc>
        <w:tc>
          <w:tcPr>
            <w:tcW w:w="8034" w:type="dxa"/>
            <w:shd w:val="clear" w:color="auto" w:fill="E7E7D4"/>
          </w:tcPr>
          <w:p w14:paraId="46E8BAEC" w14:textId="606B3184" w:rsidR="00CF1221" w:rsidRPr="009C3DED" w:rsidRDefault="00DB1321" w:rsidP="007C6867">
            <w:pPr>
              <w:pStyle w:val="Heading1NOTOC"/>
            </w:pPr>
            <w:r>
              <w:t>Collab</w:t>
            </w:r>
            <w:r w:rsidR="008762E3">
              <w:t>o</w:t>
            </w:r>
            <w:r>
              <w:t>ration</w:t>
            </w:r>
          </w:p>
        </w:tc>
      </w:tr>
    </w:tbl>
    <w:p w14:paraId="66C77A97" w14:textId="77777777" w:rsidR="00CF1221" w:rsidRDefault="00CF1221" w:rsidP="00CF1221">
      <w:pPr>
        <w:pStyle w:val="Heading2"/>
      </w:pPr>
      <w:bookmarkStart w:id="27" w:name="_Toc12542850"/>
      <w:r>
        <w:t xml:space="preserve">Activity 2.2: </w:t>
      </w:r>
      <w:r w:rsidR="00B010E0">
        <w:t>Work area hazards</w:t>
      </w:r>
      <w:bookmarkEnd w:id="27"/>
    </w:p>
    <w:p w14:paraId="3B66FCDA" w14:textId="25046BCF" w:rsidR="00883519" w:rsidRDefault="00165E07" w:rsidP="00883519">
      <w:pPr>
        <w:pStyle w:val="Body"/>
      </w:pPr>
      <w:r>
        <w:t>In pairs o</w:t>
      </w:r>
      <w:r w:rsidR="000412DC">
        <w:t>r</w:t>
      </w:r>
      <w:r>
        <w:t xml:space="preserve"> small groups, discuss h</w:t>
      </w:r>
      <w:r w:rsidR="009F7129" w:rsidRPr="00165E07">
        <w:t xml:space="preserve">ow </w:t>
      </w:r>
      <w:r w:rsidR="008762E3">
        <w:t>regular team meetings can</w:t>
      </w:r>
      <w:r w:rsidR="009F7129" w:rsidRPr="00165E07">
        <w:t xml:space="preserve"> help in managing work area hazards?</w:t>
      </w:r>
      <w:r>
        <w:t xml:space="preserve"> Summarise your discussion below.</w:t>
      </w:r>
    </w:p>
    <w:p w14:paraId="7CE45464" w14:textId="6DC3D06B" w:rsidR="00165E07" w:rsidRDefault="00165E07" w:rsidP="00165E07">
      <w:pPr>
        <w:pStyle w:val="Body"/>
        <w:pBdr>
          <w:top w:val="single" w:sz="4" w:space="1" w:color="auto"/>
          <w:left w:val="single" w:sz="4" w:space="4" w:color="auto"/>
          <w:bottom w:val="single" w:sz="4" w:space="1" w:color="auto"/>
          <w:right w:val="single" w:sz="4" w:space="4" w:color="auto"/>
        </w:pBdr>
      </w:pPr>
    </w:p>
    <w:p w14:paraId="0C1F9B40" w14:textId="1B62DE61" w:rsidR="00165E07" w:rsidRDefault="00165E07" w:rsidP="00165E07">
      <w:pPr>
        <w:pStyle w:val="Body"/>
        <w:pBdr>
          <w:top w:val="single" w:sz="4" w:space="1" w:color="auto"/>
          <w:left w:val="single" w:sz="4" w:space="4" w:color="auto"/>
          <w:bottom w:val="single" w:sz="4" w:space="1" w:color="auto"/>
          <w:right w:val="single" w:sz="4" w:space="4" w:color="auto"/>
        </w:pBdr>
      </w:pPr>
    </w:p>
    <w:p w14:paraId="3AF9F6CC" w14:textId="767D44BE" w:rsidR="00165E07" w:rsidRDefault="00165E07" w:rsidP="00165E07">
      <w:pPr>
        <w:pStyle w:val="Body"/>
        <w:pBdr>
          <w:top w:val="single" w:sz="4" w:space="1" w:color="auto"/>
          <w:left w:val="single" w:sz="4" w:space="4" w:color="auto"/>
          <w:bottom w:val="single" w:sz="4" w:space="1" w:color="auto"/>
          <w:right w:val="single" w:sz="4" w:space="4" w:color="auto"/>
        </w:pBdr>
      </w:pPr>
    </w:p>
    <w:p w14:paraId="3EC315B3" w14:textId="45B5E5EF" w:rsidR="00165E07" w:rsidRDefault="00165E07" w:rsidP="00165E07">
      <w:pPr>
        <w:pStyle w:val="Body"/>
        <w:pBdr>
          <w:top w:val="single" w:sz="4" w:space="1" w:color="auto"/>
          <w:left w:val="single" w:sz="4" w:space="4" w:color="auto"/>
          <w:bottom w:val="single" w:sz="4" w:space="1" w:color="auto"/>
          <w:right w:val="single" w:sz="4" w:space="4" w:color="auto"/>
        </w:pBdr>
      </w:pPr>
    </w:p>
    <w:p w14:paraId="6E42E135" w14:textId="44B0DBF0" w:rsidR="00165E07" w:rsidRDefault="00165E07" w:rsidP="00165E07">
      <w:pPr>
        <w:pStyle w:val="Body"/>
        <w:pBdr>
          <w:top w:val="single" w:sz="4" w:space="1" w:color="auto"/>
          <w:left w:val="single" w:sz="4" w:space="4" w:color="auto"/>
          <w:bottom w:val="single" w:sz="4" w:space="1" w:color="auto"/>
          <w:right w:val="single" w:sz="4" w:space="4" w:color="auto"/>
        </w:pBdr>
      </w:pPr>
    </w:p>
    <w:p w14:paraId="4FF250AA" w14:textId="051FCCEF" w:rsidR="00165E07" w:rsidRDefault="00165E07" w:rsidP="00165E07">
      <w:pPr>
        <w:pStyle w:val="Body"/>
        <w:pBdr>
          <w:top w:val="single" w:sz="4" w:space="1" w:color="auto"/>
          <w:left w:val="single" w:sz="4" w:space="4" w:color="auto"/>
          <w:bottom w:val="single" w:sz="4" w:space="1" w:color="auto"/>
          <w:right w:val="single" w:sz="4" w:space="4" w:color="auto"/>
        </w:pBdr>
      </w:pPr>
    </w:p>
    <w:p w14:paraId="3005A65F" w14:textId="6BD095B6" w:rsidR="00165E07" w:rsidRDefault="00165E07" w:rsidP="00165E07">
      <w:pPr>
        <w:pStyle w:val="Body"/>
        <w:pBdr>
          <w:top w:val="single" w:sz="4" w:space="1" w:color="auto"/>
          <w:left w:val="single" w:sz="4" w:space="4" w:color="auto"/>
          <w:bottom w:val="single" w:sz="4" w:space="1" w:color="auto"/>
          <w:right w:val="single" w:sz="4" w:space="4" w:color="auto"/>
        </w:pBdr>
      </w:pPr>
    </w:p>
    <w:p w14:paraId="3C0C5E1B" w14:textId="29192823" w:rsidR="00165E07" w:rsidRDefault="00165E07" w:rsidP="00165E07">
      <w:pPr>
        <w:pStyle w:val="Body"/>
        <w:pBdr>
          <w:top w:val="single" w:sz="4" w:space="1" w:color="auto"/>
          <w:left w:val="single" w:sz="4" w:space="4" w:color="auto"/>
          <w:bottom w:val="single" w:sz="4" w:space="1" w:color="auto"/>
          <w:right w:val="single" w:sz="4" w:space="4" w:color="auto"/>
        </w:pBdr>
      </w:pPr>
    </w:p>
    <w:p w14:paraId="452580C9" w14:textId="77777777" w:rsidR="00165E07" w:rsidRPr="00165E07" w:rsidRDefault="00165E07" w:rsidP="00165E07">
      <w:pPr>
        <w:pStyle w:val="Body"/>
        <w:pBdr>
          <w:top w:val="single" w:sz="4" w:space="1" w:color="auto"/>
          <w:left w:val="single" w:sz="4" w:space="4" w:color="auto"/>
          <w:bottom w:val="single" w:sz="4" w:space="1" w:color="auto"/>
          <w:right w:val="single" w:sz="4" w:space="4" w:color="auto"/>
        </w:pBdr>
      </w:pPr>
    </w:p>
    <w:p w14:paraId="78FEFDB3" w14:textId="77777777" w:rsidR="004C3400" w:rsidRDefault="004C3400" w:rsidP="004C3400">
      <w:pPr>
        <w:pStyle w:val="Body"/>
      </w:pPr>
      <w:r>
        <w:br w:type="page"/>
      </w:r>
    </w:p>
    <w:p w14:paraId="6957B94E" w14:textId="24DD876B" w:rsidR="004228FD" w:rsidRDefault="0036322E" w:rsidP="004C3400">
      <w:pPr>
        <w:pStyle w:val="Heading2"/>
      </w:pPr>
      <w:bookmarkStart w:id="28" w:name="_Toc12542851"/>
      <w:r>
        <w:lastRenderedPageBreak/>
        <w:t>D</w:t>
      </w:r>
      <w:r w:rsidR="004228FD">
        <w:t xml:space="preserve">eal with </w:t>
      </w:r>
      <w:r w:rsidR="004C3400">
        <w:t xml:space="preserve">WHS </w:t>
      </w:r>
      <w:r w:rsidR="004228FD">
        <w:t>issues raised through consultation</w:t>
      </w:r>
      <w:bookmarkEnd w:id="28"/>
    </w:p>
    <w:p w14:paraId="656CDA26" w14:textId="77777777" w:rsidR="004228FD" w:rsidRDefault="004228FD" w:rsidP="004C3400">
      <w:pPr>
        <w:pStyle w:val="Heading3"/>
      </w:pPr>
      <w:bookmarkStart w:id="29" w:name="_Toc12542852"/>
      <w:r>
        <w:t>Dealing with issues</w:t>
      </w:r>
      <w:bookmarkEnd w:id="29"/>
    </w:p>
    <w:p w14:paraId="1BF9C477" w14:textId="77777777" w:rsidR="004228FD" w:rsidRDefault="004228FD" w:rsidP="004228FD">
      <w:pPr>
        <w:pStyle w:val="Body"/>
      </w:pPr>
      <w:r>
        <w:t>Following the consultation phase, which should have highlighted any existing health and safety issues, you should be in a position to implement a strategy to deal with problems.</w:t>
      </w:r>
    </w:p>
    <w:p w14:paraId="57F2C8D8" w14:textId="1B7EE10F" w:rsidR="004228FD" w:rsidRDefault="004228FD" w:rsidP="004228FD">
      <w:pPr>
        <w:pStyle w:val="Body"/>
      </w:pPr>
      <w:r>
        <w:t>The speed at which you find and implement solutions to health and safety issues is extremely important. While risks and hazards remain, your colleagues and other visitors are put in danger, so yo</w:t>
      </w:r>
      <w:r w:rsidR="00AC0A3F">
        <w:t>u and your team should always try to act prompt</w:t>
      </w:r>
      <w:r>
        <w:t>ly</w:t>
      </w:r>
      <w:r w:rsidR="00AC0A3F">
        <w:t xml:space="preserve"> to remove a hazard</w:t>
      </w:r>
      <w:r>
        <w:t>.</w:t>
      </w:r>
    </w:p>
    <w:p w14:paraId="180FE87A" w14:textId="6AD1D0E8" w:rsidR="004228FD" w:rsidRDefault="004228FD" w:rsidP="004228FD">
      <w:pPr>
        <w:pStyle w:val="Body"/>
      </w:pPr>
      <w:r>
        <w:t xml:space="preserve">You may have to work with </w:t>
      </w:r>
      <w:r w:rsidR="000412DC">
        <w:t>several</w:t>
      </w:r>
      <w:r>
        <w:t xml:space="preserve"> different personnel to solve problems and minimise risks around the workplace.</w:t>
      </w:r>
    </w:p>
    <w:p w14:paraId="35565A47" w14:textId="77777777" w:rsidR="004228FD" w:rsidRDefault="004228FD" w:rsidP="004228FD">
      <w:pPr>
        <w:pStyle w:val="Body"/>
      </w:pPr>
      <w:r>
        <w:t>Dealing with issues will require you to:</w:t>
      </w:r>
    </w:p>
    <w:p w14:paraId="4CD213FC" w14:textId="77777777" w:rsidR="004228FD" w:rsidRDefault="004228FD" w:rsidP="004C3400">
      <w:pPr>
        <w:pStyle w:val="BulletListLevel1"/>
      </w:pPr>
      <w:r>
        <w:t>Assess all health and safety concerns</w:t>
      </w:r>
      <w:r w:rsidR="004C3400">
        <w:t>.</w:t>
      </w:r>
    </w:p>
    <w:p w14:paraId="32557B3F" w14:textId="77777777" w:rsidR="004228FD" w:rsidRDefault="004228FD" w:rsidP="004C3400">
      <w:pPr>
        <w:pStyle w:val="BulletListLevel1"/>
      </w:pPr>
      <w:r>
        <w:t>Prioritise health and safety issues in terms of the danger they pose to colleagues and visitors</w:t>
      </w:r>
      <w:r w:rsidR="004C3400">
        <w:t>.</w:t>
      </w:r>
    </w:p>
    <w:p w14:paraId="1465EB6B" w14:textId="77777777" w:rsidR="004228FD" w:rsidRDefault="004228FD" w:rsidP="004C3400">
      <w:pPr>
        <w:pStyle w:val="BulletListLevel1"/>
      </w:pPr>
      <w:r>
        <w:t>Consider options for minimising risks or removing hazards altogether</w:t>
      </w:r>
      <w:r w:rsidR="004C3400">
        <w:t>.</w:t>
      </w:r>
    </w:p>
    <w:p w14:paraId="25051EF2" w14:textId="044706FD" w:rsidR="004228FD" w:rsidRDefault="004228FD" w:rsidP="004C3400">
      <w:pPr>
        <w:pStyle w:val="BulletListLevel1"/>
      </w:pPr>
      <w:r>
        <w:t>Discuss all options with relevant colleagues and make a decision after considering the evidence</w:t>
      </w:r>
      <w:r w:rsidR="004C3400">
        <w:t>.</w:t>
      </w:r>
    </w:p>
    <w:p w14:paraId="5080F0CC" w14:textId="77777777" w:rsidR="004228FD" w:rsidRDefault="004228FD" w:rsidP="004228FD">
      <w:pPr>
        <w:pStyle w:val="BulletListLevel1"/>
      </w:pPr>
      <w:r>
        <w:t>Look ahead to determine whether problems are likely to remain, or if new issues are likely to arise.</w:t>
      </w:r>
    </w:p>
    <w:p w14:paraId="7DA29580" w14:textId="77777777" w:rsidR="004228FD" w:rsidRDefault="004228FD" w:rsidP="004C3400">
      <w:pPr>
        <w:pStyle w:val="Heading3"/>
      </w:pPr>
      <w:bookmarkStart w:id="30" w:name="_Toc12542853"/>
      <w:r>
        <w:t>Adhering to WHS requirements</w:t>
      </w:r>
      <w:bookmarkEnd w:id="30"/>
    </w:p>
    <w:p w14:paraId="614E5612" w14:textId="77777777" w:rsidR="004228FD" w:rsidRDefault="004228FD" w:rsidP="004228FD">
      <w:pPr>
        <w:pStyle w:val="Body"/>
      </w:pPr>
      <w:r>
        <w:t>It is important to adhere to WHS standards when solving problems and dealing with health and safety issues. WHS legislation will require you to reach a certain standard of safety in each area of your organisation, and this level must be kept in mind when finding solutions.</w:t>
      </w:r>
    </w:p>
    <w:p w14:paraId="1548D313" w14:textId="77777777" w:rsidR="004228FD" w:rsidRDefault="004228FD" w:rsidP="004228FD">
      <w:pPr>
        <w:pStyle w:val="Body"/>
      </w:pPr>
      <w:r>
        <w:t>For example, you will need to make sure that:</w:t>
      </w:r>
    </w:p>
    <w:p w14:paraId="25D62DE9" w14:textId="77777777" w:rsidR="004228FD" w:rsidRDefault="004228FD" w:rsidP="004C3400">
      <w:pPr>
        <w:pStyle w:val="BulletListLevel1"/>
      </w:pPr>
      <w:r>
        <w:t>Workers are given breaks at regular intervals</w:t>
      </w:r>
      <w:r w:rsidR="004C3400">
        <w:t>.</w:t>
      </w:r>
    </w:p>
    <w:p w14:paraId="24AC0B5A" w14:textId="77777777" w:rsidR="004228FD" w:rsidRDefault="004228FD" w:rsidP="004C3400">
      <w:pPr>
        <w:pStyle w:val="BulletListLevel1"/>
      </w:pPr>
      <w:r>
        <w:t>Workers are not asked to carry out tasks that are dangerous or where there are high risks</w:t>
      </w:r>
      <w:r w:rsidR="004C3400">
        <w:t>.</w:t>
      </w:r>
    </w:p>
    <w:p w14:paraId="773C4F03" w14:textId="77777777" w:rsidR="004228FD" w:rsidRDefault="004228FD" w:rsidP="004C3400">
      <w:pPr>
        <w:pStyle w:val="BulletListLevel1"/>
      </w:pPr>
      <w:r>
        <w:t>Personal protective gear is supplied and readily available</w:t>
      </w:r>
      <w:r w:rsidR="004C3400">
        <w:t>.</w:t>
      </w:r>
    </w:p>
    <w:p w14:paraId="5FB025B1" w14:textId="77777777" w:rsidR="004228FD" w:rsidRDefault="004228FD" w:rsidP="004C3400">
      <w:pPr>
        <w:pStyle w:val="BulletListLevel1"/>
      </w:pPr>
      <w:r>
        <w:t>Badges are available for all visitors</w:t>
      </w:r>
      <w:r w:rsidR="004C3400">
        <w:t>.</w:t>
      </w:r>
    </w:p>
    <w:p w14:paraId="03A2DE08" w14:textId="038DCE1F" w:rsidR="004228FD" w:rsidRDefault="004228FD" w:rsidP="004C3400">
      <w:pPr>
        <w:pStyle w:val="BulletListLevel1"/>
      </w:pPr>
      <w:r>
        <w:t xml:space="preserve">There is </w:t>
      </w:r>
      <w:r w:rsidR="008762E3">
        <w:t xml:space="preserve">a </w:t>
      </w:r>
      <w:r>
        <w:t>suitable storage space for stock</w:t>
      </w:r>
      <w:r w:rsidR="004C3400">
        <w:t>.</w:t>
      </w:r>
    </w:p>
    <w:p w14:paraId="1A2C8D82" w14:textId="26B3B05A" w:rsidR="004228FD" w:rsidRDefault="004228FD" w:rsidP="004C3400">
      <w:pPr>
        <w:pStyle w:val="BulletListLevel1"/>
      </w:pPr>
      <w:r>
        <w:t xml:space="preserve">Site access and parking </w:t>
      </w:r>
      <w:r w:rsidR="000412DC">
        <w:t>are</w:t>
      </w:r>
      <w:r>
        <w:t xml:space="preserve"> suitable for the number of employees</w:t>
      </w:r>
      <w:r w:rsidR="004C3400">
        <w:t>.</w:t>
      </w:r>
    </w:p>
    <w:p w14:paraId="3A3D7B56" w14:textId="77777777" w:rsidR="004228FD" w:rsidRDefault="004228FD" w:rsidP="004C3400">
      <w:pPr>
        <w:pStyle w:val="BulletListLevel1"/>
      </w:pPr>
      <w:r>
        <w:lastRenderedPageBreak/>
        <w:t>All incidents are i</w:t>
      </w:r>
      <w:r w:rsidR="004C3400">
        <w:t>nvestigated as soon as possible.</w:t>
      </w:r>
    </w:p>
    <w:p w14:paraId="63B1542D" w14:textId="77777777" w:rsidR="004228FD" w:rsidRDefault="004228FD" w:rsidP="004C3400">
      <w:pPr>
        <w:pStyle w:val="BulletListLevel1"/>
      </w:pPr>
      <w:r>
        <w:t>There are enough first aid provisions on site</w:t>
      </w:r>
      <w:r w:rsidR="004C3400">
        <w:t>.</w:t>
      </w:r>
    </w:p>
    <w:p w14:paraId="24F73C8F" w14:textId="77777777" w:rsidR="004228FD" w:rsidRDefault="004228FD" w:rsidP="004C3400">
      <w:pPr>
        <w:pStyle w:val="BulletListLevel1"/>
      </w:pPr>
      <w:r>
        <w:t>Fire doors and exits are kept clear</w:t>
      </w:r>
      <w:r w:rsidR="004C3400">
        <w:t>.</w:t>
      </w:r>
    </w:p>
    <w:p w14:paraId="3BDAF73E" w14:textId="77777777" w:rsidR="00883519" w:rsidRPr="00883519" w:rsidRDefault="004228FD" w:rsidP="004C3400">
      <w:pPr>
        <w:pStyle w:val="BulletListLevel1"/>
        <w:spacing w:after="360"/>
      </w:pPr>
      <w:r>
        <w:t>Hazardous materials are stored according to specifications.</w:t>
      </w:r>
    </w:p>
    <w:tbl>
      <w:tblPr>
        <w:tblW w:w="0" w:type="auto"/>
        <w:shd w:val="clear" w:color="auto" w:fill="E7E7D4"/>
        <w:tblLook w:val="0600" w:firstRow="0" w:lastRow="0" w:firstColumn="0" w:lastColumn="0" w:noHBand="1" w:noVBand="1"/>
      </w:tblPr>
      <w:tblGrid>
        <w:gridCol w:w="992"/>
        <w:gridCol w:w="8034"/>
      </w:tblGrid>
      <w:tr w:rsidR="00E13153" w14:paraId="07D5114C" w14:textId="77777777" w:rsidTr="000C306C">
        <w:trPr>
          <w:trHeight w:val="659"/>
        </w:trPr>
        <w:tc>
          <w:tcPr>
            <w:tcW w:w="992" w:type="dxa"/>
            <w:shd w:val="clear" w:color="auto" w:fill="E7E7D4"/>
            <w:vAlign w:val="center"/>
          </w:tcPr>
          <w:p w14:paraId="5A4BCF54" w14:textId="77777777" w:rsidR="00E13153" w:rsidRPr="009C3DED" w:rsidRDefault="00E13153" w:rsidP="000C306C">
            <w:pPr>
              <w:pStyle w:val="Body"/>
              <w:spacing w:after="0" w:line="240" w:lineRule="auto"/>
              <w:jc w:val="center"/>
            </w:pPr>
            <w:r>
              <w:rPr>
                <w:noProof/>
                <w:lang w:eastAsia="en-AU"/>
              </w:rPr>
              <w:drawing>
                <wp:inline distT="0" distB="0" distL="0" distR="0" wp14:anchorId="0B9EBE2F" wp14:editId="63F2B856">
                  <wp:extent cx="365760" cy="357809"/>
                  <wp:effectExtent l="0" t="0" r="0" b="4445"/>
                  <wp:docPr id="229" name="Picture 229"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8">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295DA022" w14:textId="77777777" w:rsidR="00E13153" w:rsidRPr="009C3DED" w:rsidRDefault="00E13153" w:rsidP="000C306C">
            <w:pPr>
              <w:pStyle w:val="Heading1NOTOC"/>
            </w:pPr>
            <w:r w:rsidRPr="009C3DED">
              <w:t>Practice activity</w:t>
            </w:r>
          </w:p>
        </w:tc>
      </w:tr>
    </w:tbl>
    <w:p w14:paraId="14053507" w14:textId="77777777" w:rsidR="00E13153" w:rsidRDefault="00E13153" w:rsidP="00E13153">
      <w:pPr>
        <w:pStyle w:val="Heading2"/>
      </w:pPr>
      <w:bookmarkStart w:id="31" w:name="_Toc12542854"/>
      <w:r>
        <w:t xml:space="preserve">Activity 2.3: </w:t>
      </w:r>
      <w:r w:rsidR="00B010E0">
        <w:t>WHS workplace issues</w:t>
      </w:r>
      <w:bookmarkEnd w:id="31"/>
    </w:p>
    <w:p w14:paraId="165C1C20" w14:textId="2D86DAA0" w:rsidR="00883519" w:rsidRPr="00557C2A" w:rsidRDefault="009F7129" w:rsidP="005A4FF5">
      <w:pPr>
        <w:pStyle w:val="Body"/>
      </w:pPr>
      <w:r w:rsidRPr="00557C2A">
        <w:t>Give at least five examples</w:t>
      </w:r>
      <w:r w:rsidR="008762E3">
        <w:t xml:space="preserve"> of</w:t>
      </w:r>
      <w:r w:rsidRPr="00557C2A">
        <w:t xml:space="preserve"> WHS regulatory requirements for dealing with health and safety issues in your workplace.</w:t>
      </w:r>
    </w:p>
    <w:p w14:paraId="3384C859" w14:textId="363E2857" w:rsidR="00557C2A" w:rsidRDefault="00557C2A" w:rsidP="00557C2A">
      <w:pPr>
        <w:pStyle w:val="Body"/>
        <w:pBdr>
          <w:top w:val="single" w:sz="4" w:space="1" w:color="auto"/>
          <w:left w:val="single" w:sz="4" w:space="4" w:color="auto"/>
          <w:bottom w:val="single" w:sz="4" w:space="1" w:color="auto"/>
          <w:right w:val="single" w:sz="4" w:space="4" w:color="auto"/>
        </w:pBdr>
        <w:rPr>
          <w:b/>
        </w:rPr>
      </w:pPr>
    </w:p>
    <w:p w14:paraId="099E521F" w14:textId="61063522" w:rsidR="00557C2A" w:rsidRDefault="00557C2A" w:rsidP="00557C2A">
      <w:pPr>
        <w:pStyle w:val="Body"/>
        <w:pBdr>
          <w:top w:val="single" w:sz="4" w:space="1" w:color="auto"/>
          <w:left w:val="single" w:sz="4" w:space="4" w:color="auto"/>
          <w:bottom w:val="single" w:sz="4" w:space="1" w:color="auto"/>
          <w:right w:val="single" w:sz="4" w:space="4" w:color="auto"/>
        </w:pBdr>
        <w:rPr>
          <w:b/>
        </w:rPr>
      </w:pPr>
    </w:p>
    <w:p w14:paraId="463156C8" w14:textId="3869D562" w:rsidR="00557C2A" w:rsidRDefault="00557C2A" w:rsidP="00557C2A">
      <w:pPr>
        <w:pStyle w:val="Body"/>
        <w:pBdr>
          <w:top w:val="single" w:sz="4" w:space="1" w:color="auto"/>
          <w:left w:val="single" w:sz="4" w:space="4" w:color="auto"/>
          <w:bottom w:val="single" w:sz="4" w:space="1" w:color="auto"/>
          <w:right w:val="single" w:sz="4" w:space="4" w:color="auto"/>
        </w:pBdr>
        <w:rPr>
          <w:b/>
        </w:rPr>
      </w:pPr>
    </w:p>
    <w:p w14:paraId="4F2BE3D9" w14:textId="01D856E1" w:rsidR="00557C2A" w:rsidRDefault="00557C2A" w:rsidP="00557C2A">
      <w:pPr>
        <w:pStyle w:val="Body"/>
        <w:pBdr>
          <w:top w:val="single" w:sz="4" w:space="1" w:color="auto"/>
          <w:left w:val="single" w:sz="4" w:space="4" w:color="auto"/>
          <w:bottom w:val="single" w:sz="4" w:space="1" w:color="auto"/>
          <w:right w:val="single" w:sz="4" w:space="4" w:color="auto"/>
        </w:pBdr>
        <w:rPr>
          <w:b/>
        </w:rPr>
      </w:pPr>
    </w:p>
    <w:p w14:paraId="638999DA" w14:textId="7C8B2FF7" w:rsidR="00557C2A" w:rsidRDefault="00557C2A" w:rsidP="00557C2A">
      <w:pPr>
        <w:pStyle w:val="Body"/>
        <w:pBdr>
          <w:top w:val="single" w:sz="4" w:space="1" w:color="auto"/>
          <w:left w:val="single" w:sz="4" w:space="4" w:color="auto"/>
          <w:bottom w:val="single" w:sz="4" w:space="1" w:color="auto"/>
          <w:right w:val="single" w:sz="4" w:space="4" w:color="auto"/>
        </w:pBdr>
        <w:rPr>
          <w:b/>
        </w:rPr>
      </w:pPr>
    </w:p>
    <w:p w14:paraId="02BC1118" w14:textId="6BDBC91E" w:rsidR="00557C2A" w:rsidRDefault="00557C2A" w:rsidP="00557C2A">
      <w:pPr>
        <w:pStyle w:val="Body"/>
        <w:pBdr>
          <w:top w:val="single" w:sz="4" w:space="1" w:color="auto"/>
          <w:left w:val="single" w:sz="4" w:space="4" w:color="auto"/>
          <w:bottom w:val="single" w:sz="4" w:space="1" w:color="auto"/>
          <w:right w:val="single" w:sz="4" w:space="4" w:color="auto"/>
        </w:pBdr>
        <w:rPr>
          <w:b/>
        </w:rPr>
      </w:pPr>
    </w:p>
    <w:p w14:paraId="69BF6B72" w14:textId="632EA28C" w:rsidR="00557C2A" w:rsidRDefault="00557C2A" w:rsidP="00557C2A">
      <w:pPr>
        <w:pStyle w:val="Body"/>
        <w:pBdr>
          <w:top w:val="single" w:sz="4" w:space="1" w:color="auto"/>
          <w:left w:val="single" w:sz="4" w:space="4" w:color="auto"/>
          <w:bottom w:val="single" w:sz="4" w:space="1" w:color="auto"/>
          <w:right w:val="single" w:sz="4" w:space="4" w:color="auto"/>
        </w:pBdr>
        <w:rPr>
          <w:b/>
        </w:rPr>
      </w:pPr>
    </w:p>
    <w:p w14:paraId="0F1EC328" w14:textId="127BAFB1" w:rsidR="00557C2A" w:rsidRDefault="00557C2A" w:rsidP="00557C2A">
      <w:pPr>
        <w:pStyle w:val="Body"/>
        <w:pBdr>
          <w:top w:val="single" w:sz="4" w:space="1" w:color="auto"/>
          <w:left w:val="single" w:sz="4" w:space="4" w:color="auto"/>
          <w:bottom w:val="single" w:sz="4" w:space="1" w:color="auto"/>
          <w:right w:val="single" w:sz="4" w:space="4" w:color="auto"/>
        </w:pBdr>
        <w:rPr>
          <w:b/>
        </w:rPr>
      </w:pPr>
    </w:p>
    <w:p w14:paraId="2E0FDC37" w14:textId="77777777" w:rsidR="00557C2A" w:rsidRDefault="00557C2A" w:rsidP="00557C2A">
      <w:pPr>
        <w:pStyle w:val="Body"/>
        <w:pBdr>
          <w:top w:val="single" w:sz="4" w:space="1" w:color="auto"/>
          <w:left w:val="single" w:sz="4" w:space="4" w:color="auto"/>
          <w:bottom w:val="single" w:sz="4" w:space="1" w:color="auto"/>
          <w:right w:val="single" w:sz="4" w:space="4" w:color="auto"/>
        </w:pBdr>
        <w:rPr>
          <w:b/>
        </w:rPr>
      </w:pPr>
    </w:p>
    <w:p w14:paraId="0541B3F8" w14:textId="77777777" w:rsidR="00557C2A" w:rsidRDefault="00557C2A">
      <w:pPr>
        <w:rPr>
          <w:b/>
        </w:rPr>
      </w:pPr>
      <w:r>
        <w:rPr>
          <w:b/>
        </w:rPr>
        <w:br w:type="page"/>
      </w:r>
    </w:p>
    <w:p w14:paraId="66AFC746" w14:textId="7567C0BC" w:rsidR="004228FD" w:rsidRDefault="00557C2A" w:rsidP="00DB1321">
      <w:pPr>
        <w:pStyle w:val="Heading2"/>
      </w:pPr>
      <w:bookmarkStart w:id="32" w:name="_Toc12542855"/>
      <w:r>
        <w:lastRenderedPageBreak/>
        <w:t>R</w:t>
      </w:r>
      <w:r w:rsidR="004228FD">
        <w:t xml:space="preserve">ecord and </w:t>
      </w:r>
      <w:r>
        <w:t>share</w:t>
      </w:r>
      <w:r w:rsidR="004228FD">
        <w:t xml:space="preserve"> outcomes of consultation over WHS issues</w:t>
      </w:r>
      <w:bookmarkEnd w:id="32"/>
    </w:p>
    <w:p w14:paraId="007CA57F" w14:textId="77777777" w:rsidR="004228FD" w:rsidRDefault="004228FD" w:rsidP="004C3400">
      <w:pPr>
        <w:pStyle w:val="Heading3"/>
      </w:pPr>
      <w:bookmarkStart w:id="33" w:name="_Toc12542856"/>
      <w:r>
        <w:t>Recording agreed actions and strategies</w:t>
      </w:r>
      <w:bookmarkEnd w:id="33"/>
    </w:p>
    <w:p w14:paraId="48E59D2D" w14:textId="77777777" w:rsidR="004228FD" w:rsidRDefault="004228FD" w:rsidP="004228FD">
      <w:pPr>
        <w:pStyle w:val="Body"/>
      </w:pPr>
      <w:r>
        <w:t>You should always look to record any decisions made on WHS strategies, which have resulted from the consultation processes.</w:t>
      </w:r>
    </w:p>
    <w:p w14:paraId="2BCBAF5A" w14:textId="77777777" w:rsidR="004228FD" w:rsidRDefault="004228FD" w:rsidP="004228FD">
      <w:pPr>
        <w:pStyle w:val="Body"/>
      </w:pPr>
      <w:r>
        <w:t>Not only will this allow employees to track decisions and actions following their involvement (if records are made public), but it will also act as a reference point so that all employees involved with WHS are sure about the way forward.</w:t>
      </w:r>
    </w:p>
    <w:p w14:paraId="4012D322" w14:textId="77777777" w:rsidR="004228FD" w:rsidRDefault="004228FD" w:rsidP="004228FD">
      <w:pPr>
        <w:pStyle w:val="Body"/>
      </w:pPr>
      <w:r>
        <w:t>You should look to record:</w:t>
      </w:r>
    </w:p>
    <w:p w14:paraId="2D3A851C" w14:textId="77777777" w:rsidR="004228FD" w:rsidRDefault="004228FD" w:rsidP="00BC4A21">
      <w:pPr>
        <w:pStyle w:val="BulletListLevel1"/>
      </w:pPr>
      <w:r>
        <w:t>The type of issue and its severity</w:t>
      </w:r>
      <w:r w:rsidR="00A569DB">
        <w:t>.</w:t>
      </w:r>
    </w:p>
    <w:p w14:paraId="6AC826A5" w14:textId="05AFD419" w:rsidR="004228FD" w:rsidRDefault="004228FD" w:rsidP="00557C2A">
      <w:pPr>
        <w:pStyle w:val="BulletListLevel1"/>
      </w:pPr>
      <w:r>
        <w:t xml:space="preserve">How </w:t>
      </w:r>
      <w:r w:rsidR="00557C2A">
        <w:t>it was brought to your attention, f</w:t>
      </w:r>
      <w:r>
        <w:t>or example, was it brought to your attention by employees from a certain department?</w:t>
      </w:r>
    </w:p>
    <w:p w14:paraId="1B7F8B38" w14:textId="3236C10A" w:rsidR="004228FD" w:rsidRDefault="004228FD" w:rsidP="00BC4A21">
      <w:pPr>
        <w:pStyle w:val="BulletListLevel1"/>
      </w:pPr>
      <w:r>
        <w:t xml:space="preserve">Which members of your team are involved in </w:t>
      </w:r>
      <w:r w:rsidR="00557C2A">
        <w:t>planning</w:t>
      </w:r>
      <w:r>
        <w:t xml:space="preserve"> to remove risks and </w:t>
      </w:r>
      <w:r w:rsidR="00557C2A">
        <w:t>hazards?</w:t>
      </w:r>
    </w:p>
    <w:p w14:paraId="070C9FD1" w14:textId="77777777" w:rsidR="004228FD" w:rsidRDefault="004228FD" w:rsidP="00BC4A21">
      <w:pPr>
        <w:pStyle w:val="BulletListLevel1"/>
      </w:pPr>
      <w:r>
        <w:t>The options considered</w:t>
      </w:r>
      <w:r w:rsidR="00A569DB">
        <w:t>.</w:t>
      </w:r>
    </w:p>
    <w:p w14:paraId="021BD60A" w14:textId="45F47C38" w:rsidR="004228FD" w:rsidRDefault="00A569DB" w:rsidP="00557C2A">
      <w:pPr>
        <w:pStyle w:val="BulletListLevel1"/>
      </w:pPr>
      <w:r>
        <w:t>Any strategic decisions made</w:t>
      </w:r>
      <w:r w:rsidR="00557C2A">
        <w:t xml:space="preserve"> </w:t>
      </w:r>
      <w:r w:rsidR="004228FD">
        <w:t>be specific about any changes made</w:t>
      </w:r>
      <w:r w:rsidR="00557C2A">
        <w:t>. F</w:t>
      </w:r>
      <w:r w:rsidR="004228FD">
        <w:t>or example, this might include the way someone carries out their job, or it might affect the type of equipment that is used</w:t>
      </w:r>
      <w:r>
        <w:t>.</w:t>
      </w:r>
    </w:p>
    <w:p w14:paraId="00EEE26D" w14:textId="77777777" w:rsidR="004228FD" w:rsidRDefault="004228FD" w:rsidP="004228FD">
      <w:pPr>
        <w:pStyle w:val="BulletListLevel1"/>
      </w:pPr>
      <w:r>
        <w:t>The time period for the agreed changes to take effect.</w:t>
      </w:r>
    </w:p>
    <w:p w14:paraId="67712A31" w14:textId="77777777" w:rsidR="004228FD" w:rsidRDefault="004228FD" w:rsidP="00A569DB">
      <w:pPr>
        <w:pStyle w:val="Heading3"/>
      </w:pPr>
      <w:bookmarkStart w:id="34" w:name="_Toc12542857"/>
      <w:r>
        <w:t>Communicating the outcomes of the consultation process</w:t>
      </w:r>
      <w:bookmarkEnd w:id="34"/>
    </w:p>
    <w:p w14:paraId="7B6C8C48" w14:textId="77777777" w:rsidR="004228FD" w:rsidRDefault="004228FD" w:rsidP="004228FD">
      <w:pPr>
        <w:pStyle w:val="Body"/>
      </w:pPr>
      <w:r>
        <w:t>If the consultation process is to be taken seriously in the future, and if all employees are to feel involved in the management of workplace health and safety, then you will need to clearly communicate what action has been taken as a result of it.</w:t>
      </w:r>
    </w:p>
    <w:p w14:paraId="0E4EA83C" w14:textId="77777777" w:rsidR="004228FD" w:rsidRDefault="004228FD" w:rsidP="004228FD">
      <w:pPr>
        <w:pStyle w:val="Body"/>
      </w:pPr>
      <w:r>
        <w:t>You should look to make your work as transparent as possible, allowing all employees to see and understand how their contributions have affected WHS management in your organisation.</w:t>
      </w:r>
    </w:p>
    <w:p w14:paraId="7A98C5DB" w14:textId="2B7AB5E4" w:rsidR="004228FD" w:rsidRDefault="004228FD" w:rsidP="004228FD">
      <w:pPr>
        <w:pStyle w:val="Body"/>
      </w:pPr>
      <w:r>
        <w:t xml:space="preserve">You can communicate </w:t>
      </w:r>
      <w:r w:rsidR="000412DC">
        <w:t xml:space="preserve">the </w:t>
      </w:r>
      <w:r>
        <w:t>outcomes of the consultation process by:</w:t>
      </w:r>
    </w:p>
    <w:p w14:paraId="51EB6E60" w14:textId="77777777" w:rsidR="004228FD" w:rsidRDefault="004228FD" w:rsidP="00073F24">
      <w:pPr>
        <w:pStyle w:val="BulletListLevel1"/>
      </w:pPr>
      <w:r>
        <w:t>Holding meetings</w:t>
      </w:r>
      <w:r w:rsidR="00073F24">
        <w:t>.</w:t>
      </w:r>
    </w:p>
    <w:p w14:paraId="4FF6309E" w14:textId="77777777" w:rsidR="004228FD" w:rsidRDefault="004228FD" w:rsidP="00073F24">
      <w:pPr>
        <w:pStyle w:val="BulletListLevel1"/>
      </w:pPr>
      <w:r>
        <w:t>Including information in a newsletter or equivalent</w:t>
      </w:r>
      <w:r w:rsidR="00073F24">
        <w:t>.</w:t>
      </w:r>
    </w:p>
    <w:p w14:paraId="32B3EBC6" w14:textId="77777777" w:rsidR="004228FD" w:rsidRDefault="004228FD" w:rsidP="00073F24">
      <w:pPr>
        <w:pStyle w:val="BulletListLevel1"/>
      </w:pPr>
      <w:r>
        <w:t>Making records public</w:t>
      </w:r>
      <w:r w:rsidR="00073F24">
        <w:t>.</w:t>
      </w:r>
    </w:p>
    <w:p w14:paraId="3B68E49F" w14:textId="77777777" w:rsidR="004228FD" w:rsidRDefault="004228FD" w:rsidP="00073F24">
      <w:pPr>
        <w:pStyle w:val="BulletListLevel1"/>
      </w:pPr>
      <w:r>
        <w:t>Directly verbalising outcomes to specific staff that it affects</w:t>
      </w:r>
      <w:r w:rsidR="00073F24">
        <w:t>.</w:t>
      </w:r>
    </w:p>
    <w:p w14:paraId="42176B7F" w14:textId="77777777" w:rsidR="00E13153" w:rsidRDefault="004228FD" w:rsidP="00073F24">
      <w:pPr>
        <w:pStyle w:val="BulletListLevel1"/>
        <w:spacing w:after="360"/>
      </w:pPr>
      <w:r>
        <w:t>Erecting signage or notices.</w:t>
      </w:r>
    </w:p>
    <w:tbl>
      <w:tblPr>
        <w:tblW w:w="0" w:type="auto"/>
        <w:shd w:val="clear" w:color="auto" w:fill="E7E7D4"/>
        <w:tblLook w:val="0600" w:firstRow="0" w:lastRow="0" w:firstColumn="0" w:lastColumn="0" w:noHBand="1" w:noVBand="1"/>
      </w:tblPr>
      <w:tblGrid>
        <w:gridCol w:w="992"/>
        <w:gridCol w:w="8034"/>
      </w:tblGrid>
      <w:tr w:rsidR="00DB1321" w14:paraId="66918028" w14:textId="77777777" w:rsidTr="00784480">
        <w:trPr>
          <w:trHeight w:val="659"/>
        </w:trPr>
        <w:tc>
          <w:tcPr>
            <w:tcW w:w="992" w:type="dxa"/>
            <w:shd w:val="clear" w:color="auto" w:fill="E7E7D4"/>
            <w:vAlign w:val="center"/>
          </w:tcPr>
          <w:p w14:paraId="018E9ABA" w14:textId="77777777" w:rsidR="00DB1321" w:rsidRPr="00DB1321" w:rsidRDefault="00DB1321" w:rsidP="00784480">
            <w:pPr>
              <w:pStyle w:val="Body"/>
              <w:spacing w:after="0" w:line="240" w:lineRule="auto"/>
              <w:jc w:val="center"/>
            </w:pPr>
            <w:r w:rsidRPr="00DB1321">
              <w:rPr>
                <w:noProof/>
                <w:lang w:eastAsia="en-AU"/>
              </w:rPr>
              <w:lastRenderedPageBreak/>
              <w:drawing>
                <wp:inline distT="0" distB="0" distL="0" distR="0" wp14:anchorId="76EE7C2F" wp14:editId="361F085E">
                  <wp:extent cx="360000" cy="360000"/>
                  <wp:effectExtent l="0" t="0" r="2540" b="2540"/>
                  <wp:docPr id="6" name="Graphic 58">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con_Collaboration_Mauve-AAA.svg"/>
                          <pic:cNvPicPr/>
                        </pic:nvPicPr>
                        <pic:blipFill>
                          <a:blip r:embed="rId29">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31"/>
                              </a:ext>
                            </a:extLst>
                          </a:blip>
                          <a:stretch>
                            <a:fillRect/>
                          </a:stretch>
                        </pic:blipFill>
                        <pic:spPr>
                          <a:xfrm>
                            <a:off x="0" y="0"/>
                            <a:ext cx="360000" cy="360000"/>
                          </a:xfrm>
                          <a:prstGeom prst="rect">
                            <a:avLst/>
                          </a:prstGeom>
                        </pic:spPr>
                      </pic:pic>
                    </a:graphicData>
                  </a:graphic>
                </wp:inline>
              </w:drawing>
            </w:r>
          </w:p>
        </w:tc>
        <w:tc>
          <w:tcPr>
            <w:tcW w:w="8034" w:type="dxa"/>
            <w:shd w:val="clear" w:color="auto" w:fill="E7E7D4"/>
          </w:tcPr>
          <w:p w14:paraId="56D28DA9" w14:textId="13EF306E" w:rsidR="00DB1321" w:rsidRPr="009C3DED" w:rsidRDefault="00DB1321" w:rsidP="00784480">
            <w:pPr>
              <w:pStyle w:val="Heading1NOTOC"/>
            </w:pPr>
            <w:r>
              <w:t>Collab</w:t>
            </w:r>
            <w:r w:rsidR="000412DC">
              <w:t>o</w:t>
            </w:r>
            <w:r>
              <w:t>ration</w:t>
            </w:r>
          </w:p>
        </w:tc>
      </w:tr>
    </w:tbl>
    <w:p w14:paraId="5791E592" w14:textId="77777777" w:rsidR="00E13153" w:rsidRDefault="00E13153" w:rsidP="00E13153">
      <w:pPr>
        <w:pStyle w:val="Heading2"/>
      </w:pPr>
      <w:bookmarkStart w:id="35" w:name="_Toc12542858"/>
      <w:r>
        <w:t xml:space="preserve">Activity 2.4: </w:t>
      </w:r>
      <w:r w:rsidR="00B010E0">
        <w:t>Outcomes</w:t>
      </w:r>
      <w:bookmarkEnd w:id="35"/>
    </w:p>
    <w:p w14:paraId="65DA5F3E" w14:textId="77777777" w:rsidR="00DB1321" w:rsidRDefault="00557C2A" w:rsidP="005A4FF5">
      <w:pPr>
        <w:pStyle w:val="Body"/>
      </w:pPr>
      <w:r w:rsidRPr="00557C2A">
        <w:t xml:space="preserve">In small groups discuss a WHS issue which might be raised through consultation relevant to your industry. </w:t>
      </w:r>
    </w:p>
    <w:p w14:paraId="46594032" w14:textId="77777777" w:rsidR="00DB1321" w:rsidRDefault="009F7129" w:rsidP="005A4FF5">
      <w:pPr>
        <w:pStyle w:val="Body"/>
      </w:pPr>
      <w:r w:rsidRPr="00557C2A">
        <w:t xml:space="preserve">What information will you need to record concerning WHS consultation outcomes? </w:t>
      </w:r>
    </w:p>
    <w:p w14:paraId="718462B8" w14:textId="69A6FD88" w:rsidR="00883519" w:rsidRPr="00557C2A" w:rsidRDefault="00557C2A" w:rsidP="005A4FF5">
      <w:pPr>
        <w:pStyle w:val="Body"/>
      </w:pPr>
      <w:r w:rsidRPr="00557C2A">
        <w:t>How will you share that information with the rest of the organisation?</w:t>
      </w:r>
    </w:p>
    <w:p w14:paraId="365D33BF" w14:textId="77777777" w:rsidR="00557C2A" w:rsidRDefault="00557C2A" w:rsidP="00557C2A">
      <w:pPr>
        <w:pStyle w:val="Body"/>
        <w:pBdr>
          <w:top w:val="single" w:sz="4" w:space="1" w:color="auto"/>
          <w:left w:val="single" w:sz="4" w:space="4" w:color="auto"/>
          <w:bottom w:val="single" w:sz="4" w:space="1" w:color="auto"/>
          <w:right w:val="single" w:sz="4" w:space="4" w:color="auto"/>
        </w:pBdr>
      </w:pPr>
    </w:p>
    <w:p w14:paraId="54023C7A" w14:textId="77777777" w:rsidR="00557C2A" w:rsidRDefault="00557C2A" w:rsidP="00557C2A">
      <w:pPr>
        <w:pStyle w:val="Body"/>
        <w:pBdr>
          <w:top w:val="single" w:sz="4" w:space="1" w:color="auto"/>
          <w:left w:val="single" w:sz="4" w:space="4" w:color="auto"/>
          <w:bottom w:val="single" w:sz="4" w:space="1" w:color="auto"/>
          <w:right w:val="single" w:sz="4" w:space="4" w:color="auto"/>
        </w:pBdr>
      </w:pPr>
    </w:p>
    <w:p w14:paraId="3D407BAF" w14:textId="77777777" w:rsidR="00557C2A" w:rsidRDefault="00557C2A" w:rsidP="00557C2A">
      <w:pPr>
        <w:pStyle w:val="Body"/>
        <w:pBdr>
          <w:top w:val="single" w:sz="4" w:space="1" w:color="auto"/>
          <w:left w:val="single" w:sz="4" w:space="4" w:color="auto"/>
          <w:bottom w:val="single" w:sz="4" w:space="1" w:color="auto"/>
          <w:right w:val="single" w:sz="4" w:space="4" w:color="auto"/>
        </w:pBdr>
      </w:pPr>
    </w:p>
    <w:p w14:paraId="0E08BBA6" w14:textId="77777777" w:rsidR="00557C2A" w:rsidRDefault="00557C2A" w:rsidP="00557C2A">
      <w:pPr>
        <w:pStyle w:val="Body"/>
        <w:pBdr>
          <w:top w:val="single" w:sz="4" w:space="1" w:color="auto"/>
          <w:left w:val="single" w:sz="4" w:space="4" w:color="auto"/>
          <w:bottom w:val="single" w:sz="4" w:space="1" w:color="auto"/>
          <w:right w:val="single" w:sz="4" w:space="4" w:color="auto"/>
        </w:pBdr>
      </w:pPr>
    </w:p>
    <w:p w14:paraId="1B4E9A5D" w14:textId="77777777" w:rsidR="00557C2A" w:rsidRDefault="00557C2A" w:rsidP="00557C2A">
      <w:pPr>
        <w:pStyle w:val="Body"/>
        <w:pBdr>
          <w:top w:val="single" w:sz="4" w:space="1" w:color="auto"/>
          <w:left w:val="single" w:sz="4" w:space="4" w:color="auto"/>
          <w:bottom w:val="single" w:sz="4" w:space="1" w:color="auto"/>
          <w:right w:val="single" w:sz="4" w:space="4" w:color="auto"/>
        </w:pBdr>
      </w:pPr>
    </w:p>
    <w:p w14:paraId="5661D1E3" w14:textId="77777777" w:rsidR="00557C2A" w:rsidRDefault="00557C2A" w:rsidP="00557C2A">
      <w:pPr>
        <w:pStyle w:val="Body"/>
        <w:pBdr>
          <w:top w:val="single" w:sz="4" w:space="1" w:color="auto"/>
          <w:left w:val="single" w:sz="4" w:space="4" w:color="auto"/>
          <w:bottom w:val="single" w:sz="4" w:space="1" w:color="auto"/>
          <w:right w:val="single" w:sz="4" w:space="4" w:color="auto"/>
        </w:pBdr>
      </w:pPr>
    </w:p>
    <w:p w14:paraId="59C48238" w14:textId="77777777" w:rsidR="00557C2A" w:rsidRDefault="00557C2A" w:rsidP="00557C2A">
      <w:pPr>
        <w:pStyle w:val="Body"/>
        <w:pBdr>
          <w:top w:val="single" w:sz="4" w:space="1" w:color="auto"/>
          <w:left w:val="single" w:sz="4" w:space="4" w:color="auto"/>
          <w:bottom w:val="single" w:sz="4" w:space="1" w:color="auto"/>
          <w:right w:val="single" w:sz="4" w:space="4" w:color="auto"/>
        </w:pBdr>
      </w:pPr>
    </w:p>
    <w:p w14:paraId="156F8DFD" w14:textId="77777777" w:rsidR="00557C2A" w:rsidRDefault="00557C2A" w:rsidP="00557C2A">
      <w:pPr>
        <w:pStyle w:val="Body"/>
        <w:pBdr>
          <w:top w:val="single" w:sz="4" w:space="1" w:color="auto"/>
          <w:left w:val="single" w:sz="4" w:space="4" w:color="auto"/>
          <w:bottom w:val="single" w:sz="4" w:space="1" w:color="auto"/>
          <w:right w:val="single" w:sz="4" w:space="4" w:color="auto"/>
        </w:pBdr>
      </w:pPr>
    </w:p>
    <w:p w14:paraId="3925F619" w14:textId="77777777" w:rsidR="00557C2A" w:rsidRDefault="00557C2A" w:rsidP="00557C2A">
      <w:pPr>
        <w:pStyle w:val="Body"/>
        <w:pBdr>
          <w:top w:val="single" w:sz="4" w:space="1" w:color="auto"/>
          <w:left w:val="single" w:sz="4" w:space="4" w:color="auto"/>
          <w:bottom w:val="single" w:sz="4" w:space="1" w:color="auto"/>
          <w:right w:val="single" w:sz="4" w:space="4" w:color="auto"/>
        </w:pBdr>
      </w:pPr>
    </w:p>
    <w:p w14:paraId="490E26C0" w14:textId="77777777" w:rsidR="00557C2A" w:rsidRDefault="00557C2A" w:rsidP="00557C2A">
      <w:pPr>
        <w:pStyle w:val="Body"/>
        <w:pBdr>
          <w:top w:val="single" w:sz="4" w:space="1" w:color="auto"/>
          <w:left w:val="single" w:sz="4" w:space="4" w:color="auto"/>
          <w:bottom w:val="single" w:sz="4" w:space="1" w:color="auto"/>
          <w:right w:val="single" w:sz="4" w:space="4" w:color="auto"/>
        </w:pBdr>
      </w:pPr>
    </w:p>
    <w:p w14:paraId="0D3977B0" w14:textId="77777777" w:rsidR="00557C2A" w:rsidRDefault="00557C2A" w:rsidP="00557C2A">
      <w:pPr>
        <w:pStyle w:val="Body"/>
        <w:pBdr>
          <w:top w:val="single" w:sz="4" w:space="1" w:color="auto"/>
          <w:left w:val="single" w:sz="4" w:space="4" w:color="auto"/>
          <w:bottom w:val="single" w:sz="4" w:space="1" w:color="auto"/>
          <w:right w:val="single" w:sz="4" w:space="4" w:color="auto"/>
        </w:pBdr>
      </w:pPr>
    </w:p>
    <w:tbl>
      <w:tblPr>
        <w:tblW w:w="0" w:type="auto"/>
        <w:shd w:val="clear" w:color="auto" w:fill="E7E7D4"/>
        <w:tblLook w:val="0600" w:firstRow="0" w:lastRow="0" w:firstColumn="0" w:lastColumn="0" w:noHBand="1" w:noVBand="1"/>
      </w:tblPr>
      <w:tblGrid>
        <w:gridCol w:w="992"/>
        <w:gridCol w:w="8034"/>
      </w:tblGrid>
      <w:tr w:rsidR="00DB1321" w14:paraId="461394B6" w14:textId="77777777" w:rsidTr="00DB1321">
        <w:trPr>
          <w:trHeight w:val="659"/>
        </w:trPr>
        <w:tc>
          <w:tcPr>
            <w:tcW w:w="992" w:type="dxa"/>
            <w:shd w:val="clear" w:color="auto" w:fill="E7E7D4"/>
            <w:vAlign w:val="center"/>
            <w:hideMark/>
          </w:tcPr>
          <w:p w14:paraId="2FF8FC99" w14:textId="57E10C43" w:rsidR="00DB1321" w:rsidRDefault="00DB1321">
            <w:pPr>
              <w:pStyle w:val="Body"/>
              <w:spacing w:after="0" w:line="240" w:lineRule="auto"/>
              <w:jc w:val="center"/>
            </w:pPr>
            <w:r w:rsidRPr="00B2780C">
              <w:rPr>
                <w:noProof/>
                <w:lang w:eastAsia="en-AU"/>
              </w:rPr>
              <w:drawing>
                <wp:inline distT="0" distB="0" distL="0" distR="0" wp14:anchorId="6FA04CFD" wp14:editId="73B68044">
                  <wp:extent cx="360000" cy="360000"/>
                  <wp:effectExtent l="0" t="0" r="2540" b="2540"/>
                  <wp:docPr id="65" name="Graphic 65">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Icon_Video_Mauve-AAA.svg"/>
                          <pic:cNvPicPr/>
                        </pic:nvPicPr>
                        <pic:blipFill>
                          <a:blip r:embed="rId32">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33"/>
                              </a:ext>
                            </a:extLst>
                          </a:blip>
                          <a:stretch>
                            <a:fillRect/>
                          </a:stretch>
                        </pic:blipFill>
                        <pic:spPr>
                          <a:xfrm>
                            <a:off x="0" y="0"/>
                            <a:ext cx="360000" cy="360000"/>
                          </a:xfrm>
                          <a:prstGeom prst="rect">
                            <a:avLst/>
                          </a:prstGeom>
                        </pic:spPr>
                      </pic:pic>
                    </a:graphicData>
                  </a:graphic>
                </wp:inline>
              </w:drawing>
            </w:r>
          </w:p>
        </w:tc>
        <w:tc>
          <w:tcPr>
            <w:tcW w:w="8034" w:type="dxa"/>
            <w:shd w:val="clear" w:color="auto" w:fill="E7E7D4"/>
            <w:hideMark/>
          </w:tcPr>
          <w:p w14:paraId="7DFF4C00" w14:textId="2E042CBA" w:rsidR="00DB1321" w:rsidRDefault="00DB1321">
            <w:pPr>
              <w:pStyle w:val="Heading1NOTOC"/>
              <w:spacing w:line="276" w:lineRule="auto"/>
              <w:rPr>
                <w:lang w:eastAsia="en-US"/>
              </w:rPr>
            </w:pPr>
            <w:r>
              <w:rPr>
                <w:lang w:eastAsia="en-US"/>
              </w:rPr>
              <w:t>Watch</w:t>
            </w:r>
          </w:p>
        </w:tc>
      </w:tr>
    </w:tbl>
    <w:p w14:paraId="3069EFEE" w14:textId="706570A5" w:rsidR="00DB1321" w:rsidRPr="00B2780C" w:rsidRDefault="00DB1321" w:rsidP="00DB1321">
      <w:pPr>
        <w:pStyle w:val="Heading2"/>
        <w:rPr>
          <w:noProof w:val="0"/>
        </w:rPr>
      </w:pPr>
      <w:bookmarkStart w:id="36" w:name="_Toc11228379"/>
      <w:r w:rsidRPr="00B2780C">
        <w:rPr>
          <w:noProof w:val="0"/>
        </w:rPr>
        <w:t xml:space="preserve">Video: </w:t>
      </w:r>
      <w:bookmarkEnd w:id="36"/>
      <w:r w:rsidR="001549E5">
        <w:rPr>
          <w:noProof w:val="0"/>
        </w:rPr>
        <w:t>Consultation</w:t>
      </w:r>
      <w:r>
        <w:rPr>
          <w:noProof w:val="0"/>
        </w:rPr>
        <w:t xml:space="preserve"> at work - The basics</w:t>
      </w:r>
    </w:p>
    <w:p w14:paraId="0B66E4FA" w14:textId="15ADE82F" w:rsidR="00C47E3A" w:rsidRDefault="00C47E3A" w:rsidP="00DB1321">
      <w:pPr>
        <w:pStyle w:val="Body"/>
        <w:spacing w:before="240"/>
      </w:pPr>
      <w:r>
        <w:t>Watch “</w:t>
      </w:r>
      <w:hyperlink r:id="rId34" w:history="1">
        <w:r w:rsidRPr="00C47E3A">
          <w:rPr>
            <w:rStyle w:val="Hyperlink"/>
          </w:rPr>
          <w:t xml:space="preserve">Consultation </w:t>
        </w:r>
        <w:r>
          <w:rPr>
            <w:rStyle w:val="Hyperlink"/>
          </w:rPr>
          <w:t>@ Work – The basic</w:t>
        </w:r>
        <w:r w:rsidRPr="00C47E3A">
          <w:rPr>
            <w:rStyle w:val="Hyperlink"/>
          </w:rPr>
          <w:t>s</w:t>
        </w:r>
      </w:hyperlink>
      <w:r w:rsidR="0000072F">
        <w:t>” (by Safework NSW) on You</w:t>
      </w:r>
      <w:r>
        <w:t xml:space="preserve">Tube for a summary of </w:t>
      </w:r>
      <w:r w:rsidR="006D1E1F">
        <w:t>how to consult about WHS</w:t>
      </w:r>
      <w:r w:rsidR="00B75454">
        <w:t xml:space="preserve"> and how to find out more about the process</w:t>
      </w:r>
      <w:r>
        <w:t>.</w:t>
      </w:r>
    </w:p>
    <w:p w14:paraId="73CC9D1F" w14:textId="49846BD5" w:rsidR="00C47E3A" w:rsidRDefault="0000072F" w:rsidP="006643A8">
      <w:pPr>
        <w:pStyle w:val="Body"/>
      </w:pPr>
      <w:r>
        <w:t xml:space="preserve">Duration </w:t>
      </w:r>
      <w:r w:rsidR="001549E5">
        <w:t>04:40.</w:t>
      </w:r>
    </w:p>
    <w:p w14:paraId="7ECC10B8" w14:textId="50092F42" w:rsidR="006643A8" w:rsidRDefault="006643A8" w:rsidP="006643A8">
      <w:pPr>
        <w:pStyle w:val="Body"/>
        <w:rPr>
          <w:noProof/>
          <w:lang w:eastAsia="en-AU"/>
        </w:rPr>
      </w:pPr>
      <w:r>
        <w:br w:type="page"/>
      </w:r>
    </w:p>
    <w:p w14:paraId="75AA67FD" w14:textId="77777777" w:rsidR="00397DDD" w:rsidRDefault="00397DDD" w:rsidP="00397DDD">
      <w:pPr>
        <w:pStyle w:val="Body"/>
      </w:pPr>
    </w:p>
    <w:p w14:paraId="25644C93" w14:textId="77777777" w:rsidR="00397DDD" w:rsidRDefault="00397DDD" w:rsidP="00397DDD">
      <w:pPr>
        <w:pStyle w:val="Sectionnumber"/>
      </w:pPr>
      <w:r>
        <w:rPr>
          <w:noProof/>
          <w:lang w:eastAsia="en-AU"/>
        </w:rPr>
        <mc:AlternateContent>
          <mc:Choice Requires="wpg">
            <w:drawing>
              <wp:anchor distT="0" distB="0" distL="114300" distR="114300" simplePos="0" relativeHeight="251658248" behindDoc="1" locked="0" layoutInCell="1" allowOverlap="1" wp14:anchorId="76192973" wp14:editId="3E581F68">
                <wp:simplePos x="0" y="0"/>
                <wp:positionH relativeFrom="margin">
                  <wp:posOffset>1741170</wp:posOffset>
                </wp:positionH>
                <wp:positionV relativeFrom="paragraph">
                  <wp:posOffset>1831340</wp:posOffset>
                </wp:positionV>
                <wp:extent cx="3876676" cy="3305175"/>
                <wp:effectExtent l="0" t="0" r="9525" b="9525"/>
                <wp:wrapNone/>
                <wp:docPr id="29" name="Group 29"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246" name="Rectangle 246"/>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7" name="Rectangle 247"/>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8" name="Rectangle 248"/>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9" name="Rectangle 249"/>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B33F4F6" id="Group 29" o:spid="_x0000_s1026" alt="Section 1&#10;Section name" style="position:absolute;margin-left:137.1pt;margin-top:144.2pt;width:305.25pt;height:260.25pt;z-index:-251658232;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1LEHrAMAACwSAAAOAAAAZHJzL2Uyb0RvYy54bWzsWFtr3DgUfi/sfxBa2LfGlufisTdOGZIm&#10;FEIbmpY+K7LsMdiSVtLEk/76Hkm2Z5oEQtplYWFeZF3O0eU75zs68um7Xdeie65NI0WByUmMERdM&#10;lo2oC/z1y+XbFUbGUlHSVgpe4Adu8LuzP96c9irnidzItuQawSTC5L0q8MZalUeRYRveUXMiFRcw&#10;WEndUQtNXUelpj3M3rVREsfLqJe6VFoybgz0XoRBfObnryrO7KeqMtyitsCwN+tL7cs7V0ZnpzSv&#10;NVWbhg3boL+wi442AhadprqglqKtbp5M1TVMSyMre8JkF8mqahj3Z4DTkPjRaa603Cp/ljrvazXB&#10;BNA+wumXp2Uf7280asoCJxlGgnZgI78scu2SGwZg3QKMYF9E/vpzt/57bDlhh1+v6hymudLqVt3o&#10;oaMOLQfJrtKd+8Jh0c4j/zAhz3cWMeicrdLlMl1ixGBsNosXJF0E27ANGNDpvSUY7RXZ5v0LqtF+&#10;ZSPbprxs2tZtw+j67rzV6J6CSyQX6Sy7dCuB+IFY5A41naFX4Jxmj7/5PfxvN1Rxb1bjgBvxn8Px&#10;gwE+A95U1C1HCXR6RL3khK/JDUD9DLgAY5KB4QCohCyTCcUJ5ziOZwCtxzlbkTjAfICV0sZecdkh&#10;Vymwhq14x6b318YGnEYRtz5g5ICFAZq3wpVCDh0waejhnoeDusMybN7X7EPLg+5nXoEfgqGJX89H&#10;AD4ZijLGhSWDpVoB0k6tgrUnxdnLioO8Uw27mpSTl5UnDb+yFHZS7hoh9XMTtNOWqyAPjnZwble9&#10;k+UDuICWITYZxS4bgP6aGntDNQQjCFsQYO0nKKpW9gWWQw2jjdTfn+t38uCjMIpRD8GtwOafLdUc&#10;o/aDAO/NyHzuoqFvzBdpAg19OHJ3OCK23bkEsgABYXe+6uRtO1YrLbtvEIfXblUYooLB2gVmVo+N&#10;cxuCLkRyxtdrLwYRUFF7LW4VG63uXOvL7hvVavA/C577UY6MofkjNwyyzh5CrrdWVo330T2uA97A&#10;Xheo/hMap8/ROH0VjUk2n5E4BDySkvliuKhGGpNsNluk80DjZJ4tFkHiyGN85PGRxyevSofG4OLC&#10;w+F1DJnr0+t49Soe/5yzjOwNyc5wCa9IRo7kHa7+I3mP5P13yDs9Zg5z6exV5IV716fK7kUC1eTJ&#10;JbwkWTKwmIR6yI/HB8+YJx9TaUgef07gj6n0/zuV9u9j+CXh383D7xP3z+Ow7VPv/U+esx8AAAD/&#10;/wMAUEsDBBQABgAIAAAAIQADBgco4QAAAAsBAAAPAAAAZHJzL2Rvd25yZXYueG1sTI9BS8NAEIXv&#10;gv9hGcGb3SRWm8ZsSinqqQi2gvS2zU6T0OxsyG6T9N87nvQ0b5jHm+/lq8m2YsDeN44UxLMIBFLp&#10;TEOVgq/920MKwgdNRreOUMEVPayK25tcZ8aN9InDLlSCQ8hnWkEdQpdJ6csarfYz1yHx7eR6qwOv&#10;fSVNr0cOt61MouhZWt0Qf6h1h5say/PuYhW8j3pcP8avw/Z82lwP+6eP722MSt3fTesXEAGn8GeG&#10;X3xGh4KZju5CxotWQbKYJ2xlkaZzEOzguQBxZBGlS5BFLv93KH4AAAD//wMAUEsBAi0AFAAGAAgA&#10;AAAhALaDOJL+AAAA4QEAABMAAAAAAAAAAAAAAAAAAAAAAFtDb250ZW50X1R5cGVzXS54bWxQSwEC&#10;LQAUAAYACAAAACEAOP0h/9YAAACUAQAACwAAAAAAAAAAAAAAAAAvAQAAX3JlbHMvLnJlbHNQSwEC&#10;LQAUAAYACAAAACEApdSxB6wDAAAsEgAADgAAAAAAAAAAAAAAAAAuAgAAZHJzL2Uyb0RvYy54bWxQ&#10;SwECLQAUAAYACAAAACEAAwYHKOEAAAALAQAADwAAAAAAAAAAAAAAAAAGBgAAZHJzL2Rvd25yZXYu&#10;eG1sUEsFBgAAAAAEAAQA8wAAABQHAAAAAA==&#10;">
                <v:rect id="Rectangle 246"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W0wQAAANwAAAAPAAAAZHJzL2Rvd25yZXYueG1sRI9Pi8Iw&#10;FMTvwn6H8Bb2ZtPKItI1iroI4s0/4PXRPJuyyUtpsrV+eyMIHoeZ+Q0zXw7Oip660HhWUGQ5COLK&#10;64ZrBefTdjwDESKyRuuZFNwpwHLxMZpjqf2ND9QfYy0ShEOJCkyMbSllqAw5DJlviZN39Z3DmGRX&#10;S93hLcGdlZM8n0qHDacFgy1tDFV/x3+nYFhfUHpr6IrS5ft+W/wWG6vU1+ew+gERaYjv8Ku90wom&#10;31N4nklHQC4eAAAA//8DAFBLAQItABQABgAIAAAAIQDb4fbL7gAAAIUBAAATAAAAAAAAAAAAAAAA&#10;AAAAAABbQ29udGVudF9UeXBlc10ueG1sUEsBAi0AFAAGAAgAAAAhAFr0LFu/AAAAFQEAAAsAAAAA&#10;AAAAAAAAAAAAHwEAAF9yZWxzLy5yZWxzUEsBAi0AFAAGAAgAAAAhAFrpJbTBAAAA3AAAAA8AAAAA&#10;AAAAAAAAAAAABwIAAGRycy9kb3ducmV2LnhtbFBLBQYAAAAAAwADALcAAAD1AgAAAAA=&#10;" filled="f" stroked="f"/>
                <v:rect id="Rectangle 247"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YAvwgAAANwAAAAPAAAAZHJzL2Rvd25yZXYueG1sRI/BasMw&#10;EETvhfyD2EBujewQ2uBECYmLofRWt5DrYm0sE2llLNV2/74qFHocZuYNczjNzoqRhtB5VpCvMxDE&#10;jdcdtwo+P6rHHYgQkTVaz6TgmwKcjouHAxbaT/xOYx1bkSAcClRgYuwLKUNjyGFY+544eTc/OIxJ&#10;Dq3UA04J7qzcZNmTdNhxWjDYU2mouddfTsF8uaL01tANpcvexip/yUur1Go5n/cgIs3xP/zXftUK&#10;Nttn+D2TjoA8/gAAAP//AwBQSwECLQAUAAYACAAAACEA2+H2y+4AAACFAQAAEwAAAAAAAAAAAAAA&#10;AAAAAAAAW0NvbnRlbnRfVHlwZXNdLnhtbFBLAQItABQABgAIAAAAIQBa9CxbvwAAABUBAAALAAAA&#10;AAAAAAAAAAAAAB8BAABfcmVscy8ucmVsc1BLAQItABQABgAIAAAAIQA1pYAvwgAAANwAAAAPAAAA&#10;AAAAAAAAAAAAAAcCAABkcnMvZG93bnJldi54bWxQSwUGAAAAAAMAAwC3AAAA9gIAAAAA&#10;" filled="f" stroked="f"/>
                <v:rect id="Rectangle 248"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hRdvgAAANwAAAAPAAAAZHJzL2Rvd25yZXYueG1sRE9Ni8Iw&#10;EL0L/ocwgrc1rYgsXWPZrQjiTVfwOjRjUzaZlCbW+u/NYcHj431vytFZMVAfWs8K8kUGgrj2uuVG&#10;weV3//EJIkRkjdYzKXhSgHI7nWyw0P7BJxrOsREphEOBCkyMXSFlqA05DAvfESfu5nuHMcG+kbrH&#10;Rwp3Vi6zbC0dtpwaDHZUGar/znenYPy5ovTW0A2ly47DPt/llVVqPhu/v0BEGuNb/O8+aAXLVVqb&#10;zqQjILcvAAAA//8DAFBLAQItABQABgAIAAAAIQDb4fbL7gAAAIUBAAATAAAAAAAAAAAAAAAAAAAA&#10;AABbQ29udGVudF9UeXBlc10ueG1sUEsBAi0AFAAGAAgAAAAhAFr0LFu/AAAAFQEAAAsAAAAAAAAA&#10;AAAAAAAAHwEAAF9yZWxzLy5yZWxzUEsBAi0AFAAGAAgAAAAhAEQ6FF2+AAAA3AAAAA8AAAAAAAAA&#10;AAAAAAAABwIAAGRycy9kb3ducmV2LnhtbFBLBQYAAAAAAwADALcAAADyAgAAAAA=&#10;" filled="f" stroked="f"/>
                <v:rect id="Rectangle 249"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rHGwgAAANwAAAAPAAAAZHJzL2Rvd25yZXYueG1sRI/BasMw&#10;EETvhfyD2EBujewQSuNECYmLofRWt5DrYm0sE2llLNV2/74qFHocZuYNczjNzoqRhtB5VpCvMxDE&#10;jdcdtwo+P6rHZxAhImu0nknBNwU4HRcPByy0n/idxjq2IkE4FKjAxNgXUobGkMOw9j1x8m5+cBiT&#10;HFqpB5wS3Fm5ybIn6bDjtGCwp9JQc6+/nIL5ckXpraEbSpe9jVX+kpdWqdVyPu9BRJrjf/iv/aoV&#10;bLY7+D2TjoA8/gAAAP//AwBQSwECLQAUAAYACAAAACEA2+H2y+4AAACFAQAAEwAAAAAAAAAAAAAA&#10;AAAAAAAAW0NvbnRlbnRfVHlwZXNdLnhtbFBLAQItABQABgAIAAAAIQBa9CxbvwAAABUBAAALAAAA&#10;AAAAAAAAAAAAAB8BAABfcmVscy8ucmVsc1BLAQItABQABgAIAAAAIQArdrHGwgAAANwAAAAPAAAA&#10;AAAAAAAAAAAAAAcCAABkcnMvZG93bnJldi54bWxQSwUGAAAAAAMAAwC3AAAA9gIAAAAA&#10;" filled="f" stroked="f"/>
                <w10:wrap anchorx="margin"/>
              </v:group>
            </w:pict>
          </mc:Fallback>
        </mc:AlternateContent>
      </w:r>
      <w:r>
        <w:t>Topic 3</w:t>
      </w:r>
    </w:p>
    <w:p w14:paraId="13DA5A07" w14:textId="77777777" w:rsidR="00397DDD" w:rsidRDefault="004228FD" w:rsidP="00397DDD">
      <w:pPr>
        <w:pStyle w:val="Sectionname"/>
      </w:pPr>
      <w:r w:rsidRPr="004228FD">
        <w:t xml:space="preserve">Implement and </w:t>
      </w:r>
      <w:r>
        <w:br/>
      </w:r>
      <w:r w:rsidRPr="004228FD">
        <w:t xml:space="preserve">monitor organisational procedures for </w:t>
      </w:r>
      <w:r>
        <w:br/>
      </w:r>
      <w:r w:rsidRPr="004228FD">
        <w:t xml:space="preserve">providing </w:t>
      </w:r>
      <w:r>
        <w:br/>
      </w:r>
      <w:r w:rsidRPr="004228FD">
        <w:t>WHS training</w:t>
      </w:r>
    </w:p>
    <w:p w14:paraId="3ABC81FB" w14:textId="77777777" w:rsidR="00397DDD" w:rsidRDefault="00397DDD" w:rsidP="00397DDD">
      <w:pPr>
        <w:pStyle w:val="Body"/>
      </w:pPr>
      <w:r>
        <w:br w:type="page"/>
      </w:r>
    </w:p>
    <w:p w14:paraId="6CD33FF0" w14:textId="77777777" w:rsidR="00397DDD" w:rsidRDefault="001006AC" w:rsidP="00CF1221">
      <w:pPr>
        <w:pStyle w:val="Heading1"/>
      </w:pPr>
      <w:bookmarkStart w:id="37" w:name="_Toc12542859"/>
      <w:r>
        <w:lastRenderedPageBreak/>
        <w:t>Topic 3</w:t>
      </w:r>
      <w:r w:rsidR="00814CDB">
        <w:t>:</w:t>
      </w:r>
      <w:r>
        <w:t xml:space="preserve"> </w:t>
      </w:r>
      <w:r w:rsidR="004228FD" w:rsidRPr="004228FD">
        <w:t>Implement and monitor organisational procedures for providing WHS training</w:t>
      </w:r>
      <w:bookmarkEnd w:id="37"/>
    </w:p>
    <w:p w14:paraId="7F48DE82" w14:textId="77777777" w:rsidR="00CF1221" w:rsidRDefault="00CF1221" w:rsidP="00CF1221">
      <w:pPr>
        <w:pStyle w:val="Heading2"/>
      </w:pPr>
      <w:bookmarkStart w:id="38" w:name="_Toc12542860"/>
      <w:r>
        <w:t>Introduction</w:t>
      </w:r>
      <w:bookmarkEnd w:id="38"/>
    </w:p>
    <w:p w14:paraId="298D190A" w14:textId="3F344AF8" w:rsidR="00CF1221" w:rsidRDefault="00CF1221" w:rsidP="00F57D76">
      <w:pPr>
        <w:pStyle w:val="Body"/>
      </w:pPr>
      <w:r w:rsidRPr="00F57D76">
        <w:t>In this topic</w:t>
      </w:r>
      <w:r w:rsidR="003F08F5">
        <w:t>,</w:t>
      </w:r>
      <w:r w:rsidRPr="00F57D76">
        <w:t xml:space="preserve"> you wil</w:t>
      </w:r>
      <w:r w:rsidR="00E13153">
        <w:t>l</w:t>
      </w:r>
      <w:r w:rsidR="003F08F5">
        <w:t xml:space="preserve"> be able to</w:t>
      </w:r>
      <w:r w:rsidR="00E13153">
        <w:t>:</w:t>
      </w:r>
    </w:p>
    <w:p w14:paraId="25065932" w14:textId="77777777" w:rsidR="004228FD" w:rsidRDefault="004228FD" w:rsidP="004228FD">
      <w:pPr>
        <w:pStyle w:val="BulletListLevel1"/>
      </w:pPr>
      <w:r>
        <w:t>Identify WHS training needs according to organisational requirements and WHS legislative and regulatory requirements.</w:t>
      </w:r>
    </w:p>
    <w:p w14:paraId="7F988E5B" w14:textId="77777777" w:rsidR="004228FD" w:rsidRDefault="004228FD" w:rsidP="004228FD">
      <w:pPr>
        <w:pStyle w:val="BulletListLevel1"/>
      </w:pPr>
      <w:r>
        <w:t>Make arrangements to meet WHS training needs of team members in consultation with relevant individuals.</w:t>
      </w:r>
    </w:p>
    <w:p w14:paraId="1A9A25EF" w14:textId="77777777" w:rsidR="004228FD" w:rsidRDefault="004228FD" w:rsidP="004228FD">
      <w:pPr>
        <w:pStyle w:val="BulletListLevel1"/>
      </w:pPr>
      <w:r>
        <w:t>Provide workplace learning opportunities and coaching and mentoring assistance to facilitate team and individual achievement of identified WHS training needs.</w:t>
      </w:r>
    </w:p>
    <w:p w14:paraId="26ADF274" w14:textId="5A020D07" w:rsidR="003E4ECA" w:rsidRDefault="004228FD" w:rsidP="004228FD">
      <w:pPr>
        <w:pStyle w:val="BulletListLevel1"/>
      </w:pPr>
      <w:r>
        <w:t xml:space="preserve">Identify and report to management the costs associated with providing training for </w:t>
      </w:r>
      <w:r w:rsidR="00C935E6">
        <w:t xml:space="preserve">a </w:t>
      </w:r>
      <w:r>
        <w:t>work team, for inclusion in financial and management plans.</w:t>
      </w:r>
    </w:p>
    <w:p w14:paraId="7A3B218E" w14:textId="2F3BBF54" w:rsidR="004228FD" w:rsidRDefault="004C3182" w:rsidP="00073F24">
      <w:pPr>
        <w:pStyle w:val="Heading2"/>
        <w:spacing w:before="360"/>
      </w:pPr>
      <w:bookmarkStart w:id="39" w:name="_Toc12542861"/>
      <w:r>
        <w:t xml:space="preserve">Determine </w:t>
      </w:r>
      <w:r w:rsidR="004228FD">
        <w:t>WHS training needs</w:t>
      </w:r>
      <w:bookmarkEnd w:id="39"/>
      <w:r w:rsidR="004228FD">
        <w:t xml:space="preserve"> </w:t>
      </w:r>
    </w:p>
    <w:p w14:paraId="4983477C" w14:textId="77777777" w:rsidR="004228FD" w:rsidRDefault="004228FD" w:rsidP="00073F24">
      <w:pPr>
        <w:pStyle w:val="Heading3"/>
      </w:pPr>
      <w:bookmarkStart w:id="40" w:name="_Toc12542862"/>
      <w:r w:rsidRPr="003E5173">
        <w:t>Identifying WHS training needs</w:t>
      </w:r>
      <w:bookmarkEnd w:id="40"/>
    </w:p>
    <w:p w14:paraId="4C5A4679" w14:textId="77777777" w:rsidR="004228FD" w:rsidRDefault="004228FD" w:rsidP="004228FD">
      <w:pPr>
        <w:pStyle w:val="Body"/>
      </w:pPr>
      <w:r>
        <w:t>Your organisation’s training needs will be highly specific to your workplace and work team, and you will need to be able to identify those needs as soon as they arise.</w:t>
      </w:r>
    </w:p>
    <w:p w14:paraId="3E4E7569" w14:textId="40461636" w:rsidR="004228FD" w:rsidRDefault="004228FD" w:rsidP="004228FD">
      <w:pPr>
        <w:pStyle w:val="Body"/>
      </w:pPr>
      <w:r>
        <w:t xml:space="preserve">Be aware that new training needs will </w:t>
      </w:r>
      <w:r w:rsidR="006D2DC5">
        <w:t>regularly emerge</w:t>
      </w:r>
      <w:r>
        <w:t>, so it is vital that you remain alert to areas of WHS management that are not being controlled as effectively as they could be.</w:t>
      </w:r>
    </w:p>
    <w:p w14:paraId="62FB14BC" w14:textId="77777777" w:rsidR="004228FD" w:rsidRDefault="004228FD" w:rsidP="00073F24">
      <w:pPr>
        <w:pStyle w:val="Heading4"/>
      </w:pPr>
      <w:r>
        <w:t>Focussing on weaknesses</w:t>
      </w:r>
    </w:p>
    <w:p w14:paraId="55575719" w14:textId="77777777" w:rsidR="004228FD" w:rsidRDefault="004228FD" w:rsidP="004228FD">
      <w:pPr>
        <w:pStyle w:val="Body"/>
      </w:pPr>
      <w:r>
        <w:t>Identifying WHS training needs will require you to focus on weaknesses in your organisation, and this could be related to how your organisation is run, the knowledge and skill levels of employees, or the equipment and processes that are used.</w:t>
      </w:r>
    </w:p>
    <w:p w14:paraId="12B53C04" w14:textId="77777777" w:rsidR="004228FD" w:rsidRDefault="004228FD" w:rsidP="004228FD">
      <w:pPr>
        <w:pStyle w:val="Body"/>
      </w:pPr>
      <w:r>
        <w:t>For example, you may identify that employees in a particular department have not been formally trained on how to use machinery safely. You may notice, for example, that many of them operate machinery without using the personal protective gear available to them.</w:t>
      </w:r>
    </w:p>
    <w:p w14:paraId="4DCC2870" w14:textId="77777777" w:rsidR="004228FD" w:rsidRDefault="004228FD" w:rsidP="004228FD">
      <w:pPr>
        <w:pStyle w:val="Body"/>
      </w:pPr>
      <w:r>
        <w:t>Your organisation may require:</w:t>
      </w:r>
    </w:p>
    <w:p w14:paraId="2C38395D" w14:textId="77777777" w:rsidR="004228FD" w:rsidRDefault="004228FD" w:rsidP="004228FD">
      <w:pPr>
        <w:pStyle w:val="BulletListLevel1"/>
      </w:pPr>
      <w:r>
        <w:t>Extra one-to-one coaching</w:t>
      </w:r>
      <w:r w:rsidR="00073F24">
        <w:t>.</w:t>
      </w:r>
    </w:p>
    <w:p w14:paraId="03FD751D" w14:textId="77777777" w:rsidR="004228FD" w:rsidRDefault="004228FD" w:rsidP="004228FD">
      <w:pPr>
        <w:pStyle w:val="BulletListLevel1"/>
      </w:pPr>
      <w:r>
        <w:t>More briefings and meetings where issues can be raised</w:t>
      </w:r>
      <w:r w:rsidR="00073F24">
        <w:t>.</w:t>
      </w:r>
    </w:p>
    <w:p w14:paraId="2D828239" w14:textId="77777777" w:rsidR="004228FD" w:rsidRDefault="004228FD" w:rsidP="004228FD">
      <w:pPr>
        <w:pStyle w:val="BulletListLevel1"/>
      </w:pPr>
      <w:r>
        <w:t>Equipment and machinery training</w:t>
      </w:r>
      <w:r w:rsidR="00073F24">
        <w:t>.</w:t>
      </w:r>
    </w:p>
    <w:p w14:paraId="02CA9063" w14:textId="77777777" w:rsidR="004228FD" w:rsidRDefault="004228FD" w:rsidP="004228FD">
      <w:pPr>
        <w:pStyle w:val="BulletListLevel1"/>
      </w:pPr>
      <w:r>
        <w:lastRenderedPageBreak/>
        <w:t>Training on how to what p</w:t>
      </w:r>
      <w:r w:rsidR="00073F24">
        <w:t>rotective gear to wear and when.</w:t>
      </w:r>
    </w:p>
    <w:p w14:paraId="3011EAFA" w14:textId="77777777" w:rsidR="004228FD" w:rsidRDefault="004228FD" w:rsidP="004228FD">
      <w:pPr>
        <w:pStyle w:val="BulletListLevel1"/>
      </w:pPr>
      <w:r>
        <w:t>Training on walkways and safe pedestrian areas</w:t>
      </w:r>
      <w:r w:rsidR="00073F24">
        <w:t>.</w:t>
      </w:r>
    </w:p>
    <w:p w14:paraId="3A703777" w14:textId="77777777" w:rsidR="00883519" w:rsidRPr="004228FD" w:rsidRDefault="004228FD" w:rsidP="00073F24">
      <w:pPr>
        <w:pStyle w:val="BulletListLevel1"/>
        <w:spacing w:after="360"/>
      </w:pPr>
      <w:r>
        <w:t>Training on how to warn customers about hazards, such as wet floors.</w:t>
      </w:r>
    </w:p>
    <w:tbl>
      <w:tblPr>
        <w:tblW w:w="0" w:type="auto"/>
        <w:shd w:val="clear" w:color="auto" w:fill="E7E7D4"/>
        <w:tblLook w:val="0600" w:firstRow="0" w:lastRow="0" w:firstColumn="0" w:lastColumn="0" w:noHBand="1" w:noVBand="1"/>
      </w:tblPr>
      <w:tblGrid>
        <w:gridCol w:w="992"/>
        <w:gridCol w:w="8034"/>
      </w:tblGrid>
      <w:tr w:rsidR="001006AC" w14:paraId="597923CE" w14:textId="77777777" w:rsidTr="005123A9">
        <w:trPr>
          <w:trHeight w:val="659"/>
        </w:trPr>
        <w:tc>
          <w:tcPr>
            <w:tcW w:w="992" w:type="dxa"/>
            <w:shd w:val="clear" w:color="auto" w:fill="E7E7D4"/>
            <w:vAlign w:val="center"/>
          </w:tcPr>
          <w:p w14:paraId="7E0C9503" w14:textId="77777777" w:rsidR="001006AC" w:rsidRPr="009C3DED" w:rsidRDefault="001006AC" w:rsidP="005123A9">
            <w:pPr>
              <w:pStyle w:val="Body"/>
              <w:spacing w:after="0" w:line="240" w:lineRule="auto"/>
              <w:jc w:val="center"/>
            </w:pPr>
            <w:r>
              <w:rPr>
                <w:noProof/>
                <w:lang w:eastAsia="en-AU"/>
              </w:rPr>
              <w:drawing>
                <wp:inline distT="0" distB="0" distL="0" distR="0" wp14:anchorId="55B9B1B8" wp14:editId="4FE3D0FC">
                  <wp:extent cx="365760" cy="357809"/>
                  <wp:effectExtent l="0" t="0" r="0" b="4445"/>
                  <wp:docPr id="37" name="Picture 37"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8">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43BD8A8D" w14:textId="77777777" w:rsidR="001006AC" w:rsidRPr="009C3DED" w:rsidRDefault="001006AC" w:rsidP="0050435E">
            <w:pPr>
              <w:pStyle w:val="Heading1NOTOC"/>
            </w:pPr>
            <w:r w:rsidRPr="009C3DED">
              <w:t>Practice activity</w:t>
            </w:r>
          </w:p>
        </w:tc>
      </w:tr>
    </w:tbl>
    <w:p w14:paraId="175F74D9" w14:textId="77777777" w:rsidR="001006AC" w:rsidRDefault="001006AC" w:rsidP="001006AC">
      <w:pPr>
        <w:pStyle w:val="Heading2"/>
      </w:pPr>
      <w:bookmarkStart w:id="41" w:name="_Toc12542863"/>
      <w:r>
        <w:t xml:space="preserve">Activity 3.1: </w:t>
      </w:r>
      <w:r w:rsidR="00B010E0">
        <w:t>Training needs</w:t>
      </w:r>
      <w:bookmarkEnd w:id="41"/>
    </w:p>
    <w:p w14:paraId="11437F2A" w14:textId="002347A9" w:rsidR="00883519" w:rsidRDefault="003E5173" w:rsidP="009F7129">
      <w:pPr>
        <w:pStyle w:val="Body"/>
      </w:pPr>
      <w:r>
        <w:t xml:space="preserve">Familiarise yourself with the Virtual Organisation relevant to your industry area, if you don’t have one use </w:t>
      </w:r>
      <w:hyperlink r:id="rId35" w:history="1">
        <w:r w:rsidRPr="003E5173">
          <w:rPr>
            <w:rStyle w:val="Hyperlink"/>
          </w:rPr>
          <w:t>Plan2go</w:t>
        </w:r>
      </w:hyperlink>
      <w:r>
        <w:t xml:space="preserve">. Discuss in small groups some examples of </w:t>
      </w:r>
      <w:r w:rsidR="009F7129" w:rsidRPr="003E5173">
        <w:t xml:space="preserve">training needs </w:t>
      </w:r>
      <w:r>
        <w:t xml:space="preserve">relevant to that organisation.  List </w:t>
      </w:r>
      <w:r w:rsidR="006D2DC5">
        <w:t xml:space="preserve">four </w:t>
      </w:r>
      <w:r>
        <w:t>training needs below.</w:t>
      </w:r>
    </w:p>
    <w:p w14:paraId="4B094AAE" w14:textId="5BB1E6AA" w:rsidR="003E5173" w:rsidRDefault="003E5173" w:rsidP="003E5173">
      <w:pPr>
        <w:pStyle w:val="Body"/>
        <w:pBdr>
          <w:top w:val="single" w:sz="4" w:space="1" w:color="auto"/>
          <w:left w:val="single" w:sz="4" w:space="4" w:color="auto"/>
          <w:bottom w:val="single" w:sz="4" w:space="1" w:color="auto"/>
          <w:right w:val="single" w:sz="4" w:space="4" w:color="auto"/>
        </w:pBdr>
      </w:pPr>
    </w:p>
    <w:p w14:paraId="52EAFD78" w14:textId="5E995728" w:rsidR="003E5173" w:rsidRDefault="003E5173" w:rsidP="003E5173">
      <w:pPr>
        <w:pStyle w:val="Body"/>
        <w:pBdr>
          <w:top w:val="single" w:sz="4" w:space="1" w:color="auto"/>
          <w:left w:val="single" w:sz="4" w:space="4" w:color="auto"/>
          <w:bottom w:val="single" w:sz="4" w:space="1" w:color="auto"/>
          <w:right w:val="single" w:sz="4" w:space="4" w:color="auto"/>
        </w:pBdr>
      </w:pPr>
    </w:p>
    <w:p w14:paraId="3BB18B7F" w14:textId="0272E251" w:rsidR="003E5173" w:rsidRDefault="003E5173" w:rsidP="003E5173">
      <w:pPr>
        <w:pStyle w:val="Body"/>
        <w:pBdr>
          <w:top w:val="single" w:sz="4" w:space="1" w:color="auto"/>
          <w:left w:val="single" w:sz="4" w:space="4" w:color="auto"/>
          <w:bottom w:val="single" w:sz="4" w:space="1" w:color="auto"/>
          <w:right w:val="single" w:sz="4" w:space="4" w:color="auto"/>
        </w:pBdr>
      </w:pPr>
    </w:p>
    <w:p w14:paraId="0C60EF55" w14:textId="6542D10C" w:rsidR="003E5173" w:rsidRDefault="003E5173" w:rsidP="003E5173">
      <w:pPr>
        <w:pStyle w:val="Body"/>
        <w:pBdr>
          <w:top w:val="single" w:sz="4" w:space="1" w:color="auto"/>
          <w:left w:val="single" w:sz="4" w:space="4" w:color="auto"/>
          <w:bottom w:val="single" w:sz="4" w:space="1" w:color="auto"/>
          <w:right w:val="single" w:sz="4" w:space="4" w:color="auto"/>
        </w:pBdr>
      </w:pPr>
    </w:p>
    <w:p w14:paraId="4F5AB8F6" w14:textId="4B6B2D09" w:rsidR="003E5173" w:rsidRDefault="003E5173" w:rsidP="003E5173">
      <w:pPr>
        <w:pStyle w:val="Body"/>
        <w:pBdr>
          <w:top w:val="single" w:sz="4" w:space="1" w:color="auto"/>
          <w:left w:val="single" w:sz="4" w:space="4" w:color="auto"/>
          <w:bottom w:val="single" w:sz="4" w:space="1" w:color="auto"/>
          <w:right w:val="single" w:sz="4" w:space="4" w:color="auto"/>
        </w:pBdr>
      </w:pPr>
    </w:p>
    <w:p w14:paraId="69AB8DD4" w14:textId="77777777" w:rsidR="003E5173" w:rsidRPr="003E5173" w:rsidRDefault="003E5173" w:rsidP="003E5173">
      <w:pPr>
        <w:pStyle w:val="Body"/>
        <w:pBdr>
          <w:top w:val="single" w:sz="4" w:space="1" w:color="auto"/>
          <w:left w:val="single" w:sz="4" w:space="4" w:color="auto"/>
          <w:bottom w:val="single" w:sz="4" w:space="1" w:color="auto"/>
          <w:right w:val="single" w:sz="4" w:space="4" w:color="auto"/>
        </w:pBdr>
      </w:pPr>
    </w:p>
    <w:p w14:paraId="65722FF8" w14:textId="77777777" w:rsidR="004228FD" w:rsidRDefault="00073F24" w:rsidP="00073F24">
      <w:pPr>
        <w:pStyle w:val="Heading2"/>
        <w:spacing w:before="360"/>
      </w:pPr>
      <w:bookmarkStart w:id="42" w:name="_Toc12542864"/>
      <w:r>
        <w:t>M</w:t>
      </w:r>
      <w:r w:rsidR="004228FD">
        <w:t>eet WHS training needs of team members</w:t>
      </w:r>
      <w:bookmarkEnd w:id="42"/>
    </w:p>
    <w:p w14:paraId="68A72265" w14:textId="77777777" w:rsidR="004228FD" w:rsidRDefault="004228FD" w:rsidP="00073F24">
      <w:pPr>
        <w:pStyle w:val="Heading3"/>
      </w:pPr>
      <w:bookmarkStart w:id="43" w:name="_Toc12542865"/>
      <w:r>
        <w:t>Consulting with relevant individuals</w:t>
      </w:r>
      <w:bookmarkEnd w:id="43"/>
    </w:p>
    <w:p w14:paraId="6EDF6CB5" w14:textId="5A54D968" w:rsidR="004228FD" w:rsidRDefault="004228FD" w:rsidP="004228FD">
      <w:pPr>
        <w:pStyle w:val="Body"/>
      </w:pPr>
      <w:r>
        <w:t>The best way to identify what the training needs of individual team members are is to meet with them and discuss what they feel they need to receive training on. Each member will have a different skill</w:t>
      </w:r>
      <w:r w:rsidR="006D2DC5">
        <w:t xml:space="preserve"> </w:t>
      </w:r>
      <w:r>
        <w:t>set and area of knowledge, so you will need to pinpoint exactly where they lack the knowledge and abilities to keep themselves and others safe and healthy at work.</w:t>
      </w:r>
    </w:p>
    <w:p w14:paraId="0C5A4ACD" w14:textId="77777777" w:rsidR="004228FD" w:rsidRDefault="004228FD" w:rsidP="004228FD">
      <w:pPr>
        <w:pStyle w:val="Body"/>
      </w:pPr>
      <w:r>
        <w:t>The best way to gather information on training needs is to meet with each individual member of the team. However, this won’t be practical in a larger organisation. In this case, you may choose to hold small meetings with groups of employees from different departments, in order to understand which areas they may still need training on.</w:t>
      </w:r>
    </w:p>
    <w:p w14:paraId="7EF45570" w14:textId="23566202" w:rsidR="004228FD" w:rsidRDefault="004228FD" w:rsidP="004228FD">
      <w:pPr>
        <w:pStyle w:val="Body"/>
      </w:pPr>
      <w:r>
        <w:t>Depending on the type of organisation you work in, and on the hierarchy that exists within it, you may choose to gather information on training needs from senior members of personnel or those who have an overview of activities in the workplace. Some of these personnel are outlined below.</w:t>
      </w:r>
    </w:p>
    <w:p w14:paraId="7E7EA803" w14:textId="77777777" w:rsidR="004228FD" w:rsidRDefault="004228FD" w:rsidP="004228FD">
      <w:pPr>
        <w:pStyle w:val="Body"/>
      </w:pPr>
      <w:r>
        <w:lastRenderedPageBreak/>
        <w:t>You may also meet and gain important information from:</w:t>
      </w:r>
    </w:p>
    <w:p w14:paraId="5C0084E2" w14:textId="77777777" w:rsidR="004228FD" w:rsidRPr="00073F24" w:rsidRDefault="004228FD" w:rsidP="00073F24">
      <w:pPr>
        <w:pStyle w:val="BulletListLevel1"/>
        <w:rPr>
          <w:b/>
        </w:rPr>
      </w:pPr>
      <w:r w:rsidRPr="00073F24">
        <w:rPr>
          <w:b/>
        </w:rPr>
        <w:t>Managers</w:t>
      </w:r>
    </w:p>
    <w:p w14:paraId="04688BA4" w14:textId="693D41AD" w:rsidR="004228FD" w:rsidRDefault="003E5173" w:rsidP="003E5173">
      <w:pPr>
        <w:pStyle w:val="BulletlistLevel2"/>
      </w:pPr>
      <w:r>
        <w:t>M</w:t>
      </w:r>
      <w:r w:rsidR="004228FD">
        <w:t>anagers can offer a good overview of which areas have experienced the most accidents and WHS concerns over a period of time</w:t>
      </w:r>
      <w:r>
        <w:t xml:space="preserve">, </w:t>
      </w:r>
      <w:r w:rsidR="004228FD">
        <w:t>this may indicate that more training</w:t>
      </w:r>
      <w:r w:rsidR="00073F24">
        <w:t xml:space="preserve"> is needed in a particular area.</w:t>
      </w:r>
    </w:p>
    <w:p w14:paraId="39C1BFE9" w14:textId="77777777" w:rsidR="004228FD" w:rsidRPr="00073F24" w:rsidRDefault="004228FD" w:rsidP="00073F24">
      <w:pPr>
        <w:pStyle w:val="BulletListLevel1"/>
        <w:rPr>
          <w:b/>
        </w:rPr>
      </w:pPr>
      <w:r w:rsidRPr="00073F24">
        <w:rPr>
          <w:b/>
        </w:rPr>
        <w:t>Supervisors</w:t>
      </w:r>
    </w:p>
    <w:p w14:paraId="761578D4" w14:textId="08D27926" w:rsidR="004228FD" w:rsidRDefault="003E5173" w:rsidP="003E5173">
      <w:pPr>
        <w:pStyle w:val="BulletlistLevel2"/>
      </w:pPr>
      <w:r>
        <w:t>L</w:t>
      </w:r>
      <w:r w:rsidR="004228FD">
        <w:t>ike managers, supervisors will have a good overview of work activities, but will also have high levels of contact with employees</w:t>
      </w:r>
      <w:r>
        <w:t>,</w:t>
      </w:r>
      <w:r w:rsidR="00C935E6">
        <w:t xml:space="preserve"> and</w:t>
      </w:r>
      <w:r>
        <w:t xml:space="preserve"> </w:t>
      </w:r>
      <w:r w:rsidR="004228FD">
        <w:t>this may sometimes make them more likely to understand when and where extra WHS training is required</w:t>
      </w:r>
      <w:r w:rsidR="00073F24">
        <w:t>.</w:t>
      </w:r>
    </w:p>
    <w:p w14:paraId="30C9593F" w14:textId="77777777" w:rsidR="004228FD" w:rsidRPr="00073F24" w:rsidRDefault="004228FD" w:rsidP="00073F24">
      <w:pPr>
        <w:pStyle w:val="BulletListLevel1"/>
        <w:rPr>
          <w:b/>
        </w:rPr>
      </w:pPr>
      <w:r w:rsidRPr="00073F24">
        <w:rPr>
          <w:b/>
        </w:rPr>
        <w:t>Heads of department</w:t>
      </w:r>
    </w:p>
    <w:p w14:paraId="3771A605" w14:textId="77525392" w:rsidR="004228FD" w:rsidRDefault="003E5173" w:rsidP="00073F24">
      <w:pPr>
        <w:pStyle w:val="BulletlistLevel2"/>
      </w:pPr>
      <w:r>
        <w:t>H</w:t>
      </w:r>
      <w:r w:rsidR="004228FD">
        <w:t>eads of department should have a good understanding of any WHS training requirements in their specific area of the organisation</w:t>
      </w:r>
      <w:r w:rsidR="00073F24">
        <w:t>.</w:t>
      </w:r>
    </w:p>
    <w:p w14:paraId="1DFAE962" w14:textId="77777777" w:rsidR="004228FD" w:rsidRPr="00073F24" w:rsidRDefault="004228FD" w:rsidP="00073F24">
      <w:pPr>
        <w:pStyle w:val="BulletListLevel1"/>
        <w:rPr>
          <w:b/>
        </w:rPr>
      </w:pPr>
      <w:r w:rsidRPr="00073F24">
        <w:rPr>
          <w:b/>
        </w:rPr>
        <w:t>Engineers and maintenance employees</w:t>
      </w:r>
    </w:p>
    <w:p w14:paraId="3DD806BB" w14:textId="1476EC06" w:rsidR="004228FD" w:rsidRDefault="003E5173" w:rsidP="00073F24">
      <w:pPr>
        <w:pStyle w:val="BulletlistLevel2"/>
      </w:pPr>
      <w:r>
        <w:t>Specialist</w:t>
      </w:r>
      <w:r w:rsidR="004228FD">
        <w:t xml:space="preserve"> personnel will have a good idea of any equipment and machinery breakdowns, as well as any accidents or near misses that have occurred as a result of using </w:t>
      </w:r>
      <w:r w:rsidR="006D2DC5">
        <w:t xml:space="preserve">the </w:t>
      </w:r>
      <w:r w:rsidR="004228FD">
        <w:t>equipment.</w:t>
      </w:r>
    </w:p>
    <w:p w14:paraId="2386FB44" w14:textId="77777777" w:rsidR="004228FD" w:rsidRDefault="004228FD" w:rsidP="00073F24">
      <w:pPr>
        <w:pStyle w:val="Heading3"/>
      </w:pPr>
      <w:bookmarkStart w:id="44" w:name="_Toc12542866"/>
      <w:r>
        <w:t>Making arrangements to meet WHS training needs</w:t>
      </w:r>
      <w:bookmarkEnd w:id="44"/>
    </w:p>
    <w:p w14:paraId="0C62368C" w14:textId="5BE8E688" w:rsidR="004228FD" w:rsidRDefault="004228FD" w:rsidP="004228FD">
      <w:pPr>
        <w:pStyle w:val="Body"/>
      </w:pPr>
      <w:r>
        <w:t>It is a good idea to work with employees and senior</w:t>
      </w:r>
      <w:r w:rsidR="00FD1BDE">
        <w:t>-</w:t>
      </w:r>
      <w:r>
        <w:t xml:space="preserve">level personnel when arranging WHS training, as it is likely that they will know what type of training needs to be undertaken, how much training is </w:t>
      </w:r>
      <w:r w:rsidR="00FD1BDE">
        <w:t>requir</w:t>
      </w:r>
      <w:r>
        <w:t>ed, and when it needs to be carried out.</w:t>
      </w:r>
    </w:p>
    <w:p w14:paraId="2ED36058" w14:textId="09CC97F5" w:rsidR="004228FD" w:rsidRDefault="004228FD" w:rsidP="004228FD">
      <w:pPr>
        <w:pStyle w:val="Body"/>
      </w:pPr>
      <w:r>
        <w:t>For example, you may need to consult staff members and managers to find out when an employee has a quiet period in their schedule. You will then be able to use this information to arrange a training block over that period.</w:t>
      </w:r>
    </w:p>
    <w:p w14:paraId="7E23CE61" w14:textId="77777777" w:rsidR="004228FD" w:rsidRDefault="004228FD" w:rsidP="004228FD">
      <w:pPr>
        <w:pStyle w:val="Body"/>
      </w:pPr>
      <w:r>
        <w:t>You will need to be aware of:</w:t>
      </w:r>
    </w:p>
    <w:p w14:paraId="3EB16B34" w14:textId="647599E0" w:rsidR="004228FD" w:rsidRDefault="004228FD" w:rsidP="00073F24">
      <w:pPr>
        <w:pStyle w:val="BulletListLevel1"/>
      </w:pPr>
      <w:r>
        <w:t>What type of training will work best for employees</w:t>
      </w:r>
      <w:r w:rsidR="00FD1BDE">
        <w:t>?</w:t>
      </w:r>
    </w:p>
    <w:p w14:paraId="0E0CDA6F" w14:textId="3C7AFC72" w:rsidR="004228FD" w:rsidRDefault="004228FD" w:rsidP="003E5173">
      <w:pPr>
        <w:pStyle w:val="BulletListLevel1"/>
      </w:pPr>
      <w:r>
        <w:t>What types of training employees prefer</w:t>
      </w:r>
      <w:r w:rsidR="003E5173">
        <w:t>, employees may have</w:t>
      </w:r>
      <w:r>
        <w:t xml:space="preserve"> different learning s</w:t>
      </w:r>
      <w:r w:rsidR="00073F24">
        <w:t>tyles.</w:t>
      </w:r>
    </w:p>
    <w:p w14:paraId="1E2490A5" w14:textId="21F420B8" w:rsidR="004228FD" w:rsidRDefault="004228FD" w:rsidP="00073F24">
      <w:pPr>
        <w:pStyle w:val="BulletListLevel1"/>
      </w:pPr>
      <w:r>
        <w:t>How much training is required</w:t>
      </w:r>
      <w:r w:rsidR="00FD1BDE">
        <w:t>?</w:t>
      </w:r>
    </w:p>
    <w:p w14:paraId="202D54EE" w14:textId="370448F7" w:rsidR="004228FD" w:rsidRDefault="004228FD" w:rsidP="003E5173">
      <w:pPr>
        <w:pStyle w:val="BulletListLevel1"/>
      </w:pPr>
      <w:r>
        <w:t>How long training will take</w:t>
      </w:r>
      <w:r w:rsidR="003E5173">
        <w:t xml:space="preserve"> and </w:t>
      </w:r>
      <w:r>
        <w:t>will there be disruption to normal business activity?</w:t>
      </w:r>
    </w:p>
    <w:p w14:paraId="0620029C" w14:textId="77777777" w:rsidR="009F7129" w:rsidRDefault="004228FD" w:rsidP="009F7129">
      <w:pPr>
        <w:pStyle w:val="BulletListLevel1"/>
      </w:pPr>
      <w:r>
        <w:t>Exactly what WHS requirements the training will contribute to improving.</w:t>
      </w:r>
    </w:p>
    <w:tbl>
      <w:tblPr>
        <w:tblW w:w="0" w:type="auto"/>
        <w:shd w:val="clear" w:color="auto" w:fill="E7E7D4"/>
        <w:tblLook w:val="0600" w:firstRow="0" w:lastRow="0" w:firstColumn="0" w:lastColumn="0" w:noHBand="1" w:noVBand="1"/>
      </w:tblPr>
      <w:tblGrid>
        <w:gridCol w:w="992"/>
        <w:gridCol w:w="8034"/>
      </w:tblGrid>
      <w:tr w:rsidR="006A1301" w14:paraId="74322084" w14:textId="77777777" w:rsidTr="001905DF">
        <w:trPr>
          <w:trHeight w:val="659"/>
        </w:trPr>
        <w:tc>
          <w:tcPr>
            <w:tcW w:w="992" w:type="dxa"/>
            <w:shd w:val="clear" w:color="auto" w:fill="E7E7D4"/>
            <w:vAlign w:val="center"/>
          </w:tcPr>
          <w:p w14:paraId="40A77AA4" w14:textId="7D2F441A" w:rsidR="006A1301" w:rsidRPr="009C3DED" w:rsidRDefault="003F08F5" w:rsidP="001905DF">
            <w:pPr>
              <w:pStyle w:val="Body"/>
              <w:spacing w:after="0" w:line="240" w:lineRule="auto"/>
              <w:jc w:val="center"/>
            </w:pPr>
            <w:r w:rsidRPr="00DB1321">
              <w:rPr>
                <w:b/>
                <w:noProof/>
                <w:lang w:eastAsia="en-AU"/>
              </w:rPr>
              <w:lastRenderedPageBreak/>
              <w:drawing>
                <wp:inline distT="0" distB="0" distL="0" distR="0" wp14:anchorId="19549FB8" wp14:editId="5E801C80">
                  <wp:extent cx="360000" cy="360000"/>
                  <wp:effectExtent l="0" t="0" r="2540" b="2540"/>
                  <wp:docPr id="22" name="Graphic 58">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con_Collaboration_Mauve-AAA.svg"/>
                          <pic:cNvPicPr/>
                        </pic:nvPicPr>
                        <pic:blipFill>
                          <a:blip r:embed="rId29">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31"/>
                              </a:ext>
                            </a:extLst>
                          </a:blip>
                          <a:stretch>
                            <a:fillRect/>
                          </a:stretch>
                        </pic:blipFill>
                        <pic:spPr>
                          <a:xfrm>
                            <a:off x="0" y="0"/>
                            <a:ext cx="360000" cy="360000"/>
                          </a:xfrm>
                          <a:prstGeom prst="rect">
                            <a:avLst/>
                          </a:prstGeom>
                        </pic:spPr>
                      </pic:pic>
                    </a:graphicData>
                  </a:graphic>
                </wp:inline>
              </w:drawing>
            </w:r>
          </w:p>
        </w:tc>
        <w:tc>
          <w:tcPr>
            <w:tcW w:w="8034" w:type="dxa"/>
            <w:shd w:val="clear" w:color="auto" w:fill="E7E7D4"/>
          </w:tcPr>
          <w:p w14:paraId="7418BDB1" w14:textId="7A6EE293" w:rsidR="006A1301" w:rsidRPr="009C3DED" w:rsidRDefault="00FD1BDE" w:rsidP="00FD1BDE">
            <w:pPr>
              <w:pStyle w:val="Heading1NOTOC"/>
            </w:pPr>
            <w:r>
              <w:t>Collaboration</w:t>
            </w:r>
          </w:p>
        </w:tc>
      </w:tr>
    </w:tbl>
    <w:p w14:paraId="4216537A" w14:textId="77777777" w:rsidR="006A1301" w:rsidRDefault="006A1301" w:rsidP="006A1301">
      <w:pPr>
        <w:pStyle w:val="Heading2"/>
      </w:pPr>
      <w:bookmarkStart w:id="45" w:name="_Toc12542867"/>
      <w:r>
        <w:t>Activity 3.</w:t>
      </w:r>
      <w:r w:rsidR="00E13153">
        <w:t>2</w:t>
      </w:r>
      <w:r>
        <w:t xml:space="preserve">: </w:t>
      </w:r>
      <w:r w:rsidR="00B010E0">
        <w:t>WHS training</w:t>
      </w:r>
      <w:bookmarkEnd w:id="45"/>
    </w:p>
    <w:p w14:paraId="6AFEB595" w14:textId="77777777" w:rsidR="00CD2765" w:rsidRDefault="003E5173" w:rsidP="009F7129">
      <w:pPr>
        <w:pStyle w:val="Body"/>
        <w:rPr>
          <w:lang w:eastAsia="en-AU"/>
        </w:rPr>
      </w:pPr>
      <w:r w:rsidRPr="00CD2765">
        <w:rPr>
          <w:lang w:eastAsia="en-AU"/>
        </w:rPr>
        <w:t xml:space="preserve">In your small group, </w:t>
      </w:r>
      <w:r w:rsidR="00CD2765">
        <w:rPr>
          <w:lang w:eastAsia="en-AU"/>
        </w:rPr>
        <w:t>discuss the following questions. Summarise your discussion in the space below.</w:t>
      </w:r>
    </w:p>
    <w:p w14:paraId="5E429254" w14:textId="3B8B28D8" w:rsidR="00883519" w:rsidRDefault="009F7129" w:rsidP="009F7129">
      <w:pPr>
        <w:pStyle w:val="Body"/>
        <w:rPr>
          <w:lang w:eastAsia="en-AU"/>
        </w:rPr>
      </w:pPr>
      <w:r w:rsidRPr="00CD2765">
        <w:rPr>
          <w:lang w:eastAsia="en-AU"/>
        </w:rPr>
        <w:t>When arranging WHS training, what factors will you need to be aware of? Think about specific training needs and differences between workers.</w:t>
      </w:r>
    </w:p>
    <w:p w14:paraId="64AAB72A" w14:textId="42519796" w:rsidR="00CD2765" w:rsidRDefault="00CD2765" w:rsidP="00CD2765">
      <w:pPr>
        <w:pStyle w:val="Body"/>
        <w:pBdr>
          <w:top w:val="single" w:sz="4" w:space="1" w:color="auto"/>
          <w:left w:val="single" w:sz="4" w:space="4" w:color="auto"/>
          <w:bottom w:val="single" w:sz="4" w:space="1" w:color="auto"/>
          <w:right w:val="single" w:sz="4" w:space="4" w:color="auto"/>
        </w:pBdr>
        <w:rPr>
          <w:lang w:eastAsia="en-AU"/>
        </w:rPr>
      </w:pPr>
    </w:p>
    <w:p w14:paraId="4F3131CE" w14:textId="550442B0" w:rsidR="00CD2765" w:rsidRDefault="00CD2765" w:rsidP="00CD2765">
      <w:pPr>
        <w:pStyle w:val="Body"/>
        <w:pBdr>
          <w:top w:val="single" w:sz="4" w:space="1" w:color="auto"/>
          <w:left w:val="single" w:sz="4" w:space="4" w:color="auto"/>
          <w:bottom w:val="single" w:sz="4" w:space="1" w:color="auto"/>
          <w:right w:val="single" w:sz="4" w:space="4" w:color="auto"/>
        </w:pBdr>
        <w:rPr>
          <w:lang w:eastAsia="en-AU"/>
        </w:rPr>
      </w:pPr>
    </w:p>
    <w:p w14:paraId="1F7F42C4" w14:textId="38154005" w:rsidR="00CD2765" w:rsidRDefault="00CD2765" w:rsidP="00CD2765">
      <w:pPr>
        <w:pStyle w:val="Body"/>
        <w:pBdr>
          <w:top w:val="single" w:sz="4" w:space="1" w:color="auto"/>
          <w:left w:val="single" w:sz="4" w:space="4" w:color="auto"/>
          <w:bottom w:val="single" w:sz="4" w:space="1" w:color="auto"/>
          <w:right w:val="single" w:sz="4" w:space="4" w:color="auto"/>
        </w:pBdr>
        <w:rPr>
          <w:lang w:eastAsia="en-AU"/>
        </w:rPr>
      </w:pPr>
    </w:p>
    <w:p w14:paraId="2245D4CA" w14:textId="63441F81" w:rsidR="00CD2765" w:rsidRDefault="00CD2765" w:rsidP="00CD2765">
      <w:pPr>
        <w:pStyle w:val="Body"/>
        <w:pBdr>
          <w:top w:val="single" w:sz="4" w:space="1" w:color="auto"/>
          <w:left w:val="single" w:sz="4" w:space="4" w:color="auto"/>
          <w:bottom w:val="single" w:sz="4" w:space="1" w:color="auto"/>
          <w:right w:val="single" w:sz="4" w:space="4" w:color="auto"/>
        </w:pBdr>
        <w:rPr>
          <w:lang w:eastAsia="en-AU"/>
        </w:rPr>
      </w:pPr>
    </w:p>
    <w:p w14:paraId="47797646" w14:textId="1457F2CD" w:rsidR="00CD2765" w:rsidRDefault="00CD2765" w:rsidP="00CD2765">
      <w:pPr>
        <w:pStyle w:val="Body"/>
        <w:pBdr>
          <w:top w:val="single" w:sz="4" w:space="1" w:color="auto"/>
          <w:left w:val="single" w:sz="4" w:space="4" w:color="auto"/>
          <w:bottom w:val="single" w:sz="4" w:space="1" w:color="auto"/>
          <w:right w:val="single" w:sz="4" w:space="4" w:color="auto"/>
        </w:pBdr>
        <w:rPr>
          <w:lang w:eastAsia="en-AU"/>
        </w:rPr>
      </w:pPr>
    </w:p>
    <w:p w14:paraId="0D0A5700" w14:textId="1CC6B968" w:rsidR="00CD2765" w:rsidRDefault="00CD2765" w:rsidP="00CD2765">
      <w:pPr>
        <w:pStyle w:val="Body"/>
        <w:pBdr>
          <w:top w:val="single" w:sz="4" w:space="1" w:color="auto"/>
          <w:left w:val="single" w:sz="4" w:space="4" w:color="auto"/>
          <w:bottom w:val="single" w:sz="4" w:space="1" w:color="auto"/>
          <w:right w:val="single" w:sz="4" w:space="4" w:color="auto"/>
        </w:pBdr>
        <w:rPr>
          <w:lang w:eastAsia="en-AU"/>
        </w:rPr>
      </w:pPr>
    </w:p>
    <w:p w14:paraId="0EC3872D" w14:textId="7F1ACDC2" w:rsidR="00CD2765" w:rsidRDefault="00CD2765" w:rsidP="00CD2765">
      <w:pPr>
        <w:pStyle w:val="Body"/>
        <w:pBdr>
          <w:top w:val="single" w:sz="4" w:space="1" w:color="auto"/>
          <w:left w:val="single" w:sz="4" w:space="4" w:color="auto"/>
          <w:bottom w:val="single" w:sz="4" w:space="1" w:color="auto"/>
          <w:right w:val="single" w:sz="4" w:space="4" w:color="auto"/>
        </w:pBdr>
        <w:rPr>
          <w:lang w:eastAsia="en-AU"/>
        </w:rPr>
      </w:pPr>
    </w:p>
    <w:p w14:paraId="42549ABD" w14:textId="5353F61C" w:rsidR="00CD2765" w:rsidRDefault="00CD2765" w:rsidP="00CD2765">
      <w:pPr>
        <w:pStyle w:val="Body"/>
        <w:pBdr>
          <w:top w:val="single" w:sz="4" w:space="1" w:color="auto"/>
          <w:left w:val="single" w:sz="4" w:space="4" w:color="auto"/>
          <w:bottom w:val="single" w:sz="4" w:space="1" w:color="auto"/>
          <w:right w:val="single" w:sz="4" w:space="4" w:color="auto"/>
        </w:pBdr>
        <w:rPr>
          <w:lang w:eastAsia="en-AU"/>
        </w:rPr>
      </w:pPr>
    </w:p>
    <w:p w14:paraId="57157CD1" w14:textId="53B0BE10" w:rsidR="00CD2765" w:rsidRDefault="00CD2765" w:rsidP="00CD2765">
      <w:pPr>
        <w:pStyle w:val="Body"/>
        <w:pBdr>
          <w:top w:val="single" w:sz="4" w:space="1" w:color="auto"/>
          <w:left w:val="single" w:sz="4" w:space="4" w:color="auto"/>
          <w:bottom w:val="single" w:sz="4" w:space="1" w:color="auto"/>
          <w:right w:val="single" w:sz="4" w:space="4" w:color="auto"/>
        </w:pBdr>
        <w:rPr>
          <w:lang w:eastAsia="en-AU"/>
        </w:rPr>
      </w:pPr>
    </w:p>
    <w:p w14:paraId="3E785204" w14:textId="7507FD04" w:rsidR="00CD2765" w:rsidRDefault="00CD2765" w:rsidP="00CD2765">
      <w:pPr>
        <w:pStyle w:val="Body"/>
        <w:pBdr>
          <w:top w:val="single" w:sz="4" w:space="1" w:color="auto"/>
          <w:left w:val="single" w:sz="4" w:space="4" w:color="auto"/>
          <w:bottom w:val="single" w:sz="4" w:space="1" w:color="auto"/>
          <w:right w:val="single" w:sz="4" w:space="4" w:color="auto"/>
        </w:pBdr>
        <w:rPr>
          <w:lang w:eastAsia="en-AU"/>
        </w:rPr>
      </w:pPr>
    </w:p>
    <w:p w14:paraId="4E8276E4" w14:textId="3DC312FB" w:rsidR="00CD2765" w:rsidRDefault="00CD2765" w:rsidP="00CD2765">
      <w:pPr>
        <w:pStyle w:val="Body"/>
        <w:pBdr>
          <w:top w:val="single" w:sz="4" w:space="1" w:color="auto"/>
          <w:left w:val="single" w:sz="4" w:space="4" w:color="auto"/>
          <w:bottom w:val="single" w:sz="4" w:space="1" w:color="auto"/>
          <w:right w:val="single" w:sz="4" w:space="4" w:color="auto"/>
        </w:pBdr>
        <w:rPr>
          <w:lang w:eastAsia="en-AU"/>
        </w:rPr>
      </w:pPr>
    </w:p>
    <w:p w14:paraId="7FBBEDFD" w14:textId="77777777" w:rsidR="00CD2765" w:rsidRPr="00CD2765" w:rsidRDefault="00CD2765" w:rsidP="00CD2765">
      <w:pPr>
        <w:pStyle w:val="Body"/>
        <w:pBdr>
          <w:top w:val="single" w:sz="4" w:space="1" w:color="auto"/>
          <w:left w:val="single" w:sz="4" w:space="4" w:color="auto"/>
          <w:bottom w:val="single" w:sz="4" w:space="1" w:color="auto"/>
          <w:right w:val="single" w:sz="4" w:space="4" w:color="auto"/>
        </w:pBdr>
        <w:rPr>
          <w:lang w:eastAsia="en-AU"/>
        </w:rPr>
      </w:pPr>
    </w:p>
    <w:p w14:paraId="1D7E5BA0" w14:textId="77777777" w:rsidR="00CD2765" w:rsidRDefault="00CD2765">
      <w:pPr>
        <w:rPr>
          <w:rFonts w:eastAsia="Times New Roman" w:cstheme="minorHAnsi"/>
          <w:b/>
          <w:noProof/>
          <w:color w:val="464748"/>
          <w:kern w:val="22"/>
          <w:sz w:val="36"/>
          <w:szCs w:val="36"/>
          <w:lang w:eastAsia="en-AU"/>
        </w:rPr>
      </w:pPr>
      <w:r>
        <w:br w:type="page"/>
      </w:r>
    </w:p>
    <w:p w14:paraId="3AF47676" w14:textId="67992854" w:rsidR="004228FD" w:rsidRDefault="004228FD" w:rsidP="0057567E">
      <w:pPr>
        <w:pStyle w:val="Heading2"/>
        <w:spacing w:before="360"/>
      </w:pPr>
      <w:bookmarkStart w:id="46" w:name="_Toc12542868"/>
      <w:r>
        <w:lastRenderedPageBreak/>
        <w:t>Provide workplace learning</w:t>
      </w:r>
      <w:bookmarkEnd w:id="46"/>
    </w:p>
    <w:p w14:paraId="4F714D74" w14:textId="77777777" w:rsidR="004228FD" w:rsidRDefault="004228FD" w:rsidP="00073F24">
      <w:pPr>
        <w:pStyle w:val="Heading3"/>
      </w:pPr>
      <w:bookmarkStart w:id="47" w:name="_Toc12542869"/>
      <w:r>
        <w:t>Providing workplace learning opportunities</w:t>
      </w:r>
      <w:bookmarkEnd w:id="47"/>
    </w:p>
    <w:p w14:paraId="48B54B02" w14:textId="77777777" w:rsidR="004228FD" w:rsidRDefault="004228FD" w:rsidP="004228FD">
      <w:pPr>
        <w:pStyle w:val="Body"/>
      </w:pPr>
      <w:r>
        <w:t>Once you have consulted the appropriate personnel, you will be able to identify appropriate workplace learning opportunities for employees.</w:t>
      </w:r>
    </w:p>
    <w:p w14:paraId="6E0B6CD5" w14:textId="77777777" w:rsidR="004228FD" w:rsidRDefault="004228FD" w:rsidP="004228FD">
      <w:pPr>
        <w:pStyle w:val="Body"/>
      </w:pPr>
      <w:r>
        <w:t>These opportunities may be internal or external, depending on facilities and teaching staff available within your organisation. The opportunities available will also depend on your organisation’s budget for training employees in WHS areas.</w:t>
      </w:r>
    </w:p>
    <w:p w14:paraId="475B10CE" w14:textId="77777777" w:rsidR="004228FD" w:rsidRDefault="004228FD" w:rsidP="004228FD">
      <w:pPr>
        <w:pStyle w:val="Body"/>
      </w:pPr>
      <w:r>
        <w:t>Workplace opportunities may include:</w:t>
      </w:r>
    </w:p>
    <w:p w14:paraId="0BA07832" w14:textId="77777777" w:rsidR="004228FD" w:rsidRDefault="004228FD" w:rsidP="00073F24">
      <w:pPr>
        <w:pStyle w:val="BulletListLevel1"/>
      </w:pPr>
      <w:r>
        <w:t>External WHS training courses</w:t>
      </w:r>
      <w:r w:rsidR="00073F24">
        <w:t>.</w:t>
      </w:r>
    </w:p>
    <w:p w14:paraId="262FC2F9" w14:textId="77777777" w:rsidR="004228FD" w:rsidRDefault="004228FD" w:rsidP="00073F24">
      <w:pPr>
        <w:pStyle w:val="BulletListLevel1"/>
      </w:pPr>
      <w:r>
        <w:t>Mentorship schemes</w:t>
      </w:r>
      <w:r w:rsidR="00073F24">
        <w:t>.</w:t>
      </w:r>
    </w:p>
    <w:p w14:paraId="115795C3" w14:textId="77777777" w:rsidR="004228FD" w:rsidRDefault="004228FD" w:rsidP="00073F24">
      <w:pPr>
        <w:pStyle w:val="BulletListLevel1"/>
      </w:pPr>
      <w:r>
        <w:t>Further qualifications</w:t>
      </w:r>
      <w:r w:rsidR="00073F24">
        <w:t>.</w:t>
      </w:r>
    </w:p>
    <w:p w14:paraId="6819225E" w14:textId="77777777" w:rsidR="004228FD" w:rsidRDefault="004228FD" w:rsidP="00073F24">
      <w:pPr>
        <w:pStyle w:val="BulletListLevel1"/>
      </w:pPr>
      <w:r>
        <w:t>Online courses</w:t>
      </w:r>
      <w:r w:rsidR="00073F24">
        <w:t>.</w:t>
      </w:r>
    </w:p>
    <w:p w14:paraId="274869C2" w14:textId="77777777" w:rsidR="004228FD" w:rsidRDefault="00073F24" w:rsidP="00073F24">
      <w:pPr>
        <w:pStyle w:val="BulletListLevel1"/>
      </w:pPr>
      <w:r>
        <w:t>Fast track programs.</w:t>
      </w:r>
    </w:p>
    <w:p w14:paraId="44BF7EF0" w14:textId="77777777" w:rsidR="003F08F5" w:rsidRDefault="003F08F5" w:rsidP="003F08F5">
      <w:pPr>
        <w:pStyle w:val="Body"/>
        <w:keepNext/>
      </w:pPr>
      <w:r>
        <w:rPr>
          <w:noProof/>
          <w:lang w:eastAsia="en-AU"/>
        </w:rPr>
        <w:drawing>
          <wp:inline distT="0" distB="0" distL="0" distR="0" wp14:anchorId="768EAB9C" wp14:editId="38AD39E3">
            <wp:extent cx="5426600" cy="3619500"/>
            <wp:effectExtent l="0" t="0" r="3175" b="0"/>
            <wp:docPr id="26" name="Picture 26" descr="Learning is Hanging 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Learning is Hanging Out"/>
                    <pic:cNvPicPr>
                      <a:picLocks noChangeAspect="1" noChangeArrowheads="1"/>
                    </pic:cNvPicPr>
                  </pic:nvPicPr>
                  <pic:blipFill>
                    <a:blip r:embed="rId36" cstate="screen">
                      <a:extLst>
                        <a:ext uri="{28A0092B-C50C-407E-A947-70E740481C1C}">
                          <a14:useLocalDpi xmlns:a14="http://schemas.microsoft.com/office/drawing/2010/main"/>
                        </a:ext>
                      </a:extLst>
                    </a:blip>
                    <a:srcRect/>
                    <a:stretch>
                      <a:fillRect/>
                    </a:stretch>
                  </pic:blipFill>
                  <pic:spPr bwMode="auto">
                    <a:xfrm>
                      <a:off x="0" y="0"/>
                      <a:ext cx="5451522" cy="3636123"/>
                    </a:xfrm>
                    <a:prstGeom prst="rect">
                      <a:avLst/>
                    </a:prstGeom>
                    <a:noFill/>
                    <a:ln>
                      <a:noFill/>
                    </a:ln>
                  </pic:spPr>
                </pic:pic>
              </a:graphicData>
            </a:graphic>
          </wp:inline>
        </w:drawing>
      </w:r>
    </w:p>
    <w:p w14:paraId="779F9447" w14:textId="302CE97A" w:rsidR="003F08F5" w:rsidRDefault="003F08F5" w:rsidP="003F08F5">
      <w:pPr>
        <w:pStyle w:val="Caption"/>
      </w:pPr>
      <w:r>
        <w:t xml:space="preserve">Figure </w:t>
      </w:r>
      <w:fldSimple w:instr=" SEQ Figure \* ARABIC ">
        <w:r w:rsidR="00A53094">
          <w:rPr>
            <w:noProof/>
          </w:rPr>
          <w:t>2</w:t>
        </w:r>
      </w:fldSimple>
      <w:r>
        <w:t xml:space="preserve"> Learning sign.</w:t>
      </w:r>
    </w:p>
    <w:p w14:paraId="200E09C0" w14:textId="767EC02E" w:rsidR="0057567E" w:rsidRDefault="0057567E" w:rsidP="0057567E">
      <w:pPr>
        <w:pStyle w:val="Body"/>
        <w:rPr>
          <w:noProof/>
          <w:lang w:eastAsia="en-AU"/>
        </w:rPr>
      </w:pPr>
      <w:r>
        <w:br w:type="page"/>
      </w:r>
    </w:p>
    <w:p w14:paraId="5598CF29" w14:textId="77777777" w:rsidR="004228FD" w:rsidRDefault="004228FD" w:rsidP="0057567E">
      <w:pPr>
        <w:pStyle w:val="Heading3"/>
      </w:pPr>
      <w:bookmarkStart w:id="48" w:name="_Toc12542870"/>
      <w:r>
        <w:lastRenderedPageBreak/>
        <w:t>Coaching and mentoring</w:t>
      </w:r>
      <w:bookmarkEnd w:id="48"/>
    </w:p>
    <w:p w14:paraId="62502B83" w14:textId="77777777" w:rsidR="004228FD" w:rsidRDefault="004228FD" w:rsidP="004228FD">
      <w:pPr>
        <w:pStyle w:val="Body"/>
      </w:pPr>
      <w:r>
        <w:t>You should pay attention to how you provide coaching and mentorship to employees to meet WHS training needs.</w:t>
      </w:r>
    </w:p>
    <w:p w14:paraId="38A235B4" w14:textId="77777777" w:rsidR="004228FD" w:rsidRDefault="004228FD" w:rsidP="004228FD">
      <w:pPr>
        <w:pStyle w:val="Body"/>
      </w:pPr>
      <w:r>
        <w:t>You may have an involvement in the training process, or you may delegate training tasks to other internal personnel, or external training providers. This will be based on organisational policies and procedures.</w:t>
      </w:r>
    </w:p>
    <w:p w14:paraId="41F3108F" w14:textId="77777777" w:rsidR="004228FD" w:rsidRDefault="004228FD" w:rsidP="004228FD">
      <w:pPr>
        <w:pStyle w:val="Body"/>
      </w:pPr>
      <w:r>
        <w:t>You may need to:</w:t>
      </w:r>
    </w:p>
    <w:p w14:paraId="24CF1372" w14:textId="77777777" w:rsidR="004228FD" w:rsidRDefault="004228FD" w:rsidP="00073F24">
      <w:pPr>
        <w:pStyle w:val="BulletListLevel1"/>
      </w:pPr>
      <w:r>
        <w:t>Provide one-to-one training for employees that are not meeting WHS requirements</w:t>
      </w:r>
    </w:p>
    <w:p w14:paraId="3729B98E" w14:textId="77777777" w:rsidR="004228FD" w:rsidRDefault="004228FD" w:rsidP="00073F24">
      <w:pPr>
        <w:pStyle w:val="BulletlistLevel2"/>
      </w:pPr>
      <w:r>
        <w:t>demonstrate how activities, tasks, and procedures should be carried out</w:t>
      </w:r>
    </w:p>
    <w:p w14:paraId="56C05ED1" w14:textId="77777777" w:rsidR="004228FD" w:rsidRDefault="004228FD" w:rsidP="00073F24">
      <w:pPr>
        <w:pStyle w:val="BulletlistLevel2"/>
      </w:pPr>
      <w:r>
        <w:t>provide verbal instructions and advice</w:t>
      </w:r>
    </w:p>
    <w:p w14:paraId="2D0256C9" w14:textId="77777777" w:rsidR="004228FD" w:rsidRDefault="004228FD" w:rsidP="00073F24">
      <w:pPr>
        <w:pStyle w:val="BulletlistLevel2"/>
      </w:pPr>
      <w:r>
        <w:t>provide appropriate learning materials</w:t>
      </w:r>
      <w:r w:rsidR="0057567E">
        <w:t>.</w:t>
      </w:r>
    </w:p>
    <w:p w14:paraId="4DC83536" w14:textId="77777777" w:rsidR="004228FD" w:rsidRDefault="004228FD" w:rsidP="00073F24">
      <w:pPr>
        <w:pStyle w:val="BulletListLevel1"/>
      </w:pPr>
      <w:r>
        <w:t xml:space="preserve">Provide group training </w:t>
      </w:r>
    </w:p>
    <w:p w14:paraId="14AE2A71" w14:textId="77777777" w:rsidR="004228FD" w:rsidRDefault="004228FD" w:rsidP="00073F24">
      <w:pPr>
        <w:pStyle w:val="BulletlistLevel2"/>
      </w:pPr>
      <w:r>
        <w:t>again, demonstration, verbal instructions, and learning materials can be used for training</w:t>
      </w:r>
      <w:r w:rsidR="0057567E">
        <w:t>.</w:t>
      </w:r>
    </w:p>
    <w:p w14:paraId="789EF203" w14:textId="77777777" w:rsidR="004228FD" w:rsidRDefault="004228FD" w:rsidP="00073F24">
      <w:pPr>
        <w:pStyle w:val="BulletListLevel1"/>
      </w:pPr>
      <w:r>
        <w:t>Organise for the less experienced employees to be mentored by more experienced employees</w:t>
      </w:r>
    </w:p>
    <w:p w14:paraId="04B74971" w14:textId="77777777" w:rsidR="004228FD" w:rsidRDefault="004228FD" w:rsidP="00073F24">
      <w:pPr>
        <w:pStyle w:val="BulletlistLevel2"/>
      </w:pPr>
      <w:r>
        <w:t>teaming employees up can help less experienced employees to be guided in all aspects of WHS</w:t>
      </w:r>
    </w:p>
    <w:p w14:paraId="06891A58" w14:textId="57349464" w:rsidR="00883519" w:rsidRDefault="00CD2765" w:rsidP="0057567E">
      <w:pPr>
        <w:pStyle w:val="BulletlistLevel2"/>
        <w:spacing w:after="360"/>
      </w:pPr>
      <w:r>
        <w:t xml:space="preserve">when </w:t>
      </w:r>
      <w:r w:rsidR="004228FD">
        <w:t>shadowing a more experienced member of the work team, an employee can pick up advice and tips as they work on tasks.</w:t>
      </w:r>
    </w:p>
    <w:p w14:paraId="64F027BC" w14:textId="77777777" w:rsidR="00CD2765" w:rsidRDefault="00CD2765">
      <w:r>
        <w:br w:type="page"/>
      </w:r>
    </w:p>
    <w:tbl>
      <w:tblPr>
        <w:tblW w:w="0" w:type="auto"/>
        <w:shd w:val="clear" w:color="auto" w:fill="E7E7D4"/>
        <w:tblLook w:val="0600" w:firstRow="0" w:lastRow="0" w:firstColumn="0" w:lastColumn="0" w:noHBand="1" w:noVBand="1"/>
      </w:tblPr>
      <w:tblGrid>
        <w:gridCol w:w="992"/>
        <w:gridCol w:w="8034"/>
      </w:tblGrid>
      <w:tr w:rsidR="00310067" w14:paraId="5D2358F6" w14:textId="77777777" w:rsidTr="00310067">
        <w:trPr>
          <w:trHeight w:val="659"/>
        </w:trPr>
        <w:tc>
          <w:tcPr>
            <w:tcW w:w="992" w:type="dxa"/>
            <w:shd w:val="clear" w:color="auto" w:fill="E7E7D4"/>
            <w:vAlign w:val="center"/>
            <w:hideMark/>
          </w:tcPr>
          <w:p w14:paraId="141DA5D4" w14:textId="568DB4EE" w:rsidR="00310067" w:rsidRDefault="00310067">
            <w:pPr>
              <w:pStyle w:val="Body"/>
              <w:spacing w:after="0" w:line="240" w:lineRule="auto"/>
              <w:jc w:val="center"/>
            </w:pPr>
            <w:bookmarkStart w:id="49" w:name="_Toc12542871"/>
            <w:r>
              <w:rPr>
                <w:b/>
                <w:noProof/>
                <w:lang w:eastAsia="en-AU"/>
              </w:rPr>
              <w:lastRenderedPageBreak/>
              <w:drawing>
                <wp:inline distT="0" distB="0" distL="0" distR="0" wp14:anchorId="45DB9631" wp14:editId="36041B07">
                  <wp:extent cx="361950" cy="361950"/>
                  <wp:effectExtent l="0" t="0" r="0"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c 5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61950" cy="361950"/>
                          </a:xfrm>
                          <a:prstGeom prst="rect">
                            <a:avLst/>
                          </a:prstGeom>
                          <a:noFill/>
                          <a:ln>
                            <a:noFill/>
                          </a:ln>
                        </pic:spPr>
                      </pic:pic>
                    </a:graphicData>
                  </a:graphic>
                </wp:inline>
              </w:drawing>
            </w:r>
          </w:p>
        </w:tc>
        <w:tc>
          <w:tcPr>
            <w:tcW w:w="8034" w:type="dxa"/>
            <w:shd w:val="clear" w:color="auto" w:fill="E7E7D4"/>
            <w:hideMark/>
          </w:tcPr>
          <w:p w14:paraId="506F6931" w14:textId="77777777" w:rsidR="00310067" w:rsidRDefault="00310067">
            <w:pPr>
              <w:pStyle w:val="Heading1NOTOC"/>
              <w:spacing w:line="276" w:lineRule="auto"/>
              <w:rPr>
                <w:lang w:eastAsia="en-US"/>
              </w:rPr>
            </w:pPr>
            <w:r>
              <w:rPr>
                <w:lang w:eastAsia="en-US"/>
              </w:rPr>
              <w:t>Collaboration</w:t>
            </w:r>
          </w:p>
        </w:tc>
      </w:tr>
    </w:tbl>
    <w:p w14:paraId="7300D3F7" w14:textId="07C3DAFD" w:rsidR="000C306C" w:rsidRDefault="000C306C" w:rsidP="000C306C">
      <w:pPr>
        <w:pStyle w:val="Heading2"/>
      </w:pPr>
      <w:r>
        <w:t xml:space="preserve">Activity 3.3: </w:t>
      </w:r>
      <w:r w:rsidR="00B010E0">
        <w:t>Workplace learning</w:t>
      </w:r>
      <w:bookmarkEnd w:id="49"/>
    </w:p>
    <w:p w14:paraId="3E347965" w14:textId="22E527D7" w:rsidR="000C306C" w:rsidRPr="00CD2765" w:rsidRDefault="00CD2765" w:rsidP="003E4ECA">
      <w:pPr>
        <w:pStyle w:val="Body"/>
      </w:pPr>
      <w:r>
        <w:t>Continue your discussion fro</w:t>
      </w:r>
      <w:r w:rsidRPr="00CD2765">
        <w:t>m Activity 3.2, list</w:t>
      </w:r>
      <w:r w:rsidR="009F7129" w:rsidRPr="00CD2765">
        <w:t xml:space="preserve"> five examples of workplace learning opportunities that your </w:t>
      </w:r>
      <w:r w:rsidRPr="00CD2765">
        <w:t xml:space="preserve">virtual organisation could </w:t>
      </w:r>
      <w:r w:rsidR="009F7129" w:rsidRPr="00CD2765">
        <w:t>offer.</w:t>
      </w:r>
    </w:p>
    <w:p w14:paraId="0C7D588F" w14:textId="77777777" w:rsidR="00CD2765" w:rsidRDefault="00CD2765" w:rsidP="00CD2765">
      <w:pPr>
        <w:pStyle w:val="Body"/>
        <w:pBdr>
          <w:top w:val="single" w:sz="4" w:space="1" w:color="auto"/>
          <w:left w:val="single" w:sz="4" w:space="4" w:color="auto"/>
          <w:bottom w:val="single" w:sz="4" w:space="1" w:color="auto"/>
          <w:right w:val="single" w:sz="4" w:space="4" w:color="auto"/>
        </w:pBdr>
      </w:pPr>
    </w:p>
    <w:p w14:paraId="429B12A1" w14:textId="77777777" w:rsidR="00CD2765" w:rsidRDefault="00CD2765" w:rsidP="00CD2765">
      <w:pPr>
        <w:pStyle w:val="Body"/>
        <w:pBdr>
          <w:top w:val="single" w:sz="4" w:space="1" w:color="auto"/>
          <w:left w:val="single" w:sz="4" w:space="4" w:color="auto"/>
          <w:bottom w:val="single" w:sz="4" w:space="1" w:color="auto"/>
          <w:right w:val="single" w:sz="4" w:space="4" w:color="auto"/>
        </w:pBdr>
      </w:pPr>
    </w:p>
    <w:p w14:paraId="3062501F" w14:textId="77777777" w:rsidR="00CD2765" w:rsidRDefault="00CD2765" w:rsidP="00CD2765">
      <w:pPr>
        <w:pStyle w:val="Body"/>
        <w:pBdr>
          <w:top w:val="single" w:sz="4" w:space="1" w:color="auto"/>
          <w:left w:val="single" w:sz="4" w:space="4" w:color="auto"/>
          <w:bottom w:val="single" w:sz="4" w:space="1" w:color="auto"/>
          <w:right w:val="single" w:sz="4" w:space="4" w:color="auto"/>
        </w:pBdr>
      </w:pPr>
    </w:p>
    <w:p w14:paraId="019B3E09" w14:textId="77777777" w:rsidR="00CD2765" w:rsidRDefault="00CD2765" w:rsidP="00CD2765">
      <w:pPr>
        <w:pStyle w:val="Body"/>
        <w:pBdr>
          <w:top w:val="single" w:sz="4" w:space="1" w:color="auto"/>
          <w:left w:val="single" w:sz="4" w:space="4" w:color="auto"/>
          <w:bottom w:val="single" w:sz="4" w:space="1" w:color="auto"/>
          <w:right w:val="single" w:sz="4" w:space="4" w:color="auto"/>
        </w:pBdr>
      </w:pPr>
    </w:p>
    <w:p w14:paraId="2C6ED752" w14:textId="77777777" w:rsidR="00CD2765" w:rsidRDefault="00CD2765" w:rsidP="00CD2765">
      <w:pPr>
        <w:pStyle w:val="Body"/>
        <w:pBdr>
          <w:top w:val="single" w:sz="4" w:space="1" w:color="auto"/>
          <w:left w:val="single" w:sz="4" w:space="4" w:color="auto"/>
          <w:bottom w:val="single" w:sz="4" w:space="1" w:color="auto"/>
          <w:right w:val="single" w:sz="4" w:space="4" w:color="auto"/>
        </w:pBdr>
      </w:pPr>
    </w:p>
    <w:p w14:paraId="5D09CFB0" w14:textId="77777777" w:rsidR="00CD2765" w:rsidRDefault="00CD2765" w:rsidP="00CD2765">
      <w:pPr>
        <w:pStyle w:val="Body"/>
        <w:pBdr>
          <w:top w:val="single" w:sz="4" w:space="1" w:color="auto"/>
          <w:left w:val="single" w:sz="4" w:space="4" w:color="auto"/>
          <w:bottom w:val="single" w:sz="4" w:space="1" w:color="auto"/>
          <w:right w:val="single" w:sz="4" w:space="4" w:color="auto"/>
        </w:pBdr>
      </w:pPr>
    </w:p>
    <w:p w14:paraId="7815FFB9" w14:textId="77777777" w:rsidR="00CD2765" w:rsidRDefault="00CD2765" w:rsidP="00CD2765">
      <w:pPr>
        <w:pStyle w:val="Body"/>
        <w:pBdr>
          <w:top w:val="single" w:sz="4" w:space="1" w:color="auto"/>
          <w:left w:val="single" w:sz="4" w:space="4" w:color="auto"/>
          <w:bottom w:val="single" w:sz="4" w:space="1" w:color="auto"/>
          <w:right w:val="single" w:sz="4" w:space="4" w:color="auto"/>
        </w:pBdr>
      </w:pPr>
    </w:p>
    <w:p w14:paraId="2ACFA9E5" w14:textId="77777777" w:rsidR="00CD2765" w:rsidRDefault="00CD2765" w:rsidP="00CD2765">
      <w:pPr>
        <w:pStyle w:val="Body"/>
        <w:pBdr>
          <w:top w:val="single" w:sz="4" w:space="1" w:color="auto"/>
          <w:left w:val="single" w:sz="4" w:space="4" w:color="auto"/>
          <w:bottom w:val="single" w:sz="4" w:space="1" w:color="auto"/>
          <w:right w:val="single" w:sz="4" w:space="4" w:color="auto"/>
        </w:pBdr>
      </w:pPr>
    </w:p>
    <w:p w14:paraId="7C3C41B9" w14:textId="77777777" w:rsidR="00CD2765" w:rsidRDefault="00CD2765" w:rsidP="00CD2765">
      <w:pPr>
        <w:pStyle w:val="Body"/>
        <w:pBdr>
          <w:top w:val="single" w:sz="4" w:space="1" w:color="auto"/>
          <w:left w:val="single" w:sz="4" w:space="4" w:color="auto"/>
          <w:bottom w:val="single" w:sz="4" w:space="1" w:color="auto"/>
          <w:right w:val="single" w:sz="4" w:space="4" w:color="auto"/>
        </w:pBdr>
      </w:pPr>
    </w:p>
    <w:p w14:paraId="40F9564D" w14:textId="77777777" w:rsidR="00CD2765" w:rsidRDefault="00CD2765" w:rsidP="00CD2765">
      <w:pPr>
        <w:pStyle w:val="Body"/>
        <w:pBdr>
          <w:top w:val="single" w:sz="4" w:space="1" w:color="auto"/>
          <w:left w:val="single" w:sz="4" w:space="4" w:color="auto"/>
          <w:bottom w:val="single" w:sz="4" w:space="1" w:color="auto"/>
          <w:right w:val="single" w:sz="4" w:space="4" w:color="auto"/>
        </w:pBdr>
      </w:pPr>
    </w:p>
    <w:p w14:paraId="7E21F1C1" w14:textId="2A8EBD1A" w:rsidR="0057567E" w:rsidRDefault="0057567E" w:rsidP="0057567E">
      <w:pPr>
        <w:pStyle w:val="Body"/>
        <w:rPr>
          <w:noProof/>
          <w:lang w:eastAsia="en-AU"/>
        </w:rPr>
      </w:pPr>
      <w:r>
        <w:br w:type="page"/>
      </w:r>
    </w:p>
    <w:p w14:paraId="774476B1" w14:textId="28AE65ED" w:rsidR="004228FD" w:rsidRDefault="00CD2765" w:rsidP="0057567E">
      <w:pPr>
        <w:pStyle w:val="Heading2"/>
      </w:pPr>
      <w:bookmarkStart w:id="50" w:name="_Toc12542872"/>
      <w:r>
        <w:lastRenderedPageBreak/>
        <w:t>Determine</w:t>
      </w:r>
      <w:r w:rsidR="004228FD">
        <w:t xml:space="preserve"> the costs associated with providing training</w:t>
      </w:r>
      <w:bookmarkEnd w:id="50"/>
    </w:p>
    <w:p w14:paraId="188A4EA0" w14:textId="77777777" w:rsidR="004228FD" w:rsidRDefault="004228FD" w:rsidP="0057567E">
      <w:pPr>
        <w:pStyle w:val="Heading3"/>
      </w:pPr>
      <w:bookmarkStart w:id="51" w:name="_Toc12542873"/>
      <w:r w:rsidRPr="00BB72B1">
        <w:t>Identifying the costs of training</w:t>
      </w:r>
      <w:bookmarkEnd w:id="51"/>
    </w:p>
    <w:p w14:paraId="0CF72060" w14:textId="099661D0" w:rsidR="004228FD" w:rsidRDefault="004228FD" w:rsidP="004228FD">
      <w:pPr>
        <w:pStyle w:val="Body"/>
      </w:pPr>
      <w:r>
        <w:t>As m</w:t>
      </w:r>
      <w:r w:rsidR="00CD2765">
        <w:t>entioned in the previous section</w:t>
      </w:r>
      <w:r>
        <w:t>, your options for providing training will be limited by the budget set for WHS training. You will need to spend time identifying the costs of training to make sure it is financially viable</w:t>
      </w:r>
      <w:r w:rsidR="00CD2765">
        <w:t>, although this is not a good reason for non-delivery of essential training</w:t>
      </w:r>
      <w:r>
        <w:t>. Identifying costs will also help to make you aware of what is being spent in which areas, which can help you to improve efficiency in the long run.</w:t>
      </w:r>
    </w:p>
    <w:p w14:paraId="7FA1CAF4" w14:textId="77777777" w:rsidR="004228FD" w:rsidRDefault="004228FD" w:rsidP="004228FD">
      <w:pPr>
        <w:pStyle w:val="Body"/>
      </w:pPr>
      <w:r>
        <w:t>You should keep in mind that, although training can be financially costly, it is necessary to meet and maintain WHS standards across the organisation.</w:t>
      </w:r>
    </w:p>
    <w:p w14:paraId="7CF3E8CD" w14:textId="77777777" w:rsidR="004228FD" w:rsidRDefault="004228FD" w:rsidP="004228FD">
      <w:pPr>
        <w:pStyle w:val="Body"/>
      </w:pPr>
      <w:r>
        <w:t>Common areas of cost may include:</w:t>
      </w:r>
    </w:p>
    <w:p w14:paraId="3436EB8C" w14:textId="77777777" w:rsidR="004228FD" w:rsidRPr="0057567E" w:rsidRDefault="004228FD" w:rsidP="0057567E">
      <w:pPr>
        <w:pStyle w:val="BulletListLevel1"/>
        <w:rPr>
          <w:b/>
        </w:rPr>
      </w:pPr>
      <w:r w:rsidRPr="0057567E">
        <w:rPr>
          <w:b/>
        </w:rPr>
        <w:t>Training staff costs</w:t>
      </w:r>
    </w:p>
    <w:p w14:paraId="39F72311" w14:textId="0D2FC7B7" w:rsidR="004228FD" w:rsidRDefault="00BB72B1" w:rsidP="0057567E">
      <w:pPr>
        <w:pStyle w:val="BulletlistLevel2"/>
      </w:pPr>
      <w:r>
        <w:t>W</w:t>
      </w:r>
      <w:r w:rsidR="004228FD">
        <w:t xml:space="preserve">hether training staff are internal or external, </w:t>
      </w:r>
      <w:r>
        <w:t>do they</w:t>
      </w:r>
      <w:r w:rsidR="004228FD">
        <w:t xml:space="preserve"> need to be compensated for their efforts</w:t>
      </w:r>
      <w:r>
        <w:t>?</w:t>
      </w:r>
    </w:p>
    <w:p w14:paraId="59090869" w14:textId="77777777" w:rsidR="004228FD" w:rsidRPr="0057567E" w:rsidRDefault="004228FD" w:rsidP="0057567E">
      <w:pPr>
        <w:pStyle w:val="BulletListLevel1"/>
        <w:rPr>
          <w:b/>
        </w:rPr>
      </w:pPr>
      <w:r w:rsidRPr="0057567E">
        <w:rPr>
          <w:b/>
        </w:rPr>
        <w:t>Training area and facility costs</w:t>
      </w:r>
    </w:p>
    <w:p w14:paraId="4A9477B0" w14:textId="2D0F2FA3" w:rsidR="004228FD" w:rsidRDefault="00BB72B1" w:rsidP="0057567E">
      <w:pPr>
        <w:pStyle w:val="BulletlistLevel2"/>
      </w:pPr>
      <w:r>
        <w:t>F</w:t>
      </w:r>
      <w:r w:rsidR="004228FD">
        <w:t xml:space="preserve">or example, you may have to </w:t>
      </w:r>
      <w:r>
        <w:t>hire</w:t>
      </w:r>
      <w:r w:rsidR="004228FD">
        <w:t xml:space="preserve"> a facility </w:t>
      </w:r>
      <w:r>
        <w:t xml:space="preserve">in which </w:t>
      </w:r>
      <w:r w:rsidR="004228FD">
        <w:t>to train employees</w:t>
      </w:r>
      <w:r w:rsidR="0057567E">
        <w:t>.</w:t>
      </w:r>
    </w:p>
    <w:p w14:paraId="3CC08915" w14:textId="77777777" w:rsidR="004228FD" w:rsidRPr="0057567E" w:rsidRDefault="004228FD" w:rsidP="0057567E">
      <w:pPr>
        <w:pStyle w:val="BulletListLevel1"/>
        <w:rPr>
          <w:b/>
        </w:rPr>
      </w:pPr>
      <w:r w:rsidRPr="0057567E">
        <w:rPr>
          <w:b/>
        </w:rPr>
        <w:t>Learning material costs</w:t>
      </w:r>
    </w:p>
    <w:p w14:paraId="4157C4EB" w14:textId="08D89D4C" w:rsidR="004228FD" w:rsidRDefault="00BB72B1" w:rsidP="0057567E">
      <w:pPr>
        <w:pStyle w:val="BulletlistLevel2"/>
      </w:pPr>
      <w:r>
        <w:t xml:space="preserve">For example, textbooks or </w:t>
      </w:r>
      <w:r w:rsidR="004228FD">
        <w:t>printing costs</w:t>
      </w:r>
      <w:r>
        <w:t>, disposables used in training such as face masks when learning CPR in First Aid courses.</w:t>
      </w:r>
    </w:p>
    <w:p w14:paraId="5F2A407D" w14:textId="77777777" w:rsidR="004228FD" w:rsidRPr="0057567E" w:rsidRDefault="004228FD" w:rsidP="0057567E">
      <w:pPr>
        <w:pStyle w:val="BulletListLevel1"/>
        <w:rPr>
          <w:b/>
        </w:rPr>
      </w:pPr>
      <w:r w:rsidRPr="0057567E">
        <w:rPr>
          <w:b/>
        </w:rPr>
        <w:t xml:space="preserve">Reduced production capacity while employees are training </w:t>
      </w:r>
    </w:p>
    <w:p w14:paraId="72F8E26F" w14:textId="3DBE5A23" w:rsidR="004228FD" w:rsidRDefault="00BB72B1" w:rsidP="0057567E">
      <w:pPr>
        <w:pStyle w:val="BulletlistLevel2"/>
      </w:pPr>
      <w:r>
        <w:t>T</w:t>
      </w:r>
      <w:r w:rsidR="004228FD">
        <w:t>aking employees away from their usual tasks will often reduce production capacity, usually meaning th</w:t>
      </w:r>
      <w:r>
        <w:t xml:space="preserve">at overall profits could be reduced. This may be offset by increased productivity due to </w:t>
      </w:r>
      <w:r w:rsidR="000443FD">
        <w:t>fewer</w:t>
      </w:r>
      <w:r>
        <w:t xml:space="preserve"> staff days off work sick or injured.</w:t>
      </w:r>
    </w:p>
    <w:p w14:paraId="5113B329" w14:textId="77777777" w:rsidR="004228FD" w:rsidRPr="0057567E" w:rsidRDefault="004228FD" w:rsidP="0057567E">
      <w:pPr>
        <w:pStyle w:val="BulletListLevel1"/>
        <w:rPr>
          <w:b/>
        </w:rPr>
      </w:pPr>
      <w:r w:rsidRPr="0057567E">
        <w:rPr>
          <w:b/>
        </w:rPr>
        <w:t>Equipment costs</w:t>
      </w:r>
    </w:p>
    <w:p w14:paraId="7BCD0907" w14:textId="4032F006" w:rsidR="004228FD" w:rsidRDefault="00BB72B1" w:rsidP="0057567E">
      <w:pPr>
        <w:pStyle w:val="BulletlistLevel2"/>
      </w:pPr>
      <w:r>
        <w:t>F</w:t>
      </w:r>
      <w:r w:rsidR="004228FD">
        <w:t>or example, you</w:t>
      </w:r>
      <w:r>
        <w:t xml:space="preserve"> may have to provide computers or </w:t>
      </w:r>
      <w:r w:rsidR="004228FD">
        <w:t>tablets for training purposes</w:t>
      </w:r>
      <w:r w:rsidR="0057567E">
        <w:t>.</w:t>
      </w:r>
    </w:p>
    <w:p w14:paraId="03E04948" w14:textId="77777777" w:rsidR="004228FD" w:rsidRPr="0057567E" w:rsidRDefault="004228FD" w:rsidP="0057567E">
      <w:pPr>
        <w:pStyle w:val="BulletListLevel1"/>
        <w:rPr>
          <w:b/>
        </w:rPr>
      </w:pPr>
      <w:r w:rsidRPr="0057567E">
        <w:rPr>
          <w:b/>
        </w:rPr>
        <w:t>External training course costs</w:t>
      </w:r>
    </w:p>
    <w:p w14:paraId="4E680CD2" w14:textId="410285F9" w:rsidR="004228FD" w:rsidRDefault="00BB72B1" w:rsidP="0057567E">
      <w:pPr>
        <w:pStyle w:val="BulletlistLevel2"/>
      </w:pPr>
      <w:r>
        <w:t>E</w:t>
      </w:r>
      <w:r w:rsidR="004228FD">
        <w:t>xternal training courses will reduce the time needed to organise and run training, but they will usually cost more than in-house training.</w:t>
      </w:r>
    </w:p>
    <w:p w14:paraId="08C0C0F0" w14:textId="77777777" w:rsidR="0057567E" w:rsidRDefault="0057567E" w:rsidP="0057567E">
      <w:pPr>
        <w:pStyle w:val="Body"/>
        <w:rPr>
          <w:noProof/>
          <w:lang w:eastAsia="en-AU"/>
        </w:rPr>
      </w:pPr>
      <w:r>
        <w:br w:type="page"/>
      </w:r>
    </w:p>
    <w:p w14:paraId="65B67933" w14:textId="77777777" w:rsidR="004228FD" w:rsidRDefault="004228FD" w:rsidP="0057567E">
      <w:pPr>
        <w:pStyle w:val="Heading3"/>
      </w:pPr>
      <w:bookmarkStart w:id="52" w:name="_Toc12542874"/>
      <w:r>
        <w:lastRenderedPageBreak/>
        <w:t>Reporting the costs of training</w:t>
      </w:r>
      <w:bookmarkEnd w:id="52"/>
    </w:p>
    <w:p w14:paraId="24547458" w14:textId="77777777" w:rsidR="004228FD" w:rsidRDefault="004228FD" w:rsidP="004228FD">
      <w:pPr>
        <w:pStyle w:val="Body"/>
      </w:pPr>
      <w:r>
        <w:t>It is important that you report the costs of training so that management can see what is being spent on WHS training in specific periods. Supplying accurate financial figures can help managers create plans to support regular WHS training across departments.</w:t>
      </w:r>
    </w:p>
    <w:p w14:paraId="57000D23" w14:textId="77777777" w:rsidR="004228FD" w:rsidRDefault="004228FD" w:rsidP="004228FD">
      <w:pPr>
        <w:pStyle w:val="Body"/>
      </w:pPr>
      <w:r>
        <w:t>You may report cost information by:</w:t>
      </w:r>
    </w:p>
    <w:p w14:paraId="3804E842" w14:textId="77777777" w:rsidR="004228FD" w:rsidRDefault="004228FD" w:rsidP="004228FD">
      <w:pPr>
        <w:pStyle w:val="BulletListLevel1"/>
      </w:pPr>
      <w:r>
        <w:t>Handing over financial reports at regular meetings</w:t>
      </w:r>
      <w:r w:rsidR="0057567E">
        <w:t>.</w:t>
      </w:r>
    </w:p>
    <w:p w14:paraId="2F4EFF13" w14:textId="77777777" w:rsidR="004228FD" w:rsidRDefault="004228FD" w:rsidP="004228FD">
      <w:pPr>
        <w:pStyle w:val="BulletListLevel1"/>
      </w:pPr>
      <w:r>
        <w:t>Verbally reporting on training costs at regular</w:t>
      </w:r>
      <w:r w:rsidR="0057567E">
        <w:t xml:space="preserve"> meetings.</w:t>
      </w:r>
    </w:p>
    <w:p w14:paraId="049C403E" w14:textId="77777777" w:rsidR="00883519" w:rsidRDefault="004228FD" w:rsidP="0057567E">
      <w:pPr>
        <w:pStyle w:val="BulletListLevel1"/>
        <w:spacing w:after="360"/>
      </w:pPr>
      <w:r>
        <w:t>Updating a central financial database system which can be checked by managers at any point.</w:t>
      </w:r>
    </w:p>
    <w:tbl>
      <w:tblPr>
        <w:tblW w:w="0" w:type="auto"/>
        <w:shd w:val="clear" w:color="auto" w:fill="E7E7D4"/>
        <w:tblLook w:val="0600" w:firstRow="0" w:lastRow="0" w:firstColumn="0" w:lastColumn="0" w:noHBand="1" w:noVBand="1"/>
      </w:tblPr>
      <w:tblGrid>
        <w:gridCol w:w="992"/>
        <w:gridCol w:w="8034"/>
      </w:tblGrid>
      <w:tr w:rsidR="00310067" w14:paraId="64489BE7" w14:textId="77777777" w:rsidTr="00310067">
        <w:trPr>
          <w:trHeight w:val="659"/>
        </w:trPr>
        <w:tc>
          <w:tcPr>
            <w:tcW w:w="992" w:type="dxa"/>
            <w:shd w:val="clear" w:color="auto" w:fill="E7E7D4"/>
            <w:vAlign w:val="center"/>
            <w:hideMark/>
          </w:tcPr>
          <w:p w14:paraId="6BB2DEA9" w14:textId="02C14BD5" w:rsidR="00310067" w:rsidRDefault="00310067">
            <w:pPr>
              <w:pStyle w:val="Body"/>
              <w:spacing w:after="0" w:line="240" w:lineRule="auto"/>
              <w:jc w:val="center"/>
            </w:pPr>
            <w:bookmarkStart w:id="53" w:name="_Toc12542875"/>
            <w:r>
              <w:rPr>
                <w:b/>
                <w:noProof/>
                <w:lang w:eastAsia="en-AU"/>
              </w:rPr>
              <w:drawing>
                <wp:inline distT="0" distB="0" distL="0" distR="0" wp14:anchorId="750F6C19" wp14:editId="7B7641A5">
                  <wp:extent cx="361950" cy="361950"/>
                  <wp:effectExtent l="0" t="0" r="0" b="0"/>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c 5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61950" cy="361950"/>
                          </a:xfrm>
                          <a:prstGeom prst="rect">
                            <a:avLst/>
                          </a:prstGeom>
                          <a:noFill/>
                          <a:ln>
                            <a:noFill/>
                          </a:ln>
                        </pic:spPr>
                      </pic:pic>
                    </a:graphicData>
                  </a:graphic>
                </wp:inline>
              </w:drawing>
            </w:r>
          </w:p>
        </w:tc>
        <w:tc>
          <w:tcPr>
            <w:tcW w:w="8034" w:type="dxa"/>
            <w:shd w:val="clear" w:color="auto" w:fill="E7E7D4"/>
            <w:hideMark/>
          </w:tcPr>
          <w:p w14:paraId="4814E2AB" w14:textId="77777777" w:rsidR="00310067" w:rsidRDefault="00310067">
            <w:pPr>
              <w:pStyle w:val="Heading1NOTOC"/>
              <w:spacing w:line="276" w:lineRule="auto"/>
              <w:rPr>
                <w:lang w:eastAsia="en-US"/>
              </w:rPr>
            </w:pPr>
            <w:r>
              <w:rPr>
                <w:lang w:eastAsia="en-US"/>
              </w:rPr>
              <w:t>Collaboration</w:t>
            </w:r>
          </w:p>
        </w:tc>
      </w:tr>
    </w:tbl>
    <w:p w14:paraId="42EA0DBB" w14:textId="2A7C93CE" w:rsidR="000C306C" w:rsidRDefault="000C306C" w:rsidP="000C306C">
      <w:pPr>
        <w:pStyle w:val="Heading2"/>
      </w:pPr>
      <w:r>
        <w:t xml:space="preserve">Activity 3.4: </w:t>
      </w:r>
      <w:r w:rsidR="00B010E0">
        <w:t>Training costs</w:t>
      </w:r>
      <w:bookmarkEnd w:id="53"/>
    </w:p>
    <w:p w14:paraId="111645A4" w14:textId="0FC47361" w:rsidR="00883519" w:rsidRDefault="00BB72B1" w:rsidP="009F7129">
      <w:pPr>
        <w:pStyle w:val="Body"/>
      </w:pPr>
      <w:r w:rsidRPr="00BB72B1">
        <w:t xml:space="preserve">Continue your discussion from Activity 3.3, </w:t>
      </w:r>
      <w:r>
        <w:t>list</w:t>
      </w:r>
      <w:r w:rsidR="009F7129" w:rsidRPr="00BB72B1">
        <w:t xml:space="preserve"> five examples of costs associated with providing training for employees in your workplace.</w:t>
      </w:r>
    </w:p>
    <w:p w14:paraId="7E8B12C5" w14:textId="02651912" w:rsidR="00BB72B1" w:rsidRDefault="00BB72B1" w:rsidP="00BB72B1">
      <w:pPr>
        <w:pStyle w:val="Body"/>
        <w:pBdr>
          <w:top w:val="single" w:sz="4" w:space="1" w:color="auto"/>
          <w:left w:val="single" w:sz="4" w:space="4" w:color="auto"/>
          <w:bottom w:val="single" w:sz="4" w:space="1" w:color="auto"/>
          <w:right w:val="single" w:sz="4" w:space="4" w:color="auto"/>
        </w:pBdr>
      </w:pPr>
    </w:p>
    <w:p w14:paraId="7B7F8880" w14:textId="18B5813C" w:rsidR="00BB72B1" w:rsidRDefault="00BB72B1" w:rsidP="00BB72B1">
      <w:pPr>
        <w:pStyle w:val="Body"/>
        <w:pBdr>
          <w:top w:val="single" w:sz="4" w:space="1" w:color="auto"/>
          <w:left w:val="single" w:sz="4" w:space="4" w:color="auto"/>
          <w:bottom w:val="single" w:sz="4" w:space="1" w:color="auto"/>
          <w:right w:val="single" w:sz="4" w:space="4" w:color="auto"/>
        </w:pBdr>
      </w:pPr>
    </w:p>
    <w:p w14:paraId="062BA907" w14:textId="2935A40F" w:rsidR="00BB72B1" w:rsidRDefault="00BB72B1" w:rsidP="00BB72B1">
      <w:pPr>
        <w:pStyle w:val="Body"/>
        <w:pBdr>
          <w:top w:val="single" w:sz="4" w:space="1" w:color="auto"/>
          <w:left w:val="single" w:sz="4" w:space="4" w:color="auto"/>
          <w:bottom w:val="single" w:sz="4" w:space="1" w:color="auto"/>
          <w:right w:val="single" w:sz="4" w:space="4" w:color="auto"/>
        </w:pBdr>
      </w:pPr>
    </w:p>
    <w:p w14:paraId="09E39B29" w14:textId="1C61755B" w:rsidR="00BB72B1" w:rsidRDefault="00BB72B1" w:rsidP="00BB72B1">
      <w:pPr>
        <w:pStyle w:val="Body"/>
        <w:pBdr>
          <w:top w:val="single" w:sz="4" w:space="1" w:color="auto"/>
          <w:left w:val="single" w:sz="4" w:space="4" w:color="auto"/>
          <w:bottom w:val="single" w:sz="4" w:space="1" w:color="auto"/>
          <w:right w:val="single" w:sz="4" w:space="4" w:color="auto"/>
        </w:pBdr>
      </w:pPr>
    </w:p>
    <w:p w14:paraId="61DFD37D" w14:textId="7986AA0B" w:rsidR="00BB72B1" w:rsidRDefault="00BB72B1" w:rsidP="00BB72B1">
      <w:pPr>
        <w:pStyle w:val="Body"/>
        <w:pBdr>
          <w:top w:val="single" w:sz="4" w:space="1" w:color="auto"/>
          <w:left w:val="single" w:sz="4" w:space="4" w:color="auto"/>
          <w:bottom w:val="single" w:sz="4" w:space="1" w:color="auto"/>
          <w:right w:val="single" w:sz="4" w:space="4" w:color="auto"/>
        </w:pBdr>
      </w:pPr>
    </w:p>
    <w:p w14:paraId="3E3659F6" w14:textId="007124BE" w:rsidR="00BB72B1" w:rsidRDefault="00BB72B1" w:rsidP="00BB72B1">
      <w:pPr>
        <w:pStyle w:val="Body"/>
        <w:pBdr>
          <w:top w:val="single" w:sz="4" w:space="1" w:color="auto"/>
          <w:left w:val="single" w:sz="4" w:space="4" w:color="auto"/>
          <w:bottom w:val="single" w:sz="4" w:space="1" w:color="auto"/>
          <w:right w:val="single" w:sz="4" w:space="4" w:color="auto"/>
        </w:pBdr>
      </w:pPr>
    </w:p>
    <w:p w14:paraId="0F9B3676" w14:textId="4A310349" w:rsidR="00BB72B1" w:rsidRDefault="00BB72B1" w:rsidP="00BB72B1">
      <w:pPr>
        <w:pStyle w:val="Body"/>
        <w:pBdr>
          <w:top w:val="single" w:sz="4" w:space="1" w:color="auto"/>
          <w:left w:val="single" w:sz="4" w:space="4" w:color="auto"/>
          <w:bottom w:val="single" w:sz="4" w:space="1" w:color="auto"/>
          <w:right w:val="single" w:sz="4" w:space="4" w:color="auto"/>
        </w:pBdr>
      </w:pPr>
    </w:p>
    <w:p w14:paraId="5557EBEC" w14:textId="12B15854" w:rsidR="00BB72B1" w:rsidRDefault="00BB72B1" w:rsidP="00BB72B1">
      <w:pPr>
        <w:pStyle w:val="Body"/>
        <w:pBdr>
          <w:top w:val="single" w:sz="4" w:space="1" w:color="auto"/>
          <w:left w:val="single" w:sz="4" w:space="4" w:color="auto"/>
          <w:bottom w:val="single" w:sz="4" w:space="1" w:color="auto"/>
          <w:right w:val="single" w:sz="4" w:space="4" w:color="auto"/>
        </w:pBdr>
      </w:pPr>
    </w:p>
    <w:p w14:paraId="38964B22" w14:textId="77777777" w:rsidR="00BB72B1" w:rsidRPr="00BB72B1" w:rsidRDefault="00BB72B1" w:rsidP="00BB72B1">
      <w:pPr>
        <w:pStyle w:val="Body"/>
        <w:pBdr>
          <w:top w:val="single" w:sz="4" w:space="1" w:color="auto"/>
          <w:left w:val="single" w:sz="4" w:space="4" w:color="auto"/>
          <w:bottom w:val="single" w:sz="4" w:space="1" w:color="auto"/>
          <w:right w:val="single" w:sz="4" w:space="4" w:color="auto"/>
        </w:pBdr>
      </w:pPr>
    </w:p>
    <w:p w14:paraId="1E7A63E5" w14:textId="77777777" w:rsidR="001006AC" w:rsidRDefault="001006AC" w:rsidP="00E13153">
      <w:pPr>
        <w:pStyle w:val="Body"/>
      </w:pPr>
      <w:r>
        <w:br w:type="page"/>
      </w:r>
    </w:p>
    <w:p w14:paraId="58570E53" w14:textId="77777777" w:rsidR="001006AC" w:rsidRDefault="001006AC" w:rsidP="001006AC">
      <w:pPr>
        <w:pStyle w:val="Body"/>
      </w:pPr>
    </w:p>
    <w:p w14:paraId="1ECD6098" w14:textId="77777777" w:rsidR="001006AC" w:rsidRDefault="001006AC" w:rsidP="001006AC">
      <w:pPr>
        <w:pStyle w:val="Sectionnumber"/>
      </w:pPr>
      <w:r>
        <w:rPr>
          <w:noProof/>
          <w:lang w:eastAsia="en-AU"/>
        </w:rPr>
        <mc:AlternateContent>
          <mc:Choice Requires="wpg">
            <w:drawing>
              <wp:anchor distT="0" distB="0" distL="114300" distR="114300" simplePos="0" relativeHeight="251658249" behindDoc="1" locked="0" layoutInCell="1" allowOverlap="1" wp14:anchorId="3C795CB8" wp14:editId="16E6C880">
                <wp:simplePos x="0" y="0"/>
                <wp:positionH relativeFrom="margin">
                  <wp:posOffset>1741170</wp:posOffset>
                </wp:positionH>
                <wp:positionV relativeFrom="paragraph">
                  <wp:posOffset>1831340</wp:posOffset>
                </wp:positionV>
                <wp:extent cx="3876676" cy="3305175"/>
                <wp:effectExtent l="0" t="0" r="9525" b="9525"/>
                <wp:wrapNone/>
                <wp:docPr id="96" name="Group 96"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97" name="Rectangle 97"/>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8" name="Rectangle 98"/>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9" name="Rectangle 99"/>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0" name="Rectangle 100"/>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351629F" id="Group 96" o:spid="_x0000_s1026" alt="Section 1&#10;Section name" style="position:absolute;margin-left:137.1pt;margin-top:144.2pt;width:305.25pt;height:260.25pt;z-index:-251658231;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sSlsAMAACYSAAAOAAAAZHJzL2Uyb0RvYy54bWzsWG1v3CgQ/n5S/wOi0n1rbLwvXvviVKvk&#10;Ep0UtVHTqp8Jxl5LNnDAxpv79TeA7d0mkXJpq0on7RfMywwDD/MMg0/f77oW3XNtGikKTE5ijLhg&#10;smxEXeAvny/frTAyloqStlLwAj9wg9+fvfnttFc5T+RGtiXXCCYRJu9VgTfWqjyKDNvwjpoTqbiA&#10;wUrqjlpo6joqNe1h9q6NkjheRr3UpdKScWOg9yIM4jM/f1VxZj9WleEWtQWGtVlfal/euTI6O6V5&#10;ranaNGxYBv2OVXS0EWB0muqCWoq2unkyVdcwLY2s7AmTXSSrqmHc7wF2Q+JHu7nScqv8Xuq8r9UE&#10;E0D7CKfvnpZ9uL/RqCkLnC0xErSDM/JmkWuX3DAA6xZghPNF5Pe3u/UfY8sJO/x6VecwzZVWt+pG&#10;Dx11aDlIdpXu3Bc2i3Ye+YcJeb6ziEHnbJUulylYZDA2m8ULki7C2bANHKDTe0cw2iuyzZ8vqEZ7&#10;y0a2TXnZtK1bhtH13Xmr0T0Fl0gu0ll26SyB+IFY5DY17aFX4Jxmj7/5MfxvN1Rxf6zGATfin474&#10;fwK4qahbjrI0AOzlJnRNbgDoZ6AFEJMs8zAlZJlMGE4ox3E8A2A9ytmKxAHkA6SUNvaKyw65SoE1&#10;rMS7Nb2/NjagNIo4+4CQgxUGaN4KVwo5dMCkoYd7Fg7qDsmweF+zDy0Pup94BV4Ix0y8Pc9/Ph0T&#10;ZYwLS4ZzagVIO7UKbE+Ks5cVB3mnGlY1KScvK08a3rIUdlLuGiH1cxO005KrIA9udrBvV72T5QM4&#10;gJYhMhnFLhuA/poae0M1hCIIWhBe7Ucoqlb2BZZDDaON1P881+/kwUNhFKMeQluBzd9bqjlG7V8C&#10;fDcj87mLhb4xX6QJNPThyN3hiNh25xKoAvSD1fmqk7ftWK207L5CFF47qzBEBQPbBWZWj41zG0Iu&#10;xHHG12svBvFPUXstbhUbT9251ufdV6rV4H8WPPeDHPlC80duGGTdeQi53lpZNd5H97gOeAN3XZj6&#10;FSSG6y4E0QMSr15FYpLNZyQOwY6kZL4YLqmRxCSbzRbpPJA4mWeLRZA4shgfWXxk8cmrUqExtLjg&#10;cHAVwx36hMXZq1j8bbYycjekOcMFvCIZOVJ3uPaP1D1S92dQl8SQgTzmruv075L/mEfDrevTZPcW&#10;gWry5ApekiwZWExCPeTG41NnzJGPaTQkjt8m78c0+v+dRvuXMfyM8C/m4ceJ+9tx2PZp9/73ztm/&#10;AAAA//8DAFBLAwQUAAYACAAAACEAAwYHKOEAAAALAQAADwAAAGRycy9kb3ducmV2LnhtbEyPQUvD&#10;QBCF74L/YRnBm90kVpvGbEop6qkItoL0ts1Ok9DsbMhuk/TfO570NG+Yx5vv5avJtmLA3jeOFMSz&#10;CARS6UxDlYKv/dtDCsIHTUa3jlDBFT2situbXGfGjfSJwy5UgkPIZ1pBHUKXSenLGq32M9ch8e3k&#10;eqsDr30lTa9HDretTKLoWVrdEH+odYebGsvz7mIVvI96XD/Gr8P2fNpcD/unj+9tjErd303rFxAB&#10;p/Bnhl98RoeCmY7uQsaLVkGymCdsZZGmcxDs4LkAcWQRpUuQRS7/dyh+AAAA//8DAFBLAQItABQA&#10;BgAIAAAAIQC2gziS/gAAAOEBAAATAAAAAAAAAAAAAAAAAAAAAABbQ29udGVudF9UeXBlc10ueG1s&#10;UEsBAi0AFAAGAAgAAAAhADj9If/WAAAAlAEAAAsAAAAAAAAAAAAAAAAALwEAAF9yZWxzLy5yZWxz&#10;UEsBAi0AFAAGAAgAAAAhACZ6xKWwAwAAJhIAAA4AAAAAAAAAAAAAAAAALgIAAGRycy9lMm9Eb2Mu&#10;eG1sUEsBAi0AFAAGAAgAAAAhAAMGByjhAAAACwEAAA8AAAAAAAAAAAAAAAAACgYAAGRycy9kb3du&#10;cmV2LnhtbFBLBQYAAAAABAAEAPMAAAAYBwAAAAA=&#10;">
                <v:rect id="Rectangle 97"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uNllwQAAANsAAAAPAAAAZHJzL2Rvd25yZXYueG1sRI/BasMw&#10;EETvgf6D2EJvsewemtaNEtIEQ8itSaHXxVpbJtLKWIrt/n0VKPQ4zMwbZr2dnRUjDaHzrKDIchDE&#10;tdcdtwq+LtXyFUSIyBqtZ1LwQwG2m4fFGkvtJ/6k8RxbkSAcSlRgYuxLKUNtyGHIfE+cvMYPDmOS&#10;Qyv1gFOCOyuf8/xFOuw4LRjsaW+ovp5vTsH88Y3SW0MNSpefxqo4FHur1NPjvHsHEWmO/+G/9lEr&#10;eFvB/Uv6AXLzCwAA//8DAFBLAQItABQABgAIAAAAIQDb4fbL7gAAAIUBAAATAAAAAAAAAAAAAAAA&#10;AAAAAABbQ29udGVudF9UeXBlc10ueG1sUEsBAi0AFAAGAAgAAAAhAFr0LFu/AAAAFQEAAAsAAAAA&#10;AAAAAAAAAAAAHwEAAF9yZWxzLy5yZWxzUEsBAi0AFAAGAAgAAAAhALq42WXBAAAA2wAAAA8AAAAA&#10;AAAAAAAAAAAABwIAAGRycy9kb3ducmV2LnhtbFBLBQYAAAAAAwADALcAAAD1AgAAAAA=&#10;" filled="f" stroked="f"/>
                <v:rect id="Rectangle 98"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00XvgAAANsAAAAPAAAAZHJzL2Rvd25yZXYueG1sRE/Pa8Iw&#10;FL4P/B/CE3Zb0+4wZm0UdQjD21Tw+mieTTF5KUms9b9fDoMdP77fzXpyVowUYu9ZQVWUIIhbr3vu&#10;FJxP+7dPEDEha7SeScGTIqxXs5cGa+0f/EPjMXUih3CsUYFJaailjK0hh7HwA3Hmrj44TBmGTuqA&#10;jxzurHwvyw/psOfcYHCgnaH2drw7BdP2gtJbQ1eUrjyM++qr2lmlXufTZgki0ZT+xX/ub61gkcfm&#10;L/kHyNUvAAAA//8DAFBLAQItABQABgAIAAAAIQDb4fbL7gAAAIUBAAATAAAAAAAAAAAAAAAAAAAA&#10;AABbQ29udGVudF9UeXBlc10ueG1sUEsBAi0AFAAGAAgAAAAhAFr0LFu/AAAAFQEAAAsAAAAAAAAA&#10;AAAAAAAAHwEAAF9yZWxzLy5yZWxzUEsBAi0AFAAGAAgAAAAhAMsnTRe+AAAA2wAAAA8AAAAAAAAA&#10;AAAAAAAABwIAAGRycy9kb3ducmV2LnhtbFBLBQYAAAAAAwADALcAAADyAgAAAAA=&#10;" filled="f" stroked="f"/>
                <v:rect id="Rectangle 99"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iMwQAAANsAAAAPAAAAZHJzL2Rvd25yZXYueG1sRI/BasMw&#10;EETvhfyD2EBvjeweSuNYCUmKIfRWN5DrYq0tE2llLMVx/r4qFHocZuYNU+5mZ8VEY+g9K8hXGQji&#10;xuueOwXn7+rlHUSIyBqtZ1LwoAC77eKpxEL7O3/RVMdOJAiHAhWYGIdCytAYchhWfiBOXutHhzHJ&#10;sZN6xHuCOytfs+xNOuw5LRgc6GioudY3p2A+XFB6a6hF6bLPqco/8qNV6nk57zcgIs3xP/zXPmkF&#10;6zX8fkk/QG5/AAAA//8DAFBLAQItABQABgAIAAAAIQDb4fbL7gAAAIUBAAATAAAAAAAAAAAAAAAA&#10;AAAAAABbQ29udGVudF9UeXBlc10ueG1sUEsBAi0AFAAGAAgAAAAhAFr0LFu/AAAAFQEAAAsAAAAA&#10;AAAAAAAAAAAAHwEAAF9yZWxzLy5yZWxzUEsBAi0AFAAGAAgAAAAhAKRr6IzBAAAA2wAAAA8AAAAA&#10;AAAAAAAAAAAABwIAAGRycy9kb3ducmV2LnhtbFBLBQYAAAAAAwADALcAAAD1AgAAAAA=&#10;" filled="f" stroked="f"/>
                <v:rect id="Rectangle 100"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A8DnwQAAANwAAAAPAAAAZHJzL2Rvd25yZXYueG1sRI9BawIx&#10;EIXvQv9DmEJvmmwPRbZGsRah9FYVeh0242YxmSybdN3+e+cgeJvhvXnvm9VmikGNNOQusYVqYUAR&#10;N8l13Fo4HffzJahckB2GxGThnzJs1k+zFdYuXfmHxkNplYRwrtGCL6Wvtc6Np4h5kXpi0c5piFhk&#10;HVrtBrxKeAz61Zg3HbFjafDY085Tczn8RQvTxy/qFDydUUfzPe6rz2oXrH15nrbvoApN5WG+X385&#10;wTeCL8/IBHp9AwAA//8DAFBLAQItABQABgAIAAAAIQDb4fbL7gAAAIUBAAATAAAAAAAAAAAAAAAA&#10;AAAAAABbQ29udGVudF9UeXBlc10ueG1sUEsBAi0AFAAGAAgAAAAhAFr0LFu/AAAAFQEAAAsAAAAA&#10;AAAAAAAAAAAAHwEAAF9yZWxzLy5yZWxzUEsBAi0AFAAGAAgAAAAhAPcDwOfBAAAA3AAAAA8AAAAA&#10;AAAAAAAAAAAABwIAAGRycy9kb3ducmV2LnhtbFBLBQYAAAAAAwADALcAAAD1AgAAAAA=&#10;" filled="f" stroked="f"/>
                <w10:wrap anchorx="margin"/>
              </v:group>
            </w:pict>
          </mc:Fallback>
        </mc:AlternateContent>
      </w:r>
      <w:r>
        <w:t>Topic 4</w:t>
      </w:r>
    </w:p>
    <w:p w14:paraId="47FF63E9" w14:textId="77777777" w:rsidR="001006AC" w:rsidRPr="000443FD" w:rsidRDefault="004228FD" w:rsidP="000443FD">
      <w:pPr>
        <w:pStyle w:val="Sectionname"/>
      </w:pPr>
      <w:r w:rsidRPr="000443FD">
        <w:t xml:space="preserve">Implement and monitor </w:t>
      </w:r>
      <w:r w:rsidRPr="000443FD">
        <w:br/>
        <w:t xml:space="preserve">procedures for </w:t>
      </w:r>
      <w:r w:rsidR="00153983" w:rsidRPr="000443FD">
        <w:br/>
      </w:r>
      <w:r w:rsidRPr="000443FD">
        <w:t xml:space="preserve">identifying </w:t>
      </w:r>
      <w:r w:rsidR="00153983" w:rsidRPr="000443FD">
        <w:br/>
      </w:r>
      <w:r w:rsidRPr="000443FD">
        <w:t xml:space="preserve">hazards and </w:t>
      </w:r>
      <w:r w:rsidR="00153983" w:rsidRPr="000443FD">
        <w:br/>
      </w:r>
      <w:r w:rsidRPr="000443FD">
        <w:t>controlling risks</w:t>
      </w:r>
    </w:p>
    <w:p w14:paraId="2BA8C06E" w14:textId="77777777" w:rsidR="001006AC" w:rsidRDefault="001006AC" w:rsidP="001006AC">
      <w:pPr>
        <w:pStyle w:val="Body"/>
      </w:pPr>
      <w:r>
        <w:br w:type="page"/>
      </w:r>
    </w:p>
    <w:p w14:paraId="03EB0D30" w14:textId="77777777" w:rsidR="001006AC" w:rsidRDefault="001006AC" w:rsidP="00153983">
      <w:pPr>
        <w:pStyle w:val="Heading1"/>
      </w:pPr>
      <w:bookmarkStart w:id="54" w:name="_Toc12542876"/>
      <w:r>
        <w:lastRenderedPageBreak/>
        <w:t>Topic 4</w:t>
      </w:r>
      <w:r w:rsidR="00814CDB">
        <w:t>:</w:t>
      </w:r>
      <w:r>
        <w:t xml:space="preserve"> </w:t>
      </w:r>
      <w:r w:rsidR="00153983">
        <w:t>Implement and monitor procedures for identifying hazards and controlling risks</w:t>
      </w:r>
      <w:bookmarkEnd w:id="54"/>
    </w:p>
    <w:p w14:paraId="6B659A04" w14:textId="77777777" w:rsidR="00223847" w:rsidRDefault="00223847" w:rsidP="00223847">
      <w:pPr>
        <w:pStyle w:val="Heading2"/>
      </w:pPr>
      <w:bookmarkStart w:id="55" w:name="_Toc12542877"/>
      <w:r>
        <w:t>Introduction</w:t>
      </w:r>
      <w:bookmarkEnd w:id="55"/>
      <w:r>
        <w:t xml:space="preserve"> </w:t>
      </w:r>
    </w:p>
    <w:p w14:paraId="33D27268" w14:textId="31CEFDBD" w:rsidR="00223847" w:rsidRPr="00223847" w:rsidRDefault="000C306C" w:rsidP="000C306C">
      <w:pPr>
        <w:pStyle w:val="Body"/>
      </w:pPr>
      <w:r>
        <w:t>In this topic</w:t>
      </w:r>
      <w:r w:rsidR="00310067">
        <w:t>,</w:t>
      </w:r>
      <w:r>
        <w:t xml:space="preserve"> you </w:t>
      </w:r>
      <w:r w:rsidR="00310067">
        <w:t>will be able to</w:t>
      </w:r>
      <w:r>
        <w:t>:</w:t>
      </w:r>
    </w:p>
    <w:p w14:paraId="2B7BC970" w14:textId="77777777" w:rsidR="004228FD" w:rsidRDefault="004228FD" w:rsidP="004228FD">
      <w:pPr>
        <w:pStyle w:val="BulletListLevel1"/>
      </w:pPr>
      <w:r>
        <w:t>Identify and report on hazards in work area according to WHS policies and procedures and WHS legislative and regulatory requirements.</w:t>
      </w:r>
    </w:p>
    <w:p w14:paraId="46EB965E" w14:textId="77777777" w:rsidR="004228FD" w:rsidRDefault="004228FD" w:rsidP="004228FD">
      <w:pPr>
        <w:pStyle w:val="BulletListLevel1"/>
      </w:pPr>
      <w:r>
        <w:t>Promptly action team member hazard reports according to organisational procedures and WHS legislative and regulatory requirements.</w:t>
      </w:r>
    </w:p>
    <w:p w14:paraId="56F47554" w14:textId="77777777" w:rsidR="004228FD" w:rsidRDefault="004228FD" w:rsidP="004228FD">
      <w:pPr>
        <w:pStyle w:val="BulletListLevel1"/>
      </w:pPr>
      <w:r>
        <w:t>Implement procedures to control risks using the hierarchy of control, according to organisational and WHS legislative requirements.</w:t>
      </w:r>
    </w:p>
    <w:p w14:paraId="7B4607E8" w14:textId="01406A92" w:rsidR="004228FD" w:rsidRDefault="004228FD" w:rsidP="004228FD">
      <w:pPr>
        <w:pStyle w:val="BulletListLevel1"/>
      </w:pPr>
      <w:r>
        <w:t xml:space="preserve">Identify and report inadequacies in existing risk controls according to </w:t>
      </w:r>
      <w:r w:rsidR="00C935E6">
        <w:t xml:space="preserve">the </w:t>
      </w:r>
      <w:r>
        <w:t>hierarchy of control and WHS legislative requirements.</w:t>
      </w:r>
    </w:p>
    <w:p w14:paraId="48AA3ACE" w14:textId="77777777" w:rsidR="004228FD" w:rsidRDefault="004228FD" w:rsidP="004228FD">
      <w:pPr>
        <w:pStyle w:val="BulletListLevel1"/>
      </w:pPr>
      <w:r>
        <w:t>Monitor outcomes of reports on inadequacies, where appropriate, to ensure a prompt organisational response.</w:t>
      </w:r>
    </w:p>
    <w:p w14:paraId="459EBD7D" w14:textId="5F00C2BB" w:rsidR="004228FD" w:rsidRDefault="004228FD" w:rsidP="0057567E">
      <w:pPr>
        <w:pStyle w:val="Heading2"/>
        <w:spacing w:before="360"/>
      </w:pPr>
      <w:bookmarkStart w:id="56" w:name="_Toc12542878"/>
      <w:r>
        <w:t>Identify and report on ha</w:t>
      </w:r>
      <w:r w:rsidR="0057567E">
        <w:t>zards</w:t>
      </w:r>
      <w:bookmarkEnd w:id="56"/>
    </w:p>
    <w:p w14:paraId="75D83747" w14:textId="77777777" w:rsidR="004228FD" w:rsidRDefault="004228FD" w:rsidP="0057567E">
      <w:pPr>
        <w:pStyle w:val="Heading3"/>
      </w:pPr>
      <w:bookmarkStart w:id="57" w:name="_Toc12542879"/>
      <w:r>
        <w:t>Identifying workplace hazards</w:t>
      </w:r>
      <w:bookmarkEnd w:id="57"/>
    </w:p>
    <w:p w14:paraId="02CD9AF4" w14:textId="0B48D28E" w:rsidR="004228FD" w:rsidRDefault="004228FD" w:rsidP="004228FD">
      <w:pPr>
        <w:pStyle w:val="Body"/>
      </w:pPr>
      <w:r>
        <w:t xml:space="preserve">You will need to identify hazards as soon as they arise so that risks can be </w:t>
      </w:r>
      <w:r w:rsidR="000443FD">
        <w:t>appropriately managed</w:t>
      </w:r>
      <w:r>
        <w:t>.</w:t>
      </w:r>
    </w:p>
    <w:p w14:paraId="24BE355E" w14:textId="77777777" w:rsidR="004228FD" w:rsidRDefault="004228FD" w:rsidP="004228FD">
      <w:pPr>
        <w:pStyle w:val="Body"/>
      </w:pPr>
      <w:r>
        <w:t>The hazards that you face will largely depend on the type of industry you are in, as well as your organisation’s workplace, procedures, and common tasks.</w:t>
      </w:r>
    </w:p>
    <w:p w14:paraId="30122FDE" w14:textId="77777777" w:rsidR="004228FD" w:rsidRDefault="004228FD" w:rsidP="004228FD">
      <w:pPr>
        <w:pStyle w:val="Body"/>
      </w:pPr>
      <w:r w:rsidRPr="0057567E">
        <w:rPr>
          <w:b/>
        </w:rPr>
        <w:t>Remember:</w:t>
      </w:r>
      <w:r>
        <w:t xml:space="preserve"> you will need to stay alert to hazards, making regular checks. Hazards can arise at any time, posing a serious risk to you, your colleagues, clients, and customers.</w:t>
      </w:r>
    </w:p>
    <w:p w14:paraId="44C32486" w14:textId="77777777" w:rsidR="004228FD" w:rsidRDefault="004228FD" w:rsidP="004228FD">
      <w:pPr>
        <w:pStyle w:val="Body"/>
      </w:pPr>
      <w:r>
        <w:t>Hazards may include:</w:t>
      </w:r>
    </w:p>
    <w:p w14:paraId="0D5D1075" w14:textId="77777777" w:rsidR="004228FD" w:rsidRPr="0057567E" w:rsidRDefault="004228FD" w:rsidP="0057567E">
      <w:pPr>
        <w:pStyle w:val="BulletListLevel1"/>
        <w:rPr>
          <w:b/>
        </w:rPr>
      </w:pPr>
      <w:r w:rsidRPr="0057567E">
        <w:rPr>
          <w:b/>
        </w:rPr>
        <w:t>Fire hazards</w:t>
      </w:r>
    </w:p>
    <w:p w14:paraId="464D21EF" w14:textId="7B981134" w:rsidR="004228FD" w:rsidRDefault="00771D36" w:rsidP="0057567E">
      <w:pPr>
        <w:pStyle w:val="BulletlistLevel2"/>
      </w:pPr>
      <w:r>
        <w:t>F</w:t>
      </w:r>
      <w:r w:rsidR="004228FD">
        <w:t>or example, placing flammable materials close to areas where excessive heat is created</w:t>
      </w:r>
      <w:r w:rsidR="0057567E">
        <w:t>.</w:t>
      </w:r>
    </w:p>
    <w:p w14:paraId="181BA7F7" w14:textId="77777777" w:rsidR="004228FD" w:rsidRPr="0057567E" w:rsidRDefault="004228FD" w:rsidP="0057567E">
      <w:pPr>
        <w:pStyle w:val="BulletListLevel1"/>
        <w:rPr>
          <w:b/>
        </w:rPr>
      </w:pPr>
      <w:r w:rsidRPr="0057567E">
        <w:rPr>
          <w:b/>
        </w:rPr>
        <w:t>Electrical hazards</w:t>
      </w:r>
    </w:p>
    <w:p w14:paraId="780775E9" w14:textId="32F727A9" w:rsidR="004228FD" w:rsidRDefault="00771D36" w:rsidP="0057567E">
      <w:pPr>
        <w:pStyle w:val="BulletlistLevel2"/>
      </w:pPr>
      <w:r>
        <w:t>F</w:t>
      </w:r>
      <w:r w:rsidR="004228FD">
        <w:t>or example, a plug socket which has been damaged and been left unfixed</w:t>
      </w:r>
      <w:r w:rsidR="0057567E">
        <w:t>.</w:t>
      </w:r>
    </w:p>
    <w:p w14:paraId="51435AEA" w14:textId="77777777" w:rsidR="00153983" w:rsidRDefault="00153983">
      <w:pPr>
        <w:rPr>
          <w:b/>
        </w:rPr>
      </w:pPr>
      <w:r>
        <w:rPr>
          <w:b/>
        </w:rPr>
        <w:br w:type="page"/>
      </w:r>
    </w:p>
    <w:p w14:paraId="200392CF" w14:textId="77777777" w:rsidR="004228FD" w:rsidRPr="0057567E" w:rsidRDefault="004228FD" w:rsidP="0057567E">
      <w:pPr>
        <w:pStyle w:val="BulletListLevel1"/>
        <w:rPr>
          <w:b/>
        </w:rPr>
      </w:pPr>
      <w:r w:rsidRPr="0057567E">
        <w:rPr>
          <w:b/>
        </w:rPr>
        <w:lastRenderedPageBreak/>
        <w:t>Slip hazards</w:t>
      </w:r>
    </w:p>
    <w:p w14:paraId="4423D3D5" w14:textId="73E6AF9F" w:rsidR="004228FD" w:rsidRDefault="00771D36" w:rsidP="0057567E">
      <w:pPr>
        <w:pStyle w:val="BulletlistLevel2"/>
      </w:pPr>
      <w:r>
        <w:t>F</w:t>
      </w:r>
      <w:r w:rsidR="004228FD">
        <w:t>or example, wet floors after cleanin</w:t>
      </w:r>
      <w:r w:rsidR="0057567E">
        <w:t>g processes have been completed.</w:t>
      </w:r>
    </w:p>
    <w:p w14:paraId="2D827AE8" w14:textId="77777777" w:rsidR="004228FD" w:rsidRPr="0057567E" w:rsidRDefault="004228FD" w:rsidP="0057567E">
      <w:pPr>
        <w:pStyle w:val="BulletListLevel1"/>
        <w:rPr>
          <w:b/>
        </w:rPr>
      </w:pPr>
      <w:r w:rsidRPr="0057567E">
        <w:rPr>
          <w:b/>
        </w:rPr>
        <w:t>Flooding</w:t>
      </w:r>
    </w:p>
    <w:p w14:paraId="01B1D8AC" w14:textId="5A494149" w:rsidR="004228FD" w:rsidRDefault="00771D36" w:rsidP="0057567E">
      <w:pPr>
        <w:pStyle w:val="BulletlistLevel2"/>
      </w:pPr>
      <w:r>
        <w:t>F</w:t>
      </w:r>
      <w:r w:rsidR="004228FD">
        <w:t>or example, areas may flood if the workplace is positioned close to a river or water source with poor flood defences</w:t>
      </w:r>
      <w:r w:rsidR="0057567E">
        <w:t>.</w:t>
      </w:r>
    </w:p>
    <w:p w14:paraId="1ED1EF6A" w14:textId="77777777" w:rsidR="004228FD" w:rsidRPr="0057567E" w:rsidRDefault="004228FD" w:rsidP="0057567E">
      <w:pPr>
        <w:pStyle w:val="BulletListLevel1"/>
        <w:rPr>
          <w:b/>
        </w:rPr>
      </w:pPr>
      <w:r w:rsidRPr="0057567E">
        <w:rPr>
          <w:b/>
        </w:rPr>
        <w:t>Chemical hazards</w:t>
      </w:r>
    </w:p>
    <w:p w14:paraId="76DA806F" w14:textId="67AC2C37" w:rsidR="004228FD" w:rsidRDefault="00771D36" w:rsidP="0057567E">
      <w:pPr>
        <w:pStyle w:val="BulletlistLevel2"/>
      </w:pPr>
      <w:r>
        <w:t>F</w:t>
      </w:r>
      <w:r w:rsidR="004228FD">
        <w:t>or example, the incorrect storage of acidic chemical supplies</w:t>
      </w:r>
      <w:r w:rsidR="0057567E">
        <w:t>.</w:t>
      </w:r>
    </w:p>
    <w:p w14:paraId="377E2BBE" w14:textId="77777777" w:rsidR="004228FD" w:rsidRPr="0057567E" w:rsidRDefault="004228FD" w:rsidP="0057567E">
      <w:pPr>
        <w:pStyle w:val="BulletListLevel1"/>
        <w:rPr>
          <w:b/>
        </w:rPr>
      </w:pPr>
      <w:r w:rsidRPr="0057567E">
        <w:rPr>
          <w:b/>
        </w:rPr>
        <w:t>Allergen hazards</w:t>
      </w:r>
    </w:p>
    <w:p w14:paraId="7E60F6F4" w14:textId="53A92917" w:rsidR="004228FD" w:rsidRDefault="00771D36" w:rsidP="0057567E">
      <w:pPr>
        <w:pStyle w:val="BulletlistLevel2"/>
      </w:pPr>
      <w:r>
        <w:t>F</w:t>
      </w:r>
      <w:r w:rsidR="004228FD">
        <w:t xml:space="preserve">or example, inappropriately labelled food in the organisation’s </w:t>
      </w:r>
      <w:r w:rsidR="0057567E">
        <w:t>café.</w:t>
      </w:r>
    </w:p>
    <w:p w14:paraId="68EEF429" w14:textId="77777777" w:rsidR="004228FD" w:rsidRPr="0057567E" w:rsidRDefault="004228FD" w:rsidP="0057567E">
      <w:pPr>
        <w:pStyle w:val="BulletListLevel1"/>
        <w:rPr>
          <w:b/>
        </w:rPr>
      </w:pPr>
      <w:r w:rsidRPr="0057567E">
        <w:rPr>
          <w:b/>
        </w:rPr>
        <w:t>Falling items</w:t>
      </w:r>
    </w:p>
    <w:p w14:paraId="3219BD1C" w14:textId="23E99126" w:rsidR="004228FD" w:rsidRDefault="00771D36" w:rsidP="0057567E">
      <w:pPr>
        <w:pStyle w:val="BulletlistLevel2"/>
      </w:pPr>
      <w:r>
        <w:t>F</w:t>
      </w:r>
      <w:r w:rsidR="004228FD">
        <w:t>or example, items that have been stacked incorrectly.</w:t>
      </w:r>
    </w:p>
    <w:p w14:paraId="2078AA73" w14:textId="77777777" w:rsidR="004228FD" w:rsidRDefault="004228FD" w:rsidP="00153983">
      <w:pPr>
        <w:pStyle w:val="Heading3"/>
        <w:spacing w:before="160"/>
      </w:pPr>
      <w:bookmarkStart w:id="58" w:name="_Toc12542880"/>
      <w:r w:rsidRPr="00DD339E">
        <w:t>Reporting on workplace hazards</w:t>
      </w:r>
      <w:bookmarkEnd w:id="58"/>
    </w:p>
    <w:p w14:paraId="502FB7FF" w14:textId="77777777" w:rsidR="004228FD" w:rsidRDefault="004228FD" w:rsidP="004228FD">
      <w:pPr>
        <w:pStyle w:val="Body"/>
      </w:pPr>
      <w:r>
        <w:t>It is essential that you report on hazards as soon as they are identified, as the safety of others relies on the quick and accurate communication of all risks.</w:t>
      </w:r>
    </w:p>
    <w:p w14:paraId="51B290A5" w14:textId="77777777" w:rsidR="004228FD" w:rsidRDefault="004228FD" w:rsidP="004228FD">
      <w:pPr>
        <w:pStyle w:val="Body"/>
      </w:pPr>
      <w:r>
        <w:t>When you make a report to the appropriate member of personnel, then action can be taken.</w:t>
      </w:r>
    </w:p>
    <w:p w14:paraId="4A63F011" w14:textId="4E5BB207" w:rsidR="004228FD" w:rsidRDefault="004228FD" w:rsidP="000443FD">
      <w:pPr>
        <w:pStyle w:val="Body"/>
      </w:pPr>
      <w:r>
        <w:t xml:space="preserve">The way you report on hazards will often depend on the severity of the hazard and the risk that it poses. Of course, more serious hazards will need to be </w:t>
      </w:r>
      <w:r w:rsidR="00DD339E">
        <w:t>dealt with</w:t>
      </w:r>
      <w:r>
        <w:t xml:space="preserve"> immediately, so that action can be taken to remove any danger.</w:t>
      </w:r>
    </w:p>
    <w:p w14:paraId="76FDAC1E" w14:textId="77777777" w:rsidR="004228FD" w:rsidRDefault="004228FD" w:rsidP="00153983">
      <w:pPr>
        <w:pStyle w:val="Body"/>
        <w:spacing w:after="120"/>
      </w:pPr>
      <w:r>
        <w:t>You may report on hazards by:</w:t>
      </w:r>
    </w:p>
    <w:p w14:paraId="7CC0E2F8" w14:textId="77777777" w:rsidR="004228FD" w:rsidRDefault="004228FD" w:rsidP="0057567E">
      <w:pPr>
        <w:pStyle w:val="BulletListLevel1"/>
      </w:pPr>
      <w:r>
        <w:t>Telling managers directly</w:t>
      </w:r>
    </w:p>
    <w:p w14:paraId="0ED04FD7" w14:textId="77777777" w:rsidR="004228FD" w:rsidRDefault="004228FD" w:rsidP="0057567E">
      <w:pPr>
        <w:pStyle w:val="BulletlistLevel2"/>
      </w:pPr>
      <w:r>
        <w:t>this may need to be done when a very serious hazard is identified, and imm</w:t>
      </w:r>
      <w:r w:rsidR="0057567E">
        <w:t>ediate action needs to be taken.</w:t>
      </w:r>
    </w:p>
    <w:p w14:paraId="68939570" w14:textId="77777777" w:rsidR="004228FD" w:rsidRDefault="004228FD" w:rsidP="0057567E">
      <w:pPr>
        <w:pStyle w:val="BulletListLevel1"/>
      </w:pPr>
      <w:r>
        <w:t>Telling groups of employees directly</w:t>
      </w:r>
    </w:p>
    <w:p w14:paraId="00D8DB95" w14:textId="77777777" w:rsidR="004228FD" w:rsidRDefault="004228FD" w:rsidP="0057567E">
      <w:pPr>
        <w:pStyle w:val="BulletlistLevel2"/>
      </w:pPr>
      <w:r>
        <w:t>usually used in conjunction with other reporting methods, warning employees about hazards is an effective way of minimising risks</w:t>
      </w:r>
    </w:p>
    <w:p w14:paraId="1A6C9A34" w14:textId="77777777" w:rsidR="004228FD" w:rsidRDefault="004228FD" w:rsidP="0057567E">
      <w:pPr>
        <w:pStyle w:val="BulletlistLevel2"/>
      </w:pPr>
      <w:r>
        <w:t>you should tell them what the hazard is, what risks it poses, where it is located, and what is being done about it</w:t>
      </w:r>
      <w:r w:rsidR="0057567E">
        <w:t>.</w:t>
      </w:r>
    </w:p>
    <w:p w14:paraId="536483C6" w14:textId="77777777" w:rsidR="004228FD" w:rsidRDefault="004228FD" w:rsidP="0057567E">
      <w:pPr>
        <w:pStyle w:val="BulletListLevel1"/>
      </w:pPr>
      <w:r>
        <w:t>Making an entry in a paper-based logbook</w:t>
      </w:r>
    </w:p>
    <w:p w14:paraId="522021D3" w14:textId="77777777" w:rsidR="004228FD" w:rsidRDefault="004228FD" w:rsidP="0057567E">
      <w:pPr>
        <w:pStyle w:val="BulletlistLevel2"/>
      </w:pPr>
      <w:r>
        <w:t>you may use this method with minor hazards</w:t>
      </w:r>
    </w:p>
    <w:p w14:paraId="35BE8A8C" w14:textId="77777777" w:rsidR="004228FD" w:rsidRDefault="004228FD" w:rsidP="0057567E">
      <w:pPr>
        <w:pStyle w:val="BulletlistLevel2"/>
      </w:pPr>
      <w:r>
        <w:t>logbooks must be checked regularly by senior personnel if this method is to work</w:t>
      </w:r>
      <w:r w:rsidR="0057567E">
        <w:t>.</w:t>
      </w:r>
    </w:p>
    <w:p w14:paraId="69D5F01A" w14:textId="77777777" w:rsidR="004228FD" w:rsidRDefault="004228FD" w:rsidP="0057567E">
      <w:pPr>
        <w:pStyle w:val="BulletListLevel1"/>
      </w:pPr>
      <w:r>
        <w:lastRenderedPageBreak/>
        <w:t>Making an entry in a centralised computer system</w:t>
      </w:r>
    </w:p>
    <w:p w14:paraId="4F690E14" w14:textId="1ECB462B" w:rsidR="004228FD" w:rsidRDefault="004228FD" w:rsidP="0057567E">
      <w:pPr>
        <w:pStyle w:val="BulletlistLevel2"/>
        <w:spacing w:after="360"/>
      </w:pPr>
      <w:r>
        <w:t>usually, this method will allow all relevant employees to see information on hazards when they log in to the system.</w:t>
      </w:r>
    </w:p>
    <w:tbl>
      <w:tblPr>
        <w:tblW w:w="0" w:type="auto"/>
        <w:shd w:val="clear" w:color="auto" w:fill="E7E7D4"/>
        <w:tblLook w:val="0600" w:firstRow="0" w:lastRow="0" w:firstColumn="0" w:lastColumn="0" w:noHBand="1" w:noVBand="1"/>
      </w:tblPr>
      <w:tblGrid>
        <w:gridCol w:w="992"/>
        <w:gridCol w:w="8034"/>
      </w:tblGrid>
      <w:tr w:rsidR="00310067" w14:paraId="003A947F" w14:textId="77777777" w:rsidTr="00310067">
        <w:trPr>
          <w:trHeight w:val="659"/>
        </w:trPr>
        <w:tc>
          <w:tcPr>
            <w:tcW w:w="992" w:type="dxa"/>
            <w:shd w:val="clear" w:color="auto" w:fill="E7E7D4"/>
            <w:vAlign w:val="center"/>
            <w:hideMark/>
          </w:tcPr>
          <w:p w14:paraId="2BE76FC9" w14:textId="561B8DAD" w:rsidR="00310067" w:rsidRDefault="00310067">
            <w:pPr>
              <w:pStyle w:val="Body"/>
              <w:spacing w:after="0" w:line="240" w:lineRule="auto"/>
              <w:jc w:val="center"/>
            </w:pPr>
            <w:bookmarkStart w:id="59" w:name="_Toc12542881"/>
            <w:r>
              <w:rPr>
                <w:b/>
                <w:noProof/>
                <w:lang w:eastAsia="en-AU"/>
              </w:rPr>
              <w:drawing>
                <wp:inline distT="0" distB="0" distL="0" distR="0" wp14:anchorId="6A1E6A78" wp14:editId="109F9B75">
                  <wp:extent cx="361950" cy="361950"/>
                  <wp:effectExtent l="0" t="0" r="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c 5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61950" cy="361950"/>
                          </a:xfrm>
                          <a:prstGeom prst="rect">
                            <a:avLst/>
                          </a:prstGeom>
                          <a:noFill/>
                          <a:ln>
                            <a:noFill/>
                          </a:ln>
                        </pic:spPr>
                      </pic:pic>
                    </a:graphicData>
                  </a:graphic>
                </wp:inline>
              </w:drawing>
            </w:r>
          </w:p>
        </w:tc>
        <w:tc>
          <w:tcPr>
            <w:tcW w:w="8034" w:type="dxa"/>
            <w:shd w:val="clear" w:color="auto" w:fill="E7E7D4"/>
            <w:hideMark/>
          </w:tcPr>
          <w:p w14:paraId="68B844F7" w14:textId="77777777" w:rsidR="00310067" w:rsidRDefault="00310067">
            <w:pPr>
              <w:pStyle w:val="Heading1NOTOC"/>
              <w:spacing w:line="276" w:lineRule="auto"/>
              <w:rPr>
                <w:lang w:eastAsia="en-US"/>
              </w:rPr>
            </w:pPr>
            <w:r>
              <w:rPr>
                <w:lang w:eastAsia="en-US"/>
              </w:rPr>
              <w:t>Collaboration</w:t>
            </w:r>
          </w:p>
        </w:tc>
      </w:tr>
    </w:tbl>
    <w:p w14:paraId="371FCCF4" w14:textId="307A3908" w:rsidR="00D617EF" w:rsidRDefault="00D617EF" w:rsidP="00D617EF">
      <w:pPr>
        <w:pStyle w:val="Heading2"/>
      </w:pPr>
      <w:r>
        <w:t xml:space="preserve">Activity 4.1: </w:t>
      </w:r>
      <w:r w:rsidR="00B010E0">
        <w:t>Workplace hazards</w:t>
      </w:r>
      <w:bookmarkEnd w:id="59"/>
    </w:p>
    <w:p w14:paraId="42D14064" w14:textId="371259E9" w:rsidR="000B352D" w:rsidRDefault="000B352D" w:rsidP="00883519">
      <w:pPr>
        <w:pStyle w:val="Body"/>
      </w:pPr>
      <w:r>
        <w:t>Working in small groups, consider a typical workplace in the industry for which you are training.  Discuss the common types of workplace hazards found in that workplace.</w:t>
      </w:r>
    </w:p>
    <w:p w14:paraId="46BB35DB" w14:textId="4B3C6BB6" w:rsidR="00D617EF" w:rsidRPr="000B352D" w:rsidRDefault="000B352D" w:rsidP="00883519">
      <w:pPr>
        <w:pStyle w:val="Body"/>
      </w:pPr>
      <w:r>
        <w:t>List</w:t>
      </w:r>
      <w:r w:rsidR="009F7129" w:rsidRPr="000B352D">
        <w:t xml:space="preserve"> at least five examples of common workplace hazards that you will need to be aware of.</w:t>
      </w:r>
    </w:p>
    <w:p w14:paraId="5856C61F" w14:textId="0AE2A41B" w:rsidR="000B352D" w:rsidRDefault="000B352D" w:rsidP="000B352D">
      <w:pPr>
        <w:pStyle w:val="Body"/>
        <w:pBdr>
          <w:top w:val="single" w:sz="4" w:space="1" w:color="auto"/>
          <w:left w:val="single" w:sz="4" w:space="4" w:color="auto"/>
          <w:bottom w:val="single" w:sz="4" w:space="1" w:color="auto"/>
          <w:right w:val="single" w:sz="4" w:space="4" w:color="auto"/>
        </w:pBdr>
      </w:pPr>
    </w:p>
    <w:p w14:paraId="33BE4499" w14:textId="7092B1BF" w:rsidR="000B352D" w:rsidRDefault="000B352D" w:rsidP="000B352D">
      <w:pPr>
        <w:pStyle w:val="Body"/>
        <w:pBdr>
          <w:top w:val="single" w:sz="4" w:space="1" w:color="auto"/>
          <w:left w:val="single" w:sz="4" w:space="4" w:color="auto"/>
          <w:bottom w:val="single" w:sz="4" w:space="1" w:color="auto"/>
          <w:right w:val="single" w:sz="4" w:space="4" w:color="auto"/>
        </w:pBdr>
      </w:pPr>
    </w:p>
    <w:p w14:paraId="46B9EB51" w14:textId="7341D10D" w:rsidR="000B352D" w:rsidRDefault="000B352D" w:rsidP="000B352D">
      <w:pPr>
        <w:pStyle w:val="Body"/>
        <w:pBdr>
          <w:top w:val="single" w:sz="4" w:space="1" w:color="auto"/>
          <w:left w:val="single" w:sz="4" w:space="4" w:color="auto"/>
          <w:bottom w:val="single" w:sz="4" w:space="1" w:color="auto"/>
          <w:right w:val="single" w:sz="4" w:space="4" w:color="auto"/>
        </w:pBdr>
      </w:pPr>
    </w:p>
    <w:p w14:paraId="3EFDDA02" w14:textId="0AFA57A2" w:rsidR="000B352D" w:rsidRDefault="000B352D" w:rsidP="000B352D">
      <w:pPr>
        <w:pStyle w:val="Body"/>
        <w:pBdr>
          <w:top w:val="single" w:sz="4" w:space="1" w:color="auto"/>
          <w:left w:val="single" w:sz="4" w:space="4" w:color="auto"/>
          <w:bottom w:val="single" w:sz="4" w:space="1" w:color="auto"/>
          <w:right w:val="single" w:sz="4" w:space="4" w:color="auto"/>
        </w:pBdr>
      </w:pPr>
    </w:p>
    <w:p w14:paraId="4100A8A9" w14:textId="3B443674" w:rsidR="000B352D" w:rsidRDefault="000B352D" w:rsidP="000B352D">
      <w:pPr>
        <w:pStyle w:val="Body"/>
        <w:pBdr>
          <w:top w:val="single" w:sz="4" w:space="1" w:color="auto"/>
          <w:left w:val="single" w:sz="4" w:space="4" w:color="auto"/>
          <w:bottom w:val="single" w:sz="4" w:space="1" w:color="auto"/>
          <w:right w:val="single" w:sz="4" w:space="4" w:color="auto"/>
        </w:pBdr>
      </w:pPr>
    </w:p>
    <w:p w14:paraId="42E9E18C" w14:textId="1CA02965" w:rsidR="000B352D" w:rsidRDefault="000B352D" w:rsidP="000B352D">
      <w:pPr>
        <w:pStyle w:val="Body"/>
        <w:pBdr>
          <w:top w:val="single" w:sz="4" w:space="1" w:color="auto"/>
          <w:left w:val="single" w:sz="4" w:space="4" w:color="auto"/>
          <w:bottom w:val="single" w:sz="4" w:space="1" w:color="auto"/>
          <w:right w:val="single" w:sz="4" w:space="4" w:color="auto"/>
        </w:pBdr>
      </w:pPr>
    </w:p>
    <w:p w14:paraId="4760D23F" w14:textId="5D25A385" w:rsidR="000B352D" w:rsidRDefault="000B352D" w:rsidP="000B352D">
      <w:pPr>
        <w:pStyle w:val="Body"/>
        <w:pBdr>
          <w:top w:val="single" w:sz="4" w:space="1" w:color="auto"/>
          <w:left w:val="single" w:sz="4" w:space="4" w:color="auto"/>
          <w:bottom w:val="single" w:sz="4" w:space="1" w:color="auto"/>
          <w:right w:val="single" w:sz="4" w:space="4" w:color="auto"/>
        </w:pBdr>
      </w:pPr>
    </w:p>
    <w:p w14:paraId="07FEFA4A" w14:textId="77777777" w:rsidR="000B352D" w:rsidRDefault="000B352D" w:rsidP="000B352D">
      <w:pPr>
        <w:pStyle w:val="Body"/>
        <w:pBdr>
          <w:top w:val="single" w:sz="4" w:space="1" w:color="auto"/>
          <w:left w:val="single" w:sz="4" w:space="4" w:color="auto"/>
          <w:bottom w:val="single" w:sz="4" w:space="1" w:color="auto"/>
          <w:right w:val="single" w:sz="4" w:space="4" w:color="auto"/>
        </w:pBdr>
      </w:pPr>
    </w:p>
    <w:p w14:paraId="50A2D725" w14:textId="77777777" w:rsidR="000B352D" w:rsidRPr="000B352D" w:rsidRDefault="000B352D" w:rsidP="000B352D">
      <w:pPr>
        <w:pStyle w:val="Body"/>
        <w:pBdr>
          <w:top w:val="single" w:sz="4" w:space="1" w:color="auto"/>
          <w:left w:val="single" w:sz="4" w:space="4" w:color="auto"/>
          <w:bottom w:val="single" w:sz="4" w:space="1" w:color="auto"/>
          <w:right w:val="single" w:sz="4" w:space="4" w:color="auto"/>
        </w:pBdr>
      </w:pPr>
    </w:p>
    <w:p w14:paraId="1187091B" w14:textId="77777777" w:rsidR="000B352D" w:rsidRDefault="000B352D">
      <w:pPr>
        <w:rPr>
          <w:rFonts w:eastAsia="Times New Roman" w:cstheme="minorHAnsi"/>
          <w:b/>
          <w:noProof/>
          <w:color w:val="464748"/>
          <w:kern w:val="22"/>
          <w:sz w:val="36"/>
          <w:szCs w:val="36"/>
          <w:lang w:eastAsia="en-AU"/>
        </w:rPr>
      </w:pPr>
      <w:r>
        <w:br w:type="page"/>
      </w:r>
    </w:p>
    <w:p w14:paraId="170DF4CB" w14:textId="667E2CBC" w:rsidR="004228FD" w:rsidRDefault="004228FD" w:rsidP="0057567E">
      <w:pPr>
        <w:pStyle w:val="Heading2"/>
        <w:spacing w:before="360"/>
      </w:pPr>
      <w:bookmarkStart w:id="60" w:name="_Toc12542882"/>
      <w:r>
        <w:lastRenderedPageBreak/>
        <w:t>Promptly ac</w:t>
      </w:r>
      <w:r w:rsidR="0057567E">
        <w:t>tion team member hazard reports</w:t>
      </w:r>
      <w:bookmarkEnd w:id="60"/>
    </w:p>
    <w:p w14:paraId="0D74C83F" w14:textId="77777777" w:rsidR="004228FD" w:rsidRDefault="004228FD" w:rsidP="0057567E">
      <w:pPr>
        <w:pStyle w:val="Heading3"/>
      </w:pPr>
      <w:bookmarkStart w:id="61" w:name="_Toc12542883"/>
      <w:r>
        <w:t>Taking action on reported hazards</w:t>
      </w:r>
      <w:bookmarkEnd w:id="61"/>
    </w:p>
    <w:p w14:paraId="5432CAB7" w14:textId="1DB1556B" w:rsidR="004228FD" w:rsidRDefault="004228FD" w:rsidP="004228FD">
      <w:pPr>
        <w:pStyle w:val="Body"/>
      </w:pPr>
      <w:r>
        <w:t>There will be times when employees make hazard reports, and you will need to be able to react quickly and appropriately to thes</w:t>
      </w:r>
      <w:r w:rsidR="000B352D">
        <w:t>e reports. Your aim is to eliminate</w:t>
      </w:r>
      <w:r>
        <w:t xml:space="preserve"> all risks and hazards as quickly as possible; if this cannot be done, then you will need to minimise these threats as much as possible.</w:t>
      </w:r>
    </w:p>
    <w:p w14:paraId="3B97A04E" w14:textId="77777777" w:rsidR="004228FD" w:rsidRDefault="004228FD" w:rsidP="004228FD">
      <w:pPr>
        <w:pStyle w:val="Body"/>
      </w:pPr>
      <w:r>
        <w:t>You will need to:</w:t>
      </w:r>
    </w:p>
    <w:p w14:paraId="42ED914D" w14:textId="77777777" w:rsidR="004228FD" w:rsidRDefault="004228FD" w:rsidP="0057567E">
      <w:pPr>
        <w:pStyle w:val="BulletListLevel1"/>
      </w:pPr>
      <w:r>
        <w:t>React quickly after the hazard is reported</w:t>
      </w:r>
    </w:p>
    <w:p w14:paraId="2EEBFCF5" w14:textId="77777777" w:rsidR="004228FD" w:rsidRDefault="004228FD" w:rsidP="0057567E">
      <w:pPr>
        <w:pStyle w:val="BulletlistLevel2"/>
      </w:pPr>
      <w:r>
        <w:t>this will decrease the chances of hazards affecting workers and visitors further</w:t>
      </w:r>
      <w:r w:rsidR="0057567E">
        <w:t>.</w:t>
      </w:r>
    </w:p>
    <w:p w14:paraId="2E540F82" w14:textId="77777777" w:rsidR="004228FD" w:rsidRDefault="004228FD" w:rsidP="0057567E">
      <w:pPr>
        <w:pStyle w:val="BulletListLevel1"/>
      </w:pPr>
      <w:r>
        <w:t>Take appropriate action to remove the hazard</w:t>
      </w:r>
      <w:r w:rsidR="0057567E">
        <w:t>.</w:t>
      </w:r>
    </w:p>
    <w:p w14:paraId="69E3B329" w14:textId="77777777" w:rsidR="004228FD" w:rsidRDefault="004228FD" w:rsidP="0057567E">
      <w:pPr>
        <w:pStyle w:val="BulletListLevel1"/>
      </w:pPr>
      <w:r>
        <w:t>Take action to minimise all risks</w:t>
      </w:r>
      <w:r w:rsidR="0057567E">
        <w:t>.</w:t>
      </w:r>
    </w:p>
    <w:p w14:paraId="5F5D09EE" w14:textId="77777777" w:rsidR="004228FD" w:rsidRDefault="004228FD" w:rsidP="0057567E">
      <w:pPr>
        <w:pStyle w:val="BulletListLevel1"/>
      </w:pPr>
      <w:r>
        <w:t>Take action to prevent the same problem happening in the future.</w:t>
      </w:r>
    </w:p>
    <w:p w14:paraId="0F52C7BB" w14:textId="77777777" w:rsidR="004228FD" w:rsidRDefault="004228FD" w:rsidP="00511B14">
      <w:pPr>
        <w:pStyle w:val="Heading4"/>
      </w:pPr>
      <w:r>
        <w:t>Working with employees</w:t>
      </w:r>
    </w:p>
    <w:p w14:paraId="75C5035B" w14:textId="77777777" w:rsidR="004228FD" w:rsidRDefault="004228FD" w:rsidP="004228FD">
      <w:pPr>
        <w:pStyle w:val="Body"/>
      </w:pPr>
      <w:r>
        <w:t>You should always aim to work with the employees who identified the problem and made the report. Your colleagues will be able to provide you with vital information about the nature of the hazard, which will increase your chances of being able to deal with it effectively.</w:t>
      </w:r>
    </w:p>
    <w:p w14:paraId="1143BDD9" w14:textId="35BE6445" w:rsidR="004228FD" w:rsidRDefault="004228FD" w:rsidP="004228FD">
      <w:pPr>
        <w:pStyle w:val="Body"/>
      </w:pPr>
      <w:r>
        <w:t>Employees</w:t>
      </w:r>
      <w:r w:rsidR="000B352D">
        <w:t xml:space="preserve"> should be able</w:t>
      </w:r>
      <w:r>
        <w:t xml:space="preserve"> will be able to tell you:</w:t>
      </w:r>
    </w:p>
    <w:p w14:paraId="6ED6F6CF" w14:textId="3B65548E" w:rsidR="004228FD" w:rsidRDefault="000B352D" w:rsidP="004228FD">
      <w:pPr>
        <w:pStyle w:val="BulletListLevel1"/>
      </w:pPr>
      <w:r>
        <w:t>w</w:t>
      </w:r>
      <w:r w:rsidR="004228FD">
        <w:t>here the hazard is located</w:t>
      </w:r>
    </w:p>
    <w:p w14:paraId="47C76041" w14:textId="38DF1B9C" w:rsidR="004228FD" w:rsidRDefault="000B352D" w:rsidP="004228FD">
      <w:pPr>
        <w:pStyle w:val="BulletListLevel1"/>
      </w:pPr>
      <w:r>
        <w:t>w</w:t>
      </w:r>
      <w:r w:rsidR="004228FD">
        <w:t>hen the hazard arose</w:t>
      </w:r>
    </w:p>
    <w:p w14:paraId="46C47D99" w14:textId="47B7B8D5" w:rsidR="004228FD" w:rsidRDefault="000B352D" w:rsidP="004228FD">
      <w:pPr>
        <w:pStyle w:val="BulletListLevel1"/>
      </w:pPr>
      <w:r>
        <w:t>h</w:t>
      </w:r>
      <w:r w:rsidR="004228FD">
        <w:t>ow m</w:t>
      </w:r>
      <w:r>
        <w:t>any times it has been a problem</w:t>
      </w:r>
    </w:p>
    <w:p w14:paraId="7B132434" w14:textId="326C57A1" w:rsidR="004228FD" w:rsidRDefault="000B352D" w:rsidP="004228FD">
      <w:pPr>
        <w:pStyle w:val="BulletListLevel1"/>
      </w:pPr>
      <w:r>
        <w:t>w</w:t>
      </w:r>
      <w:r w:rsidR="004228FD">
        <w:t>hether it has negatively affected anyone or caused injury.</w:t>
      </w:r>
    </w:p>
    <w:p w14:paraId="2860E5FD" w14:textId="77777777" w:rsidR="004228FD" w:rsidRDefault="004228FD" w:rsidP="00511B14">
      <w:pPr>
        <w:pStyle w:val="Heading3"/>
      </w:pPr>
      <w:bookmarkStart w:id="62" w:name="_Toc12542884"/>
      <w:r>
        <w:t>Appropriate action</w:t>
      </w:r>
      <w:bookmarkEnd w:id="62"/>
    </w:p>
    <w:p w14:paraId="2863E192" w14:textId="0A413788" w:rsidR="004228FD" w:rsidRDefault="004228FD" w:rsidP="004228FD">
      <w:pPr>
        <w:pStyle w:val="Body"/>
      </w:pPr>
      <w:r>
        <w:t>The action you take must be appropriate for the type and severity of the hazard</w:t>
      </w:r>
      <w:r w:rsidR="00C935E6">
        <w:t>,</w:t>
      </w:r>
      <w:r>
        <w:t xml:space="preserve"> which is identified. Your organisation may have specific policies and procedures about the type of action that needs to be taken in certain situations, and you will be required to follow this exactly.</w:t>
      </w:r>
    </w:p>
    <w:p w14:paraId="1AD15C88" w14:textId="78DD9F6E" w:rsidR="004228FD" w:rsidRDefault="000B352D" w:rsidP="004228FD">
      <w:pPr>
        <w:pStyle w:val="Body"/>
      </w:pPr>
      <w:r>
        <w:t>Having a good understanding</w:t>
      </w:r>
      <w:r w:rsidR="004228FD">
        <w:t xml:space="preserve"> of WHS legislation will help you identify the appropriate action to be taken in any given situation.</w:t>
      </w:r>
    </w:p>
    <w:p w14:paraId="6CD7939D" w14:textId="7CE91A59" w:rsidR="009F7129" w:rsidRDefault="004228FD" w:rsidP="00511B14">
      <w:pPr>
        <w:pStyle w:val="Body"/>
        <w:spacing w:after="360"/>
      </w:pPr>
      <w:r>
        <w:lastRenderedPageBreak/>
        <w:t xml:space="preserve">For example, if an employee has identified that a machine is dangerous to use and that it has caused an injury, then you must immediately </w:t>
      </w:r>
      <w:r w:rsidR="000B352D">
        <w:t>stop using this machine</w:t>
      </w:r>
      <w:r>
        <w:t xml:space="preserve"> to remove further risk. </w:t>
      </w:r>
      <w:r w:rsidR="000B352D">
        <w:t>The machine needs to be deactivated or clearly labelled as unsafe for use</w:t>
      </w:r>
      <w:r w:rsidR="00C935E6">
        <w:t>,</w:t>
      </w:r>
      <w:r w:rsidR="000B352D">
        <w:t xml:space="preserve"> so no one uses it in error. </w:t>
      </w:r>
      <w:r>
        <w:t xml:space="preserve">You will then need to arrange for </w:t>
      </w:r>
      <w:r w:rsidR="00945E53">
        <w:t xml:space="preserve">a </w:t>
      </w:r>
      <w:r>
        <w:t>qualified maintenance professional to test the machinery under controlled conditions. It should not be used again until it is properly tested and fit for purpose.</w:t>
      </w:r>
    </w:p>
    <w:tbl>
      <w:tblPr>
        <w:tblW w:w="0" w:type="auto"/>
        <w:shd w:val="clear" w:color="auto" w:fill="E7E7D4"/>
        <w:tblLook w:val="0600" w:firstRow="0" w:lastRow="0" w:firstColumn="0" w:lastColumn="0" w:noHBand="1" w:noVBand="1"/>
      </w:tblPr>
      <w:tblGrid>
        <w:gridCol w:w="992"/>
        <w:gridCol w:w="8034"/>
      </w:tblGrid>
      <w:tr w:rsidR="003147ED" w14:paraId="7B1A5A2E" w14:textId="77777777" w:rsidTr="003147ED">
        <w:trPr>
          <w:trHeight w:val="659"/>
        </w:trPr>
        <w:tc>
          <w:tcPr>
            <w:tcW w:w="992" w:type="dxa"/>
            <w:shd w:val="clear" w:color="auto" w:fill="E7E7D4"/>
            <w:vAlign w:val="center"/>
            <w:hideMark/>
          </w:tcPr>
          <w:p w14:paraId="611D5AF8" w14:textId="1D6357E9" w:rsidR="003147ED" w:rsidRDefault="003147ED">
            <w:pPr>
              <w:pStyle w:val="Body"/>
              <w:spacing w:after="0" w:line="240" w:lineRule="auto"/>
              <w:jc w:val="center"/>
            </w:pPr>
            <w:bookmarkStart w:id="63" w:name="_Toc12542885"/>
            <w:r>
              <w:rPr>
                <w:b/>
                <w:noProof/>
                <w:lang w:eastAsia="en-AU"/>
              </w:rPr>
              <w:drawing>
                <wp:inline distT="0" distB="0" distL="0" distR="0" wp14:anchorId="5AED6A8C" wp14:editId="0306226D">
                  <wp:extent cx="361950" cy="361950"/>
                  <wp:effectExtent l="0" t="0" r="0" b="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c 5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61950" cy="361950"/>
                          </a:xfrm>
                          <a:prstGeom prst="rect">
                            <a:avLst/>
                          </a:prstGeom>
                          <a:noFill/>
                          <a:ln>
                            <a:noFill/>
                          </a:ln>
                        </pic:spPr>
                      </pic:pic>
                    </a:graphicData>
                  </a:graphic>
                </wp:inline>
              </w:drawing>
            </w:r>
          </w:p>
        </w:tc>
        <w:tc>
          <w:tcPr>
            <w:tcW w:w="8034" w:type="dxa"/>
            <w:shd w:val="clear" w:color="auto" w:fill="E7E7D4"/>
            <w:hideMark/>
          </w:tcPr>
          <w:p w14:paraId="3E37BB54" w14:textId="77777777" w:rsidR="003147ED" w:rsidRDefault="003147ED">
            <w:pPr>
              <w:pStyle w:val="Heading1NOTOC"/>
              <w:spacing w:line="276" w:lineRule="auto"/>
              <w:rPr>
                <w:lang w:eastAsia="en-US"/>
              </w:rPr>
            </w:pPr>
            <w:r>
              <w:rPr>
                <w:lang w:eastAsia="en-US"/>
              </w:rPr>
              <w:t>Collaboration</w:t>
            </w:r>
          </w:p>
        </w:tc>
      </w:tr>
    </w:tbl>
    <w:p w14:paraId="3B06A5F9" w14:textId="33D080AE" w:rsidR="00310067" w:rsidRDefault="00310067" w:rsidP="00310067">
      <w:pPr>
        <w:pStyle w:val="Heading2"/>
      </w:pPr>
      <w:r>
        <w:t>Activity 4.2: Hazard reports</w:t>
      </w:r>
      <w:bookmarkEnd w:id="63"/>
    </w:p>
    <w:p w14:paraId="44A7D647" w14:textId="02CF0A32" w:rsidR="00DA0285" w:rsidRDefault="00DA0285" w:rsidP="00DA0285">
      <w:pPr>
        <w:pStyle w:val="Body"/>
      </w:pPr>
      <w:r w:rsidRPr="00DA0285">
        <w:t>In your small groups discuss</w:t>
      </w:r>
      <w:r>
        <w:t>, what sequence of actions</w:t>
      </w:r>
      <w:r w:rsidRPr="00DA0285">
        <w:t xml:space="preserve"> you need to complete to comply with WHS legislative and regulatory re</w:t>
      </w:r>
      <w:r w:rsidR="007D38BA">
        <w:t>quirements</w:t>
      </w:r>
      <w:r>
        <w:t xml:space="preserve"> w</w:t>
      </w:r>
      <w:r w:rsidRPr="00DA0285">
        <w:t>hen a hazard has been reported</w:t>
      </w:r>
      <w:r w:rsidR="007D38BA">
        <w:t>.</w:t>
      </w:r>
    </w:p>
    <w:p w14:paraId="45BA7CAF" w14:textId="29C47A5A" w:rsidR="00DA0285" w:rsidRPr="00DA0285" w:rsidRDefault="007D38BA" w:rsidP="00883519">
      <w:pPr>
        <w:pStyle w:val="Body"/>
      </w:pPr>
      <w:r>
        <w:t>C</w:t>
      </w:r>
      <w:r w:rsidR="00DA0285">
        <w:t xml:space="preserve">reate a checklist which would </w:t>
      </w:r>
      <w:r>
        <w:t>help you follow this sequence in a future workplace</w:t>
      </w:r>
      <w:r w:rsidR="00DA0285" w:rsidRPr="00DA0285">
        <w:t>.</w:t>
      </w:r>
    </w:p>
    <w:p w14:paraId="27EAD56C" w14:textId="30C8EBD4" w:rsidR="00DA0285" w:rsidRDefault="00DA0285" w:rsidP="00DA0285">
      <w:pPr>
        <w:pStyle w:val="Body"/>
        <w:pBdr>
          <w:top w:val="single" w:sz="4" w:space="1" w:color="auto"/>
          <w:left w:val="single" w:sz="4" w:space="4" w:color="auto"/>
          <w:bottom w:val="single" w:sz="4" w:space="1" w:color="auto"/>
          <w:right w:val="single" w:sz="4" w:space="4" w:color="auto"/>
        </w:pBdr>
      </w:pPr>
    </w:p>
    <w:p w14:paraId="270C0281" w14:textId="43A49607" w:rsidR="00DA0285" w:rsidRDefault="00DA0285" w:rsidP="00DA0285">
      <w:pPr>
        <w:pStyle w:val="Body"/>
        <w:pBdr>
          <w:top w:val="single" w:sz="4" w:space="1" w:color="auto"/>
          <w:left w:val="single" w:sz="4" w:space="4" w:color="auto"/>
          <w:bottom w:val="single" w:sz="4" w:space="1" w:color="auto"/>
          <w:right w:val="single" w:sz="4" w:space="4" w:color="auto"/>
        </w:pBdr>
      </w:pPr>
    </w:p>
    <w:p w14:paraId="1C1C7518" w14:textId="338681EE" w:rsidR="00DA0285" w:rsidRDefault="00DA0285" w:rsidP="00DA0285">
      <w:pPr>
        <w:pStyle w:val="Body"/>
        <w:pBdr>
          <w:top w:val="single" w:sz="4" w:space="1" w:color="auto"/>
          <w:left w:val="single" w:sz="4" w:space="4" w:color="auto"/>
          <w:bottom w:val="single" w:sz="4" w:space="1" w:color="auto"/>
          <w:right w:val="single" w:sz="4" w:space="4" w:color="auto"/>
        </w:pBdr>
      </w:pPr>
    </w:p>
    <w:p w14:paraId="4A335696" w14:textId="5F21F8E5" w:rsidR="00DA0285" w:rsidRDefault="00DA0285" w:rsidP="00DA0285">
      <w:pPr>
        <w:pStyle w:val="Body"/>
        <w:pBdr>
          <w:top w:val="single" w:sz="4" w:space="1" w:color="auto"/>
          <w:left w:val="single" w:sz="4" w:space="4" w:color="auto"/>
          <w:bottom w:val="single" w:sz="4" w:space="1" w:color="auto"/>
          <w:right w:val="single" w:sz="4" w:space="4" w:color="auto"/>
        </w:pBdr>
      </w:pPr>
    </w:p>
    <w:p w14:paraId="35565829" w14:textId="696B6980" w:rsidR="00DA0285" w:rsidRDefault="00DA0285" w:rsidP="00DA0285">
      <w:pPr>
        <w:pStyle w:val="Body"/>
        <w:pBdr>
          <w:top w:val="single" w:sz="4" w:space="1" w:color="auto"/>
          <w:left w:val="single" w:sz="4" w:space="4" w:color="auto"/>
          <w:bottom w:val="single" w:sz="4" w:space="1" w:color="auto"/>
          <w:right w:val="single" w:sz="4" w:space="4" w:color="auto"/>
        </w:pBdr>
      </w:pPr>
    </w:p>
    <w:p w14:paraId="58BB405F" w14:textId="3FDDF57C" w:rsidR="007D38BA" w:rsidRDefault="007D38BA" w:rsidP="00DA0285">
      <w:pPr>
        <w:pStyle w:val="Body"/>
        <w:pBdr>
          <w:top w:val="single" w:sz="4" w:space="1" w:color="auto"/>
          <w:left w:val="single" w:sz="4" w:space="4" w:color="auto"/>
          <w:bottom w:val="single" w:sz="4" w:space="1" w:color="auto"/>
          <w:right w:val="single" w:sz="4" w:space="4" w:color="auto"/>
        </w:pBdr>
      </w:pPr>
    </w:p>
    <w:p w14:paraId="411F61BA" w14:textId="6E987214" w:rsidR="007D38BA" w:rsidRDefault="007D38BA" w:rsidP="00DA0285">
      <w:pPr>
        <w:pStyle w:val="Body"/>
        <w:pBdr>
          <w:top w:val="single" w:sz="4" w:space="1" w:color="auto"/>
          <w:left w:val="single" w:sz="4" w:space="4" w:color="auto"/>
          <w:bottom w:val="single" w:sz="4" w:space="1" w:color="auto"/>
          <w:right w:val="single" w:sz="4" w:space="4" w:color="auto"/>
        </w:pBdr>
      </w:pPr>
    </w:p>
    <w:p w14:paraId="695D6891" w14:textId="0158FE9E" w:rsidR="007D38BA" w:rsidRDefault="007D38BA" w:rsidP="00DA0285">
      <w:pPr>
        <w:pStyle w:val="Body"/>
        <w:pBdr>
          <w:top w:val="single" w:sz="4" w:space="1" w:color="auto"/>
          <w:left w:val="single" w:sz="4" w:space="4" w:color="auto"/>
          <w:bottom w:val="single" w:sz="4" w:space="1" w:color="auto"/>
          <w:right w:val="single" w:sz="4" w:space="4" w:color="auto"/>
        </w:pBdr>
      </w:pPr>
    </w:p>
    <w:p w14:paraId="4E2CA347" w14:textId="170557BD" w:rsidR="007D38BA" w:rsidRDefault="007D38BA" w:rsidP="00DA0285">
      <w:pPr>
        <w:pStyle w:val="Body"/>
        <w:pBdr>
          <w:top w:val="single" w:sz="4" w:space="1" w:color="auto"/>
          <w:left w:val="single" w:sz="4" w:space="4" w:color="auto"/>
          <w:bottom w:val="single" w:sz="4" w:space="1" w:color="auto"/>
          <w:right w:val="single" w:sz="4" w:space="4" w:color="auto"/>
        </w:pBdr>
      </w:pPr>
    </w:p>
    <w:p w14:paraId="43039C1E" w14:textId="47071115" w:rsidR="007D38BA" w:rsidRDefault="007D38BA" w:rsidP="00DA0285">
      <w:pPr>
        <w:pStyle w:val="Body"/>
        <w:pBdr>
          <w:top w:val="single" w:sz="4" w:space="1" w:color="auto"/>
          <w:left w:val="single" w:sz="4" w:space="4" w:color="auto"/>
          <w:bottom w:val="single" w:sz="4" w:space="1" w:color="auto"/>
          <w:right w:val="single" w:sz="4" w:space="4" w:color="auto"/>
        </w:pBdr>
      </w:pPr>
    </w:p>
    <w:p w14:paraId="305F0CA3" w14:textId="555150C0" w:rsidR="007D38BA" w:rsidRDefault="007D38BA" w:rsidP="00DA0285">
      <w:pPr>
        <w:pStyle w:val="Body"/>
        <w:pBdr>
          <w:top w:val="single" w:sz="4" w:space="1" w:color="auto"/>
          <w:left w:val="single" w:sz="4" w:space="4" w:color="auto"/>
          <w:bottom w:val="single" w:sz="4" w:space="1" w:color="auto"/>
          <w:right w:val="single" w:sz="4" w:space="4" w:color="auto"/>
        </w:pBdr>
      </w:pPr>
    </w:p>
    <w:p w14:paraId="26C2F0FF" w14:textId="77777777" w:rsidR="00DA0285" w:rsidRDefault="00DA0285" w:rsidP="00DA0285">
      <w:pPr>
        <w:pStyle w:val="Body"/>
        <w:pBdr>
          <w:top w:val="single" w:sz="4" w:space="1" w:color="auto"/>
          <w:left w:val="single" w:sz="4" w:space="4" w:color="auto"/>
          <w:bottom w:val="single" w:sz="4" w:space="1" w:color="auto"/>
          <w:right w:val="single" w:sz="4" w:space="4" w:color="auto"/>
        </w:pBdr>
      </w:pPr>
    </w:p>
    <w:p w14:paraId="653722CE" w14:textId="28F9CE93" w:rsidR="00DA0285" w:rsidRDefault="00DA0285" w:rsidP="00DA0285">
      <w:pPr>
        <w:pStyle w:val="Body"/>
        <w:pBdr>
          <w:top w:val="single" w:sz="4" w:space="1" w:color="auto"/>
          <w:left w:val="single" w:sz="4" w:space="4" w:color="auto"/>
          <w:bottom w:val="single" w:sz="4" w:space="1" w:color="auto"/>
          <w:right w:val="single" w:sz="4" w:space="4" w:color="auto"/>
        </w:pBdr>
      </w:pPr>
    </w:p>
    <w:p w14:paraId="1276A0C4" w14:textId="5351CDAB" w:rsidR="00DA0285" w:rsidRDefault="00DA0285" w:rsidP="00DA0285">
      <w:pPr>
        <w:pStyle w:val="Body"/>
        <w:pBdr>
          <w:top w:val="single" w:sz="4" w:space="1" w:color="auto"/>
          <w:left w:val="single" w:sz="4" w:space="4" w:color="auto"/>
          <w:bottom w:val="single" w:sz="4" w:space="1" w:color="auto"/>
          <w:right w:val="single" w:sz="4" w:space="4" w:color="auto"/>
        </w:pBdr>
      </w:pPr>
    </w:p>
    <w:p w14:paraId="044BF01E" w14:textId="77777777" w:rsidR="00DA0285" w:rsidRPr="00DA0285" w:rsidRDefault="00DA0285" w:rsidP="00DA0285">
      <w:pPr>
        <w:pStyle w:val="Body"/>
        <w:pBdr>
          <w:top w:val="single" w:sz="4" w:space="1" w:color="auto"/>
          <w:left w:val="single" w:sz="4" w:space="4" w:color="auto"/>
          <w:bottom w:val="single" w:sz="4" w:space="1" w:color="auto"/>
          <w:right w:val="single" w:sz="4" w:space="4" w:color="auto"/>
        </w:pBdr>
      </w:pPr>
    </w:p>
    <w:p w14:paraId="38B25CB9" w14:textId="77777777" w:rsidR="00511B14" w:rsidRDefault="00511B14" w:rsidP="00511B14">
      <w:pPr>
        <w:pStyle w:val="Body"/>
        <w:rPr>
          <w:noProof/>
          <w:lang w:eastAsia="en-AU"/>
        </w:rPr>
      </w:pPr>
      <w:r>
        <w:br w:type="page"/>
      </w:r>
    </w:p>
    <w:p w14:paraId="2D9BEC04" w14:textId="56FBA1ED" w:rsidR="004228FD" w:rsidRDefault="00F76914" w:rsidP="00511B14">
      <w:pPr>
        <w:pStyle w:val="Heading2"/>
      </w:pPr>
      <w:bookmarkStart w:id="64" w:name="_Toc12542886"/>
      <w:r>
        <w:lastRenderedPageBreak/>
        <w:t xml:space="preserve">Using the </w:t>
      </w:r>
      <w:r w:rsidR="003F7B06">
        <w:t>h</w:t>
      </w:r>
      <w:r>
        <w:t xml:space="preserve">ierarchy of </w:t>
      </w:r>
      <w:r w:rsidR="003F7B06">
        <w:t>c</w:t>
      </w:r>
      <w:r w:rsidR="004228FD">
        <w:t>ontrol</w:t>
      </w:r>
      <w:bookmarkEnd w:id="64"/>
    </w:p>
    <w:p w14:paraId="51BA21E1" w14:textId="77777777" w:rsidR="004228FD" w:rsidRDefault="004228FD" w:rsidP="0059303C">
      <w:pPr>
        <w:pStyle w:val="Heading3"/>
      </w:pPr>
      <w:bookmarkStart w:id="65" w:name="_Toc12542887"/>
      <w:r>
        <w:t>Implementing procedures</w:t>
      </w:r>
      <w:bookmarkEnd w:id="65"/>
    </w:p>
    <w:p w14:paraId="6CB29911" w14:textId="77777777" w:rsidR="004228FD" w:rsidRDefault="004228FD" w:rsidP="004228FD">
      <w:pPr>
        <w:pStyle w:val="Body"/>
      </w:pPr>
      <w:r>
        <w:t>It is important that you can implement effective procedures to control risks in the workplace.</w:t>
      </w:r>
    </w:p>
    <w:p w14:paraId="1AA70356" w14:textId="77777777" w:rsidR="004228FD" w:rsidRDefault="004228FD" w:rsidP="004228FD">
      <w:pPr>
        <w:pStyle w:val="Body"/>
      </w:pPr>
      <w:r>
        <w:t>Control procedures will vary in terms of complexity, cost, and effectiveness, so you will need to know what combination of strategies is most appropriate for your workplace. This will be based on the type of risks you are trying to control and their severity, as well as the size of your organisation and your budget for control procedures.</w:t>
      </w:r>
    </w:p>
    <w:p w14:paraId="1437ABEC" w14:textId="77777777" w:rsidR="004228FD" w:rsidRDefault="004228FD" w:rsidP="004228FD">
      <w:pPr>
        <w:pStyle w:val="Body"/>
      </w:pPr>
      <w:r>
        <w:t>For example, if you have identified that a certain cleaning chemical you use may have long-term health impacts, you may need to swap this cleaning product/material for another. The substitute must be effective, financially viable and, above all, it must be safe.</w:t>
      </w:r>
    </w:p>
    <w:p w14:paraId="36CB409F" w14:textId="77777777" w:rsidR="004228FD" w:rsidRDefault="004228FD" w:rsidP="004228FD">
      <w:pPr>
        <w:pStyle w:val="Body"/>
      </w:pPr>
      <w:r>
        <w:t xml:space="preserve">Procedures to control risks may include: </w:t>
      </w:r>
    </w:p>
    <w:p w14:paraId="2E7ADCF8" w14:textId="77777777" w:rsidR="004228FD" w:rsidRDefault="004228FD" w:rsidP="0059303C">
      <w:pPr>
        <w:pStyle w:val="BulletListLevel1"/>
      </w:pPr>
      <w:r>
        <w:t>Consultation with workers and their representatives</w:t>
      </w:r>
      <w:r w:rsidR="0059303C">
        <w:t>.</w:t>
      </w:r>
    </w:p>
    <w:p w14:paraId="3A7BDB54" w14:textId="77777777" w:rsidR="004228FD" w:rsidRDefault="004228FD" w:rsidP="0059303C">
      <w:pPr>
        <w:pStyle w:val="BulletListLevel1"/>
      </w:pPr>
      <w:r>
        <w:t>Redesign of job roles and processes</w:t>
      </w:r>
    </w:p>
    <w:p w14:paraId="3C99F910" w14:textId="77777777" w:rsidR="004228FD" w:rsidRDefault="004228FD" w:rsidP="0059303C">
      <w:pPr>
        <w:pStyle w:val="BulletlistLevel2"/>
      </w:pPr>
      <w:r>
        <w:t>for example, introducing mechanical handling equipment</w:t>
      </w:r>
    </w:p>
    <w:p w14:paraId="79F4A297" w14:textId="77777777" w:rsidR="004228FD" w:rsidRDefault="004228FD" w:rsidP="0059303C">
      <w:pPr>
        <w:pStyle w:val="BulletlistLevel2"/>
      </w:pPr>
      <w:r>
        <w:t>for example, re-scheduling</w:t>
      </w:r>
      <w:r w:rsidR="0059303C">
        <w:t>.</w:t>
      </w:r>
    </w:p>
    <w:p w14:paraId="390E7B82" w14:textId="77777777" w:rsidR="004228FD" w:rsidRDefault="004228FD" w:rsidP="0059303C">
      <w:pPr>
        <w:pStyle w:val="BulletListLevel1"/>
      </w:pPr>
      <w:r>
        <w:t>Using substitutions</w:t>
      </w:r>
    </w:p>
    <w:p w14:paraId="7BA4FF6B" w14:textId="77777777" w:rsidR="004228FD" w:rsidRDefault="004228FD" w:rsidP="0059303C">
      <w:pPr>
        <w:pStyle w:val="BulletlistLevel2"/>
      </w:pPr>
      <w:r>
        <w:t>for examp</w:t>
      </w:r>
      <w:r w:rsidR="0059303C">
        <w:t>le, substituting risky elements.</w:t>
      </w:r>
    </w:p>
    <w:p w14:paraId="03E799DF" w14:textId="77777777" w:rsidR="004228FD" w:rsidRDefault="004228FD" w:rsidP="0059303C">
      <w:pPr>
        <w:pStyle w:val="BulletListLevel1"/>
      </w:pPr>
      <w:r>
        <w:t>Redesign of workplace</w:t>
      </w:r>
    </w:p>
    <w:p w14:paraId="6706A600" w14:textId="77777777" w:rsidR="004228FD" w:rsidRDefault="004228FD" w:rsidP="0059303C">
      <w:pPr>
        <w:pStyle w:val="BulletlistLevel2"/>
      </w:pPr>
      <w:r>
        <w:t>for example, raising or lowering work platforms</w:t>
      </w:r>
      <w:r w:rsidR="0059303C">
        <w:t>.</w:t>
      </w:r>
    </w:p>
    <w:p w14:paraId="051B2B5D" w14:textId="77777777" w:rsidR="004228FD" w:rsidRDefault="004228FD" w:rsidP="0059303C">
      <w:pPr>
        <w:pStyle w:val="BulletListLevel1"/>
      </w:pPr>
      <w:r>
        <w:t>Removing the cause of hazards and risks</w:t>
      </w:r>
    </w:p>
    <w:p w14:paraId="7E5B4EB2" w14:textId="77777777" w:rsidR="004228FD" w:rsidRDefault="004228FD" w:rsidP="0059303C">
      <w:pPr>
        <w:pStyle w:val="BulletlistLevel2"/>
      </w:pPr>
      <w:r>
        <w:t>for example, introducing policies to remove stored goods away from fire exits</w:t>
      </w:r>
      <w:r w:rsidR="0059303C">
        <w:t>.</w:t>
      </w:r>
    </w:p>
    <w:p w14:paraId="0FE7008C" w14:textId="77777777" w:rsidR="00D31321" w:rsidRDefault="00D31321" w:rsidP="00D31321">
      <w:pPr>
        <w:pStyle w:val="Body"/>
        <w:rPr>
          <w:noProof/>
          <w:lang w:eastAsia="en-AU"/>
        </w:rPr>
      </w:pPr>
      <w:r>
        <w:br w:type="page"/>
      </w:r>
    </w:p>
    <w:p w14:paraId="2C0CB455" w14:textId="77777777" w:rsidR="004228FD" w:rsidRDefault="004228FD" w:rsidP="00D31321">
      <w:pPr>
        <w:pStyle w:val="Heading3"/>
      </w:pPr>
      <w:bookmarkStart w:id="66" w:name="_Toc12542888"/>
      <w:r>
        <w:lastRenderedPageBreak/>
        <w:t>The hierarchy of control</w:t>
      </w:r>
      <w:bookmarkEnd w:id="66"/>
    </w:p>
    <w:p w14:paraId="7E6EE091" w14:textId="6A32F77B" w:rsidR="004228FD" w:rsidRDefault="004228FD" w:rsidP="004228FD">
      <w:pPr>
        <w:pStyle w:val="Body"/>
      </w:pPr>
      <w:r>
        <w:t xml:space="preserve">The hierarchy of control is a system used </w:t>
      </w:r>
      <w:r w:rsidR="007D38BA">
        <w:t>in WHS across most industries</w:t>
      </w:r>
      <w:r>
        <w:t>, where the procedures used to reduce risks and eliminate hazards are ranked from most effective to least effective. Using a ranking system can help you to choose the most effective strategies available to remove risks and hazards.</w:t>
      </w:r>
    </w:p>
    <w:p w14:paraId="6B6322D4" w14:textId="77777777" w:rsidR="007D38BA" w:rsidRPr="00747E92" w:rsidRDefault="007D38BA" w:rsidP="00DD0E82">
      <w:pPr>
        <w:rPr>
          <w:lang w:eastAsia="en-AU"/>
        </w:rPr>
      </w:pPr>
      <w:r w:rsidRPr="00747E92">
        <w:rPr>
          <w:lang w:eastAsia="en-AU"/>
        </w:rPr>
        <w:t>Once a risk or hazard has been identified and recorded, workers and PCBUs must work to eliminate the hazard. If they cannot remove the risk or hazard completely, then they must take action to reduce the level of risk as far as is reasonably practicable.</w:t>
      </w:r>
    </w:p>
    <w:p w14:paraId="553C061E" w14:textId="25E3DDB1" w:rsidR="007D38BA" w:rsidRPr="00747E92" w:rsidRDefault="007D38BA" w:rsidP="00DD0E82">
      <w:pPr>
        <w:rPr>
          <w:lang w:eastAsia="en-AU"/>
        </w:rPr>
      </w:pPr>
      <w:r w:rsidRPr="00747E92">
        <w:rPr>
          <w:lang w:eastAsia="en-AU"/>
        </w:rPr>
        <w:t xml:space="preserve">Hazards should be eliminated. If this is not possible, then </w:t>
      </w:r>
      <w:r>
        <w:rPr>
          <w:lang w:eastAsia="en-AU"/>
        </w:rPr>
        <w:t>you</w:t>
      </w:r>
      <w:r w:rsidRPr="00747E92">
        <w:rPr>
          <w:lang w:eastAsia="en-AU"/>
        </w:rPr>
        <w:t xml:space="preserve"> should control the hazard or reduce the risk to a minimum.</w:t>
      </w:r>
    </w:p>
    <w:p w14:paraId="39B8D679" w14:textId="77777777" w:rsidR="007D38BA" w:rsidRPr="00AD4517" w:rsidRDefault="007D38BA" w:rsidP="00DD0E82">
      <w:pPr>
        <w:pStyle w:val="Heading3"/>
      </w:pPr>
      <w:bookmarkStart w:id="67" w:name="_Toc7427417"/>
      <w:bookmarkStart w:id="68" w:name="_Toc12542889"/>
      <w:r w:rsidRPr="00AD4517">
        <w:t>Eliminate</w:t>
      </w:r>
      <w:bookmarkEnd w:id="67"/>
      <w:bookmarkEnd w:id="68"/>
    </w:p>
    <w:p w14:paraId="0308A3EC" w14:textId="77777777" w:rsidR="007D38BA" w:rsidRPr="00747E92" w:rsidRDefault="007D38BA" w:rsidP="007D38BA">
      <w:pPr>
        <w:pStyle w:val="ListParagraph"/>
        <w:numPr>
          <w:ilvl w:val="0"/>
          <w:numId w:val="29"/>
        </w:numPr>
        <w:rPr>
          <w:lang w:eastAsia="en-AU"/>
        </w:rPr>
      </w:pPr>
      <w:r w:rsidRPr="00747E92">
        <w:rPr>
          <w:lang w:eastAsia="en-AU"/>
        </w:rPr>
        <w:t>Eliminate the hazard by removing it completely from the workplace. For example, safely dispose of a broken machine such as an electric stapler.</w:t>
      </w:r>
    </w:p>
    <w:p w14:paraId="7D853E8A" w14:textId="77777777" w:rsidR="007D38BA" w:rsidRPr="003444F0" w:rsidRDefault="007D38BA" w:rsidP="00DD0E82">
      <w:pPr>
        <w:pStyle w:val="Heading3"/>
      </w:pPr>
      <w:bookmarkStart w:id="69" w:name="_Toc7427418"/>
      <w:bookmarkStart w:id="70" w:name="_Toc12542890"/>
      <w:r w:rsidRPr="003444F0">
        <w:t>Substitute</w:t>
      </w:r>
      <w:bookmarkEnd w:id="69"/>
      <w:bookmarkEnd w:id="70"/>
    </w:p>
    <w:p w14:paraId="7BBD41F9" w14:textId="77777777" w:rsidR="007D38BA" w:rsidRPr="00747E92" w:rsidRDefault="007D38BA" w:rsidP="007D38BA">
      <w:pPr>
        <w:pStyle w:val="ListParagraph"/>
        <w:numPr>
          <w:ilvl w:val="0"/>
          <w:numId w:val="29"/>
        </w:numPr>
        <w:rPr>
          <w:lang w:eastAsia="en-AU"/>
        </w:rPr>
      </w:pPr>
      <w:r w:rsidRPr="00747E92">
        <w:rPr>
          <w:lang w:eastAsia="en-AU"/>
        </w:rPr>
        <w:t>Substitute the hazard with a safer alternative.</w:t>
      </w:r>
      <w:r>
        <w:rPr>
          <w:lang w:eastAsia="en-AU"/>
        </w:rPr>
        <w:t xml:space="preserve"> </w:t>
      </w:r>
      <w:r w:rsidRPr="00747E92">
        <w:rPr>
          <w:lang w:eastAsia="en-AU"/>
        </w:rPr>
        <w:t>For example, you could replace non-adjustable chairs with ergonomically designed adjustable chairs.</w:t>
      </w:r>
    </w:p>
    <w:p w14:paraId="2698D862" w14:textId="77777777" w:rsidR="007D38BA" w:rsidRPr="003444F0" w:rsidRDefault="007D38BA" w:rsidP="00DD0E82">
      <w:pPr>
        <w:pStyle w:val="Heading3"/>
      </w:pPr>
      <w:bookmarkStart w:id="71" w:name="_Toc7427419"/>
      <w:bookmarkStart w:id="72" w:name="_Toc12542891"/>
      <w:r w:rsidRPr="003444F0">
        <w:t>Isolate</w:t>
      </w:r>
      <w:bookmarkEnd w:id="71"/>
      <w:bookmarkEnd w:id="72"/>
    </w:p>
    <w:p w14:paraId="50B1E2DF" w14:textId="2CADA4DF" w:rsidR="007D38BA" w:rsidRPr="00747E92" w:rsidRDefault="007D38BA" w:rsidP="007D38BA">
      <w:pPr>
        <w:pStyle w:val="ListParagraph"/>
        <w:numPr>
          <w:ilvl w:val="0"/>
          <w:numId w:val="29"/>
        </w:numPr>
        <w:rPr>
          <w:lang w:eastAsia="en-AU"/>
        </w:rPr>
      </w:pPr>
      <w:r w:rsidRPr="00747E92">
        <w:rPr>
          <w:lang w:eastAsia="en-AU"/>
        </w:rPr>
        <w:t>Isolate the hazard</w:t>
      </w:r>
      <w:r w:rsidR="00C935E6">
        <w:rPr>
          <w:lang w:eastAsia="en-AU"/>
        </w:rPr>
        <w:t>,</w:t>
      </w:r>
      <w:r w:rsidRPr="00747E92">
        <w:rPr>
          <w:lang w:eastAsia="en-AU"/>
        </w:rPr>
        <w:t xml:space="preserve"> so a person is not exposed to the risk.</w:t>
      </w:r>
      <w:r>
        <w:rPr>
          <w:lang w:eastAsia="en-AU"/>
        </w:rPr>
        <w:t xml:space="preserve"> </w:t>
      </w:r>
      <w:r w:rsidRPr="00747E92">
        <w:rPr>
          <w:lang w:eastAsia="en-AU"/>
        </w:rPr>
        <w:t>For example, place ‘Caution: Do not enter’ tape across the doorway of a room that contains a hazard.</w:t>
      </w:r>
    </w:p>
    <w:p w14:paraId="5359527D" w14:textId="77777777" w:rsidR="007D38BA" w:rsidRPr="003444F0" w:rsidRDefault="007D38BA" w:rsidP="00DD0E82">
      <w:pPr>
        <w:pStyle w:val="Heading3"/>
      </w:pPr>
      <w:bookmarkStart w:id="73" w:name="_Toc7427420"/>
      <w:bookmarkStart w:id="74" w:name="_Toc12542892"/>
      <w:r w:rsidRPr="003444F0">
        <w:t>Engineer</w:t>
      </w:r>
      <w:bookmarkEnd w:id="73"/>
      <w:bookmarkEnd w:id="74"/>
    </w:p>
    <w:p w14:paraId="24BE5835" w14:textId="77777777" w:rsidR="007D38BA" w:rsidRPr="00747E92" w:rsidRDefault="007D38BA" w:rsidP="007D38BA">
      <w:pPr>
        <w:pStyle w:val="ListParagraph"/>
        <w:numPr>
          <w:ilvl w:val="0"/>
          <w:numId w:val="29"/>
        </w:numPr>
        <w:rPr>
          <w:lang w:eastAsia="en-AU"/>
        </w:rPr>
      </w:pPr>
      <w:r w:rsidRPr="00747E92">
        <w:rPr>
          <w:lang w:eastAsia="en-AU"/>
        </w:rPr>
        <w:t>Engineer against the hazard.</w:t>
      </w:r>
      <w:r>
        <w:rPr>
          <w:lang w:eastAsia="en-AU"/>
        </w:rPr>
        <w:t xml:space="preserve"> </w:t>
      </w:r>
      <w:r w:rsidRPr="00747E92">
        <w:rPr>
          <w:lang w:eastAsia="en-AU"/>
        </w:rPr>
        <w:t>For example, replace a damaged cable with a new one.</w:t>
      </w:r>
    </w:p>
    <w:p w14:paraId="354AB814" w14:textId="77777777" w:rsidR="007D38BA" w:rsidRPr="003444F0" w:rsidRDefault="007D38BA" w:rsidP="00DD0E82">
      <w:pPr>
        <w:pStyle w:val="Heading3"/>
      </w:pPr>
      <w:bookmarkStart w:id="75" w:name="_Toc7427421"/>
      <w:bookmarkStart w:id="76" w:name="_Toc12542893"/>
      <w:r w:rsidRPr="003444F0">
        <w:t>Apply administrative controls</w:t>
      </w:r>
      <w:bookmarkEnd w:id="75"/>
      <w:bookmarkEnd w:id="76"/>
    </w:p>
    <w:p w14:paraId="0E84B468" w14:textId="55D2563F" w:rsidR="007D38BA" w:rsidRDefault="007D38BA" w:rsidP="007D38BA">
      <w:pPr>
        <w:pStyle w:val="ListParagraph"/>
        <w:numPr>
          <w:ilvl w:val="0"/>
          <w:numId w:val="29"/>
        </w:numPr>
        <w:rPr>
          <w:lang w:eastAsia="en-AU"/>
        </w:rPr>
      </w:pPr>
      <w:r w:rsidRPr="00747E92">
        <w:rPr>
          <w:lang w:eastAsia="en-AU"/>
        </w:rPr>
        <w:t>Reduce the hazard using administrative controls. This means using procedures and processes to keep people in the workplace safe by providing training, supervision and procedures to prevent hazards from developing in the first place.</w:t>
      </w:r>
    </w:p>
    <w:p w14:paraId="01438030" w14:textId="2F08CF4D" w:rsidR="007D38BA" w:rsidRDefault="007D38BA">
      <w:pPr>
        <w:rPr>
          <w:lang w:eastAsia="en-AU"/>
        </w:rPr>
      </w:pPr>
      <w:r>
        <w:rPr>
          <w:lang w:eastAsia="en-AU"/>
        </w:rPr>
        <w:br w:type="page"/>
      </w:r>
    </w:p>
    <w:p w14:paraId="1ED5DFFA" w14:textId="77777777" w:rsidR="007D38BA" w:rsidRPr="009179DB" w:rsidRDefault="007D38BA" w:rsidP="007D38BA">
      <w:pPr>
        <w:pStyle w:val="Heading3"/>
      </w:pPr>
      <w:bookmarkStart w:id="77" w:name="_Toc7427422"/>
      <w:bookmarkStart w:id="78" w:name="_Toc12542894"/>
      <w:r w:rsidRPr="009179DB">
        <w:lastRenderedPageBreak/>
        <w:t>PPE</w:t>
      </w:r>
      <w:bookmarkEnd w:id="77"/>
      <w:bookmarkEnd w:id="78"/>
    </w:p>
    <w:p w14:paraId="0DFE3BB0" w14:textId="77777777" w:rsidR="007D38BA" w:rsidRPr="00747E92" w:rsidRDefault="007D38BA" w:rsidP="007D38BA">
      <w:pPr>
        <w:pStyle w:val="ListParagraph"/>
        <w:numPr>
          <w:ilvl w:val="0"/>
          <w:numId w:val="29"/>
        </w:numPr>
        <w:rPr>
          <w:lang w:eastAsia="en-AU"/>
        </w:rPr>
      </w:pPr>
      <w:r w:rsidRPr="00747E92">
        <w:rPr>
          <w:lang w:eastAsia="en-AU"/>
        </w:rPr>
        <w:t>Use personal protective equipment (PPE).</w:t>
      </w:r>
      <w:r>
        <w:rPr>
          <w:lang w:eastAsia="en-AU"/>
        </w:rPr>
        <w:t xml:space="preserve"> </w:t>
      </w:r>
      <w:r w:rsidRPr="00747E92">
        <w:rPr>
          <w:lang w:eastAsia="en-AU"/>
        </w:rPr>
        <w:t>For example, require that people wear non-slip footwear in areas with slippery floors.</w:t>
      </w:r>
    </w:p>
    <w:p w14:paraId="6D447573" w14:textId="77777777" w:rsidR="007D38BA" w:rsidRPr="00747E92" w:rsidRDefault="007D38BA" w:rsidP="007D38BA">
      <w:pPr>
        <w:rPr>
          <w:lang w:eastAsia="en-AU"/>
        </w:rPr>
      </w:pPr>
      <w:r w:rsidRPr="00747E92">
        <w:rPr>
          <w:lang w:eastAsia="en-AU"/>
        </w:rPr>
        <w:t>The most common PPE are:</w:t>
      </w:r>
    </w:p>
    <w:p w14:paraId="765AA48D" w14:textId="77777777" w:rsidR="007D38BA" w:rsidRPr="00747E92" w:rsidRDefault="007D38BA" w:rsidP="007D38BA">
      <w:pPr>
        <w:numPr>
          <w:ilvl w:val="0"/>
          <w:numId w:val="30"/>
        </w:numPr>
        <w:spacing w:after="120"/>
        <w:rPr>
          <w:lang w:eastAsia="en-AU"/>
        </w:rPr>
      </w:pPr>
      <w:r w:rsidRPr="00747E92">
        <w:rPr>
          <w:b/>
          <w:lang w:eastAsia="en-AU"/>
        </w:rPr>
        <w:t>Head protection</w:t>
      </w:r>
      <w:r w:rsidRPr="00747E92">
        <w:rPr>
          <w:lang w:eastAsia="en-AU"/>
        </w:rPr>
        <w:t>—safety helmets, caps, hats, hoods</w:t>
      </w:r>
      <w:r>
        <w:rPr>
          <w:lang w:eastAsia="en-AU"/>
        </w:rPr>
        <w:t>.</w:t>
      </w:r>
    </w:p>
    <w:p w14:paraId="0E67A518" w14:textId="77777777" w:rsidR="007D38BA" w:rsidRPr="00747E92" w:rsidRDefault="007D38BA" w:rsidP="007D38BA">
      <w:pPr>
        <w:numPr>
          <w:ilvl w:val="0"/>
          <w:numId w:val="30"/>
        </w:numPr>
        <w:spacing w:after="120"/>
        <w:rPr>
          <w:lang w:eastAsia="en-AU"/>
        </w:rPr>
      </w:pPr>
      <w:r w:rsidRPr="00747E92">
        <w:rPr>
          <w:b/>
          <w:lang w:eastAsia="en-AU"/>
        </w:rPr>
        <w:t>Eye protection</w:t>
      </w:r>
      <w:r w:rsidRPr="00747E92">
        <w:rPr>
          <w:lang w:eastAsia="en-AU"/>
        </w:rPr>
        <w:t>—safety spectacles, goggles, face shields</w:t>
      </w:r>
      <w:r>
        <w:rPr>
          <w:lang w:eastAsia="en-AU"/>
        </w:rPr>
        <w:t>.</w:t>
      </w:r>
    </w:p>
    <w:p w14:paraId="3935448A" w14:textId="77777777" w:rsidR="007D38BA" w:rsidRPr="00747E92" w:rsidRDefault="007D38BA" w:rsidP="007D38BA">
      <w:pPr>
        <w:numPr>
          <w:ilvl w:val="0"/>
          <w:numId w:val="30"/>
        </w:numPr>
        <w:spacing w:after="120"/>
        <w:rPr>
          <w:lang w:eastAsia="en-AU"/>
        </w:rPr>
      </w:pPr>
      <w:r w:rsidRPr="00747E92">
        <w:rPr>
          <w:b/>
          <w:lang w:eastAsia="en-AU"/>
        </w:rPr>
        <w:t>Hearing protection</w:t>
      </w:r>
      <w:r w:rsidRPr="00747E92">
        <w:rPr>
          <w:lang w:eastAsia="en-AU"/>
        </w:rPr>
        <w:t>—ear-muffs, ear-plugs, disposable wool</w:t>
      </w:r>
      <w:r>
        <w:rPr>
          <w:lang w:eastAsia="en-AU"/>
        </w:rPr>
        <w:t>.</w:t>
      </w:r>
    </w:p>
    <w:p w14:paraId="4B932C29" w14:textId="77777777" w:rsidR="007D38BA" w:rsidRPr="00747E92" w:rsidRDefault="007D38BA" w:rsidP="007D38BA">
      <w:pPr>
        <w:numPr>
          <w:ilvl w:val="0"/>
          <w:numId w:val="30"/>
        </w:numPr>
        <w:spacing w:after="120"/>
        <w:rPr>
          <w:lang w:eastAsia="en-AU"/>
        </w:rPr>
      </w:pPr>
      <w:r w:rsidRPr="00747E92">
        <w:rPr>
          <w:b/>
          <w:lang w:eastAsia="en-AU"/>
        </w:rPr>
        <w:t>Body protection</w:t>
      </w:r>
      <w:r w:rsidRPr="00747E92">
        <w:rPr>
          <w:lang w:eastAsia="en-AU"/>
        </w:rPr>
        <w:t>—aprons (leather, cotton, PVC, rubber), safety harnesses</w:t>
      </w:r>
      <w:r>
        <w:rPr>
          <w:lang w:eastAsia="en-AU"/>
        </w:rPr>
        <w:t>.</w:t>
      </w:r>
    </w:p>
    <w:p w14:paraId="68120C6A" w14:textId="77777777" w:rsidR="007D38BA" w:rsidRPr="00747E92" w:rsidRDefault="007D38BA" w:rsidP="007D38BA">
      <w:pPr>
        <w:numPr>
          <w:ilvl w:val="0"/>
          <w:numId w:val="30"/>
        </w:numPr>
        <w:spacing w:after="120"/>
        <w:rPr>
          <w:lang w:eastAsia="en-AU"/>
        </w:rPr>
      </w:pPr>
      <w:r w:rsidRPr="00747E92">
        <w:rPr>
          <w:b/>
          <w:lang w:eastAsia="en-AU"/>
        </w:rPr>
        <w:t>Hand protection</w:t>
      </w:r>
      <w:r w:rsidRPr="00747E92">
        <w:rPr>
          <w:lang w:eastAsia="en-AU"/>
        </w:rPr>
        <w:t>—gloves (chrome, leather, PVC, rubber, vinyl-impregnated, cotton interlock, loop pile, stainless steel mesh — wrist or elbow length), various types of barrier creams</w:t>
      </w:r>
      <w:r>
        <w:rPr>
          <w:lang w:eastAsia="en-AU"/>
        </w:rPr>
        <w:t>.</w:t>
      </w:r>
    </w:p>
    <w:p w14:paraId="17733173" w14:textId="3641D600" w:rsidR="007D38BA" w:rsidRPr="00747E92" w:rsidRDefault="007D38BA" w:rsidP="007D38BA">
      <w:pPr>
        <w:numPr>
          <w:ilvl w:val="0"/>
          <w:numId w:val="30"/>
        </w:numPr>
        <w:spacing w:after="120"/>
        <w:rPr>
          <w:lang w:eastAsia="en-AU"/>
        </w:rPr>
      </w:pPr>
      <w:r w:rsidRPr="00747E92">
        <w:rPr>
          <w:b/>
          <w:lang w:eastAsia="en-AU"/>
        </w:rPr>
        <w:t>Foot protection</w:t>
      </w:r>
      <w:r w:rsidRPr="00747E92">
        <w:rPr>
          <w:lang w:eastAsia="en-AU"/>
        </w:rPr>
        <w:t>—safety shoes, boots (with steel toe-cap, steel inner sole — ankle or knee</w:t>
      </w:r>
      <w:r w:rsidR="00514E0D">
        <w:rPr>
          <w:lang w:eastAsia="en-AU"/>
        </w:rPr>
        <w:t>-</w:t>
      </w:r>
      <w:r w:rsidRPr="00747E92">
        <w:rPr>
          <w:lang w:eastAsia="en-AU"/>
        </w:rPr>
        <w:t>length)</w:t>
      </w:r>
      <w:r>
        <w:rPr>
          <w:lang w:eastAsia="en-AU"/>
        </w:rPr>
        <w:t xml:space="preserve">. </w:t>
      </w:r>
    </w:p>
    <w:p w14:paraId="393CD4AE" w14:textId="606DCBF8" w:rsidR="007D38BA" w:rsidRPr="00747E92" w:rsidRDefault="007D38BA" w:rsidP="007D38BA">
      <w:pPr>
        <w:numPr>
          <w:ilvl w:val="0"/>
          <w:numId w:val="30"/>
        </w:numPr>
        <w:spacing w:after="120"/>
        <w:rPr>
          <w:lang w:eastAsia="en-AU"/>
        </w:rPr>
      </w:pPr>
      <w:r w:rsidRPr="00747E92">
        <w:rPr>
          <w:b/>
          <w:lang w:eastAsia="en-AU"/>
        </w:rPr>
        <w:t>Respiratory protection</w:t>
      </w:r>
      <w:r>
        <w:rPr>
          <w:lang w:eastAsia="en-AU"/>
        </w:rPr>
        <w:t>—</w:t>
      </w:r>
      <w:r w:rsidRPr="00747E92">
        <w:rPr>
          <w:lang w:eastAsia="en-AU"/>
        </w:rPr>
        <w:t>respirators (single or twin cartridge, cani</w:t>
      </w:r>
      <w:r>
        <w:rPr>
          <w:lang w:eastAsia="en-AU"/>
        </w:rPr>
        <w:t>ster, disposable, airline types—</w:t>
      </w:r>
      <w:r w:rsidRPr="00747E92">
        <w:rPr>
          <w:lang w:eastAsia="en-AU"/>
        </w:rPr>
        <w:t>either half or full</w:t>
      </w:r>
      <w:r w:rsidR="00514E0D">
        <w:rPr>
          <w:lang w:eastAsia="en-AU"/>
        </w:rPr>
        <w:t>-</w:t>
      </w:r>
      <w:r w:rsidRPr="00747E92">
        <w:rPr>
          <w:lang w:eastAsia="en-AU"/>
        </w:rPr>
        <w:t>face coverage), hoods, self-contained breathing apparatus</w:t>
      </w:r>
      <w:r>
        <w:rPr>
          <w:lang w:eastAsia="en-AU"/>
        </w:rPr>
        <w:t>.</w:t>
      </w:r>
    </w:p>
    <w:p w14:paraId="6DB7F11F" w14:textId="77777777" w:rsidR="007D38BA" w:rsidRPr="00747E92" w:rsidRDefault="007D38BA" w:rsidP="007D38BA">
      <w:pPr>
        <w:numPr>
          <w:ilvl w:val="0"/>
          <w:numId w:val="30"/>
        </w:numPr>
        <w:spacing w:after="120"/>
        <w:rPr>
          <w:lang w:eastAsia="en-AU"/>
        </w:rPr>
      </w:pPr>
      <w:r w:rsidRPr="00747E92">
        <w:rPr>
          <w:b/>
          <w:lang w:eastAsia="en-AU"/>
        </w:rPr>
        <w:t>Welding protection</w:t>
      </w:r>
      <w:r>
        <w:rPr>
          <w:lang w:eastAsia="en-AU"/>
        </w:rPr>
        <w:t>—</w:t>
      </w:r>
      <w:r w:rsidRPr="00747E92">
        <w:rPr>
          <w:lang w:eastAsia="en-AU"/>
        </w:rPr>
        <w:t xml:space="preserve">goggles, helmets, hand shields, screens, aprons, coats, leggings, spats, gloves. </w:t>
      </w:r>
    </w:p>
    <w:p w14:paraId="35685D97" w14:textId="77777777" w:rsidR="00FF3C21" w:rsidRDefault="00FF3C21" w:rsidP="00FF3C21">
      <w:pPr>
        <w:keepNext/>
        <w:ind w:left="2160" w:firstLine="720"/>
      </w:pPr>
      <w:r>
        <w:rPr>
          <w:noProof/>
          <w:lang w:eastAsia="en-AU"/>
        </w:rPr>
        <w:drawing>
          <wp:inline distT="0" distB="0" distL="0" distR="0" wp14:anchorId="19EFC7C5" wp14:editId="30757F9F">
            <wp:extent cx="5486400" cy="3200400"/>
            <wp:effectExtent l="0" t="0" r="0" b="0"/>
            <wp:docPr id="27" name="ahsan-s-CUTeHQGDaJ0-unsplash.jpg" descr="An onsite worker wearing PPE- Helmet, safety vest, boots"/>
            <wp:cNvGraphicFramePr/>
            <a:graphic xmlns:a="http://schemas.openxmlformats.org/drawingml/2006/main">
              <a:graphicData uri="http://schemas.openxmlformats.org/drawingml/2006/picture">
                <pic:pic xmlns:pic="http://schemas.openxmlformats.org/drawingml/2006/picture">
                  <pic:nvPicPr>
                    <pic:cNvPr id="27" name="ahsan-s-CUTeHQGDaJ0-unsplash.jpg"/>
                    <pic:cNvPicPr/>
                  </pic:nvPicPr>
                  <pic:blipFill>
                    <a:blip r:embed="rId37" cstate="print">
                      <a:extLst>
                        <a:ext uri="{28A0092B-C50C-407E-A947-70E740481C1C}">
                          <a14:useLocalDpi xmlns:a14="http://schemas.microsoft.com/office/drawing/2010/main"/>
                        </a:ext>
                      </a:extLst>
                    </a:blip>
                    <a:stretch>
                      <a:fillRect/>
                    </a:stretch>
                  </pic:blipFill>
                  <pic:spPr>
                    <a:xfrm>
                      <a:off x="0" y="0"/>
                      <a:ext cx="4861560" cy="8805545"/>
                    </a:xfrm>
                    <a:prstGeom prst="rect">
                      <a:avLst/>
                    </a:prstGeom>
                  </pic:spPr>
                </pic:pic>
              </a:graphicData>
            </a:graphic>
          </wp:inline>
        </w:drawing>
      </w:r>
    </w:p>
    <w:p w14:paraId="1F7464C0" w14:textId="11FB9C0D" w:rsidR="00FF3C21" w:rsidRDefault="00FF3C21" w:rsidP="00FF3C21">
      <w:pPr>
        <w:pStyle w:val="Caption"/>
        <w:ind w:left="2880" w:firstLine="720"/>
      </w:pPr>
      <w:r>
        <w:t xml:space="preserve">Figure </w:t>
      </w:r>
      <w:fldSimple w:instr=" SEQ Figure \* ARABIC ">
        <w:r w:rsidR="00A53094">
          <w:rPr>
            <w:noProof/>
          </w:rPr>
          <w:t>3</w:t>
        </w:r>
      </w:fldSimple>
      <w:r>
        <w:t xml:space="preserve"> </w:t>
      </w:r>
      <w:r w:rsidR="00C935E6">
        <w:t>A s</w:t>
      </w:r>
      <w:r>
        <w:t>ite worker in PPE.</w:t>
      </w:r>
    </w:p>
    <w:p w14:paraId="563FAFD3" w14:textId="137C4B5F" w:rsidR="00FF3C21" w:rsidRDefault="00FF3C21">
      <w:pPr>
        <w:rPr>
          <w:lang w:eastAsia="en-AU"/>
        </w:rPr>
      </w:pPr>
      <w:r>
        <w:rPr>
          <w:lang w:eastAsia="en-AU"/>
        </w:rPr>
        <w:br w:type="page"/>
      </w:r>
    </w:p>
    <w:tbl>
      <w:tblPr>
        <w:tblW w:w="0" w:type="auto"/>
        <w:shd w:val="clear" w:color="auto" w:fill="E7E7D4"/>
        <w:tblLook w:val="0600" w:firstRow="0" w:lastRow="0" w:firstColumn="0" w:lastColumn="0" w:noHBand="1" w:noVBand="1"/>
      </w:tblPr>
      <w:tblGrid>
        <w:gridCol w:w="992"/>
        <w:gridCol w:w="8034"/>
      </w:tblGrid>
      <w:tr w:rsidR="00896AF2" w14:paraId="2954F561" w14:textId="77777777" w:rsidTr="007D2A3D">
        <w:trPr>
          <w:trHeight w:val="659"/>
        </w:trPr>
        <w:tc>
          <w:tcPr>
            <w:tcW w:w="992" w:type="dxa"/>
            <w:shd w:val="clear" w:color="auto" w:fill="E7E7D4"/>
            <w:vAlign w:val="center"/>
            <w:hideMark/>
          </w:tcPr>
          <w:p w14:paraId="17227A09" w14:textId="77777777" w:rsidR="00896AF2" w:rsidRDefault="00896AF2" w:rsidP="007D2A3D">
            <w:pPr>
              <w:pStyle w:val="Body"/>
              <w:spacing w:after="0" w:line="240" w:lineRule="auto"/>
              <w:jc w:val="center"/>
            </w:pPr>
            <w:r w:rsidRPr="00B2780C">
              <w:rPr>
                <w:noProof/>
                <w:lang w:eastAsia="en-AU"/>
              </w:rPr>
              <w:lastRenderedPageBreak/>
              <w:drawing>
                <wp:inline distT="0" distB="0" distL="0" distR="0" wp14:anchorId="383B559D" wp14:editId="57503AE8">
                  <wp:extent cx="360000" cy="360000"/>
                  <wp:effectExtent l="0" t="0" r="2540" b="2540"/>
                  <wp:docPr id="28" name="Graphic 65">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Icon_Video_Mauve-AAA.svg"/>
                          <pic:cNvPicPr/>
                        </pic:nvPicPr>
                        <pic:blipFill>
                          <a:blip r:embed="rId32">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33"/>
                              </a:ext>
                            </a:extLst>
                          </a:blip>
                          <a:stretch>
                            <a:fillRect/>
                          </a:stretch>
                        </pic:blipFill>
                        <pic:spPr>
                          <a:xfrm>
                            <a:off x="0" y="0"/>
                            <a:ext cx="360000" cy="360000"/>
                          </a:xfrm>
                          <a:prstGeom prst="rect">
                            <a:avLst/>
                          </a:prstGeom>
                        </pic:spPr>
                      </pic:pic>
                    </a:graphicData>
                  </a:graphic>
                </wp:inline>
              </w:drawing>
            </w:r>
          </w:p>
        </w:tc>
        <w:tc>
          <w:tcPr>
            <w:tcW w:w="8034" w:type="dxa"/>
            <w:shd w:val="clear" w:color="auto" w:fill="E7E7D4"/>
            <w:hideMark/>
          </w:tcPr>
          <w:p w14:paraId="20B05FB9" w14:textId="77777777" w:rsidR="00896AF2" w:rsidRDefault="00896AF2" w:rsidP="007D2A3D">
            <w:pPr>
              <w:pStyle w:val="Heading1NOTOC"/>
              <w:spacing w:line="276" w:lineRule="auto"/>
              <w:rPr>
                <w:lang w:eastAsia="en-US"/>
              </w:rPr>
            </w:pPr>
            <w:r>
              <w:rPr>
                <w:lang w:eastAsia="en-US"/>
              </w:rPr>
              <w:t>Watch</w:t>
            </w:r>
          </w:p>
        </w:tc>
      </w:tr>
    </w:tbl>
    <w:p w14:paraId="3B56546B" w14:textId="16D9CCA4" w:rsidR="00896AF2" w:rsidRPr="00B2780C" w:rsidRDefault="00896AF2" w:rsidP="00896AF2">
      <w:pPr>
        <w:pStyle w:val="Heading2"/>
        <w:rPr>
          <w:noProof w:val="0"/>
        </w:rPr>
      </w:pPr>
      <w:r w:rsidRPr="00B2780C">
        <w:rPr>
          <w:noProof w:val="0"/>
        </w:rPr>
        <w:t xml:space="preserve">Video: </w:t>
      </w:r>
      <w:r>
        <w:rPr>
          <w:noProof w:val="0"/>
        </w:rPr>
        <w:t>Framework of risk control measures</w:t>
      </w:r>
    </w:p>
    <w:p w14:paraId="4591A64D" w14:textId="77777777" w:rsidR="006438FA" w:rsidRDefault="00440947">
      <w:pPr>
        <w:rPr>
          <w:lang w:eastAsia="en-AU"/>
        </w:rPr>
      </w:pPr>
      <w:r>
        <w:rPr>
          <w:lang w:eastAsia="en-AU"/>
        </w:rPr>
        <w:t xml:space="preserve">Watch </w:t>
      </w:r>
      <w:hyperlink r:id="rId38" w:history="1">
        <w:r w:rsidRPr="00C12376">
          <w:rPr>
            <w:rStyle w:val="Hyperlink"/>
            <w:lang w:eastAsia="en-AU"/>
          </w:rPr>
          <w:t>Surf Life Saving Australia’s – Framework of Risk Control Measures</w:t>
        </w:r>
      </w:hyperlink>
      <w:r>
        <w:rPr>
          <w:lang w:eastAsia="en-AU"/>
        </w:rPr>
        <w:t xml:space="preserve"> for some examples of how the hierarchy of control can be applied in an environment which has many inherent risks.</w:t>
      </w:r>
      <w:r w:rsidR="00C12376">
        <w:rPr>
          <w:lang w:eastAsia="en-AU"/>
        </w:rPr>
        <w:t xml:space="preserve"> </w:t>
      </w:r>
    </w:p>
    <w:p w14:paraId="331E55A1" w14:textId="41847199" w:rsidR="006438FA" w:rsidRDefault="006438FA">
      <w:pPr>
        <w:rPr>
          <w:lang w:eastAsia="en-AU"/>
        </w:rPr>
      </w:pPr>
      <w:r>
        <w:t>Duration 04:58.</w:t>
      </w:r>
    </w:p>
    <w:p w14:paraId="76F20C57" w14:textId="58F7BD19" w:rsidR="00440947" w:rsidRDefault="00C12376">
      <w:pPr>
        <w:rPr>
          <w:lang w:eastAsia="en-AU"/>
        </w:rPr>
      </w:pPr>
      <w:r>
        <w:rPr>
          <w:lang w:eastAsia="en-AU"/>
        </w:rPr>
        <w:t>Once you have watched this, complete Activity 4.3.</w:t>
      </w:r>
    </w:p>
    <w:tbl>
      <w:tblPr>
        <w:tblW w:w="0" w:type="auto"/>
        <w:shd w:val="clear" w:color="auto" w:fill="E7E7D4"/>
        <w:tblLook w:val="0600" w:firstRow="0" w:lastRow="0" w:firstColumn="0" w:lastColumn="0" w:noHBand="1" w:noVBand="1"/>
      </w:tblPr>
      <w:tblGrid>
        <w:gridCol w:w="992"/>
        <w:gridCol w:w="8034"/>
      </w:tblGrid>
      <w:tr w:rsidR="000C306C" w14:paraId="72154D91" w14:textId="77777777" w:rsidTr="000C306C">
        <w:trPr>
          <w:trHeight w:val="659"/>
        </w:trPr>
        <w:tc>
          <w:tcPr>
            <w:tcW w:w="992" w:type="dxa"/>
            <w:shd w:val="clear" w:color="auto" w:fill="E7E7D4"/>
            <w:vAlign w:val="center"/>
          </w:tcPr>
          <w:p w14:paraId="799A45BD" w14:textId="77777777" w:rsidR="000C306C" w:rsidRPr="009C3DED" w:rsidRDefault="000C306C" w:rsidP="000C306C">
            <w:pPr>
              <w:pStyle w:val="Body"/>
              <w:spacing w:after="0" w:line="240" w:lineRule="auto"/>
              <w:jc w:val="center"/>
            </w:pPr>
            <w:r>
              <w:rPr>
                <w:noProof/>
                <w:lang w:eastAsia="en-AU"/>
              </w:rPr>
              <w:drawing>
                <wp:inline distT="0" distB="0" distL="0" distR="0" wp14:anchorId="37DC9F3A" wp14:editId="25D54020">
                  <wp:extent cx="365760" cy="357809"/>
                  <wp:effectExtent l="0" t="0" r="0" b="4445"/>
                  <wp:docPr id="234" name="Picture 234"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8">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2E724D89" w14:textId="77777777" w:rsidR="000C306C" w:rsidRPr="009C3DED" w:rsidRDefault="000C306C" w:rsidP="000C306C">
            <w:pPr>
              <w:pStyle w:val="Heading1NOTOC"/>
            </w:pPr>
            <w:r w:rsidRPr="009C3DED">
              <w:t>Practice activity</w:t>
            </w:r>
          </w:p>
        </w:tc>
      </w:tr>
    </w:tbl>
    <w:p w14:paraId="364DBAD9" w14:textId="77777777" w:rsidR="000C306C" w:rsidRDefault="000C306C" w:rsidP="000C306C">
      <w:pPr>
        <w:pStyle w:val="Heading2"/>
      </w:pPr>
      <w:bookmarkStart w:id="79" w:name="_Toc12542895"/>
      <w:r>
        <w:t xml:space="preserve">Activity 4.3: </w:t>
      </w:r>
      <w:r w:rsidR="00157754">
        <w:t>Hierarchy of control</w:t>
      </w:r>
      <w:bookmarkEnd w:id="79"/>
    </w:p>
    <w:p w14:paraId="1D6791AC" w14:textId="77777777" w:rsidR="006438FA" w:rsidRDefault="007D38BA" w:rsidP="009F7129">
      <w:pPr>
        <w:pStyle w:val="Body"/>
      </w:pPr>
      <w:r w:rsidRPr="007D38BA">
        <w:t xml:space="preserve">Refer to the hazards </w:t>
      </w:r>
      <w:r>
        <w:t xml:space="preserve">you </w:t>
      </w:r>
      <w:r w:rsidRPr="007D38BA">
        <w:t>identified in Activity 4.1</w:t>
      </w:r>
      <w:r w:rsidR="006438FA">
        <w:t>.</w:t>
      </w:r>
    </w:p>
    <w:p w14:paraId="00175D5F" w14:textId="35184B87" w:rsidR="009F7129" w:rsidRPr="007D38BA" w:rsidRDefault="006438FA" w:rsidP="009F7129">
      <w:pPr>
        <w:pStyle w:val="Body"/>
      </w:pPr>
      <w:r>
        <w:t>E</w:t>
      </w:r>
      <w:r w:rsidR="007D38BA" w:rsidRPr="007D38BA">
        <w:t xml:space="preserve">xplain how you could manage each hazard using the </w:t>
      </w:r>
      <w:r w:rsidR="005E3FF4">
        <w:t>h</w:t>
      </w:r>
      <w:r w:rsidR="007D38BA" w:rsidRPr="007D38BA">
        <w:t>ierarchy</w:t>
      </w:r>
      <w:r w:rsidR="005E3FF4">
        <w:t xml:space="preserve"> of c</w:t>
      </w:r>
      <w:r w:rsidR="007D38BA" w:rsidRPr="007D38BA">
        <w:t>ontrol.</w:t>
      </w:r>
    </w:p>
    <w:p w14:paraId="146CA7FD" w14:textId="77777777" w:rsidR="007D38BA" w:rsidRDefault="007D38BA" w:rsidP="007D38BA">
      <w:pPr>
        <w:pStyle w:val="Body"/>
        <w:pBdr>
          <w:top w:val="single" w:sz="4" w:space="1" w:color="auto"/>
          <w:left w:val="single" w:sz="4" w:space="4" w:color="auto"/>
          <w:bottom w:val="single" w:sz="4" w:space="1" w:color="auto"/>
          <w:right w:val="single" w:sz="4" w:space="4" w:color="auto"/>
        </w:pBdr>
      </w:pPr>
    </w:p>
    <w:p w14:paraId="638CD2A3" w14:textId="77777777" w:rsidR="007D38BA" w:rsidRDefault="007D38BA" w:rsidP="007D38BA">
      <w:pPr>
        <w:pStyle w:val="Body"/>
        <w:pBdr>
          <w:top w:val="single" w:sz="4" w:space="1" w:color="auto"/>
          <w:left w:val="single" w:sz="4" w:space="4" w:color="auto"/>
          <w:bottom w:val="single" w:sz="4" w:space="1" w:color="auto"/>
          <w:right w:val="single" w:sz="4" w:space="4" w:color="auto"/>
        </w:pBdr>
      </w:pPr>
    </w:p>
    <w:p w14:paraId="3AC8548D" w14:textId="77777777" w:rsidR="007D38BA" w:rsidRDefault="007D38BA" w:rsidP="007D38BA">
      <w:pPr>
        <w:pStyle w:val="Body"/>
        <w:pBdr>
          <w:top w:val="single" w:sz="4" w:space="1" w:color="auto"/>
          <w:left w:val="single" w:sz="4" w:space="4" w:color="auto"/>
          <w:bottom w:val="single" w:sz="4" w:space="1" w:color="auto"/>
          <w:right w:val="single" w:sz="4" w:space="4" w:color="auto"/>
        </w:pBdr>
      </w:pPr>
    </w:p>
    <w:p w14:paraId="2AE889B6" w14:textId="77777777" w:rsidR="007D38BA" w:rsidRDefault="007D38BA" w:rsidP="007D38BA">
      <w:pPr>
        <w:pStyle w:val="Body"/>
        <w:pBdr>
          <w:top w:val="single" w:sz="4" w:space="1" w:color="auto"/>
          <w:left w:val="single" w:sz="4" w:space="4" w:color="auto"/>
          <w:bottom w:val="single" w:sz="4" w:space="1" w:color="auto"/>
          <w:right w:val="single" w:sz="4" w:space="4" w:color="auto"/>
        </w:pBdr>
      </w:pPr>
    </w:p>
    <w:p w14:paraId="4C21BA1B" w14:textId="77777777" w:rsidR="007D38BA" w:rsidRDefault="007D38BA" w:rsidP="007D38BA">
      <w:pPr>
        <w:pStyle w:val="Body"/>
        <w:pBdr>
          <w:top w:val="single" w:sz="4" w:space="1" w:color="auto"/>
          <w:left w:val="single" w:sz="4" w:space="4" w:color="auto"/>
          <w:bottom w:val="single" w:sz="4" w:space="1" w:color="auto"/>
          <w:right w:val="single" w:sz="4" w:space="4" w:color="auto"/>
        </w:pBdr>
      </w:pPr>
    </w:p>
    <w:p w14:paraId="4A3533A3" w14:textId="77777777" w:rsidR="007D38BA" w:rsidRDefault="007D38BA" w:rsidP="007D38BA">
      <w:pPr>
        <w:pStyle w:val="Body"/>
        <w:pBdr>
          <w:top w:val="single" w:sz="4" w:space="1" w:color="auto"/>
          <w:left w:val="single" w:sz="4" w:space="4" w:color="auto"/>
          <w:bottom w:val="single" w:sz="4" w:space="1" w:color="auto"/>
          <w:right w:val="single" w:sz="4" w:space="4" w:color="auto"/>
        </w:pBdr>
      </w:pPr>
    </w:p>
    <w:p w14:paraId="0AA96328" w14:textId="77777777" w:rsidR="007D38BA" w:rsidRDefault="007D38BA" w:rsidP="007D38BA">
      <w:pPr>
        <w:pStyle w:val="Body"/>
        <w:pBdr>
          <w:top w:val="single" w:sz="4" w:space="1" w:color="auto"/>
          <w:left w:val="single" w:sz="4" w:space="4" w:color="auto"/>
          <w:bottom w:val="single" w:sz="4" w:space="1" w:color="auto"/>
          <w:right w:val="single" w:sz="4" w:space="4" w:color="auto"/>
        </w:pBdr>
      </w:pPr>
    </w:p>
    <w:p w14:paraId="3D8462DE" w14:textId="77777777" w:rsidR="007D38BA" w:rsidRDefault="007D38BA" w:rsidP="007D38BA">
      <w:pPr>
        <w:pStyle w:val="Body"/>
        <w:pBdr>
          <w:top w:val="single" w:sz="4" w:space="1" w:color="auto"/>
          <w:left w:val="single" w:sz="4" w:space="4" w:color="auto"/>
          <w:bottom w:val="single" w:sz="4" w:space="1" w:color="auto"/>
          <w:right w:val="single" w:sz="4" w:space="4" w:color="auto"/>
        </w:pBdr>
      </w:pPr>
    </w:p>
    <w:p w14:paraId="6009D152" w14:textId="62CEA67A" w:rsidR="007D38BA" w:rsidRDefault="007D38BA" w:rsidP="007D38BA">
      <w:pPr>
        <w:pStyle w:val="Body"/>
        <w:pBdr>
          <w:top w:val="single" w:sz="4" w:space="1" w:color="auto"/>
          <w:left w:val="single" w:sz="4" w:space="4" w:color="auto"/>
          <w:bottom w:val="single" w:sz="4" w:space="1" w:color="auto"/>
          <w:right w:val="single" w:sz="4" w:space="4" w:color="auto"/>
        </w:pBdr>
      </w:pPr>
    </w:p>
    <w:p w14:paraId="2CD579C0" w14:textId="7740CCE3" w:rsidR="00896AF2" w:rsidRDefault="00896AF2" w:rsidP="007D38BA">
      <w:pPr>
        <w:pStyle w:val="Body"/>
        <w:pBdr>
          <w:top w:val="single" w:sz="4" w:space="1" w:color="auto"/>
          <w:left w:val="single" w:sz="4" w:space="4" w:color="auto"/>
          <w:bottom w:val="single" w:sz="4" w:space="1" w:color="auto"/>
          <w:right w:val="single" w:sz="4" w:space="4" w:color="auto"/>
        </w:pBdr>
      </w:pPr>
    </w:p>
    <w:p w14:paraId="0C0115BB" w14:textId="77777777" w:rsidR="00896AF2" w:rsidRDefault="00896AF2" w:rsidP="007D38BA">
      <w:pPr>
        <w:pStyle w:val="Body"/>
        <w:pBdr>
          <w:top w:val="single" w:sz="4" w:space="1" w:color="auto"/>
          <w:left w:val="single" w:sz="4" w:space="4" w:color="auto"/>
          <w:bottom w:val="single" w:sz="4" w:space="1" w:color="auto"/>
          <w:right w:val="single" w:sz="4" w:space="4" w:color="auto"/>
        </w:pBdr>
      </w:pPr>
    </w:p>
    <w:p w14:paraId="624B4476" w14:textId="77777777" w:rsidR="007D38BA" w:rsidRDefault="007D38BA" w:rsidP="007D38BA">
      <w:pPr>
        <w:pStyle w:val="Body"/>
        <w:pBdr>
          <w:top w:val="single" w:sz="4" w:space="1" w:color="auto"/>
          <w:left w:val="single" w:sz="4" w:space="4" w:color="auto"/>
          <w:bottom w:val="single" w:sz="4" w:space="1" w:color="auto"/>
          <w:right w:val="single" w:sz="4" w:space="4" w:color="auto"/>
        </w:pBdr>
      </w:pPr>
    </w:p>
    <w:p w14:paraId="18CFDFFE" w14:textId="77777777" w:rsidR="007D38BA" w:rsidRDefault="007D38BA" w:rsidP="007D38BA">
      <w:pPr>
        <w:pStyle w:val="Body"/>
        <w:pBdr>
          <w:top w:val="single" w:sz="4" w:space="1" w:color="auto"/>
          <w:left w:val="single" w:sz="4" w:space="4" w:color="auto"/>
          <w:bottom w:val="single" w:sz="4" w:space="1" w:color="auto"/>
          <w:right w:val="single" w:sz="4" w:space="4" w:color="auto"/>
        </w:pBdr>
      </w:pPr>
    </w:p>
    <w:p w14:paraId="1B65A9DB" w14:textId="60E0ABAE" w:rsidR="00D31321" w:rsidRDefault="00D31321" w:rsidP="00D31321">
      <w:pPr>
        <w:pStyle w:val="Body"/>
        <w:rPr>
          <w:noProof/>
          <w:lang w:eastAsia="en-AU"/>
        </w:rPr>
      </w:pPr>
      <w:r>
        <w:br w:type="page"/>
      </w:r>
    </w:p>
    <w:p w14:paraId="2631EDB6" w14:textId="06EC12C3" w:rsidR="004228FD" w:rsidRDefault="005E3FF4" w:rsidP="00D31321">
      <w:pPr>
        <w:pStyle w:val="Heading2"/>
      </w:pPr>
      <w:bookmarkStart w:id="80" w:name="_Toc12542896"/>
      <w:r>
        <w:lastRenderedPageBreak/>
        <w:t>I</w:t>
      </w:r>
      <w:r w:rsidR="004228FD">
        <w:t>nadequ</w:t>
      </w:r>
      <w:r w:rsidR="00D31321">
        <w:t>acies in existing risk controls</w:t>
      </w:r>
      <w:bookmarkEnd w:id="80"/>
    </w:p>
    <w:p w14:paraId="6479143D" w14:textId="77777777" w:rsidR="004228FD" w:rsidRDefault="004228FD" w:rsidP="00D31321">
      <w:pPr>
        <w:pStyle w:val="Heading3"/>
      </w:pPr>
      <w:bookmarkStart w:id="81" w:name="_Toc12542897"/>
      <w:r>
        <w:t>Identifying inadequate risk controls</w:t>
      </w:r>
      <w:bookmarkEnd w:id="81"/>
    </w:p>
    <w:p w14:paraId="140A600C" w14:textId="77777777" w:rsidR="004228FD" w:rsidRDefault="004228FD" w:rsidP="004228FD">
      <w:pPr>
        <w:pStyle w:val="Body"/>
      </w:pPr>
      <w:r>
        <w:t>The hierarchy of control should identify what the least effective risk control procedures are in your organisation; you will then have to decide if any of these can be classed as inadequate.</w:t>
      </w:r>
    </w:p>
    <w:p w14:paraId="6D1377CF" w14:textId="77777777" w:rsidR="004228FD" w:rsidRDefault="004228FD" w:rsidP="004228FD">
      <w:pPr>
        <w:pStyle w:val="Body"/>
      </w:pPr>
      <w:r>
        <w:t>You will need to highlight inadequate risk controls so that they can be removed and substituted with more effective strategies.</w:t>
      </w:r>
    </w:p>
    <w:p w14:paraId="1EE83D08" w14:textId="77777777" w:rsidR="004228FD" w:rsidRDefault="004228FD" w:rsidP="004228FD">
      <w:pPr>
        <w:pStyle w:val="Body"/>
      </w:pPr>
      <w:r>
        <w:t>For example, if you identify that wearing personal protective equipment is not an effective strategy for reducing risk while using machinery, then you will need to add more layers of protection. This may take the form of new machinery, for example.</w:t>
      </w:r>
    </w:p>
    <w:p w14:paraId="4E7A270F" w14:textId="77777777" w:rsidR="004228FD" w:rsidRDefault="004228FD" w:rsidP="004228FD">
      <w:pPr>
        <w:pStyle w:val="Body"/>
      </w:pPr>
      <w:r>
        <w:t>Inadequate risk controls could be:</w:t>
      </w:r>
    </w:p>
    <w:p w14:paraId="3F394B68" w14:textId="77777777" w:rsidR="004228FD" w:rsidRDefault="004228FD" w:rsidP="004228FD">
      <w:pPr>
        <w:pStyle w:val="BulletListLevel1"/>
      </w:pPr>
      <w:r>
        <w:t>Those that fail to reduce risks and remove hazards.</w:t>
      </w:r>
    </w:p>
    <w:p w14:paraId="140EB046" w14:textId="77777777" w:rsidR="004228FD" w:rsidRDefault="004228FD" w:rsidP="004228FD">
      <w:pPr>
        <w:pStyle w:val="BulletListLevel1"/>
      </w:pPr>
      <w:r>
        <w:t>Those that fail to deal with the severity of the hazard.</w:t>
      </w:r>
    </w:p>
    <w:p w14:paraId="128D1897" w14:textId="77777777" w:rsidR="004228FD" w:rsidRDefault="004228FD" w:rsidP="004228FD">
      <w:pPr>
        <w:pStyle w:val="BulletListLevel1"/>
      </w:pPr>
      <w:r>
        <w:t>Controls that are not promoted or communicated properly.</w:t>
      </w:r>
    </w:p>
    <w:p w14:paraId="49F5244F" w14:textId="77777777" w:rsidR="004228FD" w:rsidRDefault="004228FD" w:rsidP="004228FD">
      <w:pPr>
        <w:pStyle w:val="BulletListLevel1"/>
      </w:pPr>
      <w:r>
        <w:t>Outdated controls that no longer work for your organisation.</w:t>
      </w:r>
    </w:p>
    <w:p w14:paraId="5C7EC12A" w14:textId="77777777" w:rsidR="004228FD" w:rsidRDefault="004228FD" w:rsidP="004228FD">
      <w:pPr>
        <w:pStyle w:val="BulletListLevel1"/>
      </w:pPr>
      <w:r>
        <w:t>Controls that fail to meet standards set by WHS regulations.</w:t>
      </w:r>
    </w:p>
    <w:p w14:paraId="05C559A1" w14:textId="77777777" w:rsidR="004228FD" w:rsidRDefault="004228FD" w:rsidP="00D31321">
      <w:pPr>
        <w:pStyle w:val="Heading3"/>
      </w:pPr>
      <w:bookmarkStart w:id="82" w:name="_Toc12542898"/>
      <w:r>
        <w:t>Reporting inadequate risk controls</w:t>
      </w:r>
      <w:bookmarkEnd w:id="82"/>
    </w:p>
    <w:p w14:paraId="7F0C2224" w14:textId="77777777" w:rsidR="004228FD" w:rsidRDefault="004228FD" w:rsidP="004228FD">
      <w:pPr>
        <w:pStyle w:val="Body"/>
      </w:pPr>
      <w:r>
        <w:t>It is important that you report all risk control procedures which you deem to be inadequate so that management and decision-making personnel can remove them or make the necessary adjustments.</w:t>
      </w:r>
    </w:p>
    <w:p w14:paraId="0F86C92D" w14:textId="77777777" w:rsidR="004228FD" w:rsidRDefault="004228FD" w:rsidP="004228FD">
      <w:pPr>
        <w:pStyle w:val="Body"/>
      </w:pPr>
      <w:r>
        <w:t>For example, if you identify risk controls that are outdated and that fail to remove dangers in the workplace, then you will need to report this verbally, as soon as possible. The more time you take to report inadequate risk controls, the higher the chance that someone will suffer an injury or illness.</w:t>
      </w:r>
    </w:p>
    <w:p w14:paraId="40E06DD5" w14:textId="77777777" w:rsidR="004228FD" w:rsidRDefault="004228FD" w:rsidP="004228FD">
      <w:pPr>
        <w:pStyle w:val="Body"/>
      </w:pPr>
      <w:r>
        <w:t>You will need to:</w:t>
      </w:r>
    </w:p>
    <w:p w14:paraId="7CE25DD7" w14:textId="77777777" w:rsidR="004228FD" w:rsidRDefault="004228FD" w:rsidP="004228FD">
      <w:pPr>
        <w:pStyle w:val="BulletListLevel1"/>
      </w:pPr>
      <w:r>
        <w:t>Report all risk controls that do not meet WHS standards.</w:t>
      </w:r>
    </w:p>
    <w:p w14:paraId="1336FCAA" w14:textId="77777777" w:rsidR="004228FD" w:rsidRDefault="004228FD" w:rsidP="004228FD">
      <w:pPr>
        <w:pStyle w:val="BulletListLevel1"/>
      </w:pPr>
      <w:r>
        <w:t>Report all risk controls that do not meet organisational standards.</w:t>
      </w:r>
    </w:p>
    <w:p w14:paraId="3F87CD77" w14:textId="77777777" w:rsidR="004228FD" w:rsidRDefault="004228FD" w:rsidP="004228FD">
      <w:pPr>
        <w:pStyle w:val="BulletListLevel1"/>
      </w:pPr>
      <w:r>
        <w:t>Report all risk controls that are outdated.</w:t>
      </w:r>
    </w:p>
    <w:p w14:paraId="57E2218D" w14:textId="77777777" w:rsidR="004228FD" w:rsidRDefault="004228FD" w:rsidP="004228FD">
      <w:pPr>
        <w:pStyle w:val="BulletListLevel1"/>
      </w:pPr>
      <w:r>
        <w:t>Explain why risk controls are inadequate.</w:t>
      </w:r>
    </w:p>
    <w:p w14:paraId="192DF777" w14:textId="77777777" w:rsidR="009F7129" w:rsidRDefault="004228FD" w:rsidP="00D31321">
      <w:pPr>
        <w:pStyle w:val="BulletListLevel1"/>
        <w:spacing w:after="360"/>
      </w:pPr>
      <w:r>
        <w:t>Recommend adjustments or improvements to risk controls.</w:t>
      </w:r>
    </w:p>
    <w:tbl>
      <w:tblPr>
        <w:tblW w:w="0" w:type="auto"/>
        <w:shd w:val="clear" w:color="auto" w:fill="E7E7D4"/>
        <w:tblLook w:val="0600" w:firstRow="0" w:lastRow="0" w:firstColumn="0" w:lastColumn="0" w:noHBand="1" w:noVBand="1"/>
      </w:tblPr>
      <w:tblGrid>
        <w:gridCol w:w="992"/>
        <w:gridCol w:w="8034"/>
      </w:tblGrid>
      <w:tr w:rsidR="009F7129" w14:paraId="58AD124A" w14:textId="77777777" w:rsidTr="00B010E0">
        <w:trPr>
          <w:trHeight w:val="659"/>
        </w:trPr>
        <w:tc>
          <w:tcPr>
            <w:tcW w:w="992" w:type="dxa"/>
            <w:shd w:val="clear" w:color="auto" w:fill="E7E7D4"/>
            <w:vAlign w:val="center"/>
          </w:tcPr>
          <w:p w14:paraId="137B5086" w14:textId="77777777" w:rsidR="009F7129" w:rsidRPr="009C3DED" w:rsidRDefault="009F7129" w:rsidP="00B010E0">
            <w:pPr>
              <w:pStyle w:val="Body"/>
              <w:spacing w:after="0" w:line="240" w:lineRule="auto"/>
              <w:jc w:val="center"/>
            </w:pPr>
            <w:r>
              <w:rPr>
                <w:noProof/>
                <w:lang w:eastAsia="en-AU"/>
              </w:rPr>
              <w:lastRenderedPageBreak/>
              <w:drawing>
                <wp:inline distT="0" distB="0" distL="0" distR="0" wp14:anchorId="0109CD1E" wp14:editId="700EA1EE">
                  <wp:extent cx="365760" cy="357809"/>
                  <wp:effectExtent l="0" t="0" r="0" b="4445"/>
                  <wp:docPr id="3" name="Picture 3"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8">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7CCCD24F" w14:textId="77777777" w:rsidR="009F7129" w:rsidRPr="009C3DED" w:rsidRDefault="009F7129" w:rsidP="00B010E0">
            <w:pPr>
              <w:pStyle w:val="Heading1NOTOC"/>
            </w:pPr>
            <w:r w:rsidRPr="009C3DED">
              <w:t>Practice activity</w:t>
            </w:r>
          </w:p>
        </w:tc>
      </w:tr>
    </w:tbl>
    <w:p w14:paraId="02A388D0" w14:textId="77777777" w:rsidR="009F7129" w:rsidRDefault="009F7129" w:rsidP="009F7129">
      <w:pPr>
        <w:pStyle w:val="Heading2"/>
      </w:pPr>
      <w:bookmarkStart w:id="83" w:name="_Toc12542899"/>
      <w:r>
        <w:t xml:space="preserve">Activity 4.4: </w:t>
      </w:r>
      <w:r w:rsidR="00157754">
        <w:t>Risk controls</w:t>
      </w:r>
      <w:bookmarkEnd w:id="83"/>
    </w:p>
    <w:p w14:paraId="42874093" w14:textId="742C54CC" w:rsidR="009F7129" w:rsidRDefault="004140A6" w:rsidP="000C306C">
      <w:pPr>
        <w:pStyle w:val="Body"/>
      </w:pPr>
      <w:r>
        <w:t xml:space="preserve">In small groups, discuss </w:t>
      </w:r>
      <w:r w:rsidR="009F7129" w:rsidRPr="004140A6">
        <w:t>examp</w:t>
      </w:r>
      <w:r>
        <w:t>les of inadequate risk controls. List at least 5 which are relevant to your industry</w:t>
      </w:r>
      <w:r w:rsidR="009F7129" w:rsidRPr="004140A6">
        <w:t xml:space="preserve"> and explain how each poses a danger to workers, customers, and visitors.</w:t>
      </w:r>
    </w:p>
    <w:p w14:paraId="63BE1616" w14:textId="4929CFB4" w:rsidR="004140A6" w:rsidRDefault="004140A6" w:rsidP="004140A6">
      <w:pPr>
        <w:pStyle w:val="Body"/>
        <w:pBdr>
          <w:top w:val="single" w:sz="4" w:space="1" w:color="auto"/>
          <w:left w:val="single" w:sz="4" w:space="4" w:color="auto"/>
          <w:bottom w:val="single" w:sz="4" w:space="1" w:color="auto"/>
          <w:right w:val="single" w:sz="4" w:space="4" w:color="auto"/>
        </w:pBdr>
      </w:pPr>
    </w:p>
    <w:p w14:paraId="64120E52" w14:textId="08ECB1CC" w:rsidR="004140A6" w:rsidRDefault="004140A6" w:rsidP="004140A6">
      <w:pPr>
        <w:pStyle w:val="Body"/>
        <w:pBdr>
          <w:top w:val="single" w:sz="4" w:space="1" w:color="auto"/>
          <w:left w:val="single" w:sz="4" w:space="4" w:color="auto"/>
          <w:bottom w:val="single" w:sz="4" w:space="1" w:color="auto"/>
          <w:right w:val="single" w:sz="4" w:space="4" w:color="auto"/>
        </w:pBdr>
      </w:pPr>
    </w:p>
    <w:p w14:paraId="7B6DA5C3" w14:textId="745946D8" w:rsidR="004140A6" w:rsidRDefault="004140A6" w:rsidP="004140A6">
      <w:pPr>
        <w:pStyle w:val="Body"/>
        <w:pBdr>
          <w:top w:val="single" w:sz="4" w:space="1" w:color="auto"/>
          <w:left w:val="single" w:sz="4" w:space="4" w:color="auto"/>
          <w:bottom w:val="single" w:sz="4" w:space="1" w:color="auto"/>
          <w:right w:val="single" w:sz="4" w:space="4" w:color="auto"/>
        </w:pBdr>
      </w:pPr>
    </w:p>
    <w:p w14:paraId="1FFFBFC9" w14:textId="310B2833" w:rsidR="004140A6" w:rsidRDefault="004140A6" w:rsidP="004140A6">
      <w:pPr>
        <w:pStyle w:val="Body"/>
        <w:pBdr>
          <w:top w:val="single" w:sz="4" w:space="1" w:color="auto"/>
          <w:left w:val="single" w:sz="4" w:space="4" w:color="auto"/>
          <w:bottom w:val="single" w:sz="4" w:space="1" w:color="auto"/>
          <w:right w:val="single" w:sz="4" w:space="4" w:color="auto"/>
        </w:pBdr>
      </w:pPr>
    </w:p>
    <w:p w14:paraId="1411EFAB" w14:textId="181F0A49" w:rsidR="004140A6" w:rsidRDefault="004140A6" w:rsidP="004140A6">
      <w:pPr>
        <w:pStyle w:val="Body"/>
        <w:pBdr>
          <w:top w:val="single" w:sz="4" w:space="1" w:color="auto"/>
          <w:left w:val="single" w:sz="4" w:space="4" w:color="auto"/>
          <w:bottom w:val="single" w:sz="4" w:space="1" w:color="auto"/>
          <w:right w:val="single" w:sz="4" w:space="4" w:color="auto"/>
        </w:pBdr>
      </w:pPr>
    </w:p>
    <w:p w14:paraId="79DA6370" w14:textId="02CAF17E" w:rsidR="004140A6" w:rsidRDefault="004140A6" w:rsidP="004140A6">
      <w:pPr>
        <w:pStyle w:val="Body"/>
        <w:pBdr>
          <w:top w:val="single" w:sz="4" w:space="1" w:color="auto"/>
          <w:left w:val="single" w:sz="4" w:space="4" w:color="auto"/>
          <w:bottom w:val="single" w:sz="4" w:space="1" w:color="auto"/>
          <w:right w:val="single" w:sz="4" w:space="4" w:color="auto"/>
        </w:pBdr>
      </w:pPr>
    </w:p>
    <w:p w14:paraId="3E9F1DC1" w14:textId="0466C576" w:rsidR="004140A6" w:rsidRDefault="004140A6" w:rsidP="004140A6">
      <w:pPr>
        <w:pStyle w:val="Body"/>
        <w:pBdr>
          <w:top w:val="single" w:sz="4" w:space="1" w:color="auto"/>
          <w:left w:val="single" w:sz="4" w:space="4" w:color="auto"/>
          <w:bottom w:val="single" w:sz="4" w:space="1" w:color="auto"/>
          <w:right w:val="single" w:sz="4" w:space="4" w:color="auto"/>
        </w:pBdr>
      </w:pPr>
    </w:p>
    <w:p w14:paraId="75B1E1F5" w14:textId="5FECCD98" w:rsidR="004140A6" w:rsidRDefault="004140A6" w:rsidP="004140A6">
      <w:pPr>
        <w:pStyle w:val="Body"/>
        <w:pBdr>
          <w:top w:val="single" w:sz="4" w:space="1" w:color="auto"/>
          <w:left w:val="single" w:sz="4" w:space="4" w:color="auto"/>
          <w:bottom w:val="single" w:sz="4" w:space="1" w:color="auto"/>
          <w:right w:val="single" w:sz="4" w:space="4" w:color="auto"/>
        </w:pBdr>
      </w:pPr>
    </w:p>
    <w:p w14:paraId="1A981B56" w14:textId="7BD0E153" w:rsidR="004140A6" w:rsidRDefault="004140A6" w:rsidP="004140A6">
      <w:pPr>
        <w:pStyle w:val="Body"/>
        <w:pBdr>
          <w:top w:val="single" w:sz="4" w:space="1" w:color="auto"/>
          <w:left w:val="single" w:sz="4" w:space="4" w:color="auto"/>
          <w:bottom w:val="single" w:sz="4" w:space="1" w:color="auto"/>
          <w:right w:val="single" w:sz="4" w:space="4" w:color="auto"/>
        </w:pBdr>
      </w:pPr>
    </w:p>
    <w:p w14:paraId="17611887" w14:textId="4E595566" w:rsidR="004140A6" w:rsidRDefault="004140A6" w:rsidP="004140A6">
      <w:pPr>
        <w:pStyle w:val="Body"/>
        <w:pBdr>
          <w:top w:val="single" w:sz="4" w:space="1" w:color="auto"/>
          <w:left w:val="single" w:sz="4" w:space="4" w:color="auto"/>
          <w:bottom w:val="single" w:sz="4" w:space="1" w:color="auto"/>
          <w:right w:val="single" w:sz="4" w:space="4" w:color="auto"/>
        </w:pBdr>
      </w:pPr>
    </w:p>
    <w:p w14:paraId="542E149A" w14:textId="1EC42C11" w:rsidR="004140A6" w:rsidRDefault="004140A6" w:rsidP="004140A6">
      <w:pPr>
        <w:pStyle w:val="Body"/>
        <w:pBdr>
          <w:top w:val="single" w:sz="4" w:space="1" w:color="auto"/>
          <w:left w:val="single" w:sz="4" w:space="4" w:color="auto"/>
          <w:bottom w:val="single" w:sz="4" w:space="1" w:color="auto"/>
          <w:right w:val="single" w:sz="4" w:space="4" w:color="auto"/>
        </w:pBdr>
      </w:pPr>
    </w:p>
    <w:p w14:paraId="66DB4CA8" w14:textId="77777777" w:rsidR="004140A6" w:rsidRDefault="004140A6" w:rsidP="004140A6">
      <w:pPr>
        <w:pStyle w:val="Body"/>
        <w:pBdr>
          <w:top w:val="single" w:sz="4" w:space="1" w:color="auto"/>
          <w:left w:val="single" w:sz="4" w:space="4" w:color="auto"/>
          <w:bottom w:val="single" w:sz="4" w:space="1" w:color="auto"/>
          <w:right w:val="single" w:sz="4" w:space="4" w:color="auto"/>
        </w:pBdr>
      </w:pPr>
    </w:p>
    <w:p w14:paraId="10DF36B8" w14:textId="35BBF357" w:rsidR="004140A6" w:rsidRDefault="004140A6" w:rsidP="004140A6">
      <w:pPr>
        <w:pStyle w:val="Body"/>
        <w:pBdr>
          <w:top w:val="single" w:sz="4" w:space="1" w:color="auto"/>
          <w:left w:val="single" w:sz="4" w:space="4" w:color="auto"/>
          <w:bottom w:val="single" w:sz="4" w:space="1" w:color="auto"/>
          <w:right w:val="single" w:sz="4" w:space="4" w:color="auto"/>
        </w:pBdr>
      </w:pPr>
    </w:p>
    <w:p w14:paraId="06732341" w14:textId="762996E4" w:rsidR="004140A6" w:rsidRDefault="004140A6" w:rsidP="004140A6">
      <w:pPr>
        <w:pStyle w:val="Body"/>
        <w:pBdr>
          <w:top w:val="single" w:sz="4" w:space="1" w:color="auto"/>
          <w:left w:val="single" w:sz="4" w:space="4" w:color="auto"/>
          <w:bottom w:val="single" w:sz="4" w:space="1" w:color="auto"/>
          <w:right w:val="single" w:sz="4" w:space="4" w:color="auto"/>
        </w:pBdr>
      </w:pPr>
    </w:p>
    <w:p w14:paraId="348E9A0C" w14:textId="7922A96B" w:rsidR="004140A6" w:rsidRDefault="004140A6" w:rsidP="004140A6">
      <w:pPr>
        <w:pStyle w:val="Body"/>
        <w:pBdr>
          <w:top w:val="single" w:sz="4" w:space="1" w:color="auto"/>
          <w:left w:val="single" w:sz="4" w:space="4" w:color="auto"/>
          <w:bottom w:val="single" w:sz="4" w:space="1" w:color="auto"/>
          <w:right w:val="single" w:sz="4" w:space="4" w:color="auto"/>
        </w:pBdr>
      </w:pPr>
    </w:p>
    <w:p w14:paraId="37D23ABE" w14:textId="77777777" w:rsidR="004140A6" w:rsidRDefault="004140A6">
      <w:r>
        <w:br w:type="page"/>
      </w:r>
    </w:p>
    <w:p w14:paraId="59C52656" w14:textId="724FC729" w:rsidR="004228FD" w:rsidRDefault="004228FD" w:rsidP="00D31321">
      <w:pPr>
        <w:pStyle w:val="Heading2"/>
        <w:spacing w:before="360"/>
      </w:pPr>
      <w:bookmarkStart w:id="84" w:name="_Toc12542900"/>
      <w:r>
        <w:lastRenderedPageBreak/>
        <w:t>Monitor outcomes of reports on inadequacies</w:t>
      </w:r>
      <w:bookmarkEnd w:id="84"/>
    </w:p>
    <w:p w14:paraId="7B5C9066" w14:textId="77777777" w:rsidR="004228FD" w:rsidRDefault="004228FD" w:rsidP="00D31321">
      <w:pPr>
        <w:pStyle w:val="Heading3"/>
      </w:pPr>
      <w:bookmarkStart w:id="85" w:name="_Toc12542901"/>
      <w:r>
        <w:t>Monitoring outcomes of reports</w:t>
      </w:r>
      <w:bookmarkEnd w:id="85"/>
    </w:p>
    <w:p w14:paraId="291C8D1F" w14:textId="00A304B4" w:rsidR="004228FD" w:rsidRDefault="004228FD" w:rsidP="004228FD">
      <w:pPr>
        <w:pStyle w:val="Body"/>
      </w:pPr>
      <w:r>
        <w:t>It may be part of your role to monitor the outcomes of reports on inadequacy and to make sure action is taken</w:t>
      </w:r>
      <w:r w:rsidR="00C935E6">
        <w:t>,</w:t>
      </w:r>
      <w:r>
        <w:t xml:space="preserve"> and solutions are found.</w:t>
      </w:r>
    </w:p>
    <w:p w14:paraId="475E9FAD" w14:textId="77777777" w:rsidR="004228FD" w:rsidRDefault="004228FD" w:rsidP="004228FD">
      <w:pPr>
        <w:pStyle w:val="Body"/>
      </w:pPr>
      <w:r>
        <w:t>You should track the progress of reports from the moment that they are delivered until the moment that a solution is found. Depending on organisational policies and procedures, you may track progress by regularly asking questions, making enquiries in writing, or by checking a centralised database (if regular updates are logged).</w:t>
      </w:r>
    </w:p>
    <w:p w14:paraId="14207948" w14:textId="77777777" w:rsidR="004228FD" w:rsidRDefault="004228FD" w:rsidP="004228FD">
      <w:pPr>
        <w:pStyle w:val="Body"/>
      </w:pPr>
      <w:r>
        <w:t>You will need to:</w:t>
      </w:r>
    </w:p>
    <w:p w14:paraId="1BDCD553" w14:textId="71D4CD91" w:rsidR="004140A6" w:rsidRDefault="004228FD" w:rsidP="004140A6">
      <w:pPr>
        <w:pStyle w:val="BulletListLevel1"/>
      </w:pPr>
      <w:r>
        <w:t>Be aware of all reports made</w:t>
      </w:r>
      <w:r w:rsidR="00C935E6">
        <w:t>. Y</w:t>
      </w:r>
      <w:r w:rsidR="004140A6">
        <w:t>ou will need to be aware of reports made in all departments and areas of the organisation.</w:t>
      </w:r>
    </w:p>
    <w:p w14:paraId="08B249A7" w14:textId="00866029" w:rsidR="004228FD" w:rsidRDefault="004228FD" w:rsidP="004140A6">
      <w:pPr>
        <w:pStyle w:val="BulletListLevel1"/>
      </w:pPr>
      <w:r>
        <w:t>Know how to track reports on inadequacies</w:t>
      </w:r>
      <w:r w:rsidR="004140A6">
        <w:t xml:space="preserve">, </w:t>
      </w:r>
      <w:r>
        <w:t>this may involve asking members of personnel or regularly che</w:t>
      </w:r>
      <w:r w:rsidR="00637608">
        <w:t>cking</w:t>
      </w:r>
      <w:r w:rsidR="004140A6">
        <w:t xml:space="preserve"> reports</w:t>
      </w:r>
      <w:r w:rsidR="00637608">
        <w:t>.</w:t>
      </w:r>
    </w:p>
    <w:p w14:paraId="3AC0504E" w14:textId="77777777" w:rsidR="004228FD" w:rsidRDefault="004228FD" w:rsidP="00D31321">
      <w:pPr>
        <w:pStyle w:val="BulletListLevel1"/>
      </w:pPr>
      <w:r>
        <w:t>Understand who is responsible for taking action on reported inadequacies</w:t>
      </w:r>
      <w:r w:rsidR="00637608">
        <w:t>.</w:t>
      </w:r>
    </w:p>
    <w:p w14:paraId="7ED5827E" w14:textId="77777777" w:rsidR="004228FD" w:rsidRDefault="004228FD" w:rsidP="00D31321">
      <w:pPr>
        <w:pStyle w:val="BulletListLevel1"/>
      </w:pPr>
      <w:r>
        <w:t>Find out what is being done to combat inadequacies</w:t>
      </w:r>
      <w:r w:rsidR="00637608">
        <w:t>.</w:t>
      </w:r>
    </w:p>
    <w:p w14:paraId="5FFC2AE3" w14:textId="77777777" w:rsidR="004228FD" w:rsidRDefault="004228FD" w:rsidP="00D31321">
      <w:pPr>
        <w:pStyle w:val="BulletListLevel1"/>
      </w:pPr>
      <w:r>
        <w:t>Establish timeframes for a solution to be reached</w:t>
      </w:r>
      <w:r w:rsidR="00637608">
        <w:t>.</w:t>
      </w:r>
    </w:p>
    <w:p w14:paraId="68061DE7" w14:textId="724CFB38" w:rsidR="004228FD" w:rsidRDefault="004228FD" w:rsidP="00D31321">
      <w:pPr>
        <w:pStyle w:val="BulletListLevel1"/>
      </w:pPr>
      <w:r>
        <w:t>Take action yourself if this is your responsibility.</w:t>
      </w:r>
    </w:p>
    <w:p w14:paraId="4DB62625" w14:textId="77777777" w:rsidR="00637608" w:rsidRDefault="00637608" w:rsidP="00637608">
      <w:pPr>
        <w:pStyle w:val="Body"/>
        <w:rPr>
          <w:noProof/>
          <w:lang w:eastAsia="en-AU"/>
        </w:rPr>
      </w:pPr>
      <w:r>
        <w:br w:type="page"/>
      </w:r>
    </w:p>
    <w:p w14:paraId="5FE2439D" w14:textId="77777777" w:rsidR="004228FD" w:rsidRDefault="004228FD" w:rsidP="00D31321">
      <w:pPr>
        <w:pStyle w:val="Heading3"/>
      </w:pPr>
      <w:bookmarkStart w:id="86" w:name="_Toc12542902"/>
      <w:r>
        <w:lastRenderedPageBreak/>
        <w:t>Pushing for a resolution</w:t>
      </w:r>
      <w:bookmarkEnd w:id="86"/>
    </w:p>
    <w:p w14:paraId="0648C6A4" w14:textId="77777777" w:rsidR="004228FD" w:rsidRDefault="004228FD" w:rsidP="004228FD">
      <w:pPr>
        <w:pStyle w:val="Body"/>
      </w:pPr>
      <w:r>
        <w:t>If you recognise that action is not being taken, then you may need to take responsibility for finding a solution. This may mean gently reminding senior personnel about reports, or introducing new risk control procedures yourself.</w:t>
      </w:r>
    </w:p>
    <w:p w14:paraId="30F92492" w14:textId="77777777" w:rsidR="004228FD" w:rsidRDefault="004228FD" w:rsidP="004228FD">
      <w:pPr>
        <w:pStyle w:val="Body"/>
      </w:pPr>
      <w:r>
        <w:t xml:space="preserve">For example, if a faulty piece of machinery has caused an injury to one of your colleagues, but no action has been taken since it was reported to senior personnel, then you may need to arrange for maintenance professionals to fix the equipment. You may need to seek confirmation from a member of senior personnel before you take action. </w:t>
      </w:r>
    </w:p>
    <w:p w14:paraId="60FCC835" w14:textId="77777777" w:rsidR="004228FD" w:rsidRDefault="004228FD" w:rsidP="004228FD">
      <w:pPr>
        <w:pStyle w:val="Body"/>
      </w:pPr>
      <w:r>
        <w:t>You may need to:</w:t>
      </w:r>
    </w:p>
    <w:p w14:paraId="5C998AEB" w14:textId="77777777" w:rsidR="004228FD" w:rsidRDefault="004228FD" w:rsidP="004228FD">
      <w:pPr>
        <w:pStyle w:val="BulletListLevel1"/>
      </w:pPr>
      <w:r>
        <w:t>Enquire about progress on reports</w:t>
      </w:r>
      <w:r w:rsidR="00637608">
        <w:t>.</w:t>
      </w:r>
    </w:p>
    <w:p w14:paraId="09734845" w14:textId="77777777" w:rsidR="004228FD" w:rsidRDefault="004228FD" w:rsidP="004228FD">
      <w:pPr>
        <w:pStyle w:val="BulletListLevel1"/>
      </w:pPr>
      <w:r>
        <w:t>Encourage other employees</w:t>
      </w:r>
      <w:r w:rsidR="00637608">
        <w:t xml:space="preserve"> to take action on inadequacies.</w:t>
      </w:r>
    </w:p>
    <w:p w14:paraId="26A82BF3" w14:textId="77777777" w:rsidR="004228FD" w:rsidRDefault="004228FD" w:rsidP="004228FD">
      <w:pPr>
        <w:pStyle w:val="BulletListLevel1"/>
      </w:pPr>
      <w:r>
        <w:t>Emphasise the risks and dangers involved if nothing is done</w:t>
      </w:r>
      <w:r w:rsidR="00637608">
        <w:t>.</w:t>
      </w:r>
    </w:p>
    <w:p w14:paraId="1CAADB8D" w14:textId="77777777" w:rsidR="009F7129" w:rsidRDefault="004228FD" w:rsidP="00637608">
      <w:pPr>
        <w:pStyle w:val="BulletListLevel1"/>
        <w:spacing w:after="360"/>
      </w:pPr>
      <w:r>
        <w:t>Take responsibility for finding a solution.</w:t>
      </w:r>
    </w:p>
    <w:tbl>
      <w:tblPr>
        <w:tblW w:w="0" w:type="auto"/>
        <w:shd w:val="clear" w:color="auto" w:fill="E7E7D4"/>
        <w:tblLook w:val="0600" w:firstRow="0" w:lastRow="0" w:firstColumn="0" w:lastColumn="0" w:noHBand="1" w:noVBand="1"/>
      </w:tblPr>
      <w:tblGrid>
        <w:gridCol w:w="992"/>
        <w:gridCol w:w="8034"/>
      </w:tblGrid>
      <w:tr w:rsidR="00D70EF8" w14:paraId="2FB9F771" w14:textId="77777777" w:rsidTr="00D70EF8">
        <w:trPr>
          <w:trHeight w:val="659"/>
        </w:trPr>
        <w:tc>
          <w:tcPr>
            <w:tcW w:w="992" w:type="dxa"/>
            <w:shd w:val="clear" w:color="auto" w:fill="E7E7D4"/>
            <w:vAlign w:val="center"/>
            <w:hideMark/>
          </w:tcPr>
          <w:p w14:paraId="7BA18792" w14:textId="085DF870" w:rsidR="00D70EF8" w:rsidRDefault="00D70EF8">
            <w:pPr>
              <w:pStyle w:val="Body"/>
              <w:spacing w:after="0" w:line="240" w:lineRule="auto"/>
              <w:jc w:val="center"/>
            </w:pPr>
            <w:bookmarkStart w:id="87" w:name="_Toc12542903"/>
            <w:r>
              <w:rPr>
                <w:b/>
                <w:noProof/>
                <w:lang w:eastAsia="en-AU"/>
              </w:rPr>
              <w:drawing>
                <wp:inline distT="0" distB="0" distL="0" distR="0" wp14:anchorId="5D82BD35" wp14:editId="6F0405C3">
                  <wp:extent cx="361950" cy="361950"/>
                  <wp:effectExtent l="0" t="0" r="0" b="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c 5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61950" cy="361950"/>
                          </a:xfrm>
                          <a:prstGeom prst="rect">
                            <a:avLst/>
                          </a:prstGeom>
                          <a:noFill/>
                          <a:ln>
                            <a:noFill/>
                          </a:ln>
                        </pic:spPr>
                      </pic:pic>
                    </a:graphicData>
                  </a:graphic>
                </wp:inline>
              </w:drawing>
            </w:r>
          </w:p>
        </w:tc>
        <w:tc>
          <w:tcPr>
            <w:tcW w:w="8034" w:type="dxa"/>
            <w:shd w:val="clear" w:color="auto" w:fill="E7E7D4"/>
            <w:hideMark/>
          </w:tcPr>
          <w:p w14:paraId="7EDAECC3" w14:textId="77777777" w:rsidR="00D70EF8" w:rsidRDefault="00D70EF8">
            <w:pPr>
              <w:pStyle w:val="Heading1NOTOC"/>
              <w:spacing w:line="276" w:lineRule="auto"/>
              <w:rPr>
                <w:lang w:eastAsia="en-US"/>
              </w:rPr>
            </w:pPr>
            <w:r>
              <w:rPr>
                <w:lang w:eastAsia="en-US"/>
              </w:rPr>
              <w:t>Collaboration</w:t>
            </w:r>
          </w:p>
        </w:tc>
      </w:tr>
    </w:tbl>
    <w:p w14:paraId="6E83D3EB" w14:textId="1DD29D89" w:rsidR="009F7129" w:rsidRDefault="009F7129" w:rsidP="009F7129">
      <w:pPr>
        <w:pStyle w:val="Heading2"/>
      </w:pPr>
      <w:r>
        <w:t xml:space="preserve">Activity 4.5: </w:t>
      </w:r>
      <w:r w:rsidR="00157754">
        <w:t>Monitor outcomes</w:t>
      </w:r>
      <w:bookmarkEnd w:id="87"/>
    </w:p>
    <w:p w14:paraId="2871C6A7" w14:textId="1CFA6155" w:rsidR="009F7129" w:rsidRDefault="004140A6" w:rsidP="009F7129">
      <w:pPr>
        <w:pStyle w:val="Body"/>
      </w:pPr>
      <w:r w:rsidRPr="004140A6">
        <w:t>In small groups</w:t>
      </w:r>
      <w:r w:rsidR="00C935E6">
        <w:t>,</w:t>
      </w:r>
      <w:r w:rsidRPr="004140A6">
        <w:t xml:space="preserve"> discuss h</w:t>
      </w:r>
      <w:r w:rsidR="009F7129" w:rsidRPr="004140A6">
        <w:t xml:space="preserve">ow you </w:t>
      </w:r>
      <w:r w:rsidRPr="004140A6">
        <w:t xml:space="preserve">can </w:t>
      </w:r>
      <w:r w:rsidR="009F7129" w:rsidRPr="004140A6">
        <w:t>push for a solution on risk control inadequacy reports? Give at least three examples of practical steps you can take.</w:t>
      </w:r>
    </w:p>
    <w:p w14:paraId="635D7D33" w14:textId="76CDFC5D" w:rsidR="004140A6" w:rsidRDefault="004140A6" w:rsidP="004140A6">
      <w:pPr>
        <w:pStyle w:val="Body"/>
        <w:pBdr>
          <w:top w:val="single" w:sz="4" w:space="1" w:color="auto"/>
          <w:left w:val="single" w:sz="4" w:space="4" w:color="auto"/>
          <w:bottom w:val="single" w:sz="4" w:space="1" w:color="auto"/>
          <w:right w:val="single" w:sz="4" w:space="4" w:color="auto"/>
        </w:pBdr>
      </w:pPr>
    </w:p>
    <w:p w14:paraId="57577FA8" w14:textId="0E29AC5C" w:rsidR="004140A6" w:rsidRDefault="004140A6" w:rsidP="004140A6">
      <w:pPr>
        <w:pStyle w:val="Body"/>
        <w:pBdr>
          <w:top w:val="single" w:sz="4" w:space="1" w:color="auto"/>
          <w:left w:val="single" w:sz="4" w:space="4" w:color="auto"/>
          <w:bottom w:val="single" w:sz="4" w:space="1" w:color="auto"/>
          <w:right w:val="single" w:sz="4" w:space="4" w:color="auto"/>
        </w:pBdr>
      </w:pPr>
    </w:p>
    <w:p w14:paraId="6FC605C8" w14:textId="3CA07315" w:rsidR="004140A6" w:rsidRDefault="004140A6" w:rsidP="004140A6">
      <w:pPr>
        <w:pStyle w:val="Body"/>
        <w:pBdr>
          <w:top w:val="single" w:sz="4" w:space="1" w:color="auto"/>
          <w:left w:val="single" w:sz="4" w:space="4" w:color="auto"/>
          <w:bottom w:val="single" w:sz="4" w:space="1" w:color="auto"/>
          <w:right w:val="single" w:sz="4" w:space="4" w:color="auto"/>
        </w:pBdr>
      </w:pPr>
    </w:p>
    <w:p w14:paraId="726BD3CD" w14:textId="4C05BE25" w:rsidR="004140A6" w:rsidRDefault="004140A6" w:rsidP="004140A6">
      <w:pPr>
        <w:pStyle w:val="Body"/>
        <w:pBdr>
          <w:top w:val="single" w:sz="4" w:space="1" w:color="auto"/>
          <w:left w:val="single" w:sz="4" w:space="4" w:color="auto"/>
          <w:bottom w:val="single" w:sz="4" w:space="1" w:color="auto"/>
          <w:right w:val="single" w:sz="4" w:space="4" w:color="auto"/>
        </w:pBdr>
      </w:pPr>
    </w:p>
    <w:p w14:paraId="135C7C84" w14:textId="17D1C30C" w:rsidR="004140A6" w:rsidRDefault="004140A6" w:rsidP="004140A6">
      <w:pPr>
        <w:pStyle w:val="Body"/>
        <w:pBdr>
          <w:top w:val="single" w:sz="4" w:space="1" w:color="auto"/>
          <w:left w:val="single" w:sz="4" w:space="4" w:color="auto"/>
          <w:bottom w:val="single" w:sz="4" w:space="1" w:color="auto"/>
          <w:right w:val="single" w:sz="4" w:space="4" w:color="auto"/>
        </w:pBdr>
      </w:pPr>
    </w:p>
    <w:p w14:paraId="653462E6" w14:textId="53007776" w:rsidR="004140A6" w:rsidRDefault="004140A6" w:rsidP="004140A6">
      <w:pPr>
        <w:pStyle w:val="Body"/>
        <w:pBdr>
          <w:top w:val="single" w:sz="4" w:space="1" w:color="auto"/>
          <w:left w:val="single" w:sz="4" w:space="4" w:color="auto"/>
          <w:bottom w:val="single" w:sz="4" w:space="1" w:color="auto"/>
          <w:right w:val="single" w:sz="4" w:space="4" w:color="auto"/>
        </w:pBdr>
      </w:pPr>
    </w:p>
    <w:p w14:paraId="53F3D431" w14:textId="31D001E7" w:rsidR="004140A6" w:rsidRDefault="004140A6" w:rsidP="004140A6">
      <w:pPr>
        <w:pStyle w:val="Body"/>
        <w:pBdr>
          <w:top w:val="single" w:sz="4" w:space="1" w:color="auto"/>
          <w:left w:val="single" w:sz="4" w:space="4" w:color="auto"/>
          <w:bottom w:val="single" w:sz="4" w:space="1" w:color="auto"/>
          <w:right w:val="single" w:sz="4" w:space="4" w:color="auto"/>
        </w:pBdr>
      </w:pPr>
    </w:p>
    <w:p w14:paraId="13E5CD1E" w14:textId="058000DA" w:rsidR="004140A6" w:rsidRDefault="004140A6" w:rsidP="004140A6">
      <w:pPr>
        <w:pStyle w:val="Body"/>
        <w:pBdr>
          <w:top w:val="single" w:sz="4" w:space="1" w:color="auto"/>
          <w:left w:val="single" w:sz="4" w:space="4" w:color="auto"/>
          <w:bottom w:val="single" w:sz="4" w:space="1" w:color="auto"/>
          <w:right w:val="single" w:sz="4" w:space="4" w:color="auto"/>
        </w:pBdr>
      </w:pPr>
    </w:p>
    <w:p w14:paraId="1AAD4E90" w14:textId="77777777" w:rsidR="004140A6" w:rsidRPr="004140A6" w:rsidRDefault="004140A6" w:rsidP="004140A6">
      <w:pPr>
        <w:pStyle w:val="Body"/>
        <w:pBdr>
          <w:top w:val="single" w:sz="4" w:space="1" w:color="auto"/>
          <w:left w:val="single" w:sz="4" w:space="4" w:color="auto"/>
          <w:bottom w:val="single" w:sz="4" w:space="1" w:color="auto"/>
          <w:right w:val="single" w:sz="4" w:space="4" w:color="auto"/>
        </w:pBdr>
      </w:pPr>
    </w:p>
    <w:p w14:paraId="2FDEB781" w14:textId="77777777" w:rsidR="00F8146F" w:rsidRDefault="00EA6FC6" w:rsidP="000C306C">
      <w:pPr>
        <w:pStyle w:val="Body"/>
      </w:pPr>
      <w:r>
        <w:br w:type="page"/>
      </w:r>
    </w:p>
    <w:p w14:paraId="0E32AA9B" w14:textId="77777777" w:rsidR="00F8146F" w:rsidRDefault="00F8146F" w:rsidP="00F8146F">
      <w:pPr>
        <w:pStyle w:val="Body"/>
      </w:pPr>
    </w:p>
    <w:p w14:paraId="48C7AE83" w14:textId="77777777" w:rsidR="00F8146F" w:rsidRDefault="00F8146F" w:rsidP="00F8146F">
      <w:pPr>
        <w:pStyle w:val="Sectionnumber"/>
      </w:pPr>
      <w:r>
        <w:rPr>
          <w:noProof/>
          <w:lang w:eastAsia="en-AU"/>
        </w:rPr>
        <mc:AlternateContent>
          <mc:Choice Requires="wpg">
            <w:drawing>
              <wp:anchor distT="0" distB="0" distL="114300" distR="114300" simplePos="0" relativeHeight="251658250" behindDoc="1" locked="0" layoutInCell="1" allowOverlap="1" wp14:anchorId="1EA4C716" wp14:editId="32766A9D">
                <wp:simplePos x="0" y="0"/>
                <wp:positionH relativeFrom="margin">
                  <wp:posOffset>1741170</wp:posOffset>
                </wp:positionH>
                <wp:positionV relativeFrom="paragraph">
                  <wp:posOffset>1831340</wp:posOffset>
                </wp:positionV>
                <wp:extent cx="3876676" cy="3305175"/>
                <wp:effectExtent l="0" t="0" r="9525" b="9525"/>
                <wp:wrapNone/>
                <wp:docPr id="113" name="Group 113"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114" name="Rectangle 114"/>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5" name="Rectangle 115"/>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6" name="Rectangle 116"/>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7" name="Rectangle 117"/>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B1483C5" id="Group 113" o:spid="_x0000_s1026" alt="Section 1&#10;Section name" style="position:absolute;margin-left:137.1pt;margin-top:144.2pt;width:305.25pt;height:260.25pt;z-index:-251658230;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JAcsgMAAC4SAAAOAAAAZHJzL2Uyb0RvYy54bWzsWN9r3DgQfj+4/0Ho4N4aW/buOvbFKUty&#10;CQehDU1LnxVZ9hpsSSdp403/+htJtnebBELa4+BgX2z9mNFI38w3Gvvs/a7v0APXppWixOQkxogL&#10;JqtWNCX+8vnq3SlGxlJR0U4KXuJHbvD7819/ORtUwRO5kV3FNYJFhCkGVeKNtaqIIsM2vKfmRCou&#10;YLKWuqcWurqJKk0HWL3voiSOV9EgdaW0ZNwYGL0Mk/jcr1/XnNmPdW24RV2JYW/WP7V/3rtndH5G&#10;i0ZTtWnZuA36A7voaSvA6LzUJbUUbXX7bKm+ZVoaWdsTJvtI1nXLuD8DnIbET05zreVW+bM0xdCo&#10;GSaA9glOP7ws+/Bwq1Fbge9IipGgPTjJ20V+oOKGAVx3ACR4GJHff9ut/5h6TtohOKimgIWutbpT&#10;t3ocaELPgbKrde/ecFy089g/ztjznUUMBtPTbLXKVhgxmEvTeEmyZfAO24ALnd47gtFekW3+fEU1&#10;2ls2smurq7br3DaMbu4vOo0eKARFcpml+ZWzBOIHYpE71HyGQUF4mr0HzM954G5DFfeONQ642QOL&#10;yQOfAG8qmo6DFxYBYi8542sKA1C/AC7AmOS5Byohq2RGccY5juMUoPU456ckDjAfYKW0sddc9sg1&#10;SqxhKz606cONsQGnScTZB4wcsDBBi064p5DjACwaRrhn4qjusAyb9y372PGg+4nXEIngaOLt+RzA&#10;Z0dRxriwZPRUJ0DaqdVge1ZMX1cc5Z1q2NWsnLyuPGt4y1LYWblvhdQvLdDNW66DPATawbld815W&#10;jxACWobsZBS7agH6G2rsLdWQjiBxQYq1H+FRd3IosRxbGG2k/vbSuJOHGIVZjAZIbyU2f2+p5hh1&#10;fwmI3pwsFi4f+s5imSXQ0Ycz94czYttfSCALEBB255tO3nZTs9ay/wqZeO2swhQVDGyXmFk9dS5s&#10;SLuQyxlfr70Y5EBF7Y24U2zyugutz7uvVKsx/ixE7gc5MYYWT8IwyDp/CLneWlm3Pkb3uI54A3td&#10;ovpPaAzsCon0kMY+m7kNAOFfpzHJFymJQ8IjGVksx6tqojHJ03SZQb5w6TJZ5MtlkDjyGB95fOTx&#10;yZsKoim5jOycr2OoRp7zePWm6/j7mmVibyh2xkv4lOTkSN7x6j+S90jef4e82Uvkzd5EXrh3fans&#10;vkigmTy7hFckT0YWk9AO9fH0wTPVycdSGorH7wv4Yyn9/y6l/fcx/JTw383jDxT31+Ow70vv/W+e&#10;838AAAD//wMAUEsDBBQABgAIAAAAIQADBgco4QAAAAsBAAAPAAAAZHJzL2Rvd25yZXYueG1sTI9B&#10;S8NAEIXvgv9hGcGb3SRWm8ZsSinqqQi2gvS2zU6T0OxsyG6T9N87nvQ0b5jHm+/lq8m2YsDeN44U&#10;xLMIBFLpTEOVgq/920MKwgdNRreOUMEVPayK25tcZ8aN9InDLlSCQ8hnWkEdQpdJ6csarfYz1yHx&#10;7eR6qwOvfSVNr0cOt61MouhZWt0Qf6h1h5say/PuYhW8j3pcP8avw/Z82lwP+6eP722MSt3fTesX&#10;EAGn8GeGX3xGh4KZju5CxotWQbKYJ2xlkaZzEOzguQBxZBGlS5BFLv93KH4AAAD//wMAUEsBAi0A&#10;FAAGAAgAAAAhALaDOJL+AAAA4QEAABMAAAAAAAAAAAAAAAAAAAAAAFtDb250ZW50X1R5cGVzXS54&#10;bWxQSwECLQAUAAYACAAAACEAOP0h/9YAAACUAQAACwAAAAAAAAAAAAAAAAAvAQAAX3JlbHMvLnJl&#10;bHNQSwECLQAUAAYACAAAACEAnwyQHLIDAAAuEgAADgAAAAAAAAAAAAAAAAAuAgAAZHJzL2Uyb0Rv&#10;Yy54bWxQSwECLQAUAAYACAAAACEAAwYHKOEAAAALAQAADwAAAAAAAAAAAAAAAAAMBgAAZHJzL2Rv&#10;d25yZXYueG1sUEsFBgAAAAAEAAQA8wAAABoHAAAAAA==&#10;">
                <v:rect id="Rectangle 114"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VA5vgAAANwAAAAPAAAAZHJzL2Rvd25yZXYueG1sRE9Li8Iw&#10;EL4L/ocwgjebdpFlqUbxgSB7WxW8Ds3YFJNJaWLt/nuzsOBtPr7nLNeDs6KnLjSeFRRZDoK48rrh&#10;WsHlfJh9gQgRWaP1TAp+KcB6NR4tsdT+yT/Un2ItUgiHEhWYGNtSylAZchgy3xIn7uY7hzHBrpa6&#10;w2cKd1Z+5PmndNhwajDY0s5QdT89nIJhe0XpraEbSpd/94diX+ysUtPJsFmAiDTEt/jffdRpfjGH&#10;v2fSBXL1AgAA//8DAFBLAQItABQABgAIAAAAIQDb4fbL7gAAAIUBAAATAAAAAAAAAAAAAAAAAAAA&#10;AABbQ29udGVudF9UeXBlc10ueG1sUEsBAi0AFAAGAAgAAAAhAFr0LFu/AAAAFQEAAAsAAAAAAAAA&#10;AAAAAAAAHwEAAF9yZWxzLy5yZWxzUEsBAi0AFAAGAAgAAAAhAA3hUDm+AAAA3AAAAA8AAAAAAAAA&#10;AAAAAAAABwIAAGRycy9kb3ducmV2LnhtbFBLBQYAAAAAAwADALcAAADyAgAAAAA=&#10;" filled="f" stroked="f"/>
                <v:rect id="Rectangle 115"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fWivgAAANwAAAAPAAAAZHJzL2Rvd25yZXYueG1sRE9Li8Iw&#10;EL4L/ocwgjebdsFlqUbxgSB7WxW8Ds3YFJNJaWLt/nuzsOBtPr7nLNeDs6KnLjSeFRRZDoK48rrh&#10;WsHlfJh9gQgRWaP1TAp+KcB6NR4tsdT+yT/Un2ItUgiHEhWYGNtSylAZchgy3xIn7uY7hzHBrpa6&#10;w2cKd1Z+5PmndNhwajDY0s5QdT89nIJhe0XpraEbSpd/94diX+ysUtPJsFmAiDTEt/jffdRpfjGH&#10;v2fSBXL1AgAA//8DAFBLAQItABQABgAIAAAAIQDb4fbL7gAAAIUBAAATAAAAAAAAAAAAAAAAAAAA&#10;AABbQ29udGVudF9UeXBlc10ueG1sUEsBAi0AFAAGAAgAAAAhAFr0LFu/AAAAFQEAAAsAAAAAAAAA&#10;AAAAAAAAHwEAAF9yZWxzLy5yZWxzUEsBAi0AFAAGAAgAAAAhAGKt9aK+AAAA3AAAAA8AAAAAAAAA&#10;AAAAAAAABwIAAGRycy9kb3ducmV2LnhtbFBLBQYAAAAAAwADALcAAADyAgAAAAA=&#10;" filled="f" stroked="f"/>
                <v:rect id="Rectangle 116"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2vVvwAAANwAAAAPAAAAZHJzL2Rvd25yZXYueG1sRE/JasMw&#10;EL0H8g9iAr3FsnswxbUSshAoudUJ9DpYE8tEGhlLddy/jwqF3ubx1qm3s7NiojH0nhUUWQ6CuPW6&#10;507B9XJav4EIEVmj9UwKfijAdrNc1Fhp/+BPmprYiRTCoUIFJsahkjK0hhyGzA/Eibv50WFMcOyk&#10;HvGRwp2Vr3leSoc9pwaDAx0Mtffm2ymY918ovTV0Q+ny83QqjsXBKvWymnfvICLN8V/85/7QaX5R&#10;wu8z6QK5eQIAAP//AwBQSwECLQAUAAYACAAAACEA2+H2y+4AAACFAQAAEwAAAAAAAAAAAAAAAAAA&#10;AAAAW0NvbnRlbnRfVHlwZXNdLnhtbFBLAQItABQABgAIAAAAIQBa9CxbvwAAABUBAAALAAAAAAAA&#10;AAAAAAAAAB8BAABfcmVscy8ucmVsc1BLAQItABQABgAIAAAAIQCSf2vVvwAAANwAAAAPAAAAAAAA&#10;AAAAAAAAAAcCAABkcnMvZG93bnJldi54bWxQSwUGAAAAAAMAAwC3AAAA8wIAAAAA&#10;" filled="f" stroked="f"/>
                <v:rect id="Rectangle 117"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85OvgAAANwAAAAPAAAAZHJzL2Rvd25yZXYueG1sRE9Li8Iw&#10;EL4L/ocwgjebdg/uUo3iA0H2tip4HZqxKSaT0sTa/fdmYcHbfHzPWa4HZ0VPXWg8KyiyHARx5XXD&#10;tYLL+TD7AhEiskbrmRT8UoD1ajxaYqn9k3+oP8VapBAOJSowMballKEy5DBkviVO3M13DmOCXS11&#10;h88U7qz8yPO5dNhwajDY0s5QdT89nIJhe0XpraEbSpd/94diX+ysUtPJsFmAiDTEt/jffdRpfvEJ&#10;f8+kC+TqBQAA//8DAFBLAQItABQABgAIAAAAIQDb4fbL7gAAAIUBAAATAAAAAAAAAAAAAAAAAAAA&#10;AABbQ29udGVudF9UeXBlc10ueG1sUEsBAi0AFAAGAAgAAAAhAFr0LFu/AAAAFQEAAAsAAAAAAAAA&#10;AAAAAAAAHwEAAF9yZWxzLy5yZWxzUEsBAi0AFAAGAAgAAAAhAP0zzk6+AAAA3AAAAA8AAAAAAAAA&#10;AAAAAAAABwIAAGRycy9kb3ducmV2LnhtbFBLBQYAAAAAAwADALcAAADyAgAAAAA=&#10;" filled="f" stroked="f"/>
                <w10:wrap anchorx="margin"/>
              </v:group>
            </w:pict>
          </mc:Fallback>
        </mc:AlternateContent>
      </w:r>
      <w:r>
        <w:t>Topic 5</w:t>
      </w:r>
    </w:p>
    <w:p w14:paraId="2F7EA5E4" w14:textId="77777777" w:rsidR="00F8146F" w:rsidRDefault="004228FD" w:rsidP="00F8146F">
      <w:pPr>
        <w:pStyle w:val="Sectionname"/>
      </w:pPr>
      <w:r w:rsidRPr="004228FD">
        <w:t xml:space="preserve">Implement and monitor organisational </w:t>
      </w:r>
      <w:r>
        <w:br/>
      </w:r>
      <w:r w:rsidRPr="004228FD">
        <w:t xml:space="preserve">procedures for </w:t>
      </w:r>
      <w:r>
        <w:br/>
      </w:r>
      <w:r w:rsidRPr="004228FD">
        <w:t xml:space="preserve">maintaining </w:t>
      </w:r>
      <w:r>
        <w:br/>
      </w:r>
      <w:r w:rsidR="00153983">
        <w:t>WHS records</w:t>
      </w:r>
    </w:p>
    <w:p w14:paraId="28AEEE8D" w14:textId="77777777" w:rsidR="00F8146F" w:rsidRDefault="00F8146F" w:rsidP="00F8146F">
      <w:pPr>
        <w:pStyle w:val="Body"/>
      </w:pPr>
      <w:r>
        <w:br w:type="page"/>
      </w:r>
    </w:p>
    <w:p w14:paraId="5A025F14" w14:textId="77777777" w:rsidR="00F8146F" w:rsidRDefault="00F8146F" w:rsidP="00F8146F">
      <w:pPr>
        <w:pStyle w:val="Heading1"/>
      </w:pPr>
      <w:bookmarkStart w:id="88" w:name="_Toc12542904"/>
      <w:r>
        <w:lastRenderedPageBreak/>
        <w:t>Topic 5</w:t>
      </w:r>
      <w:r w:rsidR="00EA6FC6">
        <w:t xml:space="preserve">: </w:t>
      </w:r>
      <w:r w:rsidR="004228FD" w:rsidRPr="004228FD">
        <w:t>Implement and monitor organisational procedures for maintaining WHS records</w:t>
      </w:r>
      <w:bookmarkEnd w:id="88"/>
    </w:p>
    <w:p w14:paraId="28066386" w14:textId="77777777" w:rsidR="00F8146F" w:rsidRDefault="00F8146F" w:rsidP="00DB51D4">
      <w:pPr>
        <w:pStyle w:val="Heading2"/>
        <w:spacing w:before="120"/>
      </w:pPr>
      <w:bookmarkStart w:id="89" w:name="_Toc12542905"/>
      <w:r>
        <w:t>Introduction</w:t>
      </w:r>
      <w:bookmarkEnd w:id="89"/>
      <w:r>
        <w:t xml:space="preserve"> </w:t>
      </w:r>
    </w:p>
    <w:p w14:paraId="1824DCAE" w14:textId="4A15E8C7" w:rsidR="00F8146F" w:rsidRPr="00223847" w:rsidRDefault="00F810E1" w:rsidP="00DB51D4">
      <w:pPr>
        <w:pStyle w:val="Body"/>
        <w:spacing w:after="120"/>
      </w:pPr>
      <w:r>
        <w:t xml:space="preserve">In this </w:t>
      </w:r>
      <w:r w:rsidRPr="000C306C">
        <w:t>topic</w:t>
      </w:r>
      <w:r w:rsidR="00D70EF8">
        <w:t>,</w:t>
      </w:r>
      <w:r>
        <w:t xml:space="preserve"> you will</w:t>
      </w:r>
      <w:r w:rsidR="00D70EF8">
        <w:t xml:space="preserve"> be able to</w:t>
      </w:r>
      <w:r>
        <w:t>:</w:t>
      </w:r>
    </w:p>
    <w:p w14:paraId="5932C03F" w14:textId="77777777" w:rsidR="004228FD" w:rsidRPr="004228FD" w:rsidRDefault="004228FD" w:rsidP="004228FD">
      <w:pPr>
        <w:pStyle w:val="BulletListLevel1"/>
      </w:pPr>
      <w:r w:rsidRPr="004228FD">
        <w:t>Accurately complete and maintain WHS records of incidents of occupational injury and disease in work area, according to WHS policies, procedures and legislative requirements.</w:t>
      </w:r>
    </w:p>
    <w:p w14:paraId="0B062434" w14:textId="213BAD8F" w:rsidR="00EC0BB4" w:rsidRPr="004228FD" w:rsidRDefault="004228FD" w:rsidP="00DB51D4">
      <w:pPr>
        <w:pStyle w:val="BulletListLevel1"/>
        <w:spacing w:after="0"/>
      </w:pPr>
      <w:r w:rsidRPr="004228FD">
        <w:t xml:space="preserve">Use aggregate information and data from work area records to identify hazards and monitor risk control procedures in </w:t>
      </w:r>
      <w:r w:rsidR="00D70EF8">
        <w:t xml:space="preserve">the </w:t>
      </w:r>
      <w:r w:rsidRPr="004228FD">
        <w:t>work area.</w:t>
      </w:r>
    </w:p>
    <w:p w14:paraId="05A7A746" w14:textId="681F1A1D" w:rsidR="004228FD" w:rsidRDefault="00637608" w:rsidP="00DB51D4">
      <w:pPr>
        <w:pStyle w:val="Heading2"/>
        <w:spacing w:before="360"/>
      </w:pPr>
      <w:bookmarkStart w:id="90" w:name="_Toc12542906"/>
      <w:r>
        <w:t>C</w:t>
      </w:r>
      <w:r w:rsidR="004228FD">
        <w:t>omplete and maintain WHS records</w:t>
      </w:r>
      <w:bookmarkEnd w:id="90"/>
    </w:p>
    <w:p w14:paraId="0BC8EDBE" w14:textId="77777777" w:rsidR="004228FD" w:rsidRDefault="004228FD" w:rsidP="00637608">
      <w:pPr>
        <w:pStyle w:val="Heading3"/>
      </w:pPr>
      <w:bookmarkStart w:id="91" w:name="_Toc12542907"/>
      <w:r>
        <w:t>Records of incidents, injuries, and illnesses</w:t>
      </w:r>
      <w:bookmarkEnd w:id="91"/>
    </w:p>
    <w:p w14:paraId="3655462D" w14:textId="2EDDEE93" w:rsidR="004228FD" w:rsidRDefault="004228FD" w:rsidP="004228FD">
      <w:pPr>
        <w:pStyle w:val="Body"/>
      </w:pPr>
      <w:r>
        <w:t>You will need to complete reports on all incidents, injuries, and illnesses that occur in your workplace</w:t>
      </w:r>
      <w:r w:rsidR="00BA1863">
        <w:t xml:space="preserve">, </w:t>
      </w:r>
      <w:r w:rsidR="00637608">
        <w:t>however minor they are.</w:t>
      </w:r>
    </w:p>
    <w:p w14:paraId="0071F003" w14:textId="77777777" w:rsidR="004228FD" w:rsidRDefault="004228FD" w:rsidP="004228FD">
      <w:pPr>
        <w:pStyle w:val="Body"/>
      </w:pPr>
      <w:r>
        <w:t>Completing reports ensures that all risks and hazards are identified and that action is taken to avoid the same incidents in the future.</w:t>
      </w:r>
    </w:p>
    <w:p w14:paraId="2E115764" w14:textId="77777777" w:rsidR="004228FD" w:rsidRDefault="004228FD" w:rsidP="004228FD">
      <w:pPr>
        <w:pStyle w:val="Body"/>
      </w:pPr>
      <w:r>
        <w:t>Reports may come in a variety of forms, depending on the type of incident, injury, or illness, and some of these are outlined below.</w:t>
      </w:r>
    </w:p>
    <w:p w14:paraId="6A5268ED" w14:textId="77777777" w:rsidR="004228FD" w:rsidRDefault="004228FD" w:rsidP="00DB51D4">
      <w:pPr>
        <w:pStyle w:val="Body"/>
      </w:pPr>
      <w:r>
        <w:t xml:space="preserve">WHS records may include: </w:t>
      </w:r>
    </w:p>
    <w:p w14:paraId="76902A04" w14:textId="77777777" w:rsidR="004228FD" w:rsidRDefault="004228FD" w:rsidP="004228FD">
      <w:pPr>
        <w:pStyle w:val="BulletListLevel1"/>
      </w:pPr>
      <w:r>
        <w:t>Alcohol or drug use records</w:t>
      </w:r>
      <w:r w:rsidR="00637608">
        <w:t>.</w:t>
      </w:r>
    </w:p>
    <w:p w14:paraId="13A8E2C7" w14:textId="77777777" w:rsidR="004228FD" w:rsidRDefault="004228FD" w:rsidP="004228FD">
      <w:pPr>
        <w:pStyle w:val="BulletListLevel1"/>
      </w:pPr>
      <w:r>
        <w:t>Audit and inspection reports</w:t>
      </w:r>
      <w:r w:rsidR="00637608">
        <w:t>.</w:t>
      </w:r>
    </w:p>
    <w:p w14:paraId="256B5CED" w14:textId="0A5EAC36" w:rsidR="004228FD" w:rsidRDefault="00637608" w:rsidP="00BA1863">
      <w:pPr>
        <w:pStyle w:val="BulletListLevel1"/>
        <w:spacing w:after="80"/>
      </w:pPr>
      <w:r>
        <w:t>Consultation reports</w:t>
      </w:r>
      <w:r w:rsidR="00BA1863">
        <w:t>, for example</w:t>
      </w:r>
      <w:r w:rsidR="00D70EF8">
        <w:t>,</w:t>
      </w:r>
      <w:r w:rsidR="00BA1863">
        <w:t xml:space="preserve"> minutes of </w:t>
      </w:r>
      <w:r w:rsidR="004228FD">
        <w:t>meetings of health and safety committees</w:t>
      </w:r>
      <w:r w:rsidR="00BA1863">
        <w:t xml:space="preserve"> or </w:t>
      </w:r>
      <w:r w:rsidR="004228FD">
        <w:t xml:space="preserve">work team meeting agendas, </w:t>
      </w:r>
      <w:r w:rsidR="00BA1863">
        <w:t>which include</w:t>
      </w:r>
      <w:r w:rsidR="004228FD">
        <w:t xml:space="preserve"> WHS items and actions</w:t>
      </w:r>
      <w:r>
        <w:t>.</w:t>
      </w:r>
    </w:p>
    <w:p w14:paraId="22D8C751" w14:textId="77777777" w:rsidR="004228FD" w:rsidRDefault="00637608" w:rsidP="004228FD">
      <w:pPr>
        <w:pStyle w:val="BulletListLevel1"/>
      </w:pPr>
      <w:r>
        <w:t>First aid/medical post records.</w:t>
      </w:r>
    </w:p>
    <w:p w14:paraId="71633262" w14:textId="77777777" w:rsidR="004228FD" w:rsidRDefault="004228FD" w:rsidP="004228FD">
      <w:pPr>
        <w:pStyle w:val="BulletListLevel1"/>
      </w:pPr>
      <w:r>
        <w:t>Hazardous chemicals register</w:t>
      </w:r>
      <w:r w:rsidR="00637608">
        <w:t>.</w:t>
      </w:r>
    </w:p>
    <w:p w14:paraId="0590D024" w14:textId="77777777" w:rsidR="004228FD" w:rsidRDefault="004228FD" w:rsidP="004228FD">
      <w:pPr>
        <w:pStyle w:val="BulletListLevel1"/>
      </w:pPr>
      <w:r>
        <w:t>Manufacturer and supplier information, including dangerous goods storage lists</w:t>
      </w:r>
      <w:r w:rsidR="00637608">
        <w:t>.</w:t>
      </w:r>
    </w:p>
    <w:p w14:paraId="1F8DB658" w14:textId="77777777" w:rsidR="004228FD" w:rsidRDefault="004228FD" w:rsidP="004228FD">
      <w:pPr>
        <w:pStyle w:val="BulletListLevel1"/>
      </w:pPr>
      <w:r>
        <w:t>Equipment maintenance and testing reports</w:t>
      </w:r>
      <w:r w:rsidR="00637608">
        <w:t>.</w:t>
      </w:r>
    </w:p>
    <w:p w14:paraId="1A990977" w14:textId="66B73E03" w:rsidR="004228FD" w:rsidRDefault="004228FD" w:rsidP="004228FD">
      <w:pPr>
        <w:pStyle w:val="BulletListLevel1"/>
      </w:pPr>
      <w:r>
        <w:t>Workers’ rehabilitation records.</w:t>
      </w:r>
    </w:p>
    <w:p w14:paraId="1ED2E4D7" w14:textId="77777777" w:rsidR="00BA1863" w:rsidRDefault="00BA1863" w:rsidP="00BA1863">
      <w:pPr>
        <w:pStyle w:val="BulletListLevel1"/>
        <w:numPr>
          <w:ilvl w:val="0"/>
          <w:numId w:val="0"/>
        </w:numPr>
        <w:ind w:left="714" w:hanging="357"/>
      </w:pPr>
    </w:p>
    <w:p w14:paraId="7C0CD63F" w14:textId="77777777" w:rsidR="004228FD" w:rsidRDefault="004228FD" w:rsidP="00637608">
      <w:pPr>
        <w:pStyle w:val="Heading3"/>
      </w:pPr>
      <w:bookmarkStart w:id="92" w:name="_Toc12542908"/>
      <w:r>
        <w:lastRenderedPageBreak/>
        <w:t>Completing and maintaining records</w:t>
      </w:r>
      <w:bookmarkEnd w:id="92"/>
    </w:p>
    <w:p w14:paraId="13841BB0" w14:textId="77777777" w:rsidR="004228FD" w:rsidRDefault="004228FD" w:rsidP="004228FD">
      <w:pPr>
        <w:pStyle w:val="Body"/>
      </w:pPr>
      <w:r>
        <w:t>You will need to make sure you include specific information in all reports made about incidents, injuries, and illnesses. For example, you should always include the name and personal details of the person that the incident has affected, as well as the cause, or causes, of the incident.</w:t>
      </w:r>
    </w:p>
    <w:p w14:paraId="4E26D886" w14:textId="77777777" w:rsidR="004228FD" w:rsidRDefault="004228FD" w:rsidP="004228FD">
      <w:pPr>
        <w:pStyle w:val="Body"/>
      </w:pPr>
      <w:r>
        <w:t>Including the information below will make it easier to take appropriate action, and to track reports through to the solution.</w:t>
      </w:r>
    </w:p>
    <w:p w14:paraId="434D5F40" w14:textId="77777777" w:rsidR="004228FD" w:rsidRDefault="004228FD" w:rsidP="00153983">
      <w:pPr>
        <w:pStyle w:val="Body"/>
        <w:spacing w:after="120"/>
      </w:pPr>
      <w:r>
        <w:t>You will need to record:</w:t>
      </w:r>
    </w:p>
    <w:p w14:paraId="0A4BFA89" w14:textId="77777777" w:rsidR="004228FD" w:rsidRDefault="004228FD" w:rsidP="004228FD">
      <w:pPr>
        <w:pStyle w:val="BulletListLevel1"/>
      </w:pPr>
      <w:r>
        <w:t>The type of injury or illness</w:t>
      </w:r>
      <w:r w:rsidR="00637608">
        <w:t>.</w:t>
      </w:r>
    </w:p>
    <w:p w14:paraId="1FD71CE8" w14:textId="77777777" w:rsidR="004228FD" w:rsidRDefault="004228FD" w:rsidP="004228FD">
      <w:pPr>
        <w:pStyle w:val="BulletListLevel1"/>
      </w:pPr>
      <w:r>
        <w:t>The severity of the injury or illness</w:t>
      </w:r>
      <w:r w:rsidR="00637608">
        <w:t>.</w:t>
      </w:r>
    </w:p>
    <w:p w14:paraId="1A7CC088" w14:textId="77777777" w:rsidR="004228FD" w:rsidRDefault="004228FD" w:rsidP="004228FD">
      <w:pPr>
        <w:pStyle w:val="BulletListLevel1"/>
      </w:pPr>
      <w:r>
        <w:t>The cause of the injury or illness</w:t>
      </w:r>
      <w:r w:rsidR="00637608">
        <w:t>.</w:t>
      </w:r>
    </w:p>
    <w:p w14:paraId="3EF2E97D" w14:textId="77777777" w:rsidR="004228FD" w:rsidRDefault="004228FD" w:rsidP="004228FD">
      <w:pPr>
        <w:pStyle w:val="BulletListLevel1"/>
      </w:pPr>
      <w:r>
        <w:t>The name and details of the person that the illness or injury affected</w:t>
      </w:r>
      <w:r w:rsidR="00637608">
        <w:t>.</w:t>
      </w:r>
    </w:p>
    <w:p w14:paraId="07F43036" w14:textId="77777777" w:rsidR="004228FD" w:rsidRDefault="004228FD" w:rsidP="004228FD">
      <w:pPr>
        <w:pStyle w:val="BulletListLevel1"/>
      </w:pPr>
      <w:r>
        <w:t>Compensation claims</w:t>
      </w:r>
      <w:r w:rsidR="00637608">
        <w:t>.</w:t>
      </w:r>
    </w:p>
    <w:p w14:paraId="3DEA4C41" w14:textId="77777777" w:rsidR="00883519" w:rsidRDefault="004228FD" w:rsidP="00637608">
      <w:pPr>
        <w:pStyle w:val="BulletListLevel1"/>
        <w:spacing w:after="360"/>
      </w:pPr>
      <w:r>
        <w:t>Any action taken to remove risks and protect others from similar hazards.</w:t>
      </w:r>
    </w:p>
    <w:tbl>
      <w:tblPr>
        <w:tblW w:w="0" w:type="auto"/>
        <w:shd w:val="clear" w:color="auto" w:fill="E7E7D4"/>
        <w:tblLook w:val="0600" w:firstRow="0" w:lastRow="0" w:firstColumn="0" w:lastColumn="0" w:noHBand="1" w:noVBand="1"/>
      </w:tblPr>
      <w:tblGrid>
        <w:gridCol w:w="992"/>
        <w:gridCol w:w="8034"/>
      </w:tblGrid>
      <w:tr w:rsidR="00F8146F" w14:paraId="51F6E180" w14:textId="77777777" w:rsidTr="005123A9">
        <w:trPr>
          <w:trHeight w:val="659"/>
        </w:trPr>
        <w:tc>
          <w:tcPr>
            <w:tcW w:w="992" w:type="dxa"/>
            <w:shd w:val="clear" w:color="auto" w:fill="E7E7D4"/>
            <w:vAlign w:val="center"/>
          </w:tcPr>
          <w:p w14:paraId="607C1BC6" w14:textId="77777777" w:rsidR="00F8146F" w:rsidRPr="009C3DED" w:rsidRDefault="00F8146F" w:rsidP="005123A9">
            <w:pPr>
              <w:pStyle w:val="Body"/>
              <w:spacing w:after="0" w:line="240" w:lineRule="auto"/>
              <w:jc w:val="center"/>
            </w:pPr>
            <w:r>
              <w:rPr>
                <w:noProof/>
                <w:lang w:eastAsia="en-AU"/>
              </w:rPr>
              <w:drawing>
                <wp:inline distT="0" distB="0" distL="0" distR="0" wp14:anchorId="03E4D7CA" wp14:editId="7D37102F">
                  <wp:extent cx="365760" cy="357809"/>
                  <wp:effectExtent l="0" t="0" r="0" b="4445"/>
                  <wp:docPr id="106" name="Picture 106"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8">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144263AF" w14:textId="77777777" w:rsidR="00F8146F" w:rsidRPr="009C3DED" w:rsidRDefault="00F8146F" w:rsidP="0050435E">
            <w:pPr>
              <w:pStyle w:val="Heading1NOTOC"/>
            </w:pPr>
            <w:r w:rsidRPr="009C3DED">
              <w:t>Practice activity</w:t>
            </w:r>
          </w:p>
        </w:tc>
      </w:tr>
    </w:tbl>
    <w:p w14:paraId="0735DCCC" w14:textId="77777777" w:rsidR="00F8146F" w:rsidRDefault="00F8146F" w:rsidP="00F8146F">
      <w:pPr>
        <w:pStyle w:val="Heading2"/>
      </w:pPr>
      <w:bookmarkStart w:id="93" w:name="_Toc12542909"/>
      <w:r>
        <w:t xml:space="preserve">Activity 5.1: </w:t>
      </w:r>
      <w:r w:rsidR="00157754">
        <w:t>WHS records of incidents</w:t>
      </w:r>
      <w:bookmarkEnd w:id="93"/>
    </w:p>
    <w:p w14:paraId="175A573F" w14:textId="77777777" w:rsidR="00BA1863" w:rsidRDefault="009F7129" w:rsidP="00637608">
      <w:pPr>
        <w:pStyle w:val="Body"/>
      </w:pPr>
      <w:r w:rsidRPr="00BA1863">
        <w:t>What details will you need to take when completing a WHS record following an incident? Give at least five examples.</w:t>
      </w:r>
      <w:r w:rsidR="00BA1863">
        <w:t xml:space="preserve"> </w:t>
      </w:r>
    </w:p>
    <w:p w14:paraId="74BE30F5" w14:textId="7E02F24E" w:rsidR="00637608" w:rsidRDefault="00BA1863" w:rsidP="00637608">
      <w:pPr>
        <w:pStyle w:val="Body"/>
      </w:pPr>
      <w:r>
        <w:t>Search online for the WHS? Incident reporting form used by Plan2go, how does</w:t>
      </w:r>
      <w:r w:rsidR="00D70EF8">
        <w:t xml:space="preserve"> your list compare with the form</w:t>
      </w:r>
      <w:r>
        <w:t xml:space="preserve"> used by Plan2go?</w:t>
      </w:r>
    </w:p>
    <w:p w14:paraId="4D9F0BCC" w14:textId="10731413" w:rsidR="00BA1863" w:rsidRDefault="00BA1863" w:rsidP="00BA1863">
      <w:pPr>
        <w:pStyle w:val="Body"/>
        <w:pBdr>
          <w:top w:val="single" w:sz="4" w:space="1" w:color="auto"/>
          <w:left w:val="single" w:sz="4" w:space="4" w:color="auto"/>
          <w:bottom w:val="single" w:sz="4" w:space="1" w:color="auto"/>
          <w:right w:val="single" w:sz="4" w:space="4" w:color="auto"/>
        </w:pBdr>
      </w:pPr>
    </w:p>
    <w:p w14:paraId="29D5CA89" w14:textId="727C97EA" w:rsidR="00BA1863" w:rsidRDefault="00BA1863" w:rsidP="00BA1863">
      <w:pPr>
        <w:pStyle w:val="Body"/>
        <w:pBdr>
          <w:top w:val="single" w:sz="4" w:space="1" w:color="auto"/>
          <w:left w:val="single" w:sz="4" w:space="4" w:color="auto"/>
          <w:bottom w:val="single" w:sz="4" w:space="1" w:color="auto"/>
          <w:right w:val="single" w:sz="4" w:space="4" w:color="auto"/>
        </w:pBdr>
      </w:pPr>
    </w:p>
    <w:p w14:paraId="30DCD65F" w14:textId="3474E508" w:rsidR="00BA1863" w:rsidRDefault="00BA1863" w:rsidP="00BA1863">
      <w:pPr>
        <w:pStyle w:val="Body"/>
        <w:pBdr>
          <w:top w:val="single" w:sz="4" w:space="1" w:color="auto"/>
          <w:left w:val="single" w:sz="4" w:space="4" w:color="auto"/>
          <w:bottom w:val="single" w:sz="4" w:space="1" w:color="auto"/>
          <w:right w:val="single" w:sz="4" w:space="4" w:color="auto"/>
        </w:pBdr>
      </w:pPr>
    </w:p>
    <w:p w14:paraId="03833BA7" w14:textId="0C943741" w:rsidR="00BA1863" w:rsidRDefault="00BA1863" w:rsidP="00BA1863">
      <w:pPr>
        <w:pStyle w:val="Body"/>
        <w:pBdr>
          <w:top w:val="single" w:sz="4" w:space="1" w:color="auto"/>
          <w:left w:val="single" w:sz="4" w:space="4" w:color="auto"/>
          <w:bottom w:val="single" w:sz="4" w:space="1" w:color="auto"/>
          <w:right w:val="single" w:sz="4" w:space="4" w:color="auto"/>
        </w:pBdr>
      </w:pPr>
    </w:p>
    <w:p w14:paraId="2D1876BB" w14:textId="50DFE288" w:rsidR="00BA1863" w:rsidRDefault="00BA1863" w:rsidP="00BA1863">
      <w:pPr>
        <w:pStyle w:val="Body"/>
        <w:pBdr>
          <w:top w:val="single" w:sz="4" w:space="1" w:color="auto"/>
          <w:left w:val="single" w:sz="4" w:space="4" w:color="auto"/>
          <w:bottom w:val="single" w:sz="4" w:space="1" w:color="auto"/>
          <w:right w:val="single" w:sz="4" w:space="4" w:color="auto"/>
        </w:pBdr>
      </w:pPr>
    </w:p>
    <w:p w14:paraId="38025300" w14:textId="670D7FA8" w:rsidR="00BA1863" w:rsidRDefault="00BA1863" w:rsidP="00BA1863">
      <w:pPr>
        <w:pStyle w:val="Body"/>
        <w:pBdr>
          <w:top w:val="single" w:sz="4" w:space="1" w:color="auto"/>
          <w:left w:val="single" w:sz="4" w:space="4" w:color="auto"/>
          <w:bottom w:val="single" w:sz="4" w:space="1" w:color="auto"/>
          <w:right w:val="single" w:sz="4" w:space="4" w:color="auto"/>
        </w:pBdr>
      </w:pPr>
    </w:p>
    <w:p w14:paraId="0BE73E8E" w14:textId="2B8B7796" w:rsidR="00BA1863" w:rsidRDefault="00BA1863" w:rsidP="00BA1863">
      <w:pPr>
        <w:pStyle w:val="Body"/>
        <w:pBdr>
          <w:top w:val="single" w:sz="4" w:space="1" w:color="auto"/>
          <w:left w:val="single" w:sz="4" w:space="4" w:color="auto"/>
          <w:bottom w:val="single" w:sz="4" w:space="1" w:color="auto"/>
          <w:right w:val="single" w:sz="4" w:space="4" w:color="auto"/>
        </w:pBdr>
      </w:pPr>
    </w:p>
    <w:p w14:paraId="2077890A" w14:textId="77777777" w:rsidR="00BA1863" w:rsidRPr="00BA1863" w:rsidRDefault="00BA1863" w:rsidP="00BA1863">
      <w:pPr>
        <w:pStyle w:val="Body"/>
        <w:pBdr>
          <w:top w:val="single" w:sz="4" w:space="1" w:color="auto"/>
          <w:left w:val="single" w:sz="4" w:space="4" w:color="auto"/>
          <w:bottom w:val="single" w:sz="4" w:space="1" w:color="auto"/>
          <w:right w:val="single" w:sz="4" w:space="4" w:color="auto"/>
        </w:pBdr>
      </w:pPr>
    </w:p>
    <w:p w14:paraId="3F691DC4" w14:textId="0ED4F0D6" w:rsidR="004228FD" w:rsidRDefault="00637608" w:rsidP="00DB51D4">
      <w:pPr>
        <w:pStyle w:val="Heading2"/>
        <w:spacing w:before="360"/>
      </w:pPr>
      <w:bookmarkStart w:id="94" w:name="_Toc12542910"/>
      <w:r>
        <w:lastRenderedPageBreak/>
        <w:t>I</w:t>
      </w:r>
      <w:r w:rsidR="004228FD">
        <w:t>dentify hazards and monitor risk control procedures</w:t>
      </w:r>
      <w:bookmarkEnd w:id="94"/>
    </w:p>
    <w:p w14:paraId="3EA7BE4C" w14:textId="77777777" w:rsidR="004228FD" w:rsidRDefault="004228FD" w:rsidP="00DB51D4">
      <w:pPr>
        <w:pStyle w:val="Heading3"/>
        <w:spacing w:before="120"/>
      </w:pPr>
      <w:bookmarkStart w:id="95" w:name="_Toc12542911"/>
      <w:r>
        <w:t>Using data to identify hazards</w:t>
      </w:r>
      <w:bookmarkEnd w:id="95"/>
    </w:p>
    <w:p w14:paraId="443C3822" w14:textId="77777777" w:rsidR="004228FD" w:rsidRDefault="004228FD" w:rsidP="004228FD">
      <w:pPr>
        <w:pStyle w:val="Body"/>
      </w:pPr>
      <w:r>
        <w:t>Monitoring and assessing data and information from work area records is often an effective way to identify hazards.</w:t>
      </w:r>
    </w:p>
    <w:p w14:paraId="554257FA" w14:textId="77777777" w:rsidR="004228FD" w:rsidRDefault="004228FD" w:rsidP="00153983">
      <w:pPr>
        <w:pStyle w:val="Body"/>
        <w:spacing w:after="120"/>
      </w:pPr>
      <w:r>
        <w:t>You will need to pay attention to:</w:t>
      </w:r>
    </w:p>
    <w:p w14:paraId="6D35F3AD" w14:textId="77777777" w:rsidR="004228FD" w:rsidRDefault="004228FD" w:rsidP="004228FD">
      <w:pPr>
        <w:pStyle w:val="BulletListLevel1"/>
      </w:pPr>
      <w:r>
        <w:t>Incident reports</w:t>
      </w:r>
      <w:r w:rsidR="00637608">
        <w:t>.</w:t>
      </w:r>
    </w:p>
    <w:p w14:paraId="49D2163A" w14:textId="77777777" w:rsidR="004228FD" w:rsidRDefault="004228FD" w:rsidP="004228FD">
      <w:pPr>
        <w:pStyle w:val="BulletListLevel1"/>
      </w:pPr>
      <w:r>
        <w:t>Illness and injury reports</w:t>
      </w:r>
      <w:r w:rsidR="00637608">
        <w:t>.</w:t>
      </w:r>
    </w:p>
    <w:p w14:paraId="1BAB9BF2" w14:textId="77777777" w:rsidR="004228FD" w:rsidRDefault="004228FD" w:rsidP="004228FD">
      <w:pPr>
        <w:pStyle w:val="BulletListLevel1"/>
      </w:pPr>
      <w:r>
        <w:t>Risk assessments</w:t>
      </w:r>
      <w:r w:rsidR="00637608">
        <w:t>.</w:t>
      </w:r>
    </w:p>
    <w:p w14:paraId="218A4378" w14:textId="77777777" w:rsidR="004228FD" w:rsidRDefault="004228FD" w:rsidP="004228FD">
      <w:pPr>
        <w:pStyle w:val="BulletListLevel1"/>
      </w:pPr>
      <w:r>
        <w:t>Equipment issues</w:t>
      </w:r>
      <w:r w:rsidR="00637608">
        <w:t>.</w:t>
      </w:r>
    </w:p>
    <w:p w14:paraId="6D3F83A7" w14:textId="1866EBD7" w:rsidR="004228FD" w:rsidRDefault="004228FD" w:rsidP="00BA1863">
      <w:pPr>
        <w:pStyle w:val="BulletListLevel1"/>
      </w:pPr>
      <w:r>
        <w:t>Contributing factors</w:t>
      </w:r>
      <w:r w:rsidR="00BA1863">
        <w:t xml:space="preserve">, </w:t>
      </w:r>
      <w:r w:rsidR="00637608">
        <w:t>such as weather.</w:t>
      </w:r>
    </w:p>
    <w:p w14:paraId="38AA83A5" w14:textId="77777777" w:rsidR="004228FD" w:rsidRDefault="004228FD" w:rsidP="004228FD">
      <w:pPr>
        <w:pStyle w:val="BulletListLevel1"/>
      </w:pPr>
      <w:r>
        <w:t>Employee concerns.</w:t>
      </w:r>
    </w:p>
    <w:p w14:paraId="00893307" w14:textId="77777777" w:rsidR="004228FD" w:rsidRPr="00BA1863" w:rsidRDefault="004228FD" w:rsidP="004228FD">
      <w:pPr>
        <w:pStyle w:val="Body"/>
        <w:rPr>
          <w:rFonts w:eastAsia="Times New Roman" w:cstheme="minorHAnsi"/>
          <w:b/>
          <w:noProof/>
          <w:color w:val="2D739F"/>
          <w:kern w:val="22"/>
          <w:sz w:val="32"/>
          <w:szCs w:val="32"/>
          <w:lang w:eastAsia="en-AU"/>
        </w:rPr>
      </w:pPr>
      <w:r w:rsidRPr="00BA1863">
        <w:rPr>
          <w:rFonts w:eastAsia="Times New Roman" w:cstheme="minorHAnsi"/>
          <w:b/>
          <w:noProof/>
          <w:color w:val="2D739F"/>
          <w:kern w:val="22"/>
          <w:sz w:val="32"/>
          <w:szCs w:val="32"/>
          <w:lang w:eastAsia="en-AU"/>
        </w:rPr>
        <w:t>Using information to monitor risk control procedures</w:t>
      </w:r>
    </w:p>
    <w:p w14:paraId="2A773E1B" w14:textId="77777777" w:rsidR="004228FD" w:rsidRDefault="004228FD" w:rsidP="004228FD">
      <w:pPr>
        <w:pStyle w:val="Body"/>
      </w:pPr>
      <w:r>
        <w:t>You should also look to monitor and assess data and information to establish how successful risk control procedures have been.</w:t>
      </w:r>
    </w:p>
    <w:p w14:paraId="3B964BE1" w14:textId="77777777" w:rsidR="004228FD" w:rsidRDefault="004228FD" w:rsidP="004228FD">
      <w:pPr>
        <w:pStyle w:val="Body"/>
      </w:pPr>
      <w:r>
        <w:t>You will need to pay attention to:</w:t>
      </w:r>
    </w:p>
    <w:p w14:paraId="0FE9D351" w14:textId="77777777" w:rsidR="004228FD" w:rsidRDefault="004228FD" w:rsidP="004228FD">
      <w:pPr>
        <w:pStyle w:val="BulletListLevel1"/>
      </w:pPr>
      <w:r>
        <w:t>The exact procedures which are employed to manage specific risks</w:t>
      </w:r>
      <w:r w:rsidR="00637608">
        <w:t>.</w:t>
      </w:r>
    </w:p>
    <w:p w14:paraId="185C7AAF" w14:textId="77777777" w:rsidR="004228FD" w:rsidRDefault="004228FD" w:rsidP="004228FD">
      <w:pPr>
        <w:pStyle w:val="BulletListLevel1"/>
      </w:pPr>
      <w:r>
        <w:t>The time period that risk control procedures have been in place</w:t>
      </w:r>
      <w:r w:rsidR="00637608">
        <w:t>.</w:t>
      </w:r>
    </w:p>
    <w:p w14:paraId="2EDB3E27" w14:textId="77777777" w:rsidR="004228FD" w:rsidRDefault="004228FD" w:rsidP="004228FD">
      <w:pPr>
        <w:pStyle w:val="BulletListLevel1"/>
      </w:pPr>
      <w:r>
        <w:t>The success (or lack of success) that procedures have had in controlling risks</w:t>
      </w:r>
      <w:r w:rsidR="00637608">
        <w:t>.</w:t>
      </w:r>
    </w:p>
    <w:p w14:paraId="2BEC28F3" w14:textId="15E5C68A" w:rsidR="004228FD" w:rsidRDefault="004228FD" w:rsidP="004228FD">
      <w:pPr>
        <w:pStyle w:val="BulletListLevel1"/>
      </w:pPr>
      <w:r>
        <w:t>The number of incidents recorded since procedures w</w:t>
      </w:r>
      <w:r w:rsidR="00C935E6">
        <w:t>as</w:t>
      </w:r>
      <w:r>
        <w:t xml:space="preserve"> introduced</w:t>
      </w:r>
      <w:r w:rsidR="00637608">
        <w:t>.</w:t>
      </w:r>
    </w:p>
    <w:p w14:paraId="2E01B88A" w14:textId="13DCF390" w:rsidR="00BA1863" w:rsidRDefault="004228FD" w:rsidP="00BA1863">
      <w:pPr>
        <w:pStyle w:val="BulletListLevel1"/>
        <w:spacing w:after="360"/>
      </w:pPr>
      <w:r>
        <w:t>Employees and managers’ views on procedures.</w:t>
      </w:r>
    </w:p>
    <w:p w14:paraId="2B5627BB" w14:textId="77777777" w:rsidR="00A53094" w:rsidRDefault="00A53094" w:rsidP="00A53094">
      <w:pPr>
        <w:keepNext/>
        <w:ind w:left="2880" w:firstLine="720"/>
      </w:pPr>
      <w:r>
        <w:rPr>
          <w:noProof/>
          <w:lang w:eastAsia="en-AU"/>
        </w:rPr>
        <w:drawing>
          <wp:inline distT="0" distB="0" distL="0" distR="0" wp14:anchorId="310E7B41" wp14:editId="6869726A">
            <wp:extent cx="1950720" cy="1844040"/>
            <wp:effectExtent l="0" t="0" r="0" b="3810"/>
            <wp:docPr id="11" name="Picture 11" descr="Image of Health and safety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health-and-safety-1674578_640.jpg"/>
                    <pic:cNvPicPr/>
                  </pic:nvPicPr>
                  <pic:blipFill>
                    <a:blip r:embed="rId39">
                      <a:extLst>
                        <a:ext uri="{28A0092B-C50C-407E-A947-70E740481C1C}">
                          <a14:useLocalDpi xmlns:a14="http://schemas.microsoft.com/office/drawing/2010/main" val="0"/>
                        </a:ext>
                      </a:extLst>
                    </a:blip>
                    <a:stretch>
                      <a:fillRect/>
                    </a:stretch>
                  </pic:blipFill>
                  <pic:spPr>
                    <a:xfrm>
                      <a:off x="0" y="0"/>
                      <a:ext cx="1950720" cy="1844040"/>
                    </a:xfrm>
                    <a:prstGeom prst="rect">
                      <a:avLst/>
                    </a:prstGeom>
                  </pic:spPr>
                </pic:pic>
              </a:graphicData>
            </a:graphic>
          </wp:inline>
        </w:drawing>
      </w:r>
    </w:p>
    <w:p w14:paraId="4C4CCDF2" w14:textId="1AF716D2" w:rsidR="00A53094" w:rsidRDefault="00A53094" w:rsidP="00A53094">
      <w:pPr>
        <w:pStyle w:val="Caption"/>
        <w:ind w:left="4320"/>
      </w:pPr>
      <w:r>
        <w:t xml:space="preserve">Figure </w:t>
      </w:r>
      <w:fldSimple w:instr=" SEQ Figure \* ARABIC ">
        <w:r>
          <w:rPr>
            <w:noProof/>
          </w:rPr>
          <w:t>4</w:t>
        </w:r>
      </w:fldSimple>
      <w:r>
        <w:t xml:space="preserve"> Health and safety report.</w:t>
      </w:r>
    </w:p>
    <w:p w14:paraId="1823989A" w14:textId="325043FB" w:rsidR="00BA1863" w:rsidRDefault="00BA1863">
      <w:r>
        <w:br w:type="page"/>
      </w:r>
    </w:p>
    <w:tbl>
      <w:tblPr>
        <w:tblW w:w="0" w:type="auto"/>
        <w:shd w:val="clear" w:color="auto" w:fill="E7E7D4"/>
        <w:tblLook w:val="0600" w:firstRow="0" w:lastRow="0" w:firstColumn="0" w:lastColumn="0" w:noHBand="1" w:noVBand="1"/>
      </w:tblPr>
      <w:tblGrid>
        <w:gridCol w:w="992"/>
        <w:gridCol w:w="8034"/>
      </w:tblGrid>
      <w:tr w:rsidR="000C306C" w14:paraId="03ADBD3E" w14:textId="77777777" w:rsidTr="000C306C">
        <w:trPr>
          <w:trHeight w:val="659"/>
        </w:trPr>
        <w:tc>
          <w:tcPr>
            <w:tcW w:w="992" w:type="dxa"/>
            <w:shd w:val="clear" w:color="auto" w:fill="E7E7D4"/>
            <w:vAlign w:val="center"/>
          </w:tcPr>
          <w:p w14:paraId="75DADC6B" w14:textId="77777777" w:rsidR="000C306C" w:rsidRPr="009C3DED" w:rsidRDefault="000C306C" w:rsidP="000C306C">
            <w:pPr>
              <w:pStyle w:val="Body"/>
              <w:spacing w:after="0" w:line="240" w:lineRule="auto"/>
              <w:jc w:val="center"/>
            </w:pPr>
            <w:r>
              <w:rPr>
                <w:noProof/>
                <w:lang w:eastAsia="en-AU"/>
              </w:rPr>
              <w:lastRenderedPageBreak/>
              <w:drawing>
                <wp:inline distT="0" distB="0" distL="0" distR="0" wp14:anchorId="4474D6EE" wp14:editId="51664C0A">
                  <wp:extent cx="365760" cy="357809"/>
                  <wp:effectExtent l="0" t="0" r="0" b="4445"/>
                  <wp:docPr id="236" name="Picture 236"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8">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34" w:type="dxa"/>
            <w:shd w:val="clear" w:color="auto" w:fill="E7E7D4"/>
          </w:tcPr>
          <w:p w14:paraId="6846EAE2" w14:textId="77777777" w:rsidR="000C306C" w:rsidRPr="009C3DED" w:rsidRDefault="000C306C" w:rsidP="000C306C">
            <w:pPr>
              <w:pStyle w:val="Heading1NOTOC"/>
            </w:pPr>
            <w:r w:rsidRPr="009C3DED">
              <w:t>Practice activity</w:t>
            </w:r>
          </w:p>
        </w:tc>
      </w:tr>
    </w:tbl>
    <w:p w14:paraId="3B419E88" w14:textId="77777777" w:rsidR="000C306C" w:rsidRDefault="000C306C" w:rsidP="000C306C">
      <w:pPr>
        <w:pStyle w:val="Heading2"/>
      </w:pPr>
      <w:bookmarkStart w:id="96" w:name="_Toc12542912"/>
      <w:r>
        <w:t xml:space="preserve">Activity 5.2: </w:t>
      </w:r>
      <w:r w:rsidR="00157754">
        <w:t>Identify hazards and monitor risk control</w:t>
      </w:r>
      <w:bookmarkEnd w:id="96"/>
    </w:p>
    <w:p w14:paraId="56D0E0C8" w14:textId="53793D14" w:rsidR="00BA1863" w:rsidRDefault="009F7129" w:rsidP="00EC0BB4">
      <w:pPr>
        <w:pStyle w:val="Body"/>
        <w:rPr>
          <w:b/>
        </w:rPr>
      </w:pPr>
      <w:r w:rsidRPr="00BA1863">
        <w:t xml:space="preserve">Give five examples of types of information and data that you should track following the implementation </w:t>
      </w:r>
      <w:r w:rsidR="00C935E6">
        <w:t>of</w:t>
      </w:r>
      <w:r w:rsidRPr="00BA1863">
        <w:t xml:space="preserve"> risk control procedures. The information must highlight success or inadequacies</w:t>
      </w:r>
      <w:r w:rsidRPr="009F7129">
        <w:rPr>
          <w:b/>
        </w:rPr>
        <w:t>.</w:t>
      </w:r>
    </w:p>
    <w:p w14:paraId="77958CD2" w14:textId="77777777" w:rsidR="00BA1863" w:rsidRDefault="00BA1863" w:rsidP="00BA1863">
      <w:pPr>
        <w:pStyle w:val="Body"/>
        <w:pBdr>
          <w:top w:val="single" w:sz="4" w:space="1" w:color="auto"/>
          <w:left w:val="single" w:sz="4" w:space="4" w:color="auto"/>
          <w:bottom w:val="single" w:sz="4" w:space="1" w:color="auto"/>
          <w:right w:val="single" w:sz="4" w:space="4" w:color="auto"/>
        </w:pBdr>
        <w:rPr>
          <w:b/>
        </w:rPr>
      </w:pPr>
    </w:p>
    <w:p w14:paraId="5CAD1AD9" w14:textId="77777777" w:rsidR="00BA1863" w:rsidRDefault="00BA1863" w:rsidP="00BA1863">
      <w:pPr>
        <w:pStyle w:val="Body"/>
        <w:pBdr>
          <w:top w:val="single" w:sz="4" w:space="1" w:color="auto"/>
          <w:left w:val="single" w:sz="4" w:space="4" w:color="auto"/>
          <w:bottom w:val="single" w:sz="4" w:space="1" w:color="auto"/>
          <w:right w:val="single" w:sz="4" w:space="4" w:color="auto"/>
        </w:pBdr>
        <w:rPr>
          <w:b/>
        </w:rPr>
      </w:pPr>
    </w:p>
    <w:p w14:paraId="56D38C45" w14:textId="77777777" w:rsidR="00BA1863" w:rsidRDefault="00BA1863" w:rsidP="00BA1863">
      <w:pPr>
        <w:pStyle w:val="Body"/>
        <w:pBdr>
          <w:top w:val="single" w:sz="4" w:space="1" w:color="auto"/>
          <w:left w:val="single" w:sz="4" w:space="4" w:color="auto"/>
          <w:bottom w:val="single" w:sz="4" w:space="1" w:color="auto"/>
          <w:right w:val="single" w:sz="4" w:space="4" w:color="auto"/>
        </w:pBdr>
        <w:rPr>
          <w:b/>
        </w:rPr>
      </w:pPr>
    </w:p>
    <w:p w14:paraId="36F4CC6B" w14:textId="77777777" w:rsidR="00BA1863" w:rsidRDefault="00BA1863" w:rsidP="00BA1863">
      <w:pPr>
        <w:pStyle w:val="Body"/>
        <w:pBdr>
          <w:top w:val="single" w:sz="4" w:space="1" w:color="auto"/>
          <w:left w:val="single" w:sz="4" w:space="4" w:color="auto"/>
          <w:bottom w:val="single" w:sz="4" w:space="1" w:color="auto"/>
          <w:right w:val="single" w:sz="4" w:space="4" w:color="auto"/>
        </w:pBdr>
        <w:rPr>
          <w:b/>
        </w:rPr>
      </w:pPr>
    </w:p>
    <w:p w14:paraId="11AD37D0" w14:textId="77777777" w:rsidR="00BA1863" w:rsidRDefault="00BA1863" w:rsidP="00BA1863">
      <w:pPr>
        <w:pStyle w:val="Body"/>
        <w:pBdr>
          <w:top w:val="single" w:sz="4" w:space="1" w:color="auto"/>
          <w:left w:val="single" w:sz="4" w:space="4" w:color="auto"/>
          <w:bottom w:val="single" w:sz="4" w:space="1" w:color="auto"/>
          <w:right w:val="single" w:sz="4" w:space="4" w:color="auto"/>
        </w:pBdr>
        <w:rPr>
          <w:b/>
        </w:rPr>
      </w:pPr>
    </w:p>
    <w:p w14:paraId="3BF3578A" w14:textId="77777777" w:rsidR="00BA1863" w:rsidRDefault="00BA1863" w:rsidP="00BA1863">
      <w:pPr>
        <w:pStyle w:val="Body"/>
        <w:pBdr>
          <w:top w:val="single" w:sz="4" w:space="1" w:color="auto"/>
          <w:left w:val="single" w:sz="4" w:space="4" w:color="auto"/>
          <w:bottom w:val="single" w:sz="4" w:space="1" w:color="auto"/>
          <w:right w:val="single" w:sz="4" w:space="4" w:color="auto"/>
        </w:pBdr>
        <w:rPr>
          <w:b/>
        </w:rPr>
      </w:pPr>
    </w:p>
    <w:p w14:paraId="62B361CB" w14:textId="77777777" w:rsidR="00BA1863" w:rsidRDefault="00BA1863" w:rsidP="00BA1863">
      <w:pPr>
        <w:pStyle w:val="Body"/>
        <w:pBdr>
          <w:top w:val="single" w:sz="4" w:space="1" w:color="auto"/>
          <w:left w:val="single" w:sz="4" w:space="4" w:color="auto"/>
          <w:bottom w:val="single" w:sz="4" w:space="1" w:color="auto"/>
          <w:right w:val="single" w:sz="4" w:space="4" w:color="auto"/>
        </w:pBdr>
        <w:rPr>
          <w:b/>
        </w:rPr>
      </w:pPr>
    </w:p>
    <w:p w14:paraId="298D0654" w14:textId="77777777" w:rsidR="00BA1863" w:rsidRDefault="00BA1863" w:rsidP="00BA1863">
      <w:pPr>
        <w:pStyle w:val="Body"/>
        <w:pBdr>
          <w:top w:val="single" w:sz="4" w:space="1" w:color="auto"/>
          <w:left w:val="single" w:sz="4" w:space="4" w:color="auto"/>
          <w:bottom w:val="single" w:sz="4" w:space="1" w:color="auto"/>
          <w:right w:val="single" w:sz="4" w:space="4" w:color="auto"/>
        </w:pBdr>
        <w:rPr>
          <w:b/>
        </w:rPr>
      </w:pPr>
    </w:p>
    <w:p w14:paraId="54CB72D1" w14:textId="77777777" w:rsidR="00BA1863" w:rsidRDefault="00BA1863" w:rsidP="00BA1863">
      <w:pPr>
        <w:pStyle w:val="Body"/>
        <w:pBdr>
          <w:top w:val="single" w:sz="4" w:space="1" w:color="auto"/>
          <w:left w:val="single" w:sz="4" w:space="4" w:color="auto"/>
          <w:bottom w:val="single" w:sz="4" w:space="1" w:color="auto"/>
          <w:right w:val="single" w:sz="4" w:space="4" w:color="auto"/>
        </w:pBdr>
        <w:rPr>
          <w:b/>
        </w:rPr>
      </w:pPr>
    </w:p>
    <w:p w14:paraId="4FA79BE0" w14:textId="77777777" w:rsidR="00BA1863" w:rsidRDefault="00BA1863" w:rsidP="00BA1863">
      <w:pPr>
        <w:pStyle w:val="Body"/>
        <w:pBdr>
          <w:top w:val="single" w:sz="4" w:space="1" w:color="auto"/>
          <w:left w:val="single" w:sz="4" w:space="4" w:color="auto"/>
          <w:bottom w:val="single" w:sz="4" w:space="1" w:color="auto"/>
          <w:right w:val="single" w:sz="4" w:space="4" w:color="auto"/>
        </w:pBdr>
        <w:rPr>
          <w:b/>
        </w:rPr>
      </w:pPr>
    </w:p>
    <w:p w14:paraId="55D99429" w14:textId="77777777" w:rsidR="00BA1863" w:rsidRDefault="00BA1863" w:rsidP="00BA1863">
      <w:pPr>
        <w:pStyle w:val="Body"/>
        <w:pBdr>
          <w:top w:val="single" w:sz="4" w:space="1" w:color="auto"/>
          <w:left w:val="single" w:sz="4" w:space="4" w:color="auto"/>
          <w:bottom w:val="single" w:sz="4" w:space="1" w:color="auto"/>
          <w:right w:val="single" w:sz="4" w:space="4" w:color="auto"/>
        </w:pBdr>
        <w:rPr>
          <w:b/>
        </w:rPr>
      </w:pPr>
    </w:p>
    <w:p w14:paraId="4A314684" w14:textId="77777777" w:rsidR="00BA1863" w:rsidRDefault="00BA1863" w:rsidP="00BA1863">
      <w:pPr>
        <w:pStyle w:val="Body"/>
        <w:pBdr>
          <w:top w:val="single" w:sz="4" w:space="1" w:color="auto"/>
          <w:left w:val="single" w:sz="4" w:space="4" w:color="auto"/>
          <w:bottom w:val="single" w:sz="4" w:space="1" w:color="auto"/>
          <w:right w:val="single" w:sz="4" w:space="4" w:color="auto"/>
        </w:pBdr>
        <w:rPr>
          <w:b/>
        </w:rPr>
      </w:pPr>
    </w:p>
    <w:p w14:paraId="7F9EFE0B" w14:textId="77777777" w:rsidR="00BA1863" w:rsidRDefault="00BA1863" w:rsidP="00BA1863">
      <w:pPr>
        <w:pStyle w:val="Body"/>
        <w:pBdr>
          <w:top w:val="single" w:sz="4" w:space="1" w:color="auto"/>
          <w:left w:val="single" w:sz="4" w:space="4" w:color="auto"/>
          <w:bottom w:val="single" w:sz="4" w:space="1" w:color="auto"/>
          <w:right w:val="single" w:sz="4" w:space="4" w:color="auto"/>
        </w:pBdr>
        <w:rPr>
          <w:b/>
        </w:rPr>
      </w:pPr>
    </w:p>
    <w:p w14:paraId="37A793C3" w14:textId="77777777" w:rsidR="00BA1863" w:rsidRDefault="00BA1863" w:rsidP="00BA1863">
      <w:pPr>
        <w:pStyle w:val="Body"/>
        <w:pBdr>
          <w:top w:val="single" w:sz="4" w:space="1" w:color="auto"/>
          <w:left w:val="single" w:sz="4" w:space="4" w:color="auto"/>
          <w:bottom w:val="single" w:sz="4" w:space="1" w:color="auto"/>
          <w:right w:val="single" w:sz="4" w:space="4" w:color="auto"/>
        </w:pBdr>
        <w:rPr>
          <w:b/>
        </w:rPr>
      </w:pPr>
    </w:p>
    <w:p w14:paraId="4DB9CB22" w14:textId="77777777" w:rsidR="00BA1863" w:rsidRDefault="00BA1863" w:rsidP="00BA1863">
      <w:pPr>
        <w:pStyle w:val="Body"/>
        <w:pBdr>
          <w:top w:val="single" w:sz="4" w:space="1" w:color="auto"/>
          <w:left w:val="single" w:sz="4" w:space="4" w:color="auto"/>
          <w:bottom w:val="single" w:sz="4" w:space="1" w:color="auto"/>
          <w:right w:val="single" w:sz="4" w:space="4" w:color="auto"/>
        </w:pBdr>
        <w:rPr>
          <w:b/>
        </w:rPr>
      </w:pPr>
    </w:p>
    <w:p w14:paraId="6175286B" w14:textId="77777777" w:rsidR="00BA1863" w:rsidRDefault="00BA1863" w:rsidP="00BA1863">
      <w:pPr>
        <w:pStyle w:val="Body"/>
        <w:pBdr>
          <w:top w:val="single" w:sz="4" w:space="1" w:color="auto"/>
          <w:left w:val="single" w:sz="4" w:space="4" w:color="auto"/>
          <w:bottom w:val="single" w:sz="4" w:space="1" w:color="auto"/>
          <w:right w:val="single" w:sz="4" w:space="4" w:color="auto"/>
        </w:pBdr>
        <w:rPr>
          <w:b/>
        </w:rPr>
      </w:pPr>
    </w:p>
    <w:bookmarkEnd w:id="0"/>
    <w:bookmarkEnd w:id="1"/>
    <w:bookmarkEnd w:id="2"/>
    <w:bookmarkEnd w:id="3"/>
    <w:p w14:paraId="4096EE3B" w14:textId="7A83D926" w:rsidR="005E1C45" w:rsidRDefault="005E1C45">
      <w:pPr>
        <w:rPr>
          <w:noProof/>
          <w:lang w:eastAsia="en-AU"/>
        </w:rPr>
      </w:pPr>
      <w:r>
        <w:rPr>
          <w:noProof/>
          <w:lang w:eastAsia="en-AU"/>
        </w:rPr>
        <w:br w:type="page"/>
      </w:r>
    </w:p>
    <w:p w14:paraId="25143ED5" w14:textId="77777777" w:rsidR="005E1C45" w:rsidRPr="00876674" w:rsidRDefault="005E1C45" w:rsidP="005E1C45">
      <w:pPr>
        <w:pStyle w:val="Heading1"/>
      </w:pPr>
      <w:bookmarkStart w:id="97" w:name="_Toc11938728"/>
      <w:r w:rsidRPr="00B2780C">
        <w:lastRenderedPageBreak/>
        <w:t>Image attributions</w:t>
      </w:r>
      <w:bookmarkEnd w:id="97"/>
    </w:p>
    <w:tbl>
      <w:tblPr>
        <w:tblStyle w:val="TableGrid"/>
        <w:tblW w:w="5000" w:type="pct"/>
        <w:tblLook w:val="04A0" w:firstRow="1" w:lastRow="0" w:firstColumn="1" w:lastColumn="0" w:noHBand="0" w:noVBand="1"/>
        <w:tblDescription w:val="An image attribution table"/>
      </w:tblPr>
      <w:tblGrid>
        <w:gridCol w:w="1696"/>
        <w:gridCol w:w="993"/>
        <w:gridCol w:w="6327"/>
      </w:tblGrid>
      <w:tr w:rsidR="005E1C45" w:rsidRPr="00B2780C" w14:paraId="64DCE856" w14:textId="77777777" w:rsidTr="005E1C45">
        <w:trPr>
          <w:cnfStyle w:val="100000000000" w:firstRow="1" w:lastRow="0" w:firstColumn="0" w:lastColumn="0" w:oddVBand="0" w:evenVBand="0" w:oddHBand="0" w:evenHBand="0" w:firstRowFirstColumn="0" w:firstRowLastColumn="0" w:lastRowFirstColumn="0" w:lastRowLastColumn="0"/>
        </w:trPr>
        <w:tc>
          <w:tcPr>
            <w:tcW w:w="1696" w:type="dxa"/>
          </w:tcPr>
          <w:p w14:paraId="14BB2F59" w14:textId="77777777" w:rsidR="005E1C45" w:rsidRPr="00B2780C" w:rsidRDefault="005E1C45" w:rsidP="005E1C45">
            <w:pPr>
              <w:rPr>
                <w:b w:val="0"/>
              </w:rPr>
            </w:pPr>
            <w:r w:rsidRPr="00B2780C">
              <w:t>Image</w:t>
            </w:r>
          </w:p>
        </w:tc>
        <w:tc>
          <w:tcPr>
            <w:tcW w:w="993" w:type="dxa"/>
          </w:tcPr>
          <w:p w14:paraId="6C14251F" w14:textId="77777777" w:rsidR="005E1C45" w:rsidRPr="00B2780C" w:rsidRDefault="005E1C45" w:rsidP="005E1C45">
            <w:pPr>
              <w:jc w:val="center"/>
            </w:pPr>
            <w:r w:rsidRPr="00B2780C">
              <w:t>Page #</w:t>
            </w:r>
          </w:p>
        </w:tc>
        <w:tc>
          <w:tcPr>
            <w:tcW w:w="6327" w:type="dxa"/>
          </w:tcPr>
          <w:p w14:paraId="5BE11484" w14:textId="77777777" w:rsidR="005E1C45" w:rsidRPr="00B2780C" w:rsidRDefault="005E1C45" w:rsidP="005E1C45">
            <w:pPr>
              <w:rPr>
                <w:b w:val="0"/>
              </w:rPr>
            </w:pPr>
            <w:r w:rsidRPr="00B2780C">
              <w:t>Attribution</w:t>
            </w:r>
          </w:p>
        </w:tc>
      </w:tr>
      <w:tr w:rsidR="005E1C45" w:rsidRPr="00B2780C" w14:paraId="615D30F9" w14:textId="77777777" w:rsidTr="005E1C45">
        <w:trPr>
          <w:trHeight w:val="730"/>
        </w:trPr>
        <w:tc>
          <w:tcPr>
            <w:tcW w:w="1696" w:type="dxa"/>
          </w:tcPr>
          <w:p w14:paraId="09CA2A06" w14:textId="4A068E53" w:rsidR="005E1C45" w:rsidRPr="00B2780C" w:rsidRDefault="005E1C45" w:rsidP="005E1C45">
            <w:r w:rsidRPr="00B2780C">
              <w:t>Cover</w:t>
            </w:r>
            <w:r>
              <w:t xml:space="preserve"> image</w:t>
            </w:r>
          </w:p>
        </w:tc>
        <w:tc>
          <w:tcPr>
            <w:tcW w:w="993" w:type="dxa"/>
          </w:tcPr>
          <w:p w14:paraId="2BBAE88B" w14:textId="77777777" w:rsidR="005E1C45" w:rsidRPr="00B2780C" w:rsidRDefault="005E1C45" w:rsidP="005E1C45">
            <w:pPr>
              <w:jc w:val="center"/>
            </w:pPr>
            <w:r w:rsidRPr="00B2780C">
              <w:t>1</w:t>
            </w:r>
          </w:p>
        </w:tc>
        <w:tc>
          <w:tcPr>
            <w:tcW w:w="6327" w:type="dxa"/>
          </w:tcPr>
          <w:p w14:paraId="3C77F776" w14:textId="5F62FC90" w:rsidR="005E1C45" w:rsidRPr="00B2780C" w:rsidRDefault="005E1C45" w:rsidP="005E1C45">
            <w:r w:rsidRPr="000F7CCB">
              <w:t xml:space="preserve">© </w:t>
            </w:r>
            <w:r>
              <w:rPr>
                <w:color w:val="000000"/>
              </w:rPr>
              <w:t>Shutterstock copied under licence</w:t>
            </w:r>
          </w:p>
        </w:tc>
      </w:tr>
      <w:tr w:rsidR="005E1C45" w:rsidRPr="00B2780C" w14:paraId="73C4165E" w14:textId="77777777" w:rsidTr="005E1C45">
        <w:trPr>
          <w:trHeight w:val="414"/>
        </w:trPr>
        <w:tc>
          <w:tcPr>
            <w:tcW w:w="1696" w:type="dxa"/>
          </w:tcPr>
          <w:p w14:paraId="4F2CA8C2" w14:textId="2315C8F4" w:rsidR="005E1C45" w:rsidRPr="00B2780C" w:rsidRDefault="00D548BA" w:rsidP="005E1C45">
            <w:r>
              <w:t>Figure 1 Team around a computer</w:t>
            </w:r>
          </w:p>
        </w:tc>
        <w:tc>
          <w:tcPr>
            <w:tcW w:w="993" w:type="dxa"/>
          </w:tcPr>
          <w:p w14:paraId="7F52EE51" w14:textId="04B26054" w:rsidR="005E1C45" w:rsidRPr="00B2780C" w:rsidRDefault="00D548BA" w:rsidP="005E1C45">
            <w:pPr>
              <w:jc w:val="center"/>
              <w:rPr>
                <w:color w:val="000000"/>
              </w:rPr>
            </w:pPr>
            <w:r>
              <w:rPr>
                <w:color w:val="000000"/>
              </w:rPr>
              <w:t>8</w:t>
            </w:r>
          </w:p>
        </w:tc>
        <w:tc>
          <w:tcPr>
            <w:tcW w:w="6327" w:type="dxa"/>
          </w:tcPr>
          <w:p w14:paraId="2B8DA372" w14:textId="2BFD7EB0" w:rsidR="005E1C45" w:rsidRPr="00B2780C" w:rsidRDefault="00D548BA" w:rsidP="00FD6A12">
            <w:pPr>
              <w:pStyle w:val="Body"/>
            </w:pPr>
            <w:r w:rsidRPr="00FD6A12">
              <w:t xml:space="preserve">Photo by </w:t>
            </w:r>
            <w:hyperlink r:id="rId40" w:history="1">
              <w:r w:rsidRPr="00FD6A12">
                <w:rPr>
                  <w:rStyle w:val="Hyperlink"/>
                </w:rPr>
                <w:t>Mimi Thian</w:t>
              </w:r>
            </w:hyperlink>
            <w:r w:rsidRPr="00FD6A12">
              <w:t xml:space="preserve"> on </w:t>
            </w:r>
            <w:hyperlink r:id="rId41" w:history="1">
              <w:r w:rsidRPr="00FD6A12">
                <w:rPr>
                  <w:rStyle w:val="Hyperlink"/>
                </w:rPr>
                <w:t>Unsplash</w:t>
              </w:r>
            </w:hyperlink>
            <w:r>
              <w:rPr>
                <w:rFonts w:ascii="Helvetica" w:hAnsi="Helvetica" w:cs="Helvetica"/>
                <w:color w:val="111111"/>
                <w:sz w:val="21"/>
                <w:szCs w:val="21"/>
                <w:shd w:val="clear" w:color="auto" w:fill="F5F5F5"/>
              </w:rPr>
              <w:t xml:space="preserve"> </w:t>
            </w:r>
            <w:r w:rsidRPr="00FD6A12">
              <w:t>under</w:t>
            </w:r>
            <w:r w:rsidRPr="00D548BA">
              <w:rPr>
                <w:rFonts w:ascii="Helvetica" w:hAnsi="Helvetica" w:cs="Helvetica"/>
                <w:color w:val="111111"/>
                <w:sz w:val="21"/>
                <w:szCs w:val="21"/>
                <w:shd w:val="clear" w:color="auto" w:fill="F5F5F5"/>
              </w:rPr>
              <w:t xml:space="preserve"> </w:t>
            </w:r>
            <w:hyperlink r:id="rId42" w:history="1">
              <w:r w:rsidRPr="00FD6A12">
                <w:rPr>
                  <w:rStyle w:val="Hyperlink"/>
                </w:rPr>
                <w:t>Creative Commons CC0</w:t>
              </w:r>
            </w:hyperlink>
          </w:p>
        </w:tc>
      </w:tr>
      <w:tr w:rsidR="005E1C45" w:rsidRPr="00B2780C" w14:paraId="6ED62A51" w14:textId="77777777" w:rsidTr="005E1C45">
        <w:trPr>
          <w:trHeight w:val="414"/>
        </w:trPr>
        <w:tc>
          <w:tcPr>
            <w:tcW w:w="1696" w:type="dxa"/>
          </w:tcPr>
          <w:p w14:paraId="449AF8B4" w14:textId="2D28D543" w:rsidR="005E1C45" w:rsidRPr="00B2780C" w:rsidRDefault="003F08F5" w:rsidP="005E1C45">
            <w:r>
              <w:t>Figure 2 Learning sign</w:t>
            </w:r>
          </w:p>
        </w:tc>
        <w:tc>
          <w:tcPr>
            <w:tcW w:w="993" w:type="dxa"/>
          </w:tcPr>
          <w:p w14:paraId="0843E23E" w14:textId="447B2B09" w:rsidR="005E1C45" w:rsidRPr="00B2780C" w:rsidRDefault="00D70EF8" w:rsidP="005E1C45">
            <w:pPr>
              <w:jc w:val="center"/>
              <w:rPr>
                <w:color w:val="000000"/>
              </w:rPr>
            </w:pPr>
            <w:r>
              <w:rPr>
                <w:color w:val="000000"/>
              </w:rPr>
              <w:t>34</w:t>
            </w:r>
          </w:p>
        </w:tc>
        <w:tc>
          <w:tcPr>
            <w:tcW w:w="6327" w:type="dxa"/>
          </w:tcPr>
          <w:p w14:paraId="2F4B17A0" w14:textId="32D9D9F0" w:rsidR="005E1C45" w:rsidRPr="003F08F5" w:rsidRDefault="004F5FC4" w:rsidP="003F08F5">
            <w:pPr>
              <w:rPr>
                <w:color w:val="000000"/>
              </w:rPr>
            </w:pPr>
            <w:hyperlink r:id="rId43" w:history="1">
              <w:r w:rsidR="003F08F5" w:rsidRPr="003F08F5">
                <w:rPr>
                  <w:rStyle w:val="Hyperlink"/>
                  <w:iCs/>
                </w:rPr>
                <w:t>"Learning is Hanging Out"</w:t>
              </w:r>
            </w:hyperlink>
            <w:r w:rsidR="003F08F5" w:rsidRPr="003F08F5">
              <w:rPr>
                <w:iCs/>
                <w:color w:val="000000"/>
              </w:rPr>
              <w:t xml:space="preserve"> by </w:t>
            </w:r>
            <w:hyperlink r:id="rId44" w:history="1">
              <w:r w:rsidR="003F08F5" w:rsidRPr="003F08F5">
                <w:rPr>
                  <w:rStyle w:val="Hyperlink"/>
                  <w:iCs/>
                </w:rPr>
                <w:t>cogdogblog</w:t>
              </w:r>
            </w:hyperlink>
            <w:r w:rsidR="003F08F5" w:rsidRPr="003F08F5">
              <w:rPr>
                <w:color w:val="000000"/>
              </w:rPr>
              <w:t xml:space="preserve"> </w:t>
            </w:r>
            <w:r w:rsidR="003F08F5" w:rsidRPr="003F08F5">
              <w:rPr>
                <w:iCs/>
                <w:color w:val="000000"/>
              </w:rPr>
              <w:t xml:space="preserve">is licensed under </w:t>
            </w:r>
            <w:hyperlink r:id="rId45" w:history="1">
              <w:r w:rsidR="003F08F5" w:rsidRPr="003F08F5">
                <w:rPr>
                  <w:rStyle w:val="Hyperlink"/>
                  <w:iCs/>
                </w:rPr>
                <w:t>CC BY 2.0 </w:t>
              </w:r>
            </w:hyperlink>
          </w:p>
        </w:tc>
      </w:tr>
      <w:tr w:rsidR="005E1C45" w:rsidRPr="00B2780C" w14:paraId="3181DE79" w14:textId="77777777" w:rsidTr="005E1C45">
        <w:trPr>
          <w:trHeight w:val="414"/>
        </w:trPr>
        <w:tc>
          <w:tcPr>
            <w:tcW w:w="1696" w:type="dxa"/>
          </w:tcPr>
          <w:p w14:paraId="2922536C" w14:textId="7727E1D3" w:rsidR="005E1C45" w:rsidRDefault="00FF3C21" w:rsidP="005E1C45">
            <w:r>
              <w:t xml:space="preserve">Figure 3 </w:t>
            </w:r>
            <w:r w:rsidR="00C935E6">
              <w:t>A s</w:t>
            </w:r>
            <w:r w:rsidRPr="00FF3C21">
              <w:t>ite worker in PPE</w:t>
            </w:r>
          </w:p>
        </w:tc>
        <w:tc>
          <w:tcPr>
            <w:tcW w:w="993" w:type="dxa"/>
          </w:tcPr>
          <w:p w14:paraId="24E72297" w14:textId="2BD8FA39" w:rsidR="005E1C45" w:rsidRDefault="00FF3C21" w:rsidP="005E1C45">
            <w:pPr>
              <w:jc w:val="center"/>
              <w:rPr>
                <w:color w:val="000000"/>
              </w:rPr>
            </w:pPr>
            <w:r>
              <w:rPr>
                <w:color w:val="000000"/>
              </w:rPr>
              <w:t>47</w:t>
            </w:r>
          </w:p>
        </w:tc>
        <w:tc>
          <w:tcPr>
            <w:tcW w:w="6327" w:type="dxa"/>
          </w:tcPr>
          <w:p w14:paraId="5226B1DA" w14:textId="37DDA8D9" w:rsidR="005E1C45" w:rsidRPr="00C36E9C" w:rsidRDefault="00FF3C21" w:rsidP="005E1C45">
            <w:pPr>
              <w:rPr>
                <w:color w:val="000000"/>
              </w:rPr>
            </w:pPr>
            <w:r w:rsidRPr="00FF3C21">
              <w:rPr>
                <w:color w:val="000000"/>
              </w:rPr>
              <w:t>Photo by </w:t>
            </w:r>
            <w:hyperlink r:id="rId46" w:history="1">
              <w:r w:rsidRPr="00FF3C21">
                <w:rPr>
                  <w:rStyle w:val="Hyperlink"/>
                </w:rPr>
                <w:t>Ahsan S.</w:t>
              </w:r>
            </w:hyperlink>
            <w:r w:rsidRPr="00FF3C21">
              <w:rPr>
                <w:color w:val="000000"/>
              </w:rPr>
              <w:t> on </w:t>
            </w:r>
            <w:hyperlink r:id="rId47" w:history="1">
              <w:r w:rsidRPr="00FF3C21">
                <w:rPr>
                  <w:rStyle w:val="Hyperlink"/>
                </w:rPr>
                <w:t>Unsplash</w:t>
              </w:r>
            </w:hyperlink>
            <w:r>
              <w:rPr>
                <w:color w:val="000000"/>
              </w:rPr>
              <w:t xml:space="preserve"> </w:t>
            </w:r>
            <w:r w:rsidRPr="00FD6A12">
              <w:t>under</w:t>
            </w:r>
            <w:r w:rsidRPr="00D548BA">
              <w:rPr>
                <w:rFonts w:ascii="Helvetica" w:hAnsi="Helvetica" w:cs="Helvetica"/>
                <w:color w:val="111111"/>
                <w:sz w:val="21"/>
                <w:szCs w:val="21"/>
                <w:shd w:val="clear" w:color="auto" w:fill="F5F5F5"/>
              </w:rPr>
              <w:t xml:space="preserve"> </w:t>
            </w:r>
            <w:hyperlink r:id="rId48" w:history="1">
              <w:r w:rsidRPr="00FD6A12">
                <w:rPr>
                  <w:rStyle w:val="Hyperlink"/>
                </w:rPr>
                <w:t>Creative Commons CC0</w:t>
              </w:r>
            </w:hyperlink>
          </w:p>
        </w:tc>
      </w:tr>
      <w:tr w:rsidR="005E1C45" w:rsidRPr="00B2780C" w14:paraId="30BE0E73" w14:textId="77777777" w:rsidTr="005E1C45">
        <w:trPr>
          <w:trHeight w:val="414"/>
        </w:trPr>
        <w:tc>
          <w:tcPr>
            <w:tcW w:w="1696" w:type="dxa"/>
          </w:tcPr>
          <w:p w14:paraId="5E409F79" w14:textId="1C72A05A" w:rsidR="005E1C45" w:rsidRPr="00B2780C" w:rsidRDefault="00A53094" w:rsidP="005E1C45">
            <w:r>
              <w:t>Figure 4 Health and safety report</w:t>
            </w:r>
          </w:p>
        </w:tc>
        <w:tc>
          <w:tcPr>
            <w:tcW w:w="993" w:type="dxa"/>
          </w:tcPr>
          <w:p w14:paraId="7032C4CA" w14:textId="68D74804" w:rsidR="005E1C45" w:rsidRPr="00B2780C" w:rsidRDefault="00A53094" w:rsidP="005E1C45">
            <w:pPr>
              <w:jc w:val="center"/>
              <w:rPr>
                <w:color w:val="000000"/>
              </w:rPr>
            </w:pPr>
            <w:r>
              <w:rPr>
                <w:color w:val="000000"/>
              </w:rPr>
              <w:t>56</w:t>
            </w:r>
          </w:p>
        </w:tc>
        <w:tc>
          <w:tcPr>
            <w:tcW w:w="6327" w:type="dxa"/>
          </w:tcPr>
          <w:p w14:paraId="66B45F6F" w14:textId="3E74E11A" w:rsidR="005E1C45" w:rsidRPr="00B2780C" w:rsidRDefault="00A53094" w:rsidP="005E1C45">
            <w:pPr>
              <w:rPr>
                <w:color w:val="000000"/>
              </w:rPr>
            </w:pPr>
            <w:r w:rsidRPr="00A53094">
              <w:rPr>
                <w:color w:val="000000"/>
              </w:rPr>
              <w:t>Image by </w:t>
            </w:r>
            <w:hyperlink r:id="rId49" w:history="1">
              <w:r w:rsidRPr="00A53094">
                <w:rPr>
                  <w:rStyle w:val="Hyperlink"/>
                </w:rPr>
                <w:t>Pete Linforth</w:t>
              </w:r>
            </w:hyperlink>
            <w:r w:rsidRPr="00A53094">
              <w:rPr>
                <w:color w:val="000000"/>
              </w:rPr>
              <w:t> from </w:t>
            </w:r>
            <w:hyperlink r:id="rId50" w:history="1">
              <w:r w:rsidRPr="00A53094">
                <w:rPr>
                  <w:rStyle w:val="Hyperlink"/>
                </w:rPr>
                <w:t>Pixabay</w:t>
              </w:r>
            </w:hyperlink>
            <w:r>
              <w:rPr>
                <w:color w:val="000000"/>
              </w:rPr>
              <w:t xml:space="preserve"> under</w:t>
            </w:r>
            <w:r w:rsidRPr="00A53094">
              <w:t xml:space="preserve"> </w:t>
            </w:r>
            <w:hyperlink r:id="rId51" w:history="1">
              <w:r w:rsidRPr="00A53094">
                <w:rPr>
                  <w:rStyle w:val="Hyperlink"/>
                </w:rPr>
                <w:t>Pixabay License</w:t>
              </w:r>
            </w:hyperlink>
          </w:p>
        </w:tc>
      </w:tr>
    </w:tbl>
    <w:p w14:paraId="75C54EA6" w14:textId="1FBDFBA7" w:rsidR="00C935E6" w:rsidRPr="00C935E6" w:rsidRDefault="00C935E6" w:rsidP="00C935E6">
      <w:pPr>
        <w:pStyle w:val="Body"/>
      </w:pPr>
      <w:r>
        <w:br w:type="page"/>
      </w:r>
    </w:p>
    <w:p w14:paraId="7E117B82" w14:textId="556472F5" w:rsidR="008762E3" w:rsidRDefault="004F5FC4" w:rsidP="008762E3">
      <w:pPr>
        <w:pStyle w:val="Heading1"/>
      </w:pPr>
      <w:r>
        <w:lastRenderedPageBreak/>
        <w:t>Appendi</w:t>
      </w:r>
      <w:r w:rsidR="008762E3">
        <w:t>ces</w:t>
      </w:r>
    </w:p>
    <w:p w14:paraId="7FBC27F4" w14:textId="48EEFE9E" w:rsidR="008762E3" w:rsidRDefault="00C935E6" w:rsidP="008762E3">
      <w:pPr>
        <w:pStyle w:val="Heading2"/>
      </w:pPr>
      <w:r>
        <w:t>Websites</w:t>
      </w:r>
    </w:p>
    <w:p w14:paraId="7055B40C" w14:textId="77777777" w:rsidR="008762E3" w:rsidRDefault="008762E3" w:rsidP="008762E3">
      <w:pPr>
        <w:pStyle w:val="Body"/>
        <w:rPr>
          <w:rStyle w:val="Hyperlink"/>
        </w:rPr>
      </w:pPr>
      <w:r>
        <w:t>Plan2go Org Chart</w:t>
      </w:r>
      <w:r>
        <w:rPr>
          <w:rStyle w:val="Hyperlink"/>
        </w:rPr>
        <w:t xml:space="preserve"> </w:t>
      </w:r>
      <w:hyperlink r:id="rId52" w:history="1">
        <w:r>
          <w:rPr>
            <w:rStyle w:val="Hyperlink"/>
          </w:rPr>
          <w:t>http://plan2go.nctafe.edu.au/assets/document-library/Crew-Folders/People-and-Culture-Crew/Organisational/org-chart.pdf</w:t>
        </w:r>
      </w:hyperlink>
    </w:p>
    <w:p w14:paraId="0189F58D" w14:textId="4FE537AA" w:rsidR="008762E3" w:rsidRDefault="00B624B8" w:rsidP="00EC0BB4">
      <w:pPr>
        <w:pStyle w:val="Body"/>
        <w:rPr>
          <w:rStyle w:val="Hyperlink"/>
        </w:rPr>
      </w:pPr>
      <w:r>
        <w:rPr>
          <w:noProof/>
          <w:lang w:eastAsia="en-AU"/>
        </w:rPr>
        <w:t xml:space="preserve">Safe Work NSW </w:t>
      </w:r>
      <w:hyperlink r:id="rId53" w:history="1">
        <w:r w:rsidRPr="0060767C">
          <w:rPr>
            <w:rStyle w:val="Hyperlink"/>
          </w:rPr>
          <w:t>www.safetystartswithyou.nsw.gov.au</w:t>
        </w:r>
      </w:hyperlink>
      <w:r>
        <w:rPr>
          <w:rStyle w:val="Hyperlink"/>
        </w:rPr>
        <w:t xml:space="preserve"> </w:t>
      </w:r>
    </w:p>
    <w:p w14:paraId="27954B9A" w14:textId="48CE2E07" w:rsidR="00B624B8" w:rsidRDefault="00B624B8" w:rsidP="00B624B8">
      <w:pPr>
        <w:pStyle w:val="Body"/>
        <w:rPr>
          <w:rStyle w:val="Hyperlink"/>
          <w:color w:val="auto"/>
          <w:u w:val="none"/>
        </w:rPr>
      </w:pPr>
      <w:r w:rsidRPr="00B624B8">
        <w:rPr>
          <w:rStyle w:val="Hyperlink"/>
          <w:color w:val="auto"/>
          <w:u w:val="none"/>
        </w:rPr>
        <w:t xml:space="preserve">Safe Work NSW Free stuff </w:t>
      </w:r>
      <w:hyperlink r:id="rId54" w:history="1">
        <w:r w:rsidRPr="00815D68">
          <w:rPr>
            <w:rStyle w:val="Hyperlink"/>
          </w:rPr>
          <w:t>https://www.safetystartswithyou.nsw.gov.au/freestuff2</w:t>
        </w:r>
      </w:hyperlink>
    </w:p>
    <w:p w14:paraId="14BEAAF1" w14:textId="03865CAB" w:rsidR="00B14D7E" w:rsidRPr="00B2780C" w:rsidRDefault="00B14D7E" w:rsidP="00B14D7E">
      <w:pPr>
        <w:pStyle w:val="Body"/>
      </w:pPr>
      <w:r w:rsidRPr="00B2780C">
        <w:t xml:space="preserve">Video: </w:t>
      </w:r>
      <w:r>
        <w:t xml:space="preserve">Consultation at work - The basics </w:t>
      </w:r>
      <w:hyperlink r:id="rId55" w:history="1">
        <w:r>
          <w:rPr>
            <w:rStyle w:val="Hyperlink"/>
          </w:rPr>
          <w:t>https://www.youtube.com/watch?v=7OaLbST0SiI</w:t>
        </w:r>
      </w:hyperlink>
    </w:p>
    <w:p w14:paraId="78636E31" w14:textId="42F5A22C" w:rsidR="00B624B8" w:rsidRDefault="006D2DC5" w:rsidP="00B624B8">
      <w:pPr>
        <w:pStyle w:val="Body"/>
      </w:pPr>
      <w:r w:rsidRPr="006D2DC5">
        <w:t>Plan2go</w:t>
      </w:r>
      <w:r>
        <w:t xml:space="preserve"> </w:t>
      </w:r>
      <w:hyperlink r:id="rId56" w:history="1">
        <w:r w:rsidRPr="00815D68">
          <w:rPr>
            <w:rStyle w:val="Hyperlink"/>
          </w:rPr>
          <w:t>http://plan2go.nctafe.edu.au/assets/document-library/Crew-Folders/People-and-Culture-Crew/Organisational/org-chart.pdf</w:t>
        </w:r>
      </w:hyperlink>
    </w:p>
    <w:p w14:paraId="4E4B059E" w14:textId="01922F8C" w:rsidR="006D2DC5" w:rsidRDefault="00B14D7E" w:rsidP="00B624B8">
      <w:pPr>
        <w:pStyle w:val="Body"/>
      </w:pPr>
      <w:r>
        <w:t xml:space="preserve">Video: </w:t>
      </w:r>
      <w:r w:rsidR="006438FA">
        <w:t xml:space="preserve">Surf Life Saving Australia’s </w:t>
      </w:r>
      <w:r w:rsidR="006438FA" w:rsidRPr="006438FA">
        <w:t>Framework of Risk Control Measures</w:t>
      </w:r>
      <w:r w:rsidR="006438FA">
        <w:t xml:space="preserve"> </w:t>
      </w:r>
      <w:hyperlink r:id="rId57" w:history="1">
        <w:r w:rsidR="006438FA" w:rsidRPr="00815D68">
          <w:rPr>
            <w:rStyle w:val="Hyperlink"/>
          </w:rPr>
          <w:t>https://</w:t>
        </w:r>
        <w:bookmarkStart w:id="98" w:name="_GoBack"/>
        <w:bookmarkEnd w:id="98"/>
        <w:r w:rsidR="006438FA" w:rsidRPr="00815D68">
          <w:rPr>
            <w:rStyle w:val="Hyperlink"/>
          </w:rPr>
          <w:t>www.youtube.com/watch?v=joNzxW3OB0E&amp;t=188s</w:t>
        </w:r>
      </w:hyperlink>
    </w:p>
    <w:sectPr w:rsidR="006D2DC5" w:rsidSect="002651AE">
      <w:headerReference w:type="even" r:id="rId58"/>
      <w:headerReference w:type="default" r:id="rId59"/>
      <w:footerReference w:type="even" r:id="rId60"/>
      <w:footerReference w:type="default" r:id="rId61"/>
      <w:headerReference w:type="first" r:id="rId62"/>
      <w:footerReference w:type="first" r:id="rId63"/>
      <w:pgSz w:w="11906" w:h="16838" w:code="9"/>
      <w:pgMar w:top="1531" w:right="1440" w:bottom="1440" w:left="1440" w:header="567" w:footer="482"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09AA101" w14:textId="77777777" w:rsidR="007D2A3D" w:rsidRDefault="007D2A3D" w:rsidP="00EE3A11">
      <w:r>
        <w:separator/>
      </w:r>
    </w:p>
    <w:p w14:paraId="271F8FDC" w14:textId="77777777" w:rsidR="007D2A3D" w:rsidRDefault="007D2A3D" w:rsidP="00EE3A11"/>
  </w:endnote>
  <w:endnote w:type="continuationSeparator" w:id="0">
    <w:p w14:paraId="7D463D79" w14:textId="77777777" w:rsidR="007D2A3D" w:rsidRDefault="007D2A3D" w:rsidP="00EE3A11">
      <w:r>
        <w:continuationSeparator/>
      </w:r>
    </w:p>
    <w:p w14:paraId="0AB1501C" w14:textId="77777777" w:rsidR="007D2A3D" w:rsidRDefault="007D2A3D" w:rsidP="00EE3A11"/>
  </w:endnote>
  <w:endnote w:type="continuationNotice" w:id="1">
    <w:p w14:paraId="40C46E32" w14:textId="77777777" w:rsidR="0075369B" w:rsidRDefault="0075369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
    <w:tblGrid>
      <w:gridCol w:w="3828"/>
      <w:gridCol w:w="5810"/>
    </w:tblGrid>
    <w:tr w:rsidR="007D2A3D" w:rsidRPr="00D325DD" w14:paraId="578CBED3" w14:textId="77777777" w:rsidTr="00492742">
      <w:trPr>
        <w:cnfStyle w:val="100000000000" w:firstRow="1" w:lastRow="0" w:firstColumn="0" w:lastColumn="0" w:oddVBand="0" w:evenVBand="0" w:oddHBand="0" w:evenHBand="0" w:firstRowFirstColumn="0" w:firstRowLastColumn="0" w:lastRowFirstColumn="0" w:lastRowLastColumn="0"/>
        <w:trHeight w:val="415"/>
      </w:trPr>
      <w:tc>
        <w:tcPr>
          <w:tcW w:w="5000" w:type="pct"/>
          <w:gridSpan w:val="2"/>
          <w:noWrap/>
        </w:tcPr>
        <w:p w14:paraId="392B91FF" w14:textId="77777777" w:rsidR="007D2A3D" w:rsidRPr="00D325DD" w:rsidRDefault="007D2A3D" w:rsidP="00492742">
          <w:pPr>
            <w:pStyle w:val="Footer"/>
            <w:spacing w:before="0"/>
          </w:pPr>
        </w:p>
      </w:tc>
    </w:tr>
    <w:tr w:rsidR="007D2A3D" w:rsidRPr="00D325DD" w14:paraId="0BA72770" w14:textId="77777777" w:rsidTr="00492742">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14:paraId="4D8180AA" w14:textId="77777777" w:rsidR="007D2A3D" w:rsidRPr="00D325DD" w:rsidRDefault="007D2A3D" w:rsidP="00492742">
          <w:pPr>
            <w:pStyle w:val="Footer"/>
            <w:tabs>
              <w:tab w:val="clear" w:pos="4513"/>
              <w:tab w:val="center" w:pos="4500"/>
              <w:tab w:val="right" w:pos="9000"/>
            </w:tabs>
            <w:spacing w:before="0"/>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14:paraId="7C31D5B1" w14:textId="77777777" w:rsidR="007D2A3D" w:rsidRPr="00D325DD" w:rsidRDefault="007D2A3D" w:rsidP="00492742">
          <w:pPr>
            <w:pStyle w:val="Footer"/>
            <w:spacing w:before="0"/>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sidRPr="00416271">
            <w:rPr>
              <w:rFonts w:ascii="Arial" w:eastAsia="Times New Roman" w:hAnsi="Arial" w:cs="Arial"/>
              <w:noProof/>
              <w:color w:val="808080"/>
              <w:sz w:val="18"/>
              <w:szCs w:val="18"/>
            </w:rPr>
            <w:t>15/04/2019</w:t>
          </w:r>
          <w:r>
            <w:rPr>
              <w:rFonts w:ascii="Arial" w:hAnsi="Arial" w:cs="Arial"/>
              <w:color w:val="808080"/>
              <w:sz w:val="18"/>
              <w:szCs w:val="18"/>
            </w:rPr>
            <w:fldChar w:fldCharType="end"/>
          </w:r>
        </w:p>
        <w:p w14:paraId="1EDFE2A3" w14:textId="77777777" w:rsidR="007D2A3D" w:rsidRPr="00D325DD" w:rsidRDefault="007D2A3D" w:rsidP="00492742">
          <w:pPr>
            <w:pStyle w:val="Footer"/>
            <w:spacing w:before="0"/>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14:paraId="0E063A18" w14:textId="77777777" w:rsidR="007D2A3D" w:rsidRDefault="007D2A3D" w:rsidP="00492742">
          <w:pPr>
            <w:pStyle w:val="Footer"/>
            <w:spacing w:before="0"/>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Pr>
              <w:rFonts w:ascii="Arial" w:hAnsi="Arial" w:cs="Arial"/>
              <w:noProof/>
              <w:color w:val="808080"/>
              <w:sz w:val="18"/>
              <w:szCs w:val="18"/>
            </w:rPr>
            <w:t>Document1</w:t>
          </w:r>
          <w:r>
            <w:rPr>
              <w:rFonts w:ascii="Arial" w:hAnsi="Arial" w:cs="Arial"/>
              <w:color w:val="808080"/>
              <w:sz w:val="18"/>
              <w:szCs w:val="18"/>
            </w:rPr>
            <w:fldChar w:fldCharType="end"/>
          </w:r>
        </w:p>
        <w:p w14:paraId="1FEF6B02" w14:textId="0D65B142" w:rsidR="007D2A3D" w:rsidRPr="00D325DD" w:rsidRDefault="007D2A3D" w:rsidP="00492742">
          <w:pPr>
            <w:pStyle w:val="Footer"/>
            <w:spacing w:before="0"/>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sidR="004F5FC4">
            <w:rPr>
              <w:rFonts w:ascii="Arial" w:hAnsi="Arial" w:cs="Arial"/>
              <w:noProof/>
              <w:color w:val="808080"/>
              <w:sz w:val="18"/>
              <w:szCs w:val="18"/>
            </w:rPr>
            <w:t>13/02/2020</w:t>
          </w:r>
          <w:r>
            <w:rPr>
              <w:rFonts w:ascii="Arial" w:hAnsi="Arial" w:cs="Arial"/>
              <w:color w:val="808080"/>
              <w:sz w:val="18"/>
              <w:szCs w:val="18"/>
            </w:rPr>
            <w:fldChar w:fldCharType="end"/>
          </w:r>
        </w:p>
        <w:p w14:paraId="3EE8FFB9" w14:textId="77777777" w:rsidR="007D2A3D" w:rsidRPr="00D325DD" w:rsidRDefault="007D2A3D" w:rsidP="00492742">
          <w:pPr>
            <w:pStyle w:val="Footer"/>
            <w:spacing w:before="0"/>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1</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Pr>
              <w:rFonts w:ascii="Arial" w:hAnsi="Arial" w:cs="Arial"/>
              <w:noProof/>
              <w:color w:val="808080"/>
              <w:sz w:val="18"/>
              <w:szCs w:val="18"/>
            </w:rPr>
            <w:t>3</w:t>
          </w:r>
          <w:r w:rsidRPr="00D325DD">
            <w:rPr>
              <w:rFonts w:ascii="Arial" w:hAnsi="Arial" w:cs="Arial"/>
              <w:color w:val="808080"/>
              <w:sz w:val="18"/>
              <w:szCs w:val="18"/>
            </w:rPr>
            <w:fldChar w:fldCharType="end"/>
          </w:r>
        </w:p>
      </w:tc>
    </w:tr>
  </w:tbl>
  <w:p w14:paraId="26A0B540" w14:textId="77777777" w:rsidR="007D2A3D" w:rsidRPr="00D92C68" w:rsidRDefault="007D2A3D" w:rsidP="00492742">
    <w:pPr>
      <w:pStyle w:val="Foote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D7AEEB" w14:textId="77777777" w:rsidR="007D2A3D" w:rsidRPr="004820C4" w:rsidRDefault="007D2A3D" w:rsidP="0002323C">
    <w:pPr>
      <w:pStyle w:val="Footer-DocumentTitleLeft"/>
    </w:pPr>
    <w:r>
      <w:rPr>
        <w:szCs w:val="14"/>
        <w:lang w:val="en-AU" w:eastAsia="en-AU"/>
      </w:rPr>
      <mc:AlternateContent>
        <mc:Choice Requires="wps">
          <w:drawing>
            <wp:anchor distT="0" distB="0" distL="114300" distR="114300" simplePos="0" relativeHeight="251658242" behindDoc="0" locked="0" layoutInCell="1" allowOverlap="1" wp14:anchorId="4889E3AE" wp14:editId="6CF0743B">
              <wp:simplePos x="0" y="0"/>
              <wp:positionH relativeFrom="column">
                <wp:posOffset>-50800</wp:posOffset>
              </wp:positionH>
              <wp:positionV relativeFrom="paragraph">
                <wp:posOffset>95885</wp:posOffset>
              </wp:positionV>
              <wp:extent cx="662940" cy="314325"/>
              <wp:effectExtent l="0" t="0" r="0" b="952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2C653D" w14:textId="77777777" w:rsidR="007D2A3D" w:rsidRPr="007853F7" w:rsidRDefault="007D2A3D"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5834A089" w14:textId="77777777" w:rsidR="007D2A3D" w:rsidRPr="0091230B" w:rsidRDefault="007D2A3D"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889E3AE" id="_x0000_t202" coordsize="21600,21600" o:spt="202" path="m,l,21600r21600,l21600,xe">
              <v:stroke joinstyle="miter"/>
              <v:path gradientshapeok="t" o:connecttype="rect"/>
            </v:shapetype>
            <v:shape id="Text Box 2" o:spid="_x0000_s1028" type="#_x0000_t202" style="position:absolute;left:0;text-align:left;margin-left:-4pt;margin-top:7.55pt;width:52.2pt;height:24.7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KSswIAALk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YSRoBz16YKNBt3JEkS3P0OsUvO578DMjHIOro6r7O1l+1UjIVUPFlt0oJYeG0QrSC+1N/+zq&#10;hKMtyGb4ICsIQ3dGOqCxVp2tHVQDATq06fHUGptKCYdxHCUELCWYLkNyGc1cBJoeL/dKm3dMdsgu&#10;Mqyg8w6c7u+0scnQ9OhiYwlZ8LZ13W/FswNwnE4gNFy1NpuEa+aPJEjWi/WCeCSK1x4J8ty7KVbE&#10;i4twPssv89UqD3/auCFJG15VTNgwR2GF5M8ad5D4JImTtLRseWXhbEpabTerVqE9BWEX7jsU5MzN&#10;f56GKwJweUEpjEhwGyVeES/mHinIzEvmwcILwuQ2iQOSkLx4TumOC/bvlNCQ4WQGfXR0fsstcN9r&#10;bjTtuIHR0fIuw4uTE02tAteicq01lLfT+qwUNv2nUkC7j412erUSncRqxs0IKFbEG1k9gnKVBGWB&#10;CGHewaKR6jtGA8yODOtvO6oYRu17AepPQmK1atyGzOYRbNS5ZXNuoaIEqAwbjKblykwDatcrvm0g&#10;0vTehLyBF1Nzp+anrA7vDOaDI3WYZXYAne+d19PEXf4CAAD//wMAUEsDBBQABgAIAAAAIQD7Dmhb&#10;3AAAAAcBAAAPAAAAZHJzL2Rvd25yZXYueG1sTI/NTsMwEITvSLyDtUjc2nVRGrUhToVAXEGUH4mb&#10;G2+TiHgdxW4T3p7lBMedGc18W+5m36szjbELbGC11KCI6+A6bgy8vT4uNqBisuxsH5gMfFOEXXV5&#10;UdrChYlf6LxPjZISjoU10KY0FIixbsnbuAwDsXjHMHqb5BwbdKOdpNz3eKN1jt52LAutHei+pfpr&#10;f/IG3p+Onx+Zfm4e/HqYwqyR/RaNub6a725BJZrTXxh+8QUdKmE6hBO7qHoDi428kkRfr0CJv80z&#10;UAcDeZYDViX+569+AAAA//8DAFBLAQItABQABgAIAAAAIQC2gziS/gAAAOEBAAATAAAAAAAAAAAA&#10;AAAAAAAAAABbQ29udGVudF9UeXBlc10ueG1sUEsBAi0AFAAGAAgAAAAhADj9If/WAAAAlAEAAAsA&#10;AAAAAAAAAAAAAAAALwEAAF9yZWxzLy5yZWxzUEsBAi0AFAAGAAgAAAAhACcsopKzAgAAuQUAAA4A&#10;AAAAAAAAAAAAAAAALgIAAGRycy9lMm9Eb2MueG1sUEsBAi0AFAAGAAgAAAAhAPsOaFvcAAAABwEA&#10;AA8AAAAAAAAAAAAAAAAADQUAAGRycy9kb3ducmV2LnhtbFBLBQYAAAAABAAEAPMAAAAWBgAAAAA=&#10;" filled="f" stroked="f">
              <v:textbox>
                <w:txbxContent>
                  <w:p w14:paraId="0E2C653D" w14:textId="77777777" w:rsidR="007D2A3D" w:rsidRPr="007853F7" w:rsidRDefault="007D2A3D"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5834A089" w14:textId="77777777" w:rsidR="007D2A3D" w:rsidRPr="0091230B" w:rsidRDefault="007D2A3D" w:rsidP="00EE3A11"/>
                </w:txbxContent>
              </v:textbox>
            </v:shape>
          </w:pict>
        </mc:Fallback>
      </mc:AlternateContent>
    </w:r>
    <w:r>
      <w:rPr>
        <w:lang w:val="en-AU" w:eastAsia="en-AU"/>
      </w:rPr>
      <mc:AlternateContent>
        <mc:Choice Requires="wps">
          <w:drawing>
            <wp:anchor distT="0" distB="0" distL="114299" distR="114299" simplePos="0" relativeHeight="251658241" behindDoc="0" locked="0" layoutInCell="1" allowOverlap="1" wp14:anchorId="5FA7FC75" wp14:editId="4A8D0C9D">
              <wp:simplePos x="0" y="0"/>
              <wp:positionH relativeFrom="column">
                <wp:posOffset>612139</wp:posOffset>
              </wp:positionH>
              <wp:positionV relativeFrom="paragraph">
                <wp:posOffset>10160</wp:posOffset>
              </wp:positionV>
              <wp:extent cx="0" cy="314325"/>
              <wp:effectExtent l="0" t="0" r="19050" b="9525"/>
              <wp:wrapNone/>
              <wp:docPr id="1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35043D9"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58241;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4vL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4e6yCEn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CNZ4vL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58240" behindDoc="0" locked="0" layoutInCell="1" allowOverlap="1" wp14:anchorId="2029C365" wp14:editId="7D39C3CB">
          <wp:simplePos x="0" y="0"/>
          <wp:positionH relativeFrom="column">
            <wp:posOffset>708025</wp:posOffset>
          </wp:positionH>
          <wp:positionV relativeFrom="paragraph">
            <wp:posOffset>-2540</wp:posOffset>
          </wp:positionV>
          <wp:extent cx="276860" cy="314960"/>
          <wp:effectExtent l="19050" t="0" r="8890" b="0"/>
          <wp:wrapSquare wrapText="bothSides"/>
          <wp:docPr id="119"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58243" behindDoc="0" locked="0" layoutInCell="1" allowOverlap="1" wp14:anchorId="2C19353D" wp14:editId="5E1C2D9D">
              <wp:simplePos x="0" y="0"/>
              <wp:positionH relativeFrom="column">
                <wp:posOffset>40640</wp:posOffset>
              </wp:positionH>
              <wp:positionV relativeFrom="paragraph">
                <wp:posOffset>-50800</wp:posOffset>
              </wp:positionV>
              <wp:extent cx="6067425" cy="635"/>
              <wp:effectExtent l="0" t="0" r="9525" b="37465"/>
              <wp:wrapNone/>
              <wp:docPr id="1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ED364B" id="AutoShape 3" o:spid="_x0000_s1026" type="#_x0000_t32" style="position:absolute;margin-left:3.2pt;margin-top:-4pt;width:477.75pt;height:.0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GX6NwIAAHQEAAAOAAAAZHJzL2Uyb0RvYy54bWysVMGO2jAQvVfqP1i+QxIILBsRVqsEetm2&#10;SLv9AGM7xKpjW7YhoKr/3rEDaGkvVdWLMx573sybec7y6dRJdOTWCa1KnI1TjLiimgm1L/G3t81o&#10;gZHzRDEiteIlPnOHn1YfPyx7U/CJbrVk3CIAUa7oTYlb702RJI62vCNurA1XcNho2xEPW7tPmCU9&#10;oHcymaTpPOm1ZcZqyp0Dbz0c4lXEbxpO/demcdwjWWKozcfVxnUX1mS1JMXeEtMKeimD/EMVHREK&#10;kt6gauIJOljxB1QnqNVON35MdZfophGURw7AJkt/Y/PaEsMjF2iOM7c2uf8HS78ctxYJBrObYqRI&#10;BzN6PngdU6Np6E9vXAHXKrW1gSE9qVfzoul3h5SuWqL2PF5+OxuIzUJEchcSNs5All3/WTO4QwA/&#10;NuvU2C5AQhvQKc7kfJsJP3lEwTlP5w/5ZIYRhbP5dBbxSXENNdb5T1x3KBgldt4SsW99pZWC2Wub&#10;xUTk+OJ8KIwU14CQV+mNkDJKQCrUl3iaPcxigNNSsHAYrkUx8kpadCQgo91+AJWHDvgMvodZml7E&#10;BG6Q3OCOLkh6Q4gl3IFbfVAsltBywtYX2xMhBxuipQpVQEOAxMUatPXjMX1cL9aLfJRP5utRntb1&#10;6HlT5aP5BojU07qq6uxnIJTlRSsY4ypwuuo8y/9OR5cXNyj0pvRb85J79EgRir1+Y9FREUEEg5x2&#10;mp239qoUkHa8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BNoZfo3AgAAdAQAAA4AAAAAAAAAAAAA&#10;AAAALgIAAGRycy9lMm9Eb2MueG1sUEsBAi0AFAAGAAgAAAAhADp69zHdAAAABwEAAA8AAAAAAAAA&#10;AAAAAAAAkQQAAGRycy9kb3ducmV2LnhtbFBLBQYAAAAABAAEAPMAAACbBQAAAAA=&#10;" strokecolor="#bfbfbf [2412]" strokeweight=".25pt"/>
          </w:pict>
        </mc:Fallback>
      </mc:AlternateContent>
    </w:r>
  </w:p>
  <w:p w14:paraId="265E1A7B" w14:textId="77777777" w:rsidR="007D2A3D" w:rsidRDefault="007D2A3D"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032AA180" w14:textId="77777777" w:rsidR="007D2A3D" w:rsidRPr="0006452B" w:rsidRDefault="007D2A3D" w:rsidP="00EE3A11"/>
  <w:p w14:paraId="1582638D" w14:textId="77777777" w:rsidR="007D2A3D" w:rsidRDefault="007D2A3D" w:rsidP="00EE3A11"/>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22E17B" w14:textId="4F02146D" w:rsidR="007D2A3D" w:rsidRDefault="007D2A3D" w:rsidP="00026B24">
    <w:pPr>
      <w:pStyle w:val="Bodyfooter"/>
    </w:pPr>
    <w:r>
      <w:t>Document name: BSBWHS401_SW_1of1</w:t>
    </w:r>
  </w:p>
  <w:p w14:paraId="7E9D037E" w14:textId="17371905" w:rsidR="007D2A3D" w:rsidRDefault="007D2A3D" w:rsidP="00026B24">
    <w:pPr>
      <w:pStyle w:val="Bodyfooter"/>
      <w:rPr>
        <w:noProof/>
      </w:rPr>
    </w:pPr>
    <w:r>
      <w:t>Resource ID: TBS_18_014_BSBWHS401_SW_1of1</w:t>
    </w:r>
    <w:r>
      <w:tab/>
    </w:r>
    <w:r>
      <w:tab/>
    </w:r>
    <w:r w:rsidRPr="008D467A">
      <w:t xml:space="preserve">Page </w:t>
    </w:r>
    <w:r w:rsidRPr="008D467A">
      <w:fldChar w:fldCharType="begin"/>
    </w:r>
    <w:r w:rsidRPr="008D467A">
      <w:instrText xml:space="preserve"> PAGE  \* Arabic  \* MERGEFORMAT </w:instrText>
    </w:r>
    <w:r w:rsidRPr="008D467A">
      <w:fldChar w:fldCharType="separate"/>
    </w:r>
    <w:r w:rsidR="004F5FC4">
      <w:rPr>
        <w:noProof/>
      </w:rPr>
      <w:t>55</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4F5FC4">
      <w:rPr>
        <w:noProof/>
      </w:rPr>
      <w:t>58</w:t>
    </w:r>
    <w:r>
      <w:rPr>
        <w:noProof/>
      </w:rPr>
      <w:fldChar w:fldCharType="end"/>
    </w:r>
  </w:p>
  <w:p w14:paraId="689BFB26" w14:textId="77777777" w:rsidR="007D2A3D" w:rsidRPr="00190738" w:rsidRDefault="007D2A3D" w:rsidP="00026B24">
    <w:pPr>
      <w:pStyle w:val="Bodyfooter"/>
    </w:pPr>
    <w:r>
      <w:rPr>
        <w:rFonts w:cs="Calibri"/>
      </w:rPr>
      <w:t>©</w:t>
    </w:r>
    <w:r>
      <w:t xml:space="preserve"> NSW TAFE Commission</w: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1AA0BD" w14:textId="77777777" w:rsidR="007D2A3D" w:rsidRPr="008D467A" w:rsidRDefault="007D2A3D" w:rsidP="00026B24">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20953D24" w14:textId="77777777" w:rsidR="007D2A3D" w:rsidRPr="008948B1" w:rsidRDefault="007D2A3D" w:rsidP="00026B24">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185756B0" w14:textId="77777777" w:rsidR="007D2A3D" w:rsidRPr="00AA3155" w:rsidRDefault="007D2A3D" w:rsidP="00EE3A11">
    <w:pPr>
      <w:pStyle w:val="Footer"/>
    </w:pPr>
  </w:p>
  <w:p w14:paraId="69A551C9" w14:textId="77777777" w:rsidR="007D2A3D" w:rsidRDefault="007D2A3D" w:rsidP="00EE3A11"/>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EB84308" w14:textId="77777777" w:rsidR="007D2A3D" w:rsidRDefault="007D2A3D" w:rsidP="00EE3A11">
      <w:r>
        <w:separator/>
      </w:r>
    </w:p>
    <w:p w14:paraId="2DF07CD9" w14:textId="77777777" w:rsidR="007D2A3D" w:rsidRDefault="007D2A3D" w:rsidP="00EE3A11"/>
  </w:footnote>
  <w:footnote w:type="continuationSeparator" w:id="0">
    <w:p w14:paraId="55E231F4" w14:textId="77777777" w:rsidR="007D2A3D" w:rsidRDefault="007D2A3D" w:rsidP="00EE3A11">
      <w:r>
        <w:continuationSeparator/>
      </w:r>
    </w:p>
    <w:p w14:paraId="61A32E30" w14:textId="77777777" w:rsidR="007D2A3D" w:rsidRDefault="007D2A3D" w:rsidP="00EE3A11"/>
  </w:footnote>
  <w:footnote w:type="continuationNotice" w:id="1">
    <w:p w14:paraId="557B5472" w14:textId="77777777" w:rsidR="0075369B" w:rsidRDefault="0075369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9F4BA5" w14:textId="77777777" w:rsidR="007D2A3D" w:rsidRDefault="004F5FC4">
    <w:pPr>
      <w:pStyle w:val="Header"/>
    </w:pPr>
    <w:r>
      <w:rPr>
        <w:noProof/>
        <w:lang w:eastAsia="en-AU"/>
      </w:rPr>
      <w:pict w14:anchorId="30DE33A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55" type="#_x0000_t75" style="position:absolute;margin-left:0;margin-top:0;width:595.45pt;height:841.7pt;z-index:-251658235;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E30B18" w14:textId="77777777" w:rsidR="007D2A3D" w:rsidRDefault="004F5FC4">
    <w:pPr>
      <w:pStyle w:val="Header"/>
    </w:pPr>
    <w:r>
      <w:rPr>
        <w:noProof/>
        <w:lang w:eastAsia="en-AU"/>
      </w:rPr>
      <w:pict w14:anchorId="5771A1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5" o:spid="_x0000_s2056" type="#_x0000_t75" style="position:absolute;margin-left:0;margin-top:0;width:595.45pt;height:841.7pt;z-index:-251658234;mso-position-horizontal:center;mso-position-horizontal-relative:margin;mso-position-vertical:center;mso-position-vertical-relative:margin" o:allowincell="f">
          <v:imagedata r:id="rId1" o:title="Skillpoint bg laven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6D924B" w14:textId="77777777" w:rsidR="007D2A3D" w:rsidRDefault="007D2A3D" w:rsidP="00EE3A11">
    <w:r>
      <w:rPr>
        <w:noProof/>
        <w:lang w:eastAsia="en-AU"/>
      </w:rPr>
      <mc:AlternateContent>
        <mc:Choice Requires="wps">
          <w:drawing>
            <wp:anchor distT="0" distB="0" distL="114300" distR="114300" simplePos="0" relativeHeight="251658244" behindDoc="0" locked="0" layoutInCell="1" allowOverlap="1" wp14:anchorId="3D3D7AAC" wp14:editId="7A97DC5E">
              <wp:simplePos x="0" y="0"/>
              <wp:positionH relativeFrom="column">
                <wp:posOffset>-16510</wp:posOffset>
              </wp:positionH>
              <wp:positionV relativeFrom="paragraph">
                <wp:posOffset>180340</wp:posOffset>
              </wp:positionV>
              <wp:extent cx="6067425" cy="635"/>
              <wp:effectExtent l="0" t="0" r="9525" b="37465"/>
              <wp:wrapNone/>
              <wp:docPr id="1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0176D5C"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W3W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IXZwaQk&#10;bmFGzyenQmq08v3ptM3hWin3xjMkF/mqXxT5bpFUZYPlkYXLb1cNsamPiB9C/MZqyHLoPisKdzDg&#10;h2ZdatN6SGgDuoSZXO8zYReHCDjnyXyRTWYRInA2n84CPs5vodpY94mpFnmjiKwzmB8bVyopYfbK&#10;pCERPr9Y5wvD+S3A55Vqx4UIEhASdUU0TR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DItbdY3AgAAdAQAAA4AAAAAAAAAAAAA&#10;AAAALgIAAGRycy9lMm9Eb2MueG1sUEsBAi0AFAAGAAgAAAAhAL423ELdAAAACAEAAA8AAAAAAAAA&#10;AAAAAAAAkQQAAGRycy9kb3ducmV2LnhtbFBLBQYAAAAABAAEAPMAAACbBQAAAAA=&#10;" strokecolor="#bfbfbf [2412]" strokeweight=".25pt"/>
          </w:pict>
        </mc:Fallback>
      </mc:AlternateContent>
    </w:r>
  </w:p>
  <w:p w14:paraId="4592359E" w14:textId="77777777" w:rsidR="007D2A3D" w:rsidRDefault="007D2A3D" w:rsidP="00EE3A11"/>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C51B30" w14:textId="77777777" w:rsidR="007D2A3D" w:rsidRDefault="007D2A3D" w:rsidP="00D8553A">
    <w:pPr>
      <w:pStyle w:val="Header-SectionTitle"/>
    </w:pPr>
    <w:r>
      <w:rPr>
        <w:noProof/>
        <w:lang w:eastAsia="en-AU"/>
      </w:rPr>
      <w:drawing>
        <wp:inline distT="0" distB="0" distL="0" distR="0" wp14:anchorId="2EEDF1B8" wp14:editId="795EE526">
          <wp:extent cx="1591359" cy="397840"/>
          <wp:effectExtent l="0" t="0" r="0" b="254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9B99FE" w14:textId="77777777" w:rsidR="007D2A3D" w:rsidRDefault="007D2A3D" w:rsidP="00EE3A11">
    <w:pPr>
      <w:pStyle w:val="Header"/>
    </w:pPr>
  </w:p>
  <w:p w14:paraId="096F7E5E" w14:textId="77777777" w:rsidR="007D2A3D" w:rsidRDefault="007D2A3D" w:rsidP="00EE3A1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D45C6A0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841244E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614AEFF8"/>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06F661B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72E63D6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4218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FF277F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5E60E0B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9"/>
    <w:multiLevelType w:val="singleLevel"/>
    <w:tmpl w:val="F3905E06"/>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049A3C42"/>
    <w:multiLevelType w:val="hybridMultilevel"/>
    <w:tmpl w:val="084EDF3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 w15:restartNumberingAfterBreak="0">
    <w:nsid w:val="0FEB509D"/>
    <w:multiLevelType w:val="hybridMultilevel"/>
    <w:tmpl w:val="C52CE1D6"/>
    <w:lvl w:ilvl="0" w:tplc="44A4D8E2">
      <w:start w:val="1"/>
      <w:numFmt w:val="bullet"/>
      <w:pStyle w:val="Bullet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13" w15:restartNumberingAfterBreak="0">
    <w:nsid w:val="33AD3DEC"/>
    <w:multiLevelType w:val="hybridMultilevel"/>
    <w:tmpl w:val="5ED460D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3C6E1642"/>
    <w:multiLevelType w:val="hybridMultilevel"/>
    <w:tmpl w:val="5CC0B584"/>
    <w:lvl w:ilvl="0" w:tplc="2196B93E">
      <w:start w:val="1"/>
      <w:numFmt w:val="decimal"/>
      <w:pStyle w:val="Numbering1"/>
      <w:lvlText w:val="%1."/>
      <w:lvlJc w:val="left"/>
      <w:pPr>
        <w:ind w:left="720" w:hanging="360"/>
      </w:pPr>
      <w:rPr>
        <w:rFonts w:hint="default"/>
        <w:b/>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49580766"/>
    <w:multiLevelType w:val="hybridMultilevel"/>
    <w:tmpl w:val="EE001186"/>
    <w:lvl w:ilvl="0" w:tplc="FD0AF520">
      <w:start w:val="1"/>
      <w:numFmt w:val="bullet"/>
      <w:lvlText w:val=""/>
      <w:lvlJc w:val="left"/>
      <w:pPr>
        <w:ind w:left="720" w:hanging="360"/>
      </w:pPr>
      <w:rPr>
        <w:rFonts w:ascii="Symbol" w:hAnsi="Symbol" w:hint="default"/>
        <w:sz w:val="24"/>
        <w:szCs w:val="24"/>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49D0754E"/>
    <w:multiLevelType w:val="hybridMultilevel"/>
    <w:tmpl w:val="71042884"/>
    <w:lvl w:ilvl="0" w:tplc="6800673A">
      <w:start w:val="1"/>
      <w:numFmt w:val="bullet"/>
      <w:pStyle w:val="BulletListLevel1"/>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527402EE"/>
    <w:multiLevelType w:val="hybridMultilevel"/>
    <w:tmpl w:val="89668F5A"/>
    <w:lvl w:ilvl="0" w:tplc="8F72A9B8">
      <w:start w:val="1"/>
      <w:numFmt w:val="bullet"/>
      <w:lvlText w:val=""/>
      <w:lvlJc w:val="left"/>
      <w:pPr>
        <w:ind w:left="720" w:hanging="360"/>
      </w:pPr>
      <w:rPr>
        <w:rFonts w:ascii="Symbol" w:hAnsi="Symbol" w:hint="default"/>
      </w:rPr>
    </w:lvl>
    <w:lvl w:ilvl="1" w:tplc="3B022352">
      <w:start w:val="1"/>
      <w:numFmt w:val="bullet"/>
      <w:pStyle w:val="BulletlistLevel2"/>
      <w:lvlText w:val="o"/>
      <w:lvlJc w:val="left"/>
      <w:pPr>
        <w:ind w:left="1440" w:hanging="360"/>
      </w:pPr>
      <w:rPr>
        <w:rFonts w:ascii="Courier New" w:hAnsi="Courier New" w:cs="Courier New" w:hint="default"/>
      </w:rPr>
    </w:lvl>
    <w:lvl w:ilvl="2" w:tplc="F7FE76D8">
      <w:start w:val="1"/>
      <w:numFmt w:val="bullet"/>
      <w:pStyle w:val="BulletListLevel3"/>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6D6B67C7"/>
    <w:multiLevelType w:val="hybridMultilevel"/>
    <w:tmpl w:val="1DBE4C7A"/>
    <w:lvl w:ilvl="0" w:tplc="CCD8F7CC">
      <w:start w:val="1"/>
      <w:numFmt w:val="bullet"/>
      <w:pStyle w:val="Bullets"/>
      <w:lvlText w:val=""/>
      <w:lvlJc w:val="left"/>
      <w:pPr>
        <w:ind w:left="1854" w:hanging="360"/>
      </w:pPr>
      <w:rPr>
        <w:rFonts w:ascii="Wingdings" w:hAnsi="Wingdings" w:hint="default"/>
      </w:rPr>
    </w:lvl>
    <w:lvl w:ilvl="1" w:tplc="08090003" w:tentative="1">
      <w:start w:val="1"/>
      <w:numFmt w:val="bullet"/>
      <w:lvlText w:val="o"/>
      <w:lvlJc w:val="left"/>
      <w:pPr>
        <w:ind w:left="2574" w:hanging="360"/>
      </w:pPr>
      <w:rPr>
        <w:rFonts w:ascii="Courier New" w:hAnsi="Courier New" w:cs="Courier New" w:hint="default"/>
      </w:rPr>
    </w:lvl>
    <w:lvl w:ilvl="2" w:tplc="08090005" w:tentative="1">
      <w:start w:val="1"/>
      <w:numFmt w:val="bullet"/>
      <w:lvlText w:val=""/>
      <w:lvlJc w:val="left"/>
      <w:pPr>
        <w:ind w:left="3294" w:hanging="360"/>
      </w:pPr>
      <w:rPr>
        <w:rFonts w:ascii="Wingdings" w:hAnsi="Wingdings" w:hint="default"/>
      </w:rPr>
    </w:lvl>
    <w:lvl w:ilvl="3" w:tplc="08090001" w:tentative="1">
      <w:start w:val="1"/>
      <w:numFmt w:val="bullet"/>
      <w:lvlText w:val=""/>
      <w:lvlJc w:val="left"/>
      <w:pPr>
        <w:ind w:left="4014" w:hanging="360"/>
      </w:pPr>
      <w:rPr>
        <w:rFonts w:ascii="Symbol" w:hAnsi="Symbol" w:hint="default"/>
      </w:rPr>
    </w:lvl>
    <w:lvl w:ilvl="4" w:tplc="08090003" w:tentative="1">
      <w:start w:val="1"/>
      <w:numFmt w:val="bullet"/>
      <w:lvlText w:val="o"/>
      <w:lvlJc w:val="left"/>
      <w:pPr>
        <w:ind w:left="4734" w:hanging="360"/>
      </w:pPr>
      <w:rPr>
        <w:rFonts w:ascii="Courier New" w:hAnsi="Courier New" w:cs="Courier New" w:hint="default"/>
      </w:rPr>
    </w:lvl>
    <w:lvl w:ilvl="5" w:tplc="08090005" w:tentative="1">
      <w:start w:val="1"/>
      <w:numFmt w:val="bullet"/>
      <w:lvlText w:val=""/>
      <w:lvlJc w:val="left"/>
      <w:pPr>
        <w:ind w:left="5454" w:hanging="360"/>
      </w:pPr>
      <w:rPr>
        <w:rFonts w:ascii="Wingdings" w:hAnsi="Wingdings" w:hint="default"/>
      </w:rPr>
    </w:lvl>
    <w:lvl w:ilvl="6" w:tplc="08090001" w:tentative="1">
      <w:start w:val="1"/>
      <w:numFmt w:val="bullet"/>
      <w:lvlText w:val=""/>
      <w:lvlJc w:val="left"/>
      <w:pPr>
        <w:ind w:left="6174" w:hanging="360"/>
      </w:pPr>
      <w:rPr>
        <w:rFonts w:ascii="Symbol" w:hAnsi="Symbol" w:hint="default"/>
      </w:rPr>
    </w:lvl>
    <w:lvl w:ilvl="7" w:tplc="08090003" w:tentative="1">
      <w:start w:val="1"/>
      <w:numFmt w:val="bullet"/>
      <w:lvlText w:val="o"/>
      <w:lvlJc w:val="left"/>
      <w:pPr>
        <w:ind w:left="6894" w:hanging="360"/>
      </w:pPr>
      <w:rPr>
        <w:rFonts w:ascii="Courier New" w:hAnsi="Courier New" w:cs="Courier New" w:hint="default"/>
      </w:rPr>
    </w:lvl>
    <w:lvl w:ilvl="8" w:tplc="08090005" w:tentative="1">
      <w:start w:val="1"/>
      <w:numFmt w:val="bullet"/>
      <w:lvlText w:val=""/>
      <w:lvlJc w:val="left"/>
      <w:pPr>
        <w:ind w:left="7614" w:hanging="360"/>
      </w:pPr>
      <w:rPr>
        <w:rFonts w:ascii="Wingdings" w:hAnsi="Wingdings" w:hint="default"/>
      </w:rPr>
    </w:lvl>
  </w:abstractNum>
  <w:num w:numId="1">
    <w:abstractNumId w:val="10"/>
  </w:num>
  <w:num w:numId="2">
    <w:abstractNumId w:val="12"/>
  </w:num>
  <w:num w:numId="3">
    <w:abstractNumId w:val="11"/>
  </w:num>
  <w:num w:numId="4">
    <w:abstractNumId w:val="13"/>
  </w:num>
  <w:num w:numId="5">
    <w:abstractNumId w:val="16"/>
  </w:num>
  <w:num w:numId="6">
    <w:abstractNumId w:val="17"/>
  </w:num>
  <w:num w:numId="7">
    <w:abstractNumId w:val="18"/>
  </w:num>
  <w:num w:numId="8">
    <w:abstractNumId w:val="14"/>
  </w:num>
  <w:num w:numId="9">
    <w:abstractNumId w:val="14"/>
    <w:lvlOverride w:ilvl="0">
      <w:startOverride w:val="1"/>
    </w:lvlOverride>
  </w:num>
  <w:num w:numId="10">
    <w:abstractNumId w:val="14"/>
    <w:lvlOverride w:ilvl="0">
      <w:startOverride w:val="1"/>
    </w:lvlOverride>
  </w:num>
  <w:num w:numId="11">
    <w:abstractNumId w:val="14"/>
    <w:lvlOverride w:ilvl="0">
      <w:startOverride w:val="1"/>
    </w:lvlOverride>
  </w:num>
  <w:num w:numId="12">
    <w:abstractNumId w:val="14"/>
    <w:lvlOverride w:ilvl="0">
      <w:startOverride w:val="1"/>
    </w:lvlOverride>
  </w:num>
  <w:num w:numId="13">
    <w:abstractNumId w:val="14"/>
    <w:lvlOverride w:ilvl="0">
      <w:startOverride w:val="1"/>
    </w:lvlOverride>
  </w:num>
  <w:num w:numId="14">
    <w:abstractNumId w:val="14"/>
    <w:lvlOverride w:ilvl="0">
      <w:startOverride w:val="1"/>
    </w:lvlOverride>
  </w:num>
  <w:num w:numId="15">
    <w:abstractNumId w:val="14"/>
    <w:lvlOverride w:ilvl="0">
      <w:startOverride w:val="1"/>
    </w:lvlOverride>
  </w:num>
  <w:num w:numId="16">
    <w:abstractNumId w:val="14"/>
    <w:lvlOverride w:ilvl="0">
      <w:startOverride w:val="1"/>
    </w:lvlOverride>
  </w:num>
  <w:num w:numId="17">
    <w:abstractNumId w:val="14"/>
    <w:lvlOverride w:ilvl="0">
      <w:startOverride w:val="1"/>
    </w:lvlOverride>
  </w:num>
  <w:num w:numId="18">
    <w:abstractNumId w:val="14"/>
    <w:lvlOverride w:ilvl="0">
      <w:startOverride w:val="1"/>
    </w:lvlOverride>
  </w:num>
  <w:num w:numId="19">
    <w:abstractNumId w:val="14"/>
    <w:lvlOverride w:ilvl="0">
      <w:startOverride w:val="1"/>
    </w:lvlOverride>
  </w:num>
  <w:num w:numId="20">
    <w:abstractNumId w:val="14"/>
    <w:lvlOverride w:ilvl="0">
      <w:startOverride w:val="1"/>
    </w:lvlOverride>
  </w:num>
  <w:num w:numId="21">
    <w:abstractNumId w:val="14"/>
    <w:lvlOverride w:ilvl="0">
      <w:startOverride w:val="1"/>
    </w:lvlOverride>
  </w:num>
  <w:num w:numId="22">
    <w:abstractNumId w:val="14"/>
    <w:lvlOverride w:ilvl="0">
      <w:startOverride w:val="1"/>
    </w:lvlOverride>
  </w:num>
  <w:num w:numId="23">
    <w:abstractNumId w:val="14"/>
    <w:lvlOverride w:ilvl="0">
      <w:startOverride w:val="1"/>
    </w:lvlOverride>
  </w:num>
  <w:num w:numId="24">
    <w:abstractNumId w:val="14"/>
    <w:lvlOverride w:ilvl="0">
      <w:startOverride w:val="1"/>
    </w:lvlOverride>
  </w:num>
  <w:num w:numId="25">
    <w:abstractNumId w:val="14"/>
    <w:lvlOverride w:ilvl="0">
      <w:startOverride w:val="1"/>
    </w:lvlOverride>
  </w:num>
  <w:num w:numId="26">
    <w:abstractNumId w:val="14"/>
    <w:lvlOverride w:ilvl="0">
      <w:startOverride w:val="1"/>
    </w:lvlOverride>
  </w:num>
  <w:num w:numId="27">
    <w:abstractNumId w:val="14"/>
    <w:lvlOverride w:ilvl="0">
      <w:startOverride w:val="1"/>
    </w:lvlOverride>
  </w:num>
  <w:num w:numId="28">
    <w:abstractNumId w:val="14"/>
    <w:lvlOverride w:ilvl="0">
      <w:startOverride w:val="1"/>
    </w:lvlOverride>
  </w:num>
  <w:num w:numId="29">
    <w:abstractNumId w:val="9"/>
  </w:num>
  <w:num w:numId="30">
    <w:abstractNumId w:val="15"/>
  </w:num>
  <w:num w:numId="31">
    <w:abstractNumId w:val="8"/>
  </w:num>
  <w:num w:numId="32">
    <w:abstractNumId w:val="7"/>
  </w:num>
  <w:num w:numId="33">
    <w:abstractNumId w:val="6"/>
  </w:num>
  <w:num w:numId="34">
    <w:abstractNumId w:val="5"/>
  </w:num>
  <w:num w:numId="35">
    <w:abstractNumId w:val="4"/>
  </w:num>
  <w:num w:numId="36">
    <w:abstractNumId w:val="3"/>
  </w:num>
  <w:num w:numId="37">
    <w:abstractNumId w:val="2"/>
  </w:num>
  <w:num w:numId="38">
    <w:abstractNumId w:val="1"/>
  </w:num>
  <w:num w:numId="39">
    <w:abstractNumId w:val="0"/>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removePersonalInformation/>
  <w:removeDateAndTime/>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57"/>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0tDS3MDUwNre0MDcwMDRR0lEKTi0uzszPAykwrQUAZC87OCwAAAA="/>
  </w:docVars>
  <w:rsids>
    <w:rsidRoot w:val="00416271"/>
    <w:rsid w:val="0000018E"/>
    <w:rsid w:val="0000072F"/>
    <w:rsid w:val="00001772"/>
    <w:rsid w:val="00003F7E"/>
    <w:rsid w:val="000049AD"/>
    <w:rsid w:val="00004D9E"/>
    <w:rsid w:val="0001488B"/>
    <w:rsid w:val="0002323C"/>
    <w:rsid w:val="00023E99"/>
    <w:rsid w:val="00024A06"/>
    <w:rsid w:val="00026B24"/>
    <w:rsid w:val="00030ED0"/>
    <w:rsid w:val="000345D7"/>
    <w:rsid w:val="000412DC"/>
    <w:rsid w:val="000443FD"/>
    <w:rsid w:val="0004781A"/>
    <w:rsid w:val="000511D5"/>
    <w:rsid w:val="00052FCE"/>
    <w:rsid w:val="000533A7"/>
    <w:rsid w:val="000605B8"/>
    <w:rsid w:val="00060CC5"/>
    <w:rsid w:val="00063680"/>
    <w:rsid w:val="00064BF3"/>
    <w:rsid w:val="000719FF"/>
    <w:rsid w:val="00073F24"/>
    <w:rsid w:val="00074B39"/>
    <w:rsid w:val="000769AC"/>
    <w:rsid w:val="00077DF8"/>
    <w:rsid w:val="00083062"/>
    <w:rsid w:val="00084567"/>
    <w:rsid w:val="00085C24"/>
    <w:rsid w:val="0009055A"/>
    <w:rsid w:val="00091275"/>
    <w:rsid w:val="0009143F"/>
    <w:rsid w:val="0009535C"/>
    <w:rsid w:val="000953D5"/>
    <w:rsid w:val="000976EE"/>
    <w:rsid w:val="00097CA1"/>
    <w:rsid w:val="000A11A3"/>
    <w:rsid w:val="000A340D"/>
    <w:rsid w:val="000A4F32"/>
    <w:rsid w:val="000A5D60"/>
    <w:rsid w:val="000B14FD"/>
    <w:rsid w:val="000B352D"/>
    <w:rsid w:val="000B551C"/>
    <w:rsid w:val="000C2985"/>
    <w:rsid w:val="000C306C"/>
    <w:rsid w:val="000C71DA"/>
    <w:rsid w:val="000C725D"/>
    <w:rsid w:val="000D074B"/>
    <w:rsid w:val="000D33E9"/>
    <w:rsid w:val="000D6B63"/>
    <w:rsid w:val="000E22FF"/>
    <w:rsid w:val="000E3057"/>
    <w:rsid w:val="000E4609"/>
    <w:rsid w:val="000F15A1"/>
    <w:rsid w:val="000F462B"/>
    <w:rsid w:val="001006AC"/>
    <w:rsid w:val="0010268F"/>
    <w:rsid w:val="001055D0"/>
    <w:rsid w:val="001148AF"/>
    <w:rsid w:val="00114A24"/>
    <w:rsid w:val="0011700D"/>
    <w:rsid w:val="00120535"/>
    <w:rsid w:val="00125ABE"/>
    <w:rsid w:val="001264EE"/>
    <w:rsid w:val="001301DF"/>
    <w:rsid w:val="00134C54"/>
    <w:rsid w:val="0013572C"/>
    <w:rsid w:val="001407E8"/>
    <w:rsid w:val="001411B0"/>
    <w:rsid w:val="00143DEB"/>
    <w:rsid w:val="0014752A"/>
    <w:rsid w:val="00152F10"/>
    <w:rsid w:val="00153983"/>
    <w:rsid w:val="001549E5"/>
    <w:rsid w:val="001558DD"/>
    <w:rsid w:val="001565B8"/>
    <w:rsid w:val="0015747C"/>
    <w:rsid w:val="00157754"/>
    <w:rsid w:val="0015779E"/>
    <w:rsid w:val="001578E8"/>
    <w:rsid w:val="0016422F"/>
    <w:rsid w:val="00164F5E"/>
    <w:rsid w:val="00165E07"/>
    <w:rsid w:val="00167276"/>
    <w:rsid w:val="00171399"/>
    <w:rsid w:val="00171B9C"/>
    <w:rsid w:val="00176402"/>
    <w:rsid w:val="00180BE8"/>
    <w:rsid w:val="00182D13"/>
    <w:rsid w:val="001843BC"/>
    <w:rsid w:val="001905DF"/>
    <w:rsid w:val="00190738"/>
    <w:rsid w:val="0019299C"/>
    <w:rsid w:val="001A6172"/>
    <w:rsid w:val="001B0C35"/>
    <w:rsid w:val="001C1EED"/>
    <w:rsid w:val="001C3671"/>
    <w:rsid w:val="001C6AD8"/>
    <w:rsid w:val="001D405E"/>
    <w:rsid w:val="001D653F"/>
    <w:rsid w:val="00200E96"/>
    <w:rsid w:val="00203A90"/>
    <w:rsid w:val="00204B65"/>
    <w:rsid w:val="002067A7"/>
    <w:rsid w:val="00214286"/>
    <w:rsid w:val="00216371"/>
    <w:rsid w:val="00217FC3"/>
    <w:rsid w:val="00223807"/>
    <w:rsid w:val="00223847"/>
    <w:rsid w:val="00225286"/>
    <w:rsid w:val="00225312"/>
    <w:rsid w:val="0023031D"/>
    <w:rsid w:val="002303B8"/>
    <w:rsid w:val="00230450"/>
    <w:rsid w:val="00243E8B"/>
    <w:rsid w:val="00247F4B"/>
    <w:rsid w:val="00254FC7"/>
    <w:rsid w:val="00261695"/>
    <w:rsid w:val="00263F16"/>
    <w:rsid w:val="002644DD"/>
    <w:rsid w:val="002651AE"/>
    <w:rsid w:val="0026687F"/>
    <w:rsid w:val="00274EFE"/>
    <w:rsid w:val="002754E8"/>
    <w:rsid w:val="0027689F"/>
    <w:rsid w:val="002770ED"/>
    <w:rsid w:val="00283411"/>
    <w:rsid w:val="00284E59"/>
    <w:rsid w:val="002865E4"/>
    <w:rsid w:val="00287388"/>
    <w:rsid w:val="00291A31"/>
    <w:rsid w:val="0029236B"/>
    <w:rsid w:val="00293D3F"/>
    <w:rsid w:val="0029595B"/>
    <w:rsid w:val="002960A9"/>
    <w:rsid w:val="002A5D07"/>
    <w:rsid w:val="002A6286"/>
    <w:rsid w:val="002A6839"/>
    <w:rsid w:val="002B4F39"/>
    <w:rsid w:val="002C501C"/>
    <w:rsid w:val="002C58D4"/>
    <w:rsid w:val="002C663F"/>
    <w:rsid w:val="002C7CD5"/>
    <w:rsid w:val="002D1CAF"/>
    <w:rsid w:val="002D2547"/>
    <w:rsid w:val="002E6EC5"/>
    <w:rsid w:val="002E7660"/>
    <w:rsid w:val="002F175D"/>
    <w:rsid w:val="002F4559"/>
    <w:rsid w:val="002F658E"/>
    <w:rsid w:val="002F7F93"/>
    <w:rsid w:val="00306DDB"/>
    <w:rsid w:val="003077C4"/>
    <w:rsid w:val="00310067"/>
    <w:rsid w:val="003127E4"/>
    <w:rsid w:val="003147ED"/>
    <w:rsid w:val="003224A8"/>
    <w:rsid w:val="00323FB8"/>
    <w:rsid w:val="00326D08"/>
    <w:rsid w:val="00331258"/>
    <w:rsid w:val="00333854"/>
    <w:rsid w:val="0034383D"/>
    <w:rsid w:val="003441EE"/>
    <w:rsid w:val="003467AC"/>
    <w:rsid w:val="00361A93"/>
    <w:rsid w:val="0036322E"/>
    <w:rsid w:val="0036522A"/>
    <w:rsid w:val="00366587"/>
    <w:rsid w:val="00367B65"/>
    <w:rsid w:val="00375012"/>
    <w:rsid w:val="003767C8"/>
    <w:rsid w:val="00377D41"/>
    <w:rsid w:val="00380E52"/>
    <w:rsid w:val="00393D00"/>
    <w:rsid w:val="00395EFA"/>
    <w:rsid w:val="00397C43"/>
    <w:rsid w:val="00397DDD"/>
    <w:rsid w:val="003A7CE2"/>
    <w:rsid w:val="003B63FF"/>
    <w:rsid w:val="003B75F3"/>
    <w:rsid w:val="003C0972"/>
    <w:rsid w:val="003C65C7"/>
    <w:rsid w:val="003C7843"/>
    <w:rsid w:val="003D29E1"/>
    <w:rsid w:val="003D3CA3"/>
    <w:rsid w:val="003D5701"/>
    <w:rsid w:val="003E4ECA"/>
    <w:rsid w:val="003E5173"/>
    <w:rsid w:val="003E54E7"/>
    <w:rsid w:val="003E55C2"/>
    <w:rsid w:val="003E798C"/>
    <w:rsid w:val="003F08F5"/>
    <w:rsid w:val="003F736A"/>
    <w:rsid w:val="003F7B06"/>
    <w:rsid w:val="00400E63"/>
    <w:rsid w:val="00410737"/>
    <w:rsid w:val="00413C95"/>
    <w:rsid w:val="004140A6"/>
    <w:rsid w:val="004159E7"/>
    <w:rsid w:val="00416271"/>
    <w:rsid w:val="00416A8C"/>
    <w:rsid w:val="004228FD"/>
    <w:rsid w:val="004238CB"/>
    <w:rsid w:val="00423D70"/>
    <w:rsid w:val="00425542"/>
    <w:rsid w:val="00427D81"/>
    <w:rsid w:val="004334C4"/>
    <w:rsid w:val="00434416"/>
    <w:rsid w:val="00440947"/>
    <w:rsid w:val="004411B4"/>
    <w:rsid w:val="00442E3E"/>
    <w:rsid w:val="0044394F"/>
    <w:rsid w:val="00447158"/>
    <w:rsid w:val="00451A60"/>
    <w:rsid w:val="00452C97"/>
    <w:rsid w:val="0045388A"/>
    <w:rsid w:val="0045664F"/>
    <w:rsid w:val="004607A4"/>
    <w:rsid w:val="00472E82"/>
    <w:rsid w:val="00475B11"/>
    <w:rsid w:val="00475FDD"/>
    <w:rsid w:val="00477518"/>
    <w:rsid w:val="00492216"/>
    <w:rsid w:val="00492742"/>
    <w:rsid w:val="00494A2B"/>
    <w:rsid w:val="00494D52"/>
    <w:rsid w:val="004A0054"/>
    <w:rsid w:val="004A077E"/>
    <w:rsid w:val="004A2599"/>
    <w:rsid w:val="004A4854"/>
    <w:rsid w:val="004B64B7"/>
    <w:rsid w:val="004C0DC5"/>
    <w:rsid w:val="004C0DE3"/>
    <w:rsid w:val="004C2052"/>
    <w:rsid w:val="004C30D1"/>
    <w:rsid w:val="004C3182"/>
    <w:rsid w:val="004C3400"/>
    <w:rsid w:val="004D2CA6"/>
    <w:rsid w:val="004F0644"/>
    <w:rsid w:val="004F1663"/>
    <w:rsid w:val="004F5FC4"/>
    <w:rsid w:val="004F6302"/>
    <w:rsid w:val="004F6959"/>
    <w:rsid w:val="0050408C"/>
    <w:rsid w:val="0050435E"/>
    <w:rsid w:val="00506619"/>
    <w:rsid w:val="005073DA"/>
    <w:rsid w:val="00511B14"/>
    <w:rsid w:val="005123A9"/>
    <w:rsid w:val="0051262A"/>
    <w:rsid w:val="005133B9"/>
    <w:rsid w:val="00513706"/>
    <w:rsid w:val="00514E0D"/>
    <w:rsid w:val="00517079"/>
    <w:rsid w:val="0051759C"/>
    <w:rsid w:val="00524AC8"/>
    <w:rsid w:val="0052771D"/>
    <w:rsid w:val="00530092"/>
    <w:rsid w:val="005319C2"/>
    <w:rsid w:val="00545B21"/>
    <w:rsid w:val="00546736"/>
    <w:rsid w:val="00546E02"/>
    <w:rsid w:val="00552245"/>
    <w:rsid w:val="00557A3B"/>
    <w:rsid w:val="00557C2A"/>
    <w:rsid w:val="005610BA"/>
    <w:rsid w:val="00563F2B"/>
    <w:rsid w:val="00565227"/>
    <w:rsid w:val="00565A11"/>
    <w:rsid w:val="0057536A"/>
    <w:rsid w:val="0057567E"/>
    <w:rsid w:val="0057637D"/>
    <w:rsid w:val="005922CB"/>
    <w:rsid w:val="0059303C"/>
    <w:rsid w:val="005948A0"/>
    <w:rsid w:val="0059669B"/>
    <w:rsid w:val="005975C2"/>
    <w:rsid w:val="005A1989"/>
    <w:rsid w:val="005A22AC"/>
    <w:rsid w:val="005A2FFA"/>
    <w:rsid w:val="005A33C4"/>
    <w:rsid w:val="005A4FF5"/>
    <w:rsid w:val="005B4246"/>
    <w:rsid w:val="005B51AF"/>
    <w:rsid w:val="005C5DA1"/>
    <w:rsid w:val="005D1215"/>
    <w:rsid w:val="005D268B"/>
    <w:rsid w:val="005D3BDD"/>
    <w:rsid w:val="005D43E9"/>
    <w:rsid w:val="005E1C45"/>
    <w:rsid w:val="005E3B64"/>
    <w:rsid w:val="005E3FF4"/>
    <w:rsid w:val="005F0730"/>
    <w:rsid w:val="00601DBD"/>
    <w:rsid w:val="0060253E"/>
    <w:rsid w:val="00604B87"/>
    <w:rsid w:val="00605A5E"/>
    <w:rsid w:val="00617141"/>
    <w:rsid w:val="006174B3"/>
    <w:rsid w:val="00623781"/>
    <w:rsid w:val="006309BB"/>
    <w:rsid w:val="00637608"/>
    <w:rsid w:val="00641850"/>
    <w:rsid w:val="006438FA"/>
    <w:rsid w:val="00645E36"/>
    <w:rsid w:val="00651CAF"/>
    <w:rsid w:val="006523E1"/>
    <w:rsid w:val="0065672E"/>
    <w:rsid w:val="00660D69"/>
    <w:rsid w:val="00662576"/>
    <w:rsid w:val="00664079"/>
    <w:rsid w:val="006643A8"/>
    <w:rsid w:val="00664DFC"/>
    <w:rsid w:val="00665978"/>
    <w:rsid w:val="00665981"/>
    <w:rsid w:val="00672684"/>
    <w:rsid w:val="0067748A"/>
    <w:rsid w:val="00677D3E"/>
    <w:rsid w:val="00682A05"/>
    <w:rsid w:val="006854DC"/>
    <w:rsid w:val="006862CE"/>
    <w:rsid w:val="00691E4B"/>
    <w:rsid w:val="00695838"/>
    <w:rsid w:val="00696847"/>
    <w:rsid w:val="0069708D"/>
    <w:rsid w:val="006A0DC9"/>
    <w:rsid w:val="006A1301"/>
    <w:rsid w:val="006A155B"/>
    <w:rsid w:val="006A4C07"/>
    <w:rsid w:val="006A768C"/>
    <w:rsid w:val="006B36F7"/>
    <w:rsid w:val="006B43E4"/>
    <w:rsid w:val="006C5973"/>
    <w:rsid w:val="006D1E1F"/>
    <w:rsid w:val="006D2DC5"/>
    <w:rsid w:val="006E25B8"/>
    <w:rsid w:val="006E455D"/>
    <w:rsid w:val="006E4C39"/>
    <w:rsid w:val="006E6428"/>
    <w:rsid w:val="006E705A"/>
    <w:rsid w:val="006E70F9"/>
    <w:rsid w:val="006F02DF"/>
    <w:rsid w:val="007011D1"/>
    <w:rsid w:val="007037D1"/>
    <w:rsid w:val="00703BF8"/>
    <w:rsid w:val="00704070"/>
    <w:rsid w:val="007100BB"/>
    <w:rsid w:val="007103F5"/>
    <w:rsid w:val="00713C9A"/>
    <w:rsid w:val="0071569A"/>
    <w:rsid w:val="00722307"/>
    <w:rsid w:val="007318E1"/>
    <w:rsid w:val="00735668"/>
    <w:rsid w:val="0075078B"/>
    <w:rsid w:val="0075092D"/>
    <w:rsid w:val="00752DDC"/>
    <w:rsid w:val="0075369B"/>
    <w:rsid w:val="00753CC1"/>
    <w:rsid w:val="00757252"/>
    <w:rsid w:val="007605FA"/>
    <w:rsid w:val="00761BD8"/>
    <w:rsid w:val="00763ACB"/>
    <w:rsid w:val="00765A60"/>
    <w:rsid w:val="00767C20"/>
    <w:rsid w:val="00771AEF"/>
    <w:rsid w:val="00771D36"/>
    <w:rsid w:val="00771EC9"/>
    <w:rsid w:val="0077599D"/>
    <w:rsid w:val="00784480"/>
    <w:rsid w:val="00786D53"/>
    <w:rsid w:val="00790821"/>
    <w:rsid w:val="00792BB9"/>
    <w:rsid w:val="007A7615"/>
    <w:rsid w:val="007B10F4"/>
    <w:rsid w:val="007B2FFE"/>
    <w:rsid w:val="007B420B"/>
    <w:rsid w:val="007B6EB2"/>
    <w:rsid w:val="007C5A37"/>
    <w:rsid w:val="007C6867"/>
    <w:rsid w:val="007D2A3D"/>
    <w:rsid w:val="007D38BA"/>
    <w:rsid w:val="007D40AA"/>
    <w:rsid w:val="007D5E2B"/>
    <w:rsid w:val="007E018E"/>
    <w:rsid w:val="007E0246"/>
    <w:rsid w:val="007E0308"/>
    <w:rsid w:val="007E6500"/>
    <w:rsid w:val="007E754A"/>
    <w:rsid w:val="008111DF"/>
    <w:rsid w:val="0081496E"/>
    <w:rsid w:val="00814AAB"/>
    <w:rsid w:val="00814CDB"/>
    <w:rsid w:val="00827436"/>
    <w:rsid w:val="00827589"/>
    <w:rsid w:val="0082790D"/>
    <w:rsid w:val="008339E8"/>
    <w:rsid w:val="008351DE"/>
    <w:rsid w:val="00840418"/>
    <w:rsid w:val="00841239"/>
    <w:rsid w:val="00843FBD"/>
    <w:rsid w:val="00851DEA"/>
    <w:rsid w:val="00853B81"/>
    <w:rsid w:val="00861E1D"/>
    <w:rsid w:val="00863CEE"/>
    <w:rsid w:val="00864021"/>
    <w:rsid w:val="00867768"/>
    <w:rsid w:val="00875984"/>
    <w:rsid w:val="008762E3"/>
    <w:rsid w:val="008822FA"/>
    <w:rsid w:val="00883519"/>
    <w:rsid w:val="008837AA"/>
    <w:rsid w:val="00886864"/>
    <w:rsid w:val="0088711D"/>
    <w:rsid w:val="0089381D"/>
    <w:rsid w:val="008948B1"/>
    <w:rsid w:val="008965CC"/>
    <w:rsid w:val="00896AF2"/>
    <w:rsid w:val="008A1BF8"/>
    <w:rsid w:val="008A2C8C"/>
    <w:rsid w:val="008A4500"/>
    <w:rsid w:val="008A535F"/>
    <w:rsid w:val="008A5B08"/>
    <w:rsid w:val="008A679F"/>
    <w:rsid w:val="008A6997"/>
    <w:rsid w:val="008A769F"/>
    <w:rsid w:val="008C20F4"/>
    <w:rsid w:val="008C5599"/>
    <w:rsid w:val="008D0C2C"/>
    <w:rsid w:val="008D4203"/>
    <w:rsid w:val="008E161B"/>
    <w:rsid w:val="008F0349"/>
    <w:rsid w:val="008F4237"/>
    <w:rsid w:val="008F6145"/>
    <w:rsid w:val="008F70D2"/>
    <w:rsid w:val="008F720C"/>
    <w:rsid w:val="00901984"/>
    <w:rsid w:val="00902B18"/>
    <w:rsid w:val="0090302A"/>
    <w:rsid w:val="00903223"/>
    <w:rsid w:val="0090704D"/>
    <w:rsid w:val="00907709"/>
    <w:rsid w:val="00914C64"/>
    <w:rsid w:val="00920658"/>
    <w:rsid w:val="00922952"/>
    <w:rsid w:val="009234A3"/>
    <w:rsid w:val="00923555"/>
    <w:rsid w:val="009238B3"/>
    <w:rsid w:val="0092433D"/>
    <w:rsid w:val="00924E70"/>
    <w:rsid w:val="00925D9E"/>
    <w:rsid w:val="00925DA3"/>
    <w:rsid w:val="00926168"/>
    <w:rsid w:val="00927086"/>
    <w:rsid w:val="00933CC8"/>
    <w:rsid w:val="0093455F"/>
    <w:rsid w:val="0093654B"/>
    <w:rsid w:val="00936623"/>
    <w:rsid w:val="00943001"/>
    <w:rsid w:val="00943948"/>
    <w:rsid w:val="00945E53"/>
    <w:rsid w:val="0095011A"/>
    <w:rsid w:val="009540E1"/>
    <w:rsid w:val="00954C78"/>
    <w:rsid w:val="00957DA0"/>
    <w:rsid w:val="0096208E"/>
    <w:rsid w:val="00963763"/>
    <w:rsid w:val="00971223"/>
    <w:rsid w:val="009733C0"/>
    <w:rsid w:val="009765EA"/>
    <w:rsid w:val="009771AE"/>
    <w:rsid w:val="009812FD"/>
    <w:rsid w:val="00983E69"/>
    <w:rsid w:val="00987D2F"/>
    <w:rsid w:val="00990C07"/>
    <w:rsid w:val="00992EED"/>
    <w:rsid w:val="00993A2B"/>
    <w:rsid w:val="00996C34"/>
    <w:rsid w:val="009A0143"/>
    <w:rsid w:val="009A2961"/>
    <w:rsid w:val="009A4A68"/>
    <w:rsid w:val="009A55AA"/>
    <w:rsid w:val="009A55B9"/>
    <w:rsid w:val="009A7983"/>
    <w:rsid w:val="009B4002"/>
    <w:rsid w:val="009B53E1"/>
    <w:rsid w:val="009C3DED"/>
    <w:rsid w:val="009D489D"/>
    <w:rsid w:val="009D4F41"/>
    <w:rsid w:val="009D757C"/>
    <w:rsid w:val="009E6BF0"/>
    <w:rsid w:val="009E75AE"/>
    <w:rsid w:val="009F7129"/>
    <w:rsid w:val="009F76D0"/>
    <w:rsid w:val="00A00949"/>
    <w:rsid w:val="00A01890"/>
    <w:rsid w:val="00A0629B"/>
    <w:rsid w:val="00A1105F"/>
    <w:rsid w:val="00A305EB"/>
    <w:rsid w:val="00A3522D"/>
    <w:rsid w:val="00A42A11"/>
    <w:rsid w:val="00A4365D"/>
    <w:rsid w:val="00A45A4A"/>
    <w:rsid w:val="00A50545"/>
    <w:rsid w:val="00A52A37"/>
    <w:rsid w:val="00A53094"/>
    <w:rsid w:val="00A55BC0"/>
    <w:rsid w:val="00A569DB"/>
    <w:rsid w:val="00A577D5"/>
    <w:rsid w:val="00A630CE"/>
    <w:rsid w:val="00A654DC"/>
    <w:rsid w:val="00A65A50"/>
    <w:rsid w:val="00A6672C"/>
    <w:rsid w:val="00A75F20"/>
    <w:rsid w:val="00A8079C"/>
    <w:rsid w:val="00A80B72"/>
    <w:rsid w:val="00A848C5"/>
    <w:rsid w:val="00A86686"/>
    <w:rsid w:val="00A86F85"/>
    <w:rsid w:val="00A91C50"/>
    <w:rsid w:val="00AA3155"/>
    <w:rsid w:val="00AA6867"/>
    <w:rsid w:val="00AA79A1"/>
    <w:rsid w:val="00AB2B3F"/>
    <w:rsid w:val="00AC0A3F"/>
    <w:rsid w:val="00AC0C84"/>
    <w:rsid w:val="00AC5F03"/>
    <w:rsid w:val="00AC6A49"/>
    <w:rsid w:val="00AC6C1B"/>
    <w:rsid w:val="00AD4A88"/>
    <w:rsid w:val="00AD6C67"/>
    <w:rsid w:val="00AE6676"/>
    <w:rsid w:val="00AF0AA2"/>
    <w:rsid w:val="00AF1525"/>
    <w:rsid w:val="00AF3F94"/>
    <w:rsid w:val="00AF7F7F"/>
    <w:rsid w:val="00B010E0"/>
    <w:rsid w:val="00B0549A"/>
    <w:rsid w:val="00B07F4D"/>
    <w:rsid w:val="00B14D7E"/>
    <w:rsid w:val="00B166E8"/>
    <w:rsid w:val="00B1735C"/>
    <w:rsid w:val="00B24AAA"/>
    <w:rsid w:val="00B25EFD"/>
    <w:rsid w:val="00B368B6"/>
    <w:rsid w:val="00B37DBF"/>
    <w:rsid w:val="00B450B8"/>
    <w:rsid w:val="00B46014"/>
    <w:rsid w:val="00B538AD"/>
    <w:rsid w:val="00B624B8"/>
    <w:rsid w:val="00B65D0C"/>
    <w:rsid w:val="00B7127A"/>
    <w:rsid w:val="00B71A2C"/>
    <w:rsid w:val="00B75454"/>
    <w:rsid w:val="00B7784F"/>
    <w:rsid w:val="00B82ED0"/>
    <w:rsid w:val="00B8300C"/>
    <w:rsid w:val="00B8519F"/>
    <w:rsid w:val="00B90E5B"/>
    <w:rsid w:val="00B9442B"/>
    <w:rsid w:val="00BA0812"/>
    <w:rsid w:val="00BA1863"/>
    <w:rsid w:val="00BA1D72"/>
    <w:rsid w:val="00BA5A54"/>
    <w:rsid w:val="00BB19B1"/>
    <w:rsid w:val="00BB452E"/>
    <w:rsid w:val="00BB5E52"/>
    <w:rsid w:val="00BB72B1"/>
    <w:rsid w:val="00BC0FFD"/>
    <w:rsid w:val="00BC1A72"/>
    <w:rsid w:val="00BC4A21"/>
    <w:rsid w:val="00BD2D7B"/>
    <w:rsid w:val="00BD6F4D"/>
    <w:rsid w:val="00BE3E39"/>
    <w:rsid w:val="00BE592F"/>
    <w:rsid w:val="00BF3524"/>
    <w:rsid w:val="00BF7BA3"/>
    <w:rsid w:val="00BF7D14"/>
    <w:rsid w:val="00C0158B"/>
    <w:rsid w:val="00C020CE"/>
    <w:rsid w:val="00C03F55"/>
    <w:rsid w:val="00C12376"/>
    <w:rsid w:val="00C12AFB"/>
    <w:rsid w:val="00C13316"/>
    <w:rsid w:val="00C20023"/>
    <w:rsid w:val="00C218CB"/>
    <w:rsid w:val="00C2210D"/>
    <w:rsid w:val="00C36B36"/>
    <w:rsid w:val="00C37CA1"/>
    <w:rsid w:val="00C43C25"/>
    <w:rsid w:val="00C47E3A"/>
    <w:rsid w:val="00C47EDE"/>
    <w:rsid w:val="00C5057F"/>
    <w:rsid w:val="00C50E88"/>
    <w:rsid w:val="00C66500"/>
    <w:rsid w:val="00C66762"/>
    <w:rsid w:val="00C671D2"/>
    <w:rsid w:val="00C740EC"/>
    <w:rsid w:val="00C74DE5"/>
    <w:rsid w:val="00C77D85"/>
    <w:rsid w:val="00C80989"/>
    <w:rsid w:val="00C80EC4"/>
    <w:rsid w:val="00C82782"/>
    <w:rsid w:val="00C878C9"/>
    <w:rsid w:val="00C935E6"/>
    <w:rsid w:val="00C93EF0"/>
    <w:rsid w:val="00CA6D0C"/>
    <w:rsid w:val="00CB3185"/>
    <w:rsid w:val="00CC4548"/>
    <w:rsid w:val="00CC4677"/>
    <w:rsid w:val="00CC5867"/>
    <w:rsid w:val="00CC6040"/>
    <w:rsid w:val="00CC65E1"/>
    <w:rsid w:val="00CD2765"/>
    <w:rsid w:val="00CD2841"/>
    <w:rsid w:val="00CD30F1"/>
    <w:rsid w:val="00CD567D"/>
    <w:rsid w:val="00CD5ECD"/>
    <w:rsid w:val="00CD608C"/>
    <w:rsid w:val="00CD671D"/>
    <w:rsid w:val="00CE7670"/>
    <w:rsid w:val="00CF0F06"/>
    <w:rsid w:val="00CF1221"/>
    <w:rsid w:val="00D0032D"/>
    <w:rsid w:val="00D03A8B"/>
    <w:rsid w:val="00D05E63"/>
    <w:rsid w:val="00D14C3C"/>
    <w:rsid w:val="00D16305"/>
    <w:rsid w:val="00D230E6"/>
    <w:rsid w:val="00D237D0"/>
    <w:rsid w:val="00D23D3A"/>
    <w:rsid w:val="00D31321"/>
    <w:rsid w:val="00D32B0B"/>
    <w:rsid w:val="00D33504"/>
    <w:rsid w:val="00D427F7"/>
    <w:rsid w:val="00D50ED7"/>
    <w:rsid w:val="00D52097"/>
    <w:rsid w:val="00D52C9D"/>
    <w:rsid w:val="00D548BA"/>
    <w:rsid w:val="00D601B3"/>
    <w:rsid w:val="00D604CE"/>
    <w:rsid w:val="00D617EF"/>
    <w:rsid w:val="00D61C8F"/>
    <w:rsid w:val="00D63D05"/>
    <w:rsid w:val="00D701C4"/>
    <w:rsid w:val="00D70745"/>
    <w:rsid w:val="00D70EF8"/>
    <w:rsid w:val="00D71C85"/>
    <w:rsid w:val="00D73C7D"/>
    <w:rsid w:val="00D748D3"/>
    <w:rsid w:val="00D7688F"/>
    <w:rsid w:val="00D8232C"/>
    <w:rsid w:val="00D84A9F"/>
    <w:rsid w:val="00D85073"/>
    <w:rsid w:val="00D8553A"/>
    <w:rsid w:val="00D85D73"/>
    <w:rsid w:val="00D86E90"/>
    <w:rsid w:val="00D87E55"/>
    <w:rsid w:val="00D908AF"/>
    <w:rsid w:val="00D91FD7"/>
    <w:rsid w:val="00D9210D"/>
    <w:rsid w:val="00D92D2E"/>
    <w:rsid w:val="00D92FA7"/>
    <w:rsid w:val="00D94F80"/>
    <w:rsid w:val="00D954C1"/>
    <w:rsid w:val="00D959F5"/>
    <w:rsid w:val="00D95F7E"/>
    <w:rsid w:val="00D97AC3"/>
    <w:rsid w:val="00DA0285"/>
    <w:rsid w:val="00DA15E9"/>
    <w:rsid w:val="00DA2486"/>
    <w:rsid w:val="00DA445B"/>
    <w:rsid w:val="00DA65A7"/>
    <w:rsid w:val="00DB1321"/>
    <w:rsid w:val="00DB39AF"/>
    <w:rsid w:val="00DB4628"/>
    <w:rsid w:val="00DB51D4"/>
    <w:rsid w:val="00DB5FB6"/>
    <w:rsid w:val="00DB78EF"/>
    <w:rsid w:val="00DC1EB7"/>
    <w:rsid w:val="00DC2E6E"/>
    <w:rsid w:val="00DC4854"/>
    <w:rsid w:val="00DC4F8B"/>
    <w:rsid w:val="00DC7DC4"/>
    <w:rsid w:val="00DD0BBE"/>
    <w:rsid w:val="00DD0E82"/>
    <w:rsid w:val="00DD339E"/>
    <w:rsid w:val="00DD5D6C"/>
    <w:rsid w:val="00DE1B04"/>
    <w:rsid w:val="00DE3FD4"/>
    <w:rsid w:val="00DF2AB9"/>
    <w:rsid w:val="00E0424A"/>
    <w:rsid w:val="00E058B0"/>
    <w:rsid w:val="00E12AA6"/>
    <w:rsid w:val="00E13153"/>
    <w:rsid w:val="00E23A6F"/>
    <w:rsid w:val="00E27DFD"/>
    <w:rsid w:val="00E34AFE"/>
    <w:rsid w:val="00E45188"/>
    <w:rsid w:val="00E46AD2"/>
    <w:rsid w:val="00E478F4"/>
    <w:rsid w:val="00E50600"/>
    <w:rsid w:val="00E51638"/>
    <w:rsid w:val="00E51794"/>
    <w:rsid w:val="00E51946"/>
    <w:rsid w:val="00E548EC"/>
    <w:rsid w:val="00E55C2E"/>
    <w:rsid w:val="00E60CB0"/>
    <w:rsid w:val="00E623D1"/>
    <w:rsid w:val="00E64726"/>
    <w:rsid w:val="00E66E91"/>
    <w:rsid w:val="00E774D5"/>
    <w:rsid w:val="00E776B7"/>
    <w:rsid w:val="00E81811"/>
    <w:rsid w:val="00E8225E"/>
    <w:rsid w:val="00E82B30"/>
    <w:rsid w:val="00E85811"/>
    <w:rsid w:val="00E865EB"/>
    <w:rsid w:val="00E91B13"/>
    <w:rsid w:val="00E96CC2"/>
    <w:rsid w:val="00EA0E00"/>
    <w:rsid w:val="00EA44E8"/>
    <w:rsid w:val="00EA6FC6"/>
    <w:rsid w:val="00EB5439"/>
    <w:rsid w:val="00EB691F"/>
    <w:rsid w:val="00EB6D5D"/>
    <w:rsid w:val="00EC06F4"/>
    <w:rsid w:val="00EC0B91"/>
    <w:rsid w:val="00EC0BB4"/>
    <w:rsid w:val="00EC5433"/>
    <w:rsid w:val="00EC624B"/>
    <w:rsid w:val="00EC6ED2"/>
    <w:rsid w:val="00ED7279"/>
    <w:rsid w:val="00EE2256"/>
    <w:rsid w:val="00EE3A11"/>
    <w:rsid w:val="00EE5C94"/>
    <w:rsid w:val="00EE63C1"/>
    <w:rsid w:val="00EF0787"/>
    <w:rsid w:val="00F029E0"/>
    <w:rsid w:val="00F0486D"/>
    <w:rsid w:val="00F04D99"/>
    <w:rsid w:val="00F07639"/>
    <w:rsid w:val="00F07C45"/>
    <w:rsid w:val="00F10908"/>
    <w:rsid w:val="00F14C14"/>
    <w:rsid w:val="00F2128A"/>
    <w:rsid w:val="00F23C17"/>
    <w:rsid w:val="00F31331"/>
    <w:rsid w:val="00F36EBF"/>
    <w:rsid w:val="00F37D27"/>
    <w:rsid w:val="00F54E2D"/>
    <w:rsid w:val="00F5598B"/>
    <w:rsid w:val="00F56CDA"/>
    <w:rsid w:val="00F577E0"/>
    <w:rsid w:val="00F57D76"/>
    <w:rsid w:val="00F62FA8"/>
    <w:rsid w:val="00F64646"/>
    <w:rsid w:val="00F6786A"/>
    <w:rsid w:val="00F706F0"/>
    <w:rsid w:val="00F728F4"/>
    <w:rsid w:val="00F731D6"/>
    <w:rsid w:val="00F76914"/>
    <w:rsid w:val="00F80B24"/>
    <w:rsid w:val="00F810E1"/>
    <w:rsid w:val="00F8146F"/>
    <w:rsid w:val="00F87FCE"/>
    <w:rsid w:val="00F91CF5"/>
    <w:rsid w:val="00FA4832"/>
    <w:rsid w:val="00FA6477"/>
    <w:rsid w:val="00FB2BCD"/>
    <w:rsid w:val="00FB3CD1"/>
    <w:rsid w:val="00FC4B52"/>
    <w:rsid w:val="00FC5245"/>
    <w:rsid w:val="00FC65C0"/>
    <w:rsid w:val="00FC68FE"/>
    <w:rsid w:val="00FD1BDE"/>
    <w:rsid w:val="00FD6694"/>
    <w:rsid w:val="00FD6A12"/>
    <w:rsid w:val="00FE085E"/>
    <w:rsid w:val="00FE33F1"/>
    <w:rsid w:val="00FE6872"/>
    <w:rsid w:val="00FE735A"/>
    <w:rsid w:val="00FF0228"/>
    <w:rsid w:val="00FF1B97"/>
    <w:rsid w:val="00FF3C21"/>
    <w:rsid w:val="00FF5701"/>
    <w:rsid w:val="00FF5C8C"/>
    <w:rsid w:val="00FF69AD"/>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7"/>
    <o:shapelayout v:ext="edit">
      <o:idmap v:ext="edit" data="1"/>
    </o:shapelayout>
  </w:shapeDefaults>
  <w:decimalSymbol w:val="."/>
  <w:listSeparator w:val=","/>
  <w14:docId w14:val="367DCF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heme="minorBidi"/>
        <w:sz w:val="24"/>
        <w:szCs w:val="24"/>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896AF2"/>
  </w:style>
  <w:style w:type="paragraph" w:styleId="Heading1">
    <w:name w:val="heading 1"/>
    <w:next w:val="Normal"/>
    <w:link w:val="Heading1Char"/>
    <w:uiPriority w:val="9"/>
    <w:qFormat/>
    <w:rsid w:val="000B551C"/>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0E4609"/>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0B551C"/>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0E4609"/>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0E4609"/>
    <w:pPr>
      <w:spacing w:before="240" w:after="60" w:afterAutospacing="0"/>
      <w:outlineLvl w:val="4"/>
    </w:pPr>
    <w:rPr>
      <w:b/>
      <w:sz w:val="24"/>
    </w:rPr>
  </w:style>
  <w:style w:type="paragraph" w:styleId="Heading6">
    <w:name w:val="heading 6"/>
    <w:basedOn w:val="Heading5"/>
    <w:next w:val="Normal"/>
    <w:link w:val="Heading6Char"/>
    <w:uiPriority w:val="9"/>
    <w:unhideWhenUsed/>
    <w:rsid w:val="000E4609"/>
    <w:pPr>
      <w:outlineLvl w:val="5"/>
    </w:pPr>
    <w:rPr>
      <w:color w:val="464749"/>
      <w:szCs w:val="20"/>
    </w:rPr>
  </w:style>
  <w:style w:type="paragraph" w:styleId="Heading7">
    <w:name w:val="heading 7"/>
    <w:basedOn w:val="Normal"/>
    <w:next w:val="Normal"/>
    <w:link w:val="Heading7Char"/>
    <w:uiPriority w:val="9"/>
    <w:unhideWhenUsed/>
    <w:rsid w:val="000E4609"/>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C2210D"/>
    <w:pPr>
      <w:tabs>
        <w:tab w:val="left" w:pos="-567"/>
      </w:tabs>
      <w:spacing w:after="440"/>
    </w:pPr>
    <w:rPr>
      <w:rFonts w:eastAsia="Times New Roman" w:cstheme="minorHAnsi"/>
      <w:noProof/>
      <w:color w:val="000000" w:themeColor="text1"/>
      <w:spacing w:val="-4"/>
      <w:kern w:val="22"/>
      <w:sz w:val="64"/>
      <w:u w:color="000004"/>
    </w:rPr>
  </w:style>
  <w:style w:type="character" w:customStyle="1" w:styleId="Heading1Char">
    <w:name w:val="Heading 1 Char"/>
    <w:basedOn w:val="DefaultParagraphFont"/>
    <w:link w:val="Heading1"/>
    <w:uiPriority w:val="9"/>
    <w:rsid w:val="000B551C"/>
    <w:rPr>
      <w:rFonts w:eastAsia="Times New Roman" w:cstheme="minorHAnsi"/>
      <w:noProof/>
      <w:color w:val="2D739F"/>
      <w:kern w:val="22"/>
      <w:sz w:val="44"/>
      <w:szCs w:val="40"/>
      <w:lang w:eastAsia="en-AU"/>
    </w:rPr>
  </w:style>
  <w:style w:type="paragraph" w:customStyle="1" w:styleId="Coversubtitle2">
    <w:name w:val="Cover subtitle2"/>
    <w:basedOn w:val="Covertitle"/>
    <w:rsid w:val="000E4609"/>
    <w:pPr>
      <w:tabs>
        <w:tab w:val="clear" w:pos="-567"/>
      </w:tabs>
    </w:pPr>
    <w:rPr>
      <w:noProof w:val="0"/>
      <w:color w:val="464749"/>
      <w:sz w:val="28"/>
    </w:rPr>
  </w:style>
  <w:style w:type="character" w:styleId="Hyperlink">
    <w:name w:val="Hyperlink"/>
    <w:uiPriority w:val="99"/>
    <w:unhideWhenUsed/>
    <w:rsid w:val="000E4609"/>
    <w:rPr>
      <w:color w:val="0000C0"/>
      <w:u w:val="single"/>
    </w:rPr>
  </w:style>
  <w:style w:type="paragraph" w:customStyle="1" w:styleId="Footer-DocumentTitleLeft">
    <w:name w:val="Footer - Document Title Left"/>
    <w:next w:val="Normal"/>
    <w:link w:val="Footer-DocumentTitleLeftCharChar"/>
    <w:autoRedefine/>
    <w:qFormat/>
    <w:rsid w:val="000E4609"/>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0E4609"/>
    <w:pPr>
      <w:spacing w:before="480" w:after="100" w:afterAutospacing="1" w:line="360" w:lineRule="auto"/>
      <w:contextualSpacing/>
    </w:pPr>
    <w:rPr>
      <w:rFonts w:eastAsia="Times New Roman" w:cstheme="minorHAnsi"/>
      <w:noProof/>
      <w:color w:val="464748"/>
      <w:kern w:val="22"/>
      <w:sz w:val="32"/>
      <w:lang w:eastAsia="en-AU"/>
    </w:rPr>
  </w:style>
  <w:style w:type="character" w:customStyle="1" w:styleId="Footer-DocumentTitleLeftCharChar">
    <w:name w:val="Footer - Document Title Left Char Char"/>
    <w:basedOn w:val="DefaultParagraphFont"/>
    <w:link w:val="Footer-DocumentTitleLeft"/>
    <w:rsid w:val="000E4609"/>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9F7129"/>
    <w:pPr>
      <w:spacing w:before="200" w:after="160"/>
    </w:pPr>
    <w:rPr>
      <w:rFonts w:eastAsia="Times New Roman" w:cstheme="minorHAnsi"/>
      <w:b/>
      <w:bCs/>
      <w:kern w:val="22"/>
      <w:sz w:val="44"/>
      <w:szCs w:val="28"/>
    </w:rPr>
  </w:style>
  <w:style w:type="character" w:customStyle="1" w:styleId="CoversubtitleChar">
    <w:name w:val="Cover subtitle Char"/>
    <w:basedOn w:val="DefaultParagraphFont"/>
    <w:link w:val="Coversubtitle"/>
    <w:rsid w:val="009F7129"/>
    <w:rPr>
      <w:rFonts w:eastAsia="Times New Roman" w:cstheme="minorHAnsi"/>
      <w:b/>
      <w:bCs/>
      <w:kern w:val="22"/>
      <w:sz w:val="44"/>
      <w:szCs w:val="28"/>
    </w:rPr>
  </w:style>
  <w:style w:type="paragraph" w:customStyle="1" w:styleId="Header-SectionTitle">
    <w:name w:val="Header - Section Title"/>
    <w:basedOn w:val="Body"/>
    <w:autoRedefine/>
    <w:rsid w:val="00D8553A"/>
    <w:pPr>
      <w:ind w:right="-46"/>
      <w:jc w:val="right"/>
    </w:pPr>
    <w:rPr>
      <w:color w:val="7F7F7F" w:themeColor="text1" w:themeTint="80"/>
      <w:sz w:val="16"/>
      <w:szCs w:val="16"/>
    </w:rPr>
  </w:style>
  <w:style w:type="paragraph" w:styleId="TOC3">
    <w:name w:val="toc 3"/>
    <w:basedOn w:val="Heading6"/>
    <w:next w:val="Normal"/>
    <w:uiPriority w:val="39"/>
    <w:rsid w:val="000B551C"/>
    <w:pPr>
      <w:spacing w:before="0" w:after="0" w:line="240" w:lineRule="auto"/>
      <w:ind w:left="567"/>
    </w:pPr>
    <w:rPr>
      <w:b w:val="0"/>
      <w:color w:val="2D739F"/>
    </w:rPr>
  </w:style>
  <w:style w:type="paragraph" w:styleId="TOC2">
    <w:name w:val="toc 2"/>
    <w:basedOn w:val="Heading5"/>
    <w:next w:val="Normal"/>
    <w:autoRedefine/>
    <w:uiPriority w:val="39"/>
    <w:unhideWhenUsed/>
    <w:rsid w:val="000E4609"/>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0E4609"/>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0E4609"/>
  </w:style>
  <w:style w:type="character" w:customStyle="1" w:styleId="Heading3Char">
    <w:name w:val="Heading 3 Char"/>
    <w:basedOn w:val="DefaultParagraphFont"/>
    <w:link w:val="Heading3"/>
    <w:uiPriority w:val="9"/>
    <w:rsid w:val="000B551C"/>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0E4609"/>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0E4609"/>
    <w:rPr>
      <w:rFonts w:eastAsia="Times New Roman" w:cstheme="minorHAnsi"/>
      <w:b/>
      <w:noProof/>
      <w:color w:val="464748"/>
      <w:kern w:val="22"/>
      <w:lang w:eastAsia="en-AU"/>
    </w:rPr>
  </w:style>
  <w:style w:type="character" w:customStyle="1" w:styleId="Heading6Char">
    <w:name w:val="Heading 6 Char"/>
    <w:basedOn w:val="DefaultParagraphFont"/>
    <w:link w:val="Heading6"/>
    <w:uiPriority w:val="9"/>
    <w:rsid w:val="000E4609"/>
    <w:rPr>
      <w:rFonts w:eastAsia="Times New Roman" w:cstheme="minorHAnsi"/>
      <w:b/>
      <w:noProof/>
      <w:color w:val="464749"/>
      <w:kern w:val="22"/>
      <w:szCs w:val="20"/>
      <w:lang w:eastAsia="en-AU"/>
    </w:rPr>
  </w:style>
  <w:style w:type="paragraph" w:customStyle="1" w:styleId="feature">
    <w:name w:val="feature"/>
    <w:basedOn w:val="Body"/>
    <w:qFormat/>
    <w:rsid w:val="000E4609"/>
    <w:pPr>
      <w:spacing w:before="240"/>
    </w:pPr>
    <w:rPr>
      <w:color w:val="2D739F"/>
    </w:rPr>
  </w:style>
  <w:style w:type="paragraph" w:styleId="Quote">
    <w:name w:val="Quote"/>
    <w:basedOn w:val="feature"/>
    <w:next w:val="Normal"/>
    <w:link w:val="QuoteChar"/>
    <w:uiPriority w:val="29"/>
    <w:qFormat/>
    <w:rsid w:val="000E4609"/>
    <w:pPr>
      <w:ind w:left="567" w:right="567"/>
    </w:pPr>
    <w:rPr>
      <w:i/>
      <w:color w:val="auto"/>
    </w:rPr>
  </w:style>
  <w:style w:type="character" w:customStyle="1" w:styleId="QuoteChar">
    <w:name w:val="Quote Char"/>
    <w:basedOn w:val="DefaultParagraphFont"/>
    <w:link w:val="Quote"/>
    <w:uiPriority w:val="29"/>
    <w:rsid w:val="000E4609"/>
    <w:rPr>
      <w:i/>
    </w:rPr>
  </w:style>
  <w:style w:type="character" w:styleId="Emphasis">
    <w:name w:val="Emphasis"/>
    <w:uiPriority w:val="20"/>
    <w:qFormat/>
    <w:rsid w:val="000E4609"/>
    <w:rPr>
      <w:rFonts w:ascii="Arial" w:hAnsi="Arial"/>
      <w:b w:val="0"/>
      <w:i/>
      <w:color w:val="auto"/>
      <w:sz w:val="20"/>
    </w:rPr>
  </w:style>
  <w:style w:type="paragraph" w:customStyle="1" w:styleId="Bulletlist">
    <w:name w:val="Bullet list"/>
    <w:basedOn w:val="Body"/>
    <w:autoRedefine/>
    <w:rsid w:val="000E4609"/>
    <w:pPr>
      <w:numPr>
        <w:numId w:val="1"/>
      </w:numPr>
    </w:pPr>
  </w:style>
  <w:style w:type="table" w:customStyle="1" w:styleId="eHUBTable-WithTopandSideHeadings">
    <w:name w:val="eHUB Table - With Top and Side Headings"/>
    <w:basedOn w:val="TableNormal"/>
    <w:rsid w:val="000E4609"/>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0E4609"/>
    <w:pPr>
      <w:numPr>
        <w:numId w:val="2"/>
      </w:numPr>
    </w:pPr>
  </w:style>
  <w:style w:type="paragraph" w:customStyle="1" w:styleId="Numberedlist">
    <w:name w:val="Numbered list"/>
    <w:basedOn w:val="ListNumber"/>
    <w:autoRedefine/>
    <w:rsid w:val="000E4609"/>
  </w:style>
  <w:style w:type="paragraph" w:customStyle="1" w:styleId="ReferenceCaption">
    <w:name w:val="Reference / Caption"/>
    <w:basedOn w:val="Body"/>
    <w:qFormat/>
    <w:rsid w:val="000E4609"/>
    <w:pPr>
      <w:spacing w:before="240" w:after="240"/>
    </w:pPr>
    <w:rPr>
      <w:color w:val="747679"/>
      <w:sz w:val="16"/>
      <w:szCs w:val="16"/>
    </w:rPr>
  </w:style>
  <w:style w:type="table" w:customStyle="1" w:styleId="eHUBTable-WithTopHeadings">
    <w:name w:val="eHUB Table - With Top Headings"/>
    <w:basedOn w:val="TableNormal"/>
    <w:rsid w:val="000E4609"/>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0E4609"/>
    <w:rPr>
      <w:rFonts w:ascii="Arial" w:hAnsi="Arial"/>
      <w:b/>
      <w:color w:val="auto"/>
      <w:sz w:val="22"/>
      <w:szCs w:val="22"/>
      <w:lang w:eastAsia="en-AU"/>
    </w:rPr>
  </w:style>
  <w:style w:type="table" w:styleId="TableGrid">
    <w:name w:val="Table Grid"/>
    <w:basedOn w:val="TableNormal"/>
    <w:rsid w:val="000B551C"/>
    <w:pPr>
      <w:spacing w:before="120" w:after="120" w:line="240" w:lineRule="auto"/>
    </w:p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0E4609"/>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0E4609"/>
    <w:pPr>
      <w:spacing w:beforeLines="60" w:afterLines="60"/>
      <w:ind w:left="170" w:right="170"/>
    </w:pPr>
    <w:rPr>
      <w:color w:val="auto"/>
    </w:rPr>
  </w:style>
  <w:style w:type="table" w:customStyle="1" w:styleId="Style1">
    <w:name w:val="Style1"/>
    <w:basedOn w:val="TableNormal"/>
    <w:uiPriority w:val="99"/>
    <w:rsid w:val="000E4609"/>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0E4609"/>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0E4609"/>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0E4609"/>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0E4609"/>
    <w:pPr>
      <w:tabs>
        <w:tab w:val="right" w:leader="dot" w:pos="10206"/>
      </w:tabs>
      <w:spacing w:before="120" w:after="0"/>
      <w:contextualSpacing w:val="0"/>
    </w:pPr>
    <w:rPr>
      <w:b w:val="0"/>
      <w:sz w:val="24"/>
    </w:rPr>
  </w:style>
  <w:style w:type="paragraph" w:styleId="BalloonText">
    <w:name w:val="Balloon Text"/>
    <w:basedOn w:val="Normal"/>
    <w:link w:val="BalloonTextChar"/>
    <w:uiPriority w:val="99"/>
    <w:semiHidden/>
    <w:unhideWhenUsed/>
    <w:rsid w:val="000E4609"/>
    <w:rPr>
      <w:rFonts w:ascii="Tahoma" w:hAnsi="Tahoma" w:cs="Tahoma"/>
      <w:sz w:val="16"/>
      <w:szCs w:val="16"/>
    </w:rPr>
  </w:style>
  <w:style w:type="character" w:customStyle="1" w:styleId="BalloonTextChar">
    <w:name w:val="Balloon Text Char"/>
    <w:basedOn w:val="DefaultParagraphFont"/>
    <w:link w:val="BalloonText"/>
    <w:uiPriority w:val="99"/>
    <w:semiHidden/>
    <w:rsid w:val="000E4609"/>
    <w:rPr>
      <w:rFonts w:ascii="Tahoma" w:hAnsi="Tahoma" w:cs="Tahoma"/>
      <w:sz w:val="16"/>
      <w:szCs w:val="16"/>
    </w:rPr>
  </w:style>
  <w:style w:type="paragraph" w:styleId="TOCHeading">
    <w:name w:val="TOC Heading"/>
    <w:basedOn w:val="Heading1"/>
    <w:next w:val="Normal"/>
    <w:uiPriority w:val="39"/>
    <w:unhideWhenUsed/>
    <w:qFormat/>
    <w:rsid w:val="000E4609"/>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0E4609"/>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0E4609"/>
    <w:pPr>
      <w:tabs>
        <w:tab w:val="center" w:pos="4513"/>
        <w:tab w:val="right" w:pos="9026"/>
      </w:tabs>
    </w:pPr>
  </w:style>
  <w:style w:type="character" w:customStyle="1" w:styleId="HeaderChar">
    <w:name w:val="Header Char"/>
    <w:basedOn w:val="DefaultParagraphFont"/>
    <w:link w:val="Header"/>
    <w:rsid w:val="000E4609"/>
  </w:style>
  <w:style w:type="paragraph" w:styleId="Footer">
    <w:name w:val="footer"/>
    <w:basedOn w:val="Normal"/>
    <w:link w:val="FooterChar"/>
    <w:unhideWhenUsed/>
    <w:rsid w:val="000E4609"/>
    <w:pPr>
      <w:tabs>
        <w:tab w:val="center" w:pos="4513"/>
        <w:tab w:val="right" w:pos="9026"/>
      </w:tabs>
    </w:pPr>
  </w:style>
  <w:style w:type="character" w:customStyle="1" w:styleId="FooterChar">
    <w:name w:val="Footer Char"/>
    <w:basedOn w:val="DefaultParagraphFont"/>
    <w:link w:val="Footer"/>
    <w:rsid w:val="000E4609"/>
  </w:style>
  <w:style w:type="paragraph" w:styleId="Caption">
    <w:name w:val="caption"/>
    <w:basedOn w:val="ReferenceCaption"/>
    <w:next w:val="Normal"/>
    <w:link w:val="CaptionChar"/>
    <w:uiPriority w:val="35"/>
    <w:unhideWhenUsed/>
    <w:qFormat/>
    <w:rsid w:val="000E4609"/>
  </w:style>
  <w:style w:type="paragraph" w:styleId="Revision">
    <w:name w:val="Revision"/>
    <w:hidden/>
    <w:uiPriority w:val="99"/>
    <w:semiHidden/>
    <w:rsid w:val="006B36F7"/>
    <w:pPr>
      <w:spacing w:after="0" w:line="240" w:lineRule="auto"/>
    </w:pPr>
  </w:style>
  <w:style w:type="paragraph" w:styleId="Title">
    <w:name w:val="Title"/>
    <w:basedOn w:val="Normal"/>
    <w:next w:val="Normal"/>
    <w:link w:val="TitleChar"/>
    <w:uiPriority w:val="10"/>
    <w:rsid w:val="000E4609"/>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0E4609"/>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0E4609"/>
    <w:rPr>
      <w:b w:val="0"/>
      <w:color w:val="0057B8"/>
      <w:sz w:val="14"/>
    </w:rPr>
  </w:style>
  <w:style w:type="character" w:styleId="FollowedHyperlink">
    <w:name w:val="FollowedHyperlink"/>
    <w:basedOn w:val="DefaultParagraphFont"/>
    <w:uiPriority w:val="99"/>
    <w:semiHidden/>
    <w:unhideWhenUsed/>
    <w:rsid w:val="000E4609"/>
    <w:rPr>
      <w:color w:val="800080" w:themeColor="followedHyperlink"/>
      <w:u w:val="single"/>
    </w:rPr>
  </w:style>
  <w:style w:type="paragraph" w:styleId="ListNumber">
    <w:name w:val="List Number"/>
    <w:basedOn w:val="Bulletlist"/>
    <w:uiPriority w:val="99"/>
    <w:unhideWhenUsed/>
    <w:rsid w:val="000E4609"/>
    <w:pPr>
      <w:numPr>
        <w:numId w:val="3"/>
      </w:numPr>
    </w:pPr>
  </w:style>
  <w:style w:type="paragraph" w:customStyle="1" w:styleId="Bodyfooter">
    <w:name w:val="Body footer"/>
    <w:basedOn w:val="Normal"/>
    <w:autoRedefine/>
    <w:qFormat/>
    <w:rsid w:val="00026B24"/>
    <w:pPr>
      <w:tabs>
        <w:tab w:val="center" w:pos="4111"/>
        <w:tab w:val="left" w:pos="8647"/>
      </w:tabs>
      <w:spacing w:before="60" w:after="60" w:line="220" w:lineRule="exact"/>
      <w:ind w:left="-425" w:right="-714"/>
      <w:jc w:val="both"/>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0E4609"/>
    <w:rPr>
      <w:color w:val="747679"/>
      <w:sz w:val="16"/>
      <w:szCs w:val="16"/>
    </w:rPr>
  </w:style>
  <w:style w:type="paragraph" w:customStyle="1" w:styleId="Bulletslist">
    <w:name w:val="Bullets list"/>
    <w:basedOn w:val="Normal"/>
    <w:link w:val="BulletslistChar"/>
    <w:rsid w:val="000E4609"/>
    <w:pPr>
      <w:numPr>
        <w:numId w:val="4"/>
      </w:numPr>
      <w:spacing w:after="40"/>
      <w:textboxTightWrap w:val="allLines"/>
    </w:pPr>
    <w:rPr>
      <w:rFonts w:eastAsiaTheme="minorEastAsia"/>
      <w:lang w:val="en-US" w:bidi="en-US"/>
    </w:rPr>
  </w:style>
  <w:style w:type="character" w:customStyle="1" w:styleId="BulletslistChar">
    <w:name w:val="Bullets list Char"/>
    <w:basedOn w:val="DefaultParagraphFont"/>
    <w:link w:val="Bulletslist"/>
    <w:rsid w:val="000E4609"/>
    <w:rPr>
      <w:rFonts w:eastAsiaTheme="minorEastAsia"/>
      <w:lang w:val="en-US" w:bidi="en-US"/>
    </w:rPr>
  </w:style>
  <w:style w:type="paragraph" w:customStyle="1" w:styleId="Sectionname">
    <w:name w:val="Section name"/>
    <w:basedOn w:val="Normal"/>
    <w:link w:val="SectionnameChar"/>
    <w:qFormat/>
    <w:rsid w:val="000E4609"/>
    <w:pPr>
      <w:textboxTightWrap w:val="allLines"/>
    </w:pPr>
    <w:rPr>
      <w:rFonts w:eastAsiaTheme="minorEastAsia" w:cstheme="minorHAnsi"/>
      <w:b/>
      <w:noProof/>
      <w:color w:val="000000" w:themeColor="text1"/>
      <w:spacing w:val="20"/>
      <w:kern w:val="22"/>
      <w:sz w:val="66"/>
      <w:szCs w:val="40"/>
      <w:lang w:val="en-US" w:eastAsia="en-AU" w:bidi="en-US"/>
    </w:rPr>
  </w:style>
  <w:style w:type="character" w:customStyle="1" w:styleId="SectionnameChar">
    <w:name w:val="Section name Char"/>
    <w:basedOn w:val="Heading1Char"/>
    <w:link w:val="Sectionname"/>
    <w:rsid w:val="000E4609"/>
    <w:rPr>
      <w:rFonts w:eastAsiaTheme="minorEastAsia" w:cstheme="minorHAnsi"/>
      <w:b/>
      <w:noProof/>
      <w:color w:val="000000" w:themeColor="text1"/>
      <w:spacing w:val="20"/>
      <w:kern w:val="22"/>
      <w:sz w:val="66"/>
      <w:szCs w:val="40"/>
      <w:lang w:val="en-US" w:eastAsia="en-AU" w:bidi="en-US"/>
    </w:rPr>
  </w:style>
  <w:style w:type="paragraph" w:styleId="ListParagraph">
    <w:name w:val="List Paragraph"/>
    <w:basedOn w:val="Normal"/>
    <w:link w:val="ListParagraphChar"/>
    <w:uiPriority w:val="34"/>
    <w:qFormat/>
    <w:rsid w:val="000E4609"/>
    <w:pPr>
      <w:ind w:left="720"/>
      <w:contextualSpacing/>
    </w:pPr>
  </w:style>
  <w:style w:type="paragraph" w:styleId="EndnoteText">
    <w:name w:val="endnote text"/>
    <w:basedOn w:val="Normal"/>
    <w:link w:val="EndnoteTextChar"/>
    <w:uiPriority w:val="99"/>
    <w:semiHidden/>
    <w:unhideWhenUsed/>
    <w:rsid w:val="000E4609"/>
    <w:rPr>
      <w:sz w:val="20"/>
    </w:rPr>
  </w:style>
  <w:style w:type="character" w:customStyle="1" w:styleId="EndnoteTextChar">
    <w:name w:val="Endnote Text Char"/>
    <w:basedOn w:val="DefaultParagraphFont"/>
    <w:link w:val="EndnoteText"/>
    <w:uiPriority w:val="99"/>
    <w:semiHidden/>
    <w:rsid w:val="000E4609"/>
    <w:rPr>
      <w:sz w:val="20"/>
    </w:rPr>
  </w:style>
  <w:style w:type="character" w:styleId="EndnoteReference">
    <w:name w:val="endnote reference"/>
    <w:basedOn w:val="DefaultParagraphFont"/>
    <w:uiPriority w:val="99"/>
    <w:semiHidden/>
    <w:unhideWhenUsed/>
    <w:rsid w:val="000E4609"/>
    <w:rPr>
      <w:vertAlign w:val="superscript"/>
    </w:rPr>
  </w:style>
  <w:style w:type="paragraph" w:styleId="FootnoteText">
    <w:name w:val="footnote text"/>
    <w:basedOn w:val="Normal"/>
    <w:link w:val="FootnoteTextChar"/>
    <w:uiPriority w:val="99"/>
    <w:semiHidden/>
    <w:unhideWhenUsed/>
    <w:rsid w:val="000E4609"/>
    <w:rPr>
      <w:sz w:val="20"/>
    </w:rPr>
  </w:style>
  <w:style w:type="character" w:customStyle="1" w:styleId="FootnoteTextChar">
    <w:name w:val="Footnote Text Char"/>
    <w:basedOn w:val="DefaultParagraphFont"/>
    <w:link w:val="FootnoteText"/>
    <w:uiPriority w:val="99"/>
    <w:semiHidden/>
    <w:rsid w:val="000E4609"/>
    <w:rPr>
      <w:sz w:val="20"/>
    </w:rPr>
  </w:style>
  <w:style w:type="character" w:styleId="FootnoteReference">
    <w:name w:val="footnote reference"/>
    <w:basedOn w:val="DefaultParagraphFont"/>
    <w:uiPriority w:val="99"/>
    <w:semiHidden/>
    <w:unhideWhenUsed/>
    <w:rsid w:val="000E4609"/>
    <w:rPr>
      <w:vertAlign w:val="superscript"/>
    </w:rPr>
  </w:style>
  <w:style w:type="character" w:styleId="CommentReference">
    <w:name w:val="annotation reference"/>
    <w:basedOn w:val="DefaultParagraphFont"/>
    <w:uiPriority w:val="99"/>
    <w:semiHidden/>
    <w:unhideWhenUsed/>
    <w:rsid w:val="000E4609"/>
    <w:rPr>
      <w:sz w:val="16"/>
      <w:szCs w:val="16"/>
    </w:rPr>
  </w:style>
  <w:style w:type="paragraph" w:styleId="CommentText">
    <w:name w:val="annotation text"/>
    <w:basedOn w:val="Normal"/>
    <w:link w:val="CommentTextChar"/>
    <w:uiPriority w:val="99"/>
    <w:semiHidden/>
    <w:unhideWhenUsed/>
    <w:rsid w:val="000E4609"/>
    <w:pPr>
      <w:spacing w:line="240" w:lineRule="auto"/>
    </w:pPr>
    <w:rPr>
      <w:sz w:val="20"/>
    </w:rPr>
  </w:style>
  <w:style w:type="character" w:customStyle="1" w:styleId="CommentTextChar">
    <w:name w:val="Comment Text Char"/>
    <w:basedOn w:val="DefaultParagraphFont"/>
    <w:link w:val="CommentText"/>
    <w:uiPriority w:val="99"/>
    <w:semiHidden/>
    <w:rsid w:val="000E4609"/>
    <w:rPr>
      <w:sz w:val="20"/>
    </w:rPr>
  </w:style>
  <w:style w:type="paragraph" w:styleId="CommentSubject">
    <w:name w:val="annotation subject"/>
    <w:basedOn w:val="CommentText"/>
    <w:next w:val="CommentText"/>
    <w:link w:val="CommentSubjectChar"/>
    <w:uiPriority w:val="99"/>
    <w:semiHidden/>
    <w:unhideWhenUsed/>
    <w:rsid w:val="000E4609"/>
    <w:rPr>
      <w:b/>
      <w:bCs/>
    </w:rPr>
  </w:style>
  <w:style w:type="character" w:customStyle="1" w:styleId="CommentSubjectChar">
    <w:name w:val="Comment Subject Char"/>
    <w:basedOn w:val="CommentTextChar"/>
    <w:link w:val="CommentSubject"/>
    <w:uiPriority w:val="99"/>
    <w:semiHidden/>
    <w:rsid w:val="000E4609"/>
    <w:rPr>
      <w:b/>
      <w:bCs/>
      <w:sz w:val="20"/>
    </w:rPr>
  </w:style>
  <w:style w:type="table" w:customStyle="1" w:styleId="StyleTD">
    <w:name w:val="StyleTD"/>
    <w:basedOn w:val="TableNormal"/>
    <w:uiPriority w:val="99"/>
    <w:rsid w:val="000E4609"/>
    <w:pPr>
      <w:spacing w:before="120" w:after="120" w:line="300" w:lineRule="auto"/>
    </w:pPr>
    <w:tblPr/>
    <w:tcPr>
      <w:vAlign w:val="center"/>
    </w:tcPr>
  </w:style>
  <w:style w:type="table" w:styleId="GridTable1Light">
    <w:name w:val="Grid Table 1 Light"/>
    <w:basedOn w:val="TableNormal"/>
    <w:uiPriority w:val="46"/>
    <w:rsid w:val="000E460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0E4609"/>
    <w:pPr>
      <w:spacing w:after="0" w:line="240" w:lineRule="auto"/>
    </w:pPr>
    <w:tblPr/>
  </w:style>
  <w:style w:type="paragraph" w:customStyle="1" w:styleId="Guidetext">
    <w:name w:val="Guide text"/>
    <w:basedOn w:val="Normal"/>
    <w:link w:val="GuidetextChar"/>
    <w:qFormat/>
    <w:rsid w:val="000E4609"/>
    <w:rPr>
      <w:i/>
      <w:color w:val="FF0000"/>
    </w:rPr>
  </w:style>
  <w:style w:type="table" w:styleId="TableGridLight">
    <w:name w:val="Grid Table Light"/>
    <w:basedOn w:val="TableNormal"/>
    <w:uiPriority w:val="40"/>
    <w:rsid w:val="000E4609"/>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0E4609"/>
    <w:rPr>
      <w:i/>
      <w:color w:val="FF0000"/>
    </w:rPr>
  </w:style>
  <w:style w:type="table" w:styleId="TableGrid1">
    <w:name w:val="Table Grid 1"/>
    <w:basedOn w:val="TableNormal"/>
    <w:uiPriority w:val="99"/>
    <w:semiHidden/>
    <w:unhideWhenUsed/>
    <w:rsid w:val="000E4609"/>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0E4609"/>
    <w:pPr>
      <w:autoSpaceDE w:val="0"/>
      <w:autoSpaceDN w:val="0"/>
      <w:adjustRightInd w:val="0"/>
      <w:spacing w:after="0" w:line="240" w:lineRule="auto"/>
    </w:pPr>
    <w:rPr>
      <w:rFonts w:ascii="Arial" w:hAnsi="Arial" w:cs="Arial"/>
      <w:color w:val="000000"/>
    </w:rPr>
  </w:style>
  <w:style w:type="character" w:customStyle="1" w:styleId="BodyChar">
    <w:name w:val="Body Char"/>
    <w:basedOn w:val="DefaultParagraphFont"/>
    <w:link w:val="Body"/>
    <w:rsid w:val="000E4609"/>
  </w:style>
  <w:style w:type="paragraph" w:customStyle="1" w:styleId="BulletListLevel1">
    <w:name w:val="Bullet List Level 1"/>
    <w:basedOn w:val="Body"/>
    <w:link w:val="BulletListLevel1Char"/>
    <w:qFormat/>
    <w:rsid w:val="005E3B64"/>
    <w:pPr>
      <w:numPr>
        <w:numId w:val="5"/>
      </w:numPr>
      <w:spacing w:after="120"/>
      <w:ind w:left="714" w:hanging="357"/>
    </w:pPr>
  </w:style>
  <w:style w:type="paragraph" w:customStyle="1" w:styleId="BulletlistLevel2">
    <w:name w:val="Bullet list Level 2"/>
    <w:basedOn w:val="Body"/>
    <w:link w:val="BulletlistLevel2Char"/>
    <w:qFormat/>
    <w:rsid w:val="005E3B64"/>
    <w:pPr>
      <w:numPr>
        <w:ilvl w:val="1"/>
        <w:numId w:val="6"/>
      </w:numPr>
      <w:spacing w:after="120"/>
      <w:ind w:left="1434" w:hanging="357"/>
    </w:pPr>
  </w:style>
  <w:style w:type="character" w:customStyle="1" w:styleId="BulletListLevel1Char">
    <w:name w:val="Bullet List Level 1 Char"/>
    <w:basedOn w:val="BodyChar"/>
    <w:link w:val="BulletListLevel1"/>
    <w:rsid w:val="005E3B64"/>
  </w:style>
  <w:style w:type="paragraph" w:customStyle="1" w:styleId="BulletListLevel3">
    <w:name w:val="Bullet List Level 3"/>
    <w:basedOn w:val="Body"/>
    <w:link w:val="BulletListLevel3Char"/>
    <w:qFormat/>
    <w:rsid w:val="005E3B64"/>
    <w:pPr>
      <w:numPr>
        <w:ilvl w:val="2"/>
        <w:numId w:val="6"/>
      </w:numPr>
      <w:spacing w:after="120"/>
      <w:ind w:left="2154" w:hanging="357"/>
    </w:pPr>
  </w:style>
  <w:style w:type="character" w:customStyle="1" w:styleId="BulletlistLevel2Char">
    <w:name w:val="Bullet list Level 2 Char"/>
    <w:basedOn w:val="BodyChar"/>
    <w:link w:val="BulletlistLevel2"/>
    <w:rsid w:val="005E3B64"/>
  </w:style>
  <w:style w:type="character" w:customStyle="1" w:styleId="BulletListLevel3Char">
    <w:name w:val="Bullet List Level 3 Char"/>
    <w:basedOn w:val="BodyChar"/>
    <w:link w:val="BulletListLevel3"/>
    <w:rsid w:val="005E3B64"/>
  </w:style>
  <w:style w:type="paragraph" w:customStyle="1" w:styleId="Coverunitnumbername">
    <w:name w:val="Cover unit number name"/>
    <w:basedOn w:val="Body"/>
    <w:link w:val="CoverunitnumbernameChar"/>
    <w:qFormat/>
    <w:rsid w:val="00C2210D"/>
    <w:rPr>
      <w:color w:val="000000" w:themeColor="text1"/>
      <w:sz w:val="32"/>
    </w:rPr>
  </w:style>
  <w:style w:type="paragraph" w:customStyle="1" w:styleId="SmallerText-Black">
    <w:name w:val="Smaller Text - Black"/>
    <w:basedOn w:val="Normal"/>
    <w:link w:val="SmallerText-BlackChar"/>
    <w:qFormat/>
    <w:rsid w:val="00FC65C0"/>
    <w:pPr>
      <w:textboxTightWrap w:val="allLines"/>
    </w:pPr>
    <w:rPr>
      <w:rFonts w:eastAsiaTheme="minorEastAsia"/>
      <w:sz w:val="20"/>
      <w:lang w:val="en-US" w:eastAsia="en-AU" w:bidi="en-US"/>
    </w:rPr>
  </w:style>
  <w:style w:type="character" w:customStyle="1" w:styleId="CoverunitnumbernameChar">
    <w:name w:val="Cover unit number name Char"/>
    <w:basedOn w:val="BodyChar"/>
    <w:link w:val="Coverunitnumbername"/>
    <w:rsid w:val="00C2210D"/>
    <w:rPr>
      <w:color w:val="000000" w:themeColor="text1"/>
      <w:sz w:val="32"/>
    </w:rPr>
  </w:style>
  <w:style w:type="character" w:customStyle="1" w:styleId="SmallerText-BlackChar">
    <w:name w:val="Smaller Text - Black Char"/>
    <w:basedOn w:val="DefaultParagraphFont"/>
    <w:link w:val="SmallerText-Black"/>
    <w:rsid w:val="00FC65C0"/>
    <w:rPr>
      <w:rFonts w:eastAsiaTheme="minorEastAsia"/>
      <w:sz w:val="20"/>
      <w:lang w:val="en-US" w:eastAsia="en-AU" w:bidi="en-US"/>
    </w:rPr>
  </w:style>
  <w:style w:type="paragraph" w:customStyle="1" w:styleId="Sectionnumber">
    <w:name w:val="Section number"/>
    <w:basedOn w:val="Normal"/>
    <w:link w:val="SectionnumberChar"/>
    <w:qFormat/>
    <w:rsid w:val="00C20023"/>
    <w:pPr>
      <w:spacing w:before="4080"/>
    </w:pPr>
    <w:rPr>
      <w:color w:val="464748"/>
      <w:sz w:val="40"/>
    </w:rPr>
  </w:style>
  <w:style w:type="character" w:customStyle="1" w:styleId="SectionnumberChar">
    <w:name w:val="Section number Char"/>
    <w:basedOn w:val="DefaultParagraphFont"/>
    <w:link w:val="Sectionnumber"/>
    <w:rsid w:val="00C20023"/>
    <w:rPr>
      <w:color w:val="464748"/>
      <w:sz w:val="40"/>
    </w:rPr>
  </w:style>
  <w:style w:type="character" w:customStyle="1" w:styleId="ListParagraphChar">
    <w:name w:val="List Paragraph Char"/>
    <w:basedOn w:val="DefaultParagraphFont"/>
    <w:link w:val="ListParagraph"/>
    <w:uiPriority w:val="34"/>
    <w:rsid w:val="00C20023"/>
  </w:style>
  <w:style w:type="paragraph" w:customStyle="1" w:styleId="Bullets">
    <w:name w:val="Bullets"/>
    <w:basedOn w:val="ListParagraph"/>
    <w:link w:val="BulletsChar"/>
    <w:uiPriority w:val="9"/>
    <w:rsid w:val="00CF1221"/>
    <w:pPr>
      <w:numPr>
        <w:numId w:val="7"/>
      </w:numPr>
      <w:ind w:left="1491" w:hanging="357"/>
      <w:contextualSpacing w:val="0"/>
    </w:pPr>
    <w:rPr>
      <w:rFonts w:eastAsia="Calibri" w:cs="Times New Roman"/>
      <w:sz w:val="22"/>
      <w:szCs w:val="22"/>
      <w:lang w:eastAsia="en-GB"/>
    </w:rPr>
  </w:style>
  <w:style w:type="character" w:customStyle="1" w:styleId="BulletsChar">
    <w:name w:val="Bullets Char"/>
    <w:basedOn w:val="DefaultParagraphFont"/>
    <w:link w:val="Bullets"/>
    <w:uiPriority w:val="9"/>
    <w:rsid w:val="00CF1221"/>
    <w:rPr>
      <w:rFonts w:eastAsia="Calibri" w:cs="Times New Roman"/>
      <w:sz w:val="22"/>
      <w:szCs w:val="22"/>
      <w:lang w:eastAsia="en-GB"/>
    </w:rPr>
  </w:style>
  <w:style w:type="paragraph" w:customStyle="1" w:styleId="BoldBulTight">
    <w:name w:val="BoldBulTight"/>
    <w:basedOn w:val="Bullets"/>
    <w:link w:val="BoldBulTightChar"/>
    <w:uiPriority w:val="9"/>
    <w:qFormat/>
    <w:rsid w:val="00CF1221"/>
    <w:pPr>
      <w:numPr>
        <w:numId w:val="0"/>
      </w:numPr>
      <w:spacing w:after="100" w:line="240" w:lineRule="auto"/>
    </w:pPr>
    <w:rPr>
      <w:b/>
    </w:rPr>
  </w:style>
  <w:style w:type="character" w:customStyle="1" w:styleId="BoldBulTightChar">
    <w:name w:val="BoldBulTight Char"/>
    <w:basedOn w:val="BulletsChar"/>
    <w:link w:val="BoldBulTight"/>
    <w:uiPriority w:val="9"/>
    <w:rsid w:val="00CF1221"/>
    <w:rPr>
      <w:rFonts w:eastAsia="Calibri" w:cs="Times New Roman"/>
      <w:b/>
      <w:sz w:val="22"/>
      <w:szCs w:val="22"/>
      <w:lang w:eastAsia="en-GB"/>
    </w:rPr>
  </w:style>
  <w:style w:type="paragraph" w:styleId="TOC4">
    <w:name w:val="toc 4"/>
    <w:basedOn w:val="Normal"/>
    <w:next w:val="Normal"/>
    <w:autoRedefine/>
    <w:uiPriority w:val="39"/>
    <w:unhideWhenUsed/>
    <w:rsid w:val="00990C07"/>
    <w:pPr>
      <w:spacing w:after="100" w:line="259" w:lineRule="auto"/>
      <w:ind w:left="660"/>
    </w:pPr>
    <w:rPr>
      <w:rFonts w:asciiTheme="minorHAnsi" w:eastAsiaTheme="minorEastAsia" w:hAnsiTheme="minorHAnsi"/>
      <w:sz w:val="22"/>
      <w:szCs w:val="22"/>
      <w:lang w:eastAsia="en-AU"/>
    </w:rPr>
  </w:style>
  <w:style w:type="paragraph" w:styleId="TOC5">
    <w:name w:val="toc 5"/>
    <w:basedOn w:val="Normal"/>
    <w:next w:val="Normal"/>
    <w:autoRedefine/>
    <w:uiPriority w:val="39"/>
    <w:unhideWhenUsed/>
    <w:rsid w:val="00990C07"/>
    <w:pPr>
      <w:spacing w:after="100" w:line="259" w:lineRule="auto"/>
      <w:ind w:left="880"/>
    </w:pPr>
    <w:rPr>
      <w:rFonts w:asciiTheme="minorHAnsi" w:eastAsiaTheme="minorEastAsia" w:hAnsiTheme="minorHAnsi"/>
      <w:sz w:val="22"/>
      <w:szCs w:val="22"/>
      <w:lang w:eastAsia="en-AU"/>
    </w:rPr>
  </w:style>
  <w:style w:type="paragraph" w:styleId="TOC6">
    <w:name w:val="toc 6"/>
    <w:basedOn w:val="Normal"/>
    <w:next w:val="Normal"/>
    <w:autoRedefine/>
    <w:uiPriority w:val="39"/>
    <w:unhideWhenUsed/>
    <w:rsid w:val="00990C07"/>
    <w:pPr>
      <w:spacing w:after="100" w:line="259" w:lineRule="auto"/>
      <w:ind w:left="1100"/>
    </w:pPr>
    <w:rPr>
      <w:rFonts w:asciiTheme="minorHAnsi" w:eastAsiaTheme="minorEastAsia" w:hAnsiTheme="minorHAnsi"/>
      <w:sz w:val="22"/>
      <w:szCs w:val="22"/>
      <w:lang w:eastAsia="en-AU"/>
    </w:rPr>
  </w:style>
  <w:style w:type="paragraph" w:styleId="TOC7">
    <w:name w:val="toc 7"/>
    <w:basedOn w:val="Normal"/>
    <w:next w:val="Normal"/>
    <w:autoRedefine/>
    <w:uiPriority w:val="39"/>
    <w:unhideWhenUsed/>
    <w:rsid w:val="00990C07"/>
    <w:pPr>
      <w:spacing w:after="100" w:line="259" w:lineRule="auto"/>
      <w:ind w:left="1320"/>
    </w:pPr>
    <w:rPr>
      <w:rFonts w:asciiTheme="minorHAnsi" w:eastAsiaTheme="minorEastAsia" w:hAnsiTheme="minorHAnsi"/>
      <w:sz w:val="22"/>
      <w:szCs w:val="22"/>
      <w:lang w:eastAsia="en-AU"/>
    </w:rPr>
  </w:style>
  <w:style w:type="paragraph" w:styleId="TOC8">
    <w:name w:val="toc 8"/>
    <w:basedOn w:val="Normal"/>
    <w:next w:val="Normal"/>
    <w:autoRedefine/>
    <w:uiPriority w:val="39"/>
    <w:unhideWhenUsed/>
    <w:rsid w:val="00990C07"/>
    <w:pPr>
      <w:spacing w:after="100" w:line="259" w:lineRule="auto"/>
      <w:ind w:left="1540"/>
    </w:pPr>
    <w:rPr>
      <w:rFonts w:asciiTheme="minorHAnsi" w:eastAsiaTheme="minorEastAsia" w:hAnsiTheme="minorHAnsi"/>
      <w:sz w:val="22"/>
      <w:szCs w:val="22"/>
      <w:lang w:eastAsia="en-AU"/>
    </w:rPr>
  </w:style>
  <w:style w:type="paragraph" w:styleId="TOC9">
    <w:name w:val="toc 9"/>
    <w:basedOn w:val="Normal"/>
    <w:next w:val="Normal"/>
    <w:autoRedefine/>
    <w:uiPriority w:val="39"/>
    <w:unhideWhenUsed/>
    <w:rsid w:val="00990C07"/>
    <w:pPr>
      <w:spacing w:after="100" w:line="259" w:lineRule="auto"/>
      <w:ind w:left="1760"/>
    </w:pPr>
    <w:rPr>
      <w:rFonts w:asciiTheme="minorHAnsi" w:eastAsiaTheme="minorEastAsia" w:hAnsiTheme="minorHAnsi"/>
      <w:sz w:val="22"/>
      <w:szCs w:val="22"/>
      <w:lang w:eastAsia="en-AU"/>
    </w:rPr>
  </w:style>
  <w:style w:type="paragraph" w:customStyle="1" w:styleId="Numbering1">
    <w:name w:val="Numbering 1"/>
    <w:qFormat/>
    <w:rsid w:val="00DC2E6E"/>
    <w:pPr>
      <w:numPr>
        <w:numId w:val="8"/>
      </w:numPr>
      <w:spacing w:after="160"/>
      <w:ind w:left="714" w:hanging="357"/>
    </w:pPr>
  </w:style>
  <w:style w:type="paragraph" w:customStyle="1" w:styleId="TableHeading">
    <w:name w:val="Table Heading"/>
    <w:qFormat/>
    <w:rsid w:val="0067748A"/>
    <w:pPr>
      <w:spacing w:before="60" w:after="60" w:line="300" w:lineRule="auto"/>
    </w:pPr>
    <w:rPr>
      <w:rFonts w:asciiTheme="minorHAnsi" w:hAnsiTheme="minorHAnsi"/>
      <w:b/>
      <w:color w:val="FFFFFF" w:themeColor="background1"/>
    </w:rPr>
  </w:style>
  <w:style w:type="paragraph" w:customStyle="1" w:styleId="Heading1NOTOC">
    <w:name w:val="Heading 1 NO TOC"/>
    <w:qFormat/>
    <w:rsid w:val="007C6867"/>
    <w:pPr>
      <w:spacing w:before="80" w:after="80" w:line="240" w:lineRule="auto"/>
    </w:pPr>
    <w:rPr>
      <w:rFonts w:eastAsia="Times New Roman" w:cstheme="minorHAnsi"/>
      <w:noProof/>
      <w:color w:val="2D739F"/>
      <w:kern w:val="22"/>
      <w:sz w:val="44"/>
      <w:szCs w:val="40"/>
      <w:lang w:eastAsia="en-AU"/>
    </w:rPr>
  </w:style>
  <w:style w:type="paragraph" w:styleId="HTMLPreformatted">
    <w:name w:val="HTML Preformatted"/>
    <w:basedOn w:val="Normal"/>
    <w:link w:val="HTMLPreformattedChar"/>
    <w:uiPriority w:val="99"/>
    <w:unhideWhenUsed/>
    <w:rsid w:val="00FD6A12"/>
    <w:pPr>
      <w:spacing w:after="0" w:line="240" w:lineRule="auto"/>
    </w:pPr>
    <w:rPr>
      <w:rFonts w:ascii="Consolas" w:hAnsi="Consolas"/>
      <w:sz w:val="20"/>
      <w:szCs w:val="20"/>
    </w:rPr>
  </w:style>
  <w:style w:type="character" w:customStyle="1" w:styleId="HTMLPreformattedChar">
    <w:name w:val="HTML Preformatted Char"/>
    <w:basedOn w:val="DefaultParagraphFont"/>
    <w:link w:val="HTMLPreformatted"/>
    <w:uiPriority w:val="99"/>
    <w:rsid w:val="00FD6A12"/>
    <w:rPr>
      <w:rFonts w:ascii="Consolas" w:hAnsi="Consolas"/>
      <w:sz w:val="20"/>
      <w:szCs w:val="20"/>
    </w:rPr>
  </w:style>
  <w:style w:type="paragraph" w:styleId="HTMLAddress">
    <w:name w:val="HTML Address"/>
    <w:basedOn w:val="Normal"/>
    <w:link w:val="HTMLAddressChar"/>
    <w:uiPriority w:val="99"/>
    <w:unhideWhenUsed/>
    <w:rsid w:val="00FD6A12"/>
    <w:pPr>
      <w:spacing w:after="0" w:line="240" w:lineRule="auto"/>
    </w:pPr>
    <w:rPr>
      <w:i/>
      <w:iCs/>
    </w:rPr>
  </w:style>
  <w:style w:type="character" w:customStyle="1" w:styleId="HTMLAddressChar">
    <w:name w:val="HTML Address Char"/>
    <w:basedOn w:val="DefaultParagraphFont"/>
    <w:link w:val="HTMLAddress"/>
    <w:uiPriority w:val="99"/>
    <w:rsid w:val="00FD6A12"/>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685643">
      <w:bodyDiv w:val="1"/>
      <w:marLeft w:val="0"/>
      <w:marRight w:val="0"/>
      <w:marTop w:val="0"/>
      <w:marBottom w:val="0"/>
      <w:divBdr>
        <w:top w:val="none" w:sz="0" w:space="0" w:color="auto"/>
        <w:left w:val="none" w:sz="0" w:space="0" w:color="auto"/>
        <w:bottom w:val="none" w:sz="0" w:space="0" w:color="auto"/>
        <w:right w:val="none" w:sz="0" w:space="0" w:color="auto"/>
      </w:divBdr>
    </w:div>
    <w:div w:id="252252677">
      <w:bodyDiv w:val="1"/>
      <w:marLeft w:val="0"/>
      <w:marRight w:val="0"/>
      <w:marTop w:val="0"/>
      <w:marBottom w:val="0"/>
      <w:divBdr>
        <w:top w:val="none" w:sz="0" w:space="0" w:color="auto"/>
        <w:left w:val="none" w:sz="0" w:space="0" w:color="auto"/>
        <w:bottom w:val="none" w:sz="0" w:space="0" w:color="auto"/>
        <w:right w:val="none" w:sz="0" w:space="0" w:color="auto"/>
      </w:divBdr>
    </w:div>
    <w:div w:id="297027894">
      <w:bodyDiv w:val="1"/>
      <w:marLeft w:val="0"/>
      <w:marRight w:val="0"/>
      <w:marTop w:val="0"/>
      <w:marBottom w:val="0"/>
      <w:divBdr>
        <w:top w:val="none" w:sz="0" w:space="0" w:color="auto"/>
        <w:left w:val="none" w:sz="0" w:space="0" w:color="auto"/>
        <w:bottom w:val="none" w:sz="0" w:space="0" w:color="auto"/>
        <w:right w:val="none" w:sz="0" w:space="0" w:color="auto"/>
      </w:divBdr>
    </w:div>
    <w:div w:id="919483085">
      <w:bodyDiv w:val="1"/>
      <w:marLeft w:val="0"/>
      <w:marRight w:val="0"/>
      <w:marTop w:val="0"/>
      <w:marBottom w:val="0"/>
      <w:divBdr>
        <w:top w:val="none" w:sz="0" w:space="0" w:color="auto"/>
        <w:left w:val="none" w:sz="0" w:space="0" w:color="auto"/>
        <w:bottom w:val="none" w:sz="0" w:space="0" w:color="auto"/>
        <w:right w:val="none" w:sz="0" w:space="0" w:color="auto"/>
      </w:divBdr>
    </w:div>
    <w:div w:id="1033966064">
      <w:bodyDiv w:val="1"/>
      <w:marLeft w:val="0"/>
      <w:marRight w:val="0"/>
      <w:marTop w:val="0"/>
      <w:marBottom w:val="0"/>
      <w:divBdr>
        <w:top w:val="none" w:sz="0" w:space="0" w:color="auto"/>
        <w:left w:val="none" w:sz="0" w:space="0" w:color="auto"/>
        <w:bottom w:val="none" w:sz="0" w:space="0" w:color="auto"/>
        <w:right w:val="none" w:sz="0" w:space="0" w:color="auto"/>
      </w:divBdr>
    </w:div>
    <w:div w:id="1142890171">
      <w:bodyDiv w:val="1"/>
      <w:marLeft w:val="0"/>
      <w:marRight w:val="0"/>
      <w:marTop w:val="0"/>
      <w:marBottom w:val="0"/>
      <w:divBdr>
        <w:top w:val="none" w:sz="0" w:space="0" w:color="auto"/>
        <w:left w:val="none" w:sz="0" w:space="0" w:color="auto"/>
        <w:bottom w:val="none" w:sz="0" w:space="0" w:color="auto"/>
        <w:right w:val="none" w:sz="0" w:space="0" w:color="auto"/>
      </w:divBdr>
    </w:div>
    <w:div w:id="1185828518">
      <w:bodyDiv w:val="1"/>
      <w:marLeft w:val="0"/>
      <w:marRight w:val="0"/>
      <w:marTop w:val="0"/>
      <w:marBottom w:val="0"/>
      <w:divBdr>
        <w:top w:val="none" w:sz="0" w:space="0" w:color="auto"/>
        <w:left w:val="none" w:sz="0" w:space="0" w:color="auto"/>
        <w:bottom w:val="none" w:sz="0" w:space="0" w:color="auto"/>
        <w:right w:val="none" w:sz="0" w:space="0" w:color="auto"/>
      </w:divBdr>
    </w:div>
    <w:div w:id="1615676221">
      <w:bodyDiv w:val="1"/>
      <w:marLeft w:val="0"/>
      <w:marRight w:val="0"/>
      <w:marTop w:val="0"/>
      <w:marBottom w:val="0"/>
      <w:divBdr>
        <w:top w:val="none" w:sz="0" w:space="0" w:color="auto"/>
        <w:left w:val="none" w:sz="0" w:space="0" w:color="auto"/>
        <w:bottom w:val="none" w:sz="0" w:space="0" w:color="auto"/>
        <w:right w:val="none" w:sz="0" w:space="0" w:color="auto"/>
      </w:divBdr>
    </w:div>
    <w:div w:id="1623029765">
      <w:bodyDiv w:val="1"/>
      <w:marLeft w:val="0"/>
      <w:marRight w:val="0"/>
      <w:marTop w:val="0"/>
      <w:marBottom w:val="0"/>
      <w:divBdr>
        <w:top w:val="none" w:sz="0" w:space="0" w:color="auto"/>
        <w:left w:val="none" w:sz="0" w:space="0" w:color="auto"/>
        <w:bottom w:val="none" w:sz="0" w:space="0" w:color="auto"/>
        <w:right w:val="none" w:sz="0" w:space="0" w:color="auto"/>
      </w:divBdr>
    </w:div>
    <w:div w:id="1641960546">
      <w:bodyDiv w:val="1"/>
      <w:marLeft w:val="0"/>
      <w:marRight w:val="0"/>
      <w:marTop w:val="0"/>
      <w:marBottom w:val="0"/>
      <w:divBdr>
        <w:top w:val="none" w:sz="0" w:space="0" w:color="auto"/>
        <w:left w:val="none" w:sz="0" w:space="0" w:color="auto"/>
        <w:bottom w:val="none" w:sz="0" w:space="0" w:color="auto"/>
        <w:right w:val="none" w:sz="0" w:space="0" w:color="auto"/>
      </w:divBdr>
    </w:div>
    <w:div w:id="1672290225">
      <w:bodyDiv w:val="1"/>
      <w:marLeft w:val="0"/>
      <w:marRight w:val="0"/>
      <w:marTop w:val="0"/>
      <w:marBottom w:val="0"/>
      <w:divBdr>
        <w:top w:val="none" w:sz="0" w:space="0" w:color="auto"/>
        <w:left w:val="none" w:sz="0" w:space="0" w:color="auto"/>
        <w:bottom w:val="none" w:sz="0" w:space="0" w:color="auto"/>
        <w:right w:val="none" w:sz="0" w:space="0" w:color="auto"/>
      </w:divBdr>
    </w:div>
    <w:div w:id="1740245452">
      <w:bodyDiv w:val="1"/>
      <w:marLeft w:val="0"/>
      <w:marRight w:val="0"/>
      <w:marTop w:val="0"/>
      <w:marBottom w:val="0"/>
      <w:divBdr>
        <w:top w:val="none" w:sz="0" w:space="0" w:color="auto"/>
        <w:left w:val="none" w:sz="0" w:space="0" w:color="auto"/>
        <w:bottom w:val="none" w:sz="0" w:space="0" w:color="auto"/>
        <w:right w:val="none" w:sz="0" w:space="0" w:color="auto"/>
      </w:divBdr>
    </w:div>
    <w:div w:id="1805195550">
      <w:bodyDiv w:val="1"/>
      <w:marLeft w:val="0"/>
      <w:marRight w:val="0"/>
      <w:marTop w:val="0"/>
      <w:marBottom w:val="0"/>
      <w:divBdr>
        <w:top w:val="none" w:sz="0" w:space="0" w:color="auto"/>
        <w:left w:val="none" w:sz="0" w:space="0" w:color="auto"/>
        <w:bottom w:val="none" w:sz="0" w:space="0" w:color="auto"/>
        <w:right w:val="none" w:sz="0" w:space="0" w:color="auto"/>
      </w:divBdr>
    </w:div>
    <w:div w:id="1889100506">
      <w:bodyDiv w:val="1"/>
      <w:marLeft w:val="0"/>
      <w:marRight w:val="0"/>
      <w:marTop w:val="0"/>
      <w:marBottom w:val="0"/>
      <w:divBdr>
        <w:top w:val="none" w:sz="0" w:space="0" w:color="auto"/>
        <w:left w:val="none" w:sz="0" w:space="0" w:color="auto"/>
        <w:bottom w:val="none" w:sz="0" w:space="0" w:color="auto"/>
        <w:right w:val="none" w:sz="0" w:space="0" w:color="auto"/>
      </w:divBdr>
    </w:div>
    <w:div w:id="1978795232">
      <w:bodyDiv w:val="1"/>
      <w:marLeft w:val="0"/>
      <w:marRight w:val="0"/>
      <w:marTop w:val="0"/>
      <w:marBottom w:val="0"/>
      <w:divBdr>
        <w:top w:val="none" w:sz="0" w:space="0" w:color="auto"/>
        <w:left w:val="none" w:sz="0" w:space="0" w:color="auto"/>
        <w:bottom w:val="none" w:sz="0" w:space="0" w:color="auto"/>
        <w:right w:val="none" w:sz="0" w:space="0" w:color="auto"/>
      </w:divBdr>
    </w:div>
    <w:div w:id="2027513600">
      <w:bodyDiv w:val="1"/>
      <w:marLeft w:val="0"/>
      <w:marRight w:val="0"/>
      <w:marTop w:val="0"/>
      <w:marBottom w:val="0"/>
      <w:divBdr>
        <w:top w:val="none" w:sz="0" w:space="0" w:color="auto"/>
        <w:left w:val="none" w:sz="0" w:space="0" w:color="auto"/>
        <w:bottom w:val="none" w:sz="0" w:space="0" w:color="auto"/>
        <w:right w:val="none" w:sz="0" w:space="0" w:color="auto"/>
      </w:divBdr>
    </w:div>
    <w:div w:id="21327429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g"/><Relationship Id="rId18" Type="http://schemas.openxmlformats.org/officeDocument/2006/relationships/image" Target="media/image6.png"/><Relationship Id="rId26" Type="http://schemas.openxmlformats.org/officeDocument/2006/relationships/image" Target="media/image12.jpeg"/><Relationship Id="rId39" Type="http://schemas.openxmlformats.org/officeDocument/2006/relationships/image" Target="media/image17.jpg"/><Relationship Id="rId21" Type="http://schemas.openxmlformats.org/officeDocument/2006/relationships/image" Target="media/image9.png"/><Relationship Id="rId34" Type="http://schemas.openxmlformats.org/officeDocument/2006/relationships/hyperlink" Target="https://www.youtube.com/watch?v=7OaLbST0SiI" TargetMode="External"/><Relationship Id="rId42" Type="http://schemas.openxmlformats.org/officeDocument/2006/relationships/hyperlink" Target="https://creativecommons.org/licenses/by-nc-nd/4.0/" TargetMode="External"/><Relationship Id="rId47" Type="http://schemas.openxmlformats.org/officeDocument/2006/relationships/hyperlink" Target="https://unsplash.com/search/photos/personal-protective-equipment?utm_source=unsplash&amp;utm_medium=referral&amp;utm_content=creditCopyText" TargetMode="External"/><Relationship Id="rId50" Type="http://schemas.openxmlformats.org/officeDocument/2006/relationships/hyperlink" Target="https://pixabay.com/?utm_source=link-attribution&amp;utm_medium=referral&amp;utm_campaign=image&amp;utm_content=1674578" TargetMode="External"/><Relationship Id="rId55" Type="http://schemas.openxmlformats.org/officeDocument/2006/relationships/hyperlink" Target="https://www.youtube.com/watch?v=7OaLbST0SiI" TargetMode="External"/><Relationship Id="rId63" Type="http://schemas.openxmlformats.org/officeDocument/2006/relationships/footer" Target="footer4.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image" Target="media/image8.png"/><Relationship Id="rId29" Type="http://schemas.openxmlformats.org/officeDocument/2006/relationships/image" Target="media/image13.png"/><Relationship Id="rId41" Type="http://schemas.openxmlformats.org/officeDocument/2006/relationships/hyperlink" Target="https://unsplash.com/search/photos/work-team?utm_source=unsplash&amp;utm_medium=referral&amp;utm_content=creditCopyText" TargetMode="External"/><Relationship Id="rId54" Type="http://schemas.openxmlformats.org/officeDocument/2006/relationships/hyperlink" Target="https://www.safetystartswithyou.nsw.gov.au/freestuff2" TargetMode="External"/><Relationship Id="rId62"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1.png"/><Relationship Id="rId32" Type="http://schemas.openxmlformats.org/officeDocument/2006/relationships/image" Target="media/image14.png"/><Relationship Id="rId37" Type="http://schemas.openxmlformats.org/officeDocument/2006/relationships/image" Target="media/image16.jpeg"/><Relationship Id="rId40" Type="http://schemas.openxmlformats.org/officeDocument/2006/relationships/hyperlink" Target="https://unsplash.com/@mimithian?utm_source=unsplash&amp;utm_medium=referral&amp;utm_content=creditCopyText" TargetMode="External"/><Relationship Id="rId45" Type="http://schemas.openxmlformats.org/officeDocument/2006/relationships/hyperlink" Target="https://creativecommons.org/licenses/by/2.0/?ref=ccsearch&amp;atype=rich" TargetMode="External"/><Relationship Id="rId53" Type="http://schemas.openxmlformats.org/officeDocument/2006/relationships/hyperlink" Target="http://www.safetystartswithyou.nsw.gov.au" TargetMode="External"/><Relationship Id="rId58"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header" Target="header1.xml"/><Relationship Id="rId23" Type="http://schemas.microsoft.com/office/2007/relationships/hdphoto" Target="media/hdphoto1.wdp"/><Relationship Id="rId28" Type="http://schemas.openxmlformats.org/officeDocument/2006/relationships/hyperlink" Target="http://plan2go.nctafe.edu.au/assets/document-library/Crew-Folders/People-and-Culture-Crew/Organisational/org-chart.pdf" TargetMode="External"/><Relationship Id="rId36" Type="http://schemas.openxmlformats.org/officeDocument/2006/relationships/image" Target="media/image15.jpeg"/><Relationship Id="rId49" Type="http://schemas.openxmlformats.org/officeDocument/2006/relationships/hyperlink" Target="https://pixabay.com/users/TheDigitalArtist-202249/?utm_source=link-attribution&amp;utm_medium=referral&amp;utm_campaign=image&amp;utm_content=1674578" TargetMode="External"/><Relationship Id="rId57" Type="http://schemas.openxmlformats.org/officeDocument/2006/relationships/hyperlink" Target="https://www.youtube.com/watch?v=joNzxW3OB0E&amp;t=188s" TargetMode="External"/><Relationship Id="rId61"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image" Target="media/image26.svg"/><Relationship Id="rId44" Type="http://schemas.openxmlformats.org/officeDocument/2006/relationships/hyperlink" Target="https://www.flickr.com/photos/37996646802@N01" TargetMode="External"/><Relationship Id="rId52" Type="http://schemas.openxmlformats.org/officeDocument/2006/relationships/hyperlink" Target="http://plan2go.nctafe.edu.au/assets/document-library/Crew-Folders/People-and-Culture-Crew/Organisational/org-chart.pdf" TargetMode="External"/><Relationship Id="rId60" Type="http://schemas.openxmlformats.org/officeDocument/2006/relationships/footer" Target="footer2.xml"/><Relationship Id="rId65"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0.png"/><Relationship Id="rId27" Type="http://schemas.openxmlformats.org/officeDocument/2006/relationships/hyperlink" Target="https://www.safetystartswithyou.nsw.gov.au/freestuff2" TargetMode="External"/><Relationship Id="rId35" Type="http://schemas.openxmlformats.org/officeDocument/2006/relationships/hyperlink" Target="http://plan2go.nctafe.edu.au/assets/document-library/Crew-Folders/People-and-Culture-Crew/Organisational/org-chart.pdf" TargetMode="External"/><Relationship Id="rId43" Type="http://schemas.openxmlformats.org/officeDocument/2006/relationships/hyperlink" Target="https://www.flickr.com/photos/37996646802@N01/15905754123" TargetMode="External"/><Relationship Id="rId48" Type="http://schemas.openxmlformats.org/officeDocument/2006/relationships/hyperlink" Target="https://creativecommons.org/licenses/by-nc-nd/4.0/" TargetMode="External"/><Relationship Id="rId56" Type="http://schemas.openxmlformats.org/officeDocument/2006/relationships/hyperlink" Target="http://plan2go.nctafe.edu.au/assets/document-library/Crew-Folders/People-and-Culture-Crew/Organisational/org-chart.pdf" TargetMode="External"/><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hyperlink" Target="https://pixabay.com/service/license/" TargetMode="External"/><Relationship Id="rId3" Type="http://schemas.openxmlformats.org/officeDocument/2006/relationships/customXml" Target="../customXml/item3.xml"/><Relationship Id="rId12" Type="http://schemas.openxmlformats.org/officeDocument/2006/relationships/image" Target="media/image2.jpg"/><Relationship Id="rId17" Type="http://schemas.openxmlformats.org/officeDocument/2006/relationships/footer" Target="footer1.xml"/><Relationship Id="rId25" Type="http://schemas.microsoft.com/office/2007/relationships/hdphoto" Target="media/hdphoto2.wdp"/><Relationship Id="rId33" Type="http://schemas.openxmlformats.org/officeDocument/2006/relationships/image" Target="media/image30.svg"/><Relationship Id="rId38" Type="http://schemas.openxmlformats.org/officeDocument/2006/relationships/hyperlink" Target="https://www.youtube.com/watch?v=joNzxW3OB0E&amp;t=188s" TargetMode="External"/><Relationship Id="rId46" Type="http://schemas.openxmlformats.org/officeDocument/2006/relationships/hyperlink" Target="https://unsplash.com/@ahsan19?utm_source=unsplash&amp;utm_medium=referral&amp;utm_content=creditCopyText" TargetMode="External"/><Relationship Id="rId59" Type="http://schemas.openxmlformats.org/officeDocument/2006/relationships/header" Target="header4.xml"/></Relationships>
</file>

<file path=word/_rels/footer4.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mcgillivra1\Downloads\Unit%20Code_SW_20181017_Azure%20Blue%20(3).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11" ma:contentTypeDescription="Create a new document." ma:contentTypeScope="" ma:versionID="d8868b806bdc30bb258135c7e492bc7e">
  <xsd:schema xmlns:xsd="http://www.w3.org/2001/XMLSchema" xmlns:xs="http://www.w3.org/2001/XMLSchema" xmlns:p="http://schemas.microsoft.com/office/2006/metadata/properties" xmlns:ns2="b798198a-4fbf-42be-8530-1d0c80d0fe61" xmlns:ns3="389f41fd-c1fd-42a7-9d73-f4e35625c411" targetNamespace="http://schemas.microsoft.com/office/2006/metadata/properties" ma:root="true" ma:fieldsID="d8f6c9a8cfc0f1307db5158e690c8d81" ns2:_="" ns3:_="">
    <xsd:import namespace="b798198a-4fbf-42be-8530-1d0c80d0fe61"/>
    <xsd:import namespace="389f41fd-c1fd-42a7-9d73-f4e35625c41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element ref="ns3:SharedWithUsers" minOccurs="0"/>
                <xsd:element ref="ns3:SharedWithDetail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89f41fd-c1fd-42a7-9d73-f4e35625c411"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F58D16-A835-4BDB-A50F-CD88A88BBFEB}">
  <ds:schemaRefs>
    <ds:schemaRef ds:uri="http://schemas.microsoft.com/office/2006/documentManagement/types"/>
    <ds:schemaRef ds:uri="389f41fd-c1fd-42a7-9d73-f4e35625c411"/>
    <ds:schemaRef ds:uri="b798198a-4fbf-42be-8530-1d0c80d0fe61"/>
    <ds:schemaRef ds:uri="http://purl.org/dc/elements/1.1/"/>
    <ds:schemaRef ds:uri="http://schemas.microsoft.com/office/infopath/2007/PartnerControls"/>
    <ds:schemaRef ds:uri="http://purl.org/dc/terms/"/>
    <ds:schemaRef ds:uri="http://schemas.microsoft.com/office/2006/metadata/properties"/>
    <ds:schemaRef ds:uri="http://schemas.openxmlformats.org/package/2006/metadata/core-properties"/>
    <ds:schemaRef ds:uri="http://www.w3.org/XML/1998/namespace"/>
    <ds:schemaRef ds:uri="http://purl.org/dc/dcmitype/"/>
  </ds:schemaRefs>
</ds:datastoreItem>
</file>

<file path=customXml/itemProps2.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3.xml><?xml version="1.0" encoding="utf-8"?>
<ds:datastoreItem xmlns:ds="http://schemas.openxmlformats.org/officeDocument/2006/customXml" ds:itemID="{1744A158-79F4-4DFE-88BC-652095A672C9}"/>
</file>

<file path=customXml/itemProps4.xml><?xml version="1.0" encoding="utf-8"?>
<ds:datastoreItem xmlns:ds="http://schemas.openxmlformats.org/officeDocument/2006/customXml" ds:itemID="{676B414F-D19D-464B-AAD3-0165329E2E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Unit Code_SW_20181017_Azure Blue (3)</Template>
  <TotalTime>0</TotalTime>
  <Pages>58</Pages>
  <Words>9549</Words>
  <Characters>54435</Characters>
  <Application>Microsoft Office Word</Application>
  <DocSecurity>0</DocSecurity>
  <Lines>453</Lines>
  <Paragraphs>127</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63857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2019-06-17T03:52:00Z</dcterms:created>
  <dcterms:modified xsi:type="dcterms:W3CDTF">2020-02-13T02:30:00Z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0x010100221CE4F7B357EB469B32CF6CE7167475</vt:lpwstr>
  </property>
</Properties>
</file>