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DB5CB4" w14:textId="77777777" w:rsidR="009A55B9" w:rsidRDefault="00AC5F03"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5760" behindDoc="0" locked="0" layoutInCell="1" allowOverlap="1" wp14:anchorId="0454855F" wp14:editId="398D5272">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7DA0BD72" wp14:editId="1A90BD0C">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6784" behindDoc="0" locked="0" layoutInCell="1" allowOverlap="1" wp14:anchorId="3DB127F0" wp14:editId="5055ECF7">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628EF246" w14:textId="77777777" w:rsidR="00F14A46" w:rsidRDefault="00F14A46" w:rsidP="009A55B9">
                            <w:pPr>
                              <w:pStyle w:val="Covertitle"/>
                            </w:pPr>
                            <w:r>
                              <w:t>Student workbook</w:t>
                            </w:r>
                          </w:p>
                          <w:p w14:paraId="20F14012" w14:textId="5156C219" w:rsidR="00F14A46" w:rsidRDefault="00F14A46" w:rsidP="009A55B9">
                            <w:pPr>
                              <w:pStyle w:val="Coversubtitle"/>
                            </w:pPr>
                            <w:r>
                              <w:t>BSBWOR202</w:t>
                            </w:r>
                          </w:p>
                          <w:p w14:paraId="6233C7CE" w14:textId="5275FE9A" w:rsidR="00F14A46" w:rsidRDefault="00F14A46" w:rsidP="009A55B9">
                            <w:pPr>
                              <w:pStyle w:val="Coversubtitle"/>
                            </w:pPr>
                            <w:r>
                              <w:t>Organise and complete daily work activities</w:t>
                            </w:r>
                          </w:p>
                          <w:p w14:paraId="77851ECC" w14:textId="77777777" w:rsidR="00F14A46" w:rsidRDefault="00F14A46" w:rsidP="009A55B9">
                            <w:pPr>
                              <w:pStyle w:val="Coversubtitle"/>
                            </w:pPr>
                            <w:r>
                              <w:t>Delivery date</w:t>
                            </w:r>
                          </w:p>
                          <w:p w14:paraId="48FB66B4" w14:textId="77777777" w:rsidR="00F14A46" w:rsidRPr="009A55B9" w:rsidRDefault="00F14A46"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127F0" id="_x0000_t202" coordsize="21600,21600" o:spt="202" path="m,l,21600r21600,l21600,xe">
                <v:stroke joinstyle="miter"/>
                <v:path gradientshapeok="t" o:connecttype="rect"/>
              </v:shapetype>
              <v:shape id="Text Box 7" o:spid="_x0000_s1026" type="#_x0000_t202" style="position:absolute;margin-left:14.25pt;margin-top:58.3pt;width:472.8pt;height:23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628EF246" w14:textId="77777777" w:rsidR="00F14A46" w:rsidRDefault="00F14A46" w:rsidP="009A55B9">
                      <w:pPr>
                        <w:pStyle w:val="Covertitle"/>
                      </w:pPr>
                      <w:r>
                        <w:t>Student workbook</w:t>
                      </w:r>
                    </w:p>
                    <w:p w14:paraId="20F14012" w14:textId="5156C219" w:rsidR="00F14A46" w:rsidRDefault="00F14A46" w:rsidP="009A55B9">
                      <w:pPr>
                        <w:pStyle w:val="Coversubtitle"/>
                      </w:pPr>
                      <w:r>
                        <w:t>BSBWOR202</w:t>
                      </w:r>
                    </w:p>
                    <w:p w14:paraId="6233C7CE" w14:textId="5275FE9A" w:rsidR="00F14A46" w:rsidRDefault="00F14A46" w:rsidP="009A55B9">
                      <w:pPr>
                        <w:pStyle w:val="Coversubtitle"/>
                      </w:pPr>
                      <w:r>
                        <w:t>Organise and complete daily work activities</w:t>
                      </w:r>
                    </w:p>
                    <w:p w14:paraId="77851ECC" w14:textId="77777777" w:rsidR="00F14A46" w:rsidRDefault="00F14A46" w:rsidP="009A55B9">
                      <w:pPr>
                        <w:pStyle w:val="Coversubtitle"/>
                      </w:pPr>
                      <w:r>
                        <w:t>Delivery date</w:t>
                      </w:r>
                    </w:p>
                    <w:p w14:paraId="48FB66B4" w14:textId="77777777" w:rsidR="00F14A46" w:rsidRPr="009A55B9" w:rsidRDefault="00F14A46" w:rsidP="009A55B9"/>
                  </w:txbxContent>
                </v:textbox>
              </v:shape>
            </w:pict>
          </mc:Fallback>
        </mc:AlternateContent>
      </w:r>
      <w:r w:rsidR="009A55B9">
        <w:rPr>
          <w:noProof/>
          <w:lang w:eastAsia="en-AU"/>
        </w:rPr>
        <mc:AlternateContent>
          <mc:Choice Requires="wpg">
            <w:drawing>
              <wp:anchor distT="0" distB="0" distL="114300" distR="114300" simplePos="0" relativeHeight="251762688" behindDoc="0" locked="0" layoutInCell="1" allowOverlap="1" wp14:anchorId="0B70A436" wp14:editId="7B587558">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31C1A93"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0B9AA6FC" wp14:editId="4704C852">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6D8EB07"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1D85C32A" wp14:editId="42ABEF60">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25DF61" w14:textId="77777777" w:rsidR="00F14A46" w:rsidRDefault="00F14A46" w:rsidP="009A55B9">
                            <w:pPr>
                              <w:jc w:val="center"/>
                            </w:pPr>
                            <w:bookmarkStart w:id="4" w:name="_GoBack"/>
                            <w:r>
                              <w:softHyphen/>
                            </w:r>
                            <w:bookmarkEnd w:id="4"/>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5C32A" id="Freeform 2" o:spid="_x0000_s1027" style="position:absolute;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SFXNJFAAAAAc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6425DF61" w14:textId="77777777" w:rsidR="00F14A46" w:rsidRDefault="00F14A46" w:rsidP="009A55B9">
                      <w:pPr>
                        <w:jc w:val="center"/>
                      </w:pPr>
                      <w:bookmarkStart w:id="5" w:name="_GoBack"/>
                      <w:r>
                        <w:softHyphen/>
                      </w:r>
                      <w:bookmarkEnd w:id="5"/>
                    </w:p>
                  </w:txbxContent>
                </v:textbox>
                <w10:wrap anchorx="margin"/>
              </v:shape>
            </w:pict>
          </mc:Fallback>
        </mc:AlternateContent>
      </w:r>
      <w:r w:rsidR="009A55B9">
        <w:br w:type="page"/>
      </w:r>
    </w:p>
    <w:p w14:paraId="60802707"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2F6615E1" w14:textId="77777777" w:rsidR="000D33E9" w:rsidRDefault="000D33E9" w:rsidP="00552245">
      <w:pPr>
        <w:jc w:val="both"/>
        <w:rPr>
          <w:b/>
          <w:bCs/>
        </w:rPr>
      </w:pPr>
    </w:p>
    <w:p w14:paraId="7A622683" w14:textId="77777777" w:rsidR="00552245" w:rsidRDefault="00552245" w:rsidP="00552245">
      <w:pPr>
        <w:jc w:val="both"/>
        <w:rPr>
          <w:b/>
          <w:bCs/>
        </w:rPr>
      </w:pPr>
      <w:r>
        <w:rPr>
          <w:b/>
          <w:bCs/>
        </w:rPr>
        <w:t xml:space="preserve">TAFE NSW would like to pay </w:t>
      </w:r>
      <w:r w:rsidR="0051123B">
        <w:rPr>
          <w:b/>
          <w:bCs/>
        </w:rPr>
        <w:t>your</w:t>
      </w:r>
      <w:r>
        <w:rPr>
          <w:b/>
          <w:bCs/>
        </w:rPr>
        <w:t xml:space="preserve"> respect and acknowledge Aboriginal and Torres Strait Islander Peoples as the Traditional Custodians of the Land, Rivers and Sea. We acknowledge and pay </w:t>
      </w:r>
      <w:r w:rsidR="0051123B">
        <w:rPr>
          <w:b/>
          <w:bCs/>
        </w:rPr>
        <w:t>your</w:t>
      </w:r>
      <w:r>
        <w:rPr>
          <w:b/>
          <w:bCs/>
        </w:rPr>
        <w:t xml:space="preserve"> respect to the Elders, both past and present of all Nations.</w:t>
      </w:r>
    </w:p>
    <w:p w14:paraId="226C5E43" w14:textId="77777777" w:rsidR="00312AAF" w:rsidRDefault="00312AAF" w:rsidP="00552245">
      <w:pPr>
        <w:pStyle w:val="SmallerText-Black"/>
        <w:rPr>
          <w:sz w:val="24"/>
        </w:rPr>
      </w:pPr>
    </w:p>
    <w:p w14:paraId="3268EEC2" w14:textId="77777777" w:rsidR="00312AAF" w:rsidRDefault="00312AAF" w:rsidP="00552245">
      <w:pPr>
        <w:pStyle w:val="SmallerText-Black"/>
        <w:rPr>
          <w:sz w:val="24"/>
        </w:rPr>
      </w:pPr>
    </w:p>
    <w:p w14:paraId="7E9C47B6" w14:textId="77777777" w:rsidR="00312AAF" w:rsidRDefault="00312AAF" w:rsidP="00552245">
      <w:pPr>
        <w:pStyle w:val="SmallerText-Black"/>
        <w:rPr>
          <w:sz w:val="24"/>
        </w:rPr>
      </w:pPr>
    </w:p>
    <w:p w14:paraId="4C781D02" w14:textId="77777777" w:rsidR="00312AAF" w:rsidRDefault="00312AAF" w:rsidP="00552245">
      <w:pPr>
        <w:pStyle w:val="SmallerText-Black"/>
        <w:rPr>
          <w:sz w:val="24"/>
        </w:rPr>
      </w:pPr>
    </w:p>
    <w:p w14:paraId="36FDB45D" w14:textId="77777777" w:rsidR="00312AAF" w:rsidRDefault="00312AAF" w:rsidP="00552245">
      <w:pPr>
        <w:pStyle w:val="SmallerText-Black"/>
        <w:rPr>
          <w:sz w:val="24"/>
        </w:rPr>
      </w:pPr>
    </w:p>
    <w:p w14:paraId="3DFD1712" w14:textId="77777777" w:rsidR="00312AAF" w:rsidRDefault="00312AAF" w:rsidP="00552245">
      <w:pPr>
        <w:pStyle w:val="SmallerText-Black"/>
        <w:rPr>
          <w:sz w:val="24"/>
        </w:rPr>
      </w:pPr>
    </w:p>
    <w:p w14:paraId="316AEBBA" w14:textId="77777777" w:rsidR="00312AAF" w:rsidRDefault="00312AAF" w:rsidP="00552245">
      <w:pPr>
        <w:pStyle w:val="SmallerText-Black"/>
        <w:rPr>
          <w:sz w:val="24"/>
        </w:rPr>
      </w:pPr>
    </w:p>
    <w:p w14:paraId="6DE1FE68" w14:textId="77777777" w:rsidR="00312AAF" w:rsidRDefault="00312AAF" w:rsidP="00552245">
      <w:pPr>
        <w:pStyle w:val="SmallerText-Black"/>
        <w:rPr>
          <w:sz w:val="24"/>
        </w:rPr>
      </w:pPr>
    </w:p>
    <w:p w14:paraId="11E9D2B2" w14:textId="77777777" w:rsidR="00312AAF" w:rsidRDefault="00312AAF" w:rsidP="00552245">
      <w:pPr>
        <w:pStyle w:val="SmallerText-Black"/>
        <w:rPr>
          <w:sz w:val="24"/>
        </w:rPr>
      </w:pPr>
    </w:p>
    <w:p w14:paraId="30C6E72A" w14:textId="77777777" w:rsidR="00323FB8" w:rsidRPr="009229DD" w:rsidRDefault="00323FB8" w:rsidP="00552245">
      <w:pPr>
        <w:pStyle w:val="SmallerText-Black"/>
        <w:rPr>
          <w:rStyle w:val="GuidetextChar"/>
          <w:color w:val="auto"/>
          <w:sz w:val="24"/>
        </w:rPr>
      </w:pPr>
      <w:r w:rsidRPr="009229DD">
        <w:rPr>
          <w:sz w:val="24"/>
        </w:rPr>
        <w:t>Version:</w:t>
      </w:r>
      <w:r w:rsidRPr="009229DD">
        <w:rPr>
          <w:sz w:val="24"/>
        </w:rPr>
        <w:tab/>
      </w:r>
      <w:r w:rsidRPr="009229DD">
        <w:rPr>
          <w:sz w:val="24"/>
        </w:rPr>
        <w:tab/>
      </w:r>
      <w:r w:rsidRPr="009229DD">
        <w:rPr>
          <w:sz w:val="24"/>
        </w:rPr>
        <w:tab/>
      </w:r>
      <w:r w:rsidRPr="009229DD">
        <w:rPr>
          <w:rStyle w:val="GuidetextChar"/>
          <w:color w:val="auto"/>
          <w:sz w:val="24"/>
        </w:rPr>
        <w:t>20180903</w:t>
      </w:r>
    </w:p>
    <w:p w14:paraId="599EF845" w14:textId="3F8F3B7F" w:rsidR="00323FB8" w:rsidRPr="009229DD" w:rsidRDefault="00323FB8" w:rsidP="00323FB8">
      <w:pPr>
        <w:pStyle w:val="SmallerText-Black"/>
        <w:rPr>
          <w:sz w:val="24"/>
        </w:rPr>
      </w:pPr>
      <w:r w:rsidRPr="009229DD">
        <w:rPr>
          <w:sz w:val="24"/>
        </w:rPr>
        <w:t>Date created:</w:t>
      </w:r>
      <w:r w:rsidRPr="009229DD">
        <w:rPr>
          <w:sz w:val="24"/>
        </w:rPr>
        <w:tab/>
      </w:r>
      <w:r w:rsidRPr="009229DD">
        <w:rPr>
          <w:sz w:val="24"/>
        </w:rPr>
        <w:tab/>
      </w:r>
      <w:r w:rsidRPr="009229DD">
        <w:rPr>
          <w:sz w:val="24"/>
        </w:rPr>
        <w:tab/>
      </w:r>
      <w:r w:rsidR="00E30309">
        <w:rPr>
          <w:rStyle w:val="GuidetextChar"/>
          <w:color w:val="auto"/>
          <w:sz w:val="24"/>
        </w:rPr>
        <w:t>11</w:t>
      </w:r>
      <w:r w:rsidR="009229DD" w:rsidRPr="009229DD">
        <w:rPr>
          <w:rStyle w:val="GuidetextChar"/>
          <w:color w:val="auto"/>
          <w:sz w:val="24"/>
        </w:rPr>
        <w:t xml:space="preserve"> </w:t>
      </w:r>
      <w:r w:rsidR="00E30309">
        <w:rPr>
          <w:rStyle w:val="GuidetextChar"/>
          <w:color w:val="auto"/>
          <w:sz w:val="24"/>
        </w:rPr>
        <w:t>Dec</w:t>
      </w:r>
      <w:r w:rsidR="009229DD" w:rsidRPr="009229DD">
        <w:rPr>
          <w:rStyle w:val="GuidetextChar"/>
          <w:color w:val="auto"/>
          <w:sz w:val="24"/>
        </w:rPr>
        <w:t>ember 2018</w:t>
      </w:r>
    </w:p>
    <w:p w14:paraId="42A749E1" w14:textId="4A4962E6" w:rsidR="00323FB8" w:rsidRPr="009229DD" w:rsidRDefault="00323FB8" w:rsidP="00323FB8">
      <w:pPr>
        <w:pStyle w:val="SmallerText-Black"/>
        <w:rPr>
          <w:sz w:val="24"/>
        </w:rPr>
      </w:pPr>
      <w:r w:rsidRPr="009229DD">
        <w:rPr>
          <w:sz w:val="24"/>
        </w:rPr>
        <w:t>Date modified:</w:t>
      </w:r>
      <w:r w:rsidRPr="009229DD">
        <w:rPr>
          <w:sz w:val="24"/>
        </w:rPr>
        <w:tab/>
      </w:r>
      <w:r w:rsidRPr="009229DD">
        <w:rPr>
          <w:sz w:val="24"/>
        </w:rPr>
        <w:tab/>
      </w:r>
      <w:r w:rsidR="00E30309">
        <w:rPr>
          <w:rStyle w:val="GuidetextChar"/>
          <w:color w:val="auto"/>
          <w:sz w:val="24"/>
        </w:rPr>
        <w:t>11</w:t>
      </w:r>
      <w:r w:rsidR="00E30309" w:rsidRPr="009229DD">
        <w:rPr>
          <w:rStyle w:val="GuidetextChar"/>
          <w:color w:val="auto"/>
          <w:sz w:val="24"/>
        </w:rPr>
        <w:t xml:space="preserve"> </w:t>
      </w:r>
      <w:r w:rsidR="00E30309">
        <w:rPr>
          <w:rStyle w:val="GuidetextChar"/>
          <w:color w:val="auto"/>
          <w:sz w:val="24"/>
        </w:rPr>
        <w:t>Dec</w:t>
      </w:r>
      <w:r w:rsidR="00E30309" w:rsidRPr="009229DD">
        <w:rPr>
          <w:rStyle w:val="GuidetextChar"/>
          <w:color w:val="auto"/>
          <w:sz w:val="24"/>
        </w:rPr>
        <w:t>ember 2018</w:t>
      </w:r>
    </w:p>
    <w:p w14:paraId="26CA1C46" w14:textId="77777777" w:rsidR="00323FB8" w:rsidRDefault="00323FB8" w:rsidP="00323FB8">
      <w:r>
        <w:t>For queries please contact:</w:t>
      </w:r>
    </w:p>
    <w:p w14:paraId="4A598BBA" w14:textId="77777777" w:rsidR="00D41EB8" w:rsidRPr="00B614E7" w:rsidRDefault="00D41EB8" w:rsidP="00D41EB8">
      <w:pPr>
        <w:pStyle w:val="SmallerText-Black"/>
        <w:rPr>
          <w:i/>
        </w:rPr>
      </w:pPr>
      <w:r w:rsidRPr="00B614E7">
        <w:rPr>
          <w:i/>
        </w:rPr>
        <w:t>Technology and Business Services SkillsPoint</w:t>
      </w:r>
    </w:p>
    <w:p w14:paraId="685233C3" w14:textId="77777777" w:rsidR="00D41EB8" w:rsidRPr="00B614E7" w:rsidRDefault="00D41EB8" w:rsidP="00D41EB8">
      <w:pPr>
        <w:pStyle w:val="SmallerText-Black"/>
        <w:rPr>
          <w:i/>
        </w:rPr>
      </w:pPr>
      <w:r w:rsidRPr="00B614E7">
        <w:rPr>
          <w:i/>
        </w:rPr>
        <w:t>Building B, Level G, Corner Harris Street and Mary Ann Street, Ultimo NSW 2007</w:t>
      </w:r>
    </w:p>
    <w:p w14:paraId="00671BE8" w14:textId="128CA95A" w:rsidR="00323FB8" w:rsidRPr="00C41511" w:rsidRDefault="00323FB8" w:rsidP="00323FB8">
      <w:pPr>
        <w:pStyle w:val="SmallerText-Black"/>
        <w:rPr>
          <w:sz w:val="22"/>
          <w:szCs w:val="22"/>
        </w:rPr>
      </w:pPr>
      <w:r w:rsidRPr="00C41511">
        <w:rPr>
          <w:sz w:val="22"/>
          <w:szCs w:val="22"/>
        </w:rPr>
        <w:t>© NSW TAFE Commission 201</w:t>
      </w:r>
      <w:r w:rsidR="00C41511" w:rsidRPr="00C41511">
        <w:rPr>
          <w:sz w:val="22"/>
          <w:szCs w:val="22"/>
        </w:rPr>
        <w:t>9</w:t>
      </w:r>
      <w:r w:rsidRPr="00C41511">
        <w:rPr>
          <w:noProof/>
          <w:sz w:val="22"/>
          <w:szCs w:val="22"/>
        </w:rPr>
        <w:br/>
      </w:r>
      <w:r w:rsidRPr="00C41511">
        <w:rPr>
          <w:sz w:val="22"/>
          <w:szCs w:val="22"/>
        </w:rPr>
        <w:t>RTO Provider Number 90003 | CRICOS Provider Code: 00591E</w:t>
      </w:r>
    </w:p>
    <w:p w14:paraId="0EA63993" w14:textId="031BD378" w:rsidR="00323FB8" w:rsidRPr="00C41511" w:rsidRDefault="00323FB8" w:rsidP="00323FB8">
      <w:pPr>
        <w:pStyle w:val="SmallerText-Black"/>
        <w:rPr>
          <w:sz w:val="22"/>
          <w:szCs w:val="22"/>
        </w:rPr>
      </w:pPr>
      <w:r w:rsidRPr="00C41511">
        <w:rPr>
          <w:sz w:val="22"/>
          <w:szCs w:val="22"/>
        </w:rPr>
        <w:t>This res</w:t>
      </w:r>
      <w:r w:rsidR="0051123B" w:rsidRPr="00C41511">
        <w:rPr>
          <w:sz w:val="22"/>
          <w:szCs w:val="22"/>
        </w:rPr>
        <w:t>our</w:t>
      </w:r>
      <w:r w:rsidRPr="00C41511">
        <w:rPr>
          <w:sz w:val="22"/>
          <w:szCs w:val="22"/>
        </w:rPr>
        <w:t xml:space="preserve">ce can be found in the TAFE NSW </w:t>
      </w:r>
      <w:hyperlink r:id="rId18" w:history="1">
        <w:r w:rsidR="00D41EB8" w:rsidRPr="00C41511">
          <w:rPr>
            <w:rStyle w:val="Hyperlink"/>
            <w:sz w:val="22"/>
            <w:szCs w:val="22"/>
          </w:rPr>
          <w:t>Learning Bank</w:t>
        </w:r>
      </w:hyperlink>
    </w:p>
    <w:p w14:paraId="19FB68EA" w14:textId="4EBD2A19" w:rsidR="00323FB8" w:rsidRDefault="00323FB8" w:rsidP="00323FB8">
      <w:pPr>
        <w:pStyle w:val="SmallerText-Black"/>
        <w:rPr>
          <w:sz w:val="22"/>
          <w:szCs w:val="22"/>
        </w:rPr>
      </w:pPr>
      <w:r w:rsidRPr="00C41511">
        <w:rPr>
          <w:sz w:val="22"/>
          <w:szCs w:val="22"/>
        </w:rPr>
        <w:t>The content in this document is copy</w:t>
      </w:r>
      <w:r w:rsidR="00C41511" w:rsidRPr="00C41511">
        <w:rPr>
          <w:sz w:val="22"/>
          <w:szCs w:val="22"/>
        </w:rPr>
        <w:t>right © NSW TAFE Commission 2019</w:t>
      </w:r>
      <w:r w:rsidRPr="00C41511">
        <w:rPr>
          <w:sz w:val="22"/>
          <w:szCs w:val="22"/>
        </w:rPr>
        <w:t xml:space="preserve">, and should not be reproduced without the permission of the TAFE NSW. Information contained in this document is correct at time of printing: </w:t>
      </w:r>
      <w:r w:rsidRPr="00C41511">
        <w:rPr>
          <w:sz w:val="22"/>
          <w:szCs w:val="22"/>
        </w:rPr>
        <w:fldChar w:fldCharType="begin"/>
      </w:r>
      <w:r w:rsidRPr="00C41511">
        <w:rPr>
          <w:sz w:val="22"/>
          <w:szCs w:val="22"/>
        </w:rPr>
        <w:instrText xml:space="preserve"> DATE  \@ "d MMMM yyyy"  \* MERGEFORMAT </w:instrText>
      </w:r>
      <w:r w:rsidRPr="00C41511">
        <w:rPr>
          <w:sz w:val="22"/>
          <w:szCs w:val="22"/>
        </w:rPr>
        <w:fldChar w:fldCharType="separate"/>
      </w:r>
      <w:r w:rsidR="00CD59D8">
        <w:rPr>
          <w:noProof/>
          <w:sz w:val="22"/>
          <w:szCs w:val="22"/>
        </w:rPr>
        <w:t>9 July 2019</w:t>
      </w:r>
      <w:r w:rsidRPr="00C41511">
        <w:rPr>
          <w:sz w:val="22"/>
          <w:szCs w:val="22"/>
        </w:rPr>
        <w:fldChar w:fldCharType="end"/>
      </w:r>
      <w:r w:rsidRPr="00C41511">
        <w:rPr>
          <w:sz w:val="22"/>
          <w:szCs w:val="22"/>
        </w:rPr>
        <w:t xml:space="preserve">. For current information please refer to </w:t>
      </w:r>
      <w:r w:rsidR="0051123B" w:rsidRPr="00C41511">
        <w:rPr>
          <w:sz w:val="22"/>
          <w:szCs w:val="22"/>
        </w:rPr>
        <w:t>your</w:t>
      </w:r>
      <w:r w:rsidRPr="00C41511">
        <w:rPr>
          <w:sz w:val="22"/>
          <w:szCs w:val="22"/>
        </w:rPr>
        <w:t xml:space="preserve"> website or </w:t>
      </w:r>
      <w:r w:rsidR="0051123B" w:rsidRPr="00C41511">
        <w:rPr>
          <w:sz w:val="22"/>
          <w:szCs w:val="22"/>
        </w:rPr>
        <w:t>your</w:t>
      </w:r>
      <w:r w:rsidRPr="00C41511">
        <w:rPr>
          <w:sz w:val="22"/>
          <w:szCs w:val="22"/>
        </w:rPr>
        <w:t xml:space="preserve"> teacher as appropriate.</w:t>
      </w:r>
    </w:p>
    <w:p w14:paraId="31C90AF7" w14:textId="7EFBBB2E" w:rsidR="00C41511" w:rsidRPr="00C41511" w:rsidRDefault="00C41511" w:rsidP="00323FB8">
      <w:pPr>
        <w:pStyle w:val="SmallerText-Black"/>
        <w:rPr>
          <w:sz w:val="22"/>
          <w:szCs w:val="22"/>
        </w:rPr>
      </w:pPr>
      <w:r>
        <w:rPr>
          <w:sz w:val="22"/>
          <w:szCs w:val="22"/>
        </w:rPr>
        <w:t>Cover image © Shutterstock copied under licence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CF496CE"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55541682" w14:textId="14D3BFD7" w:rsidR="006C4030"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5953402" w:history="1">
            <w:r w:rsidR="006C4030" w:rsidRPr="00327B7F">
              <w:rPr>
                <w:rStyle w:val="Hyperlink"/>
              </w:rPr>
              <w:t>Icon legends</w:t>
            </w:r>
            <w:r w:rsidR="006C4030">
              <w:rPr>
                <w:webHidden/>
              </w:rPr>
              <w:tab/>
            </w:r>
            <w:r w:rsidR="006C4030">
              <w:rPr>
                <w:webHidden/>
              </w:rPr>
              <w:fldChar w:fldCharType="begin"/>
            </w:r>
            <w:r w:rsidR="006C4030">
              <w:rPr>
                <w:webHidden/>
              </w:rPr>
              <w:instrText xml:space="preserve"> PAGEREF _Toc5953402 \h </w:instrText>
            </w:r>
            <w:r w:rsidR="006C4030">
              <w:rPr>
                <w:webHidden/>
              </w:rPr>
            </w:r>
            <w:r w:rsidR="006C4030">
              <w:rPr>
                <w:webHidden/>
              </w:rPr>
              <w:fldChar w:fldCharType="separate"/>
            </w:r>
            <w:r w:rsidR="006C4030">
              <w:rPr>
                <w:webHidden/>
              </w:rPr>
              <w:t>7</w:t>
            </w:r>
            <w:r w:rsidR="006C4030">
              <w:rPr>
                <w:webHidden/>
              </w:rPr>
              <w:fldChar w:fldCharType="end"/>
            </w:r>
          </w:hyperlink>
        </w:p>
        <w:p w14:paraId="15F05B89" w14:textId="00DDEAF9" w:rsidR="006C4030" w:rsidRDefault="00CD59D8">
          <w:pPr>
            <w:pStyle w:val="TOC1"/>
            <w:rPr>
              <w:rFonts w:asciiTheme="minorHAnsi" w:eastAsiaTheme="minorEastAsia" w:hAnsiTheme="minorHAnsi" w:cstheme="minorBidi"/>
              <w:color w:val="auto"/>
              <w:kern w:val="0"/>
              <w:sz w:val="22"/>
              <w:szCs w:val="22"/>
            </w:rPr>
          </w:pPr>
          <w:hyperlink w:anchor="_Toc5953403" w:history="1">
            <w:r w:rsidR="006C4030" w:rsidRPr="00327B7F">
              <w:rPr>
                <w:rStyle w:val="Hyperlink"/>
              </w:rPr>
              <w:t>Introduction</w:t>
            </w:r>
            <w:r w:rsidR="006C4030">
              <w:rPr>
                <w:webHidden/>
              </w:rPr>
              <w:tab/>
            </w:r>
            <w:r w:rsidR="006C4030">
              <w:rPr>
                <w:webHidden/>
              </w:rPr>
              <w:fldChar w:fldCharType="begin"/>
            </w:r>
            <w:r w:rsidR="006C4030">
              <w:rPr>
                <w:webHidden/>
              </w:rPr>
              <w:instrText xml:space="preserve"> PAGEREF _Toc5953403 \h </w:instrText>
            </w:r>
            <w:r w:rsidR="006C4030">
              <w:rPr>
                <w:webHidden/>
              </w:rPr>
            </w:r>
            <w:r w:rsidR="006C4030">
              <w:rPr>
                <w:webHidden/>
              </w:rPr>
              <w:fldChar w:fldCharType="separate"/>
            </w:r>
            <w:r w:rsidR="006C4030">
              <w:rPr>
                <w:webHidden/>
              </w:rPr>
              <w:t>9</w:t>
            </w:r>
            <w:r w:rsidR="006C4030">
              <w:rPr>
                <w:webHidden/>
              </w:rPr>
              <w:fldChar w:fldCharType="end"/>
            </w:r>
          </w:hyperlink>
        </w:p>
        <w:p w14:paraId="40F4563C" w14:textId="63084321" w:rsidR="006C4030" w:rsidRDefault="00CD59D8">
          <w:pPr>
            <w:pStyle w:val="TOC1"/>
            <w:rPr>
              <w:rFonts w:asciiTheme="minorHAnsi" w:eastAsiaTheme="minorEastAsia" w:hAnsiTheme="minorHAnsi" w:cstheme="minorBidi"/>
              <w:color w:val="auto"/>
              <w:kern w:val="0"/>
              <w:sz w:val="22"/>
              <w:szCs w:val="22"/>
            </w:rPr>
          </w:pPr>
          <w:hyperlink w:anchor="_Toc5953404" w:history="1">
            <w:r w:rsidR="006C4030" w:rsidRPr="00327B7F">
              <w:rPr>
                <w:rStyle w:val="Hyperlink"/>
              </w:rPr>
              <w:t>1.1 What is work?</w:t>
            </w:r>
            <w:r w:rsidR="006C4030">
              <w:rPr>
                <w:webHidden/>
              </w:rPr>
              <w:tab/>
            </w:r>
            <w:r w:rsidR="006C4030">
              <w:rPr>
                <w:webHidden/>
              </w:rPr>
              <w:fldChar w:fldCharType="begin"/>
            </w:r>
            <w:r w:rsidR="006C4030">
              <w:rPr>
                <w:webHidden/>
              </w:rPr>
              <w:instrText xml:space="preserve"> PAGEREF _Toc5953404 \h </w:instrText>
            </w:r>
            <w:r w:rsidR="006C4030">
              <w:rPr>
                <w:webHidden/>
              </w:rPr>
            </w:r>
            <w:r w:rsidR="006C4030">
              <w:rPr>
                <w:webHidden/>
              </w:rPr>
              <w:fldChar w:fldCharType="separate"/>
            </w:r>
            <w:r w:rsidR="006C4030">
              <w:rPr>
                <w:webHidden/>
              </w:rPr>
              <w:t>9</w:t>
            </w:r>
            <w:r w:rsidR="006C4030">
              <w:rPr>
                <w:webHidden/>
              </w:rPr>
              <w:fldChar w:fldCharType="end"/>
            </w:r>
          </w:hyperlink>
        </w:p>
        <w:p w14:paraId="789D0FDD" w14:textId="4555D574" w:rsidR="006C4030" w:rsidRDefault="00CD59D8">
          <w:pPr>
            <w:pStyle w:val="TOC1"/>
            <w:rPr>
              <w:rFonts w:asciiTheme="minorHAnsi" w:eastAsiaTheme="minorEastAsia" w:hAnsiTheme="minorHAnsi" w:cstheme="minorBidi"/>
              <w:color w:val="auto"/>
              <w:kern w:val="0"/>
              <w:sz w:val="22"/>
              <w:szCs w:val="22"/>
            </w:rPr>
          </w:pPr>
          <w:hyperlink w:anchor="_Toc5953405" w:history="1">
            <w:r w:rsidR="006C4030" w:rsidRPr="00327B7F">
              <w:rPr>
                <w:rStyle w:val="Hyperlink"/>
                <w:rFonts w:eastAsia="Calibri"/>
              </w:rPr>
              <w:t>1.2 Type and size of business</w:t>
            </w:r>
            <w:r w:rsidR="006C4030">
              <w:rPr>
                <w:webHidden/>
              </w:rPr>
              <w:tab/>
            </w:r>
            <w:r w:rsidR="006C4030">
              <w:rPr>
                <w:webHidden/>
              </w:rPr>
              <w:fldChar w:fldCharType="begin"/>
            </w:r>
            <w:r w:rsidR="006C4030">
              <w:rPr>
                <w:webHidden/>
              </w:rPr>
              <w:instrText xml:space="preserve"> PAGEREF _Toc5953405 \h </w:instrText>
            </w:r>
            <w:r w:rsidR="006C4030">
              <w:rPr>
                <w:webHidden/>
              </w:rPr>
            </w:r>
            <w:r w:rsidR="006C4030">
              <w:rPr>
                <w:webHidden/>
              </w:rPr>
              <w:fldChar w:fldCharType="separate"/>
            </w:r>
            <w:r w:rsidR="006C4030">
              <w:rPr>
                <w:webHidden/>
              </w:rPr>
              <w:t>9</w:t>
            </w:r>
            <w:r w:rsidR="006C4030">
              <w:rPr>
                <w:webHidden/>
              </w:rPr>
              <w:fldChar w:fldCharType="end"/>
            </w:r>
          </w:hyperlink>
        </w:p>
        <w:p w14:paraId="3C7689D8" w14:textId="007B8590" w:rsidR="006C4030" w:rsidRDefault="00CD59D8">
          <w:pPr>
            <w:pStyle w:val="TOC2"/>
            <w:rPr>
              <w:rFonts w:asciiTheme="minorHAnsi" w:eastAsiaTheme="minorEastAsia" w:hAnsiTheme="minorHAnsi" w:cstheme="minorBidi"/>
              <w:color w:val="auto"/>
              <w:kern w:val="0"/>
              <w:sz w:val="22"/>
              <w:szCs w:val="22"/>
            </w:rPr>
          </w:pPr>
          <w:hyperlink w:anchor="_Toc5953406" w:history="1">
            <w:r w:rsidR="006C4030" w:rsidRPr="00327B7F">
              <w:rPr>
                <w:rStyle w:val="Hyperlink"/>
              </w:rPr>
              <w:t>Formal and informal organisations</w:t>
            </w:r>
            <w:r w:rsidR="006C4030">
              <w:rPr>
                <w:webHidden/>
              </w:rPr>
              <w:tab/>
            </w:r>
            <w:r w:rsidR="006C4030">
              <w:rPr>
                <w:webHidden/>
              </w:rPr>
              <w:fldChar w:fldCharType="begin"/>
            </w:r>
            <w:r w:rsidR="006C4030">
              <w:rPr>
                <w:webHidden/>
              </w:rPr>
              <w:instrText xml:space="preserve"> PAGEREF _Toc5953406 \h </w:instrText>
            </w:r>
            <w:r w:rsidR="006C4030">
              <w:rPr>
                <w:webHidden/>
              </w:rPr>
            </w:r>
            <w:r w:rsidR="006C4030">
              <w:rPr>
                <w:webHidden/>
              </w:rPr>
              <w:fldChar w:fldCharType="separate"/>
            </w:r>
            <w:r w:rsidR="006C4030">
              <w:rPr>
                <w:webHidden/>
              </w:rPr>
              <w:t>10</w:t>
            </w:r>
            <w:r w:rsidR="006C4030">
              <w:rPr>
                <w:webHidden/>
              </w:rPr>
              <w:fldChar w:fldCharType="end"/>
            </w:r>
          </w:hyperlink>
        </w:p>
        <w:p w14:paraId="2A93075A" w14:textId="7A3EA52F" w:rsidR="006C4030" w:rsidRDefault="00CD59D8">
          <w:pPr>
            <w:pStyle w:val="TOC1"/>
            <w:rPr>
              <w:rFonts w:asciiTheme="minorHAnsi" w:eastAsiaTheme="minorEastAsia" w:hAnsiTheme="minorHAnsi" w:cstheme="minorBidi"/>
              <w:color w:val="auto"/>
              <w:kern w:val="0"/>
              <w:sz w:val="22"/>
              <w:szCs w:val="22"/>
            </w:rPr>
          </w:pPr>
          <w:hyperlink w:anchor="_Toc5953407" w:history="1">
            <w:r w:rsidR="006C4030" w:rsidRPr="00327B7F">
              <w:rPr>
                <w:rStyle w:val="Hyperlink"/>
                <w:rFonts w:eastAsia="Calibri"/>
              </w:rPr>
              <w:t>1.3 Identifying your tasks</w:t>
            </w:r>
            <w:r w:rsidR="006C4030">
              <w:rPr>
                <w:webHidden/>
              </w:rPr>
              <w:tab/>
            </w:r>
            <w:r w:rsidR="006C4030">
              <w:rPr>
                <w:webHidden/>
              </w:rPr>
              <w:fldChar w:fldCharType="begin"/>
            </w:r>
            <w:r w:rsidR="006C4030">
              <w:rPr>
                <w:webHidden/>
              </w:rPr>
              <w:instrText xml:space="preserve"> PAGEREF _Toc5953407 \h </w:instrText>
            </w:r>
            <w:r w:rsidR="006C4030">
              <w:rPr>
                <w:webHidden/>
              </w:rPr>
            </w:r>
            <w:r w:rsidR="006C4030">
              <w:rPr>
                <w:webHidden/>
              </w:rPr>
              <w:fldChar w:fldCharType="separate"/>
            </w:r>
            <w:r w:rsidR="006C4030">
              <w:rPr>
                <w:webHidden/>
              </w:rPr>
              <w:t>10</w:t>
            </w:r>
            <w:r w:rsidR="006C4030">
              <w:rPr>
                <w:webHidden/>
              </w:rPr>
              <w:fldChar w:fldCharType="end"/>
            </w:r>
          </w:hyperlink>
        </w:p>
        <w:p w14:paraId="658DC00A" w14:textId="52269D13" w:rsidR="006C4030" w:rsidRDefault="00CD59D8">
          <w:pPr>
            <w:pStyle w:val="TOC1"/>
            <w:rPr>
              <w:rFonts w:asciiTheme="minorHAnsi" w:eastAsiaTheme="minorEastAsia" w:hAnsiTheme="minorHAnsi" w:cstheme="minorBidi"/>
              <w:color w:val="auto"/>
              <w:kern w:val="0"/>
              <w:sz w:val="22"/>
              <w:szCs w:val="22"/>
            </w:rPr>
          </w:pPr>
          <w:hyperlink w:anchor="_Toc5953408"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_Toc5953408 \h </w:instrText>
            </w:r>
            <w:r w:rsidR="006C4030">
              <w:rPr>
                <w:webHidden/>
              </w:rPr>
            </w:r>
            <w:r w:rsidR="006C4030">
              <w:rPr>
                <w:webHidden/>
              </w:rPr>
              <w:fldChar w:fldCharType="separate"/>
            </w:r>
            <w:r w:rsidR="006C4030">
              <w:rPr>
                <w:webHidden/>
              </w:rPr>
              <w:t>10</w:t>
            </w:r>
            <w:r w:rsidR="006C4030">
              <w:rPr>
                <w:webHidden/>
              </w:rPr>
              <w:fldChar w:fldCharType="end"/>
            </w:r>
          </w:hyperlink>
        </w:p>
        <w:p w14:paraId="0A0D3041" w14:textId="69570BE5" w:rsidR="006C4030" w:rsidRDefault="00CD59D8">
          <w:pPr>
            <w:pStyle w:val="TOC1"/>
            <w:rPr>
              <w:rFonts w:asciiTheme="minorHAnsi" w:eastAsiaTheme="minorEastAsia" w:hAnsiTheme="minorHAnsi" w:cstheme="minorBidi"/>
              <w:color w:val="auto"/>
              <w:kern w:val="0"/>
              <w:sz w:val="22"/>
              <w:szCs w:val="22"/>
            </w:rPr>
          </w:pPr>
          <w:hyperlink w:anchor="_Toc5953409" w:history="1">
            <w:r w:rsidR="006C4030" w:rsidRPr="00327B7F">
              <w:rPr>
                <w:rStyle w:val="Hyperlink"/>
                <w:rFonts w:eastAsia="Calibri"/>
              </w:rPr>
              <w:t>1.4 Goals and objectives</w:t>
            </w:r>
            <w:r w:rsidR="006C4030">
              <w:rPr>
                <w:webHidden/>
              </w:rPr>
              <w:tab/>
            </w:r>
            <w:r w:rsidR="006C4030">
              <w:rPr>
                <w:webHidden/>
              </w:rPr>
              <w:fldChar w:fldCharType="begin"/>
            </w:r>
            <w:r w:rsidR="006C4030">
              <w:rPr>
                <w:webHidden/>
              </w:rPr>
              <w:instrText xml:space="preserve"> PAGEREF _Toc5953409 \h </w:instrText>
            </w:r>
            <w:r w:rsidR="006C4030">
              <w:rPr>
                <w:webHidden/>
              </w:rPr>
            </w:r>
            <w:r w:rsidR="006C4030">
              <w:rPr>
                <w:webHidden/>
              </w:rPr>
              <w:fldChar w:fldCharType="separate"/>
            </w:r>
            <w:r w:rsidR="006C4030">
              <w:rPr>
                <w:webHidden/>
              </w:rPr>
              <w:t>11</w:t>
            </w:r>
            <w:r w:rsidR="006C4030">
              <w:rPr>
                <w:webHidden/>
              </w:rPr>
              <w:fldChar w:fldCharType="end"/>
            </w:r>
          </w:hyperlink>
        </w:p>
        <w:p w14:paraId="3700E151" w14:textId="482FAF57" w:rsidR="006C4030" w:rsidRDefault="00CD59D8">
          <w:pPr>
            <w:pStyle w:val="TOC1"/>
            <w:rPr>
              <w:rFonts w:asciiTheme="minorHAnsi" w:eastAsiaTheme="minorEastAsia" w:hAnsiTheme="minorHAnsi" w:cstheme="minorBidi"/>
              <w:color w:val="auto"/>
              <w:kern w:val="0"/>
              <w:sz w:val="22"/>
              <w:szCs w:val="22"/>
            </w:rPr>
          </w:pPr>
          <w:hyperlink w:anchor="_Toc5953410"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_Toc5953410 \h </w:instrText>
            </w:r>
            <w:r w:rsidR="006C4030">
              <w:rPr>
                <w:webHidden/>
              </w:rPr>
            </w:r>
            <w:r w:rsidR="006C4030">
              <w:rPr>
                <w:webHidden/>
              </w:rPr>
              <w:fldChar w:fldCharType="separate"/>
            </w:r>
            <w:r w:rsidR="006C4030">
              <w:rPr>
                <w:webHidden/>
              </w:rPr>
              <w:t>11</w:t>
            </w:r>
            <w:r w:rsidR="006C4030">
              <w:rPr>
                <w:webHidden/>
              </w:rPr>
              <w:fldChar w:fldCharType="end"/>
            </w:r>
          </w:hyperlink>
        </w:p>
        <w:p w14:paraId="37D0A0A4" w14:textId="56515CE9" w:rsidR="006C4030" w:rsidRDefault="00CD59D8">
          <w:pPr>
            <w:pStyle w:val="TOC1"/>
            <w:rPr>
              <w:rFonts w:asciiTheme="minorHAnsi" w:eastAsiaTheme="minorEastAsia" w:hAnsiTheme="minorHAnsi" w:cstheme="minorBidi"/>
              <w:color w:val="auto"/>
              <w:kern w:val="0"/>
              <w:sz w:val="22"/>
              <w:szCs w:val="22"/>
            </w:rPr>
          </w:pPr>
          <w:hyperlink w:anchor="_Toc5953411" w:history="1">
            <w:r w:rsidR="006C4030" w:rsidRPr="00327B7F">
              <w:rPr>
                <w:rStyle w:val="Hyperlink"/>
                <w:rFonts w:eastAsia="Calibri"/>
              </w:rPr>
              <w:t>1.5 The people around you</w:t>
            </w:r>
            <w:r w:rsidR="006C4030">
              <w:rPr>
                <w:webHidden/>
              </w:rPr>
              <w:tab/>
            </w:r>
            <w:r w:rsidR="006C4030">
              <w:rPr>
                <w:webHidden/>
              </w:rPr>
              <w:fldChar w:fldCharType="begin"/>
            </w:r>
            <w:r w:rsidR="006C4030">
              <w:rPr>
                <w:webHidden/>
              </w:rPr>
              <w:instrText xml:space="preserve"> PAGEREF _Toc5953411 \h </w:instrText>
            </w:r>
            <w:r w:rsidR="006C4030">
              <w:rPr>
                <w:webHidden/>
              </w:rPr>
            </w:r>
            <w:r w:rsidR="006C4030">
              <w:rPr>
                <w:webHidden/>
              </w:rPr>
              <w:fldChar w:fldCharType="separate"/>
            </w:r>
            <w:r w:rsidR="006C4030">
              <w:rPr>
                <w:webHidden/>
              </w:rPr>
              <w:t>12</w:t>
            </w:r>
            <w:r w:rsidR="006C4030">
              <w:rPr>
                <w:webHidden/>
              </w:rPr>
              <w:fldChar w:fldCharType="end"/>
            </w:r>
          </w:hyperlink>
        </w:p>
        <w:p w14:paraId="59AF809A" w14:textId="3EB65207" w:rsidR="006C4030" w:rsidRDefault="00CD59D8">
          <w:pPr>
            <w:pStyle w:val="TOC2"/>
            <w:rPr>
              <w:rFonts w:asciiTheme="minorHAnsi" w:eastAsiaTheme="minorEastAsia" w:hAnsiTheme="minorHAnsi" w:cstheme="minorBidi"/>
              <w:color w:val="auto"/>
              <w:kern w:val="0"/>
              <w:sz w:val="22"/>
              <w:szCs w:val="22"/>
            </w:rPr>
          </w:pPr>
          <w:hyperlink w:anchor="_Toc5953412" w:history="1">
            <w:r w:rsidR="006C4030" w:rsidRPr="00327B7F">
              <w:rPr>
                <w:rStyle w:val="Hyperlink"/>
              </w:rPr>
              <w:t>Your supervisor or manager</w:t>
            </w:r>
            <w:r w:rsidR="006C4030">
              <w:rPr>
                <w:webHidden/>
              </w:rPr>
              <w:tab/>
            </w:r>
            <w:r w:rsidR="006C4030">
              <w:rPr>
                <w:webHidden/>
              </w:rPr>
              <w:fldChar w:fldCharType="begin"/>
            </w:r>
            <w:r w:rsidR="006C4030">
              <w:rPr>
                <w:webHidden/>
              </w:rPr>
              <w:instrText xml:space="preserve"> PAGEREF _Toc5953412 \h </w:instrText>
            </w:r>
            <w:r w:rsidR="006C4030">
              <w:rPr>
                <w:webHidden/>
              </w:rPr>
            </w:r>
            <w:r w:rsidR="006C4030">
              <w:rPr>
                <w:webHidden/>
              </w:rPr>
              <w:fldChar w:fldCharType="separate"/>
            </w:r>
            <w:r w:rsidR="006C4030">
              <w:rPr>
                <w:webHidden/>
              </w:rPr>
              <w:t>12</w:t>
            </w:r>
            <w:r w:rsidR="006C4030">
              <w:rPr>
                <w:webHidden/>
              </w:rPr>
              <w:fldChar w:fldCharType="end"/>
            </w:r>
          </w:hyperlink>
        </w:p>
        <w:p w14:paraId="3CE589A8" w14:textId="229284C5" w:rsidR="006C4030" w:rsidRDefault="00CD59D8">
          <w:pPr>
            <w:pStyle w:val="TOC1"/>
            <w:rPr>
              <w:rFonts w:asciiTheme="minorHAnsi" w:eastAsiaTheme="minorEastAsia" w:hAnsiTheme="minorHAnsi" w:cstheme="minorBidi"/>
              <w:color w:val="auto"/>
              <w:kern w:val="0"/>
              <w:sz w:val="22"/>
              <w:szCs w:val="22"/>
            </w:rPr>
          </w:pPr>
          <w:hyperlink w:anchor="_Toc5953413"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_Toc5953413 \h </w:instrText>
            </w:r>
            <w:r w:rsidR="006C4030">
              <w:rPr>
                <w:webHidden/>
              </w:rPr>
            </w:r>
            <w:r w:rsidR="006C4030">
              <w:rPr>
                <w:webHidden/>
              </w:rPr>
              <w:fldChar w:fldCharType="separate"/>
            </w:r>
            <w:r w:rsidR="006C4030">
              <w:rPr>
                <w:webHidden/>
              </w:rPr>
              <w:t>12</w:t>
            </w:r>
            <w:r w:rsidR="006C4030">
              <w:rPr>
                <w:webHidden/>
              </w:rPr>
              <w:fldChar w:fldCharType="end"/>
            </w:r>
          </w:hyperlink>
        </w:p>
        <w:p w14:paraId="4CDED995" w14:textId="042CD76D" w:rsidR="006C4030" w:rsidRDefault="00CD59D8">
          <w:pPr>
            <w:pStyle w:val="TOC2"/>
            <w:rPr>
              <w:rFonts w:asciiTheme="minorHAnsi" w:eastAsiaTheme="minorEastAsia" w:hAnsiTheme="minorHAnsi" w:cstheme="minorBidi"/>
              <w:color w:val="auto"/>
              <w:kern w:val="0"/>
              <w:sz w:val="22"/>
              <w:szCs w:val="22"/>
            </w:rPr>
          </w:pPr>
          <w:hyperlink w:anchor="_Toc5953414" w:history="1">
            <w:r w:rsidR="006C4030" w:rsidRPr="00327B7F">
              <w:rPr>
                <w:rStyle w:val="Hyperlink"/>
              </w:rPr>
              <w:t>Your mentor</w:t>
            </w:r>
            <w:r w:rsidR="006C4030">
              <w:rPr>
                <w:webHidden/>
              </w:rPr>
              <w:tab/>
            </w:r>
            <w:r w:rsidR="006C4030">
              <w:rPr>
                <w:webHidden/>
              </w:rPr>
              <w:fldChar w:fldCharType="begin"/>
            </w:r>
            <w:r w:rsidR="006C4030">
              <w:rPr>
                <w:webHidden/>
              </w:rPr>
              <w:instrText xml:space="preserve"> PAGEREF _Toc5953414 \h </w:instrText>
            </w:r>
            <w:r w:rsidR="006C4030">
              <w:rPr>
                <w:webHidden/>
              </w:rPr>
            </w:r>
            <w:r w:rsidR="006C4030">
              <w:rPr>
                <w:webHidden/>
              </w:rPr>
              <w:fldChar w:fldCharType="separate"/>
            </w:r>
            <w:r w:rsidR="006C4030">
              <w:rPr>
                <w:webHidden/>
              </w:rPr>
              <w:t>12</w:t>
            </w:r>
            <w:r w:rsidR="006C4030">
              <w:rPr>
                <w:webHidden/>
              </w:rPr>
              <w:fldChar w:fldCharType="end"/>
            </w:r>
          </w:hyperlink>
        </w:p>
        <w:p w14:paraId="1C4E0405" w14:textId="08DEB8F8" w:rsidR="006C4030" w:rsidRDefault="00CD59D8">
          <w:pPr>
            <w:pStyle w:val="TOC2"/>
            <w:rPr>
              <w:rFonts w:asciiTheme="minorHAnsi" w:eastAsiaTheme="minorEastAsia" w:hAnsiTheme="minorHAnsi" w:cstheme="minorBidi"/>
              <w:color w:val="auto"/>
              <w:kern w:val="0"/>
              <w:sz w:val="22"/>
              <w:szCs w:val="22"/>
            </w:rPr>
          </w:pPr>
          <w:hyperlink w:anchor="_Toc5953415" w:history="1">
            <w:r w:rsidR="006C4030" w:rsidRPr="00327B7F">
              <w:rPr>
                <w:rStyle w:val="Hyperlink"/>
              </w:rPr>
              <w:t>Your colleagues or peers</w:t>
            </w:r>
            <w:r w:rsidR="006C4030">
              <w:rPr>
                <w:webHidden/>
              </w:rPr>
              <w:tab/>
            </w:r>
            <w:r w:rsidR="006C4030">
              <w:rPr>
                <w:webHidden/>
              </w:rPr>
              <w:fldChar w:fldCharType="begin"/>
            </w:r>
            <w:r w:rsidR="006C4030">
              <w:rPr>
                <w:webHidden/>
              </w:rPr>
              <w:instrText xml:space="preserve"> PAGEREF _Toc5953415 \h </w:instrText>
            </w:r>
            <w:r w:rsidR="006C4030">
              <w:rPr>
                <w:webHidden/>
              </w:rPr>
            </w:r>
            <w:r w:rsidR="006C4030">
              <w:rPr>
                <w:webHidden/>
              </w:rPr>
              <w:fldChar w:fldCharType="separate"/>
            </w:r>
            <w:r w:rsidR="006C4030">
              <w:rPr>
                <w:webHidden/>
              </w:rPr>
              <w:t>13</w:t>
            </w:r>
            <w:r w:rsidR="006C4030">
              <w:rPr>
                <w:webHidden/>
              </w:rPr>
              <w:fldChar w:fldCharType="end"/>
            </w:r>
          </w:hyperlink>
        </w:p>
        <w:p w14:paraId="77FCF3F4" w14:textId="62B044E7" w:rsidR="006C4030" w:rsidRDefault="00CD59D8">
          <w:pPr>
            <w:pStyle w:val="TOC1"/>
            <w:rPr>
              <w:rFonts w:asciiTheme="minorHAnsi" w:eastAsiaTheme="minorEastAsia" w:hAnsiTheme="minorHAnsi" w:cstheme="minorBidi"/>
              <w:color w:val="auto"/>
              <w:kern w:val="0"/>
              <w:sz w:val="22"/>
              <w:szCs w:val="22"/>
            </w:rPr>
          </w:pPr>
          <w:hyperlink w:anchor="_Toc5953416"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_Toc5953416 \h </w:instrText>
            </w:r>
            <w:r w:rsidR="006C4030">
              <w:rPr>
                <w:webHidden/>
              </w:rPr>
            </w:r>
            <w:r w:rsidR="006C4030">
              <w:rPr>
                <w:webHidden/>
              </w:rPr>
              <w:fldChar w:fldCharType="separate"/>
            </w:r>
            <w:r w:rsidR="006C4030">
              <w:rPr>
                <w:webHidden/>
              </w:rPr>
              <w:t>13</w:t>
            </w:r>
            <w:r w:rsidR="006C4030">
              <w:rPr>
                <w:webHidden/>
              </w:rPr>
              <w:fldChar w:fldCharType="end"/>
            </w:r>
          </w:hyperlink>
        </w:p>
        <w:p w14:paraId="3E27C410" w14:textId="3B1DDA00" w:rsidR="006C4030" w:rsidRDefault="00CD59D8">
          <w:pPr>
            <w:pStyle w:val="TOC2"/>
            <w:rPr>
              <w:rFonts w:asciiTheme="minorHAnsi" w:eastAsiaTheme="minorEastAsia" w:hAnsiTheme="minorHAnsi" w:cstheme="minorBidi"/>
              <w:color w:val="auto"/>
              <w:kern w:val="0"/>
              <w:sz w:val="22"/>
              <w:szCs w:val="22"/>
            </w:rPr>
          </w:pPr>
          <w:hyperlink w:anchor="_Toc5953417" w:history="1">
            <w:r w:rsidR="006C4030" w:rsidRPr="00327B7F">
              <w:rPr>
                <w:rStyle w:val="Hyperlink"/>
              </w:rPr>
              <w:t>Others in the organisation</w:t>
            </w:r>
            <w:r w:rsidR="006C4030">
              <w:rPr>
                <w:webHidden/>
              </w:rPr>
              <w:tab/>
            </w:r>
            <w:r w:rsidR="006C4030">
              <w:rPr>
                <w:webHidden/>
              </w:rPr>
              <w:fldChar w:fldCharType="begin"/>
            </w:r>
            <w:r w:rsidR="006C4030">
              <w:rPr>
                <w:webHidden/>
              </w:rPr>
              <w:instrText xml:space="preserve"> PAGEREF _Toc5953417 \h </w:instrText>
            </w:r>
            <w:r w:rsidR="006C4030">
              <w:rPr>
                <w:webHidden/>
              </w:rPr>
            </w:r>
            <w:r w:rsidR="006C4030">
              <w:rPr>
                <w:webHidden/>
              </w:rPr>
              <w:fldChar w:fldCharType="separate"/>
            </w:r>
            <w:r w:rsidR="006C4030">
              <w:rPr>
                <w:webHidden/>
              </w:rPr>
              <w:t>13</w:t>
            </w:r>
            <w:r w:rsidR="006C4030">
              <w:rPr>
                <w:webHidden/>
              </w:rPr>
              <w:fldChar w:fldCharType="end"/>
            </w:r>
          </w:hyperlink>
        </w:p>
        <w:p w14:paraId="16996D5C" w14:textId="13258C1D" w:rsidR="006C4030" w:rsidRDefault="00CD59D8">
          <w:pPr>
            <w:pStyle w:val="TOC1"/>
            <w:rPr>
              <w:rFonts w:asciiTheme="minorHAnsi" w:eastAsiaTheme="minorEastAsia" w:hAnsiTheme="minorHAnsi" w:cstheme="minorBidi"/>
              <w:color w:val="auto"/>
              <w:kern w:val="0"/>
              <w:sz w:val="22"/>
              <w:szCs w:val="22"/>
            </w:rPr>
          </w:pPr>
          <w:hyperlink w:anchor="_Toc5953418" w:history="1">
            <w:r w:rsidR="006C4030" w:rsidRPr="00327B7F">
              <w:rPr>
                <w:rStyle w:val="Hyperlink"/>
              </w:rPr>
              <w:t>1.6 Take notes</w:t>
            </w:r>
            <w:r w:rsidR="006C4030">
              <w:rPr>
                <w:webHidden/>
              </w:rPr>
              <w:tab/>
            </w:r>
            <w:r w:rsidR="006C4030">
              <w:rPr>
                <w:webHidden/>
              </w:rPr>
              <w:fldChar w:fldCharType="begin"/>
            </w:r>
            <w:r w:rsidR="006C4030">
              <w:rPr>
                <w:webHidden/>
              </w:rPr>
              <w:instrText xml:space="preserve"> PAGEREF _Toc5953418 \h </w:instrText>
            </w:r>
            <w:r w:rsidR="006C4030">
              <w:rPr>
                <w:webHidden/>
              </w:rPr>
            </w:r>
            <w:r w:rsidR="006C4030">
              <w:rPr>
                <w:webHidden/>
              </w:rPr>
              <w:fldChar w:fldCharType="separate"/>
            </w:r>
            <w:r w:rsidR="006C4030">
              <w:rPr>
                <w:webHidden/>
              </w:rPr>
              <w:t>14</w:t>
            </w:r>
            <w:r w:rsidR="006C4030">
              <w:rPr>
                <w:webHidden/>
              </w:rPr>
              <w:fldChar w:fldCharType="end"/>
            </w:r>
          </w:hyperlink>
        </w:p>
        <w:p w14:paraId="17052A35" w14:textId="3AC6BE48" w:rsidR="006C4030" w:rsidRDefault="00CD59D8">
          <w:pPr>
            <w:pStyle w:val="TOC1"/>
            <w:rPr>
              <w:rFonts w:asciiTheme="minorHAnsi" w:eastAsiaTheme="minorEastAsia" w:hAnsiTheme="minorHAnsi" w:cstheme="minorBidi"/>
              <w:color w:val="auto"/>
              <w:kern w:val="0"/>
              <w:sz w:val="22"/>
              <w:szCs w:val="22"/>
            </w:rPr>
          </w:pPr>
          <w:hyperlink w:anchor="_Toc5953419" w:history="1">
            <w:r w:rsidR="006C4030" w:rsidRPr="00327B7F">
              <w:rPr>
                <w:rStyle w:val="Hyperlink"/>
              </w:rPr>
              <w:t>1.7 Goals and objectives</w:t>
            </w:r>
            <w:r w:rsidR="006C4030">
              <w:rPr>
                <w:webHidden/>
              </w:rPr>
              <w:tab/>
            </w:r>
            <w:r w:rsidR="006C4030">
              <w:rPr>
                <w:webHidden/>
              </w:rPr>
              <w:fldChar w:fldCharType="begin"/>
            </w:r>
            <w:r w:rsidR="006C4030">
              <w:rPr>
                <w:webHidden/>
              </w:rPr>
              <w:instrText xml:space="preserve"> PAGEREF _Toc5953419 \h </w:instrText>
            </w:r>
            <w:r w:rsidR="006C4030">
              <w:rPr>
                <w:webHidden/>
              </w:rPr>
            </w:r>
            <w:r w:rsidR="006C4030">
              <w:rPr>
                <w:webHidden/>
              </w:rPr>
              <w:fldChar w:fldCharType="separate"/>
            </w:r>
            <w:r w:rsidR="006C4030">
              <w:rPr>
                <w:webHidden/>
              </w:rPr>
              <w:t>14</w:t>
            </w:r>
            <w:r w:rsidR="006C4030">
              <w:rPr>
                <w:webHidden/>
              </w:rPr>
              <w:fldChar w:fldCharType="end"/>
            </w:r>
          </w:hyperlink>
        </w:p>
        <w:p w14:paraId="3C30E72E" w14:textId="16AE0DED" w:rsidR="006C4030" w:rsidRDefault="00CD59D8">
          <w:pPr>
            <w:pStyle w:val="TOC2"/>
            <w:rPr>
              <w:rFonts w:asciiTheme="minorHAnsi" w:eastAsiaTheme="minorEastAsia" w:hAnsiTheme="minorHAnsi" w:cstheme="minorBidi"/>
              <w:color w:val="auto"/>
              <w:kern w:val="0"/>
              <w:sz w:val="22"/>
              <w:szCs w:val="22"/>
            </w:rPr>
          </w:pPr>
          <w:hyperlink w:anchor="_Toc5953420" w:history="1">
            <w:r w:rsidR="006C4030" w:rsidRPr="00327B7F">
              <w:rPr>
                <w:rStyle w:val="Hyperlink"/>
              </w:rPr>
              <w:t>Setting goals</w:t>
            </w:r>
            <w:r w:rsidR="006C4030">
              <w:rPr>
                <w:webHidden/>
              </w:rPr>
              <w:tab/>
            </w:r>
            <w:r w:rsidR="006C4030">
              <w:rPr>
                <w:webHidden/>
              </w:rPr>
              <w:fldChar w:fldCharType="begin"/>
            </w:r>
            <w:r w:rsidR="006C4030">
              <w:rPr>
                <w:webHidden/>
              </w:rPr>
              <w:instrText xml:space="preserve"> PAGEREF _Toc5953420 \h </w:instrText>
            </w:r>
            <w:r w:rsidR="006C4030">
              <w:rPr>
                <w:webHidden/>
              </w:rPr>
            </w:r>
            <w:r w:rsidR="006C4030">
              <w:rPr>
                <w:webHidden/>
              </w:rPr>
              <w:fldChar w:fldCharType="separate"/>
            </w:r>
            <w:r w:rsidR="006C4030">
              <w:rPr>
                <w:webHidden/>
              </w:rPr>
              <w:t>15</w:t>
            </w:r>
            <w:r w:rsidR="006C4030">
              <w:rPr>
                <w:webHidden/>
              </w:rPr>
              <w:fldChar w:fldCharType="end"/>
            </w:r>
          </w:hyperlink>
        </w:p>
        <w:p w14:paraId="3B21A4D5" w14:textId="2CEBC36E" w:rsidR="006C4030" w:rsidRDefault="00CD59D8">
          <w:pPr>
            <w:pStyle w:val="TOC2"/>
            <w:rPr>
              <w:rFonts w:asciiTheme="minorHAnsi" w:eastAsiaTheme="minorEastAsia" w:hAnsiTheme="minorHAnsi" w:cstheme="minorBidi"/>
              <w:color w:val="auto"/>
              <w:kern w:val="0"/>
              <w:sz w:val="22"/>
              <w:szCs w:val="22"/>
            </w:rPr>
          </w:pPr>
          <w:hyperlink w:anchor="_Toc5953421" w:history="1">
            <w:r w:rsidR="006C4030">
              <w:rPr>
                <w:webHidden/>
              </w:rPr>
              <w:tab/>
            </w:r>
            <w:r w:rsidR="006C4030">
              <w:rPr>
                <w:webHidden/>
              </w:rPr>
              <w:fldChar w:fldCharType="begin"/>
            </w:r>
            <w:r w:rsidR="006C4030">
              <w:rPr>
                <w:webHidden/>
              </w:rPr>
              <w:instrText xml:space="preserve"> PAGEREF _Toc5953421 \h </w:instrText>
            </w:r>
            <w:r w:rsidR="006C4030">
              <w:rPr>
                <w:webHidden/>
              </w:rPr>
            </w:r>
            <w:r w:rsidR="006C4030">
              <w:rPr>
                <w:webHidden/>
              </w:rPr>
              <w:fldChar w:fldCharType="separate"/>
            </w:r>
            <w:r w:rsidR="006C4030">
              <w:rPr>
                <w:webHidden/>
              </w:rPr>
              <w:t>15</w:t>
            </w:r>
            <w:r w:rsidR="006C4030">
              <w:rPr>
                <w:webHidden/>
              </w:rPr>
              <w:fldChar w:fldCharType="end"/>
            </w:r>
          </w:hyperlink>
        </w:p>
        <w:p w14:paraId="14BD400C" w14:textId="0B5A63C3" w:rsidR="006C4030" w:rsidRDefault="00CD59D8">
          <w:pPr>
            <w:pStyle w:val="TOC1"/>
            <w:rPr>
              <w:rFonts w:asciiTheme="minorHAnsi" w:eastAsiaTheme="minorEastAsia" w:hAnsiTheme="minorHAnsi" w:cstheme="minorBidi"/>
              <w:color w:val="auto"/>
              <w:kern w:val="0"/>
              <w:sz w:val="22"/>
              <w:szCs w:val="22"/>
            </w:rPr>
          </w:pPr>
          <w:hyperlink w:anchor="_Toc5953422"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_Toc5953422 \h </w:instrText>
            </w:r>
            <w:r w:rsidR="006C4030">
              <w:rPr>
                <w:webHidden/>
              </w:rPr>
            </w:r>
            <w:r w:rsidR="006C4030">
              <w:rPr>
                <w:webHidden/>
              </w:rPr>
              <w:fldChar w:fldCharType="separate"/>
            </w:r>
            <w:r w:rsidR="006C4030">
              <w:rPr>
                <w:webHidden/>
              </w:rPr>
              <w:t>16</w:t>
            </w:r>
            <w:r w:rsidR="006C4030">
              <w:rPr>
                <w:webHidden/>
              </w:rPr>
              <w:fldChar w:fldCharType="end"/>
            </w:r>
          </w:hyperlink>
        </w:p>
        <w:p w14:paraId="3B4EB678" w14:textId="7E603E00" w:rsidR="006C4030" w:rsidRDefault="00CD59D8">
          <w:pPr>
            <w:pStyle w:val="TOC2"/>
            <w:rPr>
              <w:rFonts w:asciiTheme="minorHAnsi" w:eastAsiaTheme="minorEastAsia" w:hAnsiTheme="minorHAnsi" w:cstheme="minorBidi"/>
              <w:color w:val="auto"/>
              <w:kern w:val="0"/>
              <w:sz w:val="22"/>
              <w:szCs w:val="22"/>
            </w:rPr>
          </w:pPr>
          <w:hyperlink w:anchor="_Toc5953423" w:history="1">
            <w:r w:rsidR="006C4030" w:rsidRPr="00327B7F">
              <w:rPr>
                <w:rStyle w:val="Hyperlink"/>
              </w:rPr>
              <w:t>Long or short term</w:t>
            </w:r>
            <w:r w:rsidR="006C4030">
              <w:rPr>
                <w:webHidden/>
              </w:rPr>
              <w:tab/>
            </w:r>
            <w:r w:rsidR="006C4030">
              <w:rPr>
                <w:webHidden/>
              </w:rPr>
              <w:fldChar w:fldCharType="begin"/>
            </w:r>
            <w:r w:rsidR="006C4030">
              <w:rPr>
                <w:webHidden/>
              </w:rPr>
              <w:instrText xml:space="preserve"> PAGEREF _Toc5953423 \h </w:instrText>
            </w:r>
            <w:r w:rsidR="006C4030">
              <w:rPr>
                <w:webHidden/>
              </w:rPr>
            </w:r>
            <w:r w:rsidR="006C4030">
              <w:rPr>
                <w:webHidden/>
              </w:rPr>
              <w:fldChar w:fldCharType="separate"/>
            </w:r>
            <w:r w:rsidR="006C4030">
              <w:rPr>
                <w:webHidden/>
              </w:rPr>
              <w:t>16</w:t>
            </w:r>
            <w:r w:rsidR="006C4030">
              <w:rPr>
                <w:webHidden/>
              </w:rPr>
              <w:fldChar w:fldCharType="end"/>
            </w:r>
          </w:hyperlink>
        </w:p>
        <w:p w14:paraId="55BAF694" w14:textId="21CF171F" w:rsidR="006C4030" w:rsidRDefault="00CD59D8">
          <w:pPr>
            <w:pStyle w:val="TOC2"/>
            <w:rPr>
              <w:rFonts w:asciiTheme="minorHAnsi" w:eastAsiaTheme="minorEastAsia" w:hAnsiTheme="minorHAnsi" w:cstheme="minorBidi"/>
              <w:color w:val="auto"/>
              <w:kern w:val="0"/>
              <w:sz w:val="22"/>
              <w:szCs w:val="22"/>
            </w:rPr>
          </w:pPr>
          <w:hyperlink w:anchor="_Toc5953424" w:history="1">
            <w:r w:rsidR="006C4030" w:rsidRPr="00327B7F">
              <w:rPr>
                <w:rStyle w:val="Hyperlink"/>
              </w:rPr>
              <w:t>When goals change</w:t>
            </w:r>
            <w:r w:rsidR="006C4030">
              <w:rPr>
                <w:webHidden/>
              </w:rPr>
              <w:tab/>
            </w:r>
            <w:r w:rsidR="006C4030">
              <w:rPr>
                <w:webHidden/>
              </w:rPr>
              <w:fldChar w:fldCharType="begin"/>
            </w:r>
            <w:r w:rsidR="006C4030">
              <w:rPr>
                <w:webHidden/>
              </w:rPr>
              <w:instrText xml:space="preserve"> PAGEREF _Toc5953424 \h </w:instrText>
            </w:r>
            <w:r w:rsidR="006C4030">
              <w:rPr>
                <w:webHidden/>
              </w:rPr>
            </w:r>
            <w:r w:rsidR="006C4030">
              <w:rPr>
                <w:webHidden/>
              </w:rPr>
              <w:fldChar w:fldCharType="separate"/>
            </w:r>
            <w:r w:rsidR="006C4030">
              <w:rPr>
                <w:webHidden/>
              </w:rPr>
              <w:t>16</w:t>
            </w:r>
            <w:r w:rsidR="006C4030">
              <w:rPr>
                <w:webHidden/>
              </w:rPr>
              <w:fldChar w:fldCharType="end"/>
            </w:r>
          </w:hyperlink>
        </w:p>
        <w:p w14:paraId="00927592" w14:textId="47BB7CF2" w:rsidR="006C4030" w:rsidRDefault="00CD59D8">
          <w:pPr>
            <w:pStyle w:val="TOC2"/>
            <w:rPr>
              <w:rFonts w:asciiTheme="minorHAnsi" w:eastAsiaTheme="minorEastAsia" w:hAnsiTheme="minorHAnsi" w:cstheme="minorBidi"/>
              <w:color w:val="auto"/>
              <w:kern w:val="0"/>
              <w:sz w:val="22"/>
              <w:szCs w:val="22"/>
            </w:rPr>
          </w:pPr>
          <w:hyperlink w:anchor="_Toc5953425" w:history="1">
            <w:r w:rsidR="006C4030" w:rsidRPr="00327B7F">
              <w:rPr>
                <w:rStyle w:val="Hyperlink"/>
              </w:rPr>
              <w:t>Pre-planning your work</w:t>
            </w:r>
            <w:r w:rsidR="006C4030">
              <w:rPr>
                <w:webHidden/>
              </w:rPr>
              <w:tab/>
            </w:r>
            <w:r w:rsidR="006C4030">
              <w:rPr>
                <w:webHidden/>
              </w:rPr>
              <w:fldChar w:fldCharType="begin"/>
            </w:r>
            <w:r w:rsidR="006C4030">
              <w:rPr>
                <w:webHidden/>
              </w:rPr>
              <w:instrText xml:space="preserve"> PAGEREF _Toc5953425 \h </w:instrText>
            </w:r>
            <w:r w:rsidR="006C4030">
              <w:rPr>
                <w:webHidden/>
              </w:rPr>
            </w:r>
            <w:r w:rsidR="006C4030">
              <w:rPr>
                <w:webHidden/>
              </w:rPr>
              <w:fldChar w:fldCharType="separate"/>
            </w:r>
            <w:r w:rsidR="006C4030">
              <w:rPr>
                <w:webHidden/>
              </w:rPr>
              <w:t>17</w:t>
            </w:r>
            <w:r w:rsidR="006C4030">
              <w:rPr>
                <w:webHidden/>
              </w:rPr>
              <w:fldChar w:fldCharType="end"/>
            </w:r>
          </w:hyperlink>
        </w:p>
        <w:p w14:paraId="0DB50170" w14:textId="0F2F3598" w:rsidR="006C4030" w:rsidRDefault="00CD59D8">
          <w:pPr>
            <w:pStyle w:val="TOC1"/>
            <w:rPr>
              <w:rFonts w:asciiTheme="minorHAnsi" w:eastAsiaTheme="minorEastAsia" w:hAnsiTheme="minorHAnsi" w:cstheme="minorBidi"/>
              <w:color w:val="auto"/>
              <w:kern w:val="0"/>
              <w:sz w:val="22"/>
              <w:szCs w:val="22"/>
            </w:rPr>
          </w:pPr>
          <w:hyperlink w:anchor="_Toc5953426"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_Toc5953426 \h </w:instrText>
            </w:r>
            <w:r w:rsidR="006C4030">
              <w:rPr>
                <w:webHidden/>
              </w:rPr>
            </w:r>
            <w:r w:rsidR="006C4030">
              <w:rPr>
                <w:webHidden/>
              </w:rPr>
              <w:fldChar w:fldCharType="separate"/>
            </w:r>
            <w:r w:rsidR="006C4030">
              <w:rPr>
                <w:webHidden/>
              </w:rPr>
              <w:t>17</w:t>
            </w:r>
            <w:r w:rsidR="006C4030">
              <w:rPr>
                <w:webHidden/>
              </w:rPr>
              <w:fldChar w:fldCharType="end"/>
            </w:r>
          </w:hyperlink>
        </w:p>
        <w:p w14:paraId="7404DD48" w14:textId="1935D796" w:rsidR="006C4030" w:rsidRDefault="00CD59D8">
          <w:pPr>
            <w:pStyle w:val="TOC1"/>
            <w:rPr>
              <w:rFonts w:asciiTheme="minorHAnsi" w:eastAsiaTheme="minorEastAsia" w:hAnsiTheme="minorHAnsi" w:cstheme="minorBidi"/>
              <w:color w:val="auto"/>
              <w:kern w:val="0"/>
              <w:sz w:val="22"/>
              <w:szCs w:val="22"/>
            </w:rPr>
          </w:pPr>
          <w:hyperlink w:anchor="_Toc5953427" w:history="1">
            <w:r w:rsidR="006C4030" w:rsidRPr="00327B7F">
              <w:rPr>
                <w:rStyle w:val="Hyperlink"/>
              </w:rPr>
              <w:t>1.8 Time management</w:t>
            </w:r>
            <w:r w:rsidR="006C4030">
              <w:rPr>
                <w:webHidden/>
              </w:rPr>
              <w:tab/>
            </w:r>
            <w:r w:rsidR="006C4030">
              <w:rPr>
                <w:webHidden/>
              </w:rPr>
              <w:fldChar w:fldCharType="begin"/>
            </w:r>
            <w:r w:rsidR="006C4030">
              <w:rPr>
                <w:webHidden/>
              </w:rPr>
              <w:instrText xml:space="preserve"> PAGEREF _Toc5953427 \h </w:instrText>
            </w:r>
            <w:r w:rsidR="006C4030">
              <w:rPr>
                <w:webHidden/>
              </w:rPr>
            </w:r>
            <w:r w:rsidR="006C4030">
              <w:rPr>
                <w:webHidden/>
              </w:rPr>
              <w:fldChar w:fldCharType="separate"/>
            </w:r>
            <w:r w:rsidR="006C4030">
              <w:rPr>
                <w:webHidden/>
              </w:rPr>
              <w:t>17</w:t>
            </w:r>
            <w:r w:rsidR="006C4030">
              <w:rPr>
                <w:webHidden/>
              </w:rPr>
              <w:fldChar w:fldCharType="end"/>
            </w:r>
          </w:hyperlink>
        </w:p>
        <w:p w14:paraId="79AA1651" w14:textId="2B23347F" w:rsidR="006C4030" w:rsidRDefault="00CD59D8">
          <w:pPr>
            <w:pStyle w:val="TOC2"/>
            <w:rPr>
              <w:rFonts w:asciiTheme="minorHAnsi" w:eastAsiaTheme="minorEastAsia" w:hAnsiTheme="minorHAnsi" w:cstheme="minorBidi"/>
              <w:color w:val="auto"/>
              <w:kern w:val="0"/>
              <w:sz w:val="22"/>
              <w:szCs w:val="22"/>
            </w:rPr>
          </w:pPr>
          <w:hyperlink w:anchor="_Toc5953428" w:history="1">
            <w:r w:rsidR="006C4030" w:rsidRPr="00327B7F">
              <w:rPr>
                <w:rStyle w:val="Hyperlink"/>
              </w:rPr>
              <w:t>Using time wisely</w:t>
            </w:r>
            <w:r w:rsidR="006C4030">
              <w:rPr>
                <w:webHidden/>
              </w:rPr>
              <w:tab/>
            </w:r>
            <w:r w:rsidR="006C4030">
              <w:rPr>
                <w:webHidden/>
              </w:rPr>
              <w:fldChar w:fldCharType="begin"/>
            </w:r>
            <w:r w:rsidR="006C4030">
              <w:rPr>
                <w:webHidden/>
              </w:rPr>
              <w:instrText xml:space="preserve"> PAGEREF _Toc5953428 \h </w:instrText>
            </w:r>
            <w:r w:rsidR="006C4030">
              <w:rPr>
                <w:webHidden/>
              </w:rPr>
            </w:r>
            <w:r w:rsidR="006C4030">
              <w:rPr>
                <w:webHidden/>
              </w:rPr>
              <w:fldChar w:fldCharType="separate"/>
            </w:r>
            <w:r w:rsidR="006C4030">
              <w:rPr>
                <w:webHidden/>
              </w:rPr>
              <w:t>17</w:t>
            </w:r>
            <w:r w:rsidR="006C4030">
              <w:rPr>
                <w:webHidden/>
              </w:rPr>
              <w:fldChar w:fldCharType="end"/>
            </w:r>
          </w:hyperlink>
        </w:p>
        <w:p w14:paraId="0D270D1A" w14:textId="7AD8D421" w:rsidR="006C4030" w:rsidRDefault="00CD59D8">
          <w:pPr>
            <w:pStyle w:val="TOC2"/>
            <w:rPr>
              <w:rFonts w:asciiTheme="minorHAnsi" w:eastAsiaTheme="minorEastAsia" w:hAnsiTheme="minorHAnsi" w:cstheme="minorBidi"/>
              <w:color w:val="auto"/>
              <w:kern w:val="0"/>
              <w:sz w:val="22"/>
              <w:szCs w:val="22"/>
            </w:rPr>
          </w:pPr>
          <w:hyperlink w:anchor="_Toc5953429" w:history="1">
            <w:r w:rsidR="006C4030" w:rsidRPr="00327B7F">
              <w:rPr>
                <w:rStyle w:val="Hyperlink"/>
              </w:rPr>
              <w:t>Planning</w:t>
            </w:r>
            <w:r w:rsidR="006C4030">
              <w:rPr>
                <w:webHidden/>
              </w:rPr>
              <w:tab/>
            </w:r>
            <w:r w:rsidR="006C4030">
              <w:rPr>
                <w:webHidden/>
              </w:rPr>
              <w:fldChar w:fldCharType="begin"/>
            </w:r>
            <w:r w:rsidR="006C4030">
              <w:rPr>
                <w:webHidden/>
              </w:rPr>
              <w:instrText xml:space="preserve"> PAGEREF _Toc5953429 \h </w:instrText>
            </w:r>
            <w:r w:rsidR="006C4030">
              <w:rPr>
                <w:webHidden/>
              </w:rPr>
            </w:r>
            <w:r w:rsidR="006C4030">
              <w:rPr>
                <w:webHidden/>
              </w:rPr>
              <w:fldChar w:fldCharType="separate"/>
            </w:r>
            <w:r w:rsidR="006C4030">
              <w:rPr>
                <w:webHidden/>
              </w:rPr>
              <w:t>18</w:t>
            </w:r>
            <w:r w:rsidR="006C4030">
              <w:rPr>
                <w:webHidden/>
              </w:rPr>
              <w:fldChar w:fldCharType="end"/>
            </w:r>
          </w:hyperlink>
        </w:p>
        <w:p w14:paraId="2E2E52AC" w14:textId="47C393EE" w:rsidR="006C4030" w:rsidRDefault="00CD59D8">
          <w:pPr>
            <w:pStyle w:val="TOC2"/>
            <w:rPr>
              <w:rFonts w:asciiTheme="minorHAnsi" w:eastAsiaTheme="minorEastAsia" w:hAnsiTheme="minorHAnsi" w:cstheme="minorBidi"/>
              <w:color w:val="auto"/>
              <w:kern w:val="0"/>
              <w:sz w:val="22"/>
              <w:szCs w:val="22"/>
            </w:rPr>
          </w:pPr>
          <w:hyperlink w:anchor="_Toc5953430" w:history="1">
            <w:r w:rsidR="006C4030" w:rsidRPr="00327B7F">
              <w:rPr>
                <w:rStyle w:val="Hyperlink"/>
              </w:rPr>
              <w:t>Important or urgent tasks?</w:t>
            </w:r>
            <w:r w:rsidR="006C4030">
              <w:rPr>
                <w:webHidden/>
              </w:rPr>
              <w:tab/>
            </w:r>
            <w:r w:rsidR="006C4030">
              <w:rPr>
                <w:webHidden/>
              </w:rPr>
              <w:fldChar w:fldCharType="begin"/>
            </w:r>
            <w:r w:rsidR="006C4030">
              <w:rPr>
                <w:webHidden/>
              </w:rPr>
              <w:instrText xml:space="preserve"> PAGEREF _Toc5953430 \h </w:instrText>
            </w:r>
            <w:r w:rsidR="006C4030">
              <w:rPr>
                <w:webHidden/>
              </w:rPr>
            </w:r>
            <w:r w:rsidR="006C4030">
              <w:rPr>
                <w:webHidden/>
              </w:rPr>
              <w:fldChar w:fldCharType="separate"/>
            </w:r>
            <w:r w:rsidR="006C4030">
              <w:rPr>
                <w:webHidden/>
              </w:rPr>
              <w:t>18</w:t>
            </w:r>
            <w:r w:rsidR="006C4030">
              <w:rPr>
                <w:webHidden/>
              </w:rPr>
              <w:fldChar w:fldCharType="end"/>
            </w:r>
          </w:hyperlink>
        </w:p>
        <w:p w14:paraId="42265B1D" w14:textId="7F88680A"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31" w:history="1">
            <w:r w:rsidR="006C4030" w:rsidRPr="00327B7F">
              <w:rPr>
                <w:rStyle w:val="Hyperlink"/>
              </w:rPr>
              <w:t>Prioritising</w:t>
            </w:r>
            <w:r w:rsidR="006C4030">
              <w:rPr>
                <w:webHidden/>
              </w:rPr>
              <w:tab/>
            </w:r>
            <w:r w:rsidR="006C4030">
              <w:rPr>
                <w:webHidden/>
              </w:rPr>
              <w:fldChar w:fldCharType="begin"/>
            </w:r>
            <w:r w:rsidR="006C4030">
              <w:rPr>
                <w:webHidden/>
              </w:rPr>
              <w:instrText xml:space="preserve"> PAGEREF _Toc5953431 \h </w:instrText>
            </w:r>
            <w:r w:rsidR="006C4030">
              <w:rPr>
                <w:webHidden/>
              </w:rPr>
            </w:r>
            <w:r w:rsidR="006C4030">
              <w:rPr>
                <w:webHidden/>
              </w:rPr>
              <w:fldChar w:fldCharType="separate"/>
            </w:r>
            <w:r w:rsidR="006C4030">
              <w:rPr>
                <w:webHidden/>
              </w:rPr>
              <w:t>18</w:t>
            </w:r>
            <w:r w:rsidR="006C4030">
              <w:rPr>
                <w:webHidden/>
              </w:rPr>
              <w:fldChar w:fldCharType="end"/>
            </w:r>
          </w:hyperlink>
        </w:p>
        <w:p w14:paraId="54823E14" w14:textId="3A986715" w:rsidR="006C4030" w:rsidRDefault="00CD59D8">
          <w:pPr>
            <w:pStyle w:val="TOC2"/>
            <w:rPr>
              <w:rFonts w:asciiTheme="minorHAnsi" w:eastAsiaTheme="minorEastAsia" w:hAnsiTheme="minorHAnsi" w:cstheme="minorBidi"/>
              <w:color w:val="auto"/>
              <w:kern w:val="0"/>
              <w:sz w:val="22"/>
              <w:szCs w:val="22"/>
            </w:rPr>
          </w:pPr>
          <w:hyperlink w:anchor="_Toc5953432" w:history="1">
            <w:r w:rsidR="006C4030" w:rsidRPr="00327B7F">
              <w:rPr>
                <w:rStyle w:val="Hyperlink"/>
              </w:rPr>
              <w:t>‘To do’ lists</w:t>
            </w:r>
            <w:r w:rsidR="006C4030">
              <w:rPr>
                <w:webHidden/>
              </w:rPr>
              <w:tab/>
            </w:r>
            <w:r w:rsidR="006C4030">
              <w:rPr>
                <w:webHidden/>
              </w:rPr>
              <w:fldChar w:fldCharType="begin"/>
            </w:r>
            <w:r w:rsidR="006C4030">
              <w:rPr>
                <w:webHidden/>
              </w:rPr>
              <w:instrText xml:space="preserve"> PAGEREF _Toc5953432 \h </w:instrText>
            </w:r>
            <w:r w:rsidR="006C4030">
              <w:rPr>
                <w:webHidden/>
              </w:rPr>
            </w:r>
            <w:r w:rsidR="006C4030">
              <w:rPr>
                <w:webHidden/>
              </w:rPr>
              <w:fldChar w:fldCharType="separate"/>
            </w:r>
            <w:r w:rsidR="006C4030">
              <w:rPr>
                <w:webHidden/>
              </w:rPr>
              <w:t>20</w:t>
            </w:r>
            <w:r w:rsidR="006C4030">
              <w:rPr>
                <w:webHidden/>
              </w:rPr>
              <w:fldChar w:fldCharType="end"/>
            </w:r>
          </w:hyperlink>
        </w:p>
        <w:p w14:paraId="2394573D" w14:textId="7A61A7CC" w:rsidR="006C4030" w:rsidRDefault="00CD59D8">
          <w:pPr>
            <w:pStyle w:val="TOC1"/>
            <w:rPr>
              <w:rFonts w:asciiTheme="minorHAnsi" w:eastAsiaTheme="minorEastAsia" w:hAnsiTheme="minorHAnsi" w:cstheme="minorBidi"/>
              <w:color w:val="auto"/>
              <w:kern w:val="0"/>
              <w:sz w:val="22"/>
              <w:szCs w:val="22"/>
            </w:rPr>
          </w:pPr>
          <w:hyperlink w:anchor="_Toc5953433" w:history="1">
            <w:r w:rsidR="006C4030" w:rsidRPr="00327B7F">
              <w:rPr>
                <w:rStyle w:val="Hyperlink"/>
              </w:rPr>
              <w:t>1.9 Scheduling</w:t>
            </w:r>
            <w:r w:rsidR="006C4030">
              <w:rPr>
                <w:webHidden/>
              </w:rPr>
              <w:tab/>
            </w:r>
            <w:r w:rsidR="006C4030">
              <w:rPr>
                <w:webHidden/>
              </w:rPr>
              <w:fldChar w:fldCharType="begin"/>
            </w:r>
            <w:r w:rsidR="006C4030">
              <w:rPr>
                <w:webHidden/>
              </w:rPr>
              <w:instrText xml:space="preserve"> PAGEREF _Toc5953433 \h </w:instrText>
            </w:r>
            <w:r w:rsidR="006C4030">
              <w:rPr>
                <w:webHidden/>
              </w:rPr>
            </w:r>
            <w:r w:rsidR="006C4030">
              <w:rPr>
                <w:webHidden/>
              </w:rPr>
              <w:fldChar w:fldCharType="separate"/>
            </w:r>
            <w:r w:rsidR="006C4030">
              <w:rPr>
                <w:webHidden/>
              </w:rPr>
              <w:t>21</w:t>
            </w:r>
            <w:r w:rsidR="006C4030">
              <w:rPr>
                <w:webHidden/>
              </w:rPr>
              <w:fldChar w:fldCharType="end"/>
            </w:r>
          </w:hyperlink>
        </w:p>
        <w:p w14:paraId="0CE38E10" w14:textId="409CBD4D" w:rsidR="006C4030" w:rsidRDefault="00CD59D8">
          <w:pPr>
            <w:pStyle w:val="TOC2"/>
            <w:rPr>
              <w:rFonts w:asciiTheme="minorHAnsi" w:eastAsiaTheme="minorEastAsia" w:hAnsiTheme="minorHAnsi" w:cstheme="minorBidi"/>
              <w:color w:val="auto"/>
              <w:kern w:val="0"/>
              <w:sz w:val="22"/>
              <w:szCs w:val="22"/>
            </w:rPr>
          </w:pPr>
          <w:hyperlink w:anchor="_Toc5953434" w:history="1">
            <w:r w:rsidR="006C4030" w:rsidRPr="00327B7F">
              <w:rPr>
                <w:rStyle w:val="Hyperlink"/>
              </w:rPr>
              <w:t>Diaries and planners</w:t>
            </w:r>
            <w:r w:rsidR="006C4030">
              <w:rPr>
                <w:webHidden/>
              </w:rPr>
              <w:tab/>
            </w:r>
            <w:r w:rsidR="006C4030">
              <w:rPr>
                <w:webHidden/>
              </w:rPr>
              <w:fldChar w:fldCharType="begin"/>
            </w:r>
            <w:r w:rsidR="006C4030">
              <w:rPr>
                <w:webHidden/>
              </w:rPr>
              <w:instrText xml:space="preserve"> PAGEREF _Toc5953434 \h </w:instrText>
            </w:r>
            <w:r w:rsidR="006C4030">
              <w:rPr>
                <w:webHidden/>
              </w:rPr>
            </w:r>
            <w:r w:rsidR="006C4030">
              <w:rPr>
                <w:webHidden/>
              </w:rPr>
              <w:fldChar w:fldCharType="separate"/>
            </w:r>
            <w:r w:rsidR="006C4030">
              <w:rPr>
                <w:webHidden/>
              </w:rPr>
              <w:t>21</w:t>
            </w:r>
            <w:r w:rsidR="006C4030">
              <w:rPr>
                <w:webHidden/>
              </w:rPr>
              <w:fldChar w:fldCharType="end"/>
            </w:r>
          </w:hyperlink>
        </w:p>
        <w:p w14:paraId="10CDB98E" w14:textId="152512CD" w:rsidR="006C4030" w:rsidRDefault="00CD59D8">
          <w:pPr>
            <w:pStyle w:val="TOC2"/>
            <w:rPr>
              <w:rFonts w:asciiTheme="minorHAnsi" w:eastAsiaTheme="minorEastAsia" w:hAnsiTheme="minorHAnsi" w:cstheme="minorBidi"/>
              <w:color w:val="auto"/>
              <w:kern w:val="0"/>
              <w:sz w:val="22"/>
              <w:szCs w:val="22"/>
            </w:rPr>
          </w:pPr>
          <w:hyperlink w:anchor="_Toc5953435" w:history="1">
            <w:r w:rsidR="006C4030" w:rsidRPr="00327B7F">
              <w:rPr>
                <w:rStyle w:val="Hyperlink"/>
              </w:rPr>
              <w:t>Manual systems</w:t>
            </w:r>
            <w:r w:rsidR="006C4030">
              <w:rPr>
                <w:webHidden/>
              </w:rPr>
              <w:tab/>
            </w:r>
            <w:r w:rsidR="006C4030">
              <w:rPr>
                <w:webHidden/>
              </w:rPr>
              <w:fldChar w:fldCharType="begin"/>
            </w:r>
            <w:r w:rsidR="006C4030">
              <w:rPr>
                <w:webHidden/>
              </w:rPr>
              <w:instrText xml:space="preserve"> PAGEREF _Toc5953435 \h </w:instrText>
            </w:r>
            <w:r w:rsidR="006C4030">
              <w:rPr>
                <w:webHidden/>
              </w:rPr>
            </w:r>
            <w:r w:rsidR="006C4030">
              <w:rPr>
                <w:webHidden/>
              </w:rPr>
              <w:fldChar w:fldCharType="separate"/>
            </w:r>
            <w:r w:rsidR="006C4030">
              <w:rPr>
                <w:webHidden/>
              </w:rPr>
              <w:t>21</w:t>
            </w:r>
            <w:r w:rsidR="006C4030">
              <w:rPr>
                <w:webHidden/>
              </w:rPr>
              <w:fldChar w:fldCharType="end"/>
            </w:r>
          </w:hyperlink>
        </w:p>
        <w:p w14:paraId="3F5449D6" w14:textId="20B4BF6C" w:rsidR="006C4030" w:rsidRDefault="00CD59D8">
          <w:pPr>
            <w:pStyle w:val="TOC2"/>
            <w:rPr>
              <w:rFonts w:asciiTheme="minorHAnsi" w:eastAsiaTheme="minorEastAsia" w:hAnsiTheme="minorHAnsi" w:cstheme="minorBidi"/>
              <w:color w:val="auto"/>
              <w:kern w:val="0"/>
              <w:sz w:val="22"/>
              <w:szCs w:val="22"/>
            </w:rPr>
          </w:pPr>
          <w:hyperlink w:anchor="_Toc5953436" w:history="1">
            <w:r w:rsidR="006C4030" w:rsidRPr="00327B7F">
              <w:rPr>
                <w:rStyle w:val="Hyperlink"/>
              </w:rPr>
              <w:t>Planners and calendars</w:t>
            </w:r>
            <w:r w:rsidR="006C4030">
              <w:rPr>
                <w:webHidden/>
              </w:rPr>
              <w:tab/>
            </w:r>
            <w:r w:rsidR="006C4030">
              <w:rPr>
                <w:webHidden/>
              </w:rPr>
              <w:fldChar w:fldCharType="begin"/>
            </w:r>
            <w:r w:rsidR="006C4030">
              <w:rPr>
                <w:webHidden/>
              </w:rPr>
              <w:instrText xml:space="preserve"> PAGEREF _Toc5953436 \h </w:instrText>
            </w:r>
            <w:r w:rsidR="006C4030">
              <w:rPr>
                <w:webHidden/>
              </w:rPr>
            </w:r>
            <w:r w:rsidR="006C4030">
              <w:rPr>
                <w:webHidden/>
              </w:rPr>
              <w:fldChar w:fldCharType="separate"/>
            </w:r>
            <w:r w:rsidR="006C4030">
              <w:rPr>
                <w:webHidden/>
              </w:rPr>
              <w:t>21</w:t>
            </w:r>
            <w:r w:rsidR="006C4030">
              <w:rPr>
                <w:webHidden/>
              </w:rPr>
              <w:fldChar w:fldCharType="end"/>
            </w:r>
          </w:hyperlink>
        </w:p>
        <w:p w14:paraId="1FA17B00" w14:textId="18FE6E8B" w:rsidR="006C4030" w:rsidRDefault="00CD59D8">
          <w:pPr>
            <w:pStyle w:val="TOC2"/>
            <w:rPr>
              <w:rFonts w:asciiTheme="minorHAnsi" w:eastAsiaTheme="minorEastAsia" w:hAnsiTheme="minorHAnsi" w:cstheme="minorBidi"/>
              <w:color w:val="auto"/>
              <w:kern w:val="0"/>
              <w:sz w:val="22"/>
              <w:szCs w:val="22"/>
            </w:rPr>
          </w:pPr>
          <w:hyperlink w:anchor="_Toc5953437" w:history="1">
            <w:r w:rsidR="006C4030" w:rsidRPr="00327B7F">
              <w:rPr>
                <w:rStyle w:val="Hyperlink"/>
              </w:rPr>
              <w:t>Computerised systems</w:t>
            </w:r>
            <w:r w:rsidR="006C4030">
              <w:rPr>
                <w:webHidden/>
              </w:rPr>
              <w:tab/>
            </w:r>
            <w:r w:rsidR="006C4030">
              <w:rPr>
                <w:webHidden/>
              </w:rPr>
              <w:fldChar w:fldCharType="begin"/>
            </w:r>
            <w:r w:rsidR="006C4030">
              <w:rPr>
                <w:webHidden/>
              </w:rPr>
              <w:instrText xml:space="preserve"> PAGEREF _Toc5953437 \h </w:instrText>
            </w:r>
            <w:r w:rsidR="006C4030">
              <w:rPr>
                <w:webHidden/>
              </w:rPr>
            </w:r>
            <w:r w:rsidR="006C4030">
              <w:rPr>
                <w:webHidden/>
              </w:rPr>
              <w:fldChar w:fldCharType="separate"/>
            </w:r>
            <w:r w:rsidR="006C4030">
              <w:rPr>
                <w:webHidden/>
              </w:rPr>
              <w:t>22</w:t>
            </w:r>
            <w:r w:rsidR="006C4030">
              <w:rPr>
                <w:webHidden/>
              </w:rPr>
              <w:fldChar w:fldCharType="end"/>
            </w:r>
          </w:hyperlink>
        </w:p>
        <w:p w14:paraId="10F863D4" w14:textId="2C47374B" w:rsidR="006C4030" w:rsidRDefault="00CD59D8">
          <w:pPr>
            <w:pStyle w:val="TOC2"/>
            <w:rPr>
              <w:rFonts w:asciiTheme="minorHAnsi" w:eastAsiaTheme="minorEastAsia" w:hAnsiTheme="minorHAnsi" w:cstheme="minorBidi"/>
              <w:color w:val="auto"/>
              <w:kern w:val="0"/>
              <w:sz w:val="22"/>
              <w:szCs w:val="22"/>
            </w:rPr>
          </w:pPr>
          <w:hyperlink w:anchor="_Toc5953438" w:history="1">
            <w:r w:rsidR="006C4030" w:rsidRPr="00327B7F">
              <w:rPr>
                <w:rStyle w:val="Hyperlink"/>
              </w:rPr>
              <w:t>Electronic planners</w:t>
            </w:r>
            <w:r w:rsidR="006C4030">
              <w:rPr>
                <w:webHidden/>
              </w:rPr>
              <w:tab/>
            </w:r>
            <w:r w:rsidR="006C4030">
              <w:rPr>
                <w:webHidden/>
              </w:rPr>
              <w:fldChar w:fldCharType="begin"/>
            </w:r>
            <w:r w:rsidR="006C4030">
              <w:rPr>
                <w:webHidden/>
              </w:rPr>
              <w:instrText xml:space="preserve"> PAGEREF _Toc5953438 \h </w:instrText>
            </w:r>
            <w:r w:rsidR="006C4030">
              <w:rPr>
                <w:webHidden/>
              </w:rPr>
            </w:r>
            <w:r w:rsidR="006C4030">
              <w:rPr>
                <w:webHidden/>
              </w:rPr>
              <w:fldChar w:fldCharType="separate"/>
            </w:r>
            <w:r w:rsidR="006C4030">
              <w:rPr>
                <w:webHidden/>
              </w:rPr>
              <w:t>22</w:t>
            </w:r>
            <w:r w:rsidR="006C4030">
              <w:rPr>
                <w:webHidden/>
              </w:rPr>
              <w:fldChar w:fldCharType="end"/>
            </w:r>
          </w:hyperlink>
        </w:p>
        <w:p w14:paraId="241A71AB" w14:textId="1E56FF9F" w:rsidR="006C4030" w:rsidRDefault="00CD59D8">
          <w:pPr>
            <w:pStyle w:val="TOC1"/>
            <w:rPr>
              <w:rFonts w:asciiTheme="minorHAnsi" w:eastAsiaTheme="minorEastAsia" w:hAnsiTheme="minorHAnsi" w:cstheme="minorBidi"/>
              <w:color w:val="auto"/>
              <w:kern w:val="0"/>
              <w:sz w:val="22"/>
              <w:szCs w:val="22"/>
            </w:rPr>
          </w:pPr>
          <w:hyperlink w:anchor="_Toc5953439" w:history="1">
            <w:r w:rsidR="006C4030" w:rsidRPr="00327B7F">
              <w:rPr>
                <w:rStyle w:val="Hyperlink"/>
              </w:rPr>
              <w:t>Introduction</w:t>
            </w:r>
            <w:r w:rsidR="006C4030">
              <w:rPr>
                <w:webHidden/>
              </w:rPr>
              <w:tab/>
            </w:r>
            <w:r w:rsidR="006C4030">
              <w:rPr>
                <w:webHidden/>
              </w:rPr>
              <w:fldChar w:fldCharType="begin"/>
            </w:r>
            <w:r w:rsidR="006C4030">
              <w:rPr>
                <w:webHidden/>
              </w:rPr>
              <w:instrText xml:space="preserve"> PAGEREF _Toc5953439 \h </w:instrText>
            </w:r>
            <w:r w:rsidR="006C4030">
              <w:rPr>
                <w:webHidden/>
              </w:rPr>
            </w:r>
            <w:r w:rsidR="006C4030">
              <w:rPr>
                <w:webHidden/>
              </w:rPr>
              <w:fldChar w:fldCharType="separate"/>
            </w:r>
            <w:r w:rsidR="006C4030">
              <w:rPr>
                <w:webHidden/>
              </w:rPr>
              <w:t>24</w:t>
            </w:r>
            <w:r w:rsidR="006C4030">
              <w:rPr>
                <w:webHidden/>
              </w:rPr>
              <w:fldChar w:fldCharType="end"/>
            </w:r>
          </w:hyperlink>
        </w:p>
        <w:p w14:paraId="258762B2" w14:textId="3A851074" w:rsidR="006C4030" w:rsidRDefault="00CD59D8">
          <w:pPr>
            <w:pStyle w:val="TOC1"/>
            <w:rPr>
              <w:rFonts w:asciiTheme="minorHAnsi" w:eastAsiaTheme="minorEastAsia" w:hAnsiTheme="minorHAnsi" w:cstheme="minorBidi"/>
              <w:color w:val="auto"/>
              <w:kern w:val="0"/>
              <w:sz w:val="22"/>
              <w:szCs w:val="22"/>
            </w:rPr>
          </w:pPr>
          <w:hyperlink w:anchor="_Toc5953440" w:history="1">
            <w:r w:rsidR="006C4030" w:rsidRPr="00327B7F">
              <w:rPr>
                <w:rStyle w:val="Hyperlink"/>
              </w:rPr>
              <w:t>2.1 Organisational requirements</w:t>
            </w:r>
            <w:r w:rsidR="006C4030">
              <w:rPr>
                <w:webHidden/>
              </w:rPr>
              <w:tab/>
            </w:r>
            <w:r w:rsidR="006C4030">
              <w:rPr>
                <w:webHidden/>
              </w:rPr>
              <w:fldChar w:fldCharType="begin"/>
            </w:r>
            <w:r w:rsidR="006C4030">
              <w:rPr>
                <w:webHidden/>
              </w:rPr>
              <w:instrText xml:space="preserve"> PAGEREF _Toc5953440 \h </w:instrText>
            </w:r>
            <w:r w:rsidR="006C4030">
              <w:rPr>
                <w:webHidden/>
              </w:rPr>
            </w:r>
            <w:r w:rsidR="006C4030">
              <w:rPr>
                <w:webHidden/>
              </w:rPr>
              <w:fldChar w:fldCharType="separate"/>
            </w:r>
            <w:r w:rsidR="006C4030">
              <w:rPr>
                <w:webHidden/>
              </w:rPr>
              <w:t>24</w:t>
            </w:r>
            <w:r w:rsidR="006C4030">
              <w:rPr>
                <w:webHidden/>
              </w:rPr>
              <w:fldChar w:fldCharType="end"/>
            </w:r>
          </w:hyperlink>
        </w:p>
        <w:p w14:paraId="55E21BA2" w14:textId="04DA67A3" w:rsidR="006C4030" w:rsidRDefault="00CD59D8">
          <w:pPr>
            <w:pStyle w:val="TOC1"/>
            <w:rPr>
              <w:rFonts w:asciiTheme="minorHAnsi" w:eastAsiaTheme="minorEastAsia" w:hAnsiTheme="minorHAnsi" w:cstheme="minorBidi"/>
              <w:color w:val="auto"/>
              <w:kern w:val="0"/>
              <w:sz w:val="22"/>
              <w:szCs w:val="22"/>
            </w:rPr>
          </w:pPr>
          <w:hyperlink w:anchor="_Toc5953441" w:history="1">
            <w:r w:rsidR="006C4030" w:rsidRPr="00327B7F">
              <w:rPr>
                <w:rStyle w:val="Hyperlink"/>
              </w:rPr>
              <w:t>2.2 Workplace ethics</w:t>
            </w:r>
            <w:r w:rsidR="006C4030">
              <w:rPr>
                <w:webHidden/>
              </w:rPr>
              <w:tab/>
            </w:r>
            <w:r w:rsidR="006C4030">
              <w:rPr>
                <w:webHidden/>
              </w:rPr>
              <w:fldChar w:fldCharType="begin"/>
            </w:r>
            <w:r w:rsidR="006C4030">
              <w:rPr>
                <w:webHidden/>
              </w:rPr>
              <w:instrText xml:space="preserve"> PAGEREF _Toc5953441 \h </w:instrText>
            </w:r>
            <w:r w:rsidR="006C4030">
              <w:rPr>
                <w:webHidden/>
              </w:rPr>
            </w:r>
            <w:r w:rsidR="006C4030">
              <w:rPr>
                <w:webHidden/>
              </w:rPr>
              <w:fldChar w:fldCharType="separate"/>
            </w:r>
            <w:r w:rsidR="006C4030">
              <w:rPr>
                <w:webHidden/>
              </w:rPr>
              <w:t>24</w:t>
            </w:r>
            <w:r w:rsidR="006C4030">
              <w:rPr>
                <w:webHidden/>
              </w:rPr>
              <w:fldChar w:fldCharType="end"/>
            </w:r>
          </w:hyperlink>
        </w:p>
        <w:p w14:paraId="5E4AEEF1" w14:textId="10CED680" w:rsidR="006C4030" w:rsidRDefault="00CD59D8">
          <w:pPr>
            <w:pStyle w:val="TOC1"/>
            <w:rPr>
              <w:rFonts w:asciiTheme="minorHAnsi" w:eastAsiaTheme="minorEastAsia" w:hAnsiTheme="minorHAnsi" w:cstheme="minorBidi"/>
              <w:color w:val="auto"/>
              <w:kern w:val="0"/>
              <w:sz w:val="22"/>
              <w:szCs w:val="22"/>
            </w:rPr>
          </w:pPr>
          <w:hyperlink w:anchor="_Toc5953442" w:history="1">
            <w:r w:rsidR="006C4030" w:rsidRPr="00327B7F">
              <w:rPr>
                <w:rStyle w:val="Hyperlink"/>
                <w:rFonts w:eastAsia="Calibri"/>
              </w:rPr>
              <w:t>2.3 Workplace rules</w:t>
            </w:r>
            <w:r w:rsidR="006C4030">
              <w:rPr>
                <w:webHidden/>
              </w:rPr>
              <w:tab/>
            </w:r>
            <w:r w:rsidR="006C4030">
              <w:rPr>
                <w:webHidden/>
              </w:rPr>
              <w:fldChar w:fldCharType="begin"/>
            </w:r>
            <w:r w:rsidR="006C4030">
              <w:rPr>
                <w:webHidden/>
              </w:rPr>
              <w:instrText xml:space="preserve"> PAGEREF _Toc5953442 \h </w:instrText>
            </w:r>
            <w:r w:rsidR="006C4030">
              <w:rPr>
                <w:webHidden/>
              </w:rPr>
            </w:r>
            <w:r w:rsidR="006C4030">
              <w:rPr>
                <w:webHidden/>
              </w:rPr>
              <w:fldChar w:fldCharType="separate"/>
            </w:r>
            <w:r w:rsidR="006C4030">
              <w:rPr>
                <w:webHidden/>
              </w:rPr>
              <w:t>25</w:t>
            </w:r>
            <w:r w:rsidR="006C4030">
              <w:rPr>
                <w:webHidden/>
              </w:rPr>
              <w:fldChar w:fldCharType="end"/>
            </w:r>
          </w:hyperlink>
        </w:p>
        <w:p w14:paraId="7BBD6C43" w14:textId="79959065" w:rsidR="006C4030" w:rsidRDefault="00CD59D8">
          <w:pPr>
            <w:pStyle w:val="TOC2"/>
            <w:rPr>
              <w:rFonts w:asciiTheme="minorHAnsi" w:eastAsiaTheme="minorEastAsia" w:hAnsiTheme="minorHAnsi" w:cstheme="minorBidi"/>
              <w:color w:val="auto"/>
              <w:kern w:val="0"/>
              <w:sz w:val="22"/>
              <w:szCs w:val="22"/>
            </w:rPr>
          </w:pPr>
          <w:hyperlink w:anchor="_Toc5953443" w:history="1">
            <w:r w:rsidR="006C4030" w:rsidRPr="00327B7F">
              <w:rPr>
                <w:rStyle w:val="Hyperlink"/>
              </w:rPr>
              <w:t>Informal rules</w:t>
            </w:r>
            <w:r w:rsidR="006C4030">
              <w:rPr>
                <w:webHidden/>
              </w:rPr>
              <w:tab/>
            </w:r>
            <w:r w:rsidR="006C4030">
              <w:rPr>
                <w:webHidden/>
              </w:rPr>
              <w:fldChar w:fldCharType="begin"/>
            </w:r>
            <w:r w:rsidR="006C4030">
              <w:rPr>
                <w:webHidden/>
              </w:rPr>
              <w:instrText xml:space="preserve"> PAGEREF _Toc5953443 \h </w:instrText>
            </w:r>
            <w:r w:rsidR="006C4030">
              <w:rPr>
                <w:webHidden/>
              </w:rPr>
            </w:r>
            <w:r w:rsidR="006C4030">
              <w:rPr>
                <w:webHidden/>
              </w:rPr>
              <w:fldChar w:fldCharType="separate"/>
            </w:r>
            <w:r w:rsidR="006C4030">
              <w:rPr>
                <w:webHidden/>
              </w:rPr>
              <w:t>25</w:t>
            </w:r>
            <w:r w:rsidR="006C4030">
              <w:rPr>
                <w:webHidden/>
              </w:rPr>
              <w:fldChar w:fldCharType="end"/>
            </w:r>
          </w:hyperlink>
        </w:p>
        <w:p w14:paraId="2CEF48F1" w14:textId="06AE4180" w:rsidR="006C4030" w:rsidRDefault="00CD59D8">
          <w:pPr>
            <w:pStyle w:val="TOC2"/>
            <w:rPr>
              <w:rFonts w:asciiTheme="minorHAnsi" w:eastAsiaTheme="minorEastAsia" w:hAnsiTheme="minorHAnsi" w:cstheme="minorBidi"/>
              <w:color w:val="auto"/>
              <w:kern w:val="0"/>
              <w:sz w:val="22"/>
              <w:szCs w:val="22"/>
            </w:rPr>
          </w:pPr>
          <w:hyperlink w:anchor="_Toc5953444" w:history="1">
            <w:r w:rsidR="006C4030" w:rsidRPr="00327B7F">
              <w:rPr>
                <w:rStyle w:val="Hyperlink"/>
              </w:rPr>
              <w:t>Formal rules</w:t>
            </w:r>
            <w:r w:rsidR="006C4030">
              <w:rPr>
                <w:webHidden/>
              </w:rPr>
              <w:tab/>
            </w:r>
            <w:r w:rsidR="006C4030">
              <w:rPr>
                <w:webHidden/>
              </w:rPr>
              <w:fldChar w:fldCharType="begin"/>
            </w:r>
            <w:r w:rsidR="006C4030">
              <w:rPr>
                <w:webHidden/>
              </w:rPr>
              <w:instrText xml:space="preserve"> PAGEREF _Toc5953444 \h </w:instrText>
            </w:r>
            <w:r w:rsidR="006C4030">
              <w:rPr>
                <w:webHidden/>
              </w:rPr>
            </w:r>
            <w:r w:rsidR="006C4030">
              <w:rPr>
                <w:webHidden/>
              </w:rPr>
              <w:fldChar w:fldCharType="separate"/>
            </w:r>
            <w:r w:rsidR="006C4030">
              <w:rPr>
                <w:webHidden/>
              </w:rPr>
              <w:t>26</w:t>
            </w:r>
            <w:r w:rsidR="006C4030">
              <w:rPr>
                <w:webHidden/>
              </w:rPr>
              <w:fldChar w:fldCharType="end"/>
            </w:r>
          </w:hyperlink>
        </w:p>
        <w:p w14:paraId="72CE101A" w14:textId="167586D3" w:rsidR="006C4030" w:rsidRDefault="00CD59D8">
          <w:pPr>
            <w:pStyle w:val="TOC1"/>
            <w:rPr>
              <w:rFonts w:asciiTheme="minorHAnsi" w:eastAsiaTheme="minorEastAsia" w:hAnsiTheme="minorHAnsi" w:cstheme="minorBidi"/>
              <w:color w:val="auto"/>
              <w:kern w:val="0"/>
              <w:sz w:val="22"/>
              <w:szCs w:val="22"/>
            </w:rPr>
          </w:pPr>
          <w:hyperlink w:anchor="_Toc5953445" w:history="1">
            <w:r w:rsidR="006C4030" w:rsidRPr="00327B7F">
              <w:rPr>
                <w:rStyle w:val="Hyperlink"/>
              </w:rPr>
              <w:t>Practice activity</w:t>
            </w:r>
            <w:r w:rsidR="006C4030">
              <w:rPr>
                <w:webHidden/>
              </w:rPr>
              <w:tab/>
            </w:r>
            <w:r w:rsidR="006C4030">
              <w:rPr>
                <w:webHidden/>
              </w:rPr>
              <w:fldChar w:fldCharType="begin"/>
            </w:r>
            <w:r w:rsidR="006C4030">
              <w:rPr>
                <w:webHidden/>
              </w:rPr>
              <w:instrText xml:space="preserve"> PAGEREF _Toc5953445 \h </w:instrText>
            </w:r>
            <w:r w:rsidR="006C4030">
              <w:rPr>
                <w:webHidden/>
              </w:rPr>
            </w:r>
            <w:r w:rsidR="006C4030">
              <w:rPr>
                <w:webHidden/>
              </w:rPr>
              <w:fldChar w:fldCharType="separate"/>
            </w:r>
            <w:r w:rsidR="006C4030">
              <w:rPr>
                <w:webHidden/>
              </w:rPr>
              <w:t>26</w:t>
            </w:r>
            <w:r w:rsidR="006C4030">
              <w:rPr>
                <w:webHidden/>
              </w:rPr>
              <w:fldChar w:fldCharType="end"/>
            </w:r>
          </w:hyperlink>
        </w:p>
        <w:p w14:paraId="664CAB61" w14:textId="4C89D60D" w:rsidR="006C4030" w:rsidRDefault="00CD59D8">
          <w:pPr>
            <w:pStyle w:val="TOC2"/>
            <w:rPr>
              <w:rFonts w:asciiTheme="minorHAnsi" w:eastAsiaTheme="minorEastAsia" w:hAnsiTheme="minorHAnsi" w:cstheme="minorBidi"/>
              <w:color w:val="auto"/>
              <w:kern w:val="0"/>
              <w:sz w:val="22"/>
              <w:szCs w:val="22"/>
            </w:rPr>
          </w:pPr>
          <w:hyperlink w:anchor="_Toc5953446" w:history="1">
            <w:r w:rsidR="006C4030" w:rsidRPr="00327B7F">
              <w:rPr>
                <w:rStyle w:val="Hyperlink"/>
                <w:rFonts w:eastAsia="Calibri"/>
              </w:rPr>
              <w:t>Procedures</w:t>
            </w:r>
            <w:r w:rsidR="006C4030">
              <w:rPr>
                <w:webHidden/>
              </w:rPr>
              <w:tab/>
            </w:r>
            <w:r w:rsidR="006C4030">
              <w:rPr>
                <w:webHidden/>
              </w:rPr>
              <w:fldChar w:fldCharType="begin"/>
            </w:r>
            <w:r w:rsidR="006C4030">
              <w:rPr>
                <w:webHidden/>
              </w:rPr>
              <w:instrText xml:space="preserve"> PAGEREF _Toc5953446 \h </w:instrText>
            </w:r>
            <w:r w:rsidR="006C4030">
              <w:rPr>
                <w:webHidden/>
              </w:rPr>
            </w:r>
            <w:r w:rsidR="006C4030">
              <w:rPr>
                <w:webHidden/>
              </w:rPr>
              <w:fldChar w:fldCharType="separate"/>
            </w:r>
            <w:r w:rsidR="006C4030">
              <w:rPr>
                <w:webHidden/>
              </w:rPr>
              <w:t>26</w:t>
            </w:r>
            <w:r w:rsidR="006C4030">
              <w:rPr>
                <w:webHidden/>
              </w:rPr>
              <w:fldChar w:fldCharType="end"/>
            </w:r>
          </w:hyperlink>
        </w:p>
        <w:p w14:paraId="2657A4D9" w14:textId="137BFD0C" w:rsidR="006C4030" w:rsidRDefault="00CD59D8">
          <w:pPr>
            <w:pStyle w:val="TOC2"/>
            <w:rPr>
              <w:rFonts w:asciiTheme="minorHAnsi" w:eastAsiaTheme="minorEastAsia" w:hAnsiTheme="minorHAnsi" w:cstheme="minorBidi"/>
              <w:color w:val="auto"/>
              <w:kern w:val="0"/>
              <w:sz w:val="22"/>
              <w:szCs w:val="22"/>
            </w:rPr>
          </w:pPr>
          <w:hyperlink w:anchor="_Toc5953447" w:history="1">
            <w:r w:rsidR="006C4030" w:rsidRPr="00327B7F">
              <w:rPr>
                <w:rStyle w:val="Hyperlink"/>
              </w:rPr>
              <w:t>Ask about rules and procedures</w:t>
            </w:r>
            <w:r w:rsidR="006C4030">
              <w:rPr>
                <w:webHidden/>
              </w:rPr>
              <w:tab/>
            </w:r>
            <w:r w:rsidR="006C4030">
              <w:rPr>
                <w:webHidden/>
              </w:rPr>
              <w:fldChar w:fldCharType="begin"/>
            </w:r>
            <w:r w:rsidR="006C4030">
              <w:rPr>
                <w:webHidden/>
              </w:rPr>
              <w:instrText xml:space="preserve"> PAGEREF _Toc5953447 \h </w:instrText>
            </w:r>
            <w:r w:rsidR="006C4030">
              <w:rPr>
                <w:webHidden/>
              </w:rPr>
            </w:r>
            <w:r w:rsidR="006C4030">
              <w:rPr>
                <w:webHidden/>
              </w:rPr>
              <w:fldChar w:fldCharType="separate"/>
            </w:r>
            <w:r w:rsidR="006C4030">
              <w:rPr>
                <w:webHidden/>
              </w:rPr>
              <w:t>27</w:t>
            </w:r>
            <w:r w:rsidR="006C4030">
              <w:rPr>
                <w:webHidden/>
              </w:rPr>
              <w:fldChar w:fldCharType="end"/>
            </w:r>
          </w:hyperlink>
        </w:p>
        <w:p w14:paraId="0B5BCEEF" w14:textId="3241A171" w:rsidR="006C4030" w:rsidRDefault="00CD59D8">
          <w:pPr>
            <w:pStyle w:val="TOC1"/>
            <w:rPr>
              <w:rFonts w:asciiTheme="minorHAnsi" w:eastAsiaTheme="minorEastAsia" w:hAnsiTheme="minorHAnsi" w:cstheme="minorBidi"/>
              <w:color w:val="auto"/>
              <w:kern w:val="0"/>
              <w:sz w:val="22"/>
              <w:szCs w:val="22"/>
            </w:rPr>
          </w:pPr>
          <w:hyperlink w:anchor="_Toc5953448" w:history="1">
            <w:r w:rsidR="006C4030" w:rsidRPr="00327B7F">
              <w:rPr>
                <w:rStyle w:val="Hyperlink"/>
              </w:rPr>
              <w:t>2.4 Business plans</w:t>
            </w:r>
            <w:r w:rsidR="006C4030">
              <w:rPr>
                <w:webHidden/>
              </w:rPr>
              <w:tab/>
            </w:r>
            <w:r w:rsidR="006C4030">
              <w:rPr>
                <w:webHidden/>
              </w:rPr>
              <w:fldChar w:fldCharType="begin"/>
            </w:r>
            <w:r w:rsidR="006C4030">
              <w:rPr>
                <w:webHidden/>
              </w:rPr>
              <w:instrText xml:space="preserve"> PAGEREF _Toc5953448 \h </w:instrText>
            </w:r>
            <w:r w:rsidR="006C4030">
              <w:rPr>
                <w:webHidden/>
              </w:rPr>
            </w:r>
            <w:r w:rsidR="006C4030">
              <w:rPr>
                <w:webHidden/>
              </w:rPr>
              <w:fldChar w:fldCharType="separate"/>
            </w:r>
            <w:r w:rsidR="006C4030">
              <w:rPr>
                <w:webHidden/>
              </w:rPr>
              <w:t>27</w:t>
            </w:r>
            <w:r w:rsidR="006C4030">
              <w:rPr>
                <w:webHidden/>
              </w:rPr>
              <w:fldChar w:fldCharType="end"/>
            </w:r>
          </w:hyperlink>
        </w:p>
        <w:p w14:paraId="5C1E5FD8" w14:textId="362FBF71" w:rsidR="006C4030" w:rsidRDefault="00CD59D8">
          <w:pPr>
            <w:pStyle w:val="TOC1"/>
            <w:rPr>
              <w:rFonts w:asciiTheme="minorHAnsi" w:eastAsiaTheme="minorEastAsia" w:hAnsiTheme="minorHAnsi" w:cstheme="minorBidi"/>
              <w:color w:val="auto"/>
              <w:kern w:val="0"/>
              <w:sz w:val="22"/>
              <w:szCs w:val="22"/>
            </w:rPr>
          </w:pPr>
          <w:hyperlink w:anchor="_Toc5953449" w:history="1">
            <w:r w:rsidR="006C4030" w:rsidRPr="00327B7F">
              <w:rPr>
                <w:rStyle w:val="Hyperlink"/>
              </w:rPr>
              <w:t>2.5 Processes</w:t>
            </w:r>
            <w:r w:rsidR="006C4030">
              <w:rPr>
                <w:webHidden/>
              </w:rPr>
              <w:tab/>
            </w:r>
            <w:r w:rsidR="006C4030">
              <w:rPr>
                <w:webHidden/>
              </w:rPr>
              <w:fldChar w:fldCharType="begin"/>
            </w:r>
            <w:r w:rsidR="006C4030">
              <w:rPr>
                <w:webHidden/>
              </w:rPr>
              <w:instrText xml:space="preserve"> PAGEREF _Toc5953449 \h </w:instrText>
            </w:r>
            <w:r w:rsidR="006C4030">
              <w:rPr>
                <w:webHidden/>
              </w:rPr>
            </w:r>
            <w:r w:rsidR="006C4030">
              <w:rPr>
                <w:webHidden/>
              </w:rPr>
              <w:fldChar w:fldCharType="separate"/>
            </w:r>
            <w:r w:rsidR="006C4030">
              <w:rPr>
                <w:webHidden/>
              </w:rPr>
              <w:t>27</w:t>
            </w:r>
            <w:r w:rsidR="006C4030">
              <w:rPr>
                <w:webHidden/>
              </w:rPr>
              <w:fldChar w:fldCharType="end"/>
            </w:r>
          </w:hyperlink>
        </w:p>
        <w:p w14:paraId="144FC414" w14:textId="766548B0" w:rsidR="006C4030" w:rsidRDefault="00CD59D8">
          <w:pPr>
            <w:pStyle w:val="TOC1"/>
            <w:rPr>
              <w:rFonts w:asciiTheme="minorHAnsi" w:eastAsiaTheme="minorEastAsia" w:hAnsiTheme="minorHAnsi" w:cstheme="minorBidi"/>
              <w:color w:val="auto"/>
              <w:kern w:val="0"/>
              <w:sz w:val="22"/>
              <w:szCs w:val="22"/>
            </w:rPr>
          </w:pPr>
          <w:hyperlink w:anchor="_Toc5953450" w:history="1">
            <w:r w:rsidR="006C4030" w:rsidRPr="00327B7F">
              <w:rPr>
                <w:rStyle w:val="Hyperlink"/>
              </w:rPr>
              <w:t>2.6 Workplace quality standards</w:t>
            </w:r>
            <w:r w:rsidR="006C4030">
              <w:rPr>
                <w:webHidden/>
              </w:rPr>
              <w:tab/>
            </w:r>
            <w:r w:rsidR="006C4030">
              <w:rPr>
                <w:webHidden/>
              </w:rPr>
              <w:fldChar w:fldCharType="begin"/>
            </w:r>
            <w:r w:rsidR="006C4030">
              <w:rPr>
                <w:webHidden/>
              </w:rPr>
              <w:instrText xml:space="preserve"> PAGEREF _Toc5953450 \h </w:instrText>
            </w:r>
            <w:r w:rsidR="006C4030">
              <w:rPr>
                <w:webHidden/>
              </w:rPr>
            </w:r>
            <w:r w:rsidR="006C4030">
              <w:rPr>
                <w:webHidden/>
              </w:rPr>
              <w:fldChar w:fldCharType="separate"/>
            </w:r>
            <w:r w:rsidR="006C4030">
              <w:rPr>
                <w:webHidden/>
              </w:rPr>
              <w:t>28</w:t>
            </w:r>
            <w:r w:rsidR="006C4030">
              <w:rPr>
                <w:webHidden/>
              </w:rPr>
              <w:fldChar w:fldCharType="end"/>
            </w:r>
          </w:hyperlink>
        </w:p>
        <w:p w14:paraId="5321E83D" w14:textId="513CFE2C" w:rsidR="006C4030" w:rsidRDefault="00CD59D8">
          <w:pPr>
            <w:pStyle w:val="TOC2"/>
            <w:rPr>
              <w:rFonts w:asciiTheme="minorHAnsi" w:eastAsiaTheme="minorEastAsia" w:hAnsiTheme="minorHAnsi" w:cstheme="minorBidi"/>
              <w:color w:val="auto"/>
              <w:kern w:val="0"/>
              <w:sz w:val="22"/>
              <w:szCs w:val="22"/>
            </w:rPr>
          </w:pPr>
          <w:hyperlink w:anchor="_Toc5953451" w:history="1">
            <w:r w:rsidR="006C4030" w:rsidRPr="00327B7F">
              <w:rPr>
                <w:rStyle w:val="Hyperlink"/>
              </w:rPr>
              <w:t>The Pareto Principle</w:t>
            </w:r>
            <w:r w:rsidR="006C4030">
              <w:rPr>
                <w:webHidden/>
              </w:rPr>
              <w:tab/>
            </w:r>
            <w:r w:rsidR="006C4030">
              <w:rPr>
                <w:webHidden/>
              </w:rPr>
              <w:fldChar w:fldCharType="begin"/>
            </w:r>
            <w:r w:rsidR="006C4030">
              <w:rPr>
                <w:webHidden/>
              </w:rPr>
              <w:instrText xml:space="preserve"> PAGEREF _Toc5953451 \h </w:instrText>
            </w:r>
            <w:r w:rsidR="006C4030">
              <w:rPr>
                <w:webHidden/>
              </w:rPr>
            </w:r>
            <w:r w:rsidR="006C4030">
              <w:rPr>
                <w:webHidden/>
              </w:rPr>
              <w:fldChar w:fldCharType="separate"/>
            </w:r>
            <w:r w:rsidR="006C4030">
              <w:rPr>
                <w:webHidden/>
              </w:rPr>
              <w:t>28</w:t>
            </w:r>
            <w:r w:rsidR="006C4030">
              <w:rPr>
                <w:webHidden/>
              </w:rPr>
              <w:fldChar w:fldCharType="end"/>
            </w:r>
          </w:hyperlink>
        </w:p>
        <w:p w14:paraId="56D7561C" w14:textId="72DBC991" w:rsidR="006C4030" w:rsidRDefault="00CD59D8">
          <w:pPr>
            <w:pStyle w:val="TOC1"/>
            <w:rPr>
              <w:rFonts w:asciiTheme="minorHAnsi" w:eastAsiaTheme="minorEastAsia" w:hAnsiTheme="minorHAnsi" w:cstheme="minorBidi"/>
              <w:color w:val="auto"/>
              <w:kern w:val="0"/>
              <w:sz w:val="22"/>
              <w:szCs w:val="22"/>
            </w:rPr>
          </w:pPr>
          <w:hyperlink w:anchor="_Toc5953452" w:history="1">
            <w:r w:rsidR="006C4030" w:rsidRPr="00327B7F">
              <w:rPr>
                <w:rStyle w:val="Hyperlink"/>
              </w:rPr>
              <w:t>2.7 Factors that affect our ability to complete our tasks</w:t>
            </w:r>
            <w:r w:rsidR="006C4030">
              <w:rPr>
                <w:webHidden/>
              </w:rPr>
              <w:tab/>
            </w:r>
            <w:r w:rsidR="006C4030">
              <w:rPr>
                <w:webHidden/>
              </w:rPr>
              <w:fldChar w:fldCharType="begin"/>
            </w:r>
            <w:r w:rsidR="006C4030">
              <w:rPr>
                <w:webHidden/>
              </w:rPr>
              <w:instrText xml:space="preserve"> PAGEREF _Toc5953452 \h </w:instrText>
            </w:r>
            <w:r w:rsidR="006C4030">
              <w:rPr>
                <w:webHidden/>
              </w:rPr>
            </w:r>
            <w:r w:rsidR="006C4030">
              <w:rPr>
                <w:webHidden/>
              </w:rPr>
              <w:fldChar w:fldCharType="separate"/>
            </w:r>
            <w:r w:rsidR="006C4030">
              <w:rPr>
                <w:webHidden/>
              </w:rPr>
              <w:t>29</w:t>
            </w:r>
            <w:r w:rsidR="006C4030">
              <w:rPr>
                <w:webHidden/>
              </w:rPr>
              <w:fldChar w:fldCharType="end"/>
            </w:r>
          </w:hyperlink>
        </w:p>
        <w:p w14:paraId="1E0F43DF" w14:textId="66929F5C" w:rsidR="006C4030" w:rsidRDefault="00CD59D8">
          <w:pPr>
            <w:pStyle w:val="TOC2"/>
            <w:rPr>
              <w:rFonts w:asciiTheme="minorHAnsi" w:eastAsiaTheme="minorEastAsia" w:hAnsiTheme="minorHAnsi" w:cstheme="minorBidi"/>
              <w:color w:val="auto"/>
              <w:kern w:val="0"/>
              <w:sz w:val="22"/>
              <w:szCs w:val="22"/>
            </w:rPr>
          </w:pPr>
          <w:hyperlink w:anchor="_Toc5953453" w:history="1">
            <w:r w:rsidR="006C4030" w:rsidRPr="00327B7F">
              <w:rPr>
                <w:rStyle w:val="Hyperlink"/>
              </w:rPr>
              <w:t>System outages and technical issues</w:t>
            </w:r>
            <w:r w:rsidR="006C4030">
              <w:rPr>
                <w:webHidden/>
              </w:rPr>
              <w:tab/>
            </w:r>
            <w:r w:rsidR="006C4030">
              <w:rPr>
                <w:webHidden/>
              </w:rPr>
              <w:fldChar w:fldCharType="begin"/>
            </w:r>
            <w:r w:rsidR="006C4030">
              <w:rPr>
                <w:webHidden/>
              </w:rPr>
              <w:instrText xml:space="preserve"> PAGEREF _Toc5953453 \h </w:instrText>
            </w:r>
            <w:r w:rsidR="006C4030">
              <w:rPr>
                <w:webHidden/>
              </w:rPr>
            </w:r>
            <w:r w:rsidR="006C4030">
              <w:rPr>
                <w:webHidden/>
              </w:rPr>
              <w:fldChar w:fldCharType="separate"/>
            </w:r>
            <w:r w:rsidR="006C4030">
              <w:rPr>
                <w:webHidden/>
              </w:rPr>
              <w:t>29</w:t>
            </w:r>
            <w:r w:rsidR="006C4030">
              <w:rPr>
                <w:webHidden/>
              </w:rPr>
              <w:fldChar w:fldCharType="end"/>
            </w:r>
          </w:hyperlink>
        </w:p>
        <w:p w14:paraId="4AAB715E" w14:textId="6792FDB6" w:rsidR="006C4030" w:rsidRDefault="00CD59D8">
          <w:pPr>
            <w:pStyle w:val="TOC2"/>
            <w:rPr>
              <w:rFonts w:asciiTheme="minorHAnsi" w:eastAsiaTheme="minorEastAsia" w:hAnsiTheme="minorHAnsi" w:cstheme="minorBidi"/>
              <w:color w:val="auto"/>
              <w:kern w:val="0"/>
              <w:sz w:val="22"/>
              <w:szCs w:val="22"/>
            </w:rPr>
          </w:pPr>
          <w:hyperlink w:anchor="_Toc5953454" w:history="1">
            <w:r w:rsidR="006C4030" w:rsidRPr="00327B7F">
              <w:rPr>
                <w:rStyle w:val="Hyperlink"/>
              </w:rPr>
              <w:t>Other people not completing their work</w:t>
            </w:r>
            <w:r w:rsidR="006C4030">
              <w:rPr>
                <w:webHidden/>
              </w:rPr>
              <w:tab/>
            </w:r>
            <w:r w:rsidR="006C4030">
              <w:rPr>
                <w:webHidden/>
              </w:rPr>
              <w:fldChar w:fldCharType="begin"/>
            </w:r>
            <w:r w:rsidR="006C4030">
              <w:rPr>
                <w:webHidden/>
              </w:rPr>
              <w:instrText xml:space="preserve"> PAGEREF _Toc5953454 \h </w:instrText>
            </w:r>
            <w:r w:rsidR="006C4030">
              <w:rPr>
                <w:webHidden/>
              </w:rPr>
            </w:r>
            <w:r w:rsidR="006C4030">
              <w:rPr>
                <w:webHidden/>
              </w:rPr>
              <w:fldChar w:fldCharType="separate"/>
            </w:r>
            <w:r w:rsidR="006C4030">
              <w:rPr>
                <w:webHidden/>
              </w:rPr>
              <w:t>29</w:t>
            </w:r>
            <w:r w:rsidR="006C4030">
              <w:rPr>
                <w:webHidden/>
              </w:rPr>
              <w:fldChar w:fldCharType="end"/>
            </w:r>
          </w:hyperlink>
        </w:p>
        <w:p w14:paraId="2E28F532" w14:textId="4A1A539B" w:rsidR="006C4030" w:rsidRDefault="00CD59D8">
          <w:pPr>
            <w:pStyle w:val="TOC2"/>
            <w:rPr>
              <w:rFonts w:asciiTheme="minorHAnsi" w:eastAsiaTheme="minorEastAsia" w:hAnsiTheme="minorHAnsi" w:cstheme="minorBidi"/>
              <w:color w:val="auto"/>
              <w:kern w:val="0"/>
              <w:sz w:val="22"/>
              <w:szCs w:val="22"/>
            </w:rPr>
          </w:pPr>
          <w:hyperlink w:anchor="_Toc5953455" w:history="1">
            <w:r w:rsidR="006C4030" w:rsidRPr="00327B7F">
              <w:rPr>
                <w:rStyle w:val="Hyperlink"/>
              </w:rPr>
              <w:t>Interruptions from other people</w:t>
            </w:r>
            <w:r w:rsidR="006C4030">
              <w:rPr>
                <w:webHidden/>
              </w:rPr>
              <w:tab/>
            </w:r>
            <w:r w:rsidR="006C4030">
              <w:rPr>
                <w:webHidden/>
              </w:rPr>
              <w:fldChar w:fldCharType="begin"/>
            </w:r>
            <w:r w:rsidR="006C4030">
              <w:rPr>
                <w:webHidden/>
              </w:rPr>
              <w:instrText xml:space="preserve"> PAGEREF _Toc5953455 \h </w:instrText>
            </w:r>
            <w:r w:rsidR="006C4030">
              <w:rPr>
                <w:webHidden/>
              </w:rPr>
            </w:r>
            <w:r w:rsidR="006C4030">
              <w:rPr>
                <w:webHidden/>
              </w:rPr>
              <w:fldChar w:fldCharType="separate"/>
            </w:r>
            <w:r w:rsidR="006C4030">
              <w:rPr>
                <w:webHidden/>
              </w:rPr>
              <w:t>29</w:t>
            </w:r>
            <w:r w:rsidR="006C4030">
              <w:rPr>
                <w:webHidden/>
              </w:rPr>
              <w:fldChar w:fldCharType="end"/>
            </w:r>
          </w:hyperlink>
        </w:p>
        <w:p w14:paraId="74535507" w14:textId="1DE6BD8B" w:rsidR="006C4030" w:rsidRDefault="00CD59D8">
          <w:pPr>
            <w:pStyle w:val="TOC2"/>
            <w:rPr>
              <w:rFonts w:asciiTheme="minorHAnsi" w:eastAsiaTheme="minorEastAsia" w:hAnsiTheme="minorHAnsi" w:cstheme="minorBidi"/>
              <w:color w:val="auto"/>
              <w:kern w:val="0"/>
              <w:sz w:val="22"/>
              <w:szCs w:val="22"/>
            </w:rPr>
          </w:pPr>
          <w:hyperlink w:anchor="_Toc5953456" w:history="1">
            <w:r w:rsidR="006C4030" w:rsidRPr="00327B7F">
              <w:rPr>
                <w:rStyle w:val="Hyperlink"/>
              </w:rPr>
              <w:t>Being disorganised</w:t>
            </w:r>
            <w:r w:rsidR="006C4030">
              <w:rPr>
                <w:webHidden/>
              </w:rPr>
              <w:tab/>
            </w:r>
            <w:r w:rsidR="006C4030">
              <w:rPr>
                <w:webHidden/>
              </w:rPr>
              <w:fldChar w:fldCharType="begin"/>
            </w:r>
            <w:r w:rsidR="006C4030">
              <w:rPr>
                <w:webHidden/>
              </w:rPr>
              <w:instrText xml:space="preserve"> PAGEREF _Toc5953456 \h </w:instrText>
            </w:r>
            <w:r w:rsidR="006C4030">
              <w:rPr>
                <w:webHidden/>
              </w:rPr>
            </w:r>
            <w:r w:rsidR="006C4030">
              <w:rPr>
                <w:webHidden/>
              </w:rPr>
              <w:fldChar w:fldCharType="separate"/>
            </w:r>
            <w:r w:rsidR="006C4030">
              <w:rPr>
                <w:webHidden/>
              </w:rPr>
              <w:t>29</w:t>
            </w:r>
            <w:r w:rsidR="006C4030">
              <w:rPr>
                <w:webHidden/>
              </w:rPr>
              <w:fldChar w:fldCharType="end"/>
            </w:r>
          </w:hyperlink>
        </w:p>
        <w:p w14:paraId="3BF1F3E4" w14:textId="0ABD7814" w:rsidR="006C4030" w:rsidRDefault="00CD59D8">
          <w:pPr>
            <w:pStyle w:val="TOC2"/>
            <w:rPr>
              <w:rFonts w:asciiTheme="minorHAnsi" w:eastAsiaTheme="minorEastAsia" w:hAnsiTheme="minorHAnsi" w:cstheme="minorBidi"/>
              <w:color w:val="auto"/>
              <w:kern w:val="0"/>
              <w:sz w:val="22"/>
              <w:szCs w:val="22"/>
            </w:rPr>
          </w:pPr>
          <w:hyperlink w:anchor="_Toc5953457" w:history="1">
            <w:r w:rsidR="006C4030" w:rsidRPr="00327B7F">
              <w:rPr>
                <w:rStyle w:val="Hyperlink"/>
              </w:rPr>
              <w:t>Procrasinating</w:t>
            </w:r>
            <w:r w:rsidR="006C4030">
              <w:rPr>
                <w:webHidden/>
              </w:rPr>
              <w:tab/>
            </w:r>
            <w:r w:rsidR="006C4030">
              <w:rPr>
                <w:webHidden/>
              </w:rPr>
              <w:fldChar w:fldCharType="begin"/>
            </w:r>
            <w:r w:rsidR="006C4030">
              <w:rPr>
                <w:webHidden/>
              </w:rPr>
              <w:instrText xml:space="preserve"> PAGEREF _Toc5953457 \h </w:instrText>
            </w:r>
            <w:r w:rsidR="006C4030">
              <w:rPr>
                <w:webHidden/>
              </w:rPr>
            </w:r>
            <w:r w:rsidR="006C4030">
              <w:rPr>
                <w:webHidden/>
              </w:rPr>
              <w:fldChar w:fldCharType="separate"/>
            </w:r>
            <w:r w:rsidR="006C4030">
              <w:rPr>
                <w:webHidden/>
              </w:rPr>
              <w:t>30</w:t>
            </w:r>
            <w:r w:rsidR="006C4030">
              <w:rPr>
                <w:webHidden/>
              </w:rPr>
              <w:fldChar w:fldCharType="end"/>
            </w:r>
          </w:hyperlink>
        </w:p>
        <w:p w14:paraId="4C263F87" w14:textId="2DF94CAA" w:rsidR="006C4030" w:rsidRDefault="00CD59D8">
          <w:pPr>
            <w:pStyle w:val="TOC2"/>
            <w:rPr>
              <w:rFonts w:asciiTheme="minorHAnsi" w:eastAsiaTheme="minorEastAsia" w:hAnsiTheme="minorHAnsi" w:cstheme="minorBidi"/>
              <w:color w:val="auto"/>
              <w:kern w:val="0"/>
              <w:sz w:val="22"/>
              <w:szCs w:val="22"/>
            </w:rPr>
          </w:pPr>
          <w:hyperlink w:anchor="_Toc5953458" w:history="1">
            <w:r w:rsidR="006C4030" w:rsidRPr="00327B7F">
              <w:rPr>
                <w:rStyle w:val="Hyperlink"/>
              </w:rPr>
              <w:t>Lack of concentration</w:t>
            </w:r>
            <w:r w:rsidR="006C4030">
              <w:rPr>
                <w:webHidden/>
              </w:rPr>
              <w:tab/>
            </w:r>
            <w:r w:rsidR="006C4030">
              <w:rPr>
                <w:webHidden/>
              </w:rPr>
              <w:fldChar w:fldCharType="begin"/>
            </w:r>
            <w:r w:rsidR="006C4030">
              <w:rPr>
                <w:webHidden/>
              </w:rPr>
              <w:instrText xml:space="preserve"> PAGEREF _Toc5953458 \h </w:instrText>
            </w:r>
            <w:r w:rsidR="006C4030">
              <w:rPr>
                <w:webHidden/>
              </w:rPr>
            </w:r>
            <w:r w:rsidR="006C4030">
              <w:rPr>
                <w:webHidden/>
              </w:rPr>
              <w:fldChar w:fldCharType="separate"/>
            </w:r>
            <w:r w:rsidR="006C4030">
              <w:rPr>
                <w:webHidden/>
              </w:rPr>
              <w:t>30</w:t>
            </w:r>
            <w:r w:rsidR="006C4030">
              <w:rPr>
                <w:webHidden/>
              </w:rPr>
              <w:fldChar w:fldCharType="end"/>
            </w:r>
          </w:hyperlink>
        </w:p>
        <w:p w14:paraId="726005BE" w14:textId="270AFEBB" w:rsidR="006C4030" w:rsidRDefault="00CD59D8">
          <w:pPr>
            <w:pStyle w:val="TOC1"/>
            <w:rPr>
              <w:rFonts w:asciiTheme="minorHAnsi" w:eastAsiaTheme="minorEastAsia" w:hAnsiTheme="minorHAnsi" w:cstheme="minorBidi"/>
              <w:color w:val="auto"/>
              <w:kern w:val="0"/>
              <w:sz w:val="22"/>
              <w:szCs w:val="22"/>
            </w:rPr>
          </w:pPr>
          <w:hyperlink w:anchor="_Toc5953459" w:history="1">
            <w:r w:rsidR="006C4030" w:rsidRPr="00327B7F">
              <w:rPr>
                <w:rStyle w:val="Hyperlink"/>
              </w:rPr>
              <w:t>2.8 Analysing your time</w:t>
            </w:r>
            <w:r w:rsidR="006C4030">
              <w:rPr>
                <w:webHidden/>
              </w:rPr>
              <w:tab/>
            </w:r>
            <w:r w:rsidR="006C4030">
              <w:rPr>
                <w:webHidden/>
              </w:rPr>
              <w:fldChar w:fldCharType="begin"/>
            </w:r>
            <w:r w:rsidR="006C4030">
              <w:rPr>
                <w:webHidden/>
              </w:rPr>
              <w:instrText xml:space="preserve"> PAGEREF _Toc5953459 \h </w:instrText>
            </w:r>
            <w:r w:rsidR="006C4030">
              <w:rPr>
                <w:webHidden/>
              </w:rPr>
            </w:r>
            <w:r w:rsidR="006C4030">
              <w:rPr>
                <w:webHidden/>
              </w:rPr>
              <w:fldChar w:fldCharType="separate"/>
            </w:r>
            <w:r w:rsidR="006C4030">
              <w:rPr>
                <w:webHidden/>
              </w:rPr>
              <w:t>30</w:t>
            </w:r>
            <w:r w:rsidR="006C4030">
              <w:rPr>
                <w:webHidden/>
              </w:rPr>
              <w:fldChar w:fldCharType="end"/>
            </w:r>
          </w:hyperlink>
        </w:p>
        <w:p w14:paraId="68C932D9" w14:textId="2D2FE026" w:rsidR="006C4030" w:rsidRDefault="00CD59D8">
          <w:pPr>
            <w:pStyle w:val="TOC2"/>
            <w:rPr>
              <w:rFonts w:asciiTheme="minorHAnsi" w:eastAsiaTheme="minorEastAsia" w:hAnsiTheme="minorHAnsi" w:cstheme="minorBidi"/>
              <w:color w:val="auto"/>
              <w:kern w:val="0"/>
              <w:sz w:val="22"/>
              <w:szCs w:val="22"/>
            </w:rPr>
          </w:pPr>
          <w:hyperlink w:anchor="_Toc5953460" w:history="1">
            <w:r w:rsidR="006C4030" w:rsidRPr="00327B7F">
              <w:rPr>
                <w:rStyle w:val="Hyperlink"/>
              </w:rPr>
              <w:t>Keeping a time log</w:t>
            </w:r>
            <w:r w:rsidR="006C4030">
              <w:rPr>
                <w:webHidden/>
              </w:rPr>
              <w:tab/>
            </w:r>
            <w:r w:rsidR="006C4030">
              <w:rPr>
                <w:webHidden/>
              </w:rPr>
              <w:fldChar w:fldCharType="begin"/>
            </w:r>
            <w:r w:rsidR="006C4030">
              <w:rPr>
                <w:webHidden/>
              </w:rPr>
              <w:instrText xml:space="preserve"> PAGEREF _Toc5953460 \h </w:instrText>
            </w:r>
            <w:r w:rsidR="006C4030">
              <w:rPr>
                <w:webHidden/>
              </w:rPr>
            </w:r>
            <w:r w:rsidR="006C4030">
              <w:rPr>
                <w:webHidden/>
              </w:rPr>
              <w:fldChar w:fldCharType="separate"/>
            </w:r>
            <w:r w:rsidR="006C4030">
              <w:rPr>
                <w:webHidden/>
              </w:rPr>
              <w:t>30</w:t>
            </w:r>
            <w:r w:rsidR="006C4030">
              <w:rPr>
                <w:webHidden/>
              </w:rPr>
              <w:fldChar w:fldCharType="end"/>
            </w:r>
          </w:hyperlink>
        </w:p>
        <w:p w14:paraId="09B08D2C" w14:textId="77FE9807"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61" w:history="1">
            <w:r w:rsidR="006C4030" w:rsidRPr="00327B7F">
              <w:rPr>
                <w:rStyle w:val="Hyperlink"/>
              </w:rPr>
              <w:t>Example of a time log</w:t>
            </w:r>
            <w:r w:rsidR="006C4030">
              <w:rPr>
                <w:webHidden/>
              </w:rPr>
              <w:tab/>
            </w:r>
            <w:r w:rsidR="006C4030">
              <w:rPr>
                <w:webHidden/>
              </w:rPr>
              <w:fldChar w:fldCharType="begin"/>
            </w:r>
            <w:r w:rsidR="006C4030">
              <w:rPr>
                <w:webHidden/>
              </w:rPr>
              <w:instrText xml:space="preserve"> PAGEREF _Toc5953461 \h </w:instrText>
            </w:r>
            <w:r w:rsidR="006C4030">
              <w:rPr>
                <w:webHidden/>
              </w:rPr>
            </w:r>
            <w:r w:rsidR="006C4030">
              <w:rPr>
                <w:webHidden/>
              </w:rPr>
              <w:fldChar w:fldCharType="separate"/>
            </w:r>
            <w:r w:rsidR="006C4030">
              <w:rPr>
                <w:webHidden/>
              </w:rPr>
              <w:t>31</w:t>
            </w:r>
            <w:r w:rsidR="006C4030">
              <w:rPr>
                <w:webHidden/>
              </w:rPr>
              <w:fldChar w:fldCharType="end"/>
            </w:r>
          </w:hyperlink>
        </w:p>
        <w:p w14:paraId="55247865" w14:textId="38026E1B"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62" w:history="1">
            <w:r w:rsidR="006C4030" w:rsidRPr="00327B7F">
              <w:rPr>
                <w:rStyle w:val="Hyperlink"/>
              </w:rPr>
              <w:t>Reviewing your time log</w:t>
            </w:r>
            <w:r w:rsidR="006C4030">
              <w:rPr>
                <w:webHidden/>
              </w:rPr>
              <w:tab/>
            </w:r>
            <w:r w:rsidR="006C4030">
              <w:rPr>
                <w:webHidden/>
              </w:rPr>
              <w:fldChar w:fldCharType="begin"/>
            </w:r>
            <w:r w:rsidR="006C4030">
              <w:rPr>
                <w:webHidden/>
              </w:rPr>
              <w:instrText xml:space="preserve"> PAGEREF _Toc5953462 \h </w:instrText>
            </w:r>
            <w:r w:rsidR="006C4030">
              <w:rPr>
                <w:webHidden/>
              </w:rPr>
            </w:r>
            <w:r w:rsidR="006C4030">
              <w:rPr>
                <w:webHidden/>
              </w:rPr>
              <w:fldChar w:fldCharType="separate"/>
            </w:r>
            <w:r w:rsidR="006C4030">
              <w:rPr>
                <w:webHidden/>
              </w:rPr>
              <w:t>31</w:t>
            </w:r>
            <w:r w:rsidR="006C4030">
              <w:rPr>
                <w:webHidden/>
              </w:rPr>
              <w:fldChar w:fldCharType="end"/>
            </w:r>
          </w:hyperlink>
        </w:p>
        <w:p w14:paraId="732BA95C" w14:textId="6E36EC1A" w:rsidR="006C4030" w:rsidRDefault="00CD59D8">
          <w:pPr>
            <w:pStyle w:val="TOC2"/>
            <w:rPr>
              <w:rFonts w:asciiTheme="minorHAnsi" w:eastAsiaTheme="minorEastAsia" w:hAnsiTheme="minorHAnsi" w:cstheme="minorBidi"/>
              <w:color w:val="auto"/>
              <w:kern w:val="0"/>
              <w:sz w:val="22"/>
              <w:szCs w:val="22"/>
            </w:rPr>
          </w:pPr>
          <w:hyperlink w:anchor="_Toc5953463" w:history="1">
            <w:r w:rsidR="006C4030" w:rsidRPr="00327B7F">
              <w:rPr>
                <w:rStyle w:val="Hyperlink"/>
              </w:rPr>
              <w:t>Estimating time</w:t>
            </w:r>
            <w:r w:rsidR="006C4030">
              <w:rPr>
                <w:webHidden/>
              </w:rPr>
              <w:tab/>
            </w:r>
            <w:r w:rsidR="006C4030">
              <w:rPr>
                <w:webHidden/>
              </w:rPr>
              <w:fldChar w:fldCharType="begin"/>
            </w:r>
            <w:r w:rsidR="006C4030">
              <w:rPr>
                <w:webHidden/>
              </w:rPr>
              <w:instrText xml:space="preserve"> PAGEREF _Toc5953463 \h </w:instrText>
            </w:r>
            <w:r w:rsidR="006C4030">
              <w:rPr>
                <w:webHidden/>
              </w:rPr>
            </w:r>
            <w:r w:rsidR="006C4030">
              <w:rPr>
                <w:webHidden/>
              </w:rPr>
              <w:fldChar w:fldCharType="separate"/>
            </w:r>
            <w:r w:rsidR="006C4030">
              <w:rPr>
                <w:webHidden/>
              </w:rPr>
              <w:t>32</w:t>
            </w:r>
            <w:r w:rsidR="006C4030">
              <w:rPr>
                <w:webHidden/>
              </w:rPr>
              <w:fldChar w:fldCharType="end"/>
            </w:r>
          </w:hyperlink>
        </w:p>
        <w:p w14:paraId="6D0D1320" w14:textId="0E7F6DA4"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64" w:history="1">
            <w:r w:rsidR="006C4030" w:rsidRPr="00327B7F">
              <w:rPr>
                <w:rStyle w:val="Hyperlink"/>
              </w:rPr>
              <w:t>Identifying time-wasters</w:t>
            </w:r>
            <w:r w:rsidR="006C4030">
              <w:rPr>
                <w:webHidden/>
              </w:rPr>
              <w:tab/>
            </w:r>
            <w:r w:rsidR="006C4030">
              <w:rPr>
                <w:webHidden/>
              </w:rPr>
              <w:fldChar w:fldCharType="begin"/>
            </w:r>
            <w:r w:rsidR="006C4030">
              <w:rPr>
                <w:webHidden/>
              </w:rPr>
              <w:instrText xml:space="preserve"> PAGEREF _Toc5953464 \h </w:instrText>
            </w:r>
            <w:r w:rsidR="006C4030">
              <w:rPr>
                <w:webHidden/>
              </w:rPr>
            </w:r>
            <w:r w:rsidR="006C4030">
              <w:rPr>
                <w:webHidden/>
              </w:rPr>
              <w:fldChar w:fldCharType="separate"/>
            </w:r>
            <w:r w:rsidR="006C4030">
              <w:rPr>
                <w:webHidden/>
              </w:rPr>
              <w:t>32</w:t>
            </w:r>
            <w:r w:rsidR="006C4030">
              <w:rPr>
                <w:webHidden/>
              </w:rPr>
              <w:fldChar w:fldCharType="end"/>
            </w:r>
          </w:hyperlink>
        </w:p>
        <w:p w14:paraId="29A39143" w14:textId="64698361"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65" w:history="1">
            <w:r w:rsidR="006C4030" w:rsidRPr="00327B7F">
              <w:rPr>
                <w:rStyle w:val="Hyperlink"/>
              </w:rPr>
              <w:t>Procrastinating</w:t>
            </w:r>
            <w:r w:rsidR="006C4030">
              <w:rPr>
                <w:webHidden/>
              </w:rPr>
              <w:tab/>
            </w:r>
            <w:r w:rsidR="006C4030">
              <w:rPr>
                <w:webHidden/>
              </w:rPr>
              <w:fldChar w:fldCharType="begin"/>
            </w:r>
            <w:r w:rsidR="006C4030">
              <w:rPr>
                <w:webHidden/>
              </w:rPr>
              <w:instrText xml:space="preserve"> PAGEREF _Toc5953465 \h </w:instrText>
            </w:r>
            <w:r w:rsidR="006C4030">
              <w:rPr>
                <w:webHidden/>
              </w:rPr>
            </w:r>
            <w:r w:rsidR="006C4030">
              <w:rPr>
                <w:webHidden/>
              </w:rPr>
              <w:fldChar w:fldCharType="separate"/>
            </w:r>
            <w:r w:rsidR="006C4030">
              <w:rPr>
                <w:webHidden/>
              </w:rPr>
              <w:t>32</w:t>
            </w:r>
            <w:r w:rsidR="006C4030">
              <w:rPr>
                <w:webHidden/>
              </w:rPr>
              <w:fldChar w:fldCharType="end"/>
            </w:r>
          </w:hyperlink>
        </w:p>
        <w:p w14:paraId="03087AB4" w14:textId="66DDADEE" w:rsidR="006C4030" w:rsidRDefault="00CD59D8">
          <w:pPr>
            <w:pStyle w:val="TOC1"/>
            <w:rPr>
              <w:rFonts w:asciiTheme="minorHAnsi" w:eastAsiaTheme="minorEastAsia" w:hAnsiTheme="minorHAnsi" w:cstheme="minorBidi"/>
              <w:color w:val="auto"/>
              <w:kern w:val="0"/>
              <w:sz w:val="22"/>
              <w:szCs w:val="22"/>
            </w:rPr>
          </w:pPr>
          <w:hyperlink w:anchor="_Toc5953466" w:history="1">
            <w:r w:rsidR="006C4030" w:rsidRPr="00327B7F">
              <w:rPr>
                <w:rStyle w:val="Hyperlink"/>
              </w:rPr>
              <w:t>2.9 Being organised</w:t>
            </w:r>
            <w:r w:rsidR="006C4030">
              <w:rPr>
                <w:webHidden/>
              </w:rPr>
              <w:tab/>
            </w:r>
            <w:r w:rsidR="006C4030">
              <w:rPr>
                <w:webHidden/>
              </w:rPr>
              <w:fldChar w:fldCharType="begin"/>
            </w:r>
            <w:r w:rsidR="006C4030">
              <w:rPr>
                <w:webHidden/>
              </w:rPr>
              <w:instrText xml:space="preserve"> PAGEREF _Toc5953466 \h </w:instrText>
            </w:r>
            <w:r w:rsidR="006C4030">
              <w:rPr>
                <w:webHidden/>
              </w:rPr>
            </w:r>
            <w:r w:rsidR="006C4030">
              <w:rPr>
                <w:webHidden/>
              </w:rPr>
              <w:fldChar w:fldCharType="separate"/>
            </w:r>
            <w:r w:rsidR="006C4030">
              <w:rPr>
                <w:webHidden/>
              </w:rPr>
              <w:t>33</w:t>
            </w:r>
            <w:r w:rsidR="006C4030">
              <w:rPr>
                <w:webHidden/>
              </w:rPr>
              <w:fldChar w:fldCharType="end"/>
            </w:r>
          </w:hyperlink>
        </w:p>
        <w:p w14:paraId="77580A2D" w14:textId="0828B360" w:rsidR="006C4030" w:rsidRDefault="00CD59D8">
          <w:pPr>
            <w:pStyle w:val="TOC2"/>
            <w:rPr>
              <w:rFonts w:asciiTheme="minorHAnsi" w:eastAsiaTheme="minorEastAsia" w:hAnsiTheme="minorHAnsi" w:cstheme="minorBidi"/>
              <w:color w:val="auto"/>
              <w:kern w:val="0"/>
              <w:sz w:val="22"/>
              <w:szCs w:val="22"/>
            </w:rPr>
          </w:pPr>
          <w:hyperlink w:anchor="_Toc5953467" w:history="1">
            <w:r w:rsidR="006C4030" w:rsidRPr="00327B7F">
              <w:rPr>
                <w:rStyle w:val="Hyperlink"/>
              </w:rPr>
              <w:t>Filing systems</w:t>
            </w:r>
            <w:r w:rsidR="006C4030">
              <w:rPr>
                <w:webHidden/>
              </w:rPr>
              <w:tab/>
            </w:r>
            <w:r w:rsidR="006C4030">
              <w:rPr>
                <w:webHidden/>
              </w:rPr>
              <w:fldChar w:fldCharType="begin"/>
            </w:r>
            <w:r w:rsidR="006C4030">
              <w:rPr>
                <w:webHidden/>
              </w:rPr>
              <w:instrText xml:space="preserve"> PAGEREF _Toc5953467 \h </w:instrText>
            </w:r>
            <w:r w:rsidR="006C4030">
              <w:rPr>
                <w:webHidden/>
              </w:rPr>
            </w:r>
            <w:r w:rsidR="006C4030">
              <w:rPr>
                <w:webHidden/>
              </w:rPr>
              <w:fldChar w:fldCharType="separate"/>
            </w:r>
            <w:r w:rsidR="006C4030">
              <w:rPr>
                <w:webHidden/>
              </w:rPr>
              <w:t>33</w:t>
            </w:r>
            <w:r w:rsidR="006C4030">
              <w:rPr>
                <w:webHidden/>
              </w:rPr>
              <w:fldChar w:fldCharType="end"/>
            </w:r>
          </w:hyperlink>
        </w:p>
        <w:p w14:paraId="078B68CC" w14:textId="52996742" w:rsidR="006C4030" w:rsidRDefault="00CD59D8">
          <w:pPr>
            <w:pStyle w:val="TOC2"/>
            <w:rPr>
              <w:rFonts w:asciiTheme="minorHAnsi" w:eastAsiaTheme="minorEastAsia" w:hAnsiTheme="minorHAnsi" w:cstheme="minorBidi"/>
              <w:color w:val="auto"/>
              <w:kern w:val="0"/>
              <w:sz w:val="22"/>
              <w:szCs w:val="22"/>
            </w:rPr>
          </w:pPr>
          <w:hyperlink w:anchor="_Toc5953468" w:history="1">
            <w:r w:rsidR="006C4030" w:rsidRPr="00327B7F">
              <w:rPr>
                <w:rStyle w:val="Hyperlink"/>
              </w:rPr>
              <w:t>Look after yourself</w:t>
            </w:r>
            <w:r w:rsidR="006C4030">
              <w:rPr>
                <w:webHidden/>
              </w:rPr>
              <w:tab/>
            </w:r>
            <w:r w:rsidR="006C4030">
              <w:rPr>
                <w:webHidden/>
              </w:rPr>
              <w:fldChar w:fldCharType="begin"/>
            </w:r>
            <w:r w:rsidR="006C4030">
              <w:rPr>
                <w:webHidden/>
              </w:rPr>
              <w:instrText xml:space="preserve"> PAGEREF _Toc5953468 \h </w:instrText>
            </w:r>
            <w:r w:rsidR="006C4030">
              <w:rPr>
                <w:webHidden/>
              </w:rPr>
            </w:r>
            <w:r w:rsidR="006C4030">
              <w:rPr>
                <w:webHidden/>
              </w:rPr>
              <w:fldChar w:fldCharType="separate"/>
            </w:r>
            <w:r w:rsidR="006C4030">
              <w:rPr>
                <w:webHidden/>
              </w:rPr>
              <w:t>34</w:t>
            </w:r>
            <w:r w:rsidR="006C4030">
              <w:rPr>
                <w:webHidden/>
              </w:rPr>
              <w:fldChar w:fldCharType="end"/>
            </w:r>
          </w:hyperlink>
        </w:p>
        <w:p w14:paraId="0A401BAD" w14:textId="57D1A4A1" w:rsidR="006C4030" w:rsidRDefault="00CD59D8">
          <w:pPr>
            <w:pStyle w:val="TOC2"/>
            <w:rPr>
              <w:rFonts w:asciiTheme="minorHAnsi" w:eastAsiaTheme="minorEastAsia" w:hAnsiTheme="minorHAnsi" w:cstheme="minorBidi"/>
              <w:color w:val="auto"/>
              <w:kern w:val="0"/>
              <w:sz w:val="22"/>
              <w:szCs w:val="22"/>
            </w:rPr>
          </w:pPr>
          <w:hyperlink w:anchor="_Toc5953469" w:history="1">
            <w:r w:rsidR="006C4030" w:rsidRPr="00327B7F">
              <w:rPr>
                <w:rStyle w:val="Hyperlink"/>
              </w:rPr>
              <w:t>Reducing stress</w:t>
            </w:r>
            <w:r w:rsidR="006C4030">
              <w:rPr>
                <w:webHidden/>
              </w:rPr>
              <w:tab/>
            </w:r>
            <w:r w:rsidR="006C4030">
              <w:rPr>
                <w:webHidden/>
              </w:rPr>
              <w:fldChar w:fldCharType="begin"/>
            </w:r>
            <w:r w:rsidR="006C4030">
              <w:rPr>
                <w:webHidden/>
              </w:rPr>
              <w:instrText xml:space="preserve"> PAGEREF _Toc5953469 \h </w:instrText>
            </w:r>
            <w:r w:rsidR="006C4030">
              <w:rPr>
                <w:webHidden/>
              </w:rPr>
            </w:r>
            <w:r w:rsidR="006C4030">
              <w:rPr>
                <w:webHidden/>
              </w:rPr>
              <w:fldChar w:fldCharType="separate"/>
            </w:r>
            <w:r w:rsidR="006C4030">
              <w:rPr>
                <w:webHidden/>
              </w:rPr>
              <w:t>34</w:t>
            </w:r>
            <w:r w:rsidR="006C4030">
              <w:rPr>
                <w:webHidden/>
              </w:rPr>
              <w:fldChar w:fldCharType="end"/>
            </w:r>
          </w:hyperlink>
        </w:p>
        <w:p w14:paraId="58726CD9" w14:textId="30E2D420"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70" w:history="1">
            <w:r w:rsidR="006C4030" w:rsidRPr="00327B7F">
              <w:rPr>
                <w:rStyle w:val="Hyperlink"/>
              </w:rPr>
              <w:t>Ten time tips</w:t>
            </w:r>
            <w:r w:rsidR="006C4030">
              <w:rPr>
                <w:webHidden/>
              </w:rPr>
              <w:tab/>
            </w:r>
            <w:r w:rsidR="006C4030">
              <w:rPr>
                <w:webHidden/>
              </w:rPr>
              <w:fldChar w:fldCharType="begin"/>
            </w:r>
            <w:r w:rsidR="006C4030">
              <w:rPr>
                <w:webHidden/>
              </w:rPr>
              <w:instrText xml:space="preserve"> PAGEREF _Toc5953470 \h </w:instrText>
            </w:r>
            <w:r w:rsidR="006C4030">
              <w:rPr>
                <w:webHidden/>
              </w:rPr>
            </w:r>
            <w:r w:rsidR="006C4030">
              <w:rPr>
                <w:webHidden/>
              </w:rPr>
              <w:fldChar w:fldCharType="separate"/>
            </w:r>
            <w:r w:rsidR="006C4030">
              <w:rPr>
                <w:webHidden/>
              </w:rPr>
              <w:t>34</w:t>
            </w:r>
            <w:r w:rsidR="006C4030">
              <w:rPr>
                <w:webHidden/>
              </w:rPr>
              <w:fldChar w:fldCharType="end"/>
            </w:r>
          </w:hyperlink>
        </w:p>
        <w:p w14:paraId="38C6B918" w14:textId="60EC0EF8" w:rsidR="006C4030" w:rsidRDefault="00CD59D8">
          <w:pPr>
            <w:pStyle w:val="TOC1"/>
            <w:rPr>
              <w:rFonts w:asciiTheme="minorHAnsi" w:eastAsiaTheme="minorEastAsia" w:hAnsiTheme="minorHAnsi" w:cstheme="minorBidi"/>
              <w:color w:val="auto"/>
              <w:kern w:val="0"/>
              <w:sz w:val="22"/>
              <w:szCs w:val="22"/>
            </w:rPr>
          </w:pPr>
          <w:hyperlink w:anchor="_Toc5953471" w:history="1">
            <w:r w:rsidR="006C4030" w:rsidRPr="00327B7F">
              <w:rPr>
                <w:rStyle w:val="Hyperlink"/>
              </w:rPr>
              <w:t>3.1 Communicating at work</w:t>
            </w:r>
            <w:r w:rsidR="006C4030">
              <w:rPr>
                <w:webHidden/>
              </w:rPr>
              <w:tab/>
            </w:r>
            <w:r w:rsidR="006C4030">
              <w:rPr>
                <w:webHidden/>
              </w:rPr>
              <w:fldChar w:fldCharType="begin"/>
            </w:r>
            <w:r w:rsidR="006C4030">
              <w:rPr>
                <w:webHidden/>
              </w:rPr>
              <w:instrText xml:space="preserve"> PAGEREF _Toc5953471 \h </w:instrText>
            </w:r>
            <w:r w:rsidR="006C4030">
              <w:rPr>
                <w:webHidden/>
              </w:rPr>
            </w:r>
            <w:r w:rsidR="006C4030">
              <w:rPr>
                <w:webHidden/>
              </w:rPr>
              <w:fldChar w:fldCharType="separate"/>
            </w:r>
            <w:r w:rsidR="006C4030">
              <w:rPr>
                <w:webHidden/>
              </w:rPr>
              <w:t>37</w:t>
            </w:r>
            <w:r w:rsidR="006C4030">
              <w:rPr>
                <w:webHidden/>
              </w:rPr>
              <w:fldChar w:fldCharType="end"/>
            </w:r>
          </w:hyperlink>
        </w:p>
        <w:p w14:paraId="3AB795A7" w14:textId="6FD2D967" w:rsidR="006C4030" w:rsidRDefault="00CD59D8">
          <w:pPr>
            <w:pStyle w:val="TOC2"/>
            <w:rPr>
              <w:rFonts w:asciiTheme="minorHAnsi" w:eastAsiaTheme="minorEastAsia" w:hAnsiTheme="minorHAnsi" w:cstheme="minorBidi"/>
              <w:color w:val="auto"/>
              <w:kern w:val="0"/>
              <w:sz w:val="22"/>
              <w:szCs w:val="22"/>
            </w:rPr>
          </w:pPr>
          <w:hyperlink w:anchor="_Toc5953472" w:history="1">
            <w:r w:rsidR="006C4030" w:rsidRPr="00327B7F">
              <w:rPr>
                <w:rStyle w:val="Hyperlink"/>
              </w:rPr>
              <w:t>Good communication</w:t>
            </w:r>
            <w:r w:rsidR="006C4030">
              <w:rPr>
                <w:webHidden/>
              </w:rPr>
              <w:tab/>
            </w:r>
            <w:r w:rsidR="006C4030">
              <w:rPr>
                <w:webHidden/>
              </w:rPr>
              <w:fldChar w:fldCharType="begin"/>
            </w:r>
            <w:r w:rsidR="006C4030">
              <w:rPr>
                <w:webHidden/>
              </w:rPr>
              <w:instrText xml:space="preserve"> PAGEREF _Toc5953472 \h </w:instrText>
            </w:r>
            <w:r w:rsidR="006C4030">
              <w:rPr>
                <w:webHidden/>
              </w:rPr>
            </w:r>
            <w:r w:rsidR="006C4030">
              <w:rPr>
                <w:webHidden/>
              </w:rPr>
              <w:fldChar w:fldCharType="separate"/>
            </w:r>
            <w:r w:rsidR="006C4030">
              <w:rPr>
                <w:webHidden/>
              </w:rPr>
              <w:t>37</w:t>
            </w:r>
            <w:r w:rsidR="006C4030">
              <w:rPr>
                <w:webHidden/>
              </w:rPr>
              <w:fldChar w:fldCharType="end"/>
            </w:r>
          </w:hyperlink>
        </w:p>
        <w:p w14:paraId="2FF4E988" w14:textId="4C11DA9B" w:rsidR="006C4030" w:rsidRDefault="00CD59D8">
          <w:pPr>
            <w:pStyle w:val="TOC2"/>
            <w:rPr>
              <w:rFonts w:asciiTheme="minorHAnsi" w:eastAsiaTheme="minorEastAsia" w:hAnsiTheme="minorHAnsi" w:cstheme="minorBidi"/>
              <w:color w:val="auto"/>
              <w:kern w:val="0"/>
              <w:sz w:val="22"/>
              <w:szCs w:val="22"/>
            </w:rPr>
          </w:pPr>
          <w:hyperlink w:anchor="_Toc5953473" w:history="1">
            <w:r w:rsidR="006C4030" w:rsidRPr="00327B7F">
              <w:rPr>
                <w:rStyle w:val="Hyperlink"/>
              </w:rPr>
              <w:t>Good talkers and speakers</w:t>
            </w:r>
            <w:r w:rsidR="006C4030">
              <w:rPr>
                <w:webHidden/>
              </w:rPr>
              <w:tab/>
            </w:r>
            <w:r w:rsidR="006C4030">
              <w:rPr>
                <w:webHidden/>
              </w:rPr>
              <w:fldChar w:fldCharType="begin"/>
            </w:r>
            <w:r w:rsidR="006C4030">
              <w:rPr>
                <w:webHidden/>
              </w:rPr>
              <w:instrText xml:space="preserve"> PAGEREF _Toc5953473 \h </w:instrText>
            </w:r>
            <w:r w:rsidR="006C4030">
              <w:rPr>
                <w:webHidden/>
              </w:rPr>
            </w:r>
            <w:r w:rsidR="006C4030">
              <w:rPr>
                <w:webHidden/>
              </w:rPr>
              <w:fldChar w:fldCharType="separate"/>
            </w:r>
            <w:r w:rsidR="006C4030">
              <w:rPr>
                <w:webHidden/>
              </w:rPr>
              <w:t>38</w:t>
            </w:r>
            <w:r w:rsidR="006C4030">
              <w:rPr>
                <w:webHidden/>
              </w:rPr>
              <w:fldChar w:fldCharType="end"/>
            </w:r>
          </w:hyperlink>
        </w:p>
        <w:p w14:paraId="61AFD348" w14:textId="5D6801DE" w:rsidR="006C4030" w:rsidRDefault="00CD59D8">
          <w:pPr>
            <w:pStyle w:val="TOC2"/>
            <w:rPr>
              <w:rFonts w:asciiTheme="minorHAnsi" w:eastAsiaTheme="minorEastAsia" w:hAnsiTheme="minorHAnsi" w:cstheme="minorBidi"/>
              <w:color w:val="auto"/>
              <w:kern w:val="0"/>
              <w:sz w:val="22"/>
              <w:szCs w:val="22"/>
            </w:rPr>
          </w:pPr>
          <w:hyperlink w:anchor="_Toc5953474" w:history="1">
            <w:r w:rsidR="006C4030" w:rsidRPr="00327B7F">
              <w:rPr>
                <w:rStyle w:val="Hyperlink"/>
              </w:rPr>
              <w:t>Active listening</w:t>
            </w:r>
            <w:r w:rsidR="006C4030">
              <w:rPr>
                <w:webHidden/>
              </w:rPr>
              <w:tab/>
            </w:r>
            <w:r w:rsidR="006C4030">
              <w:rPr>
                <w:webHidden/>
              </w:rPr>
              <w:fldChar w:fldCharType="begin"/>
            </w:r>
            <w:r w:rsidR="006C4030">
              <w:rPr>
                <w:webHidden/>
              </w:rPr>
              <w:instrText xml:space="preserve"> PAGEREF _Toc5953474 \h </w:instrText>
            </w:r>
            <w:r w:rsidR="006C4030">
              <w:rPr>
                <w:webHidden/>
              </w:rPr>
            </w:r>
            <w:r w:rsidR="006C4030">
              <w:rPr>
                <w:webHidden/>
              </w:rPr>
              <w:fldChar w:fldCharType="separate"/>
            </w:r>
            <w:r w:rsidR="006C4030">
              <w:rPr>
                <w:webHidden/>
              </w:rPr>
              <w:t>38</w:t>
            </w:r>
            <w:r w:rsidR="006C4030">
              <w:rPr>
                <w:webHidden/>
              </w:rPr>
              <w:fldChar w:fldCharType="end"/>
            </w:r>
          </w:hyperlink>
        </w:p>
        <w:p w14:paraId="314958EF" w14:textId="2DA14BC7" w:rsidR="006C4030" w:rsidRDefault="00CD59D8">
          <w:pPr>
            <w:pStyle w:val="TOC2"/>
            <w:rPr>
              <w:rFonts w:asciiTheme="minorHAnsi" w:eastAsiaTheme="minorEastAsia" w:hAnsiTheme="minorHAnsi" w:cstheme="minorBidi"/>
              <w:color w:val="auto"/>
              <w:kern w:val="0"/>
              <w:sz w:val="22"/>
              <w:szCs w:val="22"/>
            </w:rPr>
          </w:pPr>
          <w:hyperlink w:anchor="_Toc5953475" w:history="1">
            <w:r w:rsidR="006C4030" w:rsidRPr="00327B7F">
              <w:rPr>
                <w:rStyle w:val="Hyperlink"/>
              </w:rPr>
              <w:t>Rephrasing and summarising</w:t>
            </w:r>
            <w:r w:rsidR="006C4030">
              <w:rPr>
                <w:webHidden/>
              </w:rPr>
              <w:tab/>
            </w:r>
            <w:r w:rsidR="006C4030">
              <w:rPr>
                <w:webHidden/>
              </w:rPr>
              <w:fldChar w:fldCharType="begin"/>
            </w:r>
            <w:r w:rsidR="006C4030">
              <w:rPr>
                <w:webHidden/>
              </w:rPr>
              <w:instrText xml:space="preserve"> PAGEREF _Toc5953475 \h </w:instrText>
            </w:r>
            <w:r w:rsidR="006C4030">
              <w:rPr>
                <w:webHidden/>
              </w:rPr>
            </w:r>
            <w:r w:rsidR="006C4030">
              <w:rPr>
                <w:webHidden/>
              </w:rPr>
              <w:fldChar w:fldCharType="separate"/>
            </w:r>
            <w:r w:rsidR="006C4030">
              <w:rPr>
                <w:webHidden/>
              </w:rPr>
              <w:t>38</w:t>
            </w:r>
            <w:r w:rsidR="006C4030">
              <w:rPr>
                <w:webHidden/>
              </w:rPr>
              <w:fldChar w:fldCharType="end"/>
            </w:r>
          </w:hyperlink>
        </w:p>
        <w:p w14:paraId="65E59241" w14:textId="20B8E6FF"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76" w:history="1">
            <w:r w:rsidR="006C4030" w:rsidRPr="00327B7F">
              <w:rPr>
                <w:rStyle w:val="Hyperlink"/>
              </w:rPr>
              <w:t>An example of rephrasing</w:t>
            </w:r>
            <w:r w:rsidR="006C4030">
              <w:rPr>
                <w:webHidden/>
              </w:rPr>
              <w:tab/>
            </w:r>
            <w:r w:rsidR="006C4030">
              <w:rPr>
                <w:webHidden/>
              </w:rPr>
              <w:fldChar w:fldCharType="begin"/>
            </w:r>
            <w:r w:rsidR="006C4030">
              <w:rPr>
                <w:webHidden/>
              </w:rPr>
              <w:instrText xml:space="preserve"> PAGEREF _Toc5953476 \h </w:instrText>
            </w:r>
            <w:r w:rsidR="006C4030">
              <w:rPr>
                <w:webHidden/>
              </w:rPr>
            </w:r>
            <w:r w:rsidR="006C4030">
              <w:rPr>
                <w:webHidden/>
              </w:rPr>
              <w:fldChar w:fldCharType="separate"/>
            </w:r>
            <w:r w:rsidR="006C4030">
              <w:rPr>
                <w:webHidden/>
              </w:rPr>
              <w:t>38</w:t>
            </w:r>
            <w:r w:rsidR="006C4030">
              <w:rPr>
                <w:webHidden/>
              </w:rPr>
              <w:fldChar w:fldCharType="end"/>
            </w:r>
          </w:hyperlink>
        </w:p>
        <w:p w14:paraId="3328A1C1" w14:textId="0839377A" w:rsidR="006C4030" w:rsidRDefault="00CD59D8">
          <w:pPr>
            <w:pStyle w:val="TOC2"/>
            <w:rPr>
              <w:rFonts w:asciiTheme="minorHAnsi" w:eastAsiaTheme="minorEastAsia" w:hAnsiTheme="minorHAnsi" w:cstheme="minorBidi"/>
              <w:color w:val="auto"/>
              <w:kern w:val="0"/>
              <w:sz w:val="22"/>
              <w:szCs w:val="22"/>
            </w:rPr>
          </w:pPr>
          <w:hyperlink w:anchor="_Toc5953477" w:history="1">
            <w:r w:rsidR="006C4030" w:rsidRPr="00327B7F">
              <w:rPr>
                <w:rStyle w:val="Hyperlink"/>
              </w:rPr>
              <w:t>Written communication</w:t>
            </w:r>
            <w:r w:rsidR="006C4030">
              <w:rPr>
                <w:webHidden/>
              </w:rPr>
              <w:tab/>
            </w:r>
            <w:r w:rsidR="006C4030">
              <w:rPr>
                <w:webHidden/>
              </w:rPr>
              <w:fldChar w:fldCharType="begin"/>
            </w:r>
            <w:r w:rsidR="006C4030">
              <w:rPr>
                <w:webHidden/>
              </w:rPr>
              <w:instrText xml:space="preserve"> PAGEREF _Toc5953477 \h </w:instrText>
            </w:r>
            <w:r w:rsidR="006C4030">
              <w:rPr>
                <w:webHidden/>
              </w:rPr>
            </w:r>
            <w:r w:rsidR="006C4030">
              <w:rPr>
                <w:webHidden/>
              </w:rPr>
              <w:fldChar w:fldCharType="separate"/>
            </w:r>
            <w:r w:rsidR="006C4030">
              <w:rPr>
                <w:webHidden/>
              </w:rPr>
              <w:t>39</w:t>
            </w:r>
            <w:r w:rsidR="006C4030">
              <w:rPr>
                <w:webHidden/>
              </w:rPr>
              <w:fldChar w:fldCharType="end"/>
            </w:r>
          </w:hyperlink>
        </w:p>
        <w:p w14:paraId="38D2304C" w14:textId="7523FC8D" w:rsidR="006C4030" w:rsidRDefault="00CD59D8">
          <w:pPr>
            <w:pStyle w:val="TOC2"/>
            <w:rPr>
              <w:rFonts w:asciiTheme="minorHAnsi" w:eastAsiaTheme="minorEastAsia" w:hAnsiTheme="minorHAnsi" w:cstheme="minorBidi"/>
              <w:color w:val="auto"/>
              <w:kern w:val="0"/>
              <w:sz w:val="22"/>
              <w:szCs w:val="22"/>
            </w:rPr>
          </w:pPr>
          <w:hyperlink w:anchor="_Toc5953478" w:history="1">
            <w:r w:rsidR="006C4030" w:rsidRPr="00327B7F">
              <w:rPr>
                <w:rStyle w:val="Hyperlink"/>
              </w:rPr>
              <w:t>Writing clearly and concisely</w:t>
            </w:r>
            <w:r w:rsidR="006C4030">
              <w:rPr>
                <w:webHidden/>
              </w:rPr>
              <w:tab/>
            </w:r>
            <w:r w:rsidR="006C4030">
              <w:rPr>
                <w:webHidden/>
              </w:rPr>
              <w:fldChar w:fldCharType="begin"/>
            </w:r>
            <w:r w:rsidR="006C4030">
              <w:rPr>
                <w:webHidden/>
              </w:rPr>
              <w:instrText xml:space="preserve"> PAGEREF _Toc5953478 \h </w:instrText>
            </w:r>
            <w:r w:rsidR="006C4030">
              <w:rPr>
                <w:webHidden/>
              </w:rPr>
            </w:r>
            <w:r w:rsidR="006C4030">
              <w:rPr>
                <w:webHidden/>
              </w:rPr>
              <w:fldChar w:fldCharType="separate"/>
            </w:r>
            <w:r w:rsidR="006C4030">
              <w:rPr>
                <w:webHidden/>
              </w:rPr>
              <w:t>39</w:t>
            </w:r>
            <w:r w:rsidR="006C4030">
              <w:rPr>
                <w:webHidden/>
              </w:rPr>
              <w:fldChar w:fldCharType="end"/>
            </w:r>
          </w:hyperlink>
        </w:p>
        <w:p w14:paraId="72939C83" w14:textId="5692B72D" w:rsidR="006C4030" w:rsidRDefault="00CD59D8">
          <w:pPr>
            <w:pStyle w:val="TOC2"/>
            <w:rPr>
              <w:rFonts w:asciiTheme="minorHAnsi" w:eastAsiaTheme="minorEastAsia" w:hAnsiTheme="minorHAnsi" w:cstheme="minorBidi"/>
              <w:color w:val="auto"/>
              <w:kern w:val="0"/>
              <w:sz w:val="22"/>
              <w:szCs w:val="22"/>
            </w:rPr>
          </w:pPr>
          <w:hyperlink w:anchor="_Toc5953479" w:history="1">
            <w:r w:rsidR="006C4030" w:rsidRPr="00327B7F">
              <w:rPr>
                <w:rStyle w:val="Hyperlink"/>
              </w:rPr>
              <w:t>Communication rules and standards</w:t>
            </w:r>
            <w:r w:rsidR="006C4030">
              <w:rPr>
                <w:webHidden/>
              </w:rPr>
              <w:tab/>
            </w:r>
            <w:r w:rsidR="006C4030">
              <w:rPr>
                <w:webHidden/>
              </w:rPr>
              <w:fldChar w:fldCharType="begin"/>
            </w:r>
            <w:r w:rsidR="006C4030">
              <w:rPr>
                <w:webHidden/>
              </w:rPr>
              <w:instrText xml:space="preserve"> PAGEREF _Toc5953479 \h </w:instrText>
            </w:r>
            <w:r w:rsidR="006C4030">
              <w:rPr>
                <w:webHidden/>
              </w:rPr>
            </w:r>
            <w:r w:rsidR="006C4030">
              <w:rPr>
                <w:webHidden/>
              </w:rPr>
              <w:fldChar w:fldCharType="separate"/>
            </w:r>
            <w:r w:rsidR="006C4030">
              <w:rPr>
                <w:webHidden/>
              </w:rPr>
              <w:t>39</w:t>
            </w:r>
            <w:r w:rsidR="006C4030">
              <w:rPr>
                <w:webHidden/>
              </w:rPr>
              <w:fldChar w:fldCharType="end"/>
            </w:r>
          </w:hyperlink>
        </w:p>
        <w:p w14:paraId="23E843AE" w14:textId="1DC96346"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80" w:history="1">
            <w:r w:rsidR="006C4030" w:rsidRPr="00327B7F">
              <w:rPr>
                <w:rStyle w:val="Hyperlink"/>
              </w:rPr>
              <w:t>An example of answering the telephone</w:t>
            </w:r>
            <w:r w:rsidR="006C4030">
              <w:rPr>
                <w:webHidden/>
              </w:rPr>
              <w:tab/>
            </w:r>
            <w:r w:rsidR="006C4030">
              <w:rPr>
                <w:webHidden/>
              </w:rPr>
              <w:fldChar w:fldCharType="begin"/>
            </w:r>
            <w:r w:rsidR="006C4030">
              <w:rPr>
                <w:webHidden/>
              </w:rPr>
              <w:instrText xml:space="preserve"> PAGEREF _Toc5953480 \h </w:instrText>
            </w:r>
            <w:r w:rsidR="006C4030">
              <w:rPr>
                <w:webHidden/>
              </w:rPr>
            </w:r>
            <w:r w:rsidR="006C4030">
              <w:rPr>
                <w:webHidden/>
              </w:rPr>
              <w:fldChar w:fldCharType="separate"/>
            </w:r>
            <w:r w:rsidR="006C4030">
              <w:rPr>
                <w:webHidden/>
              </w:rPr>
              <w:t>40</w:t>
            </w:r>
            <w:r w:rsidR="006C4030">
              <w:rPr>
                <w:webHidden/>
              </w:rPr>
              <w:fldChar w:fldCharType="end"/>
            </w:r>
          </w:hyperlink>
        </w:p>
        <w:p w14:paraId="207927E1" w14:textId="44DC9594" w:rsidR="006C4030" w:rsidRDefault="00CD59D8">
          <w:pPr>
            <w:pStyle w:val="TOC2"/>
            <w:rPr>
              <w:rFonts w:asciiTheme="minorHAnsi" w:eastAsiaTheme="minorEastAsia" w:hAnsiTheme="minorHAnsi" w:cstheme="minorBidi"/>
              <w:color w:val="auto"/>
              <w:kern w:val="0"/>
              <w:sz w:val="22"/>
              <w:szCs w:val="22"/>
            </w:rPr>
          </w:pPr>
          <w:hyperlink w:anchor="_Toc5953481" w:history="1">
            <w:r w:rsidR="006C4030" w:rsidRPr="00327B7F">
              <w:rPr>
                <w:rStyle w:val="Hyperlink"/>
              </w:rPr>
              <w:t>Instructions from colleagues</w:t>
            </w:r>
            <w:r w:rsidR="006C4030">
              <w:rPr>
                <w:webHidden/>
              </w:rPr>
              <w:tab/>
            </w:r>
            <w:r w:rsidR="006C4030">
              <w:rPr>
                <w:webHidden/>
              </w:rPr>
              <w:fldChar w:fldCharType="begin"/>
            </w:r>
            <w:r w:rsidR="006C4030">
              <w:rPr>
                <w:webHidden/>
              </w:rPr>
              <w:instrText xml:space="preserve"> PAGEREF _Toc5953481 \h </w:instrText>
            </w:r>
            <w:r w:rsidR="006C4030">
              <w:rPr>
                <w:webHidden/>
              </w:rPr>
            </w:r>
            <w:r w:rsidR="006C4030">
              <w:rPr>
                <w:webHidden/>
              </w:rPr>
              <w:fldChar w:fldCharType="separate"/>
            </w:r>
            <w:r w:rsidR="006C4030">
              <w:rPr>
                <w:webHidden/>
              </w:rPr>
              <w:t>40</w:t>
            </w:r>
            <w:r w:rsidR="006C4030">
              <w:rPr>
                <w:webHidden/>
              </w:rPr>
              <w:fldChar w:fldCharType="end"/>
            </w:r>
          </w:hyperlink>
        </w:p>
        <w:p w14:paraId="62FBA905" w14:textId="5863E66F"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82" w:history="1">
            <w:r w:rsidR="006C4030" w:rsidRPr="00327B7F">
              <w:rPr>
                <w:rStyle w:val="Hyperlink"/>
              </w:rPr>
              <w:t>Understanding</w:t>
            </w:r>
            <w:r w:rsidR="006C4030">
              <w:rPr>
                <w:webHidden/>
              </w:rPr>
              <w:tab/>
            </w:r>
            <w:r w:rsidR="006C4030">
              <w:rPr>
                <w:webHidden/>
              </w:rPr>
              <w:fldChar w:fldCharType="begin"/>
            </w:r>
            <w:r w:rsidR="006C4030">
              <w:rPr>
                <w:webHidden/>
              </w:rPr>
              <w:instrText xml:space="preserve"> PAGEREF _Toc5953482 \h </w:instrText>
            </w:r>
            <w:r w:rsidR="006C4030">
              <w:rPr>
                <w:webHidden/>
              </w:rPr>
            </w:r>
            <w:r w:rsidR="006C4030">
              <w:rPr>
                <w:webHidden/>
              </w:rPr>
              <w:fldChar w:fldCharType="separate"/>
            </w:r>
            <w:r w:rsidR="006C4030">
              <w:rPr>
                <w:webHidden/>
              </w:rPr>
              <w:t>41</w:t>
            </w:r>
            <w:r w:rsidR="006C4030">
              <w:rPr>
                <w:webHidden/>
              </w:rPr>
              <w:fldChar w:fldCharType="end"/>
            </w:r>
          </w:hyperlink>
        </w:p>
        <w:p w14:paraId="6B900D30" w14:textId="68B57883"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83" w:history="1">
            <w:r w:rsidR="006C4030" w:rsidRPr="00327B7F">
              <w:rPr>
                <w:rStyle w:val="Hyperlink"/>
              </w:rPr>
              <w:t>Know-how</w:t>
            </w:r>
            <w:r w:rsidR="006C4030">
              <w:rPr>
                <w:webHidden/>
              </w:rPr>
              <w:tab/>
            </w:r>
            <w:r w:rsidR="006C4030">
              <w:rPr>
                <w:webHidden/>
              </w:rPr>
              <w:fldChar w:fldCharType="begin"/>
            </w:r>
            <w:r w:rsidR="006C4030">
              <w:rPr>
                <w:webHidden/>
              </w:rPr>
              <w:instrText xml:space="preserve"> PAGEREF _Toc5953483 \h </w:instrText>
            </w:r>
            <w:r w:rsidR="006C4030">
              <w:rPr>
                <w:webHidden/>
              </w:rPr>
            </w:r>
            <w:r w:rsidR="006C4030">
              <w:rPr>
                <w:webHidden/>
              </w:rPr>
              <w:fldChar w:fldCharType="separate"/>
            </w:r>
            <w:r w:rsidR="006C4030">
              <w:rPr>
                <w:webHidden/>
              </w:rPr>
              <w:t>41</w:t>
            </w:r>
            <w:r w:rsidR="006C4030">
              <w:rPr>
                <w:webHidden/>
              </w:rPr>
              <w:fldChar w:fldCharType="end"/>
            </w:r>
          </w:hyperlink>
        </w:p>
        <w:p w14:paraId="1056EB9E" w14:textId="0D47F15A" w:rsidR="006C4030" w:rsidRDefault="00CD59D8">
          <w:pPr>
            <w:pStyle w:val="TOC3"/>
            <w:tabs>
              <w:tab w:val="right" w:leader="dot" w:pos="9016"/>
            </w:tabs>
            <w:rPr>
              <w:rFonts w:asciiTheme="minorHAnsi" w:eastAsiaTheme="minorEastAsia" w:hAnsiTheme="minorHAnsi" w:cstheme="minorBidi"/>
              <w:color w:val="auto"/>
              <w:kern w:val="0"/>
              <w:sz w:val="22"/>
              <w:szCs w:val="22"/>
            </w:rPr>
          </w:pPr>
          <w:hyperlink w:anchor="_Toc5953484" w:history="1">
            <w:r w:rsidR="006C4030" w:rsidRPr="00327B7F">
              <w:rPr>
                <w:rStyle w:val="Hyperlink"/>
              </w:rPr>
              <w:t>Deadline</w:t>
            </w:r>
            <w:r w:rsidR="006C4030">
              <w:rPr>
                <w:webHidden/>
              </w:rPr>
              <w:tab/>
            </w:r>
            <w:r w:rsidR="006C4030">
              <w:rPr>
                <w:webHidden/>
              </w:rPr>
              <w:fldChar w:fldCharType="begin"/>
            </w:r>
            <w:r w:rsidR="006C4030">
              <w:rPr>
                <w:webHidden/>
              </w:rPr>
              <w:instrText xml:space="preserve"> PAGEREF _Toc5953484 \h </w:instrText>
            </w:r>
            <w:r w:rsidR="006C4030">
              <w:rPr>
                <w:webHidden/>
              </w:rPr>
            </w:r>
            <w:r w:rsidR="006C4030">
              <w:rPr>
                <w:webHidden/>
              </w:rPr>
              <w:fldChar w:fldCharType="separate"/>
            </w:r>
            <w:r w:rsidR="006C4030">
              <w:rPr>
                <w:webHidden/>
              </w:rPr>
              <w:t>41</w:t>
            </w:r>
            <w:r w:rsidR="006C4030">
              <w:rPr>
                <w:webHidden/>
              </w:rPr>
              <w:fldChar w:fldCharType="end"/>
            </w:r>
          </w:hyperlink>
        </w:p>
        <w:p w14:paraId="7199C591" w14:textId="625AF180" w:rsidR="006C4030" w:rsidRDefault="00CD59D8">
          <w:pPr>
            <w:pStyle w:val="TOC1"/>
            <w:rPr>
              <w:rFonts w:asciiTheme="minorHAnsi" w:eastAsiaTheme="minorEastAsia" w:hAnsiTheme="minorHAnsi" w:cstheme="minorBidi"/>
              <w:color w:val="auto"/>
              <w:kern w:val="0"/>
              <w:sz w:val="22"/>
              <w:szCs w:val="22"/>
            </w:rPr>
          </w:pPr>
          <w:hyperlink w:anchor="_Toc5953485" w:history="1">
            <w:r w:rsidR="006C4030" w:rsidRPr="00327B7F">
              <w:rPr>
                <w:rStyle w:val="Hyperlink"/>
              </w:rPr>
              <w:t>3.2 Communicating progress and difficulties</w:t>
            </w:r>
            <w:r w:rsidR="006C4030">
              <w:rPr>
                <w:webHidden/>
              </w:rPr>
              <w:tab/>
            </w:r>
            <w:r w:rsidR="006C4030">
              <w:rPr>
                <w:webHidden/>
              </w:rPr>
              <w:fldChar w:fldCharType="begin"/>
            </w:r>
            <w:r w:rsidR="006C4030">
              <w:rPr>
                <w:webHidden/>
              </w:rPr>
              <w:instrText xml:space="preserve"> PAGEREF _Toc5953485 \h </w:instrText>
            </w:r>
            <w:r w:rsidR="006C4030">
              <w:rPr>
                <w:webHidden/>
              </w:rPr>
            </w:r>
            <w:r w:rsidR="006C4030">
              <w:rPr>
                <w:webHidden/>
              </w:rPr>
              <w:fldChar w:fldCharType="separate"/>
            </w:r>
            <w:r w:rsidR="006C4030">
              <w:rPr>
                <w:webHidden/>
              </w:rPr>
              <w:t>41</w:t>
            </w:r>
            <w:r w:rsidR="006C4030">
              <w:rPr>
                <w:webHidden/>
              </w:rPr>
              <w:fldChar w:fldCharType="end"/>
            </w:r>
          </w:hyperlink>
        </w:p>
        <w:p w14:paraId="333D3C38" w14:textId="34C740B4" w:rsidR="006C4030" w:rsidRDefault="00CD59D8">
          <w:pPr>
            <w:pStyle w:val="TOC2"/>
            <w:rPr>
              <w:rFonts w:asciiTheme="minorHAnsi" w:eastAsiaTheme="minorEastAsia" w:hAnsiTheme="minorHAnsi" w:cstheme="minorBidi"/>
              <w:color w:val="auto"/>
              <w:kern w:val="0"/>
              <w:sz w:val="22"/>
              <w:szCs w:val="22"/>
            </w:rPr>
          </w:pPr>
          <w:hyperlink w:anchor="_Toc5953486" w:history="1">
            <w:r w:rsidR="006C4030" w:rsidRPr="00327B7F">
              <w:rPr>
                <w:rStyle w:val="Hyperlink"/>
              </w:rPr>
              <w:t>Progress</w:t>
            </w:r>
            <w:r w:rsidR="006C4030">
              <w:rPr>
                <w:webHidden/>
              </w:rPr>
              <w:tab/>
            </w:r>
            <w:r w:rsidR="006C4030">
              <w:rPr>
                <w:webHidden/>
              </w:rPr>
              <w:fldChar w:fldCharType="begin"/>
            </w:r>
            <w:r w:rsidR="006C4030">
              <w:rPr>
                <w:webHidden/>
              </w:rPr>
              <w:instrText xml:space="preserve"> PAGEREF _Toc5953486 \h </w:instrText>
            </w:r>
            <w:r w:rsidR="006C4030">
              <w:rPr>
                <w:webHidden/>
              </w:rPr>
            </w:r>
            <w:r w:rsidR="006C4030">
              <w:rPr>
                <w:webHidden/>
              </w:rPr>
              <w:fldChar w:fldCharType="separate"/>
            </w:r>
            <w:r w:rsidR="006C4030">
              <w:rPr>
                <w:webHidden/>
              </w:rPr>
              <w:t>41</w:t>
            </w:r>
            <w:r w:rsidR="006C4030">
              <w:rPr>
                <w:webHidden/>
              </w:rPr>
              <w:fldChar w:fldCharType="end"/>
            </w:r>
          </w:hyperlink>
        </w:p>
        <w:p w14:paraId="4F3C0397" w14:textId="52D002ED" w:rsidR="006C4030" w:rsidRDefault="00CD59D8">
          <w:pPr>
            <w:pStyle w:val="TOC2"/>
            <w:rPr>
              <w:rFonts w:asciiTheme="minorHAnsi" w:eastAsiaTheme="minorEastAsia" w:hAnsiTheme="minorHAnsi" w:cstheme="minorBidi"/>
              <w:color w:val="auto"/>
              <w:kern w:val="0"/>
              <w:sz w:val="22"/>
              <w:szCs w:val="22"/>
            </w:rPr>
          </w:pPr>
          <w:hyperlink w:anchor="_Toc5953487" w:history="1">
            <w:r w:rsidR="006C4030" w:rsidRPr="00327B7F">
              <w:rPr>
                <w:rStyle w:val="Hyperlink"/>
              </w:rPr>
              <w:t>Difficulties</w:t>
            </w:r>
            <w:r w:rsidR="006C4030">
              <w:rPr>
                <w:webHidden/>
              </w:rPr>
              <w:tab/>
            </w:r>
            <w:r w:rsidR="006C4030">
              <w:rPr>
                <w:webHidden/>
              </w:rPr>
              <w:fldChar w:fldCharType="begin"/>
            </w:r>
            <w:r w:rsidR="006C4030">
              <w:rPr>
                <w:webHidden/>
              </w:rPr>
              <w:instrText xml:space="preserve"> PAGEREF _Toc5953487 \h </w:instrText>
            </w:r>
            <w:r w:rsidR="006C4030">
              <w:rPr>
                <w:webHidden/>
              </w:rPr>
            </w:r>
            <w:r w:rsidR="006C4030">
              <w:rPr>
                <w:webHidden/>
              </w:rPr>
              <w:fldChar w:fldCharType="separate"/>
            </w:r>
            <w:r w:rsidR="006C4030">
              <w:rPr>
                <w:webHidden/>
              </w:rPr>
              <w:t>42</w:t>
            </w:r>
            <w:r w:rsidR="006C4030">
              <w:rPr>
                <w:webHidden/>
              </w:rPr>
              <w:fldChar w:fldCharType="end"/>
            </w:r>
          </w:hyperlink>
        </w:p>
        <w:p w14:paraId="4C628A20" w14:textId="150214E1" w:rsidR="006C4030" w:rsidRDefault="00CD59D8">
          <w:pPr>
            <w:pStyle w:val="TOC1"/>
            <w:rPr>
              <w:rFonts w:asciiTheme="minorHAnsi" w:eastAsiaTheme="minorEastAsia" w:hAnsiTheme="minorHAnsi" w:cstheme="minorBidi"/>
              <w:color w:val="auto"/>
              <w:kern w:val="0"/>
              <w:sz w:val="22"/>
              <w:szCs w:val="22"/>
            </w:rPr>
          </w:pPr>
          <w:hyperlink w:anchor="_Toc5953488" w:history="1">
            <w:r w:rsidR="006C4030" w:rsidRPr="00327B7F">
              <w:rPr>
                <w:rStyle w:val="Hyperlink"/>
              </w:rPr>
              <w:t>3.3 Use business technology efficiently and effectively to complete work tasks</w:t>
            </w:r>
            <w:r w:rsidR="006C4030">
              <w:rPr>
                <w:webHidden/>
              </w:rPr>
              <w:tab/>
            </w:r>
            <w:r w:rsidR="006C4030">
              <w:rPr>
                <w:webHidden/>
              </w:rPr>
              <w:fldChar w:fldCharType="begin"/>
            </w:r>
            <w:r w:rsidR="006C4030">
              <w:rPr>
                <w:webHidden/>
              </w:rPr>
              <w:instrText xml:space="preserve"> PAGEREF _Toc5953488 \h </w:instrText>
            </w:r>
            <w:r w:rsidR="006C4030">
              <w:rPr>
                <w:webHidden/>
              </w:rPr>
            </w:r>
            <w:r w:rsidR="006C4030">
              <w:rPr>
                <w:webHidden/>
              </w:rPr>
              <w:fldChar w:fldCharType="separate"/>
            </w:r>
            <w:r w:rsidR="006C4030">
              <w:rPr>
                <w:webHidden/>
              </w:rPr>
              <w:t>42</w:t>
            </w:r>
            <w:r w:rsidR="006C4030">
              <w:rPr>
                <w:webHidden/>
              </w:rPr>
              <w:fldChar w:fldCharType="end"/>
            </w:r>
          </w:hyperlink>
        </w:p>
        <w:p w14:paraId="7B59D865" w14:textId="4A3FEEC0" w:rsidR="006C4030" w:rsidRDefault="00CD59D8">
          <w:pPr>
            <w:pStyle w:val="TOC1"/>
            <w:rPr>
              <w:rFonts w:asciiTheme="minorHAnsi" w:eastAsiaTheme="minorEastAsia" w:hAnsiTheme="minorHAnsi" w:cstheme="minorBidi"/>
              <w:color w:val="auto"/>
              <w:kern w:val="0"/>
              <w:sz w:val="22"/>
              <w:szCs w:val="22"/>
            </w:rPr>
          </w:pPr>
          <w:hyperlink w:anchor="_Toc5953489" w:history="1">
            <w:r w:rsidR="006C4030" w:rsidRPr="00327B7F">
              <w:rPr>
                <w:rStyle w:val="Hyperlink"/>
              </w:rPr>
              <w:t>Introduction</w:t>
            </w:r>
            <w:r w:rsidR="006C4030">
              <w:rPr>
                <w:webHidden/>
              </w:rPr>
              <w:tab/>
            </w:r>
            <w:r w:rsidR="006C4030">
              <w:rPr>
                <w:webHidden/>
              </w:rPr>
              <w:fldChar w:fldCharType="begin"/>
            </w:r>
            <w:r w:rsidR="006C4030">
              <w:rPr>
                <w:webHidden/>
              </w:rPr>
              <w:instrText xml:space="preserve"> PAGEREF _Toc5953489 \h </w:instrText>
            </w:r>
            <w:r w:rsidR="006C4030">
              <w:rPr>
                <w:webHidden/>
              </w:rPr>
            </w:r>
            <w:r w:rsidR="006C4030">
              <w:rPr>
                <w:webHidden/>
              </w:rPr>
              <w:fldChar w:fldCharType="separate"/>
            </w:r>
            <w:r w:rsidR="006C4030">
              <w:rPr>
                <w:webHidden/>
              </w:rPr>
              <w:t>45</w:t>
            </w:r>
            <w:r w:rsidR="006C4030">
              <w:rPr>
                <w:webHidden/>
              </w:rPr>
              <w:fldChar w:fldCharType="end"/>
            </w:r>
          </w:hyperlink>
        </w:p>
        <w:p w14:paraId="40CF94AD" w14:textId="446618ED" w:rsidR="006C4030" w:rsidRDefault="00CD59D8">
          <w:pPr>
            <w:pStyle w:val="TOC1"/>
            <w:rPr>
              <w:rFonts w:asciiTheme="minorHAnsi" w:eastAsiaTheme="minorEastAsia" w:hAnsiTheme="minorHAnsi" w:cstheme="minorBidi"/>
              <w:color w:val="auto"/>
              <w:kern w:val="0"/>
              <w:sz w:val="22"/>
              <w:szCs w:val="22"/>
            </w:rPr>
          </w:pPr>
          <w:hyperlink w:anchor="_Toc5953490" w:history="1">
            <w:r w:rsidR="006C4030" w:rsidRPr="00327B7F">
              <w:rPr>
                <w:rStyle w:val="Hyperlink"/>
              </w:rPr>
              <w:t>4.1 Seek feedback on work performance</w:t>
            </w:r>
            <w:r w:rsidR="006C4030">
              <w:rPr>
                <w:webHidden/>
              </w:rPr>
              <w:tab/>
            </w:r>
            <w:r w:rsidR="006C4030">
              <w:rPr>
                <w:webHidden/>
              </w:rPr>
              <w:fldChar w:fldCharType="begin"/>
            </w:r>
            <w:r w:rsidR="006C4030">
              <w:rPr>
                <w:webHidden/>
              </w:rPr>
              <w:instrText xml:space="preserve"> PAGEREF _Toc5953490 \h </w:instrText>
            </w:r>
            <w:r w:rsidR="006C4030">
              <w:rPr>
                <w:webHidden/>
              </w:rPr>
            </w:r>
            <w:r w:rsidR="006C4030">
              <w:rPr>
                <w:webHidden/>
              </w:rPr>
              <w:fldChar w:fldCharType="separate"/>
            </w:r>
            <w:r w:rsidR="006C4030">
              <w:rPr>
                <w:webHidden/>
              </w:rPr>
              <w:t>45</w:t>
            </w:r>
            <w:r w:rsidR="006C4030">
              <w:rPr>
                <w:webHidden/>
              </w:rPr>
              <w:fldChar w:fldCharType="end"/>
            </w:r>
          </w:hyperlink>
        </w:p>
        <w:p w14:paraId="76877F98" w14:textId="34628E4F" w:rsidR="006C4030" w:rsidRDefault="00CD59D8">
          <w:pPr>
            <w:pStyle w:val="TOC2"/>
            <w:rPr>
              <w:rFonts w:asciiTheme="minorHAnsi" w:eastAsiaTheme="minorEastAsia" w:hAnsiTheme="minorHAnsi" w:cstheme="minorBidi"/>
              <w:color w:val="auto"/>
              <w:kern w:val="0"/>
              <w:sz w:val="22"/>
              <w:szCs w:val="22"/>
            </w:rPr>
          </w:pPr>
          <w:hyperlink w:anchor="_Toc5953491" w:history="1">
            <w:r w:rsidR="006C4030" w:rsidRPr="00327B7F">
              <w:rPr>
                <w:rStyle w:val="Hyperlink"/>
              </w:rPr>
              <w:t>Seeking feedback</w:t>
            </w:r>
            <w:r w:rsidR="006C4030">
              <w:rPr>
                <w:webHidden/>
              </w:rPr>
              <w:tab/>
            </w:r>
            <w:r w:rsidR="006C4030">
              <w:rPr>
                <w:webHidden/>
              </w:rPr>
              <w:fldChar w:fldCharType="begin"/>
            </w:r>
            <w:r w:rsidR="006C4030">
              <w:rPr>
                <w:webHidden/>
              </w:rPr>
              <w:instrText xml:space="preserve"> PAGEREF _Toc5953491 \h </w:instrText>
            </w:r>
            <w:r w:rsidR="006C4030">
              <w:rPr>
                <w:webHidden/>
              </w:rPr>
            </w:r>
            <w:r w:rsidR="006C4030">
              <w:rPr>
                <w:webHidden/>
              </w:rPr>
              <w:fldChar w:fldCharType="separate"/>
            </w:r>
            <w:r w:rsidR="006C4030">
              <w:rPr>
                <w:webHidden/>
              </w:rPr>
              <w:t>45</w:t>
            </w:r>
            <w:r w:rsidR="006C4030">
              <w:rPr>
                <w:webHidden/>
              </w:rPr>
              <w:fldChar w:fldCharType="end"/>
            </w:r>
          </w:hyperlink>
        </w:p>
        <w:p w14:paraId="4736E6C0" w14:textId="2051159F" w:rsidR="006C4030" w:rsidRDefault="00CD59D8">
          <w:pPr>
            <w:pStyle w:val="TOC2"/>
            <w:rPr>
              <w:rFonts w:asciiTheme="minorHAnsi" w:eastAsiaTheme="minorEastAsia" w:hAnsiTheme="minorHAnsi" w:cstheme="minorBidi"/>
              <w:color w:val="auto"/>
              <w:kern w:val="0"/>
              <w:sz w:val="22"/>
              <w:szCs w:val="22"/>
            </w:rPr>
          </w:pPr>
          <w:hyperlink w:anchor="_Toc5953492" w:history="1">
            <w:r w:rsidR="006C4030" w:rsidRPr="00327B7F">
              <w:rPr>
                <w:rStyle w:val="Hyperlink"/>
              </w:rPr>
              <w:t>Receiving feedback</w:t>
            </w:r>
            <w:r w:rsidR="006C4030">
              <w:rPr>
                <w:webHidden/>
              </w:rPr>
              <w:tab/>
            </w:r>
            <w:r w:rsidR="006C4030">
              <w:rPr>
                <w:webHidden/>
              </w:rPr>
              <w:fldChar w:fldCharType="begin"/>
            </w:r>
            <w:r w:rsidR="006C4030">
              <w:rPr>
                <w:webHidden/>
              </w:rPr>
              <w:instrText xml:space="preserve"> PAGEREF _Toc5953492 \h </w:instrText>
            </w:r>
            <w:r w:rsidR="006C4030">
              <w:rPr>
                <w:webHidden/>
              </w:rPr>
            </w:r>
            <w:r w:rsidR="006C4030">
              <w:rPr>
                <w:webHidden/>
              </w:rPr>
              <w:fldChar w:fldCharType="separate"/>
            </w:r>
            <w:r w:rsidR="006C4030">
              <w:rPr>
                <w:webHidden/>
              </w:rPr>
              <w:t>45</w:t>
            </w:r>
            <w:r w:rsidR="006C4030">
              <w:rPr>
                <w:webHidden/>
              </w:rPr>
              <w:fldChar w:fldCharType="end"/>
            </w:r>
          </w:hyperlink>
        </w:p>
        <w:p w14:paraId="203F2965" w14:textId="7ABD86E0" w:rsidR="006C4030" w:rsidRDefault="00CD59D8">
          <w:pPr>
            <w:pStyle w:val="TOC2"/>
            <w:rPr>
              <w:rFonts w:asciiTheme="minorHAnsi" w:eastAsiaTheme="minorEastAsia" w:hAnsiTheme="minorHAnsi" w:cstheme="minorBidi"/>
              <w:color w:val="auto"/>
              <w:kern w:val="0"/>
              <w:sz w:val="22"/>
              <w:szCs w:val="22"/>
            </w:rPr>
          </w:pPr>
          <w:hyperlink w:anchor="_Toc5953493" w:history="1">
            <w:r w:rsidR="006C4030" w:rsidRPr="00327B7F">
              <w:rPr>
                <w:rStyle w:val="Hyperlink"/>
              </w:rPr>
              <w:t>Meeting requirements</w:t>
            </w:r>
            <w:r w:rsidR="006C4030">
              <w:rPr>
                <w:webHidden/>
              </w:rPr>
              <w:tab/>
            </w:r>
            <w:r w:rsidR="006C4030">
              <w:rPr>
                <w:webHidden/>
              </w:rPr>
              <w:fldChar w:fldCharType="begin"/>
            </w:r>
            <w:r w:rsidR="006C4030">
              <w:rPr>
                <w:webHidden/>
              </w:rPr>
              <w:instrText xml:space="preserve"> PAGEREF _Toc5953493 \h </w:instrText>
            </w:r>
            <w:r w:rsidR="006C4030">
              <w:rPr>
                <w:webHidden/>
              </w:rPr>
            </w:r>
            <w:r w:rsidR="006C4030">
              <w:rPr>
                <w:webHidden/>
              </w:rPr>
              <w:fldChar w:fldCharType="separate"/>
            </w:r>
            <w:r w:rsidR="006C4030">
              <w:rPr>
                <w:webHidden/>
              </w:rPr>
              <w:t>45</w:t>
            </w:r>
            <w:r w:rsidR="006C4030">
              <w:rPr>
                <w:webHidden/>
              </w:rPr>
              <w:fldChar w:fldCharType="end"/>
            </w:r>
          </w:hyperlink>
        </w:p>
        <w:p w14:paraId="3223D2C5" w14:textId="7594CC5F" w:rsidR="006C4030" w:rsidRDefault="00CD59D8">
          <w:pPr>
            <w:pStyle w:val="TOC2"/>
            <w:rPr>
              <w:rFonts w:asciiTheme="minorHAnsi" w:eastAsiaTheme="minorEastAsia" w:hAnsiTheme="minorHAnsi" w:cstheme="minorBidi"/>
              <w:color w:val="auto"/>
              <w:kern w:val="0"/>
              <w:sz w:val="22"/>
              <w:szCs w:val="22"/>
            </w:rPr>
          </w:pPr>
          <w:hyperlink w:anchor="_Toc5953494" w:history="1">
            <w:r w:rsidR="006C4030" w:rsidRPr="00327B7F">
              <w:rPr>
                <w:rStyle w:val="Hyperlink"/>
              </w:rPr>
              <w:t>Formal reviews</w:t>
            </w:r>
            <w:r w:rsidR="006C4030">
              <w:rPr>
                <w:webHidden/>
              </w:rPr>
              <w:tab/>
            </w:r>
            <w:r w:rsidR="006C4030">
              <w:rPr>
                <w:webHidden/>
              </w:rPr>
              <w:fldChar w:fldCharType="begin"/>
            </w:r>
            <w:r w:rsidR="006C4030">
              <w:rPr>
                <w:webHidden/>
              </w:rPr>
              <w:instrText xml:space="preserve"> PAGEREF _Toc5953494 \h </w:instrText>
            </w:r>
            <w:r w:rsidR="006C4030">
              <w:rPr>
                <w:webHidden/>
              </w:rPr>
            </w:r>
            <w:r w:rsidR="006C4030">
              <w:rPr>
                <w:webHidden/>
              </w:rPr>
              <w:fldChar w:fldCharType="separate"/>
            </w:r>
            <w:r w:rsidR="006C4030">
              <w:rPr>
                <w:webHidden/>
              </w:rPr>
              <w:t>46</w:t>
            </w:r>
            <w:r w:rsidR="006C4030">
              <w:rPr>
                <w:webHidden/>
              </w:rPr>
              <w:fldChar w:fldCharType="end"/>
            </w:r>
          </w:hyperlink>
        </w:p>
        <w:p w14:paraId="2359A98F" w14:textId="141A068C" w:rsidR="006C4030" w:rsidRDefault="00CD59D8">
          <w:pPr>
            <w:pStyle w:val="TOC1"/>
            <w:rPr>
              <w:rFonts w:asciiTheme="minorHAnsi" w:eastAsiaTheme="minorEastAsia" w:hAnsiTheme="minorHAnsi" w:cstheme="minorBidi"/>
              <w:color w:val="auto"/>
              <w:kern w:val="0"/>
              <w:sz w:val="22"/>
              <w:szCs w:val="22"/>
            </w:rPr>
          </w:pPr>
          <w:hyperlink w:anchor="_Toc5953495" w:history="1">
            <w:r w:rsidR="006C4030" w:rsidRPr="00327B7F">
              <w:rPr>
                <w:rStyle w:val="Hyperlink"/>
                <w:rFonts w:eastAsia="Calibri"/>
              </w:rPr>
              <w:t>4.2 Self-assessment and evaluation</w:t>
            </w:r>
            <w:r w:rsidR="006C4030">
              <w:rPr>
                <w:webHidden/>
              </w:rPr>
              <w:tab/>
            </w:r>
            <w:r w:rsidR="006C4030">
              <w:rPr>
                <w:webHidden/>
              </w:rPr>
              <w:fldChar w:fldCharType="begin"/>
            </w:r>
            <w:r w:rsidR="006C4030">
              <w:rPr>
                <w:webHidden/>
              </w:rPr>
              <w:instrText xml:space="preserve"> PAGEREF _Toc5953495 \h </w:instrText>
            </w:r>
            <w:r w:rsidR="006C4030">
              <w:rPr>
                <w:webHidden/>
              </w:rPr>
            </w:r>
            <w:r w:rsidR="006C4030">
              <w:rPr>
                <w:webHidden/>
              </w:rPr>
              <w:fldChar w:fldCharType="separate"/>
            </w:r>
            <w:r w:rsidR="006C4030">
              <w:rPr>
                <w:webHidden/>
              </w:rPr>
              <w:t>47</w:t>
            </w:r>
            <w:r w:rsidR="006C4030">
              <w:rPr>
                <w:webHidden/>
              </w:rPr>
              <w:fldChar w:fldCharType="end"/>
            </w:r>
          </w:hyperlink>
        </w:p>
        <w:p w14:paraId="41CA8C32" w14:textId="104820B0" w:rsidR="006C4030" w:rsidRDefault="00CD59D8">
          <w:pPr>
            <w:pStyle w:val="TOC1"/>
            <w:rPr>
              <w:rFonts w:asciiTheme="minorHAnsi" w:eastAsiaTheme="minorEastAsia" w:hAnsiTheme="minorHAnsi" w:cstheme="minorBidi"/>
              <w:color w:val="auto"/>
              <w:kern w:val="0"/>
              <w:sz w:val="22"/>
              <w:szCs w:val="22"/>
            </w:rPr>
          </w:pPr>
          <w:hyperlink w:anchor="_Toc5953496" w:history="1">
            <w:r w:rsidR="006C4030" w:rsidRPr="00327B7F">
              <w:rPr>
                <w:rStyle w:val="Hyperlink"/>
                <w:rFonts w:eastAsia="Calibri"/>
              </w:rPr>
              <w:t>4.3 Identify opportunities to improve</w:t>
            </w:r>
            <w:r w:rsidR="006C4030">
              <w:rPr>
                <w:webHidden/>
              </w:rPr>
              <w:tab/>
            </w:r>
            <w:r w:rsidR="006C4030">
              <w:rPr>
                <w:webHidden/>
              </w:rPr>
              <w:fldChar w:fldCharType="begin"/>
            </w:r>
            <w:r w:rsidR="006C4030">
              <w:rPr>
                <w:webHidden/>
              </w:rPr>
              <w:instrText xml:space="preserve"> PAGEREF _Toc5953496 \h </w:instrText>
            </w:r>
            <w:r w:rsidR="006C4030">
              <w:rPr>
                <w:webHidden/>
              </w:rPr>
            </w:r>
            <w:r w:rsidR="006C4030">
              <w:rPr>
                <w:webHidden/>
              </w:rPr>
              <w:fldChar w:fldCharType="separate"/>
            </w:r>
            <w:r w:rsidR="006C4030">
              <w:rPr>
                <w:webHidden/>
              </w:rPr>
              <w:t>47</w:t>
            </w:r>
            <w:r w:rsidR="006C4030">
              <w:rPr>
                <w:webHidden/>
              </w:rPr>
              <w:fldChar w:fldCharType="end"/>
            </w:r>
          </w:hyperlink>
        </w:p>
        <w:p w14:paraId="12712B51" w14:textId="0C75826F" w:rsidR="006C4030" w:rsidRDefault="00CD59D8">
          <w:pPr>
            <w:pStyle w:val="TOC2"/>
            <w:rPr>
              <w:rFonts w:asciiTheme="minorHAnsi" w:eastAsiaTheme="minorEastAsia" w:hAnsiTheme="minorHAnsi" w:cstheme="minorBidi"/>
              <w:color w:val="auto"/>
              <w:kern w:val="0"/>
              <w:sz w:val="22"/>
              <w:szCs w:val="22"/>
            </w:rPr>
          </w:pPr>
          <w:hyperlink w:anchor="_Toc5953497" w:history="1">
            <w:r w:rsidR="006C4030" w:rsidRPr="00327B7F">
              <w:rPr>
                <w:rStyle w:val="Hyperlink"/>
              </w:rPr>
              <w:t>Development Goals</w:t>
            </w:r>
            <w:r w:rsidR="006C4030">
              <w:rPr>
                <w:webHidden/>
              </w:rPr>
              <w:tab/>
            </w:r>
            <w:r w:rsidR="006C4030">
              <w:rPr>
                <w:webHidden/>
              </w:rPr>
              <w:fldChar w:fldCharType="begin"/>
            </w:r>
            <w:r w:rsidR="006C4030">
              <w:rPr>
                <w:webHidden/>
              </w:rPr>
              <w:instrText xml:space="preserve"> PAGEREF _Toc5953497 \h </w:instrText>
            </w:r>
            <w:r w:rsidR="006C4030">
              <w:rPr>
                <w:webHidden/>
              </w:rPr>
            </w:r>
            <w:r w:rsidR="006C4030">
              <w:rPr>
                <w:webHidden/>
              </w:rPr>
              <w:fldChar w:fldCharType="separate"/>
            </w:r>
            <w:r w:rsidR="006C4030">
              <w:rPr>
                <w:webHidden/>
              </w:rPr>
              <w:t>47</w:t>
            </w:r>
            <w:r w:rsidR="006C4030">
              <w:rPr>
                <w:webHidden/>
              </w:rPr>
              <w:fldChar w:fldCharType="end"/>
            </w:r>
          </w:hyperlink>
        </w:p>
        <w:p w14:paraId="1A976B0A" w14:textId="4B435038" w:rsidR="006C4030" w:rsidRDefault="00CD59D8">
          <w:pPr>
            <w:pStyle w:val="TOC2"/>
            <w:rPr>
              <w:rFonts w:asciiTheme="minorHAnsi" w:eastAsiaTheme="minorEastAsia" w:hAnsiTheme="minorHAnsi" w:cstheme="minorBidi"/>
              <w:color w:val="auto"/>
              <w:kern w:val="0"/>
              <w:sz w:val="22"/>
              <w:szCs w:val="22"/>
            </w:rPr>
          </w:pPr>
          <w:hyperlink w:anchor="_Toc5953498" w:history="1">
            <w:r w:rsidR="006C4030" w:rsidRPr="00327B7F">
              <w:rPr>
                <w:rStyle w:val="Hyperlink"/>
              </w:rPr>
              <w:t>Learning and developing</w:t>
            </w:r>
            <w:r w:rsidR="006C4030">
              <w:rPr>
                <w:webHidden/>
              </w:rPr>
              <w:tab/>
            </w:r>
            <w:r w:rsidR="006C4030">
              <w:rPr>
                <w:webHidden/>
              </w:rPr>
              <w:fldChar w:fldCharType="begin"/>
            </w:r>
            <w:r w:rsidR="006C4030">
              <w:rPr>
                <w:webHidden/>
              </w:rPr>
              <w:instrText xml:space="preserve"> PAGEREF _Toc5953498 \h </w:instrText>
            </w:r>
            <w:r w:rsidR="006C4030">
              <w:rPr>
                <w:webHidden/>
              </w:rPr>
            </w:r>
            <w:r w:rsidR="006C4030">
              <w:rPr>
                <w:webHidden/>
              </w:rPr>
              <w:fldChar w:fldCharType="separate"/>
            </w:r>
            <w:r w:rsidR="006C4030">
              <w:rPr>
                <w:webHidden/>
              </w:rPr>
              <w:t>48</w:t>
            </w:r>
            <w:r w:rsidR="006C4030">
              <w:rPr>
                <w:webHidden/>
              </w:rPr>
              <w:fldChar w:fldCharType="end"/>
            </w:r>
          </w:hyperlink>
        </w:p>
        <w:p w14:paraId="3DF22358" w14:textId="64202D9C" w:rsidR="006C4030" w:rsidRDefault="00CD59D8">
          <w:pPr>
            <w:pStyle w:val="TOC2"/>
            <w:rPr>
              <w:rFonts w:asciiTheme="minorHAnsi" w:eastAsiaTheme="minorEastAsia" w:hAnsiTheme="minorHAnsi" w:cstheme="minorBidi"/>
              <w:color w:val="auto"/>
              <w:kern w:val="0"/>
              <w:sz w:val="22"/>
              <w:szCs w:val="22"/>
            </w:rPr>
          </w:pPr>
          <w:hyperlink w:anchor="_Toc5953499" w:history="1">
            <w:r w:rsidR="006C4030" w:rsidRPr="00327B7F">
              <w:rPr>
                <w:rStyle w:val="Hyperlink"/>
              </w:rPr>
              <w:t>Training options</w:t>
            </w:r>
            <w:r w:rsidR="006C4030">
              <w:rPr>
                <w:webHidden/>
              </w:rPr>
              <w:tab/>
            </w:r>
            <w:r w:rsidR="006C4030">
              <w:rPr>
                <w:webHidden/>
              </w:rPr>
              <w:fldChar w:fldCharType="begin"/>
            </w:r>
            <w:r w:rsidR="006C4030">
              <w:rPr>
                <w:webHidden/>
              </w:rPr>
              <w:instrText xml:space="preserve"> PAGEREF _Toc5953499 \h </w:instrText>
            </w:r>
            <w:r w:rsidR="006C4030">
              <w:rPr>
                <w:webHidden/>
              </w:rPr>
            </w:r>
            <w:r w:rsidR="006C4030">
              <w:rPr>
                <w:webHidden/>
              </w:rPr>
              <w:fldChar w:fldCharType="separate"/>
            </w:r>
            <w:r w:rsidR="006C4030">
              <w:rPr>
                <w:webHidden/>
              </w:rPr>
              <w:t>48</w:t>
            </w:r>
            <w:r w:rsidR="006C4030">
              <w:rPr>
                <w:webHidden/>
              </w:rPr>
              <w:fldChar w:fldCharType="end"/>
            </w:r>
          </w:hyperlink>
        </w:p>
        <w:p w14:paraId="0D42B01A" w14:textId="471172F5" w:rsidR="006C4030" w:rsidRDefault="00CD59D8">
          <w:pPr>
            <w:pStyle w:val="TOC1"/>
            <w:rPr>
              <w:rFonts w:asciiTheme="minorHAnsi" w:eastAsiaTheme="minorEastAsia" w:hAnsiTheme="minorHAnsi" w:cstheme="minorBidi"/>
              <w:color w:val="auto"/>
              <w:kern w:val="0"/>
              <w:sz w:val="22"/>
              <w:szCs w:val="22"/>
            </w:rPr>
          </w:pPr>
          <w:hyperlink w:anchor="_Toc5953500" w:history="1">
            <w:r w:rsidR="006C4030" w:rsidRPr="00327B7F">
              <w:rPr>
                <w:rStyle w:val="Hyperlink"/>
              </w:rPr>
              <w:t>4.4 Monitoring and adjusting work performance</w:t>
            </w:r>
            <w:r w:rsidR="006C4030">
              <w:rPr>
                <w:webHidden/>
              </w:rPr>
              <w:tab/>
            </w:r>
            <w:r w:rsidR="006C4030">
              <w:rPr>
                <w:webHidden/>
              </w:rPr>
              <w:fldChar w:fldCharType="begin"/>
            </w:r>
            <w:r w:rsidR="006C4030">
              <w:rPr>
                <w:webHidden/>
              </w:rPr>
              <w:instrText xml:space="preserve"> PAGEREF _Toc5953500 \h </w:instrText>
            </w:r>
            <w:r w:rsidR="006C4030">
              <w:rPr>
                <w:webHidden/>
              </w:rPr>
            </w:r>
            <w:r w:rsidR="006C4030">
              <w:rPr>
                <w:webHidden/>
              </w:rPr>
              <w:fldChar w:fldCharType="separate"/>
            </w:r>
            <w:r w:rsidR="006C4030">
              <w:rPr>
                <w:webHidden/>
              </w:rPr>
              <w:t>49</w:t>
            </w:r>
            <w:r w:rsidR="006C4030">
              <w:rPr>
                <w:webHidden/>
              </w:rPr>
              <w:fldChar w:fldCharType="end"/>
            </w:r>
          </w:hyperlink>
        </w:p>
        <w:p w14:paraId="47ABD820" w14:textId="07369DE5" w:rsidR="00FC65C0" w:rsidRDefault="00FC65C0">
          <w:r>
            <w:rPr>
              <w:b/>
              <w:bCs/>
              <w:noProof/>
            </w:rPr>
            <w:fldChar w:fldCharType="end"/>
          </w:r>
        </w:p>
      </w:sdtContent>
    </w:sdt>
    <w:p w14:paraId="268F2B67" w14:textId="77777777" w:rsidR="00FC65C0" w:rsidRDefault="00FC65C0">
      <w:r>
        <w:br w:type="page"/>
      </w:r>
    </w:p>
    <w:p w14:paraId="5D80D7D9" w14:textId="77777777" w:rsidR="004334C4" w:rsidRPr="004334C4" w:rsidRDefault="00C20023" w:rsidP="002C5FE4">
      <w:pPr>
        <w:pStyle w:val="Heading1"/>
      </w:pPr>
      <w:bookmarkStart w:id="6" w:name="_Toc518640492"/>
      <w:bookmarkStart w:id="7" w:name="_Toc5953402"/>
      <w:r>
        <w:lastRenderedPageBreak/>
        <w:t>Icon legends</w:t>
      </w:r>
      <w:bookmarkEnd w:id="6"/>
      <w:bookmarkEnd w:id="7"/>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1342B87D"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32E579F9" w14:textId="77777777" w:rsidR="00C20023" w:rsidRDefault="00C20023" w:rsidP="00C80989">
            <w:pPr>
              <w:rPr>
                <w:lang w:eastAsia="en-AU"/>
              </w:rPr>
            </w:pPr>
            <w:r>
              <w:rPr>
                <w:lang w:eastAsia="en-AU"/>
              </w:rPr>
              <w:t>Icons</w:t>
            </w:r>
          </w:p>
        </w:tc>
        <w:tc>
          <w:tcPr>
            <w:tcW w:w="6938" w:type="dxa"/>
          </w:tcPr>
          <w:p w14:paraId="28850CA4" w14:textId="77777777" w:rsidR="00C20023" w:rsidRDefault="00C20023" w:rsidP="00C80989">
            <w:pPr>
              <w:rPr>
                <w:lang w:eastAsia="en-AU"/>
              </w:rPr>
            </w:pPr>
            <w:r>
              <w:rPr>
                <w:lang w:eastAsia="en-AU"/>
              </w:rPr>
              <w:t>Descriptions</w:t>
            </w:r>
          </w:p>
        </w:tc>
      </w:tr>
      <w:tr w:rsidR="00BC1A72" w14:paraId="69006881" w14:textId="77777777" w:rsidTr="00C80989">
        <w:tc>
          <w:tcPr>
            <w:tcW w:w="2122" w:type="dxa"/>
          </w:tcPr>
          <w:p w14:paraId="01AC3CC6" w14:textId="77777777" w:rsidR="00C20023" w:rsidRDefault="007100BB" w:rsidP="00C80989">
            <w:pPr>
              <w:jc w:val="center"/>
              <w:rPr>
                <w:lang w:eastAsia="en-AU"/>
              </w:rPr>
            </w:pPr>
            <w:r>
              <w:rPr>
                <w:noProof/>
                <w:lang w:eastAsia="en-AU"/>
              </w:rPr>
              <w:drawing>
                <wp:inline distT="0" distB="0" distL="0" distR="0" wp14:anchorId="30418DA4" wp14:editId="5DE396D5">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47A43598"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01A8F4DF" w14:textId="77777777" w:rsidR="00C20023" w:rsidRPr="000A2E1E" w:rsidRDefault="00C20023" w:rsidP="00C80989">
            <w:pPr>
              <w:pStyle w:val="Guidetext"/>
              <w:rPr>
                <w:i w:val="0"/>
                <w:color w:val="auto"/>
              </w:rPr>
            </w:pPr>
            <w:r w:rsidRPr="000A2E1E">
              <w:rPr>
                <w:i w:val="0"/>
                <w:color w:val="auto"/>
              </w:rPr>
              <w:t xml:space="preserve">Learning activities are the tasks and exercises that assist you in gaining a clear understanding of the content in this workbook.  It is important for you to undertake these activities, as they will enhance </w:t>
            </w:r>
            <w:r w:rsidR="0051123B">
              <w:rPr>
                <w:i w:val="0"/>
                <w:color w:val="auto"/>
              </w:rPr>
              <w:t>your</w:t>
            </w:r>
            <w:r w:rsidRPr="000A2E1E">
              <w:rPr>
                <w:i w:val="0"/>
                <w:color w:val="auto"/>
              </w:rPr>
              <w:t xml:space="preserve"> learning.</w:t>
            </w:r>
          </w:p>
          <w:p w14:paraId="49C6C1AA" w14:textId="77777777" w:rsidR="00C20023" w:rsidRDefault="00C20023" w:rsidP="00C80989">
            <w:pPr>
              <w:rPr>
                <w:lang w:eastAsia="en-AU"/>
              </w:rPr>
            </w:pPr>
            <w:r w:rsidRPr="000A2E1E">
              <w:t xml:space="preserve">Activities can be used to prepare you for assessments.  Refer to the assessments before you commence so that you are aware which activities will assist you in completing </w:t>
            </w:r>
            <w:r w:rsidR="0051123B">
              <w:t>your</w:t>
            </w:r>
            <w:r w:rsidRPr="000A2E1E">
              <w:t xml:space="preserve"> assessments.</w:t>
            </w:r>
          </w:p>
        </w:tc>
      </w:tr>
      <w:tr w:rsidR="00BC1A72" w14:paraId="6B5EDDC7" w14:textId="77777777" w:rsidTr="00BC1A72">
        <w:trPr>
          <w:trHeight w:val="1514"/>
        </w:trPr>
        <w:tc>
          <w:tcPr>
            <w:tcW w:w="2122" w:type="dxa"/>
          </w:tcPr>
          <w:p w14:paraId="4FB608AF" w14:textId="77777777" w:rsidR="00C20023" w:rsidRDefault="007100BB" w:rsidP="00C80989">
            <w:pPr>
              <w:jc w:val="center"/>
              <w:rPr>
                <w:lang w:eastAsia="en-AU"/>
              </w:rPr>
            </w:pPr>
            <w:r>
              <w:rPr>
                <w:noProof/>
                <w:lang w:eastAsia="en-AU"/>
              </w:rPr>
              <w:drawing>
                <wp:inline distT="0" distB="0" distL="0" distR="0" wp14:anchorId="7F1E4370" wp14:editId="470E2CA1">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15780A07" w14:textId="77777777" w:rsidR="00C20023" w:rsidRPr="00846896" w:rsidRDefault="00C20023" w:rsidP="00C80989">
            <w:pPr>
              <w:pStyle w:val="Guidetext"/>
              <w:rPr>
                <w:b/>
                <w:i w:val="0"/>
                <w:color w:val="auto"/>
              </w:rPr>
            </w:pPr>
            <w:r w:rsidRPr="00846896">
              <w:rPr>
                <w:b/>
                <w:i w:val="0"/>
                <w:color w:val="auto"/>
              </w:rPr>
              <w:t xml:space="preserve">Collaboration </w:t>
            </w:r>
          </w:p>
          <w:p w14:paraId="392569F6" w14:textId="77777777" w:rsidR="00C20023" w:rsidRPr="000A2E1E" w:rsidRDefault="00C20023" w:rsidP="00C80989">
            <w:pPr>
              <w:rPr>
                <w:lang w:eastAsia="en-AU"/>
              </w:rPr>
            </w:pPr>
            <w:r w:rsidRPr="000A2E1E">
              <w:rPr>
                <w:szCs w:val="18"/>
              </w:rPr>
              <w:t xml:space="preserve">Whether you discuss </w:t>
            </w:r>
            <w:r w:rsidR="0051123B">
              <w:rPr>
                <w:szCs w:val="18"/>
              </w:rPr>
              <w:t>your</w:t>
            </w:r>
            <w:r w:rsidRPr="000A2E1E">
              <w:rPr>
                <w:szCs w:val="18"/>
              </w:rPr>
              <w:t xml:space="preserve"> learning in an online forum or in a face-to-face environment discussions allow you to create and consolidate new meaningful knowledge.</w:t>
            </w:r>
          </w:p>
        </w:tc>
      </w:tr>
      <w:tr w:rsidR="00BC1A72" w14:paraId="05F77D9C" w14:textId="77777777" w:rsidTr="00BC1A72">
        <w:trPr>
          <w:trHeight w:val="1514"/>
        </w:trPr>
        <w:tc>
          <w:tcPr>
            <w:tcW w:w="2122" w:type="dxa"/>
          </w:tcPr>
          <w:p w14:paraId="316F0C36" w14:textId="77777777" w:rsidR="00C20023" w:rsidRDefault="007100BB" w:rsidP="00C80989">
            <w:pPr>
              <w:jc w:val="center"/>
              <w:rPr>
                <w:lang w:eastAsia="en-AU"/>
              </w:rPr>
            </w:pPr>
            <w:r>
              <w:rPr>
                <w:noProof/>
                <w:lang w:eastAsia="en-AU"/>
              </w:rPr>
              <w:drawing>
                <wp:inline distT="0" distB="0" distL="0" distR="0" wp14:anchorId="05D2E998" wp14:editId="07581C2D">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0C344345" w14:textId="77777777" w:rsidR="00C20023" w:rsidRPr="00846896" w:rsidRDefault="00C20023" w:rsidP="00C80989">
            <w:pPr>
              <w:pStyle w:val="Guidetext"/>
              <w:rPr>
                <w:b/>
                <w:i w:val="0"/>
                <w:color w:val="auto"/>
              </w:rPr>
            </w:pPr>
            <w:r w:rsidRPr="00846896">
              <w:rPr>
                <w:b/>
                <w:i w:val="0"/>
                <w:color w:val="auto"/>
              </w:rPr>
              <w:t>Self-check</w:t>
            </w:r>
          </w:p>
          <w:p w14:paraId="4C0564C3" w14:textId="77777777" w:rsidR="00C20023" w:rsidRPr="000A2E1E" w:rsidRDefault="00C20023" w:rsidP="00C80989">
            <w:pPr>
              <w:rPr>
                <w:lang w:eastAsia="en-AU"/>
              </w:rPr>
            </w:pPr>
            <w:r w:rsidRPr="000A2E1E">
              <w:rPr>
                <w:szCs w:val="18"/>
              </w:rPr>
              <w:t xml:space="preserve">A self-check is an activity that allows you to assess </w:t>
            </w:r>
            <w:r w:rsidR="0051123B">
              <w:rPr>
                <w:szCs w:val="18"/>
              </w:rPr>
              <w:t>your</w:t>
            </w:r>
            <w:r w:rsidRPr="000A2E1E">
              <w:rPr>
                <w:szCs w:val="18"/>
              </w:rPr>
              <w:t xml:space="preserve"> own learning progress. It is an opportunity to determine the levels of </w:t>
            </w:r>
            <w:r w:rsidR="0051123B">
              <w:rPr>
                <w:szCs w:val="18"/>
              </w:rPr>
              <w:t>your</w:t>
            </w:r>
            <w:r w:rsidRPr="000A2E1E">
              <w:rPr>
                <w:szCs w:val="18"/>
              </w:rPr>
              <w:t xml:space="preserve"> learning and to identify areas for improvement.</w:t>
            </w:r>
          </w:p>
        </w:tc>
      </w:tr>
      <w:tr w:rsidR="00BC1A72" w14:paraId="18C31DB5" w14:textId="77777777" w:rsidTr="00C80989">
        <w:tc>
          <w:tcPr>
            <w:tcW w:w="2122" w:type="dxa"/>
          </w:tcPr>
          <w:p w14:paraId="029A8B50" w14:textId="77777777" w:rsidR="00C20023" w:rsidRDefault="007100BB" w:rsidP="00C80989">
            <w:pPr>
              <w:jc w:val="center"/>
              <w:rPr>
                <w:noProof/>
                <w:lang w:eastAsia="en-AU"/>
              </w:rPr>
            </w:pPr>
            <w:r>
              <w:rPr>
                <w:noProof/>
                <w:lang w:eastAsia="en-AU"/>
              </w:rPr>
              <w:drawing>
                <wp:inline distT="0" distB="0" distL="0" distR="0" wp14:anchorId="5A3DA76A" wp14:editId="0A4C68C6">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2">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7DDF3408" w14:textId="77777777" w:rsidR="00C20023" w:rsidRPr="00A87EE7" w:rsidRDefault="00C20023" w:rsidP="00C80989">
            <w:pPr>
              <w:pStyle w:val="Body"/>
              <w:rPr>
                <w:b/>
              </w:rPr>
            </w:pPr>
            <w:r w:rsidRPr="00A87EE7">
              <w:rPr>
                <w:b/>
              </w:rPr>
              <w:t>Readings (Required and suggested)</w:t>
            </w:r>
          </w:p>
          <w:p w14:paraId="76DC0B0B"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72A0AABE"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105764C6" w14:textId="77777777" w:rsidR="00C20023" w:rsidRDefault="00C20023">
      <w:r>
        <w:br w:type="page"/>
      </w:r>
    </w:p>
    <w:p w14:paraId="03C1C65E" w14:textId="77777777" w:rsidR="00C20023" w:rsidRDefault="00C20023" w:rsidP="007E0246">
      <w:pPr>
        <w:pStyle w:val="Body"/>
      </w:pPr>
    </w:p>
    <w:p w14:paraId="3BE3ADBC" w14:textId="77777777"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305C308C" wp14:editId="5BBF42AD">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7A0B0D" id="Group 38" o:spid="_x0000_s1026" alt="Section 1&#10;Section name" style="position:absolute;margin-left:137.1pt;margin-top:144.2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88CD7DF" w14:textId="2F8F51C0" w:rsidR="00472E82" w:rsidRDefault="00E30309" w:rsidP="00C20023">
      <w:pPr>
        <w:pStyle w:val="Sectionname"/>
      </w:pPr>
      <w:r>
        <w:t>Organise work schedule</w:t>
      </w:r>
    </w:p>
    <w:p w14:paraId="3E423FEF" w14:textId="77777777" w:rsidR="00C20023" w:rsidRDefault="00C20023" w:rsidP="00472E82">
      <w:pPr>
        <w:pStyle w:val="Body"/>
      </w:pPr>
      <w:r>
        <w:br w:type="page"/>
      </w:r>
    </w:p>
    <w:p w14:paraId="170E265E" w14:textId="73AAF9BF" w:rsidR="00E30309" w:rsidRDefault="00E30309" w:rsidP="00E30309">
      <w:pPr>
        <w:pStyle w:val="Heading1"/>
      </w:pPr>
      <w:bookmarkStart w:id="8" w:name="_Toc5953403"/>
      <w:r>
        <w:lastRenderedPageBreak/>
        <w:t>Introduction</w:t>
      </w:r>
      <w:bookmarkEnd w:id="8"/>
    </w:p>
    <w:p w14:paraId="74C51010" w14:textId="2452C9A3" w:rsidR="00E30309" w:rsidRPr="00E30309" w:rsidRDefault="00E30309" w:rsidP="00E30309">
      <w:pPr>
        <w:pStyle w:val="Body"/>
      </w:pPr>
      <w:r w:rsidRPr="00E30309">
        <w:t>When you have finished this section you should be able to demonstrate your ability to:</w:t>
      </w:r>
    </w:p>
    <w:p w14:paraId="4706193E" w14:textId="77777777" w:rsidR="00E30309" w:rsidRPr="00E30309" w:rsidRDefault="00E30309" w:rsidP="00821A23">
      <w:pPr>
        <w:pStyle w:val="Body"/>
        <w:numPr>
          <w:ilvl w:val="0"/>
          <w:numId w:val="17"/>
        </w:numPr>
      </w:pPr>
      <w:r w:rsidRPr="00E30309">
        <w:t>Negotiate work goals and plans agreed upon with colleagues</w:t>
      </w:r>
    </w:p>
    <w:p w14:paraId="50033ADC" w14:textId="77777777" w:rsidR="00E30309" w:rsidRPr="00E30309" w:rsidRDefault="00E30309" w:rsidP="00821A23">
      <w:pPr>
        <w:pStyle w:val="Body"/>
        <w:numPr>
          <w:ilvl w:val="0"/>
          <w:numId w:val="17"/>
        </w:numPr>
      </w:pPr>
      <w:r w:rsidRPr="00E30309">
        <w:t>Ensure work goals and plans reflect the organisation’s and workgroup’s plans, responsibilities and accountabilities</w:t>
      </w:r>
    </w:p>
    <w:p w14:paraId="26F5F3DF" w14:textId="77777777" w:rsidR="00E30309" w:rsidRPr="00E30309" w:rsidRDefault="00E30309" w:rsidP="00821A23">
      <w:pPr>
        <w:pStyle w:val="Body"/>
        <w:numPr>
          <w:ilvl w:val="0"/>
          <w:numId w:val="17"/>
        </w:numPr>
      </w:pPr>
      <w:r w:rsidRPr="00E30309">
        <w:t>Assess and prioritise workload within allocated timeframes</w:t>
      </w:r>
    </w:p>
    <w:p w14:paraId="0C71DA99" w14:textId="7E7D8DA2" w:rsidR="00E30309" w:rsidRDefault="008812E5" w:rsidP="00E30309">
      <w:pPr>
        <w:pStyle w:val="Heading1"/>
      </w:pPr>
      <w:bookmarkStart w:id="9" w:name="_Toc5953404"/>
      <w:r>
        <w:t xml:space="preserve">1.1 </w:t>
      </w:r>
      <w:r w:rsidR="00E30309">
        <w:t>What is work?</w:t>
      </w:r>
      <w:bookmarkEnd w:id="9"/>
    </w:p>
    <w:p w14:paraId="449985B5" w14:textId="32DABC2D" w:rsidR="00E30309" w:rsidRPr="00E30309" w:rsidRDefault="00E30309" w:rsidP="00E30309">
      <w:pPr>
        <w:pStyle w:val="Body"/>
      </w:pPr>
      <w:r w:rsidRPr="00E30309">
        <w:t>Work is a place where there are many exchanges between people – for example, employees, managers, customers and suppliers. The major link is between the employer, who hires the staff and you – the employee – who receives a wage or salary in return for your work. As well as providing you with money, work has many functions including:</w:t>
      </w:r>
    </w:p>
    <w:p w14:paraId="50AB4679" w14:textId="77777777" w:rsidR="00E30309" w:rsidRPr="00E30309" w:rsidRDefault="00E30309" w:rsidP="00821A23">
      <w:pPr>
        <w:pStyle w:val="Body"/>
        <w:numPr>
          <w:ilvl w:val="0"/>
          <w:numId w:val="10"/>
        </w:numPr>
        <w:rPr>
          <w:bCs/>
        </w:rPr>
      </w:pPr>
      <w:r w:rsidRPr="00E30309">
        <w:rPr>
          <w:bCs/>
        </w:rPr>
        <w:t>Providing you with an interest</w:t>
      </w:r>
    </w:p>
    <w:p w14:paraId="55BB6201" w14:textId="77777777" w:rsidR="00E30309" w:rsidRPr="00E30309" w:rsidRDefault="00E30309" w:rsidP="00821A23">
      <w:pPr>
        <w:pStyle w:val="Body"/>
        <w:numPr>
          <w:ilvl w:val="0"/>
          <w:numId w:val="10"/>
        </w:numPr>
        <w:rPr>
          <w:bCs/>
        </w:rPr>
      </w:pPr>
      <w:r w:rsidRPr="00E30309">
        <w:rPr>
          <w:bCs/>
        </w:rPr>
        <w:t>Developing your skills</w:t>
      </w:r>
    </w:p>
    <w:p w14:paraId="10AB963C" w14:textId="77777777" w:rsidR="00E30309" w:rsidRPr="00E30309" w:rsidRDefault="00E30309" w:rsidP="00821A23">
      <w:pPr>
        <w:pStyle w:val="Body"/>
        <w:numPr>
          <w:ilvl w:val="0"/>
          <w:numId w:val="10"/>
        </w:numPr>
        <w:rPr>
          <w:bCs/>
        </w:rPr>
      </w:pPr>
      <w:r w:rsidRPr="00E30309">
        <w:rPr>
          <w:bCs/>
        </w:rPr>
        <w:t>Providing you with the opportunity to meet people</w:t>
      </w:r>
    </w:p>
    <w:p w14:paraId="21AF356B" w14:textId="77777777" w:rsidR="00E30309" w:rsidRPr="00E30309" w:rsidRDefault="00E30309" w:rsidP="00821A23">
      <w:pPr>
        <w:pStyle w:val="Body"/>
        <w:numPr>
          <w:ilvl w:val="0"/>
          <w:numId w:val="10"/>
        </w:numPr>
        <w:rPr>
          <w:bCs/>
        </w:rPr>
      </w:pPr>
      <w:r w:rsidRPr="00E30309">
        <w:rPr>
          <w:bCs/>
        </w:rPr>
        <w:t>Providing you with challenges</w:t>
      </w:r>
    </w:p>
    <w:p w14:paraId="59A1177F" w14:textId="6D3295E6" w:rsidR="00E30309" w:rsidRDefault="00E30309" w:rsidP="00E30309">
      <w:pPr>
        <w:pStyle w:val="Body"/>
      </w:pPr>
      <w:r w:rsidRPr="00E30309">
        <w:t>In return for your wage or salary, you agree to do the tasks set out in your job description – whether it is a written description, or one that has been told to you by your boss or supervisor. It is your responsibility to complete these tasks. Once you have a basic set of work skills, you can apply them to different work situations.</w:t>
      </w:r>
    </w:p>
    <w:p w14:paraId="097EF1B2" w14:textId="2D31164C" w:rsidR="00E30309" w:rsidRPr="00E30309" w:rsidRDefault="008812E5" w:rsidP="00E30309">
      <w:pPr>
        <w:pStyle w:val="Heading1"/>
        <w:rPr>
          <w:rFonts w:eastAsia="Calibri"/>
        </w:rPr>
      </w:pPr>
      <w:bookmarkStart w:id="10" w:name="_Toc468103693"/>
      <w:bookmarkStart w:id="11" w:name="_Toc5953405"/>
      <w:r>
        <w:rPr>
          <w:rFonts w:eastAsia="Calibri"/>
        </w:rPr>
        <w:t xml:space="preserve">1.2 </w:t>
      </w:r>
      <w:r w:rsidR="00E30309" w:rsidRPr="00E30309">
        <w:rPr>
          <w:rFonts w:eastAsia="Calibri"/>
        </w:rPr>
        <w:t>Type and size of business</w:t>
      </w:r>
      <w:bookmarkEnd w:id="10"/>
      <w:bookmarkEnd w:id="11"/>
    </w:p>
    <w:p w14:paraId="660AE1AC" w14:textId="760DE916" w:rsidR="00E30309" w:rsidRPr="00E30309" w:rsidRDefault="00E30309" w:rsidP="00E30309">
      <w:pPr>
        <w:pStyle w:val="Body"/>
      </w:pPr>
      <w:r w:rsidRPr="00E30309">
        <w:t xml:space="preserve">A business transaction takes place at work. In the transaction, either a service is provided (like cleaning) or goods are provided (like </w:t>
      </w:r>
      <w:r>
        <w:t>cars</w:t>
      </w:r>
      <w:r w:rsidRPr="00E30309">
        <w:t>).The place where you work – your workplace – may consist of only two people in a small office or it may be a large company or organisation. No matter what its function or size, it will have five basic elements.</w:t>
      </w:r>
    </w:p>
    <w:p w14:paraId="4A808389" w14:textId="77777777" w:rsidR="00E30309" w:rsidRPr="00E30309" w:rsidRDefault="00E30309" w:rsidP="00821A23">
      <w:pPr>
        <w:pStyle w:val="Body"/>
        <w:numPr>
          <w:ilvl w:val="0"/>
          <w:numId w:val="11"/>
        </w:numPr>
      </w:pPr>
      <w:r w:rsidRPr="00E30309">
        <w:t>The physical environment</w:t>
      </w:r>
    </w:p>
    <w:p w14:paraId="3F4308DE" w14:textId="77777777" w:rsidR="00E30309" w:rsidRPr="00E30309" w:rsidRDefault="00E30309" w:rsidP="00821A23">
      <w:pPr>
        <w:pStyle w:val="Body"/>
        <w:numPr>
          <w:ilvl w:val="0"/>
          <w:numId w:val="9"/>
        </w:numPr>
      </w:pPr>
      <w:r w:rsidRPr="00E30309">
        <w:t>The company’s policies</w:t>
      </w:r>
    </w:p>
    <w:p w14:paraId="09B80E49" w14:textId="77777777" w:rsidR="00E30309" w:rsidRPr="00E30309" w:rsidRDefault="00E30309" w:rsidP="00821A23">
      <w:pPr>
        <w:pStyle w:val="Body"/>
        <w:numPr>
          <w:ilvl w:val="0"/>
          <w:numId w:val="9"/>
        </w:numPr>
      </w:pPr>
      <w:r w:rsidRPr="00E30309">
        <w:t>The staff</w:t>
      </w:r>
    </w:p>
    <w:p w14:paraId="7508ADA1" w14:textId="77777777" w:rsidR="00E30309" w:rsidRPr="00E30309" w:rsidRDefault="00E30309" w:rsidP="00821A23">
      <w:pPr>
        <w:pStyle w:val="Body"/>
        <w:numPr>
          <w:ilvl w:val="0"/>
          <w:numId w:val="9"/>
        </w:numPr>
      </w:pPr>
      <w:r w:rsidRPr="00E30309">
        <w:t>The equipment</w:t>
      </w:r>
    </w:p>
    <w:p w14:paraId="68F9F2A5" w14:textId="77777777" w:rsidR="00E30309" w:rsidRPr="00E30309" w:rsidRDefault="00E30309" w:rsidP="00821A23">
      <w:pPr>
        <w:pStyle w:val="Body"/>
        <w:numPr>
          <w:ilvl w:val="0"/>
          <w:numId w:val="9"/>
        </w:numPr>
      </w:pPr>
      <w:r w:rsidRPr="00E30309">
        <w:lastRenderedPageBreak/>
        <w:t>The company’s operations</w:t>
      </w:r>
    </w:p>
    <w:p w14:paraId="57DE9934" w14:textId="77777777" w:rsidR="00E30309" w:rsidRPr="00E30309" w:rsidRDefault="00E30309" w:rsidP="00E30309">
      <w:pPr>
        <w:pStyle w:val="Body"/>
      </w:pPr>
      <w:r w:rsidRPr="00E30309">
        <w:t>For a business to operate successfully, certain standards need to be met in each of these elements.</w:t>
      </w:r>
    </w:p>
    <w:p w14:paraId="11A843FF" w14:textId="77777777" w:rsidR="00E30309" w:rsidRPr="008812E5" w:rsidRDefault="00E30309" w:rsidP="008812E5">
      <w:pPr>
        <w:pStyle w:val="Heading2"/>
      </w:pPr>
      <w:bookmarkStart w:id="12" w:name="_Toc468103694"/>
      <w:bookmarkStart w:id="13" w:name="_Toc5953406"/>
      <w:r w:rsidRPr="008812E5">
        <w:t>Formal and informal organisations</w:t>
      </w:r>
      <w:bookmarkEnd w:id="12"/>
      <w:bookmarkEnd w:id="13"/>
    </w:p>
    <w:p w14:paraId="7F455AE2" w14:textId="3DC344C0" w:rsidR="00E30309" w:rsidRPr="00E30309" w:rsidRDefault="00E30309" w:rsidP="00E30309">
      <w:pPr>
        <w:pStyle w:val="Body"/>
      </w:pPr>
      <w:r w:rsidRPr="00E30309">
        <w:t>Some small organisations tend to be more informal than larger ones. They may operate on the basis of cooperation, where tasks are shared or divided rather than delegated. While it may appear to be less friendly, large organisations generally need to have formal structures and systems of management in order for them to run efficiently and to ensure that all staff do their work in a similar and standardi</w:t>
      </w:r>
      <w:r w:rsidR="008E12F7">
        <w:t>s</w:t>
      </w:r>
      <w:r w:rsidRPr="00E30309">
        <w:t>ed way.</w:t>
      </w:r>
    </w:p>
    <w:p w14:paraId="4CCE10AE" w14:textId="4EDEADC8" w:rsidR="00672EDD" w:rsidRDefault="008812E5" w:rsidP="00672EDD">
      <w:pPr>
        <w:pStyle w:val="Heading1"/>
        <w:rPr>
          <w:rFonts w:eastAsia="Calibri"/>
        </w:rPr>
      </w:pPr>
      <w:bookmarkStart w:id="14" w:name="_Toc5953407"/>
      <w:r>
        <w:rPr>
          <w:rFonts w:eastAsia="Calibri"/>
        </w:rPr>
        <w:t xml:space="preserve">1.3 </w:t>
      </w:r>
      <w:r w:rsidR="00672EDD">
        <w:rPr>
          <w:rFonts w:eastAsia="Calibri"/>
        </w:rPr>
        <w:t>Identifying your tasks</w:t>
      </w:r>
      <w:bookmarkEnd w:id="14"/>
    </w:p>
    <w:p w14:paraId="1862BDBA" w14:textId="33651B7B" w:rsidR="00672EDD" w:rsidRDefault="00672EDD" w:rsidP="00672EDD">
      <w:pPr>
        <w:rPr>
          <w:lang w:eastAsia="en-AU"/>
        </w:rPr>
      </w:pPr>
      <w:r>
        <w:rPr>
          <w:lang w:eastAsia="en-AU"/>
        </w:rPr>
        <w:t>One of the first things you will do when you commence a new role is determine what your work tasks are. Your tasks contribute towards the goals and objectives of the organisation. You will advised of your tasks by your supervisor as well as your position description.  A position description is a formal business document outlining:</w:t>
      </w:r>
    </w:p>
    <w:p w14:paraId="48DC0FA8" w14:textId="1B1C35E1" w:rsidR="00672EDD" w:rsidRDefault="00672EDD" w:rsidP="00672EDD">
      <w:pPr>
        <w:pStyle w:val="ListParagraph"/>
        <w:numPr>
          <w:ilvl w:val="0"/>
          <w:numId w:val="55"/>
        </w:numPr>
        <w:rPr>
          <w:lang w:eastAsia="en-AU"/>
        </w:rPr>
      </w:pPr>
      <w:r>
        <w:rPr>
          <w:lang w:eastAsia="en-AU"/>
        </w:rPr>
        <w:t>Position title</w:t>
      </w:r>
    </w:p>
    <w:p w14:paraId="244BA7DF" w14:textId="44979CD8" w:rsidR="00672EDD" w:rsidRDefault="00672EDD" w:rsidP="00672EDD">
      <w:pPr>
        <w:pStyle w:val="ListParagraph"/>
        <w:numPr>
          <w:ilvl w:val="0"/>
          <w:numId w:val="55"/>
        </w:numPr>
        <w:rPr>
          <w:lang w:eastAsia="en-AU"/>
        </w:rPr>
      </w:pPr>
      <w:r>
        <w:rPr>
          <w:lang w:eastAsia="en-AU"/>
        </w:rPr>
        <w:t>Department</w:t>
      </w:r>
    </w:p>
    <w:p w14:paraId="0768F313" w14:textId="62FF0338" w:rsidR="00672EDD" w:rsidRDefault="00672EDD" w:rsidP="00672EDD">
      <w:pPr>
        <w:pStyle w:val="ListParagraph"/>
        <w:numPr>
          <w:ilvl w:val="0"/>
          <w:numId w:val="55"/>
        </w:numPr>
        <w:rPr>
          <w:lang w:eastAsia="en-AU"/>
        </w:rPr>
      </w:pPr>
      <w:r>
        <w:rPr>
          <w:lang w:eastAsia="en-AU"/>
        </w:rPr>
        <w:t>Who you report to</w:t>
      </w:r>
    </w:p>
    <w:p w14:paraId="6C2B59E7" w14:textId="6E993760" w:rsidR="00672EDD" w:rsidRDefault="00672EDD" w:rsidP="00672EDD">
      <w:pPr>
        <w:pStyle w:val="ListParagraph"/>
        <w:numPr>
          <w:ilvl w:val="0"/>
          <w:numId w:val="55"/>
        </w:numPr>
        <w:rPr>
          <w:lang w:eastAsia="en-AU"/>
        </w:rPr>
      </w:pPr>
      <w:r>
        <w:rPr>
          <w:lang w:eastAsia="en-AU"/>
        </w:rPr>
        <w:t>Award you are paid under</w:t>
      </w:r>
    </w:p>
    <w:p w14:paraId="06EE45F4" w14:textId="6C131BFE" w:rsidR="00672EDD" w:rsidRDefault="00672EDD" w:rsidP="00672EDD">
      <w:pPr>
        <w:pStyle w:val="ListParagraph"/>
        <w:numPr>
          <w:ilvl w:val="0"/>
          <w:numId w:val="55"/>
        </w:numPr>
        <w:rPr>
          <w:lang w:eastAsia="en-AU"/>
        </w:rPr>
      </w:pPr>
      <w:r>
        <w:rPr>
          <w:lang w:eastAsia="en-AU"/>
        </w:rPr>
        <w:t>Responsibilities</w:t>
      </w:r>
    </w:p>
    <w:tbl>
      <w:tblPr>
        <w:tblW w:w="9072" w:type="dxa"/>
        <w:shd w:val="clear" w:color="auto" w:fill="E7E7D4"/>
        <w:tblLook w:val="0600" w:firstRow="0" w:lastRow="0" w:firstColumn="0" w:lastColumn="0" w:noHBand="1" w:noVBand="1"/>
      </w:tblPr>
      <w:tblGrid>
        <w:gridCol w:w="992"/>
        <w:gridCol w:w="8080"/>
      </w:tblGrid>
      <w:tr w:rsidR="00672EDD" w14:paraId="4066CE65" w14:textId="77777777" w:rsidTr="00672EDD">
        <w:trPr>
          <w:trHeight w:val="659"/>
        </w:trPr>
        <w:tc>
          <w:tcPr>
            <w:tcW w:w="992" w:type="dxa"/>
            <w:shd w:val="clear" w:color="auto" w:fill="E7E7D4"/>
            <w:vAlign w:val="center"/>
          </w:tcPr>
          <w:p w14:paraId="5D7AFE35" w14:textId="77777777" w:rsidR="00672EDD" w:rsidRPr="009C3DED" w:rsidRDefault="00672EDD" w:rsidP="00672EDD">
            <w:pPr>
              <w:pStyle w:val="Body"/>
              <w:spacing w:after="0" w:line="240" w:lineRule="auto"/>
              <w:jc w:val="center"/>
            </w:pPr>
            <w:r>
              <w:rPr>
                <w:noProof/>
                <w:lang w:eastAsia="en-AU"/>
              </w:rPr>
              <w:drawing>
                <wp:inline distT="0" distB="0" distL="0" distR="0" wp14:anchorId="4308D00F" wp14:editId="4422A159">
                  <wp:extent cx="365760" cy="357809"/>
                  <wp:effectExtent l="0" t="0" r="0" b="4445"/>
                  <wp:docPr id="10" name="Picture 1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527728D8" w14:textId="77777777" w:rsidR="00672EDD" w:rsidRPr="009C3DED" w:rsidRDefault="00672EDD" w:rsidP="00672EDD">
            <w:pPr>
              <w:pStyle w:val="Heading1"/>
              <w:spacing w:before="0"/>
            </w:pPr>
            <w:bookmarkStart w:id="15" w:name="_Toc5953408"/>
            <w:r w:rsidRPr="009C3DED">
              <w:t>Practice activity</w:t>
            </w:r>
            <w:bookmarkEnd w:id="15"/>
          </w:p>
        </w:tc>
      </w:tr>
    </w:tbl>
    <w:p w14:paraId="5C07F0F1" w14:textId="1017048C" w:rsidR="00E40689" w:rsidRDefault="00672EDD" w:rsidP="00E40689">
      <w:pPr>
        <w:rPr>
          <w:lang w:eastAsia="en-AU"/>
        </w:rPr>
      </w:pPr>
      <w:r>
        <w:rPr>
          <w:lang w:eastAsia="en-AU"/>
        </w:rPr>
        <w:t xml:space="preserve">Read the </w:t>
      </w:r>
      <w:hyperlink r:id="rId23" w:history="1">
        <w:r w:rsidRPr="00E40689">
          <w:rPr>
            <w:rStyle w:val="Hyperlink"/>
            <w:lang w:eastAsia="en-AU"/>
          </w:rPr>
          <w:t>position description</w:t>
        </w:r>
      </w:hyperlink>
      <w:r>
        <w:rPr>
          <w:lang w:eastAsia="en-AU"/>
        </w:rPr>
        <w:t xml:space="preserve"> for an Administration </w:t>
      </w:r>
      <w:r w:rsidR="008535A7">
        <w:rPr>
          <w:lang w:eastAsia="en-AU"/>
        </w:rPr>
        <w:t>Officer</w:t>
      </w:r>
      <w:r>
        <w:rPr>
          <w:lang w:eastAsia="en-AU"/>
        </w:rPr>
        <w:t xml:space="preserve"> at Plan2go</w:t>
      </w:r>
      <w:r w:rsidR="00E40689">
        <w:rPr>
          <w:lang w:eastAsia="en-AU"/>
        </w:rPr>
        <w:t xml:space="preserve"> and list four (4) responsibilities of this role:</w:t>
      </w:r>
    </w:p>
    <w:p w14:paraId="38038F35" w14:textId="5DA7AD42" w:rsidR="00E57878" w:rsidRDefault="00E57878" w:rsidP="00E57878">
      <w:pPr>
        <w:pStyle w:val="Caption"/>
        <w:keepNext/>
      </w:pPr>
      <w:r>
        <w:t xml:space="preserve">Table </w:t>
      </w:r>
      <w:r w:rsidR="008535A7">
        <w:rPr>
          <w:noProof/>
        </w:rPr>
        <w:fldChar w:fldCharType="begin"/>
      </w:r>
      <w:r w:rsidR="008535A7">
        <w:rPr>
          <w:noProof/>
        </w:rPr>
        <w:instrText xml:space="preserve"> SEQ Table \* ARABIC </w:instrText>
      </w:r>
      <w:r w:rsidR="008535A7">
        <w:rPr>
          <w:noProof/>
        </w:rPr>
        <w:fldChar w:fldCharType="separate"/>
      </w:r>
      <w:r w:rsidR="00216ADE">
        <w:rPr>
          <w:noProof/>
        </w:rPr>
        <w:t>1</w:t>
      </w:r>
      <w:r w:rsidR="008535A7">
        <w:rPr>
          <w:noProof/>
        </w:rPr>
        <w:fldChar w:fldCharType="end"/>
      </w:r>
      <w:r>
        <w:t xml:space="preserve"> Position description activity answer</w:t>
      </w:r>
    </w:p>
    <w:tbl>
      <w:tblPr>
        <w:tblStyle w:val="TableGridLight"/>
        <w:tblW w:w="0" w:type="auto"/>
        <w:tblLook w:val="04A0" w:firstRow="1" w:lastRow="0" w:firstColumn="1" w:lastColumn="0" w:noHBand="0" w:noVBand="1"/>
      </w:tblPr>
      <w:tblGrid>
        <w:gridCol w:w="9016"/>
      </w:tblGrid>
      <w:tr w:rsidR="00E40689" w14:paraId="645F2223" w14:textId="77777777" w:rsidTr="00E40689">
        <w:tc>
          <w:tcPr>
            <w:tcW w:w="9016" w:type="dxa"/>
          </w:tcPr>
          <w:p w14:paraId="7634D869" w14:textId="031712D3" w:rsidR="00E40689" w:rsidRDefault="00E40689" w:rsidP="00E40689">
            <w:pPr>
              <w:rPr>
                <w:lang w:eastAsia="en-AU"/>
              </w:rPr>
            </w:pPr>
            <w:r>
              <w:rPr>
                <w:lang w:eastAsia="en-AU"/>
              </w:rPr>
              <w:t>1.</w:t>
            </w:r>
          </w:p>
        </w:tc>
      </w:tr>
      <w:tr w:rsidR="00E40689" w14:paraId="0CCAD853" w14:textId="77777777" w:rsidTr="00E40689">
        <w:tc>
          <w:tcPr>
            <w:tcW w:w="9016" w:type="dxa"/>
          </w:tcPr>
          <w:p w14:paraId="30AD8B6E" w14:textId="4C6EA3F8" w:rsidR="00E40689" w:rsidRDefault="00E40689" w:rsidP="00E40689">
            <w:pPr>
              <w:rPr>
                <w:lang w:eastAsia="en-AU"/>
              </w:rPr>
            </w:pPr>
            <w:r>
              <w:rPr>
                <w:lang w:eastAsia="en-AU"/>
              </w:rPr>
              <w:t>2.</w:t>
            </w:r>
          </w:p>
        </w:tc>
      </w:tr>
      <w:tr w:rsidR="00E40689" w14:paraId="25116BB2" w14:textId="77777777" w:rsidTr="00E40689">
        <w:tc>
          <w:tcPr>
            <w:tcW w:w="9016" w:type="dxa"/>
          </w:tcPr>
          <w:p w14:paraId="5CD9A811" w14:textId="1E91ADE3" w:rsidR="00E40689" w:rsidRDefault="00E40689" w:rsidP="00E40689">
            <w:pPr>
              <w:rPr>
                <w:lang w:eastAsia="en-AU"/>
              </w:rPr>
            </w:pPr>
            <w:r>
              <w:rPr>
                <w:lang w:eastAsia="en-AU"/>
              </w:rPr>
              <w:t>3.</w:t>
            </w:r>
          </w:p>
        </w:tc>
      </w:tr>
      <w:tr w:rsidR="00E40689" w14:paraId="1D320F68" w14:textId="77777777" w:rsidTr="00E40689">
        <w:tc>
          <w:tcPr>
            <w:tcW w:w="9016" w:type="dxa"/>
          </w:tcPr>
          <w:p w14:paraId="285D4523" w14:textId="0C702BA5" w:rsidR="00E40689" w:rsidRDefault="00E40689" w:rsidP="00E40689">
            <w:pPr>
              <w:rPr>
                <w:lang w:eastAsia="en-AU"/>
              </w:rPr>
            </w:pPr>
            <w:r>
              <w:rPr>
                <w:lang w:eastAsia="en-AU"/>
              </w:rPr>
              <w:t>4.</w:t>
            </w:r>
          </w:p>
        </w:tc>
      </w:tr>
    </w:tbl>
    <w:p w14:paraId="63ADA4BE" w14:textId="77777777" w:rsidR="00E40689" w:rsidRPr="00672EDD" w:rsidRDefault="00E40689" w:rsidP="00E40689">
      <w:pPr>
        <w:rPr>
          <w:lang w:eastAsia="en-AU"/>
        </w:rPr>
      </w:pPr>
    </w:p>
    <w:p w14:paraId="79BFE8F1" w14:textId="77777777" w:rsidR="00E57878" w:rsidRDefault="00E57878">
      <w:pPr>
        <w:rPr>
          <w:rFonts w:eastAsia="Calibri" w:cstheme="minorHAnsi"/>
          <w:noProof/>
          <w:color w:val="2D739F"/>
          <w:kern w:val="22"/>
          <w:sz w:val="44"/>
          <w:szCs w:val="40"/>
          <w:lang w:eastAsia="en-AU"/>
        </w:rPr>
      </w:pPr>
      <w:r>
        <w:rPr>
          <w:rFonts w:eastAsia="Calibri"/>
        </w:rPr>
        <w:br w:type="page"/>
      </w:r>
    </w:p>
    <w:p w14:paraId="49EA9AD8" w14:textId="3311C6DC" w:rsidR="008E12F7" w:rsidRPr="008E12F7" w:rsidRDefault="008812E5" w:rsidP="00672EDD">
      <w:pPr>
        <w:pStyle w:val="Heading1"/>
        <w:rPr>
          <w:rFonts w:eastAsia="Calibri"/>
        </w:rPr>
      </w:pPr>
      <w:bookmarkStart w:id="16" w:name="_Toc5953409"/>
      <w:r>
        <w:rPr>
          <w:rFonts w:eastAsia="Calibri"/>
        </w:rPr>
        <w:lastRenderedPageBreak/>
        <w:t xml:space="preserve">1.4 </w:t>
      </w:r>
      <w:r w:rsidR="008E12F7" w:rsidRPr="008E12F7">
        <w:rPr>
          <w:rFonts w:eastAsia="Calibri"/>
        </w:rPr>
        <w:t>Goals and objectives</w:t>
      </w:r>
      <w:bookmarkEnd w:id="16"/>
    </w:p>
    <w:p w14:paraId="484320F1" w14:textId="77777777" w:rsidR="008E12F7" w:rsidRPr="008E12F7" w:rsidRDefault="008E12F7" w:rsidP="008E12F7">
      <w:pPr>
        <w:pStyle w:val="Body"/>
      </w:pPr>
      <w:r w:rsidRPr="008E12F7">
        <w:t>A goal is like a target. It is a statement of the result you want to achieve. In developing goals, it is a good idea to have objectives, which help define how the target will be reached. For example, a Golf Club may have a goal of increasing its profile around the region within the next year. Its objectives may include identifying possible contacts and then fostering the contacts that are suitable.</w:t>
      </w:r>
    </w:p>
    <w:p w14:paraId="52539A89" w14:textId="7734DBC1" w:rsidR="008E12F7" w:rsidRDefault="008E12F7" w:rsidP="008E12F7">
      <w:pPr>
        <w:pStyle w:val="Body"/>
      </w:pPr>
      <w:r w:rsidRPr="00364F36">
        <w:t xml:space="preserve">At work, you will find that there are goals and objectives operating at different levels. There are </w:t>
      </w:r>
      <w:r w:rsidR="00364F36" w:rsidRPr="00364F36">
        <w:t>organisational goals</w:t>
      </w:r>
      <w:r w:rsidRPr="00364F36">
        <w:t xml:space="preserve">, </w:t>
      </w:r>
      <w:r w:rsidR="00364F36" w:rsidRPr="00364F36">
        <w:t>department goals</w:t>
      </w:r>
      <w:r w:rsidRPr="00364F36">
        <w:t xml:space="preserve"> and your own personal goals. It is</w:t>
      </w:r>
      <w:r w:rsidR="00E57878">
        <w:t xml:space="preserve"> important that these sets of g</w:t>
      </w:r>
      <w:r w:rsidRPr="00364F36">
        <w:t>oals support each other or are in agreement.</w:t>
      </w:r>
      <w:r w:rsidR="00364F36">
        <w:t xml:space="preserve"> For example, if you worked as an Admin Officer at Plan2go there would be goals at the following levels:</w:t>
      </w:r>
    </w:p>
    <w:p w14:paraId="04E68DAE" w14:textId="77777777" w:rsidR="00364F36" w:rsidRDefault="00364F36" w:rsidP="00364F36">
      <w:pPr>
        <w:pStyle w:val="Body"/>
        <w:keepNext/>
      </w:pPr>
      <w:r>
        <w:rPr>
          <w:noProof/>
          <w:lang w:eastAsia="en-AU"/>
        </w:rPr>
        <w:drawing>
          <wp:inline distT="0" distB="0" distL="0" distR="0" wp14:anchorId="2744C70E" wp14:editId="7CAE1059">
            <wp:extent cx="4738688" cy="2452688"/>
            <wp:effectExtent l="76200" t="57150" r="81280" b="100330"/>
            <wp:docPr id="5" name="Diagram 5" descr="decorative image"/>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52840C34" w14:textId="4D2A0276" w:rsidR="00364F36" w:rsidRDefault="00364F36" w:rsidP="00364F36">
      <w:pPr>
        <w:pStyle w:val="Caption"/>
      </w:pPr>
      <w:r>
        <w:t xml:space="preserve">Figure </w:t>
      </w:r>
      <w:r w:rsidR="008535A7">
        <w:rPr>
          <w:noProof/>
        </w:rPr>
        <w:fldChar w:fldCharType="begin"/>
      </w:r>
      <w:r w:rsidR="008535A7">
        <w:rPr>
          <w:noProof/>
        </w:rPr>
        <w:instrText xml:space="preserve"> SEQ Figure \* ARABIC </w:instrText>
      </w:r>
      <w:r w:rsidR="008535A7">
        <w:rPr>
          <w:noProof/>
        </w:rPr>
        <w:fldChar w:fldCharType="separate"/>
      </w:r>
      <w:r w:rsidR="00B54D8B">
        <w:rPr>
          <w:noProof/>
        </w:rPr>
        <w:t>1</w:t>
      </w:r>
      <w:r w:rsidR="008535A7">
        <w:rPr>
          <w:noProof/>
        </w:rPr>
        <w:fldChar w:fldCharType="end"/>
      </w:r>
      <w:r>
        <w:t xml:space="preserve"> Relationship between goals</w:t>
      </w:r>
    </w:p>
    <w:tbl>
      <w:tblPr>
        <w:tblW w:w="9072" w:type="dxa"/>
        <w:shd w:val="clear" w:color="auto" w:fill="E7E7D4"/>
        <w:tblLook w:val="0600" w:firstRow="0" w:lastRow="0" w:firstColumn="0" w:lastColumn="0" w:noHBand="1" w:noVBand="1"/>
      </w:tblPr>
      <w:tblGrid>
        <w:gridCol w:w="992"/>
        <w:gridCol w:w="8080"/>
      </w:tblGrid>
      <w:tr w:rsidR="00656621" w14:paraId="10F31D44" w14:textId="77777777" w:rsidTr="002651AE">
        <w:trPr>
          <w:trHeight w:val="659"/>
        </w:trPr>
        <w:tc>
          <w:tcPr>
            <w:tcW w:w="992" w:type="dxa"/>
            <w:shd w:val="clear" w:color="auto" w:fill="E7E7D4"/>
            <w:vAlign w:val="center"/>
          </w:tcPr>
          <w:p w14:paraId="14377A28" w14:textId="77777777" w:rsidR="00656621" w:rsidRPr="009C3DED" w:rsidRDefault="00656621" w:rsidP="00672EDD">
            <w:pPr>
              <w:pStyle w:val="Body"/>
              <w:spacing w:after="0" w:line="240" w:lineRule="auto"/>
              <w:jc w:val="center"/>
            </w:pPr>
            <w:r>
              <w:rPr>
                <w:noProof/>
                <w:lang w:eastAsia="en-AU"/>
              </w:rPr>
              <w:drawing>
                <wp:inline distT="0" distB="0" distL="0" distR="0" wp14:anchorId="79166207" wp14:editId="6ABB92AA">
                  <wp:extent cx="365760" cy="357809"/>
                  <wp:effectExtent l="0" t="0" r="0" b="4445"/>
                  <wp:docPr id="96" name="Picture 9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2F55FDB7" w14:textId="77777777" w:rsidR="00656621" w:rsidRPr="009C3DED" w:rsidRDefault="00656621" w:rsidP="00672EDD">
            <w:pPr>
              <w:pStyle w:val="Heading1"/>
              <w:spacing w:before="0"/>
            </w:pPr>
            <w:bookmarkStart w:id="17" w:name="_Toc5953410"/>
            <w:r w:rsidRPr="009C3DED">
              <w:t>Practice activity</w:t>
            </w:r>
            <w:bookmarkEnd w:id="17"/>
          </w:p>
        </w:tc>
      </w:tr>
    </w:tbl>
    <w:p w14:paraId="0DA6B6B2" w14:textId="53F42848" w:rsidR="00656621" w:rsidRDefault="00B6516E" w:rsidP="00656621">
      <w:pPr>
        <w:pStyle w:val="Body"/>
      </w:pPr>
      <w:r>
        <w:t>Let’s look at two companies’ goals and see how we could apply these to our everyday work if we were employees of the company.</w:t>
      </w:r>
    </w:p>
    <w:p w14:paraId="4720B7E7" w14:textId="64FC438C" w:rsidR="00B6516E" w:rsidRDefault="00B6516E" w:rsidP="00B6516E">
      <w:pPr>
        <w:pStyle w:val="Body"/>
      </w:pPr>
      <w:r>
        <w:t xml:space="preserve">Read </w:t>
      </w:r>
      <w:hyperlink r:id="rId29" w:history="1">
        <w:r w:rsidRPr="00B6516E">
          <w:rPr>
            <w:rStyle w:val="Hyperlink"/>
          </w:rPr>
          <w:t>McDonald’s Vision and Values</w:t>
        </w:r>
      </w:hyperlink>
      <w:r>
        <w:t xml:space="preserve">. We could apply the value about customer experience by ensuring that we provide excellent customer service each and every time to every customer. We can apply the value of improvement by always providing feedback and suggestions on processes or products that could be improved. </w:t>
      </w:r>
    </w:p>
    <w:p w14:paraId="78B5FF77" w14:textId="4680C4F9" w:rsidR="00656621" w:rsidRDefault="00B6516E" w:rsidP="002651AE">
      <w:pPr>
        <w:pStyle w:val="Body"/>
      </w:pPr>
      <w:r>
        <w:rPr>
          <w:lang w:eastAsia="en-AU"/>
        </w:rPr>
        <w:t xml:space="preserve">Read </w:t>
      </w:r>
      <w:hyperlink r:id="rId30" w:history="1">
        <w:r w:rsidRPr="00364F36">
          <w:rPr>
            <w:rStyle w:val="Hyperlink"/>
            <w:lang w:eastAsia="en-AU"/>
          </w:rPr>
          <w:t>Woolworth’s Strategy and Objectives</w:t>
        </w:r>
      </w:hyperlink>
      <w:r>
        <w:rPr>
          <w:lang w:eastAsia="en-AU"/>
        </w:rPr>
        <w:t xml:space="preserve">. List two ways you could </w:t>
      </w:r>
      <w:r w:rsidR="00364F36">
        <w:t>apply these to our everyday work if you were employees of the company:</w:t>
      </w:r>
    </w:p>
    <w:p w14:paraId="7823BCCF" w14:textId="59B75BCD" w:rsidR="00E57878" w:rsidRDefault="00E57878" w:rsidP="00E57878">
      <w:pPr>
        <w:pStyle w:val="Caption"/>
        <w:keepNext/>
      </w:pPr>
      <w:r>
        <w:lastRenderedPageBreak/>
        <w:t xml:space="preserve">Table </w:t>
      </w:r>
      <w:r w:rsidR="008535A7">
        <w:rPr>
          <w:noProof/>
        </w:rPr>
        <w:fldChar w:fldCharType="begin"/>
      </w:r>
      <w:r w:rsidR="008535A7">
        <w:rPr>
          <w:noProof/>
        </w:rPr>
        <w:instrText xml:space="preserve"> SEQ Table \* ARABIC </w:instrText>
      </w:r>
      <w:r w:rsidR="008535A7">
        <w:rPr>
          <w:noProof/>
        </w:rPr>
        <w:fldChar w:fldCharType="separate"/>
      </w:r>
      <w:r w:rsidR="00216ADE">
        <w:rPr>
          <w:noProof/>
        </w:rPr>
        <w:t>2</w:t>
      </w:r>
      <w:r w:rsidR="008535A7">
        <w:rPr>
          <w:noProof/>
        </w:rPr>
        <w:fldChar w:fldCharType="end"/>
      </w:r>
      <w:r>
        <w:t xml:space="preserve"> </w:t>
      </w:r>
      <w:r w:rsidRPr="00E96E87">
        <w:t xml:space="preserve"> </w:t>
      </w:r>
      <w:r>
        <w:t>Work goals</w:t>
      </w:r>
      <w:r w:rsidRPr="00E96E87">
        <w:t xml:space="preserve"> activity answer</w:t>
      </w:r>
    </w:p>
    <w:tbl>
      <w:tblPr>
        <w:tblStyle w:val="TableGridLight"/>
        <w:tblW w:w="0" w:type="auto"/>
        <w:tblLook w:val="04A0" w:firstRow="1" w:lastRow="0" w:firstColumn="1" w:lastColumn="0" w:noHBand="0" w:noVBand="1"/>
      </w:tblPr>
      <w:tblGrid>
        <w:gridCol w:w="9016"/>
      </w:tblGrid>
      <w:tr w:rsidR="00364F36" w14:paraId="2C0E11E4" w14:textId="77777777" w:rsidTr="00364F36">
        <w:tc>
          <w:tcPr>
            <w:tcW w:w="9016" w:type="dxa"/>
          </w:tcPr>
          <w:p w14:paraId="6FE15B0C" w14:textId="77777777" w:rsidR="00364F36" w:rsidRDefault="00364F36" w:rsidP="002651AE">
            <w:pPr>
              <w:pStyle w:val="Body"/>
              <w:rPr>
                <w:lang w:eastAsia="en-AU"/>
              </w:rPr>
            </w:pPr>
            <w:r>
              <w:rPr>
                <w:lang w:eastAsia="en-AU"/>
              </w:rPr>
              <w:t>1.</w:t>
            </w:r>
          </w:p>
          <w:p w14:paraId="04D9A14F" w14:textId="0069A4BB" w:rsidR="00364F36" w:rsidRDefault="00364F36" w:rsidP="002651AE">
            <w:pPr>
              <w:pStyle w:val="Body"/>
              <w:rPr>
                <w:lang w:eastAsia="en-AU"/>
              </w:rPr>
            </w:pPr>
          </w:p>
        </w:tc>
      </w:tr>
      <w:tr w:rsidR="00364F36" w14:paraId="1D0C8E93" w14:textId="77777777" w:rsidTr="00364F36">
        <w:tc>
          <w:tcPr>
            <w:tcW w:w="9016" w:type="dxa"/>
          </w:tcPr>
          <w:p w14:paraId="243DBB00" w14:textId="77777777" w:rsidR="00364F36" w:rsidRDefault="00364F36" w:rsidP="002651AE">
            <w:pPr>
              <w:pStyle w:val="Body"/>
              <w:rPr>
                <w:lang w:eastAsia="en-AU"/>
              </w:rPr>
            </w:pPr>
            <w:r>
              <w:rPr>
                <w:lang w:eastAsia="en-AU"/>
              </w:rPr>
              <w:t>2.</w:t>
            </w:r>
          </w:p>
          <w:p w14:paraId="32D12887" w14:textId="7921E43C" w:rsidR="00364F36" w:rsidRDefault="00364F36" w:rsidP="002651AE">
            <w:pPr>
              <w:pStyle w:val="Body"/>
              <w:rPr>
                <w:lang w:eastAsia="en-AU"/>
              </w:rPr>
            </w:pPr>
          </w:p>
        </w:tc>
      </w:tr>
    </w:tbl>
    <w:p w14:paraId="0BB64710" w14:textId="2D1D693E" w:rsidR="00E57878" w:rsidRDefault="00E57878" w:rsidP="002651AE">
      <w:pPr>
        <w:pStyle w:val="Body"/>
        <w:rPr>
          <w:lang w:eastAsia="en-AU"/>
        </w:rPr>
      </w:pPr>
      <w:r>
        <w:rPr>
          <w:lang w:eastAsia="en-AU"/>
        </w:rPr>
        <w:t>Your individual work goals will go towards achieving the organisation’s goals. These goals have been taken into account with your job description and other further goals will be discussed and agreed with you supervisor.</w:t>
      </w:r>
    </w:p>
    <w:p w14:paraId="29572531" w14:textId="5307B3BA" w:rsidR="008E12F7" w:rsidRPr="008E12F7" w:rsidRDefault="008812E5" w:rsidP="008E12F7">
      <w:pPr>
        <w:pStyle w:val="Heading1"/>
        <w:rPr>
          <w:rFonts w:eastAsia="Calibri"/>
        </w:rPr>
      </w:pPr>
      <w:bookmarkStart w:id="18" w:name="_Toc468103695"/>
      <w:bookmarkStart w:id="19" w:name="_Toc5953411"/>
      <w:r>
        <w:rPr>
          <w:rFonts w:eastAsia="Calibri"/>
        </w:rPr>
        <w:t xml:space="preserve">1.5 </w:t>
      </w:r>
      <w:r w:rsidR="008E12F7" w:rsidRPr="008E12F7">
        <w:rPr>
          <w:rFonts w:eastAsia="Calibri"/>
        </w:rPr>
        <w:t>The people around you</w:t>
      </w:r>
      <w:bookmarkEnd w:id="18"/>
      <w:bookmarkEnd w:id="19"/>
    </w:p>
    <w:p w14:paraId="0F3A9947" w14:textId="77777777" w:rsidR="008E12F7" w:rsidRPr="008E12F7" w:rsidRDefault="008E12F7" w:rsidP="008E12F7">
      <w:pPr>
        <w:pStyle w:val="Heading2"/>
      </w:pPr>
      <w:bookmarkStart w:id="20" w:name="_Toc5953412"/>
      <w:r w:rsidRPr="008E12F7">
        <w:t>Your supervisor or manager</w:t>
      </w:r>
      <w:bookmarkEnd w:id="20"/>
    </w:p>
    <w:p w14:paraId="5616EF6A" w14:textId="77777777" w:rsidR="008E12F7" w:rsidRPr="008E12F7" w:rsidRDefault="008E12F7" w:rsidP="008E12F7">
      <w:pPr>
        <w:pStyle w:val="Body"/>
      </w:pPr>
      <w:r w:rsidRPr="008E12F7">
        <w:t>The person who is directly responsible for you at work is your ‘supervisor’, ‘manager,’ or in other words, your ‘boss’. Your supervisor is the person who gives you instructions and feedback on your performance. This may or may not be your ‘coach’ or ‘mentor’.</w:t>
      </w:r>
    </w:p>
    <w:p w14:paraId="48EB9F4E" w14:textId="6413E98A" w:rsidR="008E12F7" w:rsidRDefault="008E12F7" w:rsidP="008E12F7">
      <w:pPr>
        <w:pStyle w:val="Body"/>
      </w:pPr>
      <w:r w:rsidRPr="008E12F7">
        <w:t>Your supervisor should give you supportive supervision. He or she should make sure that you are given tasks or duties, that you understand your responsibilities, and that you are given the resources to do them.</w:t>
      </w:r>
    </w:p>
    <w:tbl>
      <w:tblPr>
        <w:tblW w:w="9072" w:type="dxa"/>
        <w:shd w:val="clear" w:color="auto" w:fill="E7E7D4"/>
        <w:tblLook w:val="0600" w:firstRow="0" w:lastRow="0" w:firstColumn="0" w:lastColumn="0" w:noHBand="1" w:noVBand="1"/>
      </w:tblPr>
      <w:tblGrid>
        <w:gridCol w:w="992"/>
        <w:gridCol w:w="8080"/>
      </w:tblGrid>
      <w:tr w:rsidR="009E22DA" w14:paraId="7A0DCDBA" w14:textId="77777777" w:rsidTr="00672EDD">
        <w:trPr>
          <w:trHeight w:val="659"/>
        </w:trPr>
        <w:tc>
          <w:tcPr>
            <w:tcW w:w="992" w:type="dxa"/>
            <w:shd w:val="clear" w:color="auto" w:fill="E7E7D4"/>
            <w:vAlign w:val="center"/>
          </w:tcPr>
          <w:p w14:paraId="296C45BB" w14:textId="77777777" w:rsidR="009E22DA" w:rsidRPr="009C3DED" w:rsidRDefault="009E22DA" w:rsidP="00672EDD">
            <w:pPr>
              <w:pStyle w:val="Body"/>
              <w:spacing w:after="0" w:line="240" w:lineRule="auto"/>
              <w:jc w:val="center"/>
            </w:pPr>
            <w:r>
              <w:rPr>
                <w:noProof/>
                <w:lang w:eastAsia="en-AU"/>
              </w:rPr>
              <w:drawing>
                <wp:inline distT="0" distB="0" distL="0" distR="0" wp14:anchorId="7E9A5C71" wp14:editId="02D94F45">
                  <wp:extent cx="365760" cy="357809"/>
                  <wp:effectExtent l="0" t="0" r="0" b="4445"/>
                  <wp:docPr id="8" name="Picture 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39BBF0B3" w14:textId="77777777" w:rsidR="009E22DA" w:rsidRPr="009C3DED" w:rsidRDefault="009E22DA" w:rsidP="00672EDD">
            <w:pPr>
              <w:pStyle w:val="Heading1"/>
              <w:spacing w:before="0"/>
            </w:pPr>
            <w:bookmarkStart w:id="21" w:name="_Toc5953413"/>
            <w:r w:rsidRPr="009C3DED">
              <w:t>Practice activity</w:t>
            </w:r>
            <w:bookmarkEnd w:id="21"/>
          </w:p>
        </w:tc>
      </w:tr>
    </w:tbl>
    <w:p w14:paraId="6AF33B48" w14:textId="547E7FA5" w:rsidR="00364F36" w:rsidRDefault="009E22DA" w:rsidP="008E12F7">
      <w:pPr>
        <w:pStyle w:val="Body"/>
      </w:pPr>
      <w:r>
        <w:t xml:space="preserve">Referring to the </w:t>
      </w:r>
      <w:hyperlink r:id="rId31" w:history="1">
        <w:r w:rsidRPr="009E22DA">
          <w:rPr>
            <w:rStyle w:val="Hyperlink"/>
          </w:rPr>
          <w:t>Plan2go’s organisational chart</w:t>
        </w:r>
      </w:hyperlink>
      <w:r>
        <w:t>, if you were employed as a Customer Contact Officer, who would your supervisor be?</w:t>
      </w:r>
    </w:p>
    <w:tbl>
      <w:tblPr>
        <w:tblStyle w:val="TableGridLight"/>
        <w:tblW w:w="0" w:type="auto"/>
        <w:tblLook w:val="04A0" w:firstRow="1" w:lastRow="0" w:firstColumn="1" w:lastColumn="0" w:noHBand="0" w:noVBand="1"/>
      </w:tblPr>
      <w:tblGrid>
        <w:gridCol w:w="2405"/>
        <w:gridCol w:w="6611"/>
      </w:tblGrid>
      <w:tr w:rsidR="00E40689" w14:paraId="08594357" w14:textId="77777777" w:rsidTr="00E40689">
        <w:tc>
          <w:tcPr>
            <w:tcW w:w="2405" w:type="dxa"/>
          </w:tcPr>
          <w:p w14:paraId="76881463" w14:textId="24AB14B0" w:rsidR="00E40689" w:rsidRDefault="00E40689" w:rsidP="009E22DA">
            <w:pPr>
              <w:pStyle w:val="Body"/>
              <w:tabs>
                <w:tab w:val="right" w:leader="underscore" w:pos="8931"/>
              </w:tabs>
            </w:pPr>
            <w:r>
              <w:t>Supervisor Name:</w:t>
            </w:r>
          </w:p>
        </w:tc>
        <w:tc>
          <w:tcPr>
            <w:tcW w:w="6611" w:type="dxa"/>
          </w:tcPr>
          <w:p w14:paraId="5D831213" w14:textId="77777777" w:rsidR="00E40689" w:rsidRDefault="00E40689" w:rsidP="009E22DA">
            <w:pPr>
              <w:pStyle w:val="Body"/>
              <w:tabs>
                <w:tab w:val="right" w:leader="underscore" w:pos="8931"/>
              </w:tabs>
            </w:pPr>
          </w:p>
        </w:tc>
      </w:tr>
    </w:tbl>
    <w:p w14:paraId="124B5F76" w14:textId="77777777" w:rsidR="008E12F7" w:rsidRPr="008E12F7" w:rsidRDefault="008E12F7" w:rsidP="008E12F7">
      <w:pPr>
        <w:pStyle w:val="Heading2"/>
      </w:pPr>
      <w:bookmarkStart w:id="22" w:name="_Toc5953414"/>
      <w:r w:rsidRPr="008E12F7">
        <w:t>Your mentor</w:t>
      </w:r>
      <w:bookmarkEnd w:id="22"/>
    </w:p>
    <w:p w14:paraId="7099E976" w14:textId="77777777" w:rsidR="008E12F7" w:rsidRPr="008E12F7" w:rsidRDefault="008E12F7" w:rsidP="008E12F7">
      <w:pPr>
        <w:pStyle w:val="Body"/>
      </w:pPr>
      <w:r w:rsidRPr="008E12F7">
        <w:t>Generally, when you begin work, someone with more experience in the organisation will be asked to ‘look after’ you or ‘show you around’ for a period of time. This person is known as a ‘coach’ or ‘mentor’ (even though they might not be called a ‘coach’ or ‘mentor’). Your mentor may be your supervisor or a work-mate.</w:t>
      </w:r>
    </w:p>
    <w:p w14:paraId="5B9E4B87" w14:textId="77777777" w:rsidR="008E12F7" w:rsidRPr="008E12F7" w:rsidRDefault="008E12F7" w:rsidP="008E12F7">
      <w:pPr>
        <w:pStyle w:val="Body"/>
      </w:pPr>
      <w:r w:rsidRPr="008E12F7">
        <w:t>It is important to pay attention to what your mentor shows you and to listen carefully to what he or she says. Your mentor and your work colleagues will react more positively to you if you show that you are interested in learning about your new job and workplace as quickly as possible.</w:t>
      </w:r>
    </w:p>
    <w:p w14:paraId="62C45707" w14:textId="77777777" w:rsidR="008E12F7" w:rsidRPr="008E12F7" w:rsidRDefault="008E12F7" w:rsidP="008E12F7">
      <w:pPr>
        <w:pStyle w:val="Body"/>
      </w:pPr>
      <w:r w:rsidRPr="008E12F7">
        <w:t xml:space="preserve">Remember that everyone has to start somewhere when they learn about a new job and a new workplace. The person who is now your mentor had a first day too. Don’t feel shy about taking notes which will help you remember things more easily, or about asking </w:t>
      </w:r>
      <w:r w:rsidRPr="008E12F7">
        <w:lastRenderedPageBreak/>
        <w:t>questions if you don’t understand or want something explained further, you will find that most people are helpful if you are polite and friendly when you ask questions.</w:t>
      </w:r>
    </w:p>
    <w:p w14:paraId="214B9158" w14:textId="77777777" w:rsidR="008E12F7" w:rsidRPr="008E12F7" w:rsidRDefault="008E12F7" w:rsidP="008E12F7">
      <w:pPr>
        <w:pStyle w:val="Body"/>
      </w:pPr>
      <w:r w:rsidRPr="008E12F7">
        <w:t>Sometimes, because the work is so familiar to your mentor, he or she will forget to tell you something. If you think something has not been explained fully, it’s a good idea to ask politely for more information.</w:t>
      </w:r>
    </w:p>
    <w:p w14:paraId="6B13A2BA" w14:textId="77777777" w:rsidR="008E12F7" w:rsidRPr="008E12F7" w:rsidRDefault="008E12F7" w:rsidP="008E12F7">
      <w:pPr>
        <w:pStyle w:val="Body"/>
      </w:pPr>
      <w:r w:rsidRPr="008E12F7">
        <w:t>You may find that after you have been doing your job for a while, you have questions that require more detailed information than you were given in your first few days. Also, if you are not sure how to do something further along the track, you can go back and ask to have it explained again.</w:t>
      </w:r>
    </w:p>
    <w:p w14:paraId="6B569787" w14:textId="70EB5003" w:rsidR="008E12F7" w:rsidRDefault="008E12F7" w:rsidP="008E12F7">
      <w:pPr>
        <w:pStyle w:val="Body"/>
      </w:pPr>
      <w:r w:rsidRPr="008E12F7">
        <w:t>Make the most of having a mentor – someone who can help you through your early days. Remember, too, that your mentor is helping you, so you should take the time to thank him or her regularly.</w:t>
      </w:r>
    </w:p>
    <w:p w14:paraId="0E69737C" w14:textId="56EF37EE" w:rsidR="009E22DA" w:rsidRPr="008E12F7" w:rsidRDefault="009E22DA" w:rsidP="008E12F7">
      <w:pPr>
        <w:pStyle w:val="Body"/>
      </w:pPr>
      <w:r>
        <w:t xml:space="preserve">At </w:t>
      </w:r>
      <w:hyperlink r:id="rId32" w:history="1">
        <w:r w:rsidRPr="009E22DA">
          <w:rPr>
            <w:rStyle w:val="Hyperlink"/>
          </w:rPr>
          <w:t>Plan2go</w:t>
        </w:r>
      </w:hyperlink>
      <w:r>
        <w:t>, Brett Ainslie and Marcus Santorio are employed as Admin Cadets in the Cabin Crew department. More experience staff such as the Admin Officers (Bill Wyborn, Justin Hart and Sam Coombie) could act as mentors to Brett and Marcus.</w:t>
      </w:r>
    </w:p>
    <w:p w14:paraId="74000DDA" w14:textId="77777777" w:rsidR="008E12F7" w:rsidRPr="008E12F7" w:rsidRDefault="008E12F7" w:rsidP="008E12F7">
      <w:pPr>
        <w:pStyle w:val="Heading2"/>
      </w:pPr>
      <w:bookmarkStart w:id="23" w:name="_Toc5953415"/>
      <w:r w:rsidRPr="008E12F7">
        <w:t>Your colleagues or peers</w:t>
      </w:r>
      <w:bookmarkEnd w:id="23"/>
    </w:p>
    <w:p w14:paraId="41204F1E" w14:textId="4E451100" w:rsidR="008E12F7" w:rsidRDefault="008E12F7" w:rsidP="008E12F7">
      <w:pPr>
        <w:pStyle w:val="Body"/>
      </w:pPr>
      <w:r w:rsidRPr="008E12F7">
        <w:t xml:space="preserve">The people who work with you are your colleagues, peers or workmates. </w:t>
      </w:r>
      <w:r w:rsidR="009E22DA">
        <w:t xml:space="preserve">They could be part of your work team or work in difference departments. </w:t>
      </w:r>
      <w:r w:rsidRPr="008E12F7">
        <w:t>You can learn from watching your colleagues and you should also feel free to ask them questions.</w:t>
      </w:r>
    </w:p>
    <w:tbl>
      <w:tblPr>
        <w:tblW w:w="9072" w:type="dxa"/>
        <w:shd w:val="clear" w:color="auto" w:fill="E7E7D4"/>
        <w:tblLook w:val="0600" w:firstRow="0" w:lastRow="0" w:firstColumn="0" w:lastColumn="0" w:noHBand="1" w:noVBand="1"/>
      </w:tblPr>
      <w:tblGrid>
        <w:gridCol w:w="992"/>
        <w:gridCol w:w="8080"/>
      </w:tblGrid>
      <w:tr w:rsidR="009E22DA" w14:paraId="538D49B3" w14:textId="77777777" w:rsidTr="00672EDD">
        <w:trPr>
          <w:trHeight w:val="659"/>
        </w:trPr>
        <w:tc>
          <w:tcPr>
            <w:tcW w:w="992" w:type="dxa"/>
            <w:shd w:val="clear" w:color="auto" w:fill="E7E7D4"/>
            <w:vAlign w:val="center"/>
          </w:tcPr>
          <w:p w14:paraId="0BEDF8AF" w14:textId="77777777" w:rsidR="009E22DA" w:rsidRPr="009C3DED" w:rsidRDefault="009E22DA" w:rsidP="00672EDD">
            <w:pPr>
              <w:pStyle w:val="Body"/>
              <w:spacing w:after="0" w:line="240" w:lineRule="auto"/>
              <w:jc w:val="center"/>
            </w:pPr>
            <w:r>
              <w:rPr>
                <w:noProof/>
                <w:lang w:eastAsia="en-AU"/>
              </w:rPr>
              <w:drawing>
                <wp:inline distT="0" distB="0" distL="0" distR="0" wp14:anchorId="21669475" wp14:editId="775A0599">
                  <wp:extent cx="365760" cy="357809"/>
                  <wp:effectExtent l="0" t="0" r="0" b="4445"/>
                  <wp:docPr id="9" name="Picture 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4369F949" w14:textId="77777777" w:rsidR="009E22DA" w:rsidRPr="009C3DED" w:rsidRDefault="009E22DA" w:rsidP="00672EDD">
            <w:pPr>
              <w:pStyle w:val="Heading1"/>
              <w:spacing w:before="0"/>
            </w:pPr>
            <w:bookmarkStart w:id="24" w:name="_Toc5953416"/>
            <w:r w:rsidRPr="009C3DED">
              <w:t>Practice activity</w:t>
            </w:r>
            <w:bookmarkEnd w:id="24"/>
          </w:p>
        </w:tc>
      </w:tr>
    </w:tbl>
    <w:p w14:paraId="6E512C3F" w14:textId="5F58792E" w:rsidR="009E22DA" w:rsidRDefault="009E22DA" w:rsidP="009E22DA">
      <w:pPr>
        <w:pStyle w:val="Body"/>
      </w:pPr>
      <w:r>
        <w:t xml:space="preserve">Referring to the </w:t>
      </w:r>
      <w:hyperlink r:id="rId33" w:history="1">
        <w:r w:rsidRPr="009E22DA">
          <w:rPr>
            <w:rStyle w:val="Hyperlink"/>
          </w:rPr>
          <w:t>Plan2go’s organisational chart</w:t>
        </w:r>
      </w:hyperlink>
      <w:r>
        <w:t>, if you were employed in the People &amp; Culture department, who would your colleagues be in your team?</w:t>
      </w:r>
    </w:p>
    <w:tbl>
      <w:tblPr>
        <w:tblStyle w:val="TableGridLight"/>
        <w:tblW w:w="0" w:type="auto"/>
        <w:tblLook w:val="04A0" w:firstRow="1" w:lastRow="0" w:firstColumn="1" w:lastColumn="0" w:noHBand="0" w:noVBand="1"/>
      </w:tblPr>
      <w:tblGrid>
        <w:gridCol w:w="9016"/>
      </w:tblGrid>
      <w:tr w:rsidR="00E40689" w14:paraId="0F92FB68" w14:textId="77777777" w:rsidTr="00E40689">
        <w:tc>
          <w:tcPr>
            <w:tcW w:w="9016" w:type="dxa"/>
          </w:tcPr>
          <w:p w14:paraId="2A4AB874" w14:textId="1B3802B6" w:rsidR="00E40689" w:rsidRDefault="00E40689" w:rsidP="009E22DA">
            <w:pPr>
              <w:pStyle w:val="Body"/>
            </w:pPr>
            <w:r>
              <w:t>1.</w:t>
            </w:r>
          </w:p>
        </w:tc>
      </w:tr>
      <w:tr w:rsidR="00E40689" w14:paraId="2B1CDFD0" w14:textId="77777777" w:rsidTr="00E40689">
        <w:tc>
          <w:tcPr>
            <w:tcW w:w="9016" w:type="dxa"/>
          </w:tcPr>
          <w:p w14:paraId="14C38047" w14:textId="29A22806" w:rsidR="00E40689" w:rsidRDefault="00E40689" w:rsidP="009E22DA">
            <w:pPr>
              <w:pStyle w:val="Body"/>
            </w:pPr>
            <w:r>
              <w:t>2.</w:t>
            </w:r>
          </w:p>
        </w:tc>
      </w:tr>
      <w:tr w:rsidR="00E40689" w14:paraId="0B3DAA97" w14:textId="77777777" w:rsidTr="00E40689">
        <w:tc>
          <w:tcPr>
            <w:tcW w:w="9016" w:type="dxa"/>
          </w:tcPr>
          <w:p w14:paraId="0DC2F500" w14:textId="45787EF1" w:rsidR="00E40689" w:rsidRDefault="00E40689" w:rsidP="009E22DA">
            <w:pPr>
              <w:pStyle w:val="Body"/>
            </w:pPr>
            <w:r>
              <w:t>3.</w:t>
            </w:r>
          </w:p>
        </w:tc>
      </w:tr>
      <w:tr w:rsidR="00E40689" w14:paraId="643CB918" w14:textId="77777777" w:rsidTr="00E40689">
        <w:tc>
          <w:tcPr>
            <w:tcW w:w="9016" w:type="dxa"/>
          </w:tcPr>
          <w:p w14:paraId="57C60F10" w14:textId="4123014E" w:rsidR="00E40689" w:rsidRDefault="00E40689" w:rsidP="009E22DA">
            <w:pPr>
              <w:pStyle w:val="Body"/>
            </w:pPr>
            <w:r>
              <w:t>4.</w:t>
            </w:r>
          </w:p>
        </w:tc>
      </w:tr>
      <w:tr w:rsidR="00E40689" w14:paraId="72A2AF97" w14:textId="77777777" w:rsidTr="00E40689">
        <w:tc>
          <w:tcPr>
            <w:tcW w:w="9016" w:type="dxa"/>
          </w:tcPr>
          <w:p w14:paraId="0895B739" w14:textId="24D4AC5B" w:rsidR="00E40689" w:rsidRDefault="00E40689" w:rsidP="009E22DA">
            <w:pPr>
              <w:pStyle w:val="Body"/>
            </w:pPr>
            <w:r>
              <w:t>5.</w:t>
            </w:r>
          </w:p>
        </w:tc>
      </w:tr>
      <w:tr w:rsidR="00E40689" w14:paraId="6C2BB3EB" w14:textId="77777777" w:rsidTr="00E40689">
        <w:tc>
          <w:tcPr>
            <w:tcW w:w="9016" w:type="dxa"/>
          </w:tcPr>
          <w:p w14:paraId="6637224C" w14:textId="1E59FC89" w:rsidR="00E40689" w:rsidRDefault="00E40689" w:rsidP="009E22DA">
            <w:pPr>
              <w:pStyle w:val="Body"/>
            </w:pPr>
            <w:r>
              <w:t>6.</w:t>
            </w:r>
          </w:p>
        </w:tc>
      </w:tr>
    </w:tbl>
    <w:p w14:paraId="255DD3C0" w14:textId="77777777" w:rsidR="00F14A46" w:rsidRDefault="00F14A46" w:rsidP="008E12F7">
      <w:pPr>
        <w:pStyle w:val="Heading2"/>
      </w:pPr>
      <w:bookmarkStart w:id="25" w:name="_Toc5953417"/>
    </w:p>
    <w:p w14:paraId="2DE3B0D3" w14:textId="77777777" w:rsidR="00F14A46" w:rsidRDefault="00F14A46" w:rsidP="00F14A46">
      <w:pPr>
        <w:rPr>
          <w:rFonts w:eastAsia="Times New Roman" w:cstheme="minorHAnsi"/>
          <w:noProof/>
          <w:color w:val="464748"/>
          <w:kern w:val="22"/>
          <w:sz w:val="36"/>
          <w:szCs w:val="36"/>
          <w:lang w:eastAsia="en-AU"/>
        </w:rPr>
      </w:pPr>
      <w:r>
        <w:br w:type="page"/>
      </w:r>
    </w:p>
    <w:p w14:paraId="0F881389" w14:textId="1B913D27" w:rsidR="008E12F7" w:rsidRPr="008E12F7" w:rsidRDefault="008E12F7" w:rsidP="008E12F7">
      <w:pPr>
        <w:pStyle w:val="Heading2"/>
      </w:pPr>
      <w:r w:rsidRPr="008E12F7">
        <w:lastRenderedPageBreak/>
        <w:t>Others in the organisation</w:t>
      </w:r>
      <w:bookmarkEnd w:id="25"/>
    </w:p>
    <w:p w14:paraId="726215E1" w14:textId="77777777" w:rsidR="008E12F7" w:rsidRPr="008E12F7" w:rsidRDefault="008E12F7" w:rsidP="008E12F7">
      <w:pPr>
        <w:pStyle w:val="Body"/>
      </w:pPr>
      <w:r w:rsidRPr="008E12F7">
        <w:t>In some large organisations, there may be staff members who have roles that involve special knowledge. For example, there may be:</w:t>
      </w:r>
    </w:p>
    <w:p w14:paraId="37EE51E6" w14:textId="77777777" w:rsidR="008E12F7" w:rsidRPr="008E12F7" w:rsidRDefault="008E12F7" w:rsidP="00821A23">
      <w:pPr>
        <w:pStyle w:val="Body"/>
        <w:numPr>
          <w:ilvl w:val="0"/>
          <w:numId w:val="12"/>
        </w:numPr>
      </w:pPr>
      <w:r w:rsidRPr="008E12F7">
        <w:t>Fire officers, who know about the procedures to be followed when a fire starts</w:t>
      </w:r>
    </w:p>
    <w:p w14:paraId="4CC8B374" w14:textId="77777777" w:rsidR="008E12F7" w:rsidRPr="008E12F7" w:rsidRDefault="008E12F7" w:rsidP="00821A23">
      <w:pPr>
        <w:pStyle w:val="Body"/>
        <w:numPr>
          <w:ilvl w:val="0"/>
          <w:numId w:val="12"/>
        </w:numPr>
      </w:pPr>
      <w:r w:rsidRPr="008E12F7">
        <w:t>IT (Information Technology) personnel, who look after the company’s computer system</w:t>
      </w:r>
    </w:p>
    <w:p w14:paraId="48AD9529" w14:textId="3CB6D79A" w:rsidR="00E30309" w:rsidRDefault="008E12F7" w:rsidP="00821A23">
      <w:pPr>
        <w:pStyle w:val="Body"/>
        <w:numPr>
          <w:ilvl w:val="0"/>
          <w:numId w:val="12"/>
        </w:numPr>
      </w:pPr>
      <w:r w:rsidRPr="008E12F7">
        <w:t>First aid officers, who have been trained to deal with minor injuries and ailments</w:t>
      </w:r>
      <w:r>
        <w:t>.</w:t>
      </w:r>
    </w:p>
    <w:p w14:paraId="04F0166B" w14:textId="4877E40B" w:rsidR="008E12F7" w:rsidRDefault="008812E5" w:rsidP="008E12F7">
      <w:pPr>
        <w:pStyle w:val="Heading1"/>
      </w:pPr>
      <w:bookmarkStart w:id="26" w:name="_Toc5953418"/>
      <w:r>
        <w:t xml:space="preserve">1.6 </w:t>
      </w:r>
      <w:r w:rsidR="008E12F7">
        <w:t>Take notes</w:t>
      </w:r>
      <w:bookmarkEnd w:id="26"/>
    </w:p>
    <w:p w14:paraId="0998AE36" w14:textId="6C10D042" w:rsidR="008E12F7" w:rsidRDefault="000255D0" w:rsidP="008E12F7">
      <w:pPr>
        <w:pStyle w:val="Body"/>
      </w:pPr>
      <w:r>
        <w:t>You will</w:t>
      </w:r>
      <w:r w:rsidR="008E12F7">
        <w:t xml:space="preserve"> find that it’s best to take notes when you are given new information because:</w:t>
      </w:r>
    </w:p>
    <w:p w14:paraId="41600EF4" w14:textId="31C54585" w:rsidR="008E12F7" w:rsidRDefault="008E12F7" w:rsidP="00821A23">
      <w:pPr>
        <w:pStyle w:val="Body"/>
        <w:numPr>
          <w:ilvl w:val="0"/>
          <w:numId w:val="13"/>
        </w:numPr>
      </w:pPr>
      <w:r>
        <w:t>It helps prevent information overload, when you try to keep too much in your head</w:t>
      </w:r>
    </w:p>
    <w:p w14:paraId="1D2A8F78" w14:textId="2093F76B" w:rsidR="008E12F7" w:rsidRDefault="008E12F7" w:rsidP="00821A23">
      <w:pPr>
        <w:pStyle w:val="Body"/>
        <w:numPr>
          <w:ilvl w:val="0"/>
          <w:numId w:val="13"/>
        </w:numPr>
      </w:pPr>
      <w:r>
        <w:t>It means you don’t have to rely on your memory</w:t>
      </w:r>
    </w:p>
    <w:p w14:paraId="04CEA67F" w14:textId="16360B55" w:rsidR="008E12F7" w:rsidRDefault="008E12F7" w:rsidP="00821A23">
      <w:pPr>
        <w:pStyle w:val="Body"/>
        <w:numPr>
          <w:ilvl w:val="0"/>
          <w:numId w:val="13"/>
        </w:numPr>
      </w:pPr>
      <w:r>
        <w:t>It saves you asking questions over and over again unnecessarily</w:t>
      </w:r>
    </w:p>
    <w:p w14:paraId="06D5F696" w14:textId="4A90AE3F" w:rsidR="008E12F7" w:rsidRDefault="008E12F7" w:rsidP="00821A23">
      <w:pPr>
        <w:pStyle w:val="Body"/>
        <w:numPr>
          <w:ilvl w:val="0"/>
          <w:numId w:val="13"/>
        </w:numPr>
      </w:pPr>
      <w:r>
        <w:t>By reading the notes later it gives you a chance to revise what you have learnt.</w:t>
      </w:r>
    </w:p>
    <w:p w14:paraId="6F57FBFE" w14:textId="124A936D" w:rsidR="00672EDD" w:rsidRPr="00E30309" w:rsidRDefault="000255D0" w:rsidP="008E12F7">
      <w:pPr>
        <w:pStyle w:val="Body"/>
      </w:pPr>
      <w:r>
        <w:t xml:space="preserve">So don’t be afraid to carry around a notebook to jot down information as you need so you can refer to it later, if required. </w:t>
      </w:r>
      <w:r w:rsidR="008E12F7">
        <w:t>If you are not sure that you have completely understood, or you think you may have forgotten what you have been told, it is important that you keep asking questions until you feel sure about what you are required to do.</w:t>
      </w:r>
    </w:p>
    <w:p w14:paraId="1ADCE4D1" w14:textId="1EABFC33" w:rsidR="00E57878" w:rsidRPr="008757D8" w:rsidRDefault="008812E5" w:rsidP="00E57878">
      <w:pPr>
        <w:pStyle w:val="Heading1"/>
      </w:pPr>
      <w:bookmarkStart w:id="27" w:name="_Toc468103705"/>
      <w:bookmarkStart w:id="28" w:name="_Toc5953419"/>
      <w:r>
        <w:t xml:space="preserve">1.7 </w:t>
      </w:r>
      <w:r w:rsidR="00E57878" w:rsidRPr="008757D8">
        <w:t>Goals and objectives</w:t>
      </w:r>
      <w:bookmarkEnd w:id="27"/>
      <w:bookmarkEnd w:id="28"/>
    </w:p>
    <w:p w14:paraId="2742D7AE" w14:textId="77777777" w:rsidR="00E57878" w:rsidRPr="008757D8" w:rsidRDefault="00E57878" w:rsidP="00E57878">
      <w:pPr>
        <w:pStyle w:val="Body"/>
      </w:pPr>
      <w:r w:rsidRPr="008757D8">
        <w:t>Goals and objectives keep you headed in the right direction by helping you focus on what’s important and to avoid distractions. Reaching your goals or targets will give you a sense of achievement and confidence in your work.</w:t>
      </w:r>
    </w:p>
    <w:p w14:paraId="4A58F910" w14:textId="77777777" w:rsidR="00E57878" w:rsidRPr="008757D8" w:rsidRDefault="00E57878" w:rsidP="00E57878">
      <w:pPr>
        <w:pStyle w:val="Body"/>
      </w:pPr>
      <w:r w:rsidRPr="008757D8">
        <w:t>It is important to be clear about what your objectives are, and to keep them up to date. In developing objectives it helps to consult and seek opinions or input from those who have an interest or involvement in what you are doing, such as your supervisor. If you are working on task with people, it is necessary to reach some agreement about how they should be done.</w:t>
      </w:r>
    </w:p>
    <w:p w14:paraId="5257C642" w14:textId="77777777" w:rsidR="00E57878" w:rsidRPr="008757D8" w:rsidRDefault="00E57878" w:rsidP="00E57878">
      <w:pPr>
        <w:pStyle w:val="Body"/>
      </w:pPr>
      <w:r w:rsidRPr="008757D8">
        <w:t>Make sure that your goals and objectives don’t conflict with those of your supervisor or colleagues. Also make sure that your goals don’t conflict with each other – you don’t want one goal preventing you from achieving another! Write them down because you’ll find that it helps to clarify them.</w:t>
      </w:r>
    </w:p>
    <w:p w14:paraId="0C5DBDF4" w14:textId="39C77B0D" w:rsidR="00E57878" w:rsidRPr="008757D8" w:rsidRDefault="00E57878" w:rsidP="00E57878">
      <w:pPr>
        <w:pStyle w:val="Heading2"/>
      </w:pPr>
      <w:bookmarkStart w:id="29" w:name="_Toc5953420"/>
      <w:r w:rsidRPr="008757D8">
        <w:lastRenderedPageBreak/>
        <w:t>Setting goals</w:t>
      </w:r>
      <w:bookmarkEnd w:id="29"/>
    </w:p>
    <w:p w14:paraId="034CE34E" w14:textId="39B27D50" w:rsidR="00E57878" w:rsidRPr="008757D8" w:rsidRDefault="00E57878" w:rsidP="00E57878">
      <w:pPr>
        <w:pStyle w:val="Body"/>
      </w:pPr>
      <w:r w:rsidRPr="008757D8">
        <w:t>In setting goals you should follow the ‘</w:t>
      </w:r>
      <w:r>
        <w:t>SMART</w:t>
      </w:r>
      <w:r w:rsidR="003D270F">
        <w:t>’ princip</w:t>
      </w:r>
      <w:r w:rsidRPr="008757D8">
        <w:t>l</w:t>
      </w:r>
      <w:r w:rsidR="003D270F">
        <w:t>e</w:t>
      </w:r>
      <w:r w:rsidRPr="008757D8">
        <w:t xml:space="preserve">. You can apply it to your personal goals as well. </w:t>
      </w:r>
      <w:r w:rsidR="003D270F">
        <w:t>The SMART principle is made up of five attributes</w:t>
      </w:r>
      <w:r w:rsidRPr="008757D8">
        <w:t>:</w:t>
      </w:r>
    </w:p>
    <w:p w14:paraId="053E81F4" w14:textId="77777777" w:rsidR="00B54D8B" w:rsidRDefault="003D270F" w:rsidP="00B54D8B">
      <w:pPr>
        <w:pStyle w:val="Heading2"/>
        <w:keepNext/>
      </w:pPr>
      <w:bookmarkStart w:id="30" w:name="_Toc5953421"/>
      <w:r>
        <w:drawing>
          <wp:inline distT="0" distB="0" distL="0" distR="0" wp14:anchorId="5A43451E" wp14:editId="5FAB3232">
            <wp:extent cx="5486400" cy="5734050"/>
            <wp:effectExtent l="0" t="38100" r="19050" b="19050"/>
            <wp:docPr id="16"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bookmarkEnd w:id="30"/>
    </w:p>
    <w:p w14:paraId="47C01CC7" w14:textId="45E5AD14" w:rsidR="003D270F" w:rsidRDefault="00B54D8B" w:rsidP="00B54D8B">
      <w:pPr>
        <w:pStyle w:val="Caption"/>
      </w:pPr>
      <w:r>
        <w:t xml:space="preserve">Figure </w:t>
      </w:r>
      <w:r w:rsidR="008535A7">
        <w:rPr>
          <w:noProof/>
        </w:rPr>
        <w:fldChar w:fldCharType="begin"/>
      </w:r>
      <w:r w:rsidR="008535A7">
        <w:rPr>
          <w:noProof/>
        </w:rPr>
        <w:instrText xml:space="preserve"> SEQ Figure \* ARABIC </w:instrText>
      </w:r>
      <w:r w:rsidR="008535A7">
        <w:rPr>
          <w:noProof/>
        </w:rPr>
        <w:fldChar w:fldCharType="separate"/>
      </w:r>
      <w:r>
        <w:rPr>
          <w:noProof/>
        </w:rPr>
        <w:t>2</w:t>
      </w:r>
      <w:r w:rsidR="008535A7">
        <w:rPr>
          <w:noProof/>
        </w:rPr>
        <w:fldChar w:fldCharType="end"/>
      </w:r>
      <w:r>
        <w:t xml:space="preserve"> SMART goal setting</w:t>
      </w:r>
    </w:p>
    <w:p w14:paraId="39D617FC" w14:textId="1C41D13C" w:rsidR="00276DBA" w:rsidRDefault="00276DBA" w:rsidP="00276DBA">
      <w:pPr>
        <w:pStyle w:val="Heading4"/>
      </w:pPr>
      <w:r>
        <w:t>Example</w:t>
      </w:r>
    </w:p>
    <w:p w14:paraId="2404BB92" w14:textId="7BE8941F" w:rsidR="00276DBA" w:rsidRDefault="00276DBA" w:rsidP="00276DBA">
      <w:pPr>
        <w:rPr>
          <w:lang w:eastAsia="en-AU"/>
        </w:rPr>
      </w:pPr>
      <w:r>
        <w:rPr>
          <w:lang w:eastAsia="en-AU"/>
        </w:rPr>
        <w:t>A poorly written goal would be:</w:t>
      </w:r>
    </w:p>
    <w:p w14:paraId="24876DE3" w14:textId="2DF8A402" w:rsidR="00276DBA" w:rsidRPr="00FC27BD" w:rsidRDefault="008535A7" w:rsidP="00276DBA">
      <w:pPr>
        <w:rPr>
          <w:rStyle w:val="Emphasis"/>
        </w:rPr>
      </w:pPr>
      <w:r>
        <w:rPr>
          <w:rStyle w:val="Emphasis"/>
        </w:rPr>
        <w:t>Increase our profit</w:t>
      </w:r>
      <w:r w:rsidR="00FC27BD" w:rsidRPr="00FC27BD">
        <w:rPr>
          <w:rStyle w:val="Emphasis"/>
        </w:rPr>
        <w:t>.</w:t>
      </w:r>
    </w:p>
    <w:p w14:paraId="4EF6B202" w14:textId="1B61743B" w:rsidR="00FC27BD" w:rsidRDefault="00FC27BD" w:rsidP="00276DBA">
      <w:pPr>
        <w:rPr>
          <w:lang w:eastAsia="en-AU"/>
        </w:rPr>
      </w:pPr>
      <w:r>
        <w:rPr>
          <w:lang w:eastAsia="en-AU"/>
        </w:rPr>
        <w:t>A SMART goal would be:</w:t>
      </w:r>
    </w:p>
    <w:p w14:paraId="0A940422" w14:textId="5019476A" w:rsidR="00276DBA" w:rsidRPr="00945967" w:rsidRDefault="008535A7" w:rsidP="00276DBA">
      <w:pPr>
        <w:rPr>
          <w:i/>
          <w:lang w:eastAsia="en-AU"/>
        </w:rPr>
      </w:pPr>
      <w:r w:rsidRPr="00945967">
        <w:rPr>
          <w:i/>
          <w:lang w:eastAsia="en-AU"/>
        </w:rPr>
        <w:t>We will increase our profit by 25%</w:t>
      </w:r>
      <w:r w:rsidR="00945967" w:rsidRPr="00945967">
        <w:rPr>
          <w:i/>
          <w:lang w:eastAsia="en-AU"/>
        </w:rPr>
        <w:t xml:space="preserve"> by the end of 2019</w:t>
      </w:r>
      <w:r w:rsidR="00FC27BD" w:rsidRPr="00945967">
        <w:rPr>
          <w:i/>
          <w:lang w:eastAsia="en-AU"/>
        </w:rPr>
        <w:t>.</w:t>
      </w:r>
    </w:p>
    <w:tbl>
      <w:tblPr>
        <w:tblW w:w="9072" w:type="dxa"/>
        <w:shd w:val="clear" w:color="auto" w:fill="E7E7D4"/>
        <w:tblLook w:val="0600" w:firstRow="0" w:lastRow="0" w:firstColumn="0" w:lastColumn="0" w:noHBand="1" w:noVBand="1"/>
      </w:tblPr>
      <w:tblGrid>
        <w:gridCol w:w="992"/>
        <w:gridCol w:w="8080"/>
      </w:tblGrid>
      <w:tr w:rsidR="00945967" w14:paraId="74E8EA6F" w14:textId="77777777" w:rsidTr="00105BE0">
        <w:trPr>
          <w:trHeight w:val="659"/>
        </w:trPr>
        <w:tc>
          <w:tcPr>
            <w:tcW w:w="992" w:type="dxa"/>
            <w:shd w:val="clear" w:color="auto" w:fill="E7E7D4"/>
            <w:vAlign w:val="center"/>
          </w:tcPr>
          <w:p w14:paraId="2FA3C37E" w14:textId="77777777" w:rsidR="00945967" w:rsidRPr="009C3DED" w:rsidRDefault="00945967" w:rsidP="00105BE0">
            <w:pPr>
              <w:pStyle w:val="Body"/>
              <w:spacing w:after="0" w:line="240" w:lineRule="auto"/>
              <w:jc w:val="center"/>
            </w:pPr>
            <w:r>
              <w:rPr>
                <w:noProof/>
                <w:lang w:eastAsia="en-AU"/>
              </w:rPr>
              <w:lastRenderedPageBreak/>
              <w:drawing>
                <wp:inline distT="0" distB="0" distL="0" distR="0" wp14:anchorId="31BAB38C" wp14:editId="6286C059">
                  <wp:extent cx="365760" cy="357809"/>
                  <wp:effectExtent l="0" t="0" r="0" b="4445"/>
                  <wp:docPr id="3" name="Picture 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388F84DD" w14:textId="77777777" w:rsidR="00945967" w:rsidRPr="009C3DED" w:rsidRDefault="00945967" w:rsidP="00105BE0">
            <w:pPr>
              <w:pStyle w:val="Heading1"/>
              <w:spacing w:before="0"/>
            </w:pPr>
            <w:bookmarkStart w:id="31" w:name="_Toc5953422"/>
            <w:r w:rsidRPr="009C3DED">
              <w:t>Practice activity</w:t>
            </w:r>
            <w:bookmarkEnd w:id="31"/>
          </w:p>
        </w:tc>
      </w:tr>
    </w:tbl>
    <w:p w14:paraId="7F3E3A33" w14:textId="77777777" w:rsidR="00216ADE" w:rsidRDefault="00945967" w:rsidP="00945967">
      <w:pPr>
        <w:pStyle w:val="Body"/>
      </w:pPr>
      <w:r>
        <w:t>Let’</w:t>
      </w:r>
      <w:r w:rsidR="00216ADE">
        <w:t xml:space="preserve">s have a practice at writing </w:t>
      </w:r>
      <w:r>
        <w:t>SMART goal</w:t>
      </w:r>
      <w:r w:rsidR="00216ADE">
        <w:t xml:space="preserve">s. </w:t>
      </w:r>
    </w:p>
    <w:p w14:paraId="24193493" w14:textId="3A76EBBB" w:rsidR="00945967" w:rsidRDefault="00216ADE" w:rsidP="00216ADE">
      <w:pPr>
        <w:pStyle w:val="Body"/>
        <w:numPr>
          <w:ilvl w:val="0"/>
          <w:numId w:val="57"/>
        </w:numPr>
      </w:pPr>
      <w:r>
        <w:t>Rewrite the goal below so it follows the SMART principles.</w:t>
      </w:r>
    </w:p>
    <w:p w14:paraId="206B989A" w14:textId="1DD00919" w:rsidR="00216ADE" w:rsidRDefault="00216ADE" w:rsidP="00216ADE">
      <w:pPr>
        <w:pStyle w:val="Caption"/>
        <w:keepNext/>
      </w:pPr>
      <w:r>
        <w:t xml:space="preserve">Table </w:t>
      </w:r>
      <w:r w:rsidR="00105BE0">
        <w:rPr>
          <w:noProof/>
        </w:rPr>
        <w:fldChar w:fldCharType="begin"/>
      </w:r>
      <w:r w:rsidR="00105BE0">
        <w:rPr>
          <w:noProof/>
        </w:rPr>
        <w:instrText xml:space="preserve"> SEQ Table \* ARABIC </w:instrText>
      </w:r>
      <w:r w:rsidR="00105BE0">
        <w:rPr>
          <w:noProof/>
        </w:rPr>
        <w:fldChar w:fldCharType="separate"/>
      </w:r>
      <w:r>
        <w:rPr>
          <w:noProof/>
        </w:rPr>
        <w:t>3</w:t>
      </w:r>
      <w:r w:rsidR="00105BE0">
        <w:rPr>
          <w:noProof/>
        </w:rPr>
        <w:fldChar w:fldCharType="end"/>
      </w:r>
      <w:r>
        <w:t xml:space="preserve"> SMART goals activity</w:t>
      </w:r>
    </w:p>
    <w:tbl>
      <w:tblPr>
        <w:tblStyle w:val="TableGrid"/>
        <w:tblW w:w="0" w:type="auto"/>
        <w:tblLook w:val="04A0" w:firstRow="1" w:lastRow="0" w:firstColumn="1" w:lastColumn="0" w:noHBand="0" w:noVBand="1"/>
      </w:tblPr>
      <w:tblGrid>
        <w:gridCol w:w="3539"/>
        <w:gridCol w:w="5477"/>
      </w:tblGrid>
      <w:tr w:rsidR="00216ADE" w14:paraId="10A4DE43" w14:textId="77777777" w:rsidTr="00F14A46">
        <w:trPr>
          <w:cnfStyle w:val="100000000000" w:firstRow="1" w:lastRow="0" w:firstColumn="0" w:lastColumn="0" w:oddVBand="0" w:evenVBand="0" w:oddHBand="0" w:evenHBand="0" w:firstRowFirstColumn="0" w:firstRowLastColumn="0" w:lastRowFirstColumn="0" w:lastRowLastColumn="0"/>
        </w:trPr>
        <w:tc>
          <w:tcPr>
            <w:tcW w:w="3539" w:type="dxa"/>
          </w:tcPr>
          <w:p w14:paraId="706FE6A5" w14:textId="56D36C22" w:rsidR="00216ADE" w:rsidRDefault="00216ADE" w:rsidP="00945967">
            <w:pPr>
              <w:pStyle w:val="Body"/>
            </w:pPr>
            <w:r>
              <w:t>Goal</w:t>
            </w:r>
          </w:p>
        </w:tc>
        <w:tc>
          <w:tcPr>
            <w:tcW w:w="5477" w:type="dxa"/>
          </w:tcPr>
          <w:p w14:paraId="0FF04C1E" w14:textId="2248D826" w:rsidR="00216ADE" w:rsidRDefault="00216ADE" w:rsidP="00945967">
            <w:pPr>
              <w:pStyle w:val="Body"/>
            </w:pPr>
            <w:r>
              <w:t>SMART goal</w:t>
            </w:r>
          </w:p>
        </w:tc>
      </w:tr>
      <w:tr w:rsidR="00216ADE" w14:paraId="3EF2AE76" w14:textId="77777777" w:rsidTr="00F14A46">
        <w:tc>
          <w:tcPr>
            <w:tcW w:w="3539" w:type="dxa"/>
          </w:tcPr>
          <w:p w14:paraId="1FEF6F22" w14:textId="30B19D08" w:rsidR="00216ADE" w:rsidRDefault="00216ADE" w:rsidP="00216ADE">
            <w:pPr>
              <w:pStyle w:val="Body"/>
            </w:pPr>
            <w:r>
              <w:t xml:space="preserve">Answer customers’ phone </w:t>
            </w:r>
            <w:r w:rsidR="00F14A46">
              <w:t xml:space="preserve">call </w:t>
            </w:r>
            <w:r>
              <w:t>quickly</w:t>
            </w:r>
          </w:p>
        </w:tc>
        <w:tc>
          <w:tcPr>
            <w:tcW w:w="5477" w:type="dxa"/>
          </w:tcPr>
          <w:p w14:paraId="5816FF72" w14:textId="7AB0EF76" w:rsidR="00216ADE" w:rsidRDefault="00216ADE" w:rsidP="00945967">
            <w:pPr>
              <w:pStyle w:val="Body"/>
            </w:pPr>
          </w:p>
          <w:p w14:paraId="70DF8D02" w14:textId="77777777" w:rsidR="00F14A46" w:rsidRDefault="00F14A46" w:rsidP="00945967">
            <w:pPr>
              <w:pStyle w:val="Body"/>
            </w:pPr>
          </w:p>
          <w:p w14:paraId="3F872712" w14:textId="401A9D72" w:rsidR="00216ADE" w:rsidRDefault="00216ADE" w:rsidP="00945967">
            <w:pPr>
              <w:pStyle w:val="Body"/>
            </w:pPr>
          </w:p>
        </w:tc>
      </w:tr>
    </w:tbl>
    <w:p w14:paraId="35E13DE3" w14:textId="1CE895E4" w:rsidR="00216ADE" w:rsidRDefault="00216ADE" w:rsidP="00945967">
      <w:pPr>
        <w:pStyle w:val="Body"/>
      </w:pPr>
    </w:p>
    <w:p w14:paraId="21CB1EED" w14:textId="00BB6F69" w:rsidR="00216ADE" w:rsidRDefault="00216ADE" w:rsidP="00216ADE">
      <w:pPr>
        <w:pStyle w:val="Body"/>
        <w:numPr>
          <w:ilvl w:val="0"/>
          <w:numId w:val="57"/>
        </w:numPr>
      </w:pPr>
      <w:r>
        <w:t>In the space provided below, write a personal goal you have whilst you are studying your qualification.</w:t>
      </w:r>
    </w:p>
    <w:p w14:paraId="31ADC4F2" w14:textId="5366376A" w:rsidR="00216ADE" w:rsidRDefault="00216ADE" w:rsidP="00F14A46">
      <w:pPr>
        <w:pStyle w:val="Body"/>
        <w:pBdr>
          <w:top w:val="single" w:sz="4" w:space="1" w:color="auto"/>
          <w:left w:val="single" w:sz="4" w:space="4" w:color="auto"/>
          <w:bottom w:val="single" w:sz="4" w:space="1" w:color="auto"/>
          <w:right w:val="single" w:sz="4" w:space="4" w:color="auto"/>
        </w:pBdr>
        <w:ind w:left="360"/>
      </w:pPr>
    </w:p>
    <w:p w14:paraId="1368B51A" w14:textId="7DD4ECC9" w:rsidR="00216ADE" w:rsidRDefault="00216ADE" w:rsidP="00F14A46">
      <w:pPr>
        <w:pStyle w:val="Body"/>
        <w:pBdr>
          <w:top w:val="single" w:sz="4" w:space="1" w:color="auto"/>
          <w:left w:val="single" w:sz="4" w:space="4" w:color="auto"/>
          <w:bottom w:val="single" w:sz="4" w:space="1" w:color="auto"/>
          <w:right w:val="single" w:sz="4" w:space="4" w:color="auto"/>
        </w:pBdr>
        <w:ind w:left="360"/>
      </w:pPr>
    </w:p>
    <w:p w14:paraId="6C8CE303" w14:textId="77777777" w:rsidR="00216ADE" w:rsidRDefault="00216ADE" w:rsidP="00F14A46">
      <w:pPr>
        <w:pStyle w:val="Body"/>
        <w:pBdr>
          <w:top w:val="single" w:sz="4" w:space="1" w:color="auto"/>
          <w:left w:val="single" w:sz="4" w:space="4" w:color="auto"/>
          <w:bottom w:val="single" w:sz="4" w:space="1" w:color="auto"/>
          <w:right w:val="single" w:sz="4" w:space="4" w:color="auto"/>
        </w:pBdr>
        <w:ind w:left="360"/>
      </w:pPr>
    </w:p>
    <w:p w14:paraId="107A6A32" w14:textId="0832E8CA" w:rsidR="00E57878" w:rsidRPr="008757D8" w:rsidRDefault="00E57878" w:rsidP="00E57878">
      <w:pPr>
        <w:pStyle w:val="Heading2"/>
      </w:pPr>
      <w:bookmarkStart w:id="32" w:name="_Toc5953423"/>
      <w:r w:rsidRPr="008757D8">
        <w:t>Long or short term</w:t>
      </w:r>
      <w:bookmarkEnd w:id="32"/>
    </w:p>
    <w:p w14:paraId="4348AC39" w14:textId="77777777" w:rsidR="00E57878" w:rsidRPr="008757D8" w:rsidRDefault="00E57878" w:rsidP="00E57878">
      <w:pPr>
        <w:pStyle w:val="Body"/>
      </w:pPr>
      <w:r w:rsidRPr="008757D8">
        <w:t>Goals can be short or long term. Short-term work goal could include finishing a report or answering today’s emails. Long-term goals could include being promoted by the end of the year or travelling overseas in two years’ time.</w:t>
      </w:r>
    </w:p>
    <w:p w14:paraId="5603D90D" w14:textId="77777777" w:rsidR="00E57878" w:rsidRPr="008757D8" w:rsidRDefault="00E57878" w:rsidP="00E57878">
      <w:pPr>
        <w:pStyle w:val="Heading2"/>
      </w:pPr>
      <w:bookmarkStart w:id="33" w:name="_Toc5953424"/>
      <w:r w:rsidRPr="008757D8">
        <w:t>When goals change</w:t>
      </w:r>
      <w:bookmarkEnd w:id="33"/>
    </w:p>
    <w:p w14:paraId="6CAAB976" w14:textId="77777777" w:rsidR="00E57878" w:rsidRPr="008757D8" w:rsidRDefault="00E57878" w:rsidP="00E57878">
      <w:pPr>
        <w:pStyle w:val="Body"/>
      </w:pPr>
      <w:r w:rsidRPr="008757D8">
        <w:t>Remember that things don’t always go according to plan and some of your goals may change along the way. Sometimes there will be things outside your control that will affect what you are doing. For example, you may be helping your boss put together information for a proposal he’s writing for a client and the client may change his or her mind and decide to use another company.</w:t>
      </w:r>
    </w:p>
    <w:p w14:paraId="7E31C790" w14:textId="77777777" w:rsidR="00E57878" w:rsidRDefault="00E57878" w:rsidP="00E57878">
      <w:pPr>
        <w:pStyle w:val="Body"/>
      </w:pPr>
      <w:r w:rsidRPr="008757D8">
        <w:t>It is also important to remember to allow for setbacks. Be realistic and be prepared to adjust your plans if necessary.</w:t>
      </w:r>
    </w:p>
    <w:p w14:paraId="4E7B2F51" w14:textId="77777777" w:rsidR="00216ADE" w:rsidRDefault="00216ADE" w:rsidP="00E57878">
      <w:pPr>
        <w:pStyle w:val="Heading1"/>
      </w:pPr>
    </w:p>
    <w:p w14:paraId="2E2A6B22" w14:textId="39702970" w:rsidR="008E12F7" w:rsidRDefault="008E12F7" w:rsidP="007E67D9">
      <w:pPr>
        <w:pStyle w:val="Heading2"/>
      </w:pPr>
      <w:bookmarkStart w:id="34" w:name="_Toc5953425"/>
      <w:r>
        <w:lastRenderedPageBreak/>
        <w:t>Pre-planning your work</w:t>
      </w:r>
      <w:bookmarkEnd w:id="34"/>
    </w:p>
    <w:p w14:paraId="2C5CC26E" w14:textId="0F747CDB" w:rsidR="008E12F7" w:rsidRDefault="008E12F7" w:rsidP="008E12F7">
      <w:pPr>
        <w:pStyle w:val="Body"/>
      </w:pPr>
      <w:r>
        <w:t>You should always do some level of planning before you start any task but particularly a writing task. You need to know how big the job is and how much time you have to do it in.</w:t>
      </w:r>
    </w:p>
    <w:p w14:paraId="02E68486" w14:textId="4A27B0D4" w:rsidR="00E40689" w:rsidRDefault="00E40689" w:rsidP="00276DBA">
      <w:pPr>
        <w:pStyle w:val="Heading4"/>
      </w:pPr>
      <w:r>
        <w:t>Case Study</w:t>
      </w:r>
    </w:p>
    <w:p w14:paraId="6FB79931" w14:textId="60ABFBC0" w:rsidR="00E40689" w:rsidRDefault="00CC2EDC" w:rsidP="00E40689">
      <w:pPr>
        <w:rPr>
          <w:lang w:eastAsia="en-AU"/>
        </w:rPr>
      </w:pPr>
      <w:r>
        <w:rPr>
          <w:lang w:eastAsia="en-AU"/>
        </w:rPr>
        <w:t xml:space="preserve">You are working as an Admin Cadet at Plan2go and </w:t>
      </w:r>
      <w:r w:rsidR="00A478D8">
        <w:rPr>
          <w:lang w:eastAsia="en-AU"/>
        </w:rPr>
        <w:t xml:space="preserve">yesterday </w:t>
      </w:r>
      <w:r>
        <w:rPr>
          <w:lang w:eastAsia="en-AU"/>
        </w:rPr>
        <w:t xml:space="preserve">you </w:t>
      </w:r>
      <w:r w:rsidR="00A478D8">
        <w:rPr>
          <w:lang w:eastAsia="en-AU"/>
        </w:rPr>
        <w:t>we</w:t>
      </w:r>
      <w:r>
        <w:rPr>
          <w:lang w:eastAsia="en-AU"/>
        </w:rPr>
        <w:t>re asked by Justin Hart, an Admin Officer, to make copies of the documentation required for the attendees for the monthly meeting being held next week. This documentation need</w:t>
      </w:r>
      <w:r w:rsidR="00A478D8">
        <w:rPr>
          <w:lang w:eastAsia="en-AU"/>
        </w:rPr>
        <w:t>ed</w:t>
      </w:r>
      <w:r>
        <w:rPr>
          <w:lang w:eastAsia="en-AU"/>
        </w:rPr>
        <w:t xml:space="preserve"> to be mailed to the attendees beforehand. This </w:t>
      </w:r>
      <w:r w:rsidR="00A478D8">
        <w:rPr>
          <w:lang w:eastAsia="en-AU"/>
        </w:rPr>
        <w:t>wa</w:t>
      </w:r>
      <w:r>
        <w:rPr>
          <w:lang w:eastAsia="en-AU"/>
        </w:rPr>
        <w:t xml:space="preserve">s an urgent task and Justin assumed that you knew that the copies needed to be done and posted </w:t>
      </w:r>
      <w:r w:rsidR="00A478D8">
        <w:rPr>
          <w:lang w:eastAsia="en-AU"/>
        </w:rPr>
        <w:t>yester</w:t>
      </w:r>
      <w:r>
        <w:rPr>
          <w:lang w:eastAsia="en-AU"/>
        </w:rPr>
        <w:t>day to get to the attendees in time. As you have only been in you</w:t>
      </w:r>
      <w:r w:rsidR="00A478D8">
        <w:rPr>
          <w:lang w:eastAsia="en-AU"/>
        </w:rPr>
        <w:t>r role for three weeks, you did not know that the task needed to be actioned yesterday and decided to schedule the task for today. As a result the papers did not get out in time.</w:t>
      </w:r>
    </w:p>
    <w:tbl>
      <w:tblPr>
        <w:tblW w:w="9072" w:type="dxa"/>
        <w:shd w:val="clear" w:color="auto" w:fill="E7E7D4"/>
        <w:tblLook w:val="0600" w:firstRow="0" w:lastRow="0" w:firstColumn="0" w:lastColumn="0" w:noHBand="1" w:noVBand="1"/>
      </w:tblPr>
      <w:tblGrid>
        <w:gridCol w:w="992"/>
        <w:gridCol w:w="8080"/>
      </w:tblGrid>
      <w:tr w:rsidR="00A478D8" w14:paraId="441378A5" w14:textId="77777777" w:rsidTr="008535A7">
        <w:trPr>
          <w:trHeight w:val="659"/>
        </w:trPr>
        <w:tc>
          <w:tcPr>
            <w:tcW w:w="992" w:type="dxa"/>
            <w:shd w:val="clear" w:color="auto" w:fill="E7E7D4"/>
            <w:vAlign w:val="center"/>
          </w:tcPr>
          <w:p w14:paraId="6918FE6C" w14:textId="77777777" w:rsidR="00A478D8" w:rsidRPr="009C3DED" w:rsidRDefault="00A478D8" w:rsidP="008535A7">
            <w:pPr>
              <w:pStyle w:val="Body"/>
              <w:spacing w:after="0" w:line="240" w:lineRule="auto"/>
              <w:jc w:val="center"/>
            </w:pPr>
            <w:r>
              <w:rPr>
                <w:noProof/>
                <w:lang w:eastAsia="en-AU"/>
              </w:rPr>
              <w:drawing>
                <wp:inline distT="0" distB="0" distL="0" distR="0" wp14:anchorId="3A082197" wp14:editId="64FD7AEA">
                  <wp:extent cx="365760" cy="357809"/>
                  <wp:effectExtent l="0" t="0" r="0" b="4445"/>
                  <wp:docPr id="11" name="Picture 1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7EE57702" w14:textId="77777777" w:rsidR="00A478D8" w:rsidRPr="009C3DED" w:rsidRDefault="00A478D8" w:rsidP="008535A7">
            <w:pPr>
              <w:pStyle w:val="Heading1"/>
              <w:spacing w:before="0"/>
            </w:pPr>
            <w:bookmarkStart w:id="35" w:name="_Toc5953426"/>
            <w:r w:rsidRPr="009C3DED">
              <w:t>Practice activity</w:t>
            </w:r>
            <w:bookmarkEnd w:id="35"/>
          </w:p>
        </w:tc>
      </w:tr>
    </w:tbl>
    <w:p w14:paraId="40E5DF60" w14:textId="5CC0B20E" w:rsidR="00A478D8" w:rsidRDefault="00A478D8" w:rsidP="00A478D8">
      <w:pPr>
        <w:pStyle w:val="ListParagraph"/>
        <w:numPr>
          <w:ilvl w:val="0"/>
          <w:numId w:val="56"/>
        </w:numPr>
        <w:rPr>
          <w:lang w:eastAsia="en-AU"/>
        </w:rPr>
      </w:pPr>
      <w:r>
        <w:rPr>
          <w:lang w:eastAsia="en-AU"/>
        </w:rPr>
        <w:t>What could you have asked when Justin gave you the task?</w:t>
      </w:r>
    </w:p>
    <w:p w14:paraId="677BAC22" w14:textId="18AC0C5F" w:rsidR="00F14A46" w:rsidRDefault="00F14A46" w:rsidP="00F14A46">
      <w:pPr>
        <w:pBdr>
          <w:top w:val="single" w:sz="4" w:space="1" w:color="auto"/>
          <w:left w:val="single" w:sz="4" w:space="4" w:color="auto"/>
          <w:bottom w:val="single" w:sz="4" w:space="1" w:color="auto"/>
          <w:right w:val="single" w:sz="4" w:space="4" w:color="auto"/>
        </w:pBdr>
        <w:rPr>
          <w:lang w:eastAsia="en-AU"/>
        </w:rPr>
      </w:pPr>
    </w:p>
    <w:p w14:paraId="1B634D44" w14:textId="77777777" w:rsidR="00F14A46" w:rsidRDefault="00F14A46" w:rsidP="00F14A46">
      <w:pPr>
        <w:pBdr>
          <w:top w:val="single" w:sz="4" w:space="1" w:color="auto"/>
          <w:left w:val="single" w:sz="4" w:space="4" w:color="auto"/>
          <w:bottom w:val="single" w:sz="4" w:space="1" w:color="auto"/>
          <w:right w:val="single" w:sz="4" w:space="4" w:color="auto"/>
        </w:pBdr>
        <w:rPr>
          <w:lang w:eastAsia="en-AU"/>
        </w:rPr>
      </w:pPr>
    </w:p>
    <w:p w14:paraId="19D2527D" w14:textId="104E5550" w:rsidR="00A478D8" w:rsidRDefault="00A478D8" w:rsidP="00A478D8">
      <w:pPr>
        <w:pStyle w:val="ListParagraph"/>
        <w:numPr>
          <w:ilvl w:val="0"/>
          <w:numId w:val="56"/>
        </w:numPr>
        <w:rPr>
          <w:lang w:eastAsia="en-AU"/>
        </w:rPr>
      </w:pPr>
      <w:r>
        <w:rPr>
          <w:lang w:eastAsia="en-AU"/>
        </w:rPr>
        <w:t>What information should Justin have clarified when he gave you the task?</w:t>
      </w:r>
    </w:p>
    <w:p w14:paraId="59960C82" w14:textId="77777777" w:rsidR="00F14A46" w:rsidRDefault="00F14A46" w:rsidP="00F14A46">
      <w:pPr>
        <w:pStyle w:val="Body"/>
        <w:pBdr>
          <w:top w:val="single" w:sz="4" w:space="1" w:color="auto"/>
          <w:left w:val="single" w:sz="4" w:space="4" w:color="auto"/>
          <w:bottom w:val="single" w:sz="4" w:space="1" w:color="auto"/>
          <w:right w:val="single" w:sz="4" w:space="4" w:color="auto"/>
        </w:pBdr>
      </w:pPr>
    </w:p>
    <w:p w14:paraId="4F014166" w14:textId="77777777" w:rsidR="00F14A46" w:rsidRDefault="00F14A46" w:rsidP="00F14A46">
      <w:pPr>
        <w:pStyle w:val="Body"/>
        <w:pBdr>
          <w:top w:val="single" w:sz="4" w:space="1" w:color="auto"/>
          <w:left w:val="single" w:sz="4" w:space="4" w:color="auto"/>
          <w:bottom w:val="single" w:sz="4" w:space="1" w:color="auto"/>
          <w:right w:val="single" w:sz="4" w:space="4" w:color="auto"/>
        </w:pBdr>
      </w:pPr>
    </w:p>
    <w:p w14:paraId="7D9BCFF2" w14:textId="45FE7CA9" w:rsidR="008E12F7" w:rsidRDefault="008E12F7" w:rsidP="008E12F7">
      <w:pPr>
        <w:pStyle w:val="Body"/>
      </w:pPr>
      <w:r>
        <w:t>If it is too large for the time allowed, your best efforts to produce your work to the deadline your manager has given you will fail. You will either have to cut the quality or deliver late – both of which will look like your failure. If you had planned your approach beforehand you could have alerted your manager to a potential problem.</w:t>
      </w:r>
    </w:p>
    <w:p w14:paraId="6F965568" w14:textId="5C1C1FD1" w:rsidR="00945967" w:rsidRPr="008757D8" w:rsidRDefault="008812E5" w:rsidP="00945967">
      <w:pPr>
        <w:pStyle w:val="Heading1"/>
      </w:pPr>
      <w:bookmarkStart w:id="36" w:name="_Toc468103706"/>
      <w:bookmarkStart w:id="37" w:name="_Toc5953427"/>
      <w:r>
        <w:t>1</w:t>
      </w:r>
      <w:r w:rsidR="007E67D9">
        <w:t>.8</w:t>
      </w:r>
      <w:r>
        <w:t xml:space="preserve"> </w:t>
      </w:r>
      <w:r w:rsidR="00945967" w:rsidRPr="008757D8">
        <w:t>Time management</w:t>
      </w:r>
      <w:bookmarkEnd w:id="36"/>
      <w:bookmarkEnd w:id="37"/>
    </w:p>
    <w:p w14:paraId="755776D5" w14:textId="10450340" w:rsidR="00945967" w:rsidRDefault="00945967" w:rsidP="00945967">
      <w:pPr>
        <w:pStyle w:val="Body"/>
      </w:pPr>
      <w:r w:rsidRPr="008757D8">
        <w:t>The efficient use of time in the workplace is important because time costs money. Work goals are defined and deadlines set because managers are held accountable for how time is used in their departments.</w:t>
      </w:r>
    </w:p>
    <w:p w14:paraId="4471EC84" w14:textId="77777777" w:rsidR="00F14A46" w:rsidRDefault="00F14A46" w:rsidP="00945967">
      <w:pPr>
        <w:pStyle w:val="Body"/>
      </w:pPr>
    </w:p>
    <w:p w14:paraId="38C29BA1" w14:textId="77777777" w:rsidR="00F14A46" w:rsidRDefault="00F14A46">
      <w:r>
        <w:br w:type="page"/>
      </w:r>
    </w:p>
    <w:p w14:paraId="3776B38E" w14:textId="77777777" w:rsidR="00945967" w:rsidRPr="008757D8" w:rsidRDefault="00945967" w:rsidP="00945967">
      <w:pPr>
        <w:pStyle w:val="Heading2"/>
      </w:pPr>
      <w:bookmarkStart w:id="38" w:name="_Toc5953428"/>
      <w:r w:rsidRPr="008757D8">
        <w:lastRenderedPageBreak/>
        <w:t>Using time wisely</w:t>
      </w:r>
      <w:bookmarkEnd w:id="38"/>
    </w:p>
    <w:p w14:paraId="5FD310E5" w14:textId="77777777" w:rsidR="00945967" w:rsidRPr="008757D8" w:rsidRDefault="00945967" w:rsidP="00945967">
      <w:pPr>
        <w:pStyle w:val="Body"/>
      </w:pPr>
      <w:r w:rsidRPr="008757D8">
        <w:t>Being in control; of your workload allows you to focus on the important parts of the job and makes you more productive. We all tend to develop habits which are time wasting, such as procrastination or putting things off, so most of us are in a position to improve our time management.</w:t>
      </w:r>
    </w:p>
    <w:p w14:paraId="3F3C17E1" w14:textId="77777777" w:rsidR="00945967" w:rsidRPr="008757D8" w:rsidRDefault="00945967" w:rsidP="00945967">
      <w:pPr>
        <w:pStyle w:val="Body"/>
      </w:pPr>
      <w:r w:rsidRPr="008757D8">
        <w:t>It’s always possible to make a job expand to fit the available time. You could try setting yourself a deadline before something is due – it may help to eliminate some of the non-productive time you spend. Always try to make deadlines realistic – they are not there to cause you stress but to be helpful.</w:t>
      </w:r>
    </w:p>
    <w:p w14:paraId="7F6CE1C9" w14:textId="77777777" w:rsidR="00945967" w:rsidRPr="008757D8" w:rsidRDefault="00945967" w:rsidP="00945967">
      <w:pPr>
        <w:pStyle w:val="Body"/>
      </w:pPr>
      <w:r w:rsidRPr="008757D8">
        <w:t>Sometimes it is possible to spend less time doing something and find that it doesn’t change the outcome. There is a well-known principal called the Pareto Principal or 80/20 rule, which states that 80% of the task is done in 20% of the time. The rest of the time is often spent making improvements.</w:t>
      </w:r>
    </w:p>
    <w:p w14:paraId="0F1ECE10" w14:textId="77777777" w:rsidR="00945967" w:rsidRPr="008757D8" w:rsidRDefault="00945967" w:rsidP="00945967">
      <w:pPr>
        <w:pStyle w:val="Body"/>
      </w:pPr>
      <w:r w:rsidRPr="008757D8">
        <w:t>Remember, it doesn’t always follow that someone who works long hours is efficient. Although they may appear to be hard working they might not be using their time effectively.</w:t>
      </w:r>
    </w:p>
    <w:p w14:paraId="2BD400F9" w14:textId="77777777" w:rsidR="00945967" w:rsidRPr="008757D8" w:rsidRDefault="00945967" w:rsidP="00945967">
      <w:pPr>
        <w:pStyle w:val="Heading2"/>
      </w:pPr>
      <w:bookmarkStart w:id="39" w:name="_Toc5953429"/>
      <w:r w:rsidRPr="008757D8">
        <w:t>Planning</w:t>
      </w:r>
      <w:bookmarkEnd w:id="39"/>
    </w:p>
    <w:p w14:paraId="7F361D08" w14:textId="77777777" w:rsidR="00945967" w:rsidRPr="008757D8" w:rsidRDefault="00945967" w:rsidP="00945967">
      <w:pPr>
        <w:pStyle w:val="Body"/>
      </w:pPr>
      <w:r w:rsidRPr="008757D8">
        <w:t>Taking the time to plan is a positive step on your way to achieving your goals. The ability to plan is an attribute of a well organised person.</w:t>
      </w:r>
    </w:p>
    <w:p w14:paraId="5A04AE2C" w14:textId="77777777" w:rsidR="00945967" w:rsidRPr="008757D8" w:rsidRDefault="00945967" w:rsidP="00945967">
      <w:pPr>
        <w:pStyle w:val="Body"/>
      </w:pPr>
      <w:r w:rsidRPr="008757D8">
        <w:t>The best time to plan your day is at the end of the previous one. It gives you the chance to review the day you have just finished as well as giving you a head start on the next one.</w:t>
      </w:r>
    </w:p>
    <w:p w14:paraId="54A0B897" w14:textId="69F86ED3" w:rsidR="00945967" w:rsidRPr="00945967" w:rsidRDefault="00945967" w:rsidP="00945967">
      <w:pPr>
        <w:pStyle w:val="Body"/>
      </w:pPr>
      <w:r w:rsidRPr="008757D8">
        <w:t>When you plan, pace your work. Recognise that you will need quiet times during the day that are without interruption when you can focus on accomplishing important tasks. It is also a good idea to leave some spaces in your day to accommodate the unexpected.</w:t>
      </w:r>
    </w:p>
    <w:p w14:paraId="482ADB11" w14:textId="633A74D3" w:rsidR="00945967" w:rsidRPr="008757D8" w:rsidRDefault="00945967" w:rsidP="00945967">
      <w:pPr>
        <w:pStyle w:val="Heading2"/>
      </w:pPr>
      <w:bookmarkStart w:id="40" w:name="_Toc5953430"/>
      <w:r w:rsidRPr="008757D8">
        <w:t>Important or urgent tasks?</w:t>
      </w:r>
      <w:bookmarkEnd w:id="40"/>
    </w:p>
    <w:p w14:paraId="2F22EC53" w14:textId="2720CE6A" w:rsidR="00945967" w:rsidRPr="008757D8" w:rsidRDefault="00945967" w:rsidP="00945967">
      <w:pPr>
        <w:pStyle w:val="Body"/>
      </w:pPr>
      <w:r w:rsidRPr="008757D8">
        <w:t xml:space="preserve">Some of your tasks will have long term outcomes and some will have short term outcomes. Those with long term outcomes are important and those with short term outcomes are urgent. For example, updating a database before the mail out at the end of the month is important; </w:t>
      </w:r>
      <w:r w:rsidR="00216ADE">
        <w:t>email</w:t>
      </w:r>
      <w:r w:rsidRPr="008757D8">
        <w:t>ing an order for toner (which is running out) for the photocopier is urgent.</w:t>
      </w:r>
    </w:p>
    <w:p w14:paraId="69D10697" w14:textId="77777777" w:rsidR="00945967" w:rsidRDefault="00945967" w:rsidP="00945967">
      <w:pPr>
        <w:pStyle w:val="Body"/>
      </w:pPr>
      <w:r w:rsidRPr="008757D8">
        <w:t>If you work in a busy environment, it is possible that there will be a stream of urgent tasks that could fill up your day. One of the difficulties you will face is making time for the important tasks, with longer term outcomes, in amongst the demands to do the urgent tasks</w:t>
      </w:r>
      <w:r>
        <w:t>.</w:t>
      </w:r>
    </w:p>
    <w:p w14:paraId="12F6B1EA" w14:textId="77777777" w:rsidR="00945967" w:rsidRPr="008757D8" w:rsidRDefault="00945967" w:rsidP="00216ADE">
      <w:pPr>
        <w:pStyle w:val="Heading3"/>
      </w:pPr>
      <w:bookmarkStart w:id="41" w:name="_Toc468103707"/>
      <w:bookmarkStart w:id="42" w:name="_Toc5953431"/>
      <w:r w:rsidRPr="008757D8">
        <w:lastRenderedPageBreak/>
        <w:t>Prioritising</w:t>
      </w:r>
      <w:bookmarkEnd w:id="41"/>
      <w:bookmarkEnd w:id="42"/>
    </w:p>
    <w:p w14:paraId="1D14166E" w14:textId="77777777" w:rsidR="00945967" w:rsidRPr="008757D8" w:rsidRDefault="00945967" w:rsidP="00945967">
      <w:pPr>
        <w:pStyle w:val="Body"/>
      </w:pPr>
      <w:r w:rsidRPr="008757D8">
        <w:t>Prioritising is a way of planning your work so that the most urgent and important tasks will be done first and the less vital ones will be left until later. You could label the tasks. For example:</w:t>
      </w:r>
    </w:p>
    <w:p w14:paraId="26AD4B2F" w14:textId="77777777" w:rsidR="00945967" w:rsidRPr="008757D8" w:rsidRDefault="00945967" w:rsidP="00945967">
      <w:pPr>
        <w:pStyle w:val="Body"/>
        <w:numPr>
          <w:ilvl w:val="0"/>
          <w:numId w:val="26"/>
        </w:numPr>
      </w:pPr>
      <w:r w:rsidRPr="008757D8">
        <w:t>A - Urgent tasks that need to be done as soon as possible</w:t>
      </w:r>
    </w:p>
    <w:p w14:paraId="612A2004" w14:textId="77777777" w:rsidR="00945967" w:rsidRPr="008757D8" w:rsidRDefault="00945967" w:rsidP="00945967">
      <w:pPr>
        <w:pStyle w:val="Body"/>
        <w:numPr>
          <w:ilvl w:val="0"/>
          <w:numId w:val="26"/>
        </w:numPr>
      </w:pPr>
      <w:r w:rsidRPr="008757D8">
        <w:tab/>
        <w:t>B - Tasks that are important but can wait until after the A’s have been completed</w:t>
      </w:r>
    </w:p>
    <w:p w14:paraId="281B2068" w14:textId="0226020C" w:rsidR="00945967" w:rsidRPr="008757D8" w:rsidRDefault="00945967" w:rsidP="00945967">
      <w:pPr>
        <w:pStyle w:val="Body"/>
        <w:numPr>
          <w:ilvl w:val="0"/>
          <w:numId w:val="26"/>
        </w:numPr>
      </w:pPr>
      <w:r>
        <w:tab/>
        <w:t>C -</w:t>
      </w:r>
      <w:r w:rsidRPr="008757D8">
        <w:t xml:space="preserve"> Tasks that can wait until both the A’s and B’s are done.</w:t>
      </w:r>
    </w:p>
    <w:p w14:paraId="33B6FF49" w14:textId="77777777" w:rsidR="00945967" w:rsidRPr="008757D8" w:rsidRDefault="00945967" w:rsidP="00945967">
      <w:pPr>
        <w:pStyle w:val="Body"/>
      </w:pPr>
      <w:r w:rsidRPr="008757D8">
        <w:t>Perhaps ‘D’ could be for the things you decide to throw out or ‘dump’.</w:t>
      </w:r>
    </w:p>
    <w:p w14:paraId="0E6C74A1" w14:textId="77777777" w:rsidR="00945967" w:rsidRPr="008757D8" w:rsidRDefault="00945967" w:rsidP="00945967">
      <w:pPr>
        <w:pStyle w:val="Body"/>
      </w:pPr>
      <w:r w:rsidRPr="008757D8">
        <w:t>Priorities can change. In most jobs there will be days when things don’t go according to plan. So , while you may have listed your priorities in the order you hope to do them, unexpected tasks may crop up which have to be inserted into the list and given priority or urgent tasks may suddenly become less important. For example, your boss might need some figures to take on an interstate trip the next day. Or, you may have to prepare something for a meeting planned for two days’ time which has now been postponed for a week.</w:t>
      </w:r>
    </w:p>
    <w:p w14:paraId="71C3078C" w14:textId="77777777" w:rsidR="00945967" w:rsidRPr="008757D8" w:rsidRDefault="00945967" w:rsidP="00945967">
      <w:pPr>
        <w:pStyle w:val="Body"/>
      </w:pPr>
      <w:r w:rsidRPr="008757D8">
        <w:t>Sometimes you may feel confused about the priority of your tasks when you look at them on a day-to-day basis. It may help to make a master list which includes both the big and the small along with their deadlines.</w:t>
      </w:r>
    </w:p>
    <w:p w14:paraId="62057580" w14:textId="69C1F70E" w:rsidR="00945967" w:rsidRPr="008757D8" w:rsidRDefault="00945967" w:rsidP="00945967">
      <w:pPr>
        <w:pStyle w:val="Body"/>
      </w:pPr>
      <w:r w:rsidRPr="008757D8">
        <w:t>If you have a schedule full of top-priority A tasks then you are clearl</w:t>
      </w:r>
      <w:r>
        <w:t>y having difficulty in prioritis</w:t>
      </w:r>
      <w:r w:rsidRPr="008757D8">
        <w:t>ing your tasks and should ask your supervisor for help.</w:t>
      </w:r>
    </w:p>
    <w:p w14:paraId="0679A238" w14:textId="77777777" w:rsidR="00945967" w:rsidRPr="008757D8" w:rsidRDefault="00945967" w:rsidP="00945967">
      <w:pPr>
        <w:pStyle w:val="Body"/>
      </w:pPr>
      <w:r w:rsidRPr="008757D8">
        <w:t>How do you decide which tasks to do next? There are a number of factors you need to consider.</w:t>
      </w:r>
    </w:p>
    <w:p w14:paraId="0350F558" w14:textId="77777777" w:rsidR="00945967" w:rsidRPr="008757D8" w:rsidRDefault="00945967" w:rsidP="00216ADE">
      <w:pPr>
        <w:pStyle w:val="Heading4"/>
      </w:pPr>
      <w:r w:rsidRPr="008757D8">
        <w:t>Is it a supervisor’s request?</w:t>
      </w:r>
    </w:p>
    <w:p w14:paraId="53E0F0E2" w14:textId="77777777" w:rsidR="00945967" w:rsidRPr="008757D8" w:rsidRDefault="00945967" w:rsidP="00945967">
      <w:pPr>
        <w:pStyle w:val="Body"/>
      </w:pPr>
      <w:r w:rsidRPr="008757D8">
        <w:t>Who has given you the job and when they need it done by will affect the importance of the job. For example, your supervisors request may have priority over a request made by a work-mate or colleague; a telephone call which needs to be made today will have priority over a letter that that needs to be sent out sometime this week.</w:t>
      </w:r>
    </w:p>
    <w:p w14:paraId="7785E59E" w14:textId="77777777" w:rsidR="00945967" w:rsidRPr="008757D8" w:rsidRDefault="00945967" w:rsidP="00216ADE">
      <w:pPr>
        <w:pStyle w:val="Heading4"/>
      </w:pPr>
      <w:r w:rsidRPr="008757D8">
        <w:t>When is the deadline?</w:t>
      </w:r>
    </w:p>
    <w:p w14:paraId="66C6D53C" w14:textId="77777777" w:rsidR="00945967" w:rsidRPr="008757D8" w:rsidRDefault="00945967" w:rsidP="00945967">
      <w:pPr>
        <w:pStyle w:val="Body"/>
      </w:pPr>
      <w:r w:rsidRPr="008757D8">
        <w:t>If you leave tasks until the last minute to do, it leaves you no space if things don’t go according to plan. Start a job well before the deadline and make steady progress in case the unexpected happens.</w:t>
      </w:r>
    </w:p>
    <w:p w14:paraId="550EA469" w14:textId="77777777" w:rsidR="00F14A46" w:rsidRDefault="00F14A46">
      <w:pPr>
        <w:rPr>
          <w:rFonts w:eastAsia="Times New Roman" w:cstheme="minorHAnsi"/>
          <w:b/>
          <w:noProof/>
          <w:color w:val="58585B"/>
          <w:kern w:val="22"/>
          <w:sz w:val="28"/>
          <w:szCs w:val="28"/>
          <w:lang w:eastAsia="en-AU"/>
        </w:rPr>
      </w:pPr>
      <w:r>
        <w:br w:type="page"/>
      </w:r>
    </w:p>
    <w:p w14:paraId="74EF3BEE" w14:textId="61715D21" w:rsidR="00945967" w:rsidRPr="008757D8" w:rsidRDefault="00945967" w:rsidP="00216ADE">
      <w:pPr>
        <w:pStyle w:val="Heading4"/>
      </w:pPr>
      <w:r w:rsidRPr="008757D8">
        <w:lastRenderedPageBreak/>
        <w:t>How long will it take?</w:t>
      </w:r>
    </w:p>
    <w:p w14:paraId="264A862E" w14:textId="6A21635D" w:rsidR="00216ADE" w:rsidRDefault="00945967" w:rsidP="00216ADE">
      <w:pPr>
        <w:pStyle w:val="Body"/>
      </w:pPr>
      <w:r w:rsidRPr="008757D8">
        <w:t>Some people keep tackling the small jobs that take little time, thinking that they’ll get the out of the way before doing the larger tasks. The problem is that small jobs aren’t always the important ones and the big ones still need to be done.</w:t>
      </w:r>
    </w:p>
    <w:p w14:paraId="272F8F32" w14:textId="143A93F3" w:rsidR="00945967" w:rsidRPr="008757D8" w:rsidRDefault="00945967" w:rsidP="00216ADE">
      <w:pPr>
        <w:pStyle w:val="Heading4"/>
      </w:pPr>
      <w:r w:rsidRPr="008757D8">
        <w:t>Do you want to do it?</w:t>
      </w:r>
    </w:p>
    <w:p w14:paraId="66953772" w14:textId="77777777" w:rsidR="00945967" w:rsidRPr="008757D8" w:rsidRDefault="00945967" w:rsidP="00945967">
      <w:pPr>
        <w:pStyle w:val="Body"/>
      </w:pPr>
      <w:r w:rsidRPr="008757D8">
        <w:t>All jobs are made up of things we enjoy and things we don’t enjoy. Most of us do the tasks we like doing before the tasks we don’t but, unfortunately, the things we like to do aren’t always the most important. If the tasks you don’t like doing are important, you could do them first and then reward yourself by doing the tasks you enjoy.</w:t>
      </w:r>
    </w:p>
    <w:p w14:paraId="057CF8CB" w14:textId="77777777" w:rsidR="00945967" w:rsidRPr="008757D8" w:rsidRDefault="00945967" w:rsidP="00216ADE">
      <w:pPr>
        <w:pStyle w:val="Heading4"/>
      </w:pPr>
      <w:r w:rsidRPr="008757D8">
        <w:t>Doing jobs as they arrive?</w:t>
      </w:r>
    </w:p>
    <w:p w14:paraId="26613833" w14:textId="77777777" w:rsidR="00945967" w:rsidRPr="008757D8" w:rsidRDefault="00945967" w:rsidP="00945967">
      <w:pPr>
        <w:pStyle w:val="Body"/>
      </w:pPr>
      <w:r w:rsidRPr="008757D8">
        <w:t>If your job is to serve customers in a shop, the ‘first in, first served’ is a good way to prioritise. Most jobs however, need you to sort the tasks into their degree of importance.</w:t>
      </w:r>
    </w:p>
    <w:p w14:paraId="7AB5B5B2" w14:textId="77777777" w:rsidR="00945967" w:rsidRPr="008757D8" w:rsidRDefault="00945967" w:rsidP="00216ADE">
      <w:pPr>
        <w:pStyle w:val="Heading4"/>
      </w:pPr>
      <w:r w:rsidRPr="008757D8">
        <w:t>Do you know how to do it?</w:t>
      </w:r>
    </w:p>
    <w:p w14:paraId="28085E35" w14:textId="77777777" w:rsidR="00945967" w:rsidRPr="008757D8" w:rsidRDefault="00945967" w:rsidP="00945967">
      <w:pPr>
        <w:pStyle w:val="Body"/>
      </w:pPr>
      <w:r w:rsidRPr="008757D8">
        <w:t>Sometimes it is easier to tackle the tasks you are most familiar with rather than starting something new. This is another form of procrastinating or putting off, that which will eventually have to be done. It’s better to start now.</w:t>
      </w:r>
    </w:p>
    <w:p w14:paraId="6412EA7F" w14:textId="77777777" w:rsidR="00945967" w:rsidRPr="008757D8" w:rsidRDefault="00945967" w:rsidP="00945967">
      <w:pPr>
        <w:pStyle w:val="Heading2"/>
      </w:pPr>
      <w:bookmarkStart w:id="43" w:name="_Toc5953432"/>
      <w:r w:rsidRPr="008757D8">
        <w:t>‘To do’ lists</w:t>
      </w:r>
      <w:bookmarkEnd w:id="43"/>
    </w:p>
    <w:p w14:paraId="44BB02C5" w14:textId="7391C91B" w:rsidR="00945967" w:rsidRPr="008757D8" w:rsidRDefault="00945967" w:rsidP="00945967">
      <w:pPr>
        <w:pStyle w:val="Body"/>
      </w:pPr>
      <w:r w:rsidRPr="008757D8">
        <w:t>A ‘to do’ list is a popular way o</w:t>
      </w:r>
      <w:r>
        <w:t>f organis</w:t>
      </w:r>
      <w:r w:rsidRPr="008757D8">
        <w:t>ing work time. You can buy them ready-made or you can design your own. The following example gives you an idea of how th</w:t>
      </w:r>
      <w:r>
        <w:t>e</w:t>
      </w:r>
      <w:r w:rsidRPr="008757D8">
        <w:t>y work.</w:t>
      </w:r>
    </w:p>
    <w:p w14:paraId="55662A57" w14:textId="77777777" w:rsidR="00945967" w:rsidRPr="008757D8" w:rsidRDefault="00945967" w:rsidP="00945967">
      <w:pPr>
        <w:pStyle w:val="Body"/>
        <w:numPr>
          <w:ilvl w:val="0"/>
          <w:numId w:val="27"/>
        </w:numPr>
      </w:pPr>
      <w:r w:rsidRPr="008757D8">
        <w:t>Enter all the tasks you know you have to do on that day, leaving space for unexpected tasks that will crop up.</w:t>
      </w:r>
    </w:p>
    <w:p w14:paraId="4B731F3A" w14:textId="77777777" w:rsidR="00945967" w:rsidRPr="008757D8" w:rsidRDefault="00945967" w:rsidP="00945967">
      <w:pPr>
        <w:pStyle w:val="Body"/>
        <w:numPr>
          <w:ilvl w:val="0"/>
          <w:numId w:val="27"/>
        </w:numPr>
      </w:pPr>
      <w:r w:rsidRPr="008757D8">
        <w:t>Prioritise the tasks according to their urgency or importance. For example you could highlight them with coloured markers according to their priority or you could label them:</w:t>
      </w:r>
    </w:p>
    <w:p w14:paraId="1A81C2D3" w14:textId="77777777" w:rsidR="00945967" w:rsidRPr="008757D8" w:rsidRDefault="00945967" w:rsidP="00945967">
      <w:pPr>
        <w:pStyle w:val="Body"/>
        <w:numPr>
          <w:ilvl w:val="0"/>
          <w:numId w:val="28"/>
        </w:numPr>
        <w:ind w:left="1134"/>
      </w:pPr>
      <w:r w:rsidRPr="008757D8">
        <w:t>A urgent tasks that need to be done as soon as possible</w:t>
      </w:r>
    </w:p>
    <w:p w14:paraId="7F1BC874" w14:textId="77777777" w:rsidR="00945967" w:rsidRPr="008757D8" w:rsidRDefault="00945967" w:rsidP="00945967">
      <w:pPr>
        <w:pStyle w:val="Body"/>
        <w:numPr>
          <w:ilvl w:val="0"/>
          <w:numId w:val="28"/>
        </w:numPr>
        <w:ind w:left="1134"/>
      </w:pPr>
      <w:r w:rsidRPr="008757D8">
        <w:t>B tasks that are important but can wait until after the A’s have been completed</w:t>
      </w:r>
    </w:p>
    <w:p w14:paraId="67E605FF" w14:textId="77777777" w:rsidR="00945967" w:rsidRPr="008757D8" w:rsidRDefault="00945967" w:rsidP="00945967">
      <w:pPr>
        <w:pStyle w:val="Body"/>
        <w:numPr>
          <w:ilvl w:val="0"/>
          <w:numId w:val="28"/>
        </w:numPr>
        <w:ind w:left="1134"/>
      </w:pPr>
      <w:r w:rsidRPr="008757D8">
        <w:t>C task that can wait until both A’s and B’s have been done</w:t>
      </w:r>
    </w:p>
    <w:p w14:paraId="7E80EB37" w14:textId="77777777" w:rsidR="00945967" w:rsidRPr="008757D8" w:rsidRDefault="00945967" w:rsidP="00945967">
      <w:pPr>
        <w:pStyle w:val="Body"/>
      </w:pPr>
      <w:r w:rsidRPr="008757D8">
        <w:t>As you complete the tasks tick them off.</w:t>
      </w:r>
    </w:p>
    <w:p w14:paraId="4822EFA8" w14:textId="6CE07796" w:rsidR="00216ADE" w:rsidRPr="00216ADE" w:rsidRDefault="00945967" w:rsidP="00216ADE">
      <w:pPr>
        <w:pStyle w:val="Body"/>
      </w:pPr>
      <w:r w:rsidRPr="008757D8">
        <w:t>At the end of the day transfer the unfinished tasks to the next days ‘to do’ list.</w:t>
      </w:r>
    </w:p>
    <w:p w14:paraId="6B446D72" w14:textId="30550163" w:rsidR="00945967" w:rsidRDefault="00945967" w:rsidP="00945967">
      <w:pPr>
        <w:pStyle w:val="Caption"/>
        <w:keepNext/>
      </w:pPr>
      <w:r>
        <w:lastRenderedPageBreak/>
        <w:t xml:space="preserve">Table </w:t>
      </w:r>
      <w:r>
        <w:rPr>
          <w:noProof/>
        </w:rPr>
        <w:fldChar w:fldCharType="begin"/>
      </w:r>
      <w:r>
        <w:rPr>
          <w:noProof/>
        </w:rPr>
        <w:instrText xml:space="preserve"> SEQ Table \* ARABIC </w:instrText>
      </w:r>
      <w:r>
        <w:rPr>
          <w:noProof/>
        </w:rPr>
        <w:fldChar w:fldCharType="separate"/>
      </w:r>
      <w:r w:rsidR="00216ADE">
        <w:rPr>
          <w:noProof/>
        </w:rPr>
        <w:t>4</w:t>
      </w:r>
      <w:r>
        <w:rPr>
          <w:noProof/>
        </w:rPr>
        <w:fldChar w:fldCharType="end"/>
      </w:r>
      <w:r>
        <w:t xml:space="preserve"> Example of a 'To Do' List</w:t>
      </w:r>
    </w:p>
    <w:tbl>
      <w:tblPr>
        <w:tblStyle w:val="TableGrid"/>
        <w:tblW w:w="0" w:type="auto"/>
        <w:tblBorders>
          <w:bottom w:val="single" w:sz="4" w:space="0" w:color="auto"/>
        </w:tblBorders>
        <w:tblLook w:val="04A0" w:firstRow="1" w:lastRow="0" w:firstColumn="1" w:lastColumn="0" w:noHBand="0" w:noVBand="1"/>
      </w:tblPr>
      <w:tblGrid>
        <w:gridCol w:w="794"/>
        <w:gridCol w:w="7149"/>
        <w:gridCol w:w="1073"/>
      </w:tblGrid>
      <w:tr w:rsidR="00945967" w:rsidRPr="008757D8" w14:paraId="7C31D76A" w14:textId="77777777" w:rsidTr="00945967">
        <w:trPr>
          <w:cnfStyle w:val="100000000000" w:firstRow="1" w:lastRow="0" w:firstColumn="0" w:lastColumn="0" w:oddVBand="0" w:evenVBand="0" w:oddHBand="0" w:evenHBand="0" w:firstRowFirstColumn="0" w:firstRowLastColumn="0" w:lastRowFirstColumn="0" w:lastRowLastColumn="0"/>
        </w:trPr>
        <w:tc>
          <w:tcPr>
            <w:tcW w:w="9016" w:type="dxa"/>
            <w:gridSpan w:val="3"/>
            <w:shd w:val="clear" w:color="auto" w:fill="548DD4" w:themeFill="text2" w:themeFillTint="99"/>
          </w:tcPr>
          <w:p w14:paraId="3B27AD58" w14:textId="77777777" w:rsidR="00945967" w:rsidRPr="008757D8" w:rsidRDefault="00945967" w:rsidP="00105BE0">
            <w:pPr>
              <w:pStyle w:val="Body"/>
              <w:spacing w:before="0" w:line="276" w:lineRule="auto"/>
            </w:pPr>
            <w:r w:rsidRPr="008757D8">
              <w:t>Priority ‘To Do’ List Monday 15 April</w:t>
            </w:r>
          </w:p>
        </w:tc>
      </w:tr>
      <w:tr w:rsidR="00945967" w:rsidRPr="008757D8" w14:paraId="2DBCB68A" w14:textId="77777777" w:rsidTr="00945967">
        <w:tc>
          <w:tcPr>
            <w:tcW w:w="794" w:type="dxa"/>
            <w:shd w:val="clear" w:color="auto" w:fill="auto"/>
          </w:tcPr>
          <w:p w14:paraId="1F220488" w14:textId="77777777" w:rsidR="00945967" w:rsidRPr="008757D8" w:rsidRDefault="00945967" w:rsidP="00105BE0">
            <w:pPr>
              <w:pStyle w:val="Body"/>
              <w:numPr>
                <w:ilvl w:val="0"/>
                <w:numId w:val="29"/>
              </w:numPr>
              <w:spacing w:before="0" w:line="276" w:lineRule="auto"/>
            </w:pPr>
          </w:p>
        </w:tc>
        <w:tc>
          <w:tcPr>
            <w:tcW w:w="7149" w:type="dxa"/>
            <w:shd w:val="clear" w:color="auto" w:fill="auto"/>
          </w:tcPr>
          <w:p w14:paraId="7714952B" w14:textId="77777777" w:rsidR="00945967" w:rsidRPr="008757D8" w:rsidRDefault="00945967" w:rsidP="00105BE0">
            <w:pPr>
              <w:pStyle w:val="Body"/>
              <w:spacing w:before="0" w:line="276" w:lineRule="auto"/>
            </w:pPr>
            <w:r w:rsidRPr="008757D8">
              <w:t>Phone travel agent to confirm Mr Allen’s flight to Melbourne</w:t>
            </w:r>
          </w:p>
        </w:tc>
        <w:tc>
          <w:tcPr>
            <w:tcW w:w="1073" w:type="dxa"/>
            <w:shd w:val="clear" w:color="auto" w:fill="auto"/>
          </w:tcPr>
          <w:p w14:paraId="6BAB8290" w14:textId="77777777" w:rsidR="00945967" w:rsidRPr="008757D8" w:rsidRDefault="00945967" w:rsidP="00105BE0">
            <w:pPr>
              <w:pStyle w:val="Body"/>
              <w:spacing w:before="0" w:line="276" w:lineRule="auto"/>
              <w:rPr>
                <w:b/>
              </w:rPr>
            </w:pPr>
            <w:r w:rsidRPr="008757D8">
              <w:rPr>
                <w:b/>
              </w:rPr>
              <w:sym w:font="Wingdings" w:char="F0FC"/>
            </w:r>
          </w:p>
        </w:tc>
      </w:tr>
      <w:tr w:rsidR="00945967" w:rsidRPr="008757D8" w14:paraId="1B4F1EAA" w14:textId="77777777" w:rsidTr="00945967">
        <w:tc>
          <w:tcPr>
            <w:tcW w:w="794" w:type="dxa"/>
            <w:shd w:val="clear" w:color="auto" w:fill="auto"/>
          </w:tcPr>
          <w:p w14:paraId="3BB39916" w14:textId="77777777" w:rsidR="00945967" w:rsidRPr="008757D8" w:rsidRDefault="00945967" w:rsidP="00105BE0">
            <w:pPr>
              <w:pStyle w:val="Body"/>
              <w:numPr>
                <w:ilvl w:val="0"/>
                <w:numId w:val="29"/>
              </w:numPr>
              <w:spacing w:before="0" w:line="276" w:lineRule="auto"/>
            </w:pPr>
          </w:p>
        </w:tc>
        <w:tc>
          <w:tcPr>
            <w:tcW w:w="7149" w:type="dxa"/>
            <w:shd w:val="clear" w:color="auto" w:fill="auto"/>
          </w:tcPr>
          <w:p w14:paraId="7404A95F" w14:textId="77777777" w:rsidR="00945967" w:rsidRPr="008757D8" w:rsidRDefault="00945967" w:rsidP="00105BE0">
            <w:pPr>
              <w:pStyle w:val="Body"/>
              <w:spacing w:before="0" w:line="276" w:lineRule="auto"/>
            </w:pPr>
            <w:r w:rsidRPr="008757D8">
              <w:t xml:space="preserve">Type minutes of yesterday’s staff meeting </w:t>
            </w:r>
          </w:p>
        </w:tc>
        <w:tc>
          <w:tcPr>
            <w:tcW w:w="1073" w:type="dxa"/>
            <w:shd w:val="clear" w:color="auto" w:fill="auto"/>
          </w:tcPr>
          <w:p w14:paraId="71E28D2E" w14:textId="77777777" w:rsidR="00945967" w:rsidRPr="008757D8" w:rsidRDefault="00945967" w:rsidP="00105BE0">
            <w:pPr>
              <w:pStyle w:val="Body"/>
              <w:spacing w:before="0" w:line="276" w:lineRule="auto"/>
              <w:rPr>
                <w:b/>
              </w:rPr>
            </w:pPr>
            <w:r w:rsidRPr="008757D8">
              <w:rPr>
                <w:b/>
              </w:rPr>
              <w:sym w:font="Wingdings" w:char="F0E8"/>
            </w:r>
          </w:p>
        </w:tc>
      </w:tr>
      <w:tr w:rsidR="00945967" w:rsidRPr="008757D8" w14:paraId="28C99AA2" w14:textId="77777777" w:rsidTr="00945967">
        <w:tc>
          <w:tcPr>
            <w:tcW w:w="794" w:type="dxa"/>
            <w:shd w:val="clear" w:color="auto" w:fill="auto"/>
          </w:tcPr>
          <w:p w14:paraId="45582A76" w14:textId="77777777" w:rsidR="00945967" w:rsidRPr="008757D8" w:rsidRDefault="00945967" w:rsidP="00105BE0">
            <w:pPr>
              <w:pStyle w:val="Body"/>
              <w:numPr>
                <w:ilvl w:val="0"/>
                <w:numId w:val="30"/>
              </w:numPr>
              <w:spacing w:before="0" w:line="276" w:lineRule="auto"/>
            </w:pPr>
          </w:p>
        </w:tc>
        <w:tc>
          <w:tcPr>
            <w:tcW w:w="7149" w:type="dxa"/>
            <w:shd w:val="clear" w:color="auto" w:fill="auto"/>
          </w:tcPr>
          <w:p w14:paraId="6261CE60" w14:textId="77777777" w:rsidR="00945967" w:rsidRPr="008757D8" w:rsidRDefault="00945967" w:rsidP="00105BE0">
            <w:pPr>
              <w:pStyle w:val="Body"/>
              <w:spacing w:before="0" w:line="276" w:lineRule="auto"/>
            </w:pPr>
            <w:r w:rsidRPr="008757D8">
              <w:t>Update database for monthly mail-out</w:t>
            </w:r>
          </w:p>
        </w:tc>
        <w:tc>
          <w:tcPr>
            <w:tcW w:w="1073" w:type="dxa"/>
            <w:shd w:val="clear" w:color="auto" w:fill="auto"/>
          </w:tcPr>
          <w:p w14:paraId="5D372D16" w14:textId="77777777" w:rsidR="00945967" w:rsidRPr="008757D8" w:rsidRDefault="00945967" w:rsidP="00105BE0">
            <w:pPr>
              <w:pStyle w:val="Body"/>
              <w:spacing w:before="0" w:line="276" w:lineRule="auto"/>
              <w:rPr>
                <w:b/>
              </w:rPr>
            </w:pPr>
            <w:r w:rsidRPr="008757D8">
              <w:rPr>
                <w:b/>
              </w:rPr>
              <w:sym w:font="Wingdings" w:char="F0FC"/>
            </w:r>
          </w:p>
        </w:tc>
      </w:tr>
      <w:tr w:rsidR="00945967" w:rsidRPr="008757D8" w14:paraId="5714AB7D" w14:textId="77777777" w:rsidTr="00945967">
        <w:tc>
          <w:tcPr>
            <w:tcW w:w="794" w:type="dxa"/>
            <w:shd w:val="clear" w:color="auto" w:fill="auto"/>
          </w:tcPr>
          <w:p w14:paraId="593DF312" w14:textId="77777777" w:rsidR="00945967" w:rsidRPr="008757D8" w:rsidRDefault="00945967" w:rsidP="00105BE0">
            <w:pPr>
              <w:pStyle w:val="Body"/>
              <w:numPr>
                <w:ilvl w:val="0"/>
                <w:numId w:val="30"/>
              </w:numPr>
              <w:spacing w:before="0" w:line="276" w:lineRule="auto"/>
            </w:pPr>
          </w:p>
        </w:tc>
        <w:tc>
          <w:tcPr>
            <w:tcW w:w="7149" w:type="dxa"/>
            <w:shd w:val="clear" w:color="auto" w:fill="auto"/>
          </w:tcPr>
          <w:p w14:paraId="38A2D88D" w14:textId="77777777" w:rsidR="00945967" w:rsidRPr="008757D8" w:rsidRDefault="00945967" w:rsidP="00105BE0">
            <w:pPr>
              <w:pStyle w:val="Body"/>
              <w:spacing w:before="0" w:line="276" w:lineRule="auto"/>
            </w:pPr>
            <w:r w:rsidRPr="008757D8">
              <w:t>File correspondence</w:t>
            </w:r>
          </w:p>
        </w:tc>
        <w:tc>
          <w:tcPr>
            <w:tcW w:w="1073" w:type="dxa"/>
            <w:shd w:val="clear" w:color="auto" w:fill="auto"/>
          </w:tcPr>
          <w:p w14:paraId="5A5A58FC" w14:textId="77777777" w:rsidR="00945967" w:rsidRPr="008757D8" w:rsidRDefault="00945967" w:rsidP="00105BE0">
            <w:pPr>
              <w:pStyle w:val="Body"/>
              <w:spacing w:before="0" w:line="276" w:lineRule="auto"/>
            </w:pPr>
            <w:r w:rsidRPr="008757D8">
              <w:sym w:font="Wingdings" w:char="F0E8"/>
            </w:r>
          </w:p>
        </w:tc>
      </w:tr>
    </w:tbl>
    <w:p w14:paraId="5E48F459" w14:textId="6F564CBA" w:rsidR="00945967" w:rsidRPr="008757D8" w:rsidRDefault="007E67D9" w:rsidP="00945967">
      <w:pPr>
        <w:pStyle w:val="Heading1"/>
      </w:pPr>
      <w:bookmarkStart w:id="44" w:name="_Toc468103708"/>
      <w:bookmarkStart w:id="45" w:name="_Toc5953433"/>
      <w:r>
        <w:t xml:space="preserve">1.9 </w:t>
      </w:r>
      <w:r w:rsidR="00945967" w:rsidRPr="008757D8">
        <w:t>Scheduling</w:t>
      </w:r>
      <w:bookmarkEnd w:id="44"/>
      <w:bookmarkEnd w:id="45"/>
    </w:p>
    <w:p w14:paraId="2FD2EA5A" w14:textId="77777777" w:rsidR="00945967" w:rsidRPr="008757D8" w:rsidRDefault="00945967" w:rsidP="00945967">
      <w:pPr>
        <w:pStyle w:val="Body"/>
      </w:pPr>
      <w:r w:rsidRPr="008757D8">
        <w:t>A schedule is like a plan for the day. It gives you a sense of purpose, rather than acting randomly.</w:t>
      </w:r>
    </w:p>
    <w:p w14:paraId="49754760" w14:textId="50771296" w:rsidR="00945967" w:rsidRPr="008757D8" w:rsidRDefault="00945967" w:rsidP="00945967">
      <w:pPr>
        <w:pStyle w:val="Body"/>
      </w:pPr>
      <w:r w:rsidRPr="008757D8">
        <w:t>Whil</w:t>
      </w:r>
      <w:r>
        <w:t>e a ‘to do’ list involves itemis</w:t>
      </w:r>
      <w:r w:rsidRPr="008757D8">
        <w:t>ing the things you have to do and prioriti</w:t>
      </w:r>
      <w:r>
        <w:t>s</w:t>
      </w:r>
      <w:r w:rsidRPr="008757D8">
        <w:t>ing them a schedule involves allocating time for particular tasks. Like a ‘to do’ list, you need to leave spaces in a schedule for the unexpected. If the unexpected doesn’t arrive you can progress with your list of tasks and even start tomorrow’s list when you get the opportunity.</w:t>
      </w:r>
    </w:p>
    <w:p w14:paraId="33400F0F" w14:textId="77777777" w:rsidR="00945967" w:rsidRPr="008757D8" w:rsidRDefault="00945967" w:rsidP="00945967">
      <w:pPr>
        <w:pStyle w:val="Body"/>
      </w:pPr>
      <w:r w:rsidRPr="008757D8">
        <w:t>When you are scheduling, think about the type of person you are. Most of us think of ourselves as ‘morning’ or ‘afternoon’ people. If you believe that you work more efficiently in the mornings, try to schedule the more demanding or creative tasks early in the day.</w:t>
      </w:r>
    </w:p>
    <w:p w14:paraId="3B8E7C7B" w14:textId="77777777" w:rsidR="00945967" w:rsidRPr="008757D8" w:rsidRDefault="00945967" w:rsidP="00945967">
      <w:pPr>
        <w:pStyle w:val="Body"/>
      </w:pPr>
      <w:r w:rsidRPr="008757D8">
        <w:t>Group similar tasks together in your schedule, for example, plan to make your phone calls in one block or do your photocopying all at once. Keep your schedule handy so you can refer to it easily.</w:t>
      </w:r>
    </w:p>
    <w:p w14:paraId="644A3FD7" w14:textId="77777777" w:rsidR="00945967" w:rsidRPr="008757D8" w:rsidRDefault="00945967" w:rsidP="00945967">
      <w:pPr>
        <w:pStyle w:val="Heading2"/>
      </w:pPr>
      <w:bookmarkStart w:id="46" w:name="_Toc5953434"/>
      <w:r w:rsidRPr="008757D8">
        <w:t>Diaries and planners</w:t>
      </w:r>
      <w:bookmarkEnd w:id="46"/>
    </w:p>
    <w:p w14:paraId="0F800E0C" w14:textId="77777777" w:rsidR="00945967" w:rsidRPr="008757D8" w:rsidRDefault="00945967" w:rsidP="00945967">
      <w:pPr>
        <w:pStyle w:val="Body"/>
      </w:pPr>
      <w:r w:rsidRPr="008757D8">
        <w:t xml:space="preserve">The large range of products on the market indicates how popular diaries and planners are in the business </w:t>
      </w:r>
      <w:r>
        <w:t>world. If you work in an organis</w:t>
      </w:r>
      <w:r w:rsidRPr="008757D8">
        <w:t>ation which has its own system you will more than likely be expected to adopt that system and learn how to use it. Otherwise choose one that you find easy to use and is best suited to y6our needs.</w:t>
      </w:r>
    </w:p>
    <w:p w14:paraId="3EA7AE43" w14:textId="77777777" w:rsidR="00945967" w:rsidRPr="008757D8" w:rsidRDefault="00945967" w:rsidP="00945967">
      <w:pPr>
        <w:pStyle w:val="Heading2"/>
      </w:pPr>
      <w:bookmarkStart w:id="47" w:name="_Toc5953435"/>
      <w:r w:rsidRPr="008757D8">
        <w:t>Manual systems</w:t>
      </w:r>
      <w:bookmarkEnd w:id="47"/>
    </w:p>
    <w:p w14:paraId="41D51A41" w14:textId="77777777" w:rsidR="00945967" w:rsidRPr="008757D8" w:rsidRDefault="00945967" w:rsidP="00945967">
      <w:pPr>
        <w:pStyle w:val="Body"/>
      </w:pPr>
      <w:r w:rsidRPr="008757D8">
        <w:t>A diary is a useful personal tool for keeping a record of your daily schedule, appointments and priorities as well as planning what lies ahead. They range from simple diaries to personal organisers which allow for more detail such as addresses and contain ‘action’ or ‘to do’ lists.</w:t>
      </w:r>
    </w:p>
    <w:p w14:paraId="275D0841" w14:textId="77777777" w:rsidR="00945967" w:rsidRPr="008757D8" w:rsidRDefault="00945967" w:rsidP="00945967">
      <w:pPr>
        <w:pStyle w:val="Body"/>
      </w:pPr>
      <w:r w:rsidRPr="008757D8">
        <w:lastRenderedPageBreak/>
        <w:t>The type of diary you choose will depend on the kind of work you do. For example, you may need a whole page for a day or it might be more important for you to look at a week at a time.</w:t>
      </w:r>
    </w:p>
    <w:p w14:paraId="37127AE2" w14:textId="77777777" w:rsidR="00945967" w:rsidRPr="008757D8" w:rsidRDefault="00945967" w:rsidP="00945967">
      <w:pPr>
        <w:pStyle w:val="Heading2"/>
      </w:pPr>
      <w:bookmarkStart w:id="48" w:name="_Toc5953436"/>
      <w:r w:rsidRPr="008757D8">
        <w:t>Planners and calendars</w:t>
      </w:r>
      <w:bookmarkEnd w:id="48"/>
    </w:p>
    <w:p w14:paraId="5B00FEB3" w14:textId="77777777" w:rsidR="00945967" w:rsidRPr="008757D8" w:rsidRDefault="00945967" w:rsidP="00945967">
      <w:pPr>
        <w:pStyle w:val="Body"/>
      </w:pPr>
      <w:r w:rsidRPr="008757D8">
        <w:t>Planners and calendars allow you to see at a glance events that are planned for a period of time, such as a month or a year. Sometimes they are used in a personal way so that an individual can keep track of their own work commitments and sometimes they apply to all the staff in an office and then they are generally placed in a prominent position. Some planners and calendars are white boards and are wiped clean and updated as necessary.</w:t>
      </w:r>
    </w:p>
    <w:p w14:paraId="5038079F" w14:textId="77777777" w:rsidR="00945967" w:rsidRPr="008757D8" w:rsidRDefault="00945967" w:rsidP="00945967">
      <w:pPr>
        <w:pStyle w:val="Heading2"/>
      </w:pPr>
      <w:bookmarkStart w:id="49" w:name="_Toc5953437"/>
      <w:r w:rsidRPr="008757D8">
        <w:t>Computerised systems</w:t>
      </w:r>
      <w:bookmarkEnd w:id="49"/>
    </w:p>
    <w:p w14:paraId="10893C80" w14:textId="3D704E9B" w:rsidR="00945967" w:rsidRPr="008757D8" w:rsidRDefault="00945967" w:rsidP="00945967">
      <w:pPr>
        <w:pStyle w:val="Body"/>
      </w:pPr>
      <w:r w:rsidRPr="008757D8">
        <w:t>There are a variety of organi</w:t>
      </w:r>
      <w:r>
        <w:t>s</w:t>
      </w:r>
      <w:r w:rsidRPr="008757D8">
        <w:t>ational programs availabl</w:t>
      </w:r>
      <w:r>
        <w:t>e which work in a similar way to</w:t>
      </w:r>
      <w:r w:rsidRPr="008757D8">
        <w:t xml:space="preserve"> the more sophisticated manual diaries, allowing you to record appointments, prioritise tasks and schedules.</w:t>
      </w:r>
    </w:p>
    <w:p w14:paraId="7BE2B6E4" w14:textId="7BA5CBB7" w:rsidR="00945967" w:rsidRPr="008757D8" w:rsidRDefault="00945967" w:rsidP="00945967">
      <w:pPr>
        <w:pStyle w:val="Body"/>
      </w:pPr>
      <w:r w:rsidRPr="008757D8">
        <w:t>Computerised systems are most useful to those you use a computer regularly in their daily work because they are accessible and they are familia</w:t>
      </w:r>
      <w:r>
        <w:t>r. The advantage of a computeris</w:t>
      </w:r>
      <w:r w:rsidRPr="008757D8">
        <w:t>ed system is that it takes up little space; the disadvantage is that it generally isn’t portable.</w:t>
      </w:r>
    </w:p>
    <w:p w14:paraId="438F321A" w14:textId="77777777" w:rsidR="00945967" w:rsidRPr="008757D8" w:rsidRDefault="00945967" w:rsidP="00945967">
      <w:pPr>
        <w:pStyle w:val="Heading2"/>
      </w:pPr>
      <w:bookmarkStart w:id="50" w:name="_Toc5953438"/>
      <w:r w:rsidRPr="008757D8">
        <w:t>Electronic planners</w:t>
      </w:r>
      <w:bookmarkEnd w:id="50"/>
    </w:p>
    <w:p w14:paraId="1EB56AA4" w14:textId="2D582E13" w:rsidR="00F14A46" w:rsidRDefault="00945967" w:rsidP="0038196D">
      <w:pPr>
        <w:pStyle w:val="Body"/>
      </w:pPr>
      <w:r w:rsidRPr="008757D8">
        <w:t>Not only do electronic planners store names, telephone numbers, addresses, appointments and personal details in digital form, they allow you to access the data quickly through their sophistic</w:t>
      </w:r>
      <w:r>
        <w:t>ated search facilities. By</w:t>
      </w:r>
      <w:r w:rsidRPr="008757D8">
        <w:t xml:space="preserve"> using key numbers or words, information in the database can be accessed almost immediately.</w:t>
      </w:r>
    </w:p>
    <w:p w14:paraId="2AEC5F01" w14:textId="72EC9D17" w:rsidR="00F14A46" w:rsidRDefault="00DE4817" w:rsidP="0038196D">
      <w:pPr>
        <w:pStyle w:val="Body"/>
      </w:pPr>
      <w:r>
        <w:rPr>
          <w:noProof/>
          <w:lang w:eastAsia="en-AU"/>
        </w:rPr>
        <w:drawing>
          <wp:inline distT="0" distB="0" distL="0" distR="0" wp14:anchorId="7A5376C2" wp14:editId="3D51834B">
            <wp:extent cx="3673799" cy="2459240"/>
            <wp:effectExtent l="0" t="0" r="3175" b="0"/>
            <wp:docPr id="226" name="Picture 226" descr="diary/planne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eric-rothermel-23788-unsplash.jpg"/>
                    <pic:cNvPicPr/>
                  </pic:nvPicPr>
                  <pic:blipFill>
                    <a:blip r:embed="rId39" cstate="screen">
                      <a:extLst>
                        <a:ext uri="{28A0092B-C50C-407E-A947-70E740481C1C}">
                          <a14:useLocalDpi xmlns:a14="http://schemas.microsoft.com/office/drawing/2010/main"/>
                        </a:ext>
                      </a:extLst>
                    </a:blip>
                    <a:stretch>
                      <a:fillRect/>
                    </a:stretch>
                  </pic:blipFill>
                  <pic:spPr>
                    <a:xfrm>
                      <a:off x="0" y="0"/>
                      <a:ext cx="3676317" cy="2460925"/>
                    </a:xfrm>
                    <a:prstGeom prst="rect">
                      <a:avLst/>
                    </a:prstGeom>
                  </pic:spPr>
                </pic:pic>
              </a:graphicData>
            </a:graphic>
          </wp:inline>
        </w:drawing>
      </w:r>
    </w:p>
    <w:p w14:paraId="459A46D9" w14:textId="0BC235AD" w:rsidR="00F14A46" w:rsidRDefault="00F14A46" w:rsidP="0038196D">
      <w:pPr>
        <w:pStyle w:val="Body"/>
      </w:pPr>
      <w:r>
        <w:rPr>
          <w:rFonts w:ascii="Helvetica" w:hAnsi="Helvetica" w:cs="Helvetica"/>
          <w:color w:val="111111"/>
          <w:sz w:val="21"/>
          <w:szCs w:val="21"/>
          <w:shd w:val="clear" w:color="auto" w:fill="F5F5F5"/>
        </w:rPr>
        <w:t>Photo by </w:t>
      </w:r>
      <w:hyperlink r:id="rId40" w:history="1">
        <w:r>
          <w:rPr>
            <w:rStyle w:val="Hyperlink"/>
            <w:rFonts w:ascii="Helvetica" w:hAnsi="Helvetica" w:cs="Helvetica"/>
            <w:color w:val="999999"/>
            <w:sz w:val="21"/>
            <w:szCs w:val="21"/>
            <w:shd w:val="clear" w:color="auto" w:fill="F5F5F5"/>
          </w:rPr>
          <w:t>Eric Rothermel</w:t>
        </w:r>
      </w:hyperlink>
      <w:r>
        <w:rPr>
          <w:rFonts w:ascii="Helvetica" w:hAnsi="Helvetica" w:cs="Helvetica"/>
          <w:color w:val="111111"/>
          <w:sz w:val="21"/>
          <w:szCs w:val="21"/>
          <w:shd w:val="clear" w:color="auto" w:fill="F5F5F5"/>
        </w:rPr>
        <w:t> on </w:t>
      </w:r>
      <w:hyperlink r:id="rId41" w:history="1">
        <w:r>
          <w:rPr>
            <w:rStyle w:val="Hyperlink"/>
            <w:rFonts w:ascii="Helvetica" w:hAnsi="Helvetica" w:cs="Helvetica"/>
            <w:color w:val="999999"/>
            <w:sz w:val="21"/>
            <w:szCs w:val="21"/>
            <w:shd w:val="clear" w:color="auto" w:fill="F5F5F5"/>
          </w:rPr>
          <w:t>Unsplash</w:t>
        </w:r>
      </w:hyperlink>
    </w:p>
    <w:p w14:paraId="5AA09ED2" w14:textId="77777777" w:rsidR="0038196D" w:rsidRDefault="0038196D" w:rsidP="0038196D">
      <w:pPr>
        <w:pStyle w:val="Sectionnumber"/>
      </w:pPr>
    </w:p>
    <w:p w14:paraId="5EF9D3C6" w14:textId="77777777" w:rsidR="0038196D" w:rsidRDefault="0038196D" w:rsidP="0038196D">
      <w:pPr>
        <w:pStyle w:val="Sectionnumber"/>
      </w:pPr>
      <w:r>
        <w:rPr>
          <w:noProof/>
          <w:lang w:eastAsia="en-AU"/>
        </w:rPr>
        <mc:AlternateContent>
          <mc:Choice Requires="wpg">
            <w:drawing>
              <wp:anchor distT="0" distB="0" distL="114300" distR="114300" simplePos="0" relativeHeight="251768832" behindDoc="1" locked="0" layoutInCell="1" allowOverlap="1" wp14:anchorId="28CB5F6B" wp14:editId="1D1860D8">
                <wp:simplePos x="0" y="0"/>
                <wp:positionH relativeFrom="margin">
                  <wp:posOffset>1741170</wp:posOffset>
                </wp:positionH>
                <wp:positionV relativeFrom="paragraph">
                  <wp:posOffset>1831340</wp:posOffset>
                </wp:positionV>
                <wp:extent cx="3876676" cy="3305175"/>
                <wp:effectExtent l="0" t="0" r="9525" b="9525"/>
                <wp:wrapNone/>
                <wp:docPr id="17" name="Group 1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9" name="Rectangle 1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95E0AE" id="Group 17" o:spid="_x0000_s1026" alt="Section 1&#10;Section name" style="position:absolute;margin-left:137.1pt;margin-top:144.2pt;width:305.25pt;height:260.25pt;z-index:-25154764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&#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A5VmPawAwAAJBIAAA4AAAAAAAAAAAAAAAAALgIAAGRycy9lMm9Eb2Mu&#10;eG1sUEsBAi0AFAAGAAgAAAAhAAMGByjhAAAACwEAAA8AAAAAAAAAAAAAAAAACgYAAGRycy9kb3du&#10;cmV2LnhtbFBLBQYAAAAABAAEAPMAAAAYBwAAAAA=&#10;">
                <v:rect id="Rectangle 1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v:rect id="Rectangle 2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" filled="f" stroked="f"/>
                <w10:wrap anchorx="margin"/>
              </v:group>
            </w:pict>
          </mc:Fallback>
        </mc:AlternateContent>
      </w:r>
      <w:r>
        <w:t>Topic 2</w:t>
      </w:r>
    </w:p>
    <w:p w14:paraId="313E4BF1" w14:textId="163A8304" w:rsidR="0038196D" w:rsidRDefault="008E12F7" w:rsidP="0038196D">
      <w:pPr>
        <w:pStyle w:val="Sectionname"/>
      </w:pPr>
      <w:r>
        <w:t>Complete work tasks</w:t>
      </w:r>
    </w:p>
    <w:p w14:paraId="3DF41D70" w14:textId="77777777" w:rsidR="00E32A39" w:rsidRDefault="0038196D" w:rsidP="00C44CB9">
      <w:pPr>
        <w:pStyle w:val="Body"/>
      </w:pPr>
      <w:r>
        <w:br w:type="page"/>
      </w:r>
    </w:p>
    <w:p w14:paraId="5DFB4DF4" w14:textId="05574C1A" w:rsidR="008E12F7" w:rsidRDefault="008E12F7" w:rsidP="008E12F7">
      <w:pPr>
        <w:pStyle w:val="Heading1"/>
      </w:pPr>
      <w:bookmarkStart w:id="51" w:name="_Toc5953439"/>
      <w:r>
        <w:lastRenderedPageBreak/>
        <w:t>Introduction</w:t>
      </w:r>
      <w:bookmarkEnd w:id="51"/>
    </w:p>
    <w:p w14:paraId="6EA7BE07" w14:textId="59C46248" w:rsidR="008E12F7" w:rsidRPr="008E12F7" w:rsidRDefault="008E12F7" w:rsidP="008E12F7">
      <w:pPr>
        <w:pStyle w:val="Body"/>
      </w:pPr>
      <w:r w:rsidRPr="008E12F7">
        <w:t>When you have finished this section you should be able to demonstrate your ability to:</w:t>
      </w:r>
    </w:p>
    <w:p w14:paraId="3432093B" w14:textId="77777777" w:rsidR="008E12F7" w:rsidRPr="008E12F7" w:rsidRDefault="008E12F7" w:rsidP="00821A23">
      <w:pPr>
        <w:pStyle w:val="Body"/>
        <w:numPr>
          <w:ilvl w:val="0"/>
          <w:numId w:val="15"/>
        </w:numPr>
      </w:pPr>
      <w:r w:rsidRPr="008E12F7">
        <w:t>Complete tasks within designated time lines and in accordance with organizational requirements and instructions</w:t>
      </w:r>
    </w:p>
    <w:p w14:paraId="7E98EB7B" w14:textId="77777777" w:rsidR="008E12F7" w:rsidRPr="008E12F7" w:rsidRDefault="008E12F7" w:rsidP="00821A23">
      <w:pPr>
        <w:pStyle w:val="Body"/>
        <w:numPr>
          <w:ilvl w:val="0"/>
          <w:numId w:val="15"/>
        </w:numPr>
      </w:pPr>
      <w:r w:rsidRPr="008E12F7">
        <w:t>Use effective questioning to seek assistance from colleagues when difficulties arise in achieving allocated tasks</w:t>
      </w:r>
    </w:p>
    <w:p w14:paraId="4B8EBFB9" w14:textId="77777777" w:rsidR="008E12F7" w:rsidRPr="008E12F7" w:rsidRDefault="008E12F7" w:rsidP="00821A23">
      <w:pPr>
        <w:pStyle w:val="Body"/>
        <w:numPr>
          <w:ilvl w:val="0"/>
          <w:numId w:val="15"/>
        </w:numPr>
      </w:pPr>
      <w:r w:rsidRPr="008E12F7">
        <w:t>Identify factors affecting work requirements and take appropriate action</w:t>
      </w:r>
    </w:p>
    <w:p w14:paraId="3E5E07BB" w14:textId="77777777" w:rsidR="008E12F7" w:rsidRPr="008E12F7" w:rsidRDefault="008E12F7" w:rsidP="00821A23">
      <w:pPr>
        <w:pStyle w:val="Body"/>
        <w:numPr>
          <w:ilvl w:val="0"/>
          <w:numId w:val="15"/>
        </w:numPr>
      </w:pPr>
      <w:r w:rsidRPr="008E12F7">
        <w:t>Use business technology efficiently and effectively to complete work tasks</w:t>
      </w:r>
    </w:p>
    <w:p w14:paraId="385B5D83" w14:textId="3D728704" w:rsidR="008E12F7" w:rsidRPr="008E12F7" w:rsidRDefault="008E12F7" w:rsidP="00821A23">
      <w:pPr>
        <w:pStyle w:val="Body"/>
        <w:numPr>
          <w:ilvl w:val="0"/>
          <w:numId w:val="15"/>
        </w:numPr>
      </w:pPr>
      <w:r w:rsidRPr="008E12F7">
        <w:t>Communicate progress of task to supervisor or colleagues as required</w:t>
      </w:r>
      <w:r>
        <w:t>.</w:t>
      </w:r>
    </w:p>
    <w:p w14:paraId="04749E9E" w14:textId="6F70B6A3" w:rsidR="008E12F7" w:rsidRDefault="00391B41" w:rsidP="008E12F7">
      <w:pPr>
        <w:pStyle w:val="Heading1"/>
      </w:pPr>
      <w:bookmarkStart w:id="52" w:name="_Toc5953440"/>
      <w:r>
        <w:t xml:space="preserve">2.1 </w:t>
      </w:r>
      <w:r w:rsidR="008E12F7">
        <w:t>Organisational requirements</w:t>
      </w:r>
      <w:bookmarkEnd w:id="52"/>
    </w:p>
    <w:p w14:paraId="08F5B9B1" w14:textId="566499E1" w:rsidR="008E12F7" w:rsidRDefault="008E12F7" w:rsidP="008E12F7">
      <w:pPr>
        <w:pStyle w:val="Body"/>
      </w:pPr>
      <w:r>
        <w:t>You cannot complete your tasks in accordance with organisational requirements if you do not know what they are. Organisational requirements can include:</w:t>
      </w:r>
    </w:p>
    <w:p w14:paraId="55E167CF" w14:textId="3D7573DC" w:rsidR="008E12F7" w:rsidRDefault="008E12F7" w:rsidP="00821A23">
      <w:pPr>
        <w:pStyle w:val="Body"/>
        <w:numPr>
          <w:ilvl w:val="0"/>
          <w:numId w:val="16"/>
        </w:numPr>
      </w:pPr>
      <w:r>
        <w:t>Access and equity principles and practice</w:t>
      </w:r>
    </w:p>
    <w:p w14:paraId="435845FE" w14:textId="127315AE" w:rsidR="008E12F7" w:rsidRDefault="008E12F7" w:rsidP="00821A23">
      <w:pPr>
        <w:pStyle w:val="Body"/>
        <w:numPr>
          <w:ilvl w:val="0"/>
          <w:numId w:val="16"/>
        </w:numPr>
      </w:pPr>
      <w:r>
        <w:t>Anti-discrimination and related policy</w:t>
      </w:r>
    </w:p>
    <w:p w14:paraId="2C81FA4A" w14:textId="5729874D" w:rsidR="008E12F7" w:rsidRDefault="008E12F7" w:rsidP="00821A23">
      <w:pPr>
        <w:pStyle w:val="Body"/>
        <w:numPr>
          <w:ilvl w:val="0"/>
          <w:numId w:val="16"/>
        </w:numPr>
      </w:pPr>
      <w:r>
        <w:t>Business and performance plans</w:t>
      </w:r>
    </w:p>
    <w:p w14:paraId="116BBAA2" w14:textId="6BBB7089" w:rsidR="008E12F7" w:rsidRDefault="008E12F7" w:rsidP="00821A23">
      <w:pPr>
        <w:pStyle w:val="Body"/>
        <w:numPr>
          <w:ilvl w:val="0"/>
          <w:numId w:val="16"/>
        </w:numPr>
      </w:pPr>
      <w:r>
        <w:t>Ethical standards</w:t>
      </w:r>
    </w:p>
    <w:p w14:paraId="6CE392D8" w14:textId="1643BE1E" w:rsidR="008E12F7" w:rsidRDefault="008E12F7" w:rsidP="00821A23">
      <w:pPr>
        <w:pStyle w:val="Body"/>
        <w:numPr>
          <w:ilvl w:val="0"/>
          <w:numId w:val="16"/>
        </w:numPr>
      </w:pPr>
      <w:r>
        <w:t>Goals, objectives, plans, systems and processes</w:t>
      </w:r>
    </w:p>
    <w:p w14:paraId="718558EF" w14:textId="1575094B" w:rsidR="008E12F7" w:rsidRDefault="00A478D8" w:rsidP="00821A23">
      <w:pPr>
        <w:pStyle w:val="Body"/>
        <w:numPr>
          <w:ilvl w:val="0"/>
          <w:numId w:val="16"/>
        </w:numPr>
      </w:pPr>
      <w:r>
        <w:t>Legal; and organis</w:t>
      </w:r>
      <w:r w:rsidR="008E12F7">
        <w:t>ation policies, guidelines and requirements</w:t>
      </w:r>
    </w:p>
    <w:p w14:paraId="23B1BB64" w14:textId="2F988491" w:rsidR="008E12F7" w:rsidRDefault="00A478D8" w:rsidP="00821A23">
      <w:pPr>
        <w:pStyle w:val="Body"/>
        <w:numPr>
          <w:ilvl w:val="0"/>
          <w:numId w:val="16"/>
        </w:numPr>
      </w:pPr>
      <w:r>
        <w:t>W</w:t>
      </w:r>
      <w:r w:rsidR="008E12F7">
        <w:t>HS policies, procedures and programs</w:t>
      </w:r>
    </w:p>
    <w:p w14:paraId="096A082A" w14:textId="14D64C3F" w:rsidR="008E12F7" w:rsidRDefault="008E12F7" w:rsidP="00821A23">
      <w:pPr>
        <w:pStyle w:val="Body"/>
        <w:numPr>
          <w:ilvl w:val="0"/>
          <w:numId w:val="16"/>
        </w:numPr>
      </w:pPr>
      <w:r>
        <w:t>Quality and continuous improvement processes and standards.</w:t>
      </w:r>
    </w:p>
    <w:p w14:paraId="47F07FBC" w14:textId="31C91632" w:rsidR="008E12F7" w:rsidRDefault="00391B41" w:rsidP="008E12F7">
      <w:pPr>
        <w:pStyle w:val="Heading1"/>
      </w:pPr>
      <w:bookmarkStart w:id="53" w:name="_Toc5953441"/>
      <w:r>
        <w:t xml:space="preserve">2.2 </w:t>
      </w:r>
      <w:r w:rsidR="008E12F7">
        <w:t>Workplace ethics</w:t>
      </w:r>
      <w:bookmarkEnd w:id="53"/>
    </w:p>
    <w:p w14:paraId="70612FF4" w14:textId="77777777" w:rsidR="008E12F7" w:rsidRDefault="008E12F7" w:rsidP="008E12F7">
      <w:pPr>
        <w:pStyle w:val="Body"/>
      </w:pPr>
      <w:r>
        <w:t>Ethics relates to moral matters, to questions of ‘right ‘and ‘wrong’. Acting with integrity, which means honesty and fairness, may sound old-fashioned but it is an important principle. It is also one of the ways in which you are judged in the workplace.</w:t>
      </w:r>
    </w:p>
    <w:p w14:paraId="10DD0DB9" w14:textId="77777777" w:rsidR="00216ADE" w:rsidRDefault="00216ADE">
      <w:r>
        <w:br w:type="page"/>
      </w:r>
    </w:p>
    <w:p w14:paraId="5B79A09F" w14:textId="76721002" w:rsidR="008E12F7" w:rsidRDefault="008E12F7" w:rsidP="008E12F7">
      <w:pPr>
        <w:pStyle w:val="Body"/>
      </w:pPr>
      <w:r>
        <w:lastRenderedPageBreak/>
        <w:t>Acting with integrity or behaving ethically involves:</w:t>
      </w:r>
    </w:p>
    <w:p w14:paraId="6413CCB3" w14:textId="0E1C36D7" w:rsidR="008E12F7" w:rsidRDefault="008E12F7" w:rsidP="00821A23">
      <w:pPr>
        <w:pStyle w:val="Body"/>
        <w:numPr>
          <w:ilvl w:val="0"/>
          <w:numId w:val="18"/>
        </w:numPr>
      </w:pPr>
      <w:r>
        <w:t>Telling the truth</w:t>
      </w:r>
    </w:p>
    <w:p w14:paraId="66A0E02B" w14:textId="34AB8C10" w:rsidR="008E12F7" w:rsidRDefault="008E12F7" w:rsidP="00821A23">
      <w:pPr>
        <w:pStyle w:val="Body"/>
        <w:numPr>
          <w:ilvl w:val="0"/>
          <w:numId w:val="18"/>
        </w:numPr>
      </w:pPr>
      <w:r>
        <w:t>Doing what you say you will do</w:t>
      </w:r>
    </w:p>
    <w:p w14:paraId="44C4B61A" w14:textId="6CECF8DD" w:rsidR="008E12F7" w:rsidRDefault="008E12F7" w:rsidP="00821A23">
      <w:pPr>
        <w:pStyle w:val="Body"/>
        <w:numPr>
          <w:ilvl w:val="0"/>
          <w:numId w:val="18"/>
        </w:numPr>
      </w:pPr>
      <w:r>
        <w:t>Challenging inappropriate or unethical behaviour in a colleague</w:t>
      </w:r>
    </w:p>
    <w:p w14:paraId="498ACD2D" w14:textId="2CEE2BEB" w:rsidR="008E12F7" w:rsidRDefault="008E12F7" w:rsidP="00821A23">
      <w:pPr>
        <w:pStyle w:val="Body"/>
        <w:numPr>
          <w:ilvl w:val="0"/>
          <w:numId w:val="18"/>
        </w:numPr>
      </w:pPr>
      <w:r>
        <w:t>Treating colleagues with respect.</w:t>
      </w:r>
    </w:p>
    <w:p w14:paraId="6CEE06FE" w14:textId="77777777" w:rsidR="008E12F7" w:rsidRDefault="008E12F7" w:rsidP="008E12F7">
      <w:pPr>
        <w:pStyle w:val="Body"/>
      </w:pPr>
      <w:r>
        <w:t>Behaviours that are disapproved of include things like:</w:t>
      </w:r>
    </w:p>
    <w:p w14:paraId="028F41B4" w14:textId="460A671F" w:rsidR="008E12F7" w:rsidRDefault="008E12F7" w:rsidP="00821A23">
      <w:pPr>
        <w:pStyle w:val="Body"/>
        <w:numPr>
          <w:ilvl w:val="0"/>
          <w:numId w:val="19"/>
        </w:numPr>
      </w:pPr>
      <w:r>
        <w:t>Cheating</w:t>
      </w:r>
    </w:p>
    <w:p w14:paraId="4CD83A95" w14:textId="52F39512" w:rsidR="008E12F7" w:rsidRDefault="008E12F7" w:rsidP="00821A23">
      <w:pPr>
        <w:pStyle w:val="Body"/>
        <w:numPr>
          <w:ilvl w:val="0"/>
          <w:numId w:val="19"/>
        </w:numPr>
      </w:pPr>
      <w:r>
        <w:t>Lying</w:t>
      </w:r>
    </w:p>
    <w:p w14:paraId="1E4C35B5" w14:textId="36004A6A" w:rsidR="008E12F7" w:rsidRDefault="008E12F7" w:rsidP="00821A23">
      <w:pPr>
        <w:pStyle w:val="Body"/>
        <w:numPr>
          <w:ilvl w:val="0"/>
          <w:numId w:val="19"/>
        </w:numPr>
      </w:pPr>
      <w:r>
        <w:t>Bullying other members of staff</w:t>
      </w:r>
    </w:p>
    <w:p w14:paraId="6CB5277C" w14:textId="7375CFA4" w:rsidR="008E12F7" w:rsidRDefault="008E12F7" w:rsidP="00821A23">
      <w:pPr>
        <w:pStyle w:val="Body"/>
        <w:numPr>
          <w:ilvl w:val="0"/>
          <w:numId w:val="19"/>
        </w:numPr>
      </w:pPr>
      <w:r>
        <w:t>Breaking rules set by the organisation.</w:t>
      </w:r>
    </w:p>
    <w:p w14:paraId="620203AD" w14:textId="77777777" w:rsidR="008E12F7" w:rsidRDefault="008E12F7" w:rsidP="008E12F7">
      <w:pPr>
        <w:pStyle w:val="Body"/>
      </w:pPr>
      <w:r>
        <w:t>There may be rules and standards at your work that outline particular conduct or behaviour as well as practice that is to be followed. For example, it would be considered unethical for a sales representative to poach or take a client from a colleague.</w:t>
      </w:r>
    </w:p>
    <w:p w14:paraId="6F788C0E" w14:textId="1EF84273" w:rsidR="008E12F7" w:rsidRPr="008E12F7" w:rsidRDefault="00391B41" w:rsidP="008E12F7">
      <w:pPr>
        <w:pStyle w:val="Heading1"/>
        <w:rPr>
          <w:rFonts w:eastAsia="Calibri"/>
        </w:rPr>
      </w:pPr>
      <w:bookmarkStart w:id="54" w:name="_Toc468103701"/>
      <w:bookmarkStart w:id="55" w:name="_Toc5953442"/>
      <w:r>
        <w:rPr>
          <w:rFonts w:eastAsia="Calibri"/>
        </w:rPr>
        <w:t xml:space="preserve">2.3 </w:t>
      </w:r>
      <w:r w:rsidR="008E12F7" w:rsidRPr="008E12F7">
        <w:rPr>
          <w:rFonts w:eastAsia="Calibri"/>
        </w:rPr>
        <w:t>Workplace rules</w:t>
      </w:r>
      <w:bookmarkEnd w:id="54"/>
      <w:bookmarkEnd w:id="55"/>
      <w:r w:rsidR="008E12F7" w:rsidRPr="008E12F7">
        <w:rPr>
          <w:rFonts w:eastAsia="Calibri"/>
        </w:rPr>
        <w:t xml:space="preserve"> </w:t>
      </w:r>
    </w:p>
    <w:p w14:paraId="7EA1E88C" w14:textId="7A31BE75" w:rsidR="008E12F7" w:rsidRPr="008E12F7" w:rsidRDefault="008E12F7" w:rsidP="008E12F7">
      <w:pPr>
        <w:pStyle w:val="Body"/>
      </w:pPr>
      <w:r w:rsidRPr="008E12F7">
        <w:t xml:space="preserve">Even if they perform the same function, no two places of work operate in exactly the same way. For example, two </w:t>
      </w:r>
      <w:r w:rsidR="00231DEF">
        <w:t>corporate travel organisations</w:t>
      </w:r>
      <w:r w:rsidRPr="008E12F7">
        <w:t xml:space="preserve"> will operate differently – even if the differences are slight. Each workplace has its own rules, requirements and expectations. When you first start work in a new job, you need to find out how that particular place of work operates.</w:t>
      </w:r>
    </w:p>
    <w:p w14:paraId="24633F9E" w14:textId="77777777" w:rsidR="008E12F7" w:rsidRPr="008E12F7" w:rsidRDefault="008E12F7" w:rsidP="008E12F7">
      <w:pPr>
        <w:pStyle w:val="Heading2"/>
      </w:pPr>
      <w:bookmarkStart w:id="56" w:name="_Toc5953443"/>
      <w:r w:rsidRPr="008E12F7">
        <w:t>Informal rules</w:t>
      </w:r>
      <w:bookmarkEnd w:id="56"/>
    </w:p>
    <w:p w14:paraId="0E8C5483" w14:textId="77777777" w:rsidR="008E12F7" w:rsidRPr="008E12F7" w:rsidRDefault="008E12F7" w:rsidP="008E12F7">
      <w:pPr>
        <w:pStyle w:val="Body"/>
      </w:pPr>
      <w:r w:rsidRPr="008E12F7">
        <w:t>Generally, small companies have less formal rules than large organisations. These informal rules, which can be communicated by talking to each other, may not necessarily be written down. The rules are ‘understood’ by both employers and employees. Some examples of informal company rules are:</w:t>
      </w:r>
    </w:p>
    <w:p w14:paraId="75420B79" w14:textId="77777777" w:rsidR="008E12F7" w:rsidRPr="00944ADA" w:rsidRDefault="008E12F7" w:rsidP="00821A23">
      <w:pPr>
        <w:pStyle w:val="Body"/>
        <w:numPr>
          <w:ilvl w:val="0"/>
          <w:numId w:val="20"/>
        </w:numPr>
      </w:pPr>
      <w:r w:rsidRPr="00944ADA">
        <w:t>Always refill the photocopier with paper after use</w:t>
      </w:r>
    </w:p>
    <w:p w14:paraId="6EB0DB28" w14:textId="77777777" w:rsidR="00231DEF" w:rsidRPr="00944ADA" w:rsidRDefault="00231DEF" w:rsidP="00821A23">
      <w:pPr>
        <w:pStyle w:val="Body"/>
        <w:numPr>
          <w:ilvl w:val="0"/>
          <w:numId w:val="20"/>
        </w:numPr>
      </w:pPr>
      <w:r w:rsidRPr="00944ADA">
        <w:t>Always clean up the microwave in the staff kitchen after use</w:t>
      </w:r>
    </w:p>
    <w:p w14:paraId="01BF1BFE" w14:textId="744134F5" w:rsidR="008E12F7" w:rsidRPr="00944ADA" w:rsidRDefault="00944ADA" w:rsidP="00821A23">
      <w:pPr>
        <w:pStyle w:val="Body"/>
        <w:numPr>
          <w:ilvl w:val="0"/>
          <w:numId w:val="20"/>
        </w:numPr>
      </w:pPr>
      <w:r w:rsidRPr="00944ADA">
        <w:t>When working in an open-plan office, be respectful of those around you, noise-wise</w:t>
      </w:r>
      <w:r w:rsidR="008E12F7" w:rsidRPr="00944ADA">
        <w:t>.</w:t>
      </w:r>
    </w:p>
    <w:p w14:paraId="019E886E" w14:textId="77777777" w:rsidR="001B4A16" w:rsidRDefault="001B4A16">
      <w:pPr>
        <w:rPr>
          <w:rFonts w:eastAsia="Times New Roman" w:cstheme="minorHAnsi"/>
          <w:b/>
          <w:noProof/>
          <w:color w:val="464748"/>
          <w:kern w:val="22"/>
          <w:sz w:val="36"/>
          <w:szCs w:val="36"/>
          <w:lang w:eastAsia="en-AU"/>
        </w:rPr>
      </w:pPr>
      <w:bookmarkStart w:id="57" w:name="_Toc5953444"/>
      <w:r>
        <w:br w:type="page"/>
      </w:r>
    </w:p>
    <w:p w14:paraId="1BA19CA4" w14:textId="2F419283" w:rsidR="008E12F7" w:rsidRPr="008E12F7" w:rsidRDefault="008E12F7" w:rsidP="008E12F7">
      <w:pPr>
        <w:pStyle w:val="Heading2"/>
      </w:pPr>
      <w:r w:rsidRPr="008E12F7">
        <w:lastRenderedPageBreak/>
        <w:t>Formal rules</w:t>
      </w:r>
      <w:bookmarkEnd w:id="57"/>
    </w:p>
    <w:p w14:paraId="2203105B" w14:textId="77777777" w:rsidR="008E12F7" w:rsidRPr="008E12F7" w:rsidRDefault="008E12F7" w:rsidP="008E12F7">
      <w:pPr>
        <w:pStyle w:val="Body"/>
      </w:pPr>
      <w:r w:rsidRPr="008E12F7">
        <w:t>Large organisations usually need to have more complex, or complicated, written rules which allow the same information to be accessed by staff members when needed. Examples of workplaces that have formal rules are:</w:t>
      </w:r>
    </w:p>
    <w:p w14:paraId="6A973631" w14:textId="77777777" w:rsidR="008E12F7" w:rsidRPr="008E12F7" w:rsidRDefault="008E12F7" w:rsidP="00821A23">
      <w:pPr>
        <w:pStyle w:val="Body"/>
        <w:numPr>
          <w:ilvl w:val="0"/>
          <w:numId w:val="21"/>
        </w:numPr>
      </w:pPr>
      <w:r w:rsidRPr="008E12F7">
        <w:t>Hospitals, where efficiency as well as accuracy of information is vital</w:t>
      </w:r>
    </w:p>
    <w:p w14:paraId="4606EC6A" w14:textId="77777777" w:rsidR="008E12F7" w:rsidRPr="008E12F7" w:rsidRDefault="008E12F7" w:rsidP="00821A23">
      <w:pPr>
        <w:pStyle w:val="Body"/>
        <w:numPr>
          <w:ilvl w:val="0"/>
          <w:numId w:val="21"/>
        </w:numPr>
      </w:pPr>
      <w:r w:rsidRPr="008E12F7">
        <w:t>Police stations, where the information needs to be precise</w:t>
      </w:r>
    </w:p>
    <w:p w14:paraId="12A86698" w14:textId="77777777" w:rsidR="008E12F7" w:rsidRPr="008E12F7" w:rsidRDefault="008E12F7" w:rsidP="00821A23">
      <w:pPr>
        <w:pStyle w:val="Body"/>
        <w:numPr>
          <w:ilvl w:val="0"/>
          <w:numId w:val="21"/>
        </w:numPr>
      </w:pPr>
      <w:r w:rsidRPr="008E12F7">
        <w:t>Service organisations like telephone companies, where the information given to customers’ needs to be consistent</w:t>
      </w:r>
    </w:p>
    <w:p w14:paraId="61747EA7" w14:textId="77777777" w:rsidR="008E12F7" w:rsidRPr="008E12F7" w:rsidRDefault="008E12F7" w:rsidP="00821A23">
      <w:pPr>
        <w:pStyle w:val="Body"/>
        <w:numPr>
          <w:ilvl w:val="0"/>
          <w:numId w:val="21"/>
        </w:numPr>
      </w:pPr>
      <w:r w:rsidRPr="008E12F7">
        <w:t>Delivery companies where procedures which describe or explain how to do particular tasks, need to be consistent.</w:t>
      </w:r>
    </w:p>
    <w:p w14:paraId="4D2BB7AA" w14:textId="77777777" w:rsidR="008E12F7" w:rsidRPr="008E12F7" w:rsidRDefault="008E12F7" w:rsidP="008E12F7">
      <w:pPr>
        <w:pStyle w:val="Body"/>
      </w:pPr>
      <w:r w:rsidRPr="008E12F7">
        <w:t>Formal, written rules may be found in a number of places, such as:</w:t>
      </w:r>
    </w:p>
    <w:p w14:paraId="2131DD49" w14:textId="77777777" w:rsidR="008E12F7" w:rsidRPr="008E12F7" w:rsidRDefault="008E12F7" w:rsidP="00821A23">
      <w:pPr>
        <w:pStyle w:val="Body"/>
        <w:numPr>
          <w:ilvl w:val="0"/>
          <w:numId w:val="22"/>
        </w:numPr>
      </w:pPr>
      <w:r w:rsidRPr="008E12F7">
        <w:t>An employee manual or handbook</w:t>
      </w:r>
    </w:p>
    <w:p w14:paraId="1102FBE9" w14:textId="77777777" w:rsidR="008E12F7" w:rsidRPr="008E12F7" w:rsidRDefault="008E12F7" w:rsidP="00821A23">
      <w:pPr>
        <w:pStyle w:val="Body"/>
        <w:numPr>
          <w:ilvl w:val="0"/>
          <w:numId w:val="22"/>
        </w:numPr>
      </w:pPr>
      <w:r w:rsidRPr="008E12F7">
        <w:t>Health and safety guidelines</w:t>
      </w:r>
    </w:p>
    <w:p w14:paraId="3A86CA93" w14:textId="77777777" w:rsidR="008E12F7" w:rsidRPr="008E12F7" w:rsidRDefault="008E12F7" w:rsidP="00821A23">
      <w:pPr>
        <w:pStyle w:val="Body"/>
        <w:numPr>
          <w:ilvl w:val="0"/>
          <w:numId w:val="22"/>
        </w:numPr>
      </w:pPr>
      <w:r w:rsidRPr="008E12F7">
        <w:t>Instructions on the use of equipment</w:t>
      </w:r>
    </w:p>
    <w:p w14:paraId="60163454" w14:textId="77777777" w:rsidR="008E12F7" w:rsidRPr="008E12F7" w:rsidRDefault="008E12F7" w:rsidP="00821A23">
      <w:pPr>
        <w:pStyle w:val="Body"/>
        <w:numPr>
          <w:ilvl w:val="0"/>
          <w:numId w:val="22"/>
        </w:numPr>
      </w:pPr>
      <w:r w:rsidRPr="008E12F7">
        <w:t>A style guide for written communication</w:t>
      </w:r>
    </w:p>
    <w:p w14:paraId="4EE26CEE" w14:textId="77777777" w:rsidR="008E12F7" w:rsidRPr="008E12F7" w:rsidRDefault="008E12F7" w:rsidP="00821A23">
      <w:pPr>
        <w:pStyle w:val="Body"/>
        <w:numPr>
          <w:ilvl w:val="0"/>
          <w:numId w:val="22"/>
        </w:numPr>
      </w:pPr>
      <w:r w:rsidRPr="008E12F7">
        <w:t>Customer service guidelines.</w:t>
      </w:r>
    </w:p>
    <w:tbl>
      <w:tblPr>
        <w:tblW w:w="9072" w:type="dxa"/>
        <w:shd w:val="clear" w:color="auto" w:fill="E7E7D4"/>
        <w:tblLook w:val="0600" w:firstRow="0" w:lastRow="0" w:firstColumn="0" w:lastColumn="0" w:noHBand="1" w:noVBand="1"/>
      </w:tblPr>
      <w:tblGrid>
        <w:gridCol w:w="992"/>
        <w:gridCol w:w="8080"/>
      </w:tblGrid>
      <w:tr w:rsidR="00944ADA" w14:paraId="322A07A8" w14:textId="77777777" w:rsidTr="002651AE">
        <w:trPr>
          <w:trHeight w:val="659"/>
        </w:trPr>
        <w:tc>
          <w:tcPr>
            <w:tcW w:w="992" w:type="dxa"/>
            <w:shd w:val="clear" w:color="auto" w:fill="E7E7D4"/>
            <w:vAlign w:val="center"/>
          </w:tcPr>
          <w:p w14:paraId="3B68214D" w14:textId="77777777" w:rsidR="00944ADA" w:rsidRPr="009C3DED" w:rsidRDefault="00944ADA" w:rsidP="00105BE0">
            <w:pPr>
              <w:pStyle w:val="Body"/>
              <w:spacing w:after="0" w:line="240" w:lineRule="auto"/>
              <w:jc w:val="center"/>
            </w:pPr>
            <w:r>
              <w:rPr>
                <w:noProof/>
                <w:lang w:eastAsia="en-AU"/>
              </w:rPr>
              <w:drawing>
                <wp:inline distT="0" distB="0" distL="0" distR="0" wp14:anchorId="56FCBFB0" wp14:editId="3952B98D">
                  <wp:extent cx="365760" cy="357809"/>
                  <wp:effectExtent l="0" t="0" r="0" b="4445"/>
                  <wp:docPr id="4" name="Picture 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24D2483D" w14:textId="77777777" w:rsidR="00944ADA" w:rsidRPr="009C3DED" w:rsidRDefault="00944ADA" w:rsidP="00105BE0">
            <w:pPr>
              <w:pStyle w:val="Heading1"/>
              <w:spacing w:before="0"/>
            </w:pPr>
            <w:bookmarkStart w:id="58" w:name="_Toc5953445"/>
            <w:r w:rsidRPr="009C3DED">
              <w:t>Practice activity</w:t>
            </w:r>
            <w:bookmarkEnd w:id="58"/>
          </w:p>
        </w:tc>
      </w:tr>
    </w:tbl>
    <w:p w14:paraId="7E8B55F8" w14:textId="678DB2D0" w:rsidR="00944ADA" w:rsidRDefault="00944ADA" w:rsidP="00944ADA">
      <w:pPr>
        <w:pStyle w:val="Body"/>
        <w:rPr>
          <w:lang w:eastAsia="en-AU"/>
        </w:rPr>
      </w:pPr>
      <w:r>
        <w:rPr>
          <w:lang w:eastAsia="en-AU"/>
        </w:rPr>
        <w:t xml:space="preserve">Read through </w:t>
      </w:r>
      <w:hyperlink r:id="rId42" w:history="1">
        <w:r w:rsidRPr="00944ADA">
          <w:rPr>
            <w:rStyle w:val="Hyperlink"/>
            <w:lang w:eastAsia="en-AU"/>
          </w:rPr>
          <w:t>Plan2go’s Digital Brand and Style Guidelines</w:t>
        </w:r>
      </w:hyperlink>
      <w:r>
        <w:rPr>
          <w:lang w:eastAsia="en-AU"/>
        </w:rPr>
        <w:t xml:space="preserve"> and identify three rules you need to follow.</w:t>
      </w:r>
    </w:p>
    <w:tbl>
      <w:tblPr>
        <w:tblStyle w:val="TableGridLight"/>
        <w:tblW w:w="0" w:type="auto"/>
        <w:tblLook w:val="04A0" w:firstRow="1" w:lastRow="0" w:firstColumn="1" w:lastColumn="0" w:noHBand="0" w:noVBand="1"/>
      </w:tblPr>
      <w:tblGrid>
        <w:gridCol w:w="9016"/>
      </w:tblGrid>
      <w:tr w:rsidR="00944ADA" w14:paraId="2B94F654" w14:textId="77777777" w:rsidTr="00105BE0">
        <w:tc>
          <w:tcPr>
            <w:tcW w:w="9016" w:type="dxa"/>
          </w:tcPr>
          <w:p w14:paraId="7304DB60" w14:textId="77777777" w:rsidR="00944ADA" w:rsidRDefault="00944ADA" w:rsidP="00105BE0">
            <w:pPr>
              <w:pStyle w:val="Body"/>
            </w:pPr>
            <w:r>
              <w:t>1.</w:t>
            </w:r>
          </w:p>
          <w:p w14:paraId="524FF6FE" w14:textId="77777777" w:rsidR="001B4A16" w:rsidRDefault="001B4A16" w:rsidP="00105BE0">
            <w:pPr>
              <w:pStyle w:val="Body"/>
            </w:pPr>
          </w:p>
          <w:p w14:paraId="5146FE41" w14:textId="477E45FE" w:rsidR="001B4A16" w:rsidRDefault="001B4A16" w:rsidP="00105BE0">
            <w:pPr>
              <w:pStyle w:val="Body"/>
            </w:pPr>
          </w:p>
        </w:tc>
      </w:tr>
      <w:tr w:rsidR="00944ADA" w14:paraId="761264A6" w14:textId="77777777" w:rsidTr="00105BE0">
        <w:tc>
          <w:tcPr>
            <w:tcW w:w="9016" w:type="dxa"/>
          </w:tcPr>
          <w:p w14:paraId="0A7B7EF9" w14:textId="14388715" w:rsidR="00944ADA" w:rsidRDefault="00944ADA" w:rsidP="00105BE0">
            <w:pPr>
              <w:pStyle w:val="Body"/>
            </w:pPr>
            <w:r>
              <w:t>2.</w:t>
            </w:r>
          </w:p>
          <w:p w14:paraId="57A2DC29" w14:textId="77777777" w:rsidR="001B4A16" w:rsidRDefault="001B4A16" w:rsidP="00105BE0">
            <w:pPr>
              <w:pStyle w:val="Body"/>
            </w:pPr>
          </w:p>
          <w:p w14:paraId="0CBAD1E1" w14:textId="63C7FE81" w:rsidR="001B4A16" w:rsidRDefault="001B4A16" w:rsidP="00105BE0">
            <w:pPr>
              <w:pStyle w:val="Body"/>
            </w:pPr>
          </w:p>
        </w:tc>
      </w:tr>
      <w:tr w:rsidR="00944ADA" w14:paraId="7B0E14E7" w14:textId="77777777" w:rsidTr="00105BE0">
        <w:tc>
          <w:tcPr>
            <w:tcW w:w="9016" w:type="dxa"/>
          </w:tcPr>
          <w:p w14:paraId="540375AD" w14:textId="6DAF4E83" w:rsidR="00944ADA" w:rsidRDefault="00944ADA" w:rsidP="00105BE0">
            <w:pPr>
              <w:pStyle w:val="Body"/>
            </w:pPr>
            <w:r>
              <w:t>3.</w:t>
            </w:r>
          </w:p>
          <w:p w14:paraId="7963D672" w14:textId="77777777" w:rsidR="001B4A16" w:rsidRDefault="001B4A16" w:rsidP="00105BE0">
            <w:pPr>
              <w:pStyle w:val="Body"/>
            </w:pPr>
          </w:p>
          <w:p w14:paraId="3AAC322F" w14:textId="360E0C87" w:rsidR="001B4A16" w:rsidRDefault="001B4A16" w:rsidP="00105BE0">
            <w:pPr>
              <w:pStyle w:val="Body"/>
            </w:pPr>
          </w:p>
        </w:tc>
      </w:tr>
    </w:tbl>
    <w:p w14:paraId="3A88C038" w14:textId="77777777" w:rsidR="001B4A16" w:rsidRDefault="001B4A16" w:rsidP="008E12F7">
      <w:pPr>
        <w:pStyle w:val="Heading2"/>
        <w:rPr>
          <w:rFonts w:eastAsia="Calibri"/>
        </w:rPr>
      </w:pPr>
      <w:bookmarkStart w:id="59" w:name="_Toc5953446"/>
    </w:p>
    <w:p w14:paraId="452F3676" w14:textId="77777777" w:rsidR="001B4A16" w:rsidRDefault="001B4A16" w:rsidP="001B4A16">
      <w:pPr>
        <w:rPr>
          <w:rFonts w:cstheme="minorHAnsi"/>
          <w:noProof/>
          <w:color w:val="464748"/>
          <w:kern w:val="22"/>
          <w:sz w:val="36"/>
          <w:szCs w:val="36"/>
          <w:lang w:eastAsia="en-AU"/>
        </w:rPr>
      </w:pPr>
      <w:r>
        <w:br w:type="page"/>
      </w:r>
    </w:p>
    <w:p w14:paraId="5F79CE4F" w14:textId="2B43054D" w:rsidR="008E12F7" w:rsidRPr="008E12F7" w:rsidRDefault="008E12F7" w:rsidP="008E12F7">
      <w:pPr>
        <w:pStyle w:val="Heading2"/>
        <w:rPr>
          <w:rFonts w:eastAsia="Calibri"/>
        </w:rPr>
      </w:pPr>
      <w:r w:rsidRPr="008E12F7">
        <w:rPr>
          <w:rFonts w:eastAsia="Calibri"/>
        </w:rPr>
        <w:lastRenderedPageBreak/>
        <w:t>Procedures</w:t>
      </w:r>
      <w:bookmarkEnd w:id="59"/>
    </w:p>
    <w:p w14:paraId="5EECA376" w14:textId="77777777" w:rsidR="008E12F7" w:rsidRPr="008E12F7" w:rsidRDefault="008E12F7" w:rsidP="008E12F7">
      <w:pPr>
        <w:pStyle w:val="Body"/>
      </w:pPr>
      <w:r w:rsidRPr="008E12F7">
        <w:t>As well as rules, each organisation will have procedures, which describe or explain how to do particular tasks. This is a way of making sure that tasks are done correctly and that they reach the standard, or level of quality, set by the organisation. Examples of procedures include:</w:t>
      </w:r>
    </w:p>
    <w:p w14:paraId="3747BBE3" w14:textId="77777777" w:rsidR="008E12F7" w:rsidRPr="00216ADE" w:rsidRDefault="008E12F7" w:rsidP="00821A23">
      <w:pPr>
        <w:pStyle w:val="Body"/>
        <w:numPr>
          <w:ilvl w:val="0"/>
          <w:numId w:val="23"/>
        </w:numPr>
      </w:pPr>
      <w:r w:rsidRPr="00216ADE">
        <w:t>how to answer telephone calls</w:t>
      </w:r>
    </w:p>
    <w:p w14:paraId="55FFBB05" w14:textId="77777777" w:rsidR="008E12F7" w:rsidRPr="00216ADE" w:rsidRDefault="008E12F7" w:rsidP="00821A23">
      <w:pPr>
        <w:pStyle w:val="Body"/>
        <w:numPr>
          <w:ilvl w:val="0"/>
          <w:numId w:val="23"/>
        </w:numPr>
      </w:pPr>
      <w:r w:rsidRPr="00216ADE">
        <w:t>how to respond to requests from customers</w:t>
      </w:r>
    </w:p>
    <w:p w14:paraId="4EB69A90" w14:textId="77777777" w:rsidR="008E12F7" w:rsidRPr="00216ADE" w:rsidRDefault="008E12F7" w:rsidP="00821A23">
      <w:pPr>
        <w:pStyle w:val="Body"/>
        <w:numPr>
          <w:ilvl w:val="0"/>
          <w:numId w:val="23"/>
        </w:numPr>
      </w:pPr>
      <w:r w:rsidRPr="00216ADE">
        <w:t>how to respond to complaints from customers</w:t>
      </w:r>
    </w:p>
    <w:p w14:paraId="60AA29CF" w14:textId="2EF3CEA4" w:rsidR="008E12F7" w:rsidRPr="00216ADE" w:rsidRDefault="008E12F7" w:rsidP="00821A23">
      <w:pPr>
        <w:pStyle w:val="Body"/>
        <w:numPr>
          <w:ilvl w:val="0"/>
          <w:numId w:val="23"/>
        </w:numPr>
      </w:pPr>
      <w:r w:rsidRPr="00216ADE">
        <w:t xml:space="preserve">how to order </w:t>
      </w:r>
      <w:r w:rsidR="00216ADE" w:rsidRPr="00216ADE">
        <w:t>office</w:t>
      </w:r>
      <w:r w:rsidRPr="00216ADE">
        <w:t xml:space="preserve"> supplies</w:t>
      </w:r>
    </w:p>
    <w:p w14:paraId="754D85E8" w14:textId="77777777" w:rsidR="008E12F7" w:rsidRDefault="008E12F7" w:rsidP="008E12F7">
      <w:pPr>
        <w:pStyle w:val="Heading2"/>
      </w:pPr>
      <w:bookmarkStart w:id="60" w:name="_Toc5953447"/>
      <w:r>
        <w:t>Ask about rules and procedures</w:t>
      </w:r>
      <w:bookmarkEnd w:id="60"/>
    </w:p>
    <w:p w14:paraId="6D2E29EC" w14:textId="77777777" w:rsidR="008E12F7" w:rsidRDefault="008E12F7" w:rsidP="008E12F7">
      <w:pPr>
        <w:pStyle w:val="Body"/>
      </w:pPr>
      <w:r>
        <w:t>Whether you work in a small organisation with informal rules and procedures, or a large organisation with formal, written rules and procedures, you need to find out what they are. You can learn by watching but, in order to avoid making mistakes, you should also ask your supervisor or colleagues about your organisation’s rule.</w:t>
      </w:r>
    </w:p>
    <w:p w14:paraId="58F4C093" w14:textId="18D5E488" w:rsidR="008E12F7" w:rsidRPr="008E12F7" w:rsidRDefault="00391B41" w:rsidP="008E12F7">
      <w:pPr>
        <w:pStyle w:val="Heading1"/>
      </w:pPr>
      <w:bookmarkStart w:id="61" w:name="_Toc468103702"/>
      <w:bookmarkStart w:id="62" w:name="_Toc5953448"/>
      <w:r>
        <w:t xml:space="preserve">2.4 </w:t>
      </w:r>
      <w:r w:rsidR="008E12F7" w:rsidRPr="008E12F7">
        <w:t>Business plans</w:t>
      </w:r>
      <w:bookmarkEnd w:id="61"/>
      <w:bookmarkEnd w:id="62"/>
    </w:p>
    <w:p w14:paraId="408CB2B3" w14:textId="77777777" w:rsidR="008E12F7" w:rsidRPr="008E12F7" w:rsidRDefault="008E12F7" w:rsidP="008E12F7">
      <w:pPr>
        <w:pStyle w:val="Body"/>
      </w:pPr>
      <w:r w:rsidRPr="008E12F7">
        <w:t>A business or operating plan shows how a company or organisation will be run and how it will grow over a certain period of time, for example, three years. A business plan usually includes a company’s goals and objectives, which provide direction. For example, a domestic window cleaning company may have an objective in its business plan of expanding within a year to clean shop windows and within three years to clean office block windows.</w:t>
      </w:r>
    </w:p>
    <w:p w14:paraId="70B05B0F" w14:textId="77777777" w:rsidR="008E12F7" w:rsidRPr="008E12F7" w:rsidRDefault="008E12F7" w:rsidP="008E12F7">
      <w:pPr>
        <w:pStyle w:val="Body"/>
      </w:pPr>
      <w:r w:rsidRPr="008E12F7">
        <w:t>A business plan identifies:</w:t>
      </w:r>
    </w:p>
    <w:p w14:paraId="38A24D14" w14:textId="77777777" w:rsidR="008E12F7" w:rsidRPr="008E12F7" w:rsidRDefault="008E12F7" w:rsidP="00821A23">
      <w:pPr>
        <w:pStyle w:val="Body"/>
        <w:numPr>
          <w:ilvl w:val="0"/>
          <w:numId w:val="24"/>
        </w:numPr>
      </w:pPr>
      <w:r w:rsidRPr="008E12F7">
        <w:t>what the business is and what it is seeking to achieve</w:t>
      </w:r>
    </w:p>
    <w:p w14:paraId="4573D135" w14:textId="77777777" w:rsidR="008E12F7" w:rsidRPr="008E12F7" w:rsidRDefault="008E12F7" w:rsidP="00821A23">
      <w:pPr>
        <w:pStyle w:val="Body"/>
        <w:numPr>
          <w:ilvl w:val="0"/>
          <w:numId w:val="24"/>
        </w:numPr>
      </w:pPr>
      <w:r w:rsidRPr="008E12F7">
        <w:t>what the business is currently doing</w:t>
      </w:r>
    </w:p>
    <w:p w14:paraId="072DA909" w14:textId="77777777" w:rsidR="008E12F7" w:rsidRPr="008E12F7" w:rsidRDefault="008E12F7" w:rsidP="00821A23">
      <w:pPr>
        <w:pStyle w:val="Body"/>
        <w:numPr>
          <w:ilvl w:val="0"/>
          <w:numId w:val="24"/>
        </w:numPr>
      </w:pPr>
      <w:r w:rsidRPr="008E12F7">
        <w:t>what the goals and objectives are and the strategies for achieving them.</w:t>
      </w:r>
    </w:p>
    <w:p w14:paraId="7DBA7C62" w14:textId="77777777" w:rsidR="008E12F7" w:rsidRPr="008E12F7" w:rsidRDefault="008E12F7" w:rsidP="008E12F7">
      <w:pPr>
        <w:pStyle w:val="Body"/>
      </w:pPr>
      <w:r w:rsidRPr="008E12F7">
        <w:t>A business plan is also a useful way of evaluating performance and progress because the results or outcomes can be measured against the plan.</w:t>
      </w:r>
    </w:p>
    <w:p w14:paraId="4EE6F6F4" w14:textId="77777777" w:rsidR="001B4A16" w:rsidRDefault="001B4A16">
      <w:pPr>
        <w:rPr>
          <w:rFonts w:eastAsia="Times New Roman" w:cstheme="minorHAnsi"/>
          <w:noProof/>
          <w:color w:val="2D739F"/>
          <w:kern w:val="22"/>
          <w:sz w:val="44"/>
          <w:szCs w:val="40"/>
          <w:lang w:eastAsia="en-AU"/>
        </w:rPr>
      </w:pPr>
      <w:bookmarkStart w:id="63" w:name="_Toc468103703"/>
      <w:bookmarkStart w:id="64" w:name="_Toc5953449"/>
      <w:r>
        <w:br w:type="page"/>
      </w:r>
    </w:p>
    <w:p w14:paraId="6D6A9E7B" w14:textId="39B77A98" w:rsidR="008E12F7" w:rsidRPr="008E12F7" w:rsidRDefault="00391B41" w:rsidP="008E12F7">
      <w:pPr>
        <w:pStyle w:val="Heading1"/>
      </w:pPr>
      <w:r>
        <w:lastRenderedPageBreak/>
        <w:t xml:space="preserve">2.5 </w:t>
      </w:r>
      <w:r w:rsidR="008E12F7" w:rsidRPr="008E12F7">
        <w:t>Processes</w:t>
      </w:r>
      <w:bookmarkEnd w:id="63"/>
      <w:bookmarkEnd w:id="64"/>
    </w:p>
    <w:p w14:paraId="2E4ED530" w14:textId="77777777" w:rsidR="008E12F7" w:rsidRPr="008E12F7" w:rsidRDefault="008E12F7" w:rsidP="008E12F7">
      <w:pPr>
        <w:pStyle w:val="Body"/>
      </w:pPr>
      <w:r w:rsidRPr="008E12F7">
        <w:t>In order to provide a service or a product to a customer there is a sequence of tasks or activities that must be completed. This sequence is known as a process. For example, if you worked for a magazine publishing company, a simple description of the work process would be:</w:t>
      </w:r>
    </w:p>
    <w:p w14:paraId="215559B2" w14:textId="77777777" w:rsidR="008E12F7" w:rsidRPr="008E12F7" w:rsidRDefault="008E12F7" w:rsidP="00821A23">
      <w:pPr>
        <w:pStyle w:val="Body"/>
        <w:numPr>
          <w:ilvl w:val="0"/>
          <w:numId w:val="25"/>
        </w:numPr>
      </w:pPr>
      <w:r w:rsidRPr="008E12F7">
        <w:t>commission journalists to write stories and photographers to illustrate them</w:t>
      </w:r>
    </w:p>
    <w:p w14:paraId="625ED189" w14:textId="77777777" w:rsidR="008E12F7" w:rsidRPr="008E12F7" w:rsidRDefault="008E12F7" w:rsidP="00821A23">
      <w:pPr>
        <w:pStyle w:val="Body"/>
        <w:numPr>
          <w:ilvl w:val="0"/>
          <w:numId w:val="25"/>
        </w:numPr>
      </w:pPr>
      <w:r w:rsidRPr="008E12F7">
        <w:t>receive the stories, then check and edit them</w:t>
      </w:r>
    </w:p>
    <w:p w14:paraId="6A9966BC" w14:textId="77777777" w:rsidR="008E12F7" w:rsidRPr="008E12F7" w:rsidRDefault="008E12F7" w:rsidP="00821A23">
      <w:pPr>
        <w:pStyle w:val="Body"/>
        <w:numPr>
          <w:ilvl w:val="0"/>
          <w:numId w:val="25"/>
        </w:numPr>
      </w:pPr>
      <w:r w:rsidRPr="008E12F7">
        <w:t>receive the photographs</w:t>
      </w:r>
    </w:p>
    <w:p w14:paraId="1A071EB4" w14:textId="77777777" w:rsidR="008E12F7" w:rsidRPr="008E12F7" w:rsidRDefault="008E12F7" w:rsidP="00821A23">
      <w:pPr>
        <w:pStyle w:val="Body"/>
        <w:numPr>
          <w:ilvl w:val="0"/>
          <w:numId w:val="25"/>
        </w:numPr>
      </w:pPr>
      <w:r w:rsidRPr="008E12F7">
        <w:t>send the stories and photographs through to the magazine design department</w:t>
      </w:r>
    </w:p>
    <w:p w14:paraId="1E31A227" w14:textId="77777777" w:rsidR="008E12F7" w:rsidRPr="008E12F7" w:rsidRDefault="008E12F7" w:rsidP="00821A23">
      <w:pPr>
        <w:pStyle w:val="Body"/>
        <w:numPr>
          <w:ilvl w:val="0"/>
          <w:numId w:val="25"/>
        </w:numPr>
      </w:pPr>
      <w:r w:rsidRPr="008E12F7">
        <w:t>decide the layout or order of the stories in the magazine</w:t>
      </w:r>
    </w:p>
    <w:p w14:paraId="712685EF" w14:textId="77777777" w:rsidR="008E12F7" w:rsidRPr="008E12F7" w:rsidRDefault="008E12F7" w:rsidP="00821A23">
      <w:pPr>
        <w:pStyle w:val="Body"/>
        <w:numPr>
          <w:ilvl w:val="0"/>
          <w:numId w:val="25"/>
        </w:numPr>
      </w:pPr>
      <w:r w:rsidRPr="008E12F7">
        <w:t>get proofs of pages back from the magazine design department</w:t>
      </w:r>
    </w:p>
    <w:p w14:paraId="6DED24DF" w14:textId="77777777" w:rsidR="008E12F7" w:rsidRPr="008E12F7" w:rsidRDefault="008E12F7" w:rsidP="00821A23">
      <w:pPr>
        <w:pStyle w:val="Body"/>
        <w:numPr>
          <w:ilvl w:val="0"/>
          <w:numId w:val="25"/>
        </w:numPr>
      </w:pPr>
      <w:r w:rsidRPr="008E12F7">
        <w:t>approve pages and magazine layout</w:t>
      </w:r>
    </w:p>
    <w:p w14:paraId="3DAC7360" w14:textId="77777777" w:rsidR="008E12F7" w:rsidRPr="008E12F7" w:rsidRDefault="008E12F7" w:rsidP="00821A23">
      <w:pPr>
        <w:pStyle w:val="Body"/>
        <w:numPr>
          <w:ilvl w:val="0"/>
          <w:numId w:val="25"/>
        </w:numPr>
      </w:pPr>
      <w:r w:rsidRPr="008E12F7">
        <w:t>send copy to the printer.</w:t>
      </w:r>
    </w:p>
    <w:p w14:paraId="1BD3072A" w14:textId="77777777" w:rsidR="008E12F7" w:rsidRPr="008E12F7" w:rsidRDefault="008E12F7" w:rsidP="008E12F7">
      <w:pPr>
        <w:pStyle w:val="Body"/>
      </w:pPr>
      <w:r w:rsidRPr="008E12F7">
        <w:t>You may, however, work in the magazine design department, which plays just one part in the process. Your department will have its own process and outcome, which involves designing the pages of the magazine and preparing proofs. Your work, too, will have its own process and outcome</w:t>
      </w:r>
    </w:p>
    <w:p w14:paraId="09C68F35" w14:textId="77777777" w:rsidR="008E12F7" w:rsidRPr="008E12F7" w:rsidRDefault="008E12F7" w:rsidP="008E12F7">
      <w:pPr>
        <w:pStyle w:val="Body"/>
      </w:pPr>
      <w:r w:rsidRPr="008E12F7">
        <w:t>Sometimes it may be difficult to identify all the parts of the process in an organisation. It will make your work more meaningful, however, if you do understand how the parts fit together. Ask your supervisor if she or he can explain the overall work process of your organisation to you.</w:t>
      </w:r>
    </w:p>
    <w:p w14:paraId="21709988" w14:textId="72D8FF42" w:rsidR="008E12F7" w:rsidRPr="008E12F7" w:rsidRDefault="00391B41" w:rsidP="008E12F7">
      <w:pPr>
        <w:pStyle w:val="Heading1"/>
      </w:pPr>
      <w:bookmarkStart w:id="65" w:name="_Toc468103704"/>
      <w:bookmarkStart w:id="66" w:name="_Toc5953450"/>
      <w:r>
        <w:t xml:space="preserve">2.6 </w:t>
      </w:r>
      <w:r w:rsidR="008E12F7" w:rsidRPr="008E12F7">
        <w:t>Workplace quality standards</w:t>
      </w:r>
      <w:bookmarkEnd w:id="65"/>
      <w:bookmarkEnd w:id="66"/>
    </w:p>
    <w:p w14:paraId="77BEAF80" w14:textId="77777777" w:rsidR="008E12F7" w:rsidRPr="008E12F7" w:rsidRDefault="008E12F7" w:rsidP="008E12F7">
      <w:pPr>
        <w:pStyle w:val="Body"/>
      </w:pPr>
      <w:r w:rsidRPr="008E12F7">
        <w:t>Quality is not a fixed thing. Sometimes it is 100%, but sometimes the 80:20 rule applies, particularly where time is limited. Did you include a question above about what quality your manager wanted from your check of the document? Was it a quick glance or very thorough proofread for typos, or perhaps even more. Maybe you were supposed to check for bad grammar as well. This comes under the heading of “quality”. What quality standard were you supposed to check the work to?</w:t>
      </w:r>
    </w:p>
    <w:p w14:paraId="00C4EFE5" w14:textId="77777777" w:rsidR="001B4A16" w:rsidRDefault="001B4A16">
      <w:pPr>
        <w:rPr>
          <w:rFonts w:eastAsia="Times New Roman" w:cstheme="minorHAnsi"/>
          <w:b/>
          <w:noProof/>
          <w:color w:val="464748"/>
          <w:kern w:val="22"/>
          <w:sz w:val="36"/>
          <w:szCs w:val="36"/>
          <w:lang w:eastAsia="en-AU"/>
        </w:rPr>
      </w:pPr>
      <w:bookmarkStart w:id="67" w:name="_Toc5953451"/>
      <w:r>
        <w:br w:type="page"/>
      </w:r>
    </w:p>
    <w:p w14:paraId="6769F01F" w14:textId="78D7903A" w:rsidR="008E12F7" w:rsidRPr="008E12F7" w:rsidRDefault="008E12F7" w:rsidP="008E12F7">
      <w:pPr>
        <w:pStyle w:val="Heading2"/>
      </w:pPr>
      <w:r w:rsidRPr="008E12F7">
        <w:lastRenderedPageBreak/>
        <w:t>The Pareto Principle</w:t>
      </w:r>
      <w:bookmarkEnd w:id="67"/>
    </w:p>
    <w:p w14:paraId="662DD131" w14:textId="77777777" w:rsidR="008E12F7" w:rsidRPr="008E12F7" w:rsidRDefault="008E12F7" w:rsidP="008E12F7">
      <w:pPr>
        <w:pStyle w:val="Body"/>
      </w:pPr>
      <w:r w:rsidRPr="008E12F7">
        <w:t>Have you heard of the Pareto Principle?  It is sometimes known as the 80:20 rule.</w:t>
      </w:r>
    </w:p>
    <w:p w14:paraId="06BF2F47" w14:textId="77777777" w:rsidR="008E12F7" w:rsidRPr="008E12F7" w:rsidRDefault="008E12F7" w:rsidP="008E12F7">
      <w:pPr>
        <w:pStyle w:val="Body"/>
      </w:pPr>
      <w:r w:rsidRPr="008E12F7">
        <w:t>Pareto believed that 20% of your time is spent doing critical work, and 80% is spent on making that critical work perfect.  If you are not looking for perfection, you can save a lot of time.</w:t>
      </w:r>
    </w:p>
    <w:p w14:paraId="1E65B09C" w14:textId="3E6036B0" w:rsidR="008757D8" w:rsidRPr="008757D8" w:rsidRDefault="008E12F7" w:rsidP="008757D8">
      <w:pPr>
        <w:pStyle w:val="Body"/>
      </w:pPr>
      <w:r w:rsidRPr="008E12F7">
        <w:t>You should never be the one who makes the decision to cut quality in order to save time.  However, you might need to be very clear just what your manager’s expectations are.</w:t>
      </w:r>
    </w:p>
    <w:p w14:paraId="3C81DDCF" w14:textId="5E1AB0C1" w:rsidR="00615A75" w:rsidRDefault="00391B41" w:rsidP="00615A75">
      <w:pPr>
        <w:pStyle w:val="Heading1"/>
      </w:pPr>
      <w:bookmarkStart w:id="68" w:name="_Toc5953452"/>
      <w:bookmarkStart w:id="69" w:name="_Toc468103709"/>
      <w:r>
        <w:t xml:space="preserve">2.7 </w:t>
      </w:r>
      <w:bookmarkEnd w:id="68"/>
      <w:r w:rsidR="00750050">
        <w:t>Things which impact your timeframes</w:t>
      </w:r>
    </w:p>
    <w:p w14:paraId="5D27148E" w14:textId="77777777" w:rsidR="00615A75" w:rsidRDefault="00615A75" w:rsidP="00615A75">
      <w:pPr>
        <w:rPr>
          <w:lang w:eastAsia="en-AU"/>
        </w:rPr>
      </w:pPr>
      <w:r>
        <w:rPr>
          <w:lang w:eastAsia="en-AU"/>
        </w:rPr>
        <w:t>There can be various factors that impact our ability to complete our tasks on time:</w:t>
      </w:r>
    </w:p>
    <w:p w14:paraId="3F4C7AEE" w14:textId="77777777" w:rsidR="00615A75" w:rsidRDefault="00615A75" w:rsidP="00615A75">
      <w:pPr>
        <w:pStyle w:val="ListParagraph"/>
        <w:numPr>
          <w:ilvl w:val="0"/>
          <w:numId w:val="58"/>
        </w:numPr>
        <w:rPr>
          <w:lang w:eastAsia="en-AU"/>
        </w:rPr>
      </w:pPr>
      <w:r>
        <w:rPr>
          <w:lang w:eastAsia="en-AU"/>
        </w:rPr>
        <w:t>System outages</w:t>
      </w:r>
    </w:p>
    <w:p w14:paraId="7414D326" w14:textId="0DB54765" w:rsidR="00615A75" w:rsidRDefault="00615A75" w:rsidP="00615A75">
      <w:pPr>
        <w:pStyle w:val="ListParagraph"/>
        <w:numPr>
          <w:ilvl w:val="0"/>
          <w:numId w:val="58"/>
        </w:numPr>
        <w:rPr>
          <w:lang w:eastAsia="en-AU"/>
        </w:rPr>
      </w:pPr>
      <w:r>
        <w:rPr>
          <w:lang w:eastAsia="en-AU"/>
        </w:rPr>
        <w:t>Technical issues</w:t>
      </w:r>
    </w:p>
    <w:p w14:paraId="7E80A2E3" w14:textId="61CDE55A" w:rsidR="008E2DBD" w:rsidRDefault="008E2DBD" w:rsidP="00615A75">
      <w:pPr>
        <w:pStyle w:val="ListParagraph"/>
        <w:numPr>
          <w:ilvl w:val="0"/>
          <w:numId w:val="58"/>
        </w:numPr>
        <w:rPr>
          <w:lang w:eastAsia="en-AU"/>
        </w:rPr>
      </w:pPr>
      <w:r>
        <w:rPr>
          <w:lang w:eastAsia="en-AU"/>
        </w:rPr>
        <w:t>Other people not completing their work</w:t>
      </w:r>
    </w:p>
    <w:p w14:paraId="5DF55F13" w14:textId="77777777" w:rsidR="00615A75" w:rsidRDefault="00615A75" w:rsidP="00615A75">
      <w:pPr>
        <w:pStyle w:val="ListParagraph"/>
        <w:numPr>
          <w:ilvl w:val="0"/>
          <w:numId w:val="58"/>
        </w:numPr>
        <w:rPr>
          <w:lang w:eastAsia="en-AU"/>
        </w:rPr>
      </w:pPr>
      <w:r>
        <w:rPr>
          <w:lang w:eastAsia="en-AU"/>
        </w:rPr>
        <w:t>Interruptions from other people</w:t>
      </w:r>
    </w:p>
    <w:p w14:paraId="14F36A97" w14:textId="77777777" w:rsidR="00615A75" w:rsidRDefault="00615A75" w:rsidP="00615A75">
      <w:pPr>
        <w:pStyle w:val="ListParagraph"/>
        <w:numPr>
          <w:ilvl w:val="0"/>
          <w:numId w:val="58"/>
        </w:numPr>
        <w:rPr>
          <w:lang w:eastAsia="en-AU"/>
        </w:rPr>
      </w:pPr>
      <w:r>
        <w:rPr>
          <w:lang w:eastAsia="en-AU"/>
        </w:rPr>
        <w:t>Being disorganised</w:t>
      </w:r>
    </w:p>
    <w:p w14:paraId="594CE910" w14:textId="77777777" w:rsidR="00615A75" w:rsidRDefault="00615A75" w:rsidP="00615A75">
      <w:pPr>
        <w:pStyle w:val="ListParagraph"/>
        <w:numPr>
          <w:ilvl w:val="0"/>
          <w:numId w:val="58"/>
        </w:numPr>
        <w:rPr>
          <w:lang w:eastAsia="en-AU"/>
        </w:rPr>
      </w:pPr>
      <w:r>
        <w:rPr>
          <w:lang w:eastAsia="en-AU"/>
        </w:rPr>
        <w:t>Procrastinating</w:t>
      </w:r>
    </w:p>
    <w:p w14:paraId="7695EC37" w14:textId="410A3757" w:rsidR="00615A75" w:rsidRDefault="00615A75" w:rsidP="00615A75">
      <w:pPr>
        <w:pStyle w:val="ListParagraph"/>
        <w:numPr>
          <w:ilvl w:val="0"/>
          <w:numId w:val="58"/>
        </w:numPr>
        <w:rPr>
          <w:lang w:eastAsia="en-AU"/>
        </w:rPr>
      </w:pPr>
      <w:r>
        <w:rPr>
          <w:lang w:eastAsia="en-AU"/>
        </w:rPr>
        <w:t>Lack of concentration</w:t>
      </w:r>
    </w:p>
    <w:p w14:paraId="3FF9E75C" w14:textId="6F528168" w:rsidR="00615A75" w:rsidRDefault="00615A75" w:rsidP="00615A75">
      <w:pPr>
        <w:pStyle w:val="Heading2"/>
      </w:pPr>
      <w:bookmarkStart w:id="70" w:name="_Toc5953453"/>
      <w:r>
        <w:t>System outages and technical issues</w:t>
      </w:r>
      <w:bookmarkEnd w:id="70"/>
    </w:p>
    <w:p w14:paraId="5A7CEB49" w14:textId="25150DE9" w:rsidR="00615A75" w:rsidRDefault="00615A75" w:rsidP="00615A75">
      <w:pPr>
        <w:rPr>
          <w:lang w:eastAsia="en-AU"/>
        </w:rPr>
      </w:pPr>
      <w:r>
        <w:rPr>
          <w:lang w:eastAsia="en-AU"/>
        </w:rPr>
        <w:t>Unless the system outages are planned, there is not much you can do to when these happen. If planned, ensure that you structure your tasks around so you are not trying to complete anything that relies on the computer. If there is an unplanned system outage or technical issues, move down your to-do list until you get to a task that does not require a computer and work on that until the system returns.</w:t>
      </w:r>
    </w:p>
    <w:p w14:paraId="4CAF702A" w14:textId="1908FB2F" w:rsidR="008E2DBD" w:rsidRDefault="008E2DBD" w:rsidP="00615A75">
      <w:pPr>
        <w:pStyle w:val="Heading2"/>
      </w:pPr>
      <w:bookmarkStart w:id="71" w:name="_Toc5953454"/>
      <w:r>
        <w:t>Other people not completing their work</w:t>
      </w:r>
      <w:bookmarkEnd w:id="71"/>
    </w:p>
    <w:p w14:paraId="08990621" w14:textId="284A7058" w:rsidR="008E2DBD" w:rsidRPr="008E2DBD" w:rsidRDefault="008E2DBD" w:rsidP="008E2DBD">
      <w:pPr>
        <w:rPr>
          <w:lang w:eastAsia="en-AU"/>
        </w:rPr>
      </w:pPr>
      <w:r>
        <w:rPr>
          <w:lang w:eastAsia="en-AU"/>
        </w:rPr>
        <w:t>For some tasks we are unable to begin them until someone completes their task. For example, you are unable to send out invites to the organisation’s next function until the events coordinator confirms the invite list. In this case you are best to speak to your supervisor and advise what the current situation is and they can organise a solution.</w:t>
      </w:r>
    </w:p>
    <w:p w14:paraId="292A8504" w14:textId="77777777" w:rsidR="00750050" w:rsidRDefault="00750050">
      <w:pPr>
        <w:rPr>
          <w:rFonts w:eastAsia="Times New Roman" w:cstheme="minorHAnsi"/>
          <w:b/>
          <w:noProof/>
          <w:color w:val="464748"/>
          <w:kern w:val="22"/>
          <w:sz w:val="36"/>
          <w:szCs w:val="36"/>
          <w:lang w:eastAsia="en-AU"/>
        </w:rPr>
      </w:pPr>
      <w:bookmarkStart w:id="72" w:name="_Toc5953455"/>
      <w:r>
        <w:br w:type="page"/>
      </w:r>
    </w:p>
    <w:p w14:paraId="33C35B18" w14:textId="1AFAF8E1" w:rsidR="00615A75" w:rsidRDefault="00615A75" w:rsidP="00615A75">
      <w:pPr>
        <w:pStyle w:val="Heading2"/>
      </w:pPr>
      <w:r>
        <w:lastRenderedPageBreak/>
        <w:t>Interruptions from other people</w:t>
      </w:r>
      <w:bookmarkEnd w:id="72"/>
    </w:p>
    <w:p w14:paraId="7691CCC4" w14:textId="7CA5DBEF" w:rsidR="00615A75" w:rsidRDefault="00615A75" w:rsidP="00615A75">
      <w:pPr>
        <w:rPr>
          <w:lang w:eastAsia="en-AU"/>
        </w:rPr>
      </w:pPr>
      <w:r>
        <w:rPr>
          <w:lang w:eastAsia="en-AU"/>
        </w:rPr>
        <w:t>Sometimes we are interrupted by other people for good reason; there may be a new task that is required to complete that is more urgent or important than when you currently working on. Other times you might be interrupted by people who are just wanting to have a chat. In these situations it is important to politely shut down that conversation so you do not fall behind. Where possible, close your office door to deter unnecessary visitors.</w:t>
      </w:r>
    </w:p>
    <w:p w14:paraId="01F369D9" w14:textId="7EAF0A5E" w:rsidR="00615A75" w:rsidRDefault="008E2DBD" w:rsidP="008E2DBD">
      <w:pPr>
        <w:pStyle w:val="Heading2"/>
      </w:pPr>
      <w:bookmarkStart w:id="73" w:name="_Toc5953456"/>
      <w:r>
        <w:t>Being disorganised</w:t>
      </w:r>
      <w:bookmarkEnd w:id="73"/>
    </w:p>
    <w:p w14:paraId="1C2DBD4C" w14:textId="27A1777E" w:rsidR="008E2DBD" w:rsidRDefault="008E2DBD" w:rsidP="008E2DBD">
      <w:pPr>
        <w:rPr>
          <w:lang w:eastAsia="en-AU"/>
        </w:rPr>
      </w:pPr>
      <w:r>
        <w:rPr>
          <w:lang w:eastAsia="en-AU"/>
        </w:rPr>
        <w:t>If we are not organised it can take a lot more time to complete a task than it should. Prior to commencing each task, look at what you might need to complete that task and gather it all together. For example, when baking, it is a good idea to get all the ingredients out before you begin so you are not running back and forth to the pantry, fridge and cupboards.</w:t>
      </w:r>
    </w:p>
    <w:p w14:paraId="7871E527" w14:textId="46AE22DD" w:rsidR="008E2DBD" w:rsidRDefault="008E2DBD" w:rsidP="008E2DBD">
      <w:pPr>
        <w:pStyle w:val="Heading2"/>
      </w:pPr>
      <w:bookmarkStart w:id="74" w:name="_Toc5953457"/>
      <w:r>
        <w:t>Procrasinating</w:t>
      </w:r>
      <w:bookmarkEnd w:id="74"/>
    </w:p>
    <w:p w14:paraId="217C5BF1" w14:textId="520C6295" w:rsidR="008E2DBD" w:rsidRDefault="008E2DBD" w:rsidP="008E2DBD">
      <w:pPr>
        <w:rPr>
          <w:lang w:eastAsia="en-AU"/>
        </w:rPr>
      </w:pPr>
      <w:r>
        <w:rPr>
          <w:lang w:eastAsia="en-AU"/>
        </w:rPr>
        <w:t>Procrastinating means putting off completing a task. It might be because you don’t like doing the task, it is too difficult or you are not sure exactly what needs to be done. In these situations, it can help to break the task down into smaller parts and tackle each, one at a time, rather than looking at the task as a whole.</w:t>
      </w:r>
    </w:p>
    <w:p w14:paraId="402ECD83" w14:textId="5482F6B8" w:rsidR="008E2DBD" w:rsidRDefault="008E2DBD" w:rsidP="008E2DBD">
      <w:pPr>
        <w:pStyle w:val="Heading2"/>
      </w:pPr>
      <w:bookmarkStart w:id="75" w:name="_Toc5953458"/>
      <w:r>
        <w:t>Lack of concentration</w:t>
      </w:r>
      <w:bookmarkEnd w:id="75"/>
    </w:p>
    <w:p w14:paraId="3F3FD912" w14:textId="4C5FF007" w:rsidR="008E2DBD" w:rsidRPr="008E2DBD" w:rsidRDefault="008E2DBD" w:rsidP="008E2DBD">
      <w:pPr>
        <w:rPr>
          <w:lang w:eastAsia="en-AU"/>
        </w:rPr>
      </w:pPr>
      <w:r>
        <w:rPr>
          <w:lang w:eastAsia="en-AU"/>
        </w:rPr>
        <w:t>If you are having difficulties concentrating it can be helpful to get up for a short break to refocus.</w:t>
      </w:r>
    </w:p>
    <w:p w14:paraId="6601FD85" w14:textId="4B6A8F94" w:rsidR="008757D8" w:rsidRPr="008757D8" w:rsidRDefault="00391B41" w:rsidP="008757D8">
      <w:pPr>
        <w:pStyle w:val="Heading1"/>
      </w:pPr>
      <w:bookmarkStart w:id="76" w:name="_Toc5953459"/>
      <w:r>
        <w:t xml:space="preserve">2.8 </w:t>
      </w:r>
      <w:r w:rsidR="008757D8" w:rsidRPr="008757D8">
        <w:t>Analysing your time</w:t>
      </w:r>
      <w:bookmarkEnd w:id="69"/>
      <w:bookmarkEnd w:id="76"/>
    </w:p>
    <w:p w14:paraId="7567B2E0" w14:textId="1595F000" w:rsidR="008757D8" w:rsidRPr="008757D8" w:rsidRDefault="008757D8" w:rsidP="008757D8">
      <w:pPr>
        <w:pStyle w:val="Body"/>
      </w:pPr>
      <w:r w:rsidRPr="008757D8">
        <w:t xml:space="preserve">The way to find out if you are using your time wisely at work is to analyse </w:t>
      </w:r>
      <w:r>
        <w:t>how you use it. Then you can th</w:t>
      </w:r>
      <w:r w:rsidRPr="008757D8">
        <w:t>ink about ways in which you can be more effective.</w:t>
      </w:r>
    </w:p>
    <w:p w14:paraId="26463A3B" w14:textId="1A5BA33F" w:rsidR="008757D8" w:rsidRPr="008757D8" w:rsidRDefault="008757D8" w:rsidP="008757D8">
      <w:pPr>
        <w:pStyle w:val="Body"/>
      </w:pPr>
      <w:r w:rsidRPr="008757D8">
        <w:t xml:space="preserve">There will always be competing demands on your time at work. There are routine jobs that occur every day – for example, opening mail and answering emails and telephone calls. There are ongoing tasks that don’t occur every day, such as </w:t>
      </w:r>
      <w:r w:rsidR="00615A75">
        <w:t>writing</w:t>
      </w:r>
      <w:r w:rsidRPr="008757D8">
        <w:t xml:space="preserve"> meeting agendas or reports.</w:t>
      </w:r>
    </w:p>
    <w:p w14:paraId="6F34B0D6" w14:textId="77777777" w:rsidR="008757D8" w:rsidRPr="008757D8" w:rsidRDefault="008757D8" w:rsidP="008757D8">
      <w:pPr>
        <w:pStyle w:val="Body"/>
      </w:pPr>
      <w:r w:rsidRPr="008757D8">
        <w:t>And then there are planning and development tasks which could further develop your job, such as making new contacts.</w:t>
      </w:r>
    </w:p>
    <w:p w14:paraId="0BBB784D" w14:textId="77777777" w:rsidR="00750050" w:rsidRDefault="00750050">
      <w:pPr>
        <w:rPr>
          <w:rFonts w:eastAsia="Times New Roman" w:cstheme="minorHAnsi"/>
          <w:b/>
          <w:noProof/>
          <w:color w:val="464748"/>
          <w:kern w:val="22"/>
          <w:sz w:val="36"/>
          <w:szCs w:val="36"/>
          <w:lang w:eastAsia="en-AU"/>
        </w:rPr>
      </w:pPr>
      <w:bookmarkStart w:id="77" w:name="_Toc5953460"/>
      <w:r>
        <w:br w:type="page"/>
      </w:r>
    </w:p>
    <w:p w14:paraId="537105EA" w14:textId="79780096" w:rsidR="008757D8" w:rsidRPr="008757D8" w:rsidRDefault="008757D8" w:rsidP="008757D8">
      <w:pPr>
        <w:pStyle w:val="Heading2"/>
      </w:pPr>
      <w:r w:rsidRPr="008757D8">
        <w:lastRenderedPageBreak/>
        <w:t>Keeping a time log</w:t>
      </w:r>
      <w:bookmarkEnd w:id="77"/>
    </w:p>
    <w:p w14:paraId="31FCCBBC" w14:textId="77777777" w:rsidR="008757D8" w:rsidRPr="008757D8" w:rsidRDefault="008757D8" w:rsidP="008757D8">
      <w:pPr>
        <w:pStyle w:val="Body"/>
      </w:pPr>
      <w:r w:rsidRPr="008757D8">
        <w:t>A daily log, which records how you use your time at work each day, helps to determine if you are using your time productively. It allows you to review your work patterns which then gives you a starting point for improvement. You may find that you are surprised, for example, at how much time you spend chatting to colleagues or making cups of tea, rather than getting down to work.</w:t>
      </w:r>
    </w:p>
    <w:p w14:paraId="4A20AA16" w14:textId="77777777" w:rsidR="008757D8" w:rsidRPr="008757D8" w:rsidRDefault="008757D8" w:rsidP="008757D8">
      <w:pPr>
        <w:pStyle w:val="Body"/>
      </w:pPr>
      <w:r w:rsidRPr="008757D8">
        <w:t>Below is an example of a simple daily log based on half-hourly slots so your can quickly fill it in as your day progresses. It is preferable to do it as you go, rather than waiting till the end of the day. Keep your log for a least a couple of weeks to see what your patterns of work behaviour are over a period of time.</w:t>
      </w:r>
    </w:p>
    <w:p w14:paraId="707A0DE4" w14:textId="77777777" w:rsidR="008E2DBD" w:rsidRDefault="008E2DBD" w:rsidP="008757D8">
      <w:pPr>
        <w:pStyle w:val="Heading3"/>
      </w:pPr>
    </w:p>
    <w:p w14:paraId="23BF51A0" w14:textId="3B561540" w:rsidR="008757D8" w:rsidRPr="008757D8" w:rsidRDefault="008757D8" w:rsidP="008757D8">
      <w:pPr>
        <w:pStyle w:val="Heading3"/>
      </w:pPr>
      <w:bookmarkStart w:id="78" w:name="_Toc5953461"/>
      <w:r w:rsidRPr="008757D8">
        <w:t>Example of a time log</w:t>
      </w:r>
      <w:bookmarkEnd w:id="78"/>
    </w:p>
    <w:p w14:paraId="7DAB32CD" w14:textId="77777777" w:rsidR="008757D8" w:rsidRPr="008757D8" w:rsidRDefault="008757D8" w:rsidP="008757D8">
      <w:pPr>
        <w:pStyle w:val="Body"/>
      </w:pPr>
      <w:r w:rsidRPr="008757D8">
        <w:t>In the ‘comments’ column you can categorise the activity at the end of the day. For example, your categories might include administrative work (such as photocopying, collating and stapling the minutes of a meeting); clerical work (such as answering correspondence and filing) or customer service.</w:t>
      </w:r>
    </w:p>
    <w:p w14:paraId="3DC93026" w14:textId="279339B3" w:rsidR="00944ADA" w:rsidRPr="00615A75" w:rsidRDefault="008757D8" w:rsidP="00615A75">
      <w:pPr>
        <w:pStyle w:val="Body"/>
      </w:pPr>
      <w:r w:rsidRPr="008757D8">
        <w:t>You can then calculate how much time you spend on each type of activity, which will give you a clearer picture of your working day. Remember, too, not all of your time will necessarily be spent ‘doing’ things; there may also be ‘thinking’ time in your schedule.</w:t>
      </w:r>
    </w:p>
    <w:p w14:paraId="40FC43E0" w14:textId="166863CB" w:rsidR="008757D8" w:rsidRDefault="008757D8" w:rsidP="008757D8">
      <w:pPr>
        <w:pStyle w:val="Caption"/>
        <w:keepNext/>
      </w:pPr>
      <w:r>
        <w:t xml:space="preserve">Table </w:t>
      </w:r>
      <w:r w:rsidR="008535A7">
        <w:rPr>
          <w:noProof/>
        </w:rPr>
        <w:fldChar w:fldCharType="begin"/>
      </w:r>
      <w:r w:rsidR="008535A7">
        <w:rPr>
          <w:noProof/>
        </w:rPr>
        <w:instrText xml:space="preserve"> SEQ Table \* ARABIC </w:instrText>
      </w:r>
      <w:r w:rsidR="008535A7">
        <w:rPr>
          <w:noProof/>
        </w:rPr>
        <w:fldChar w:fldCharType="separate"/>
      </w:r>
      <w:r w:rsidR="00216ADE">
        <w:rPr>
          <w:noProof/>
        </w:rPr>
        <w:t>5</w:t>
      </w:r>
      <w:r w:rsidR="008535A7">
        <w:rPr>
          <w:noProof/>
        </w:rPr>
        <w:fldChar w:fldCharType="end"/>
      </w:r>
      <w:r>
        <w:t xml:space="preserve"> Example of a time log</w:t>
      </w:r>
    </w:p>
    <w:tbl>
      <w:tblPr>
        <w:tblStyle w:val="TableGrid"/>
        <w:tblW w:w="0" w:type="auto"/>
        <w:tblLook w:val="04A0" w:firstRow="1" w:lastRow="0" w:firstColumn="1" w:lastColumn="0" w:noHBand="0" w:noVBand="1"/>
      </w:tblPr>
      <w:tblGrid>
        <w:gridCol w:w="814"/>
        <w:gridCol w:w="3683"/>
        <w:gridCol w:w="2248"/>
        <w:gridCol w:w="2271"/>
      </w:tblGrid>
      <w:tr w:rsidR="008757D8" w:rsidRPr="008757D8" w14:paraId="2108027B" w14:textId="77777777" w:rsidTr="008757D8">
        <w:trPr>
          <w:cnfStyle w:val="100000000000" w:firstRow="1" w:lastRow="0" w:firstColumn="0" w:lastColumn="0" w:oddVBand="0" w:evenVBand="0" w:oddHBand="0" w:evenHBand="0" w:firstRowFirstColumn="0" w:firstRowLastColumn="0" w:lastRowFirstColumn="0" w:lastRowLastColumn="0"/>
          <w:trHeight w:val="20"/>
        </w:trPr>
        <w:tc>
          <w:tcPr>
            <w:tcW w:w="814" w:type="dxa"/>
            <w:shd w:val="clear" w:color="auto" w:fill="004766"/>
          </w:tcPr>
          <w:p w14:paraId="2FC6C6A6" w14:textId="77777777" w:rsidR="008757D8" w:rsidRPr="008757D8" w:rsidRDefault="008757D8" w:rsidP="008757D8">
            <w:pPr>
              <w:pStyle w:val="Body"/>
              <w:spacing w:before="0" w:line="276" w:lineRule="auto"/>
            </w:pPr>
            <w:r w:rsidRPr="008757D8">
              <w:t>Time</w:t>
            </w:r>
          </w:p>
        </w:tc>
        <w:tc>
          <w:tcPr>
            <w:tcW w:w="3683" w:type="dxa"/>
            <w:shd w:val="clear" w:color="auto" w:fill="004766"/>
          </w:tcPr>
          <w:p w14:paraId="77BFAA77" w14:textId="77777777" w:rsidR="008757D8" w:rsidRPr="008757D8" w:rsidRDefault="008757D8" w:rsidP="008757D8">
            <w:pPr>
              <w:pStyle w:val="Body"/>
              <w:spacing w:before="0" w:line="276" w:lineRule="auto"/>
            </w:pPr>
            <w:r w:rsidRPr="008757D8">
              <w:t>Activity</w:t>
            </w:r>
          </w:p>
        </w:tc>
        <w:tc>
          <w:tcPr>
            <w:tcW w:w="2248" w:type="dxa"/>
            <w:shd w:val="clear" w:color="auto" w:fill="004766"/>
          </w:tcPr>
          <w:p w14:paraId="0EFB811C" w14:textId="77777777" w:rsidR="008757D8" w:rsidRPr="008757D8" w:rsidRDefault="008757D8" w:rsidP="008757D8">
            <w:pPr>
              <w:pStyle w:val="Body"/>
              <w:spacing w:before="0" w:line="276" w:lineRule="auto"/>
            </w:pPr>
            <w:r w:rsidRPr="008757D8">
              <w:t>Phone Calls</w:t>
            </w:r>
          </w:p>
        </w:tc>
        <w:tc>
          <w:tcPr>
            <w:tcW w:w="2271" w:type="dxa"/>
            <w:shd w:val="clear" w:color="auto" w:fill="004766"/>
          </w:tcPr>
          <w:p w14:paraId="6194B59C" w14:textId="77777777" w:rsidR="008757D8" w:rsidRPr="008757D8" w:rsidRDefault="008757D8" w:rsidP="008757D8">
            <w:pPr>
              <w:pStyle w:val="Body"/>
              <w:spacing w:before="0" w:line="276" w:lineRule="auto"/>
            </w:pPr>
            <w:r w:rsidRPr="008757D8">
              <w:t>Comments</w:t>
            </w:r>
          </w:p>
        </w:tc>
      </w:tr>
      <w:tr w:rsidR="008757D8" w:rsidRPr="008757D8" w14:paraId="51A72F73" w14:textId="77777777" w:rsidTr="008757D8">
        <w:trPr>
          <w:trHeight w:val="20"/>
        </w:trPr>
        <w:tc>
          <w:tcPr>
            <w:tcW w:w="814" w:type="dxa"/>
          </w:tcPr>
          <w:p w14:paraId="4B53F63C" w14:textId="77777777" w:rsidR="008757D8" w:rsidRPr="008757D8" w:rsidRDefault="008757D8" w:rsidP="008757D8">
            <w:pPr>
              <w:pStyle w:val="Body"/>
              <w:spacing w:before="0" w:line="276" w:lineRule="auto"/>
            </w:pPr>
            <w:r w:rsidRPr="008757D8">
              <w:t>8:00</w:t>
            </w:r>
          </w:p>
        </w:tc>
        <w:tc>
          <w:tcPr>
            <w:tcW w:w="3683" w:type="dxa"/>
          </w:tcPr>
          <w:p w14:paraId="6F1A358F" w14:textId="77777777" w:rsidR="008757D8" w:rsidRPr="008757D8" w:rsidRDefault="008757D8" w:rsidP="008757D8">
            <w:pPr>
              <w:pStyle w:val="Body"/>
              <w:spacing w:before="0" w:line="276" w:lineRule="auto"/>
            </w:pPr>
          </w:p>
        </w:tc>
        <w:tc>
          <w:tcPr>
            <w:tcW w:w="2248" w:type="dxa"/>
          </w:tcPr>
          <w:p w14:paraId="5B85A004" w14:textId="77777777" w:rsidR="008757D8" w:rsidRPr="008757D8" w:rsidRDefault="008757D8" w:rsidP="008757D8">
            <w:pPr>
              <w:pStyle w:val="Body"/>
              <w:spacing w:before="0" w:line="276" w:lineRule="auto"/>
            </w:pPr>
          </w:p>
        </w:tc>
        <w:tc>
          <w:tcPr>
            <w:tcW w:w="2271" w:type="dxa"/>
          </w:tcPr>
          <w:p w14:paraId="3058970A" w14:textId="77777777" w:rsidR="008757D8" w:rsidRPr="008757D8" w:rsidRDefault="008757D8" w:rsidP="008757D8">
            <w:pPr>
              <w:pStyle w:val="Body"/>
              <w:spacing w:before="0" w:line="276" w:lineRule="auto"/>
            </w:pPr>
          </w:p>
        </w:tc>
      </w:tr>
      <w:tr w:rsidR="008757D8" w:rsidRPr="008757D8" w14:paraId="302AE24B" w14:textId="77777777" w:rsidTr="008757D8">
        <w:trPr>
          <w:trHeight w:val="20"/>
        </w:trPr>
        <w:tc>
          <w:tcPr>
            <w:tcW w:w="814" w:type="dxa"/>
          </w:tcPr>
          <w:p w14:paraId="15D4404C" w14:textId="77777777" w:rsidR="008757D8" w:rsidRPr="008757D8" w:rsidRDefault="008757D8" w:rsidP="008757D8">
            <w:pPr>
              <w:pStyle w:val="Body"/>
              <w:spacing w:before="0" w:line="276" w:lineRule="auto"/>
            </w:pPr>
            <w:r w:rsidRPr="008757D8">
              <w:t>8:30</w:t>
            </w:r>
          </w:p>
        </w:tc>
        <w:tc>
          <w:tcPr>
            <w:tcW w:w="3683" w:type="dxa"/>
          </w:tcPr>
          <w:p w14:paraId="0AB35E35" w14:textId="77777777" w:rsidR="008757D8" w:rsidRPr="008757D8" w:rsidRDefault="008757D8" w:rsidP="008757D8">
            <w:pPr>
              <w:pStyle w:val="Body"/>
              <w:spacing w:before="0" w:line="276" w:lineRule="auto"/>
            </w:pPr>
          </w:p>
        </w:tc>
        <w:tc>
          <w:tcPr>
            <w:tcW w:w="2248" w:type="dxa"/>
          </w:tcPr>
          <w:p w14:paraId="1E31CC61" w14:textId="77777777" w:rsidR="008757D8" w:rsidRPr="008757D8" w:rsidRDefault="008757D8" w:rsidP="008757D8">
            <w:pPr>
              <w:pStyle w:val="Body"/>
              <w:spacing w:before="0" w:line="276" w:lineRule="auto"/>
            </w:pPr>
          </w:p>
        </w:tc>
        <w:tc>
          <w:tcPr>
            <w:tcW w:w="2271" w:type="dxa"/>
          </w:tcPr>
          <w:p w14:paraId="777A76C2" w14:textId="77777777" w:rsidR="008757D8" w:rsidRPr="008757D8" w:rsidRDefault="008757D8" w:rsidP="008757D8">
            <w:pPr>
              <w:pStyle w:val="Body"/>
              <w:spacing w:before="0" w:line="276" w:lineRule="auto"/>
            </w:pPr>
          </w:p>
        </w:tc>
      </w:tr>
      <w:tr w:rsidR="008757D8" w:rsidRPr="008757D8" w14:paraId="589C0B34" w14:textId="77777777" w:rsidTr="008757D8">
        <w:trPr>
          <w:trHeight w:val="20"/>
        </w:trPr>
        <w:tc>
          <w:tcPr>
            <w:tcW w:w="814" w:type="dxa"/>
          </w:tcPr>
          <w:p w14:paraId="78382DC9" w14:textId="77777777" w:rsidR="008757D8" w:rsidRPr="008757D8" w:rsidRDefault="008757D8" w:rsidP="008757D8">
            <w:pPr>
              <w:pStyle w:val="Body"/>
              <w:spacing w:before="0" w:line="276" w:lineRule="auto"/>
            </w:pPr>
            <w:r w:rsidRPr="008757D8">
              <w:t>9:00</w:t>
            </w:r>
          </w:p>
        </w:tc>
        <w:tc>
          <w:tcPr>
            <w:tcW w:w="3683" w:type="dxa"/>
          </w:tcPr>
          <w:p w14:paraId="1E41705B" w14:textId="77777777" w:rsidR="008757D8" w:rsidRPr="008757D8" w:rsidRDefault="008757D8" w:rsidP="008757D8">
            <w:pPr>
              <w:pStyle w:val="Body"/>
              <w:spacing w:before="0" w:line="276" w:lineRule="auto"/>
            </w:pPr>
          </w:p>
        </w:tc>
        <w:tc>
          <w:tcPr>
            <w:tcW w:w="2248" w:type="dxa"/>
          </w:tcPr>
          <w:p w14:paraId="4F80221B" w14:textId="77777777" w:rsidR="008757D8" w:rsidRPr="008757D8" w:rsidRDefault="008757D8" w:rsidP="008757D8">
            <w:pPr>
              <w:pStyle w:val="Body"/>
              <w:spacing w:before="0" w:line="276" w:lineRule="auto"/>
            </w:pPr>
          </w:p>
        </w:tc>
        <w:tc>
          <w:tcPr>
            <w:tcW w:w="2271" w:type="dxa"/>
          </w:tcPr>
          <w:p w14:paraId="01A957DB" w14:textId="77777777" w:rsidR="008757D8" w:rsidRPr="008757D8" w:rsidRDefault="008757D8" w:rsidP="008757D8">
            <w:pPr>
              <w:pStyle w:val="Body"/>
              <w:spacing w:before="0" w:line="276" w:lineRule="auto"/>
            </w:pPr>
          </w:p>
        </w:tc>
      </w:tr>
      <w:tr w:rsidR="008757D8" w:rsidRPr="008757D8" w14:paraId="761C603D" w14:textId="77777777" w:rsidTr="008757D8">
        <w:trPr>
          <w:trHeight w:val="20"/>
        </w:trPr>
        <w:tc>
          <w:tcPr>
            <w:tcW w:w="814" w:type="dxa"/>
          </w:tcPr>
          <w:p w14:paraId="7566AEE4" w14:textId="77777777" w:rsidR="008757D8" w:rsidRPr="008757D8" w:rsidRDefault="008757D8" w:rsidP="008757D8">
            <w:pPr>
              <w:pStyle w:val="Body"/>
              <w:spacing w:before="0" w:line="276" w:lineRule="auto"/>
            </w:pPr>
            <w:r w:rsidRPr="008757D8">
              <w:t>9:30</w:t>
            </w:r>
          </w:p>
        </w:tc>
        <w:tc>
          <w:tcPr>
            <w:tcW w:w="3683" w:type="dxa"/>
          </w:tcPr>
          <w:p w14:paraId="7F5066CC" w14:textId="77777777" w:rsidR="008757D8" w:rsidRPr="008757D8" w:rsidRDefault="008757D8" w:rsidP="008757D8">
            <w:pPr>
              <w:pStyle w:val="Body"/>
              <w:spacing w:before="0" w:line="276" w:lineRule="auto"/>
            </w:pPr>
          </w:p>
        </w:tc>
        <w:tc>
          <w:tcPr>
            <w:tcW w:w="2248" w:type="dxa"/>
          </w:tcPr>
          <w:p w14:paraId="4A84979F" w14:textId="77777777" w:rsidR="008757D8" w:rsidRPr="008757D8" w:rsidRDefault="008757D8" w:rsidP="008757D8">
            <w:pPr>
              <w:pStyle w:val="Body"/>
              <w:spacing w:before="0" w:line="276" w:lineRule="auto"/>
            </w:pPr>
          </w:p>
        </w:tc>
        <w:tc>
          <w:tcPr>
            <w:tcW w:w="2271" w:type="dxa"/>
          </w:tcPr>
          <w:p w14:paraId="5BB97DCF" w14:textId="77777777" w:rsidR="008757D8" w:rsidRPr="008757D8" w:rsidRDefault="008757D8" w:rsidP="008757D8">
            <w:pPr>
              <w:pStyle w:val="Body"/>
              <w:spacing w:before="0" w:line="276" w:lineRule="auto"/>
            </w:pPr>
          </w:p>
        </w:tc>
      </w:tr>
      <w:tr w:rsidR="008757D8" w:rsidRPr="008757D8" w14:paraId="5790B93F" w14:textId="77777777" w:rsidTr="008757D8">
        <w:trPr>
          <w:trHeight w:val="20"/>
        </w:trPr>
        <w:tc>
          <w:tcPr>
            <w:tcW w:w="814" w:type="dxa"/>
          </w:tcPr>
          <w:p w14:paraId="39A4EF88" w14:textId="77777777" w:rsidR="008757D8" w:rsidRPr="008757D8" w:rsidRDefault="008757D8" w:rsidP="008757D8">
            <w:pPr>
              <w:pStyle w:val="Body"/>
              <w:spacing w:before="0" w:line="276" w:lineRule="auto"/>
            </w:pPr>
            <w:r w:rsidRPr="008757D8">
              <w:t>10:00</w:t>
            </w:r>
          </w:p>
        </w:tc>
        <w:tc>
          <w:tcPr>
            <w:tcW w:w="3683" w:type="dxa"/>
          </w:tcPr>
          <w:p w14:paraId="0786197D" w14:textId="77777777" w:rsidR="008757D8" w:rsidRPr="008757D8" w:rsidRDefault="008757D8" w:rsidP="008757D8">
            <w:pPr>
              <w:pStyle w:val="Body"/>
              <w:spacing w:before="0" w:line="276" w:lineRule="auto"/>
            </w:pPr>
          </w:p>
        </w:tc>
        <w:tc>
          <w:tcPr>
            <w:tcW w:w="2248" w:type="dxa"/>
          </w:tcPr>
          <w:p w14:paraId="3E8C8529" w14:textId="77777777" w:rsidR="008757D8" w:rsidRPr="008757D8" w:rsidRDefault="008757D8" w:rsidP="008757D8">
            <w:pPr>
              <w:pStyle w:val="Body"/>
              <w:spacing w:before="0" w:line="276" w:lineRule="auto"/>
            </w:pPr>
          </w:p>
        </w:tc>
        <w:tc>
          <w:tcPr>
            <w:tcW w:w="2271" w:type="dxa"/>
          </w:tcPr>
          <w:p w14:paraId="2FDD4AF1" w14:textId="77777777" w:rsidR="008757D8" w:rsidRPr="008757D8" w:rsidRDefault="008757D8" w:rsidP="008757D8">
            <w:pPr>
              <w:pStyle w:val="Body"/>
              <w:spacing w:before="0" w:line="276" w:lineRule="auto"/>
            </w:pPr>
          </w:p>
        </w:tc>
      </w:tr>
      <w:tr w:rsidR="008757D8" w:rsidRPr="008757D8" w14:paraId="20B487B9" w14:textId="77777777" w:rsidTr="008757D8">
        <w:trPr>
          <w:trHeight w:val="20"/>
        </w:trPr>
        <w:tc>
          <w:tcPr>
            <w:tcW w:w="814" w:type="dxa"/>
          </w:tcPr>
          <w:p w14:paraId="661F7A7B" w14:textId="77777777" w:rsidR="008757D8" w:rsidRPr="008757D8" w:rsidRDefault="008757D8" w:rsidP="008757D8">
            <w:pPr>
              <w:pStyle w:val="Body"/>
              <w:spacing w:before="0" w:line="276" w:lineRule="auto"/>
            </w:pPr>
            <w:r w:rsidRPr="008757D8">
              <w:t>10:30</w:t>
            </w:r>
          </w:p>
        </w:tc>
        <w:tc>
          <w:tcPr>
            <w:tcW w:w="3683" w:type="dxa"/>
          </w:tcPr>
          <w:p w14:paraId="60AA9D4B" w14:textId="77777777" w:rsidR="008757D8" w:rsidRPr="008757D8" w:rsidRDefault="008757D8" w:rsidP="008757D8">
            <w:pPr>
              <w:pStyle w:val="Body"/>
              <w:spacing w:before="0" w:line="276" w:lineRule="auto"/>
            </w:pPr>
          </w:p>
        </w:tc>
        <w:tc>
          <w:tcPr>
            <w:tcW w:w="2248" w:type="dxa"/>
          </w:tcPr>
          <w:p w14:paraId="0C613392" w14:textId="77777777" w:rsidR="008757D8" w:rsidRPr="008757D8" w:rsidRDefault="008757D8" w:rsidP="008757D8">
            <w:pPr>
              <w:pStyle w:val="Body"/>
              <w:spacing w:before="0" w:line="276" w:lineRule="auto"/>
            </w:pPr>
          </w:p>
        </w:tc>
        <w:tc>
          <w:tcPr>
            <w:tcW w:w="2271" w:type="dxa"/>
          </w:tcPr>
          <w:p w14:paraId="08041C0B" w14:textId="77777777" w:rsidR="008757D8" w:rsidRPr="008757D8" w:rsidRDefault="008757D8" w:rsidP="008757D8">
            <w:pPr>
              <w:pStyle w:val="Body"/>
              <w:spacing w:before="0" w:line="276" w:lineRule="auto"/>
            </w:pPr>
          </w:p>
        </w:tc>
      </w:tr>
      <w:tr w:rsidR="008757D8" w:rsidRPr="008757D8" w14:paraId="23BA3938" w14:textId="77777777" w:rsidTr="008757D8">
        <w:trPr>
          <w:trHeight w:val="20"/>
        </w:trPr>
        <w:tc>
          <w:tcPr>
            <w:tcW w:w="814" w:type="dxa"/>
          </w:tcPr>
          <w:p w14:paraId="48C780C0" w14:textId="77777777" w:rsidR="008757D8" w:rsidRPr="008757D8" w:rsidRDefault="008757D8" w:rsidP="008757D8">
            <w:pPr>
              <w:pStyle w:val="Body"/>
              <w:spacing w:before="0" w:line="276" w:lineRule="auto"/>
            </w:pPr>
            <w:r w:rsidRPr="008757D8">
              <w:t>11:00</w:t>
            </w:r>
          </w:p>
        </w:tc>
        <w:tc>
          <w:tcPr>
            <w:tcW w:w="3683" w:type="dxa"/>
          </w:tcPr>
          <w:p w14:paraId="28A31699" w14:textId="77777777" w:rsidR="008757D8" w:rsidRPr="008757D8" w:rsidRDefault="008757D8" w:rsidP="008757D8">
            <w:pPr>
              <w:pStyle w:val="Body"/>
              <w:spacing w:before="0" w:line="276" w:lineRule="auto"/>
            </w:pPr>
          </w:p>
        </w:tc>
        <w:tc>
          <w:tcPr>
            <w:tcW w:w="2248" w:type="dxa"/>
          </w:tcPr>
          <w:p w14:paraId="13A6C50D" w14:textId="77777777" w:rsidR="008757D8" w:rsidRPr="008757D8" w:rsidRDefault="008757D8" w:rsidP="008757D8">
            <w:pPr>
              <w:pStyle w:val="Body"/>
              <w:spacing w:before="0" w:line="276" w:lineRule="auto"/>
            </w:pPr>
          </w:p>
        </w:tc>
        <w:tc>
          <w:tcPr>
            <w:tcW w:w="2271" w:type="dxa"/>
          </w:tcPr>
          <w:p w14:paraId="7FE2328D" w14:textId="77777777" w:rsidR="008757D8" w:rsidRPr="008757D8" w:rsidRDefault="008757D8" w:rsidP="008757D8">
            <w:pPr>
              <w:pStyle w:val="Body"/>
              <w:spacing w:before="0" w:line="276" w:lineRule="auto"/>
            </w:pPr>
          </w:p>
        </w:tc>
      </w:tr>
    </w:tbl>
    <w:p w14:paraId="617FAFA3" w14:textId="3CB559A7" w:rsidR="008E12F7" w:rsidRDefault="008E12F7" w:rsidP="008E12F7">
      <w:pPr>
        <w:pStyle w:val="Body"/>
      </w:pPr>
    </w:p>
    <w:p w14:paraId="34C9E23B" w14:textId="77777777" w:rsidR="00750050" w:rsidRDefault="00750050">
      <w:pPr>
        <w:rPr>
          <w:rFonts w:eastAsia="Times New Roman" w:cstheme="minorHAnsi"/>
          <w:b/>
          <w:noProof/>
          <w:color w:val="2D739F"/>
          <w:kern w:val="22"/>
          <w:sz w:val="32"/>
          <w:szCs w:val="32"/>
          <w:lang w:eastAsia="en-AU"/>
        </w:rPr>
      </w:pPr>
      <w:bookmarkStart w:id="79" w:name="_Toc5953462"/>
      <w:r>
        <w:br w:type="page"/>
      </w:r>
    </w:p>
    <w:p w14:paraId="7B7F8A37" w14:textId="6F65F08A" w:rsidR="00FD6251" w:rsidRPr="00FD6251" w:rsidRDefault="00FD6251" w:rsidP="00FD6251">
      <w:pPr>
        <w:pStyle w:val="Heading3"/>
      </w:pPr>
      <w:r w:rsidRPr="00FD6251">
        <w:lastRenderedPageBreak/>
        <w:t>Reviewing your time log</w:t>
      </w:r>
      <w:bookmarkEnd w:id="79"/>
    </w:p>
    <w:p w14:paraId="66E6504C" w14:textId="77777777" w:rsidR="00FD6251" w:rsidRPr="00FD6251" w:rsidRDefault="00FD6251" w:rsidP="00FD6251">
      <w:pPr>
        <w:pStyle w:val="Body"/>
      </w:pPr>
      <w:r w:rsidRPr="00FD6251">
        <w:t>When you have completed your time log, you can ask yourself some questions to help you to analyse it.</w:t>
      </w:r>
    </w:p>
    <w:p w14:paraId="2CA3583D" w14:textId="77777777" w:rsidR="00FD6251" w:rsidRPr="00FD6251" w:rsidRDefault="00FD6251" w:rsidP="00821A23">
      <w:pPr>
        <w:pStyle w:val="Body"/>
        <w:numPr>
          <w:ilvl w:val="0"/>
          <w:numId w:val="31"/>
        </w:numPr>
      </w:pPr>
      <w:r w:rsidRPr="00FD6251">
        <w:t>What was my most productive period of the day? Why?</w:t>
      </w:r>
    </w:p>
    <w:p w14:paraId="117CF3D4" w14:textId="77777777" w:rsidR="00FD6251" w:rsidRPr="00FD6251" w:rsidRDefault="00FD6251" w:rsidP="00821A23">
      <w:pPr>
        <w:pStyle w:val="Body"/>
        <w:numPr>
          <w:ilvl w:val="0"/>
          <w:numId w:val="31"/>
        </w:numPr>
      </w:pPr>
      <w:r w:rsidRPr="00FD6251">
        <w:t>What was my least productive period of the day? Why?</w:t>
      </w:r>
    </w:p>
    <w:p w14:paraId="01A2D36D" w14:textId="77777777" w:rsidR="00FD6251" w:rsidRPr="00FD6251" w:rsidRDefault="00FD6251" w:rsidP="00821A23">
      <w:pPr>
        <w:pStyle w:val="Body"/>
        <w:numPr>
          <w:ilvl w:val="0"/>
          <w:numId w:val="31"/>
        </w:numPr>
      </w:pPr>
      <w:r w:rsidRPr="00FD6251">
        <w:t>When did I start on my top priority task? Could I have begun earlier?</w:t>
      </w:r>
    </w:p>
    <w:p w14:paraId="5E95B40B" w14:textId="77777777" w:rsidR="00FD6251" w:rsidRPr="00FD6251" w:rsidRDefault="00FD6251" w:rsidP="00821A23">
      <w:pPr>
        <w:pStyle w:val="Body"/>
        <w:numPr>
          <w:ilvl w:val="0"/>
          <w:numId w:val="31"/>
        </w:numPr>
      </w:pPr>
      <w:r w:rsidRPr="00FD6251">
        <w:t>Are there patterns or habits emerging from then log? Am I spending too much time on one category and ignoring others?</w:t>
      </w:r>
    </w:p>
    <w:p w14:paraId="3028F3B9" w14:textId="3FBC019C" w:rsidR="00FD6251" w:rsidRPr="00FD6251" w:rsidRDefault="00FD6251" w:rsidP="00FD6251">
      <w:pPr>
        <w:pStyle w:val="Body"/>
      </w:pPr>
      <w:r w:rsidRPr="00FD6251">
        <w:t>Now you can go about reorgani</w:t>
      </w:r>
      <w:r>
        <w:t>s</w:t>
      </w:r>
      <w:r w:rsidRPr="00FD6251">
        <w:t>ing your schedule to make your day more productive. If you are a ‘morning person’ you could schedule the more difficult or the top priority tasks into the early part of the day and do the C tasks or less demanding ones in the afternoons. For example, you might find it easier to return a phone call to a difficult customer when you are feeling fresh and energetic.</w:t>
      </w:r>
    </w:p>
    <w:p w14:paraId="3E049B86" w14:textId="75EE171D" w:rsidR="00944ADA" w:rsidRPr="008E2DBD" w:rsidRDefault="00FD6251" w:rsidP="008E2DBD">
      <w:pPr>
        <w:pStyle w:val="Body"/>
      </w:pPr>
      <w:r w:rsidRPr="00FD6251">
        <w:t>Look at the areas of wasted time, identify any patterns you are unhappy with as well as any bad work habits you may have acquired so that you can then take some time to think about them and make improvements.</w:t>
      </w:r>
    </w:p>
    <w:p w14:paraId="50A743E1" w14:textId="4B84BAF1" w:rsidR="00FD6251" w:rsidRPr="00FD6251" w:rsidRDefault="00FD6251" w:rsidP="00FD6251">
      <w:pPr>
        <w:pStyle w:val="Heading2"/>
      </w:pPr>
      <w:bookmarkStart w:id="80" w:name="_Toc5953463"/>
      <w:r w:rsidRPr="00FD6251">
        <w:t>Estimating time</w:t>
      </w:r>
      <w:bookmarkEnd w:id="80"/>
    </w:p>
    <w:p w14:paraId="3BE3EC40" w14:textId="77777777" w:rsidR="00FD6251" w:rsidRPr="00FD6251" w:rsidRDefault="00FD6251" w:rsidP="00FD6251">
      <w:pPr>
        <w:pStyle w:val="Body"/>
      </w:pPr>
      <w:r w:rsidRPr="00FD6251">
        <w:t>It is good practice to estimate how long a task will take you to do and then see how accurate you were in your estimate. Some people consistently think things will take less time then they expect, which makes it difficult for them to plan a working day properly.</w:t>
      </w:r>
    </w:p>
    <w:p w14:paraId="31EB211A" w14:textId="77777777" w:rsidR="00FD6251" w:rsidRPr="00FD6251" w:rsidRDefault="00FD6251" w:rsidP="00FD6251">
      <w:pPr>
        <w:pStyle w:val="Heading3"/>
      </w:pPr>
      <w:bookmarkStart w:id="81" w:name="_Toc5953464"/>
      <w:r w:rsidRPr="00FD6251">
        <w:t>Identifying time-wasters</w:t>
      </w:r>
      <w:bookmarkEnd w:id="81"/>
    </w:p>
    <w:p w14:paraId="2461B1B9" w14:textId="77777777" w:rsidR="00FD6251" w:rsidRPr="00FD6251" w:rsidRDefault="00FD6251" w:rsidP="00FD6251">
      <w:pPr>
        <w:pStyle w:val="Body"/>
      </w:pPr>
      <w:r w:rsidRPr="00FD6251">
        <w:t>Successful time management isn’t only about being well organized and planning carefully. It’s also important to take action against things that waste time at work.</w:t>
      </w:r>
    </w:p>
    <w:p w14:paraId="52EBC06D" w14:textId="77777777" w:rsidR="00FD6251" w:rsidRPr="00FD6251" w:rsidRDefault="00FD6251" w:rsidP="00FD6251">
      <w:pPr>
        <w:pStyle w:val="Body"/>
      </w:pPr>
      <w:r w:rsidRPr="00FD6251">
        <w:t>Some time-wasters will be beyond your control, such as equipment breakdowns, interruptions or talkative clients. Others, such as procrastinating or too much socializing are within your control. That’s why you have objectives – they help you focus on what it is you need to be doing.</w:t>
      </w:r>
    </w:p>
    <w:p w14:paraId="3941F49C" w14:textId="77777777" w:rsidR="00FD6251" w:rsidRPr="00FD6251" w:rsidRDefault="00FD6251" w:rsidP="00FD6251">
      <w:pPr>
        <w:pStyle w:val="Heading3"/>
      </w:pPr>
      <w:bookmarkStart w:id="82" w:name="_Toc5953465"/>
      <w:r w:rsidRPr="00FD6251">
        <w:t>Procrastinating</w:t>
      </w:r>
      <w:bookmarkEnd w:id="82"/>
    </w:p>
    <w:p w14:paraId="3251C470" w14:textId="77777777" w:rsidR="00FD6251" w:rsidRPr="00FD6251" w:rsidRDefault="00FD6251" w:rsidP="00FD6251">
      <w:pPr>
        <w:pStyle w:val="Body"/>
      </w:pPr>
      <w:r w:rsidRPr="00FD6251">
        <w:t>Many people tend to put off starting a particular task until the deadline approaches. They often do low-priority tasks – the most extreme example being the sharpening of their pencils – as a way of avoiding a more important one. It is often fear of the task – fear of its size, its difficulty or its importance – that stops them from starting.</w:t>
      </w:r>
    </w:p>
    <w:p w14:paraId="05E9C645" w14:textId="77777777" w:rsidR="00FD6251" w:rsidRPr="00FD6251" w:rsidRDefault="00FD6251" w:rsidP="00FD6251">
      <w:pPr>
        <w:pStyle w:val="Body"/>
      </w:pPr>
      <w:r w:rsidRPr="00FD6251">
        <w:lastRenderedPageBreak/>
        <w:t>Sometimes, too, people get confused about what is important and what is urgent and they respond to the urgent, short-term tasks that land on their desks rather than the important, long-term ones. Remember, though, the delayed important task will become an urgent task and it will also be stressful.</w:t>
      </w:r>
    </w:p>
    <w:p w14:paraId="746806C7" w14:textId="77777777" w:rsidR="00FD6251" w:rsidRPr="00FD6251" w:rsidRDefault="00FD6251" w:rsidP="00FD6251">
      <w:pPr>
        <w:pStyle w:val="Body"/>
      </w:pPr>
      <w:r w:rsidRPr="00FD6251">
        <w:t>Procrastination gets in the way of your success at work because it’s the important tasks that lead to results. One effective solution is to break a job up into parts and give each part its own deadline.</w:t>
      </w:r>
    </w:p>
    <w:tbl>
      <w:tblPr>
        <w:tblW w:w="9072" w:type="dxa"/>
        <w:shd w:val="clear" w:color="auto" w:fill="E7E7D4"/>
        <w:tblLook w:val="0600" w:firstRow="0" w:lastRow="0" w:firstColumn="0" w:lastColumn="0" w:noHBand="1" w:noVBand="1"/>
      </w:tblPr>
      <w:tblGrid>
        <w:gridCol w:w="992"/>
        <w:gridCol w:w="8080"/>
      </w:tblGrid>
      <w:tr w:rsidR="00A543B3" w:rsidRPr="009C3DED" w14:paraId="11EA48EA" w14:textId="77777777" w:rsidTr="00CD1259">
        <w:trPr>
          <w:trHeight w:val="659"/>
        </w:trPr>
        <w:tc>
          <w:tcPr>
            <w:tcW w:w="992" w:type="dxa"/>
            <w:shd w:val="clear" w:color="auto" w:fill="E7E7D4"/>
            <w:vAlign w:val="center"/>
          </w:tcPr>
          <w:p w14:paraId="7C5B55A6" w14:textId="77777777" w:rsidR="00A543B3" w:rsidRPr="009C3DED" w:rsidRDefault="00A543B3" w:rsidP="00CD1259">
            <w:pPr>
              <w:pStyle w:val="Body"/>
              <w:spacing w:after="0" w:line="240" w:lineRule="auto"/>
              <w:jc w:val="center"/>
            </w:pPr>
            <w:bookmarkStart w:id="83" w:name="_Toc468103710"/>
            <w:bookmarkStart w:id="84" w:name="_Toc5953466"/>
            <w:r>
              <w:rPr>
                <w:noProof/>
                <w:lang w:eastAsia="en-AU"/>
              </w:rPr>
              <w:drawing>
                <wp:inline distT="0" distB="0" distL="0" distR="0" wp14:anchorId="63FBF64C" wp14:editId="5424B1C7">
                  <wp:extent cx="365760" cy="357809"/>
                  <wp:effectExtent l="0" t="0" r="0" b="4445"/>
                  <wp:docPr id="227" name="Picture 2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56F1B645" w14:textId="77777777" w:rsidR="00A543B3" w:rsidRPr="009C3DED" w:rsidRDefault="00A543B3" w:rsidP="00CD1259">
            <w:pPr>
              <w:pStyle w:val="Heading1"/>
              <w:spacing w:before="0"/>
            </w:pPr>
            <w:r w:rsidRPr="009C3DED">
              <w:t>Practice activity</w:t>
            </w:r>
          </w:p>
        </w:tc>
      </w:tr>
    </w:tbl>
    <w:p w14:paraId="5C39B14C" w14:textId="3413E52B" w:rsidR="00A543B3" w:rsidRDefault="00A543B3" w:rsidP="00A543B3">
      <w:pPr>
        <w:pStyle w:val="Body"/>
      </w:pPr>
      <w:r>
        <w:t xml:space="preserve">Watch </w:t>
      </w:r>
      <w:hyperlink r:id="rId43" w:history="1">
        <w:r w:rsidRPr="00A543B3">
          <w:rPr>
            <w:rStyle w:val="Hyperlink"/>
          </w:rPr>
          <w:t>Managing Your Time</w:t>
        </w:r>
      </w:hyperlink>
      <w:r>
        <w:t xml:space="preserve"> on Lynda.com (LinkedIn Learning) for some tips on how to be more effective with your work day.</w:t>
      </w:r>
    </w:p>
    <w:p w14:paraId="110AB422" w14:textId="3E40CE42" w:rsidR="00A543B3" w:rsidRDefault="00A543B3" w:rsidP="00A543B3">
      <w:r>
        <w:rPr>
          <w:noProof/>
          <w:lang w:eastAsia="en-AU"/>
        </w:rPr>
        <w:drawing>
          <wp:inline distT="0" distB="0" distL="0" distR="0" wp14:anchorId="57359AA2" wp14:editId="0C22D2C2">
            <wp:extent cx="5731510" cy="3212465"/>
            <wp:effectExtent l="0" t="0" r="2540" b="6985"/>
            <wp:docPr id="1" name="Picture 1">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3212465"/>
                    </a:xfrm>
                    <a:prstGeom prst="rect">
                      <a:avLst/>
                    </a:prstGeom>
                  </pic:spPr>
                </pic:pic>
              </a:graphicData>
            </a:graphic>
          </wp:inline>
        </w:drawing>
      </w:r>
    </w:p>
    <w:p w14:paraId="28338670" w14:textId="4765DF2D" w:rsidR="00A543B3" w:rsidRDefault="00A543B3" w:rsidP="00A543B3">
      <w:r>
        <w:t xml:space="preserve">(Full link </w:t>
      </w:r>
      <w:hyperlink r:id="rId45" w:history="1">
        <w:r>
          <w:rPr>
            <w:rStyle w:val="Hyperlink"/>
          </w:rPr>
          <w:t>https://www.lynda.com/Business-Skills-tutorials/Communicating-your-availability/143455/145308-4.html</w:t>
        </w:r>
      </w:hyperlink>
      <w:r>
        <w:t>)</w:t>
      </w:r>
    </w:p>
    <w:p w14:paraId="6EC2A8AB" w14:textId="77777777" w:rsidR="00A543B3" w:rsidRDefault="00A543B3" w:rsidP="00A543B3"/>
    <w:p w14:paraId="1C970815" w14:textId="391ED448" w:rsidR="00A543B3" w:rsidRDefault="00A543B3" w:rsidP="00A543B3">
      <w:pPr>
        <w:rPr>
          <w:rFonts w:eastAsia="Times New Roman" w:cstheme="minorHAnsi"/>
          <w:noProof/>
          <w:color w:val="2D739F"/>
          <w:kern w:val="22"/>
          <w:sz w:val="44"/>
          <w:szCs w:val="40"/>
          <w:lang w:eastAsia="en-AU"/>
        </w:rPr>
      </w:pPr>
      <w:r>
        <w:br w:type="page"/>
      </w:r>
    </w:p>
    <w:p w14:paraId="59257E00" w14:textId="2C538EB9" w:rsidR="00FD6251" w:rsidRPr="00FD6251" w:rsidRDefault="00391B41" w:rsidP="00FD6251">
      <w:pPr>
        <w:pStyle w:val="Heading1"/>
      </w:pPr>
      <w:r>
        <w:lastRenderedPageBreak/>
        <w:t xml:space="preserve">2.9 </w:t>
      </w:r>
      <w:r w:rsidR="00FD6251" w:rsidRPr="00FD6251">
        <w:t>Being organised</w:t>
      </w:r>
      <w:bookmarkEnd w:id="83"/>
      <w:bookmarkEnd w:id="84"/>
    </w:p>
    <w:p w14:paraId="0E5FAE61" w14:textId="6CB30567" w:rsidR="00FD6251" w:rsidRPr="00FD6251" w:rsidRDefault="00FD6251" w:rsidP="00FD6251">
      <w:pPr>
        <w:pStyle w:val="Body"/>
      </w:pPr>
      <w:r w:rsidRPr="00FD6251">
        <w:t>An</w:t>
      </w:r>
      <w:r w:rsidR="00615A75">
        <w:t xml:space="preserve"> important part of being organis</w:t>
      </w:r>
      <w:r w:rsidRPr="00FD6251">
        <w:t>ed is self-discipline – which is not only knowing what to do but doing it. It is said that self-discipline is the difference between those that dream and those who achieve.</w:t>
      </w:r>
    </w:p>
    <w:p w14:paraId="07B173B1" w14:textId="77777777" w:rsidR="00FD6251" w:rsidRPr="00FD6251" w:rsidRDefault="00FD6251" w:rsidP="00FD6251">
      <w:pPr>
        <w:pStyle w:val="Body"/>
      </w:pPr>
      <w:r w:rsidRPr="00FD6251">
        <w:t>If you are disorganised chances are you will feel overwhelmed by your work. To be efficient at work you need to plan and then act on your plan. You need to:</w:t>
      </w:r>
    </w:p>
    <w:p w14:paraId="3DB00679" w14:textId="77777777" w:rsidR="00FD6251" w:rsidRPr="00FD6251" w:rsidRDefault="00FD6251" w:rsidP="00821A23">
      <w:pPr>
        <w:pStyle w:val="Body"/>
        <w:numPr>
          <w:ilvl w:val="0"/>
          <w:numId w:val="32"/>
        </w:numPr>
      </w:pPr>
      <w:r w:rsidRPr="00FD6251">
        <w:t>Be aware of your goals and objectives, which give you direction</w:t>
      </w:r>
    </w:p>
    <w:p w14:paraId="24F51A23" w14:textId="77777777" w:rsidR="00FD6251" w:rsidRPr="00FD6251" w:rsidRDefault="00FD6251" w:rsidP="00821A23">
      <w:pPr>
        <w:pStyle w:val="Body"/>
        <w:numPr>
          <w:ilvl w:val="0"/>
          <w:numId w:val="32"/>
        </w:numPr>
      </w:pPr>
      <w:r w:rsidRPr="00FD6251">
        <w:t>Prioritise tasks so you accomplish the important ones</w:t>
      </w:r>
    </w:p>
    <w:p w14:paraId="69F883CF" w14:textId="77777777" w:rsidR="00FD6251" w:rsidRPr="00FD6251" w:rsidRDefault="00FD6251" w:rsidP="00821A23">
      <w:pPr>
        <w:pStyle w:val="Body"/>
        <w:numPr>
          <w:ilvl w:val="0"/>
          <w:numId w:val="32"/>
        </w:numPr>
      </w:pPr>
      <w:r w:rsidRPr="00FD6251">
        <w:t>Be punctual</w:t>
      </w:r>
    </w:p>
    <w:p w14:paraId="7DE586E5" w14:textId="77777777" w:rsidR="00FD6251" w:rsidRPr="00FD6251" w:rsidRDefault="00FD6251" w:rsidP="00821A23">
      <w:pPr>
        <w:pStyle w:val="Body"/>
        <w:numPr>
          <w:ilvl w:val="0"/>
          <w:numId w:val="32"/>
        </w:numPr>
      </w:pPr>
      <w:r w:rsidRPr="00FD6251">
        <w:t>Be careful not to over-commit yourself or take on too much.</w:t>
      </w:r>
    </w:p>
    <w:p w14:paraId="6974F234" w14:textId="77777777" w:rsidR="00FD6251" w:rsidRPr="00FD6251" w:rsidRDefault="00FD6251" w:rsidP="00FD6251">
      <w:pPr>
        <w:pStyle w:val="Body"/>
      </w:pPr>
      <w:r w:rsidRPr="00FD6251">
        <w:t>There is an old saying, ‘As the first hour of the day goes, so the day goes.’ Think about how you spend your first hour at work and what sets the tone of your day. Is it coffee and chatter or going over your ‘to-do’ list and making a start on your tasks?</w:t>
      </w:r>
    </w:p>
    <w:p w14:paraId="467CAE33" w14:textId="77777777" w:rsidR="00FD6251" w:rsidRPr="00FD6251" w:rsidRDefault="00FD6251" w:rsidP="00FD6251">
      <w:pPr>
        <w:pStyle w:val="Heading2"/>
      </w:pPr>
      <w:bookmarkStart w:id="85" w:name="_Toc5953467"/>
      <w:r w:rsidRPr="00FD6251">
        <w:t>Filing systems</w:t>
      </w:r>
      <w:bookmarkEnd w:id="85"/>
    </w:p>
    <w:p w14:paraId="3833B74A" w14:textId="77777777" w:rsidR="00FD6251" w:rsidRPr="00FD6251" w:rsidRDefault="00FD6251" w:rsidP="00FD6251">
      <w:pPr>
        <w:pStyle w:val="Body"/>
      </w:pPr>
      <w:r w:rsidRPr="00FD6251">
        <w:t>Storing information in a way that makes it easy to retrieve or get again, is an important part of being efficient. Whether the information is in electronic or paper form, at some stage you will need to decide whether you are going to keep it, and if you are how you will file it.</w:t>
      </w:r>
    </w:p>
    <w:p w14:paraId="330B66C7" w14:textId="77777777" w:rsidR="00FD6251" w:rsidRPr="00FD6251" w:rsidRDefault="00FD6251" w:rsidP="00FD6251">
      <w:pPr>
        <w:pStyle w:val="Body"/>
        <w:rPr>
          <w:i/>
        </w:rPr>
      </w:pPr>
      <w:r w:rsidRPr="00FD6251">
        <w:rPr>
          <w:i/>
        </w:rPr>
        <w:t>For electronic information:</w:t>
      </w:r>
    </w:p>
    <w:p w14:paraId="5772B26A" w14:textId="77777777" w:rsidR="00FD6251" w:rsidRPr="00FD6251" w:rsidRDefault="00FD6251" w:rsidP="00821A23">
      <w:pPr>
        <w:pStyle w:val="Body"/>
        <w:numPr>
          <w:ilvl w:val="0"/>
          <w:numId w:val="33"/>
        </w:numPr>
      </w:pPr>
      <w:r w:rsidRPr="00FD6251">
        <w:t>Make sure you make regular back-up copies of your work</w:t>
      </w:r>
    </w:p>
    <w:p w14:paraId="66336958" w14:textId="77777777" w:rsidR="00FD6251" w:rsidRPr="00FD6251" w:rsidRDefault="00FD6251" w:rsidP="00821A23">
      <w:pPr>
        <w:pStyle w:val="Body"/>
        <w:numPr>
          <w:ilvl w:val="0"/>
          <w:numId w:val="33"/>
        </w:numPr>
      </w:pPr>
      <w:r w:rsidRPr="00FD6251">
        <w:t>Clean out old files on a regular basis</w:t>
      </w:r>
    </w:p>
    <w:p w14:paraId="5D5D30D4" w14:textId="77777777" w:rsidR="00FD6251" w:rsidRPr="00FD6251" w:rsidRDefault="00FD6251" w:rsidP="00821A23">
      <w:pPr>
        <w:pStyle w:val="Body"/>
        <w:numPr>
          <w:ilvl w:val="0"/>
          <w:numId w:val="33"/>
        </w:numPr>
      </w:pPr>
      <w:r w:rsidRPr="00FD6251">
        <w:t>Name files meaningfully so you don’t waste time searching for something. This applies to both folders and file names.</w:t>
      </w:r>
    </w:p>
    <w:p w14:paraId="35CB398A" w14:textId="77777777" w:rsidR="004237DF" w:rsidRDefault="004237DF">
      <w:pPr>
        <w:rPr>
          <w:i/>
        </w:rPr>
      </w:pPr>
      <w:r>
        <w:rPr>
          <w:i/>
        </w:rPr>
        <w:br w:type="page"/>
      </w:r>
    </w:p>
    <w:p w14:paraId="5B272961" w14:textId="716E76AA" w:rsidR="00FD6251" w:rsidRPr="00FD6251" w:rsidRDefault="00FD6251" w:rsidP="00FD6251">
      <w:pPr>
        <w:pStyle w:val="Body"/>
        <w:rPr>
          <w:i/>
        </w:rPr>
      </w:pPr>
      <w:r w:rsidRPr="00FD6251">
        <w:rPr>
          <w:i/>
        </w:rPr>
        <w:lastRenderedPageBreak/>
        <w:t>For paperwork:</w:t>
      </w:r>
    </w:p>
    <w:p w14:paraId="086B4B74" w14:textId="77777777" w:rsidR="00FD6251" w:rsidRPr="00FD6251" w:rsidRDefault="00FD6251" w:rsidP="00821A23">
      <w:pPr>
        <w:pStyle w:val="Body"/>
        <w:numPr>
          <w:ilvl w:val="0"/>
          <w:numId w:val="34"/>
        </w:numPr>
      </w:pPr>
      <w:r w:rsidRPr="00FD6251">
        <w:t>Try not to let piles of paper accumulate on your desk, regularly go through it, sort and discard or file the information</w:t>
      </w:r>
    </w:p>
    <w:p w14:paraId="173A531F" w14:textId="77777777" w:rsidR="00FD6251" w:rsidRPr="00FD6251" w:rsidRDefault="00FD6251" w:rsidP="00821A23">
      <w:pPr>
        <w:pStyle w:val="Body"/>
        <w:numPr>
          <w:ilvl w:val="0"/>
          <w:numId w:val="34"/>
        </w:numPr>
      </w:pPr>
      <w:r w:rsidRPr="00FD6251">
        <w:t>Label files clearly so that you can find what you are looking for easily</w:t>
      </w:r>
    </w:p>
    <w:p w14:paraId="339385A8" w14:textId="77777777" w:rsidR="00FD6251" w:rsidRPr="00FD6251" w:rsidRDefault="00FD6251" w:rsidP="00821A23">
      <w:pPr>
        <w:pStyle w:val="Body"/>
        <w:numPr>
          <w:ilvl w:val="0"/>
          <w:numId w:val="34"/>
        </w:numPr>
      </w:pPr>
      <w:r w:rsidRPr="00FD6251">
        <w:t>Break large files down into subcategories to make things easier to find</w:t>
      </w:r>
    </w:p>
    <w:p w14:paraId="3D7B5D1E" w14:textId="225EE751" w:rsidR="00FD6251" w:rsidRPr="00FD6251" w:rsidRDefault="00FD6251" w:rsidP="00821A23">
      <w:pPr>
        <w:pStyle w:val="Body"/>
        <w:numPr>
          <w:ilvl w:val="0"/>
          <w:numId w:val="34"/>
        </w:numPr>
      </w:pPr>
      <w:r>
        <w:t>Organis</w:t>
      </w:r>
      <w:r w:rsidRPr="00FD6251">
        <w:t>e your files alphabetically by category</w:t>
      </w:r>
    </w:p>
    <w:p w14:paraId="40B00EA2" w14:textId="77777777" w:rsidR="00FD6251" w:rsidRPr="00FD6251" w:rsidRDefault="00FD6251" w:rsidP="00821A23">
      <w:pPr>
        <w:pStyle w:val="Body"/>
        <w:numPr>
          <w:ilvl w:val="0"/>
          <w:numId w:val="34"/>
        </w:numPr>
      </w:pPr>
      <w:r w:rsidRPr="00FD6251">
        <w:t>Store your active or current files, the ones that you use often nearby</w:t>
      </w:r>
    </w:p>
    <w:p w14:paraId="3D2E2250" w14:textId="77777777" w:rsidR="00FD6251" w:rsidRPr="00FD6251" w:rsidRDefault="00FD6251" w:rsidP="00821A23">
      <w:pPr>
        <w:pStyle w:val="Body"/>
        <w:numPr>
          <w:ilvl w:val="0"/>
          <w:numId w:val="34"/>
        </w:numPr>
      </w:pPr>
      <w:r w:rsidRPr="00FD6251">
        <w:t>The files that you use less frequently can be filed further away.</w:t>
      </w:r>
    </w:p>
    <w:p w14:paraId="5C820846" w14:textId="77777777" w:rsidR="00FD6251" w:rsidRDefault="00FD6251" w:rsidP="00E53905">
      <w:pPr>
        <w:pStyle w:val="Heading2"/>
      </w:pPr>
      <w:bookmarkStart w:id="86" w:name="_Toc5953468"/>
      <w:r>
        <w:t>Look after yourself</w:t>
      </w:r>
      <w:bookmarkEnd w:id="86"/>
    </w:p>
    <w:p w14:paraId="03844D36" w14:textId="77777777" w:rsidR="00FD6251" w:rsidRDefault="00FD6251" w:rsidP="00FD6251">
      <w:pPr>
        <w:pStyle w:val="Body"/>
      </w:pPr>
      <w:r>
        <w:t>You will find that you will work more efficiently if you take the time for breaks, for morning and afternoon tea as well as lunch. Stopping work to rest refreshes your mind and reduces the chances of you becoming tired.</w:t>
      </w:r>
    </w:p>
    <w:p w14:paraId="0592B3B0" w14:textId="77777777" w:rsidR="00FD6251" w:rsidRDefault="00FD6251" w:rsidP="00FD6251">
      <w:pPr>
        <w:pStyle w:val="Body"/>
      </w:pPr>
      <w:r>
        <w:t>Food is also vital for your energy and concentration levels. Skipping breakfast or lunch won’t help your output.</w:t>
      </w:r>
    </w:p>
    <w:p w14:paraId="68041AB6" w14:textId="77777777" w:rsidR="00FD6251" w:rsidRDefault="00FD6251" w:rsidP="00FD6251">
      <w:pPr>
        <w:pStyle w:val="Heading2"/>
      </w:pPr>
      <w:bookmarkStart w:id="87" w:name="_Toc5953469"/>
      <w:r>
        <w:t>Reducing stress</w:t>
      </w:r>
      <w:bookmarkEnd w:id="87"/>
    </w:p>
    <w:p w14:paraId="0081A5AB" w14:textId="77777777" w:rsidR="00FD6251" w:rsidRDefault="00FD6251" w:rsidP="00FD6251">
      <w:pPr>
        <w:pStyle w:val="Body"/>
      </w:pPr>
      <w:r>
        <w:t>When you use your work time effectively you reduce stress because:</w:t>
      </w:r>
    </w:p>
    <w:p w14:paraId="08BD33AB" w14:textId="68406089" w:rsidR="00FD6251" w:rsidRDefault="00FD6251" w:rsidP="00821A23">
      <w:pPr>
        <w:pStyle w:val="Body"/>
        <w:numPr>
          <w:ilvl w:val="0"/>
          <w:numId w:val="35"/>
        </w:numPr>
      </w:pPr>
      <w:r>
        <w:t>You are in control of what you are doing</w:t>
      </w:r>
    </w:p>
    <w:p w14:paraId="5D73D07B" w14:textId="100316F6" w:rsidR="00FD6251" w:rsidRDefault="00FD6251" w:rsidP="00821A23">
      <w:pPr>
        <w:pStyle w:val="Body"/>
        <w:numPr>
          <w:ilvl w:val="0"/>
          <w:numId w:val="35"/>
        </w:numPr>
      </w:pPr>
      <w:r>
        <w:t>You enjoy your work more</w:t>
      </w:r>
    </w:p>
    <w:p w14:paraId="143D37D5" w14:textId="27A689DD" w:rsidR="00FD6251" w:rsidRDefault="00FD6251" w:rsidP="00821A23">
      <w:pPr>
        <w:pStyle w:val="Body"/>
        <w:numPr>
          <w:ilvl w:val="0"/>
          <w:numId w:val="35"/>
        </w:numPr>
      </w:pPr>
      <w:r>
        <w:t>You are more productive and therefore get more job satisfaction.</w:t>
      </w:r>
    </w:p>
    <w:p w14:paraId="461B4D57" w14:textId="77777777" w:rsidR="00FD6251" w:rsidRDefault="00FD6251" w:rsidP="00FD6251">
      <w:pPr>
        <w:pStyle w:val="Heading3"/>
      </w:pPr>
      <w:bookmarkStart w:id="88" w:name="_Toc5953470"/>
      <w:r>
        <w:t>Ten time tips</w:t>
      </w:r>
      <w:bookmarkEnd w:id="88"/>
    </w:p>
    <w:p w14:paraId="2072DACC" w14:textId="55F05558" w:rsidR="00FD6251" w:rsidRDefault="00FD6251" w:rsidP="00821A23">
      <w:pPr>
        <w:pStyle w:val="Body"/>
        <w:numPr>
          <w:ilvl w:val="0"/>
          <w:numId w:val="36"/>
        </w:numPr>
      </w:pPr>
      <w:r>
        <w:t>Set aside time to review and prioritise your tasks, preferably at the end of the day.</w:t>
      </w:r>
    </w:p>
    <w:p w14:paraId="714095EE" w14:textId="58DE5304" w:rsidR="00FD6251" w:rsidRDefault="00FD6251" w:rsidP="00821A23">
      <w:pPr>
        <w:pStyle w:val="Body"/>
        <w:numPr>
          <w:ilvl w:val="0"/>
          <w:numId w:val="36"/>
        </w:numPr>
      </w:pPr>
      <w:r>
        <w:t>Avoid pushing the tasks you don’t like doing to one side. Do them now and then reward yourself with the tasks you like doing.</w:t>
      </w:r>
    </w:p>
    <w:p w14:paraId="55C4B2C9" w14:textId="28D44803" w:rsidR="00FD6251" w:rsidRDefault="00FD6251" w:rsidP="00821A23">
      <w:pPr>
        <w:pStyle w:val="Body"/>
        <w:numPr>
          <w:ilvl w:val="0"/>
          <w:numId w:val="36"/>
        </w:numPr>
      </w:pPr>
      <w:r>
        <w:t>Break up a large task into smaller, manageable pieces and start work on it today.</w:t>
      </w:r>
    </w:p>
    <w:p w14:paraId="760BB570" w14:textId="110CCEB0" w:rsidR="00FD6251" w:rsidRDefault="00FD6251" w:rsidP="00821A23">
      <w:pPr>
        <w:pStyle w:val="Body"/>
        <w:numPr>
          <w:ilvl w:val="0"/>
          <w:numId w:val="36"/>
        </w:numPr>
      </w:pPr>
      <w:r>
        <w:t>Avoid making a start on a number of jobs without going back to finish them.</w:t>
      </w:r>
    </w:p>
    <w:p w14:paraId="3A3C8386" w14:textId="1CFE7E22" w:rsidR="00FD6251" w:rsidRDefault="00FD6251" w:rsidP="00821A23">
      <w:pPr>
        <w:pStyle w:val="Body"/>
        <w:numPr>
          <w:ilvl w:val="0"/>
          <w:numId w:val="36"/>
        </w:numPr>
      </w:pPr>
      <w:r>
        <w:t>Don’t be afraid to ask your supervisor for help if you don’t think you understand what it is that you don’t have to do.</w:t>
      </w:r>
    </w:p>
    <w:p w14:paraId="3E8E6CA5" w14:textId="340057F4" w:rsidR="00FD6251" w:rsidRDefault="00FD6251" w:rsidP="00821A23">
      <w:pPr>
        <w:pStyle w:val="Body"/>
        <w:numPr>
          <w:ilvl w:val="0"/>
          <w:numId w:val="36"/>
        </w:numPr>
      </w:pPr>
      <w:r>
        <w:lastRenderedPageBreak/>
        <w:t>Don’t be afraid to ask your supervisor or a colleague for help if you think you aren’t going to finish something in time or you find your workload has become unmanageable.</w:t>
      </w:r>
    </w:p>
    <w:p w14:paraId="78EABBEC" w14:textId="70D58DD5" w:rsidR="00FD6251" w:rsidRDefault="00FD6251" w:rsidP="00821A23">
      <w:pPr>
        <w:pStyle w:val="Body"/>
        <w:numPr>
          <w:ilvl w:val="0"/>
          <w:numId w:val="36"/>
        </w:numPr>
      </w:pPr>
      <w:r>
        <w:t>It’s important to be sociable at work but too much chat can be distracting and time-wasting.</w:t>
      </w:r>
    </w:p>
    <w:p w14:paraId="60383F99" w14:textId="333C7E3C" w:rsidR="00FD6251" w:rsidRDefault="00FD6251" w:rsidP="00821A23">
      <w:pPr>
        <w:pStyle w:val="Body"/>
        <w:numPr>
          <w:ilvl w:val="0"/>
          <w:numId w:val="36"/>
        </w:numPr>
      </w:pPr>
      <w:r>
        <w:t>Concentrate on the end result rather than just being busy.</w:t>
      </w:r>
    </w:p>
    <w:p w14:paraId="68ECBBF4" w14:textId="460C0E26" w:rsidR="00FD6251" w:rsidRDefault="00FD6251" w:rsidP="00821A23">
      <w:pPr>
        <w:pStyle w:val="Body"/>
        <w:numPr>
          <w:ilvl w:val="0"/>
          <w:numId w:val="36"/>
        </w:numPr>
      </w:pPr>
      <w:r>
        <w:t>Keep your desk uncluttered and organized.</w:t>
      </w:r>
    </w:p>
    <w:p w14:paraId="7B272ECD" w14:textId="1D436527" w:rsidR="008E12F7" w:rsidRDefault="00FD6251" w:rsidP="00821A23">
      <w:pPr>
        <w:pStyle w:val="Body"/>
        <w:numPr>
          <w:ilvl w:val="0"/>
          <w:numId w:val="36"/>
        </w:numPr>
      </w:pPr>
      <w:r>
        <w:t>Be flexible and change your priorities if necessary</w:t>
      </w:r>
    </w:p>
    <w:p w14:paraId="6F767E7B" w14:textId="513673A2" w:rsidR="004237DF" w:rsidRDefault="004237DF">
      <w:r>
        <w:br w:type="page"/>
      </w:r>
    </w:p>
    <w:p w14:paraId="54084138" w14:textId="02C13E7A" w:rsidR="00E53905" w:rsidRDefault="00E53905" w:rsidP="00E53905">
      <w:pPr>
        <w:pStyle w:val="Sectionnumber"/>
      </w:pPr>
    </w:p>
    <w:p w14:paraId="5BBAF5C8" w14:textId="606C701B" w:rsidR="00E53905" w:rsidRDefault="00E53905" w:rsidP="00E53905">
      <w:pPr>
        <w:pStyle w:val="Sectionnumber"/>
      </w:pPr>
      <w:r>
        <w:rPr>
          <w:noProof/>
          <w:lang w:eastAsia="en-AU"/>
        </w:rPr>
        <mc:AlternateContent>
          <mc:Choice Requires="wpg">
            <w:drawing>
              <wp:anchor distT="0" distB="0" distL="114300" distR="114300" simplePos="0" relativeHeight="251774976" behindDoc="1" locked="0" layoutInCell="1" allowOverlap="1" wp14:anchorId="0AA07381" wp14:editId="487BD110">
                <wp:simplePos x="0" y="0"/>
                <wp:positionH relativeFrom="margin">
                  <wp:posOffset>1741170</wp:posOffset>
                </wp:positionH>
                <wp:positionV relativeFrom="paragraph">
                  <wp:posOffset>1831340</wp:posOffset>
                </wp:positionV>
                <wp:extent cx="3876676" cy="3305175"/>
                <wp:effectExtent l="0" t="0" r="9525" b="9525"/>
                <wp:wrapNone/>
                <wp:docPr id="6" name="Group 6"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2" name="Rectangle 1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le 2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Rectangle 22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40689BD" id="Group 6" o:spid="_x0000_s1026" alt="Section 1&#10;Section name" style="position:absolute;margin-left:137.1pt;margin-top:144.2pt;width:305.25pt;height:260.25pt;z-index:-25154150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LsAUtutAwAAJBIAAA4AAAAAAAAAAAAAAAAALgIAAGRycy9lMm9Eb2MueG1s&#10;UEsBAi0AFAAGAAgAAAAhAAMGByjhAAAACwEAAA8AAAAAAAAAAAAAAAAABwYAAGRycy9kb3ducmV2&#10;LnhtbFBLBQYAAAAABAAEAPMAAAAVBwAAAAA=&#10;">
                <v:rect id="Rectangle 1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" filled="f" stroked="f"/>
                <v:rect id="Rectangle 2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" filled="f" stroked="f"/>
                <v:rect id="Rectangle 2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22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" filled="f" stroked="f"/>
                <w10:wrap anchorx="margin"/>
              </v:group>
            </w:pict>
          </mc:Fallback>
        </mc:AlternateContent>
      </w:r>
      <w:r>
        <w:t>Topic 3</w:t>
      </w:r>
    </w:p>
    <w:p w14:paraId="6DEA45B3" w14:textId="77777777" w:rsidR="004237DF" w:rsidRDefault="007955A2" w:rsidP="00E53905">
      <w:pPr>
        <w:pStyle w:val="Sectionname"/>
      </w:pPr>
      <w:r>
        <w:t>Communication at</w:t>
      </w:r>
    </w:p>
    <w:p w14:paraId="2E73DDD6" w14:textId="46A2C848" w:rsidR="00E53905" w:rsidRDefault="007955A2" w:rsidP="00E53905">
      <w:pPr>
        <w:pStyle w:val="Sectionname"/>
      </w:pPr>
      <w:r>
        <w:t>work</w:t>
      </w:r>
    </w:p>
    <w:p w14:paraId="305F1E53" w14:textId="0217769F" w:rsidR="00E53905" w:rsidRDefault="00E53905" w:rsidP="00E53905">
      <w:pPr>
        <w:pStyle w:val="Body"/>
      </w:pPr>
    </w:p>
    <w:p w14:paraId="592E60F7" w14:textId="7A57CE91" w:rsidR="00E53905" w:rsidRDefault="00E53905" w:rsidP="00E53905">
      <w:pPr>
        <w:pStyle w:val="Body"/>
      </w:pPr>
    </w:p>
    <w:p w14:paraId="159C97C6" w14:textId="53DAD15A" w:rsidR="00E53905" w:rsidRDefault="00E53905" w:rsidP="00E53905">
      <w:pPr>
        <w:pStyle w:val="Body"/>
      </w:pPr>
    </w:p>
    <w:p w14:paraId="0C9E5D50" w14:textId="312A49FA" w:rsidR="00E53905" w:rsidRDefault="00E53905" w:rsidP="00E53905">
      <w:pPr>
        <w:pStyle w:val="Body"/>
      </w:pPr>
    </w:p>
    <w:p w14:paraId="3E64CBFE" w14:textId="4D4B503B" w:rsidR="00E53905" w:rsidRDefault="00E53905" w:rsidP="00E53905">
      <w:pPr>
        <w:pStyle w:val="Body"/>
      </w:pPr>
    </w:p>
    <w:p w14:paraId="5D51BA87" w14:textId="6B623CCC" w:rsidR="00E53905" w:rsidRDefault="00E53905" w:rsidP="00E53905">
      <w:pPr>
        <w:pStyle w:val="Body"/>
      </w:pPr>
    </w:p>
    <w:p w14:paraId="32C357F2" w14:textId="30F40ACD" w:rsidR="00E53905" w:rsidRDefault="00E53905" w:rsidP="00E53905">
      <w:pPr>
        <w:pStyle w:val="Body"/>
      </w:pPr>
    </w:p>
    <w:p w14:paraId="1D4F3477" w14:textId="05B948F5" w:rsidR="00E53905" w:rsidRDefault="00E53905" w:rsidP="00E53905">
      <w:pPr>
        <w:pStyle w:val="Body"/>
      </w:pPr>
    </w:p>
    <w:p w14:paraId="303094BB" w14:textId="5519F1A1" w:rsidR="00E53905" w:rsidRDefault="00E53905" w:rsidP="00E53905">
      <w:pPr>
        <w:pStyle w:val="Body"/>
      </w:pPr>
    </w:p>
    <w:p w14:paraId="5F579018" w14:textId="70340921" w:rsidR="00E53905" w:rsidRDefault="00E53905" w:rsidP="00E53905">
      <w:pPr>
        <w:pStyle w:val="Body"/>
      </w:pPr>
    </w:p>
    <w:p w14:paraId="174F2762" w14:textId="10D7342F" w:rsidR="00E53905" w:rsidRDefault="00E53905" w:rsidP="00E53905">
      <w:pPr>
        <w:pStyle w:val="Body"/>
      </w:pPr>
    </w:p>
    <w:p w14:paraId="04B82B65" w14:textId="18A54722" w:rsidR="00FD6251" w:rsidRDefault="00E53905" w:rsidP="00FD6251">
      <w:pPr>
        <w:pStyle w:val="Heading1"/>
      </w:pPr>
      <w:bookmarkStart w:id="89" w:name="_Toc5953471"/>
      <w:r>
        <w:lastRenderedPageBreak/>
        <w:t xml:space="preserve">3.1 </w:t>
      </w:r>
      <w:r w:rsidR="00FD6251">
        <w:t>Communicating at work</w:t>
      </w:r>
      <w:bookmarkEnd w:id="89"/>
    </w:p>
    <w:p w14:paraId="28657399" w14:textId="77777777" w:rsidR="00FD6251" w:rsidRDefault="00FD6251" w:rsidP="00FD6251">
      <w:pPr>
        <w:pStyle w:val="Body"/>
      </w:pPr>
      <w:r>
        <w:t>In both your personal and your working life, communication is an important skill. Whenever you are involved in interaction with other people, you are communicating.</w:t>
      </w:r>
    </w:p>
    <w:p w14:paraId="57107281" w14:textId="77777777" w:rsidR="00FD6251" w:rsidRDefault="00FD6251" w:rsidP="00FD6251">
      <w:pPr>
        <w:pStyle w:val="Body"/>
      </w:pPr>
      <w:r>
        <w:t>There are different ways of communicating other than talking, including:</w:t>
      </w:r>
    </w:p>
    <w:p w14:paraId="2D05A913" w14:textId="363D9418" w:rsidR="00FD6251" w:rsidRDefault="00FD6251" w:rsidP="00821A23">
      <w:pPr>
        <w:pStyle w:val="Body"/>
        <w:numPr>
          <w:ilvl w:val="0"/>
          <w:numId w:val="37"/>
        </w:numPr>
      </w:pPr>
      <w:r>
        <w:t>Writing</w:t>
      </w:r>
    </w:p>
    <w:p w14:paraId="4D3416C4" w14:textId="56E499CB" w:rsidR="00FD6251" w:rsidRDefault="00FD6251" w:rsidP="00821A23">
      <w:pPr>
        <w:pStyle w:val="Body"/>
        <w:numPr>
          <w:ilvl w:val="0"/>
          <w:numId w:val="37"/>
        </w:numPr>
      </w:pPr>
      <w:r>
        <w:t>Signing, which allows deaf people to communicate with each other</w:t>
      </w:r>
    </w:p>
    <w:p w14:paraId="625A4760" w14:textId="5A9C05DD" w:rsidR="00FD6251" w:rsidRDefault="00FD6251" w:rsidP="00821A23">
      <w:pPr>
        <w:pStyle w:val="Body"/>
        <w:numPr>
          <w:ilvl w:val="0"/>
          <w:numId w:val="37"/>
        </w:numPr>
      </w:pPr>
      <w:r>
        <w:t>Facial expressions, such as smiling or frowning.</w:t>
      </w:r>
    </w:p>
    <w:p w14:paraId="3C71167A" w14:textId="77777777" w:rsidR="00FD6251" w:rsidRDefault="00FD6251" w:rsidP="00FD6251">
      <w:pPr>
        <w:pStyle w:val="Body"/>
      </w:pPr>
      <w:r>
        <w:t>Communication at work involves the exchange of information between individuals, teams, departments and organisations. The information exchanged may include things like instructions, questions and reports.</w:t>
      </w:r>
    </w:p>
    <w:p w14:paraId="59780FAD" w14:textId="77777777" w:rsidR="00FD6251" w:rsidRDefault="00FD6251" w:rsidP="00FD6251">
      <w:pPr>
        <w:pStyle w:val="Body"/>
      </w:pPr>
      <w:r>
        <w:t>The communication or exchange of information you have with your colleagues and supervisors is called internal communication. The exchange of information you have with people outside the organization – such as customers, clients and suppliers – is called external communication.</w:t>
      </w:r>
    </w:p>
    <w:p w14:paraId="6DFE3304" w14:textId="77777777" w:rsidR="00FD6251" w:rsidRDefault="00FD6251" w:rsidP="00FD6251">
      <w:pPr>
        <w:pStyle w:val="Body"/>
      </w:pPr>
      <w:r>
        <w:t>Communication isn’t simple. It is possible, for example, to be good at one form or type of communication and not at another. For instance, you may be able to write clearly and fluently and yet have difficulty speaking in front of people. In most jobs you will find it is necessary to develop your communication skills.</w:t>
      </w:r>
    </w:p>
    <w:p w14:paraId="4BF8121E" w14:textId="77777777" w:rsidR="00FD6251" w:rsidRDefault="00FD6251" w:rsidP="00FD6251">
      <w:pPr>
        <w:pStyle w:val="Heading2"/>
      </w:pPr>
      <w:bookmarkStart w:id="90" w:name="_Toc5953472"/>
      <w:r>
        <w:t>Good communication</w:t>
      </w:r>
      <w:bookmarkEnd w:id="90"/>
    </w:p>
    <w:p w14:paraId="06DBF7DF" w14:textId="77777777" w:rsidR="00FD6251" w:rsidRDefault="00FD6251" w:rsidP="00FD6251">
      <w:pPr>
        <w:pStyle w:val="Body"/>
      </w:pPr>
      <w:r>
        <w:t>Communicating effectively saves time at work because it helps avoid mistakes and misunderstandings. Keeping things simple is the key to being understood.</w:t>
      </w:r>
    </w:p>
    <w:p w14:paraId="3FC0D9DD" w14:textId="77777777" w:rsidR="00FD6251" w:rsidRDefault="00FD6251" w:rsidP="00FD6251">
      <w:pPr>
        <w:pStyle w:val="Body"/>
      </w:pPr>
      <w:r>
        <w:t>Communication can be verbal or non-verbal. Verbal communication uses words, so it can be spoken or written. When words aren’t used, the communication is non-verbal. Non-verbal communication includes sounds such as grunts; your facial expressions, like a smile or frown; your body language, such as crossing your arms and the tone of your voice.</w:t>
      </w:r>
    </w:p>
    <w:p w14:paraId="6472C16F" w14:textId="77777777" w:rsidR="00FD6251" w:rsidRDefault="00FD6251" w:rsidP="00FD6251">
      <w:pPr>
        <w:pStyle w:val="Body"/>
      </w:pPr>
      <w:r>
        <w:t>What you say is affected by your non-verbal communication so you need to be aware of it. Check that your non-verbal communication is helping you convey your meaning. Check that your posture and body language is positive. Try to ‘hear’ yourself. Is your tone of voice flat and boring? Could you inject some enthusiasm and sound more positive? Do you speak too softly or too loudly?</w:t>
      </w:r>
    </w:p>
    <w:p w14:paraId="07AE0F67" w14:textId="77777777" w:rsidR="004237DF" w:rsidRDefault="004237DF">
      <w:pPr>
        <w:rPr>
          <w:rFonts w:eastAsia="Times New Roman" w:cstheme="minorHAnsi"/>
          <w:b/>
          <w:noProof/>
          <w:color w:val="464748"/>
          <w:kern w:val="22"/>
          <w:sz w:val="36"/>
          <w:szCs w:val="36"/>
          <w:lang w:eastAsia="en-AU"/>
        </w:rPr>
      </w:pPr>
      <w:bookmarkStart w:id="91" w:name="_Toc5953473"/>
      <w:r>
        <w:br w:type="page"/>
      </w:r>
    </w:p>
    <w:p w14:paraId="2173AA79" w14:textId="43BB68BE" w:rsidR="00FD6251" w:rsidRDefault="00FD6251" w:rsidP="00FD6251">
      <w:pPr>
        <w:pStyle w:val="Heading2"/>
      </w:pPr>
      <w:r>
        <w:lastRenderedPageBreak/>
        <w:t>Good talkers and speakers</w:t>
      </w:r>
      <w:bookmarkEnd w:id="91"/>
    </w:p>
    <w:p w14:paraId="6D5FB40E" w14:textId="77777777" w:rsidR="00FD6251" w:rsidRDefault="00FD6251" w:rsidP="00FD6251">
      <w:pPr>
        <w:pStyle w:val="Body"/>
      </w:pPr>
      <w:r>
        <w:t>A person who talks a lot isn’t necessarily a good speaker or communicator – being a good speaker involves more than being a good talker. For example, someone who talks a lot may take over a conversation and not listen to other points of view – which means he or she isn’t a good communicator. A good communicator can not only form clear ideas and express them simply; he or she encourages two-way conversation.</w:t>
      </w:r>
    </w:p>
    <w:p w14:paraId="0B8B5D99" w14:textId="77777777" w:rsidR="00FD6251" w:rsidRDefault="00FD6251" w:rsidP="00FD6251">
      <w:pPr>
        <w:pStyle w:val="Heading2"/>
      </w:pPr>
      <w:bookmarkStart w:id="92" w:name="_Toc5953474"/>
      <w:r>
        <w:t>Active listening</w:t>
      </w:r>
      <w:bookmarkEnd w:id="92"/>
    </w:p>
    <w:p w14:paraId="7C926842" w14:textId="77777777" w:rsidR="00FD6251" w:rsidRDefault="00FD6251" w:rsidP="00FD6251">
      <w:pPr>
        <w:pStyle w:val="Body"/>
      </w:pPr>
      <w:r>
        <w:t>Good communication also involves being a good listener. We all think that we listen but being a good listener requires some skills that usually need to be developed. Listening doesn’t simply mean passively taking in information. Listening is active – you need to be involved in the process and you have to work at it. Active listening means:</w:t>
      </w:r>
    </w:p>
    <w:p w14:paraId="17B6963A" w14:textId="0AB040CF" w:rsidR="00FD6251" w:rsidRDefault="00FD6251" w:rsidP="00821A23">
      <w:pPr>
        <w:pStyle w:val="Body"/>
        <w:numPr>
          <w:ilvl w:val="0"/>
          <w:numId w:val="38"/>
        </w:numPr>
      </w:pPr>
      <w:r>
        <w:t>Looking at the person who is speaking to you and paying close attention to her or him</w:t>
      </w:r>
    </w:p>
    <w:p w14:paraId="52ADF86D" w14:textId="157B72A3" w:rsidR="00FD6251" w:rsidRDefault="00FD6251" w:rsidP="00821A23">
      <w:pPr>
        <w:pStyle w:val="Body"/>
        <w:numPr>
          <w:ilvl w:val="0"/>
          <w:numId w:val="38"/>
        </w:numPr>
      </w:pPr>
      <w:r>
        <w:t>Trying to understand what is being said</w:t>
      </w:r>
    </w:p>
    <w:p w14:paraId="772040C4" w14:textId="24EB295D" w:rsidR="00FD6251" w:rsidRDefault="00FD6251" w:rsidP="00821A23">
      <w:pPr>
        <w:pStyle w:val="Body"/>
        <w:numPr>
          <w:ilvl w:val="0"/>
          <w:numId w:val="38"/>
        </w:numPr>
      </w:pPr>
      <w:r>
        <w:t>Watching for non-verbal communication like body language</w:t>
      </w:r>
    </w:p>
    <w:p w14:paraId="2B6190DF" w14:textId="0FC9FA6E" w:rsidR="00FD6251" w:rsidRDefault="00FD6251" w:rsidP="00821A23">
      <w:pPr>
        <w:pStyle w:val="Body"/>
        <w:numPr>
          <w:ilvl w:val="0"/>
          <w:numId w:val="38"/>
        </w:numPr>
      </w:pPr>
      <w:r>
        <w:t>Acknowledging what is said</w:t>
      </w:r>
    </w:p>
    <w:p w14:paraId="58FF839E" w14:textId="44C3F127" w:rsidR="00FD6251" w:rsidRDefault="00FD6251" w:rsidP="00821A23">
      <w:pPr>
        <w:pStyle w:val="Body"/>
        <w:numPr>
          <w:ilvl w:val="0"/>
          <w:numId w:val="38"/>
        </w:numPr>
      </w:pPr>
      <w:r>
        <w:t>Waiting until the person has finished speaking before asking any questions you might have, which means not interrupting</w:t>
      </w:r>
    </w:p>
    <w:p w14:paraId="5D691E9C" w14:textId="2EE40802" w:rsidR="00FD6251" w:rsidRDefault="00FD6251" w:rsidP="00821A23">
      <w:pPr>
        <w:pStyle w:val="Body"/>
        <w:numPr>
          <w:ilvl w:val="0"/>
          <w:numId w:val="38"/>
        </w:numPr>
      </w:pPr>
      <w:r>
        <w:t>Checking your interpretation by reflecting it back, which means rephrasing and summarising</w:t>
      </w:r>
      <w:r w:rsidR="002E5D51">
        <w:t>.</w:t>
      </w:r>
    </w:p>
    <w:p w14:paraId="24C83B30" w14:textId="77777777" w:rsidR="00FD6251" w:rsidRDefault="00FD6251" w:rsidP="00FD6251">
      <w:pPr>
        <w:pStyle w:val="Heading2"/>
      </w:pPr>
      <w:bookmarkStart w:id="93" w:name="_Toc5953475"/>
      <w:r>
        <w:t>Rephrasing and summarising</w:t>
      </w:r>
      <w:bookmarkEnd w:id="93"/>
    </w:p>
    <w:p w14:paraId="30936539" w14:textId="77777777" w:rsidR="00FD6251" w:rsidRDefault="00FD6251" w:rsidP="00FD6251">
      <w:pPr>
        <w:pStyle w:val="Body"/>
      </w:pPr>
      <w:r>
        <w:t>Active listening means that you want the other person to know that you have heard, you have understood and you are interested in what they are saying. To check that you have understood, it’s a good idea to rephrase what has been said by using slightly different words.</w:t>
      </w:r>
    </w:p>
    <w:p w14:paraId="219F0BCF" w14:textId="77777777" w:rsidR="00FD6251" w:rsidRDefault="00FD6251" w:rsidP="00FD6251">
      <w:pPr>
        <w:pStyle w:val="Heading3"/>
      </w:pPr>
      <w:bookmarkStart w:id="94" w:name="_Toc5953476"/>
      <w:r>
        <w:t>An example of rephrasing</w:t>
      </w:r>
      <w:bookmarkEnd w:id="94"/>
    </w:p>
    <w:p w14:paraId="6D94BE57" w14:textId="77777777" w:rsidR="00FD6251" w:rsidRDefault="00FD6251" w:rsidP="00FD6251">
      <w:pPr>
        <w:pStyle w:val="Body"/>
        <w:tabs>
          <w:tab w:val="left" w:pos="1418"/>
        </w:tabs>
        <w:ind w:left="1418" w:hanging="1418"/>
      </w:pPr>
      <w:r w:rsidRPr="00FD6251">
        <w:rPr>
          <w:b/>
        </w:rPr>
        <w:t>Boss:</w:t>
      </w:r>
      <w:r>
        <w:tab/>
      </w:r>
      <w:r>
        <w:tab/>
        <w:t>Forget about typing that meeting agenda and make three photocopies of this report</w:t>
      </w:r>
    </w:p>
    <w:p w14:paraId="7E570E02" w14:textId="77777777" w:rsidR="00FD6251" w:rsidRDefault="00FD6251" w:rsidP="00FD6251">
      <w:pPr>
        <w:pStyle w:val="Body"/>
        <w:tabs>
          <w:tab w:val="left" w:pos="1418"/>
        </w:tabs>
      </w:pPr>
      <w:r w:rsidRPr="00FD6251">
        <w:rPr>
          <w:b/>
        </w:rPr>
        <w:t>Stephen:</w:t>
      </w:r>
      <w:r>
        <w:tab/>
        <w:t>So, after the photocopying I should finish the agenda?</w:t>
      </w:r>
    </w:p>
    <w:p w14:paraId="6CC14D0C" w14:textId="306748C1" w:rsidR="00FD6251" w:rsidRDefault="00FD6251" w:rsidP="00FD6251">
      <w:pPr>
        <w:pStyle w:val="Body"/>
        <w:tabs>
          <w:tab w:val="left" w:pos="1418"/>
        </w:tabs>
      </w:pPr>
      <w:r w:rsidRPr="00FD6251">
        <w:rPr>
          <w:b/>
        </w:rPr>
        <w:t>Boss:</w:t>
      </w:r>
      <w:r>
        <w:tab/>
      </w:r>
      <w:r>
        <w:tab/>
        <w:t>No, the meeting has been cancelled. We don’t need the agenda.</w:t>
      </w:r>
    </w:p>
    <w:p w14:paraId="4EB5BBF8" w14:textId="77777777" w:rsidR="00FD6251" w:rsidRDefault="00FD6251" w:rsidP="00FD6251">
      <w:pPr>
        <w:pStyle w:val="Body"/>
      </w:pPr>
      <w:r>
        <w:lastRenderedPageBreak/>
        <w:t>When the person has finished speaking you should summarise, which means that you should state the important facts. A summary of the above example would be: ‘The meeting has been cancelled so you don’t need the agenda. I’ll make three photocopies of this report now.’</w:t>
      </w:r>
    </w:p>
    <w:p w14:paraId="01577EEB" w14:textId="77777777" w:rsidR="00944ADA" w:rsidRDefault="00944ADA" w:rsidP="00FD6251">
      <w:pPr>
        <w:pStyle w:val="Heading2"/>
      </w:pPr>
    </w:p>
    <w:p w14:paraId="2CF9079D" w14:textId="582AE9C8" w:rsidR="00FD6251" w:rsidRDefault="00FD6251" w:rsidP="00FD6251">
      <w:pPr>
        <w:pStyle w:val="Heading2"/>
      </w:pPr>
      <w:bookmarkStart w:id="95" w:name="_Toc5953477"/>
      <w:r>
        <w:t>Written communication</w:t>
      </w:r>
      <w:bookmarkEnd w:id="95"/>
    </w:p>
    <w:p w14:paraId="68A5E8CD" w14:textId="77777777" w:rsidR="00FD6251" w:rsidRDefault="00FD6251" w:rsidP="00FD6251">
      <w:pPr>
        <w:pStyle w:val="Body"/>
      </w:pPr>
      <w:r>
        <w:t>There are many situations in life where we have to express ourselves in writing. At work, it could be in the form of letters, reports, memos, faxes or emails. It is a basic work skill.</w:t>
      </w:r>
    </w:p>
    <w:p w14:paraId="3FE0E759" w14:textId="77777777" w:rsidR="00FD6251" w:rsidRDefault="00FD6251" w:rsidP="00FD6251">
      <w:pPr>
        <w:pStyle w:val="Body"/>
      </w:pPr>
      <w:r>
        <w:t>There are times when it is more effective and efficient to communicate in writing the verbally, such as:</w:t>
      </w:r>
    </w:p>
    <w:p w14:paraId="32182A3C" w14:textId="36EFD78D" w:rsidR="00FD6251" w:rsidRDefault="00FD6251" w:rsidP="00821A23">
      <w:pPr>
        <w:pStyle w:val="Body"/>
        <w:numPr>
          <w:ilvl w:val="0"/>
          <w:numId w:val="39"/>
        </w:numPr>
      </w:pPr>
      <w:r>
        <w:t>When the information is detailed or complex</w:t>
      </w:r>
    </w:p>
    <w:p w14:paraId="6418FEA9" w14:textId="446B1D1D" w:rsidR="00FD6251" w:rsidRDefault="00FD6251" w:rsidP="00821A23">
      <w:pPr>
        <w:pStyle w:val="Body"/>
        <w:numPr>
          <w:ilvl w:val="0"/>
          <w:numId w:val="39"/>
        </w:numPr>
      </w:pPr>
      <w:r>
        <w:t>When the information includes illustrations or diagrams</w:t>
      </w:r>
    </w:p>
    <w:p w14:paraId="2DEE8272" w14:textId="3B1B195E" w:rsidR="00FD6251" w:rsidRDefault="00FD6251" w:rsidP="00821A23">
      <w:pPr>
        <w:pStyle w:val="Body"/>
        <w:numPr>
          <w:ilvl w:val="0"/>
          <w:numId w:val="39"/>
        </w:numPr>
      </w:pPr>
      <w:r>
        <w:t>When you need the recipient  - the person receiving the information – to spend time thinking about the information</w:t>
      </w:r>
    </w:p>
    <w:p w14:paraId="320F1C37" w14:textId="7C1A4CB5" w:rsidR="00FD6251" w:rsidRDefault="00FD6251" w:rsidP="00821A23">
      <w:pPr>
        <w:pStyle w:val="Body"/>
        <w:numPr>
          <w:ilvl w:val="0"/>
          <w:numId w:val="39"/>
        </w:numPr>
      </w:pPr>
      <w:r>
        <w:t>When you want a record of the information kept</w:t>
      </w:r>
    </w:p>
    <w:p w14:paraId="08BA4ACB" w14:textId="1057907D" w:rsidR="00FD6251" w:rsidRDefault="00FD6251" w:rsidP="00821A23">
      <w:pPr>
        <w:pStyle w:val="Body"/>
        <w:numPr>
          <w:ilvl w:val="0"/>
          <w:numId w:val="39"/>
        </w:numPr>
      </w:pPr>
      <w:r>
        <w:t>When you need to communicate the same information to a number of people</w:t>
      </w:r>
      <w:r w:rsidR="002E5D51">
        <w:t>.</w:t>
      </w:r>
    </w:p>
    <w:p w14:paraId="6DD3F4EE" w14:textId="77777777" w:rsidR="00FD6251" w:rsidRDefault="00FD6251" w:rsidP="00FD6251">
      <w:pPr>
        <w:pStyle w:val="Heading2"/>
      </w:pPr>
      <w:bookmarkStart w:id="96" w:name="_Toc5953478"/>
      <w:r>
        <w:t>Writing clearly and concisely</w:t>
      </w:r>
      <w:bookmarkEnd w:id="96"/>
    </w:p>
    <w:p w14:paraId="77684E96" w14:textId="77777777" w:rsidR="00FD6251" w:rsidRDefault="00FD6251" w:rsidP="00FD6251">
      <w:pPr>
        <w:pStyle w:val="Body"/>
      </w:pPr>
      <w:r>
        <w:t>In the interests of effectiveness and efficiency in the workplace, it is important that any documents you write – whether they are faxes, letters or reports – are written clearly and are easily understood. They should also be concise, which means you should use as few words as possible.</w:t>
      </w:r>
    </w:p>
    <w:p w14:paraId="779BC1B5" w14:textId="008326E9" w:rsidR="00FD6251" w:rsidRDefault="00FD6251" w:rsidP="00FD6251">
      <w:pPr>
        <w:pStyle w:val="Heading2"/>
      </w:pPr>
      <w:bookmarkStart w:id="97" w:name="_Toc5953479"/>
      <w:r>
        <w:t>Communication rules and standards</w:t>
      </w:r>
      <w:bookmarkEnd w:id="97"/>
    </w:p>
    <w:p w14:paraId="0C79BEB9" w14:textId="70127B04" w:rsidR="008E12F7" w:rsidRDefault="00FD6251" w:rsidP="00FD6251">
      <w:pPr>
        <w:pStyle w:val="Body"/>
      </w:pPr>
      <w:r>
        <w:t>You need to be aware of any rules your organisation may have regarding communication. For example, all customer complaints may have to be referred to your supervisor. There may also be communication standards to be met. For example, there may be a company procedure for answering the telephone, which includes saying the name of the company, making sure the customer knows the address and thanking him or her for calling.</w:t>
      </w:r>
    </w:p>
    <w:p w14:paraId="313BEC8D" w14:textId="77777777" w:rsidR="004237DF" w:rsidRDefault="004237DF">
      <w:pPr>
        <w:rPr>
          <w:rFonts w:eastAsia="Times New Roman" w:cstheme="minorHAnsi"/>
          <w:b/>
          <w:noProof/>
          <w:color w:val="2D739F"/>
          <w:kern w:val="22"/>
          <w:sz w:val="32"/>
          <w:szCs w:val="32"/>
          <w:lang w:eastAsia="en-AU"/>
        </w:rPr>
      </w:pPr>
      <w:bookmarkStart w:id="98" w:name="_Toc5953480"/>
      <w:r>
        <w:br w:type="page"/>
      </w:r>
    </w:p>
    <w:p w14:paraId="5DBDDA53" w14:textId="43F88CBC" w:rsidR="00FD6251" w:rsidRPr="00FD6251" w:rsidRDefault="00FD6251" w:rsidP="00FD6251">
      <w:pPr>
        <w:pStyle w:val="Heading3"/>
      </w:pPr>
      <w:r w:rsidRPr="00FD6251">
        <w:lastRenderedPageBreak/>
        <w:t>An example of answering the telephone</w:t>
      </w:r>
      <w:bookmarkEnd w:id="98"/>
    </w:p>
    <w:p w14:paraId="576D977D" w14:textId="77777777" w:rsidR="00FD6251" w:rsidRPr="00FD6251" w:rsidRDefault="00FD6251" w:rsidP="00FD6251">
      <w:pPr>
        <w:pStyle w:val="Body"/>
        <w:tabs>
          <w:tab w:val="left" w:pos="1418"/>
        </w:tabs>
      </w:pPr>
      <w:r w:rsidRPr="00FD6251">
        <w:rPr>
          <w:b/>
        </w:rPr>
        <w:t>Jenny:</w:t>
      </w:r>
      <w:r w:rsidRPr="00FD6251">
        <w:tab/>
      </w:r>
      <w:r w:rsidRPr="00FD6251">
        <w:tab/>
        <w:t>Smithfield Golf Club Pro Shop, good morning</w:t>
      </w:r>
    </w:p>
    <w:p w14:paraId="2259817C" w14:textId="77777777" w:rsidR="00FD6251" w:rsidRPr="00FD6251" w:rsidRDefault="00FD6251" w:rsidP="00FD6251">
      <w:pPr>
        <w:pStyle w:val="Body"/>
        <w:tabs>
          <w:tab w:val="left" w:pos="1418"/>
        </w:tabs>
      </w:pPr>
      <w:r w:rsidRPr="00FD6251">
        <w:rPr>
          <w:b/>
        </w:rPr>
        <w:t>Member:</w:t>
      </w:r>
      <w:r w:rsidRPr="00FD6251">
        <w:tab/>
        <w:t>Good morning, I’d like to book a tee time for Saturday</w:t>
      </w:r>
    </w:p>
    <w:p w14:paraId="5EC93B2D" w14:textId="77777777" w:rsidR="00FD6251" w:rsidRPr="00FD6251" w:rsidRDefault="00FD6251" w:rsidP="00FD6251">
      <w:pPr>
        <w:pStyle w:val="Body"/>
        <w:tabs>
          <w:tab w:val="left" w:pos="1418"/>
        </w:tabs>
      </w:pPr>
      <w:r w:rsidRPr="00FD6251">
        <w:rPr>
          <w:b/>
        </w:rPr>
        <w:t>Jenny:</w:t>
      </w:r>
      <w:r w:rsidRPr="00FD6251">
        <w:tab/>
      </w:r>
      <w:r w:rsidRPr="00FD6251">
        <w:tab/>
        <w:t>Yes, sir. What time would you prefer?</w:t>
      </w:r>
    </w:p>
    <w:p w14:paraId="68F011F9" w14:textId="77777777" w:rsidR="00FD6251" w:rsidRPr="00FD6251" w:rsidRDefault="00FD6251" w:rsidP="00FD6251">
      <w:pPr>
        <w:pStyle w:val="Body"/>
        <w:tabs>
          <w:tab w:val="left" w:pos="1418"/>
        </w:tabs>
      </w:pPr>
      <w:r w:rsidRPr="00FD6251">
        <w:rPr>
          <w:b/>
        </w:rPr>
        <w:t>Member:</w:t>
      </w:r>
      <w:r w:rsidRPr="00FD6251">
        <w:tab/>
        <w:t>Mid-morning</w:t>
      </w:r>
    </w:p>
    <w:p w14:paraId="5CEE7B7C" w14:textId="77777777" w:rsidR="00FD6251" w:rsidRPr="00FD6251" w:rsidRDefault="00FD6251" w:rsidP="00FD6251">
      <w:pPr>
        <w:pStyle w:val="Body"/>
        <w:tabs>
          <w:tab w:val="left" w:pos="1418"/>
        </w:tabs>
      </w:pPr>
      <w:r w:rsidRPr="00FD6251">
        <w:rPr>
          <w:b/>
        </w:rPr>
        <w:t>Jenny:</w:t>
      </w:r>
      <w:r w:rsidRPr="00FD6251">
        <w:tab/>
      </w:r>
      <w:r w:rsidRPr="00FD6251">
        <w:tab/>
        <w:t>We have a time slot at 9:45 if that suits</w:t>
      </w:r>
    </w:p>
    <w:p w14:paraId="440431D1" w14:textId="77777777" w:rsidR="00FD6251" w:rsidRPr="00FD6251" w:rsidRDefault="00FD6251" w:rsidP="00FD6251">
      <w:pPr>
        <w:pStyle w:val="Body"/>
        <w:tabs>
          <w:tab w:val="left" w:pos="1418"/>
        </w:tabs>
      </w:pPr>
      <w:r w:rsidRPr="00FD6251">
        <w:rPr>
          <w:b/>
        </w:rPr>
        <w:t>Member:</w:t>
      </w:r>
      <w:r w:rsidRPr="00FD6251">
        <w:tab/>
        <w:t>That’s fine</w:t>
      </w:r>
    </w:p>
    <w:p w14:paraId="6FF7FCBC" w14:textId="77777777" w:rsidR="00FD6251" w:rsidRPr="00FD6251" w:rsidRDefault="00FD6251" w:rsidP="00FD6251">
      <w:pPr>
        <w:pStyle w:val="Body"/>
        <w:tabs>
          <w:tab w:val="left" w:pos="1418"/>
        </w:tabs>
      </w:pPr>
      <w:r w:rsidRPr="00FD6251">
        <w:rPr>
          <w:b/>
        </w:rPr>
        <w:t>Jenny:</w:t>
      </w:r>
      <w:r w:rsidRPr="00FD6251">
        <w:tab/>
      </w:r>
      <w:r w:rsidRPr="00FD6251">
        <w:tab/>
        <w:t>And your name, sir?</w:t>
      </w:r>
    </w:p>
    <w:p w14:paraId="17A7A206" w14:textId="77777777" w:rsidR="00FD6251" w:rsidRPr="00FD6251" w:rsidRDefault="00FD6251" w:rsidP="00FD6251">
      <w:pPr>
        <w:pStyle w:val="Body"/>
        <w:tabs>
          <w:tab w:val="left" w:pos="1418"/>
        </w:tabs>
      </w:pPr>
      <w:r w:rsidRPr="00FD6251">
        <w:rPr>
          <w:b/>
        </w:rPr>
        <w:t>Member:</w:t>
      </w:r>
      <w:r w:rsidRPr="00FD6251">
        <w:tab/>
        <w:t>Rob Jones</w:t>
      </w:r>
    </w:p>
    <w:p w14:paraId="14FF7F0C" w14:textId="77777777" w:rsidR="00FD6251" w:rsidRPr="00FD6251" w:rsidRDefault="00FD6251" w:rsidP="00FD6251">
      <w:pPr>
        <w:pStyle w:val="Body"/>
        <w:tabs>
          <w:tab w:val="left" w:pos="1418"/>
        </w:tabs>
      </w:pPr>
      <w:r w:rsidRPr="00FD6251">
        <w:rPr>
          <w:b/>
        </w:rPr>
        <w:t>Jenny:</w:t>
      </w:r>
      <w:r w:rsidRPr="00FD6251">
        <w:tab/>
      </w:r>
      <w:r w:rsidRPr="00FD6251">
        <w:tab/>
        <w:t>We’ll see you at 9:45 then Mr Jones</w:t>
      </w:r>
    </w:p>
    <w:p w14:paraId="28B9B20C" w14:textId="77777777" w:rsidR="00FD6251" w:rsidRPr="00FD6251" w:rsidRDefault="00FD6251" w:rsidP="00FD6251">
      <w:pPr>
        <w:pStyle w:val="Body"/>
        <w:tabs>
          <w:tab w:val="left" w:pos="1418"/>
        </w:tabs>
      </w:pPr>
      <w:r w:rsidRPr="00FD6251">
        <w:rPr>
          <w:b/>
        </w:rPr>
        <w:t>Jenny:</w:t>
      </w:r>
      <w:r w:rsidRPr="00FD6251">
        <w:tab/>
      </w:r>
      <w:r w:rsidRPr="00FD6251">
        <w:tab/>
        <w:t>Thank you for calling</w:t>
      </w:r>
    </w:p>
    <w:p w14:paraId="0546AB5F" w14:textId="77777777" w:rsidR="00FD6251" w:rsidRPr="00FD6251" w:rsidRDefault="00FD6251" w:rsidP="00FD6251">
      <w:pPr>
        <w:pStyle w:val="Body"/>
      </w:pPr>
      <w:r w:rsidRPr="00FD6251">
        <w:t>It is also likely that your organisation will have some rules about written communication. For example you may be required to use letterhead for all your outgoing faxes and letters; or the wording of your letter may need to be checked by your supervisor if it covers a sensitive issue. It may also have standards for written communication, such as:</w:t>
      </w:r>
    </w:p>
    <w:p w14:paraId="03290FE4" w14:textId="77777777" w:rsidR="00FD6251" w:rsidRPr="00FD6251" w:rsidRDefault="00FD6251" w:rsidP="00821A23">
      <w:pPr>
        <w:pStyle w:val="Body"/>
        <w:numPr>
          <w:ilvl w:val="0"/>
          <w:numId w:val="40"/>
        </w:numPr>
      </w:pPr>
      <w:r w:rsidRPr="00FD6251">
        <w:t>The use of the appropriate format</w:t>
      </w:r>
    </w:p>
    <w:p w14:paraId="59535007" w14:textId="77777777" w:rsidR="00FD6251" w:rsidRPr="00FD6251" w:rsidRDefault="00FD6251" w:rsidP="00821A23">
      <w:pPr>
        <w:pStyle w:val="Body"/>
        <w:numPr>
          <w:ilvl w:val="0"/>
          <w:numId w:val="40"/>
        </w:numPr>
      </w:pPr>
      <w:r w:rsidRPr="00FD6251">
        <w:t>The need for it to be simple, clear and accurate</w:t>
      </w:r>
    </w:p>
    <w:p w14:paraId="6C321135" w14:textId="6CBC3297" w:rsidR="00FD6251" w:rsidRPr="00FD6251" w:rsidRDefault="00FD6251" w:rsidP="00821A23">
      <w:pPr>
        <w:pStyle w:val="Body"/>
        <w:numPr>
          <w:ilvl w:val="0"/>
          <w:numId w:val="40"/>
        </w:numPr>
      </w:pPr>
      <w:r w:rsidRPr="00FD6251">
        <w:t>Correct spelling and use of grammar</w:t>
      </w:r>
      <w:r w:rsidR="002E5D51">
        <w:t>.</w:t>
      </w:r>
    </w:p>
    <w:p w14:paraId="57CB07FA" w14:textId="77777777" w:rsidR="00FD6251" w:rsidRPr="00FD6251" w:rsidRDefault="00FD6251" w:rsidP="00FD6251">
      <w:pPr>
        <w:pStyle w:val="Body"/>
      </w:pPr>
      <w:r w:rsidRPr="00FD6251">
        <w:t>Some companies where the presentation of written information is important, such as advertising agencies or publishing companies may have their own style guide. A style guide may cover things like:</w:t>
      </w:r>
    </w:p>
    <w:p w14:paraId="22FDE70D" w14:textId="77777777" w:rsidR="00FD6251" w:rsidRPr="00FD6251" w:rsidRDefault="00FD6251" w:rsidP="00821A23">
      <w:pPr>
        <w:pStyle w:val="Body"/>
        <w:numPr>
          <w:ilvl w:val="0"/>
          <w:numId w:val="41"/>
        </w:numPr>
      </w:pPr>
      <w:r w:rsidRPr="00FD6251">
        <w:t>The use of grammar</w:t>
      </w:r>
    </w:p>
    <w:p w14:paraId="0195A06A" w14:textId="77777777" w:rsidR="00FD6251" w:rsidRPr="00FD6251" w:rsidRDefault="00FD6251" w:rsidP="00821A23">
      <w:pPr>
        <w:pStyle w:val="Body"/>
        <w:numPr>
          <w:ilvl w:val="0"/>
          <w:numId w:val="41"/>
        </w:numPr>
      </w:pPr>
      <w:r w:rsidRPr="00FD6251">
        <w:t>Page layout</w:t>
      </w:r>
    </w:p>
    <w:p w14:paraId="6437A8F2" w14:textId="5E8F7BA5" w:rsidR="00FD6251" w:rsidRPr="00FD6251" w:rsidRDefault="00FD6251" w:rsidP="00821A23">
      <w:pPr>
        <w:pStyle w:val="Body"/>
        <w:numPr>
          <w:ilvl w:val="0"/>
          <w:numId w:val="41"/>
        </w:numPr>
      </w:pPr>
      <w:r w:rsidRPr="00FD6251">
        <w:t>How to address people, for example whether to use their names or Mr, Mrs, Miss or Ms</w:t>
      </w:r>
      <w:r w:rsidR="002E5D51">
        <w:t>.</w:t>
      </w:r>
    </w:p>
    <w:p w14:paraId="44635E5A" w14:textId="77777777" w:rsidR="004237DF" w:rsidRDefault="004237DF">
      <w:pPr>
        <w:rPr>
          <w:rFonts w:eastAsia="Times New Roman" w:cstheme="minorHAnsi"/>
          <w:b/>
          <w:noProof/>
          <w:color w:val="464748"/>
          <w:kern w:val="22"/>
          <w:sz w:val="36"/>
          <w:szCs w:val="36"/>
          <w:lang w:eastAsia="en-AU"/>
        </w:rPr>
      </w:pPr>
      <w:bookmarkStart w:id="99" w:name="_Toc5953481"/>
      <w:r>
        <w:br w:type="page"/>
      </w:r>
    </w:p>
    <w:p w14:paraId="2265B77F" w14:textId="5D709DD2" w:rsidR="00FD6251" w:rsidRDefault="00FD6251" w:rsidP="00FD6251">
      <w:pPr>
        <w:pStyle w:val="Heading2"/>
      </w:pPr>
      <w:r>
        <w:lastRenderedPageBreak/>
        <w:t>Instructions from colleagues</w:t>
      </w:r>
      <w:bookmarkEnd w:id="99"/>
    </w:p>
    <w:p w14:paraId="333D3C4F" w14:textId="4CF98C55" w:rsidR="00FD6251" w:rsidRDefault="00FD6251" w:rsidP="002E5D51">
      <w:pPr>
        <w:pStyle w:val="Body"/>
      </w:pPr>
      <w:r>
        <w:t>When a colleague gives you instructions asking you to complete a task, you need to:</w:t>
      </w:r>
    </w:p>
    <w:p w14:paraId="4F3F6CE1" w14:textId="17F35EAD" w:rsidR="00FD6251" w:rsidRDefault="00FD6251" w:rsidP="00821A23">
      <w:pPr>
        <w:pStyle w:val="Body"/>
        <w:numPr>
          <w:ilvl w:val="0"/>
          <w:numId w:val="42"/>
        </w:numPr>
      </w:pPr>
      <w:r>
        <w:t>Understand what it is you are being asked to do</w:t>
      </w:r>
    </w:p>
    <w:p w14:paraId="4F40C6D5" w14:textId="7B94D2EE" w:rsidR="00FD6251" w:rsidRDefault="00FD6251" w:rsidP="00821A23">
      <w:pPr>
        <w:pStyle w:val="Body"/>
        <w:numPr>
          <w:ilvl w:val="0"/>
          <w:numId w:val="42"/>
        </w:numPr>
      </w:pPr>
      <w:r>
        <w:t>Know how to do what you have been asked</w:t>
      </w:r>
    </w:p>
    <w:p w14:paraId="5AA6A089" w14:textId="4C175ED4" w:rsidR="00944ADA" w:rsidRDefault="00FD6251" w:rsidP="00FD6251">
      <w:pPr>
        <w:pStyle w:val="Body"/>
        <w:numPr>
          <w:ilvl w:val="0"/>
          <w:numId w:val="42"/>
        </w:numPr>
      </w:pPr>
      <w:r>
        <w:t>Be sure of the time-frame within which you need to complete the task, which means asking what the deadline is</w:t>
      </w:r>
      <w:r w:rsidR="002E5D51">
        <w:t>.</w:t>
      </w:r>
    </w:p>
    <w:p w14:paraId="1E68FEAD" w14:textId="5AF09590" w:rsidR="00FD6251" w:rsidRDefault="00FD6251" w:rsidP="00FD6251">
      <w:pPr>
        <w:pStyle w:val="Heading3"/>
      </w:pPr>
      <w:bookmarkStart w:id="100" w:name="_Toc5953482"/>
      <w:r>
        <w:t>Understanding</w:t>
      </w:r>
      <w:bookmarkEnd w:id="100"/>
    </w:p>
    <w:p w14:paraId="3CFEEF17" w14:textId="77777777" w:rsidR="00FD6251" w:rsidRDefault="00FD6251" w:rsidP="00FD6251">
      <w:pPr>
        <w:pStyle w:val="Body"/>
      </w:pPr>
      <w:r>
        <w:t>It is not only important to listen carefully when you are being given instructions by a colleague, it's important to understand what you are being asked to do. Sometimes it may seem easier to pretend you know what you have to do than to ask for clarification or explanation at the outset. If the task remains unclear, you may find yourself doing the wrong thing.</w:t>
      </w:r>
    </w:p>
    <w:p w14:paraId="1B2720B2" w14:textId="77777777" w:rsidR="00FD6251" w:rsidRDefault="00FD6251" w:rsidP="00FD6251">
      <w:pPr>
        <w:pStyle w:val="Body"/>
      </w:pPr>
      <w:r>
        <w:t>Practice active listening skills by rephrasing what you have been asked to do in your own words to check you have understood. If the task involves a number of steps, write them down. Don’t try to rely on your memory because when you have a number of tasks competing for your attention you may forget what you have to do.</w:t>
      </w:r>
    </w:p>
    <w:p w14:paraId="471E1040" w14:textId="77777777" w:rsidR="00FD6251" w:rsidRDefault="00FD6251" w:rsidP="00FD6251">
      <w:pPr>
        <w:pStyle w:val="Heading3"/>
      </w:pPr>
      <w:bookmarkStart w:id="101" w:name="_Toc5953483"/>
      <w:r>
        <w:t>Know-how</w:t>
      </w:r>
      <w:bookmarkEnd w:id="101"/>
    </w:p>
    <w:p w14:paraId="67623AF1" w14:textId="77777777" w:rsidR="00FD6251" w:rsidRDefault="00FD6251" w:rsidP="00FD6251">
      <w:pPr>
        <w:pStyle w:val="Body"/>
      </w:pPr>
      <w:r>
        <w:t>Understanding what you have been asked to do doesn’t necessarily mean you know how to do it. For example, if you are asked to change the toner cartridge in the photocopier you will need to know where the new cartridges are kept and you will need to have someone explain to you how to do it or give you an instruction manual. Remember, if you don’t know how to do something, ask.</w:t>
      </w:r>
    </w:p>
    <w:p w14:paraId="3E7C2BA2" w14:textId="77777777" w:rsidR="00FD6251" w:rsidRDefault="00FD6251" w:rsidP="00FD6251">
      <w:pPr>
        <w:pStyle w:val="Heading3"/>
      </w:pPr>
      <w:bookmarkStart w:id="102" w:name="_Toc5953484"/>
      <w:r>
        <w:t>Deadline</w:t>
      </w:r>
      <w:bookmarkEnd w:id="102"/>
    </w:p>
    <w:p w14:paraId="5ED48CF4" w14:textId="315E4C08" w:rsidR="008E12F7" w:rsidRDefault="00FD6251" w:rsidP="00FD6251">
      <w:pPr>
        <w:pStyle w:val="Body"/>
      </w:pPr>
      <w:r>
        <w:t>When you are given a task to do, always ask for a deadline. If the answer is vague – such as ‘whenever you get a chance’ or ‘as soon as possible’- then ask questions to clarify if the work is needed by a particular time or date. If the deadline is for another day, put the task into your diary and on a ‘to do’ list.</w:t>
      </w:r>
    </w:p>
    <w:p w14:paraId="0E791B3D" w14:textId="77777777" w:rsidR="004237DF" w:rsidRDefault="004237DF">
      <w:pPr>
        <w:rPr>
          <w:rFonts w:eastAsia="Times New Roman" w:cstheme="minorHAnsi"/>
          <w:noProof/>
          <w:color w:val="2D739F"/>
          <w:kern w:val="22"/>
          <w:sz w:val="44"/>
          <w:szCs w:val="40"/>
          <w:lang w:eastAsia="en-AU"/>
        </w:rPr>
      </w:pPr>
      <w:bookmarkStart w:id="103" w:name="_Toc5953485"/>
      <w:r>
        <w:br w:type="page"/>
      </w:r>
    </w:p>
    <w:p w14:paraId="099794F8" w14:textId="15B9A845" w:rsidR="002E5D51" w:rsidRDefault="00E53905" w:rsidP="00615A75">
      <w:pPr>
        <w:pStyle w:val="Heading1"/>
      </w:pPr>
      <w:r>
        <w:lastRenderedPageBreak/>
        <w:t xml:space="preserve">3.2 </w:t>
      </w:r>
      <w:r w:rsidR="002E5D51">
        <w:t>Communicating progress and difficulties</w:t>
      </w:r>
      <w:bookmarkEnd w:id="103"/>
    </w:p>
    <w:p w14:paraId="0A6B2293" w14:textId="20A12E5A" w:rsidR="00D810FB" w:rsidRDefault="00D810FB" w:rsidP="002E5D51">
      <w:pPr>
        <w:rPr>
          <w:lang w:eastAsia="en-AU"/>
        </w:rPr>
      </w:pPr>
      <w:r>
        <w:rPr>
          <w:lang w:eastAsia="en-AU"/>
        </w:rPr>
        <w:t xml:space="preserve">It is important that we communicate to our supervisor how we are progressing through our tasks. This includes letting them know when tasks are complete as well as advising when we run into difficulties. </w:t>
      </w:r>
    </w:p>
    <w:p w14:paraId="627C0125" w14:textId="689FA3C2" w:rsidR="00D810FB" w:rsidRDefault="00D810FB" w:rsidP="00D810FB">
      <w:pPr>
        <w:pStyle w:val="Heading2"/>
      </w:pPr>
      <w:bookmarkStart w:id="104" w:name="_Toc5953486"/>
      <w:r>
        <w:t>Progress</w:t>
      </w:r>
      <w:bookmarkEnd w:id="104"/>
    </w:p>
    <w:p w14:paraId="44120506" w14:textId="6BBEB180" w:rsidR="00907663" w:rsidRPr="00D810FB" w:rsidRDefault="00D810FB" w:rsidP="00D810FB">
      <w:pPr>
        <w:rPr>
          <w:lang w:eastAsia="en-AU"/>
        </w:rPr>
      </w:pPr>
      <w:r>
        <w:rPr>
          <w:lang w:eastAsia="en-AU"/>
        </w:rPr>
        <w:t xml:space="preserve">We need to advise of our progress on tasks and when we complete tasks. Most of the time our tasks are part of a large process so once we have finished completing a task, another person can begin their task relating to the process.  For example, </w:t>
      </w:r>
      <w:r w:rsidR="00907663">
        <w:rPr>
          <w:lang w:eastAsia="en-AU"/>
        </w:rPr>
        <w:t>your task might be to check that all customer contact information in the organisation’s database is up-to-date as the organisation is due to send out its latest monthly newsletter. Once you have finished checking the contact details you would let your advisor know so the person emailing the newsletter out could begin to do so. They could not start their task until they knew all the contact details were correct.</w:t>
      </w:r>
    </w:p>
    <w:p w14:paraId="152AF06D" w14:textId="0CAA59A2" w:rsidR="00D810FB" w:rsidRDefault="00D810FB" w:rsidP="00D810FB">
      <w:pPr>
        <w:pStyle w:val="Heading2"/>
      </w:pPr>
      <w:bookmarkStart w:id="105" w:name="_Toc5953487"/>
      <w:r>
        <w:t>Difficulties</w:t>
      </w:r>
      <w:bookmarkEnd w:id="105"/>
    </w:p>
    <w:p w14:paraId="5C4334EE" w14:textId="3679CE01" w:rsidR="00615A75" w:rsidRPr="002E5D51" w:rsidRDefault="00D810FB" w:rsidP="002E5D51">
      <w:pPr>
        <w:rPr>
          <w:lang w:eastAsia="en-AU"/>
        </w:rPr>
      </w:pPr>
      <w:r>
        <w:rPr>
          <w:lang w:eastAsia="en-AU"/>
        </w:rPr>
        <w:t xml:space="preserve">By advising your supervisor when you have difficulties </w:t>
      </w:r>
      <w:r w:rsidR="00907663">
        <w:rPr>
          <w:lang w:eastAsia="en-AU"/>
        </w:rPr>
        <w:t xml:space="preserve">completing a task allows for strategies to be implemented to overcome the problems. Difficulties might mean a task not getting completed by the deadline or a complete stall on the task. Using the example of checking customer contact details, you might find that it is taking you much longer than expected to work through the task and you are not on track to complete by the time you were expected to. By notifying your supervisor they might extend your deadline or find more staff to assist in the task to ensure it is completed by the </w:t>
      </w:r>
      <w:r w:rsidR="00615A75">
        <w:rPr>
          <w:lang w:eastAsia="en-AU"/>
        </w:rPr>
        <w:t>deadline.</w:t>
      </w:r>
    </w:p>
    <w:p w14:paraId="7DF343B2" w14:textId="7B3901DE" w:rsidR="0036675D" w:rsidRDefault="00E53905" w:rsidP="0036675D">
      <w:pPr>
        <w:pStyle w:val="Heading1"/>
      </w:pPr>
      <w:bookmarkStart w:id="106" w:name="_Toc5953488"/>
      <w:r>
        <w:t xml:space="preserve">3.3 </w:t>
      </w:r>
      <w:r w:rsidR="0036675D">
        <w:t>Use business technology efficiently and effectively to complete work tasks</w:t>
      </w:r>
      <w:bookmarkEnd w:id="106"/>
    </w:p>
    <w:p w14:paraId="78790C41" w14:textId="77777777" w:rsidR="0036675D" w:rsidRDefault="0036675D" w:rsidP="0036675D">
      <w:pPr>
        <w:pStyle w:val="Body"/>
      </w:pPr>
      <w:r>
        <w:t>Business technology is constantly developing and being updated, it is an area that requires some expertise in understanding the complexities of all its uses. However, the tools that are available are a tremendous resource to effectively support your work tasks and duties. The most important thing is to ensure the technology is congruent with the job you are doing, and is an aid not a hindrance to ensuring the job gets down efficiently. You don’t have to be an information technology guru to work a system. As we have been discussing being organised and managing our daily work activities, the use of business technology can assist us in being organised to meet our job requirements.</w:t>
      </w:r>
    </w:p>
    <w:p w14:paraId="56D81EE9" w14:textId="77777777" w:rsidR="0036675D" w:rsidRDefault="0036675D" w:rsidP="0036675D">
      <w:pPr>
        <w:pStyle w:val="Body"/>
      </w:pPr>
      <w:r>
        <w:t>A mixture of technology and paper based systems should work for most people, but it is really a personal choice.</w:t>
      </w:r>
    </w:p>
    <w:p w14:paraId="3C26AFE1" w14:textId="77777777" w:rsidR="0036675D" w:rsidRDefault="0036675D" w:rsidP="0036675D">
      <w:pPr>
        <w:pStyle w:val="Body"/>
      </w:pPr>
      <w:r>
        <w:lastRenderedPageBreak/>
        <w:t>Choose the best method that works for you and is in accordance to your workplace policies and procedures.</w:t>
      </w:r>
    </w:p>
    <w:p w14:paraId="33361F69" w14:textId="227807D7" w:rsidR="0036675D" w:rsidRDefault="0036675D" w:rsidP="00821A23">
      <w:pPr>
        <w:pStyle w:val="Body"/>
        <w:numPr>
          <w:ilvl w:val="0"/>
          <w:numId w:val="44"/>
        </w:numPr>
      </w:pPr>
      <w:r>
        <w:t>basic computer systems, PC’s and laptops have software that will assist in planning, such as Microsoft Outlook</w:t>
      </w:r>
    </w:p>
    <w:p w14:paraId="3E5FBC5D" w14:textId="5E2ACDF9" w:rsidR="0036675D" w:rsidRDefault="0036675D" w:rsidP="00821A23">
      <w:pPr>
        <w:pStyle w:val="Body"/>
        <w:numPr>
          <w:ilvl w:val="0"/>
          <w:numId w:val="44"/>
        </w:numPr>
      </w:pPr>
      <w:r>
        <w:t>email</w:t>
      </w:r>
    </w:p>
    <w:p w14:paraId="79C9FE9E" w14:textId="2CE5A3FB" w:rsidR="0036675D" w:rsidRDefault="0036675D" w:rsidP="00821A23">
      <w:pPr>
        <w:pStyle w:val="Body"/>
        <w:numPr>
          <w:ilvl w:val="0"/>
          <w:numId w:val="44"/>
        </w:numPr>
      </w:pPr>
      <w:r>
        <w:t>fax</w:t>
      </w:r>
    </w:p>
    <w:p w14:paraId="5539F480" w14:textId="2A3F18CC" w:rsidR="0036675D" w:rsidRDefault="0036675D" w:rsidP="00821A23">
      <w:pPr>
        <w:pStyle w:val="Body"/>
        <w:numPr>
          <w:ilvl w:val="0"/>
          <w:numId w:val="44"/>
        </w:numPr>
      </w:pPr>
      <w:r>
        <w:t>electronic diaries</w:t>
      </w:r>
    </w:p>
    <w:p w14:paraId="2B65AB24" w14:textId="583E6786" w:rsidR="0036675D" w:rsidRDefault="0036675D" w:rsidP="00821A23">
      <w:pPr>
        <w:pStyle w:val="Body"/>
        <w:numPr>
          <w:ilvl w:val="0"/>
          <w:numId w:val="44"/>
        </w:numPr>
      </w:pPr>
      <w:r>
        <w:t>telephone systems</w:t>
      </w:r>
    </w:p>
    <w:p w14:paraId="76635958" w14:textId="5A96D9F1" w:rsidR="0036675D" w:rsidRDefault="0036675D" w:rsidP="00821A23">
      <w:pPr>
        <w:pStyle w:val="Body"/>
        <w:numPr>
          <w:ilvl w:val="0"/>
          <w:numId w:val="44"/>
        </w:numPr>
      </w:pPr>
      <w:r>
        <w:t>mobile phones</w:t>
      </w:r>
    </w:p>
    <w:p w14:paraId="5C6779EE" w14:textId="0C2BB2FC" w:rsidR="0036675D" w:rsidRDefault="0036675D" w:rsidP="00821A23">
      <w:pPr>
        <w:pStyle w:val="Body"/>
        <w:numPr>
          <w:ilvl w:val="0"/>
          <w:numId w:val="44"/>
        </w:numPr>
      </w:pPr>
      <w:r>
        <w:t>time planners</w:t>
      </w:r>
    </w:p>
    <w:p w14:paraId="08BD8E22" w14:textId="1114FEE1" w:rsidR="0036675D" w:rsidRDefault="0036675D" w:rsidP="00821A23">
      <w:pPr>
        <w:pStyle w:val="Body"/>
        <w:numPr>
          <w:ilvl w:val="0"/>
          <w:numId w:val="44"/>
        </w:numPr>
      </w:pPr>
      <w:r>
        <w:t>diaries</w:t>
      </w:r>
    </w:p>
    <w:p w14:paraId="6B026CB1" w14:textId="618560B9" w:rsidR="0036675D" w:rsidRDefault="0036675D" w:rsidP="00821A23">
      <w:pPr>
        <w:pStyle w:val="Body"/>
        <w:numPr>
          <w:ilvl w:val="0"/>
          <w:numId w:val="44"/>
        </w:numPr>
      </w:pPr>
      <w:r>
        <w:t>personal organisers</w:t>
      </w:r>
    </w:p>
    <w:p w14:paraId="5E3763D6" w14:textId="77777777" w:rsidR="004237DF" w:rsidRDefault="0036675D" w:rsidP="00105BE0">
      <w:pPr>
        <w:pStyle w:val="Body"/>
        <w:numPr>
          <w:ilvl w:val="0"/>
          <w:numId w:val="44"/>
        </w:numPr>
      </w:pPr>
      <w:r>
        <w:t>electronic personal organisers</w:t>
      </w:r>
    </w:p>
    <w:p w14:paraId="380879AB" w14:textId="77777777" w:rsidR="004237DF" w:rsidRDefault="004237DF" w:rsidP="004237DF">
      <w:pPr>
        <w:pStyle w:val="Body"/>
        <w:ind w:left="360"/>
      </w:pPr>
      <w:r>
        <w:rPr>
          <w:noProof/>
          <w:lang w:eastAsia="en-AU"/>
        </w:rPr>
        <w:drawing>
          <wp:inline distT="0" distB="0" distL="0" distR="0" wp14:anchorId="5DC761DA" wp14:editId="64EBBD92">
            <wp:extent cx="5731510" cy="2430780"/>
            <wp:effectExtent l="0" t="0" r="2540" b="762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1510" cy="2430780"/>
                    </a:xfrm>
                    <a:prstGeom prst="rect">
                      <a:avLst/>
                    </a:prstGeom>
                  </pic:spPr>
                </pic:pic>
              </a:graphicData>
            </a:graphic>
          </wp:inline>
        </w:drawing>
      </w:r>
    </w:p>
    <w:p w14:paraId="67F7E1AA" w14:textId="4956001F" w:rsidR="004237DF" w:rsidRDefault="00CD59D8" w:rsidP="004237DF">
      <w:pPr>
        <w:pStyle w:val="Body"/>
        <w:ind w:left="360"/>
      </w:pPr>
      <w:hyperlink r:id="rId47" w:history="1">
        <w:r w:rsidR="004237DF" w:rsidRPr="004237DF">
          <w:rPr>
            <w:rStyle w:val="Hyperlink"/>
          </w:rPr>
          <w:t>GCF Global</w:t>
        </w:r>
      </w:hyperlink>
      <w:r w:rsidR="004237DF">
        <w:t xml:space="preserve"> have great range of videos and work instructions which can help you get started at work, select the “Topics” icon on the top right of the page and select what you are interested in learning about.</w:t>
      </w:r>
    </w:p>
    <w:p w14:paraId="773F4A5D" w14:textId="5131362B" w:rsidR="0038196D" w:rsidRDefault="0038196D" w:rsidP="004237DF">
      <w:pPr>
        <w:pStyle w:val="Body"/>
        <w:ind w:left="360"/>
      </w:pPr>
      <w:r>
        <w:br w:type="page"/>
      </w:r>
    </w:p>
    <w:p w14:paraId="5214C1E1" w14:textId="77777777" w:rsidR="005F6DAD" w:rsidRDefault="005F6DAD" w:rsidP="005F6DAD">
      <w:pPr>
        <w:pStyle w:val="Sectionnumber"/>
      </w:pPr>
    </w:p>
    <w:p w14:paraId="015EA464" w14:textId="3A403328" w:rsidR="005F6DAD" w:rsidRDefault="005F6DAD" w:rsidP="005F6DAD">
      <w:pPr>
        <w:pStyle w:val="Sectionnumber"/>
      </w:pPr>
      <w:r>
        <w:rPr>
          <w:noProof/>
          <w:lang w:eastAsia="en-AU"/>
        </w:rPr>
        <mc:AlternateContent>
          <mc:Choice Requires="wpg">
            <w:drawing>
              <wp:anchor distT="0" distB="0" distL="114300" distR="114300" simplePos="0" relativeHeight="251772928" behindDoc="1" locked="0" layoutInCell="1" allowOverlap="1" wp14:anchorId="1EF2939F" wp14:editId="5B160550">
                <wp:simplePos x="0" y="0"/>
                <wp:positionH relativeFrom="margin">
                  <wp:posOffset>1741170</wp:posOffset>
                </wp:positionH>
                <wp:positionV relativeFrom="paragraph">
                  <wp:posOffset>1831340</wp:posOffset>
                </wp:positionV>
                <wp:extent cx="3876676" cy="3305175"/>
                <wp:effectExtent l="0" t="0" r="9525" b="9525"/>
                <wp:wrapNone/>
                <wp:docPr id="23" name="Group 2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 name="Rectangle 2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DC9EF4" id="Group 23" o:spid="_x0000_s1026" alt="Section 1&#10;Section name" style="position:absolute;margin-left:137.1pt;margin-top:144.2pt;width:305.25pt;height:260.25pt;z-index:-25154355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&#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N/UxrOwAwAAJBIAAA4AAAAAAAAAAAAAAAAALgIAAGRycy9lMm9Eb2Mu&#10;eG1sUEsBAi0AFAAGAAgAAAAhAAMGByjhAAAACwEAAA8AAAAAAAAAAAAAAAAACgYAAGRycy9kb3du&#10;cmV2LnhtbFBLBQYAAAAABAAEAPMAAAAYBwAAAAA=&#10;">
                <v:rect id="Rectangle 2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Y71wQAAANsAAAAPAAAAZHJzL2Rvd25yZXYueG1sRI/BasMw&#10;EETvhfyD2EBvjewQ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OnVjvXBAAAA2wAAAA8AAAAA&#10;AAAAAAAAAAAABwIAAGRycy9kb3ducmV2LnhtbFBLBQYAAAAAAwADALcAAAD1AgAAAAA=&#10;" filled="f" stroked="f"/>
                <v:rect id="Rectangle 2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" filled="f" stroked="f"/>
                <v:rect id="Rectangle 2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" filled="f" stroked="f"/>
                <w10:wrap anchorx="margin"/>
              </v:group>
            </w:pict>
          </mc:Fallback>
        </mc:AlternateContent>
      </w:r>
      <w:r w:rsidR="00E53905">
        <w:t>Topic 4</w:t>
      </w:r>
    </w:p>
    <w:p w14:paraId="26D54707" w14:textId="50CB4852" w:rsidR="005F6DAD" w:rsidRDefault="0036675D" w:rsidP="005F6DAD">
      <w:pPr>
        <w:pStyle w:val="Sectionname"/>
      </w:pPr>
      <w:r>
        <w:t>Review work performance</w:t>
      </w:r>
    </w:p>
    <w:p w14:paraId="5F12A1F2" w14:textId="0DCFBA2A" w:rsidR="0038196D" w:rsidRDefault="005F6DAD" w:rsidP="0036675D">
      <w:pPr>
        <w:pStyle w:val="Heading1"/>
      </w:pPr>
      <w:r>
        <w:br w:type="page"/>
      </w:r>
      <w:bookmarkStart w:id="107" w:name="_Toc5953489"/>
      <w:r w:rsidR="0036675D">
        <w:lastRenderedPageBreak/>
        <w:t>Introduction</w:t>
      </w:r>
      <w:bookmarkEnd w:id="107"/>
    </w:p>
    <w:p w14:paraId="33F2FB49" w14:textId="77777777" w:rsidR="0036675D" w:rsidRDefault="0036675D" w:rsidP="0036675D">
      <w:pPr>
        <w:rPr>
          <w:lang w:eastAsia="en-AU"/>
        </w:rPr>
      </w:pPr>
      <w:r w:rsidRPr="0036675D">
        <w:rPr>
          <w:lang w:eastAsia="en-AU"/>
        </w:rPr>
        <w:t>When you have finished this section you should be able to demonstrate your ability to:</w:t>
      </w:r>
    </w:p>
    <w:p w14:paraId="590206D5" w14:textId="31B97CBC" w:rsidR="0036675D" w:rsidRPr="0036675D" w:rsidRDefault="0036675D" w:rsidP="00821A23">
      <w:pPr>
        <w:pStyle w:val="ListParagraph"/>
        <w:numPr>
          <w:ilvl w:val="0"/>
          <w:numId w:val="45"/>
        </w:numPr>
        <w:rPr>
          <w:lang w:eastAsia="en-AU"/>
        </w:rPr>
      </w:pPr>
      <w:r w:rsidRPr="0036675D">
        <w:rPr>
          <w:lang w:eastAsia="en-AU"/>
        </w:rPr>
        <w:t>Seek feedback on work performance from supervisors or colleagues</w:t>
      </w:r>
    </w:p>
    <w:p w14:paraId="3DCCFB89" w14:textId="77777777" w:rsidR="0036675D" w:rsidRPr="0036675D" w:rsidRDefault="0036675D" w:rsidP="00821A23">
      <w:pPr>
        <w:pStyle w:val="ListParagraph"/>
        <w:numPr>
          <w:ilvl w:val="0"/>
          <w:numId w:val="45"/>
        </w:numPr>
        <w:rPr>
          <w:lang w:eastAsia="en-AU"/>
        </w:rPr>
      </w:pPr>
      <w:r w:rsidRPr="0036675D">
        <w:rPr>
          <w:lang w:eastAsia="en-AU"/>
        </w:rPr>
        <w:t>Monitor and adjust work according to feedback obtained through supervision and comparison with established team and organisational standards</w:t>
      </w:r>
    </w:p>
    <w:p w14:paraId="7525A543" w14:textId="2BA47F99" w:rsidR="0036675D" w:rsidRDefault="0036675D" w:rsidP="00821A23">
      <w:pPr>
        <w:pStyle w:val="ListParagraph"/>
        <w:numPr>
          <w:ilvl w:val="0"/>
          <w:numId w:val="45"/>
        </w:numPr>
        <w:rPr>
          <w:lang w:eastAsia="en-AU"/>
        </w:rPr>
      </w:pPr>
      <w:r w:rsidRPr="0036675D">
        <w:rPr>
          <w:lang w:eastAsia="en-AU"/>
        </w:rPr>
        <w:t>Identify and plan opportunities for improvement in liaison with colleagues</w:t>
      </w:r>
    </w:p>
    <w:p w14:paraId="716E275E" w14:textId="0D4D45D5" w:rsidR="0036675D" w:rsidRDefault="00E53905" w:rsidP="0036675D">
      <w:pPr>
        <w:pStyle w:val="Heading1"/>
      </w:pPr>
      <w:bookmarkStart w:id="108" w:name="_Toc5953490"/>
      <w:r>
        <w:t xml:space="preserve">4.1 </w:t>
      </w:r>
      <w:r w:rsidR="0036675D">
        <w:t>Seek</w:t>
      </w:r>
      <w:r w:rsidR="004237DF">
        <w:t>ing</w:t>
      </w:r>
      <w:r w:rsidR="0036675D">
        <w:t xml:space="preserve"> feedback on </w:t>
      </w:r>
      <w:r w:rsidR="004237DF">
        <w:t xml:space="preserve">your </w:t>
      </w:r>
      <w:r w:rsidR="0036675D">
        <w:t>work performance</w:t>
      </w:r>
      <w:bookmarkEnd w:id="108"/>
    </w:p>
    <w:p w14:paraId="29E92E65" w14:textId="77777777" w:rsidR="0036675D" w:rsidRDefault="0036675D" w:rsidP="007D7210">
      <w:pPr>
        <w:pStyle w:val="Heading2"/>
        <w:spacing w:before="0"/>
      </w:pPr>
      <w:bookmarkStart w:id="109" w:name="_Toc5953491"/>
      <w:r>
        <w:t>Seeking feedback</w:t>
      </w:r>
      <w:bookmarkEnd w:id="109"/>
    </w:p>
    <w:p w14:paraId="71A5AC3C" w14:textId="77777777" w:rsidR="0036675D" w:rsidRDefault="0036675D" w:rsidP="0036675D">
      <w:pPr>
        <w:rPr>
          <w:lang w:eastAsia="en-AU"/>
        </w:rPr>
      </w:pPr>
      <w:r>
        <w:rPr>
          <w:lang w:eastAsia="en-AU"/>
        </w:rPr>
        <w:t>There are lots of different ways you can be given feedback on your performance:</w:t>
      </w:r>
    </w:p>
    <w:p w14:paraId="7BCD67F0" w14:textId="763FB03A" w:rsidR="0036675D" w:rsidRDefault="0036675D" w:rsidP="00821A23">
      <w:pPr>
        <w:pStyle w:val="ListParagraph"/>
        <w:numPr>
          <w:ilvl w:val="0"/>
          <w:numId w:val="46"/>
        </w:numPr>
        <w:rPr>
          <w:lang w:eastAsia="en-AU"/>
        </w:rPr>
      </w:pPr>
      <w:r>
        <w:rPr>
          <w:lang w:eastAsia="en-AU"/>
        </w:rPr>
        <w:t>Formal/informal performance appraisals</w:t>
      </w:r>
    </w:p>
    <w:p w14:paraId="121962FE" w14:textId="51289BB4" w:rsidR="0036675D" w:rsidRDefault="0036675D" w:rsidP="00821A23">
      <w:pPr>
        <w:pStyle w:val="ListParagraph"/>
        <w:numPr>
          <w:ilvl w:val="0"/>
          <w:numId w:val="46"/>
        </w:numPr>
        <w:rPr>
          <w:lang w:eastAsia="en-AU"/>
        </w:rPr>
      </w:pPr>
      <w:r>
        <w:rPr>
          <w:lang w:eastAsia="en-AU"/>
        </w:rPr>
        <w:t>Obtaining feedback from clients</w:t>
      </w:r>
    </w:p>
    <w:p w14:paraId="72F7670A" w14:textId="7E768FBE" w:rsidR="0036675D" w:rsidRDefault="0036675D" w:rsidP="00821A23">
      <w:pPr>
        <w:pStyle w:val="ListParagraph"/>
        <w:numPr>
          <w:ilvl w:val="0"/>
          <w:numId w:val="46"/>
        </w:numPr>
        <w:rPr>
          <w:lang w:eastAsia="en-AU"/>
        </w:rPr>
      </w:pPr>
      <w:r>
        <w:rPr>
          <w:lang w:eastAsia="en-AU"/>
        </w:rPr>
        <w:t>Obtaining feedback from supervisors and colleagues</w:t>
      </w:r>
    </w:p>
    <w:p w14:paraId="1838D063" w14:textId="340C11AC" w:rsidR="0036675D" w:rsidRDefault="0036675D" w:rsidP="00821A23">
      <w:pPr>
        <w:pStyle w:val="ListParagraph"/>
        <w:numPr>
          <w:ilvl w:val="0"/>
          <w:numId w:val="46"/>
        </w:numPr>
        <w:rPr>
          <w:lang w:eastAsia="en-AU"/>
        </w:rPr>
      </w:pPr>
      <w:r>
        <w:rPr>
          <w:lang w:eastAsia="en-AU"/>
        </w:rPr>
        <w:t>Personal, reflective behaviour strategies</w:t>
      </w:r>
    </w:p>
    <w:p w14:paraId="60BFE94C" w14:textId="48100438" w:rsidR="0036675D" w:rsidRDefault="0036675D" w:rsidP="007D7210">
      <w:pPr>
        <w:pStyle w:val="ListParagraph"/>
        <w:numPr>
          <w:ilvl w:val="0"/>
          <w:numId w:val="46"/>
        </w:numPr>
        <w:spacing w:line="240" w:lineRule="auto"/>
        <w:rPr>
          <w:lang w:eastAsia="en-AU"/>
        </w:rPr>
      </w:pPr>
      <w:r>
        <w:rPr>
          <w:lang w:eastAsia="en-AU"/>
        </w:rPr>
        <w:t>Routine organisational methods for monitoring service delivery</w:t>
      </w:r>
    </w:p>
    <w:p w14:paraId="3E51C6C6" w14:textId="77777777" w:rsidR="0036675D" w:rsidRDefault="0036675D" w:rsidP="0036675D">
      <w:pPr>
        <w:pStyle w:val="Heading2"/>
      </w:pPr>
      <w:bookmarkStart w:id="110" w:name="_Toc5953492"/>
      <w:r>
        <w:t>Receiving feedback</w:t>
      </w:r>
      <w:bookmarkEnd w:id="110"/>
    </w:p>
    <w:p w14:paraId="62437737" w14:textId="77777777" w:rsidR="0036675D" w:rsidRDefault="0036675D" w:rsidP="0036675D">
      <w:pPr>
        <w:rPr>
          <w:lang w:eastAsia="en-AU"/>
        </w:rPr>
      </w:pPr>
      <w:r>
        <w:rPr>
          <w:lang w:eastAsia="en-AU"/>
        </w:rPr>
        <w:t>In accepting a job you agree to do the tasks set out in your job description – whether it is a formal, written description or one that has been given to you verbally by your supervisor. One of your supervisor’s tasks is to review or evaluate your performance.</w:t>
      </w:r>
    </w:p>
    <w:p w14:paraId="5141584A" w14:textId="1ED811E5" w:rsidR="0036675D" w:rsidRDefault="0036675D" w:rsidP="0036675D">
      <w:pPr>
        <w:rPr>
          <w:lang w:eastAsia="en-AU"/>
        </w:rPr>
      </w:pPr>
      <w:r>
        <w:rPr>
          <w:lang w:eastAsia="en-AU"/>
        </w:rPr>
        <w:t xml:space="preserve">Generally your supervisor will </w:t>
      </w:r>
      <w:r w:rsidR="00AA447D">
        <w:rPr>
          <w:lang w:eastAsia="en-AU"/>
        </w:rPr>
        <w:t>give you a formal evaluation or</w:t>
      </w:r>
      <w:r>
        <w:rPr>
          <w:lang w:eastAsia="en-AU"/>
        </w:rPr>
        <w:t xml:space="preserve"> review but it is also a good idea to get informal feedback on your work from your supervisor or colleagues when you can. For example, you could show your supervisor examples of your written work and ask him or her to give you feedback. Another way of getting feedback is through self-assessment or self –evaluation.</w:t>
      </w:r>
    </w:p>
    <w:p w14:paraId="4D1BF594" w14:textId="77777777" w:rsidR="007D7210" w:rsidRDefault="007D7210">
      <w:bookmarkStart w:id="111" w:name="_Toc5953493"/>
      <w:r>
        <w:rPr>
          <w:noProof/>
          <w:lang w:eastAsia="en-AU"/>
        </w:rPr>
        <w:drawing>
          <wp:inline distT="0" distB="0" distL="0" distR="0" wp14:anchorId="524B9088" wp14:editId="22B691E8">
            <wp:extent cx="2419350" cy="1825369"/>
            <wp:effectExtent l="0" t="0" r="0" b="3810"/>
            <wp:docPr id="232" name="Picture 232" descr="Decorative image - words &quot;Poor, Fair, Good, Great&quot; on d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shutterstock_93416164.jpg"/>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2427450" cy="1831480"/>
                    </a:xfrm>
                    <a:prstGeom prst="rect">
                      <a:avLst/>
                    </a:prstGeom>
                    <a:ln>
                      <a:noFill/>
                    </a:ln>
                    <a:extLst>
                      <a:ext uri="{53640926-AAD7-44D8-BBD7-CCE9431645EC}">
                        <a14:shadowObscured xmlns:a14="http://schemas.microsoft.com/office/drawing/2010/main"/>
                      </a:ext>
                    </a:extLst>
                  </pic:spPr>
                </pic:pic>
              </a:graphicData>
            </a:graphic>
          </wp:inline>
        </w:drawing>
      </w:r>
    </w:p>
    <w:p w14:paraId="4C24621D" w14:textId="1DF9B7DB" w:rsidR="004237DF" w:rsidRDefault="007D7210">
      <w:pPr>
        <w:rPr>
          <w:rFonts w:eastAsia="Times New Roman" w:cstheme="minorHAnsi"/>
          <w:b/>
          <w:noProof/>
          <w:color w:val="464748"/>
          <w:kern w:val="22"/>
          <w:sz w:val="36"/>
          <w:szCs w:val="36"/>
          <w:lang w:eastAsia="en-AU"/>
        </w:rPr>
      </w:pPr>
      <w:r w:rsidRPr="007D7210">
        <w:rPr>
          <w:sz w:val="20"/>
        </w:rPr>
        <w:t>© Shutterstock copied under licence</w:t>
      </w:r>
      <w:r w:rsidR="004237DF">
        <w:br w:type="page"/>
      </w:r>
    </w:p>
    <w:p w14:paraId="52E4EA85" w14:textId="236A9D61" w:rsidR="0036675D" w:rsidRDefault="0036675D" w:rsidP="0036675D">
      <w:pPr>
        <w:pStyle w:val="Heading2"/>
      </w:pPr>
      <w:r>
        <w:lastRenderedPageBreak/>
        <w:t>Meeting requirements</w:t>
      </w:r>
      <w:bookmarkEnd w:id="111"/>
    </w:p>
    <w:p w14:paraId="3305CFC7" w14:textId="77777777" w:rsidR="0036675D" w:rsidRDefault="0036675D" w:rsidP="0036675D">
      <w:pPr>
        <w:rPr>
          <w:lang w:eastAsia="en-AU"/>
        </w:rPr>
      </w:pPr>
      <w:r>
        <w:rPr>
          <w:lang w:eastAsia="en-AU"/>
        </w:rPr>
        <w:t>To be able to assess or evaluate your performance at work you need to understand the requirements – the agreed standards or criteria – against which you are being assessed. You may have a duty or responsibility statement that outlines the requirements of your job. You need to ask yourself:</w:t>
      </w:r>
    </w:p>
    <w:p w14:paraId="0100C882" w14:textId="3FFCE1F0" w:rsidR="0036675D" w:rsidRDefault="0036675D" w:rsidP="00821A23">
      <w:pPr>
        <w:pStyle w:val="ListParagraph"/>
        <w:numPr>
          <w:ilvl w:val="0"/>
          <w:numId w:val="47"/>
        </w:numPr>
        <w:rPr>
          <w:lang w:eastAsia="en-AU"/>
        </w:rPr>
      </w:pPr>
      <w:r>
        <w:rPr>
          <w:lang w:eastAsia="en-AU"/>
        </w:rPr>
        <w:t>What should I be doing</w:t>
      </w:r>
    </w:p>
    <w:p w14:paraId="1618D415" w14:textId="4BF73BB1" w:rsidR="0036675D" w:rsidRDefault="0036675D" w:rsidP="00821A23">
      <w:pPr>
        <w:pStyle w:val="ListParagraph"/>
        <w:numPr>
          <w:ilvl w:val="0"/>
          <w:numId w:val="47"/>
        </w:numPr>
        <w:rPr>
          <w:lang w:eastAsia="en-AU"/>
        </w:rPr>
      </w:pPr>
      <w:r>
        <w:rPr>
          <w:lang w:eastAsia="en-AU"/>
        </w:rPr>
        <w:t>What is expected of me</w:t>
      </w:r>
    </w:p>
    <w:p w14:paraId="518CED97" w14:textId="3012E30F" w:rsidR="0036675D" w:rsidRDefault="0036675D" w:rsidP="00821A23">
      <w:pPr>
        <w:pStyle w:val="ListParagraph"/>
        <w:numPr>
          <w:ilvl w:val="0"/>
          <w:numId w:val="47"/>
        </w:numPr>
        <w:rPr>
          <w:lang w:eastAsia="en-AU"/>
        </w:rPr>
      </w:pPr>
      <w:r>
        <w:rPr>
          <w:lang w:eastAsia="en-AU"/>
        </w:rPr>
        <w:t>Am I meeting these expectations</w:t>
      </w:r>
    </w:p>
    <w:p w14:paraId="26839588" w14:textId="2229EBDC" w:rsidR="0036675D" w:rsidRDefault="0036675D" w:rsidP="00821A23">
      <w:pPr>
        <w:pStyle w:val="ListParagraph"/>
        <w:numPr>
          <w:ilvl w:val="0"/>
          <w:numId w:val="47"/>
        </w:numPr>
        <w:rPr>
          <w:lang w:eastAsia="en-AU"/>
        </w:rPr>
      </w:pPr>
      <w:r>
        <w:rPr>
          <w:lang w:eastAsia="en-AU"/>
        </w:rPr>
        <w:t>What tells me I am not meeting expectations</w:t>
      </w:r>
    </w:p>
    <w:p w14:paraId="210C5222" w14:textId="77777777" w:rsidR="0036675D" w:rsidRDefault="0036675D" w:rsidP="0036675D">
      <w:pPr>
        <w:rPr>
          <w:lang w:eastAsia="en-AU"/>
        </w:rPr>
      </w:pPr>
      <w:r>
        <w:rPr>
          <w:lang w:eastAsia="en-AU"/>
        </w:rPr>
        <w:t xml:space="preserve">Another approach is to look at the work and requirements of staff working in similar positions to determine whether your work and performance is similar. When making comparisons try to be objective, which means putting your personal feelings to one side. </w:t>
      </w:r>
    </w:p>
    <w:p w14:paraId="70B7A004" w14:textId="77777777" w:rsidR="0036675D" w:rsidRDefault="0036675D" w:rsidP="0036675D">
      <w:pPr>
        <w:pStyle w:val="Heading2"/>
      </w:pPr>
      <w:bookmarkStart w:id="112" w:name="_Toc5953494"/>
      <w:r>
        <w:t>Formal reviews</w:t>
      </w:r>
      <w:bookmarkEnd w:id="112"/>
    </w:p>
    <w:p w14:paraId="4F82A619" w14:textId="77777777" w:rsidR="0036675D" w:rsidRDefault="0036675D" w:rsidP="0036675D">
      <w:pPr>
        <w:rPr>
          <w:lang w:eastAsia="en-AU"/>
        </w:rPr>
      </w:pPr>
      <w:r>
        <w:rPr>
          <w:lang w:eastAsia="en-AU"/>
        </w:rPr>
        <w:t>Generally a formal review or evaluation takes place once a year. It gives your supervisor the opportunity to recognize (and possibly reward) good performance and it helps her or him to identify problem areas where you may need further development or training. A review also gives you the opportunity to find out how you are performing in your job and what you can do to improve and develop. It helps you to think about the different aspects of your job, such as:</w:t>
      </w:r>
    </w:p>
    <w:p w14:paraId="622AF59B" w14:textId="1481D70B" w:rsidR="0036675D" w:rsidRDefault="0036675D" w:rsidP="00821A23">
      <w:pPr>
        <w:pStyle w:val="ListParagraph"/>
        <w:numPr>
          <w:ilvl w:val="0"/>
          <w:numId w:val="48"/>
        </w:numPr>
        <w:rPr>
          <w:lang w:eastAsia="en-AU"/>
        </w:rPr>
      </w:pPr>
      <w:r>
        <w:rPr>
          <w:lang w:eastAsia="en-AU"/>
        </w:rPr>
        <w:t>Your current duties and responsibilities</w:t>
      </w:r>
    </w:p>
    <w:p w14:paraId="251D240F" w14:textId="3D892DD0" w:rsidR="0036675D" w:rsidRDefault="0036675D" w:rsidP="00821A23">
      <w:pPr>
        <w:pStyle w:val="ListParagraph"/>
        <w:numPr>
          <w:ilvl w:val="0"/>
          <w:numId w:val="48"/>
        </w:numPr>
        <w:rPr>
          <w:lang w:eastAsia="en-AU"/>
        </w:rPr>
      </w:pPr>
      <w:r>
        <w:rPr>
          <w:lang w:eastAsia="en-AU"/>
        </w:rPr>
        <w:t>Your major achievements during the review period</w:t>
      </w:r>
    </w:p>
    <w:p w14:paraId="69FD2ABD" w14:textId="4F78F134" w:rsidR="0036675D" w:rsidRDefault="0036675D" w:rsidP="00821A23">
      <w:pPr>
        <w:pStyle w:val="ListParagraph"/>
        <w:numPr>
          <w:ilvl w:val="0"/>
          <w:numId w:val="48"/>
        </w:numPr>
        <w:rPr>
          <w:lang w:eastAsia="en-AU"/>
        </w:rPr>
      </w:pPr>
      <w:r>
        <w:rPr>
          <w:lang w:eastAsia="en-AU"/>
        </w:rPr>
        <w:t>Any factors which have helped or hampered your work</w:t>
      </w:r>
    </w:p>
    <w:p w14:paraId="305D85F4" w14:textId="6C647479" w:rsidR="0036675D" w:rsidRDefault="0036675D" w:rsidP="00821A23">
      <w:pPr>
        <w:pStyle w:val="ListParagraph"/>
        <w:numPr>
          <w:ilvl w:val="0"/>
          <w:numId w:val="48"/>
        </w:numPr>
        <w:rPr>
          <w:lang w:eastAsia="en-AU"/>
        </w:rPr>
      </w:pPr>
      <w:r>
        <w:rPr>
          <w:lang w:eastAsia="en-AU"/>
        </w:rPr>
        <w:t>What worked well, what didn’t and what you would do next time</w:t>
      </w:r>
    </w:p>
    <w:p w14:paraId="0EE8ADB2" w14:textId="10D587AC" w:rsidR="0036675D" w:rsidRDefault="0036675D" w:rsidP="00821A23">
      <w:pPr>
        <w:pStyle w:val="ListParagraph"/>
        <w:numPr>
          <w:ilvl w:val="0"/>
          <w:numId w:val="48"/>
        </w:numPr>
        <w:rPr>
          <w:lang w:eastAsia="en-AU"/>
        </w:rPr>
      </w:pPr>
      <w:r>
        <w:rPr>
          <w:lang w:eastAsia="en-AU"/>
        </w:rPr>
        <w:t>The parts of your job that you regard as priorities</w:t>
      </w:r>
    </w:p>
    <w:p w14:paraId="0F5C4728" w14:textId="0B6AAB22" w:rsidR="0036675D" w:rsidRDefault="0036675D" w:rsidP="00821A23">
      <w:pPr>
        <w:pStyle w:val="ListParagraph"/>
        <w:numPr>
          <w:ilvl w:val="0"/>
          <w:numId w:val="48"/>
        </w:numPr>
        <w:rPr>
          <w:lang w:eastAsia="en-AU"/>
        </w:rPr>
      </w:pPr>
      <w:r>
        <w:rPr>
          <w:lang w:eastAsia="en-AU"/>
        </w:rPr>
        <w:t>Any questions about your role or duties that you aren’t sure about</w:t>
      </w:r>
    </w:p>
    <w:p w14:paraId="62227390" w14:textId="060FD320" w:rsidR="0036675D" w:rsidRDefault="0036675D" w:rsidP="00821A23">
      <w:pPr>
        <w:pStyle w:val="ListParagraph"/>
        <w:numPr>
          <w:ilvl w:val="0"/>
          <w:numId w:val="48"/>
        </w:numPr>
        <w:rPr>
          <w:lang w:eastAsia="en-AU"/>
        </w:rPr>
      </w:pPr>
      <w:r>
        <w:rPr>
          <w:lang w:eastAsia="en-AU"/>
        </w:rPr>
        <w:t>The standards of quality that are relevant to your work or the department or unit</w:t>
      </w:r>
    </w:p>
    <w:p w14:paraId="5EB857B1" w14:textId="37DC60C7" w:rsidR="0036675D" w:rsidRDefault="0036675D" w:rsidP="00821A23">
      <w:pPr>
        <w:pStyle w:val="ListParagraph"/>
        <w:numPr>
          <w:ilvl w:val="0"/>
          <w:numId w:val="48"/>
        </w:numPr>
        <w:rPr>
          <w:lang w:eastAsia="en-AU"/>
        </w:rPr>
      </w:pPr>
      <w:r>
        <w:rPr>
          <w:lang w:eastAsia="en-AU"/>
        </w:rPr>
        <w:t>Your strengths and weaknesses and how they affect your performance</w:t>
      </w:r>
    </w:p>
    <w:p w14:paraId="61090F38" w14:textId="4BDC09D5" w:rsidR="0036675D" w:rsidRDefault="0036675D" w:rsidP="00821A23">
      <w:pPr>
        <w:pStyle w:val="ListParagraph"/>
        <w:numPr>
          <w:ilvl w:val="0"/>
          <w:numId w:val="48"/>
        </w:numPr>
        <w:rPr>
          <w:lang w:eastAsia="en-AU"/>
        </w:rPr>
      </w:pPr>
      <w:r>
        <w:rPr>
          <w:lang w:eastAsia="en-AU"/>
        </w:rPr>
        <w:t>The value of any training or development you have undertaken during the year</w:t>
      </w:r>
    </w:p>
    <w:p w14:paraId="3399C317" w14:textId="52843C02" w:rsidR="0036675D" w:rsidRDefault="0036675D" w:rsidP="00821A23">
      <w:pPr>
        <w:pStyle w:val="ListParagraph"/>
        <w:numPr>
          <w:ilvl w:val="0"/>
          <w:numId w:val="48"/>
        </w:numPr>
        <w:rPr>
          <w:lang w:eastAsia="en-AU"/>
        </w:rPr>
      </w:pPr>
      <w:r>
        <w:rPr>
          <w:lang w:eastAsia="en-AU"/>
        </w:rPr>
        <w:t>New skills you have learned and applied</w:t>
      </w:r>
    </w:p>
    <w:p w14:paraId="2CDE2AD7" w14:textId="3862FE99" w:rsidR="0036675D" w:rsidRDefault="0036675D" w:rsidP="00821A23">
      <w:pPr>
        <w:pStyle w:val="ListParagraph"/>
        <w:numPr>
          <w:ilvl w:val="0"/>
          <w:numId w:val="48"/>
        </w:numPr>
        <w:rPr>
          <w:lang w:eastAsia="en-AU"/>
        </w:rPr>
      </w:pPr>
      <w:r>
        <w:rPr>
          <w:lang w:eastAsia="en-AU"/>
        </w:rPr>
        <w:t>Areas in which you need further advice, support or training</w:t>
      </w:r>
    </w:p>
    <w:p w14:paraId="621E39A5" w14:textId="36984A23" w:rsidR="0036675D" w:rsidRDefault="0036675D" w:rsidP="00821A23">
      <w:pPr>
        <w:pStyle w:val="ListParagraph"/>
        <w:numPr>
          <w:ilvl w:val="0"/>
          <w:numId w:val="48"/>
        </w:numPr>
        <w:rPr>
          <w:lang w:eastAsia="en-AU"/>
        </w:rPr>
      </w:pPr>
      <w:r>
        <w:rPr>
          <w:lang w:eastAsia="en-AU"/>
        </w:rPr>
        <w:t>Your career aspirations or goals and your strategies for achieving them.</w:t>
      </w:r>
    </w:p>
    <w:p w14:paraId="3C9649FB" w14:textId="77777777" w:rsidR="0036675D" w:rsidRDefault="0036675D" w:rsidP="0036675D">
      <w:pPr>
        <w:rPr>
          <w:lang w:eastAsia="en-AU"/>
        </w:rPr>
      </w:pPr>
      <w:r>
        <w:rPr>
          <w:lang w:eastAsia="en-AU"/>
        </w:rPr>
        <w:t>A formal evaluation is confidential – it is between you and your supervisor. It should be fair and impartial. Generally, you are given the opportunity to make written comments about the evaluation process. If you do not think the evaluation is fair, you can usually request a review from your supervisor’s manager.</w:t>
      </w:r>
    </w:p>
    <w:p w14:paraId="6CA0F042" w14:textId="77777777" w:rsidR="0036675D" w:rsidRDefault="0036675D" w:rsidP="0036675D">
      <w:pPr>
        <w:rPr>
          <w:lang w:eastAsia="en-AU"/>
        </w:rPr>
      </w:pPr>
      <w:r>
        <w:rPr>
          <w:lang w:eastAsia="en-AU"/>
        </w:rPr>
        <w:lastRenderedPageBreak/>
        <w:t>If you and your supervisor don’t agree about your performance – that is, you give yourself a lower or higher rating than your supervisor does – it is important to explore the reason for the difference. Discuss how you reached your evaluation and ask your supervisor to do the same. It is important that you try to work towards a common agreement. A difference in ratings is really a difference in perceptions.</w:t>
      </w:r>
    </w:p>
    <w:p w14:paraId="297EAEED" w14:textId="2F20AD2D" w:rsidR="0036675D" w:rsidRDefault="0036675D" w:rsidP="0036675D">
      <w:pPr>
        <w:rPr>
          <w:lang w:eastAsia="en-AU"/>
        </w:rPr>
      </w:pPr>
      <w:r>
        <w:rPr>
          <w:lang w:eastAsia="en-AU"/>
        </w:rPr>
        <w:t>Your duties and responsibilities may change during the course of a year and you may need to ask your supervisor questions to clarify your role.</w:t>
      </w:r>
    </w:p>
    <w:p w14:paraId="1A62458F" w14:textId="316B677A" w:rsidR="00BF0652" w:rsidRPr="00BF0652" w:rsidRDefault="00E53905" w:rsidP="00BF0652">
      <w:pPr>
        <w:pStyle w:val="Heading1"/>
        <w:rPr>
          <w:rFonts w:eastAsia="Calibri"/>
        </w:rPr>
      </w:pPr>
      <w:bookmarkStart w:id="113" w:name="_Toc468103718"/>
      <w:bookmarkStart w:id="114" w:name="_Toc5953495"/>
      <w:r>
        <w:rPr>
          <w:rFonts w:eastAsia="Calibri"/>
        </w:rPr>
        <w:t xml:space="preserve">4.2 </w:t>
      </w:r>
      <w:r w:rsidR="00BF0652" w:rsidRPr="00BF0652">
        <w:rPr>
          <w:rFonts w:eastAsia="Calibri"/>
        </w:rPr>
        <w:t>Self-assessment and evaluation</w:t>
      </w:r>
      <w:bookmarkEnd w:id="113"/>
      <w:bookmarkEnd w:id="114"/>
    </w:p>
    <w:p w14:paraId="471336C5" w14:textId="77777777" w:rsidR="00BF0652" w:rsidRPr="00BF0652" w:rsidRDefault="00BF0652" w:rsidP="00BF0652">
      <w:pPr>
        <w:rPr>
          <w:lang w:eastAsia="en-AU"/>
        </w:rPr>
      </w:pPr>
      <w:r w:rsidRPr="00BF0652">
        <w:rPr>
          <w:lang w:eastAsia="en-AU"/>
        </w:rPr>
        <w:t>It is important to be able to assess or evaluate honestly and realistically how you perform your various work activities. Here are some questions that may help you identify your skills and talents:</w:t>
      </w:r>
    </w:p>
    <w:p w14:paraId="472909C5" w14:textId="77777777" w:rsidR="00BF0652" w:rsidRPr="00BF0652" w:rsidRDefault="00BF0652" w:rsidP="00821A23">
      <w:pPr>
        <w:numPr>
          <w:ilvl w:val="0"/>
          <w:numId w:val="49"/>
        </w:numPr>
        <w:rPr>
          <w:lang w:eastAsia="en-AU"/>
        </w:rPr>
      </w:pPr>
      <w:r w:rsidRPr="00BF0652">
        <w:rPr>
          <w:lang w:eastAsia="en-AU"/>
        </w:rPr>
        <w:t>What do I really enjoy about my work</w:t>
      </w:r>
    </w:p>
    <w:p w14:paraId="0C689B1E" w14:textId="77777777" w:rsidR="00BF0652" w:rsidRPr="00BF0652" w:rsidRDefault="00BF0652" w:rsidP="00821A23">
      <w:pPr>
        <w:numPr>
          <w:ilvl w:val="0"/>
          <w:numId w:val="49"/>
        </w:numPr>
        <w:rPr>
          <w:lang w:eastAsia="en-AU"/>
        </w:rPr>
      </w:pPr>
      <w:r w:rsidRPr="00BF0652">
        <w:rPr>
          <w:lang w:eastAsia="en-AU"/>
        </w:rPr>
        <w:t>How have my skills and knowledge increased over the past year</w:t>
      </w:r>
    </w:p>
    <w:p w14:paraId="24138B7E" w14:textId="77777777" w:rsidR="00BF0652" w:rsidRPr="00BF0652" w:rsidRDefault="00BF0652" w:rsidP="00821A23">
      <w:pPr>
        <w:numPr>
          <w:ilvl w:val="0"/>
          <w:numId w:val="49"/>
        </w:numPr>
        <w:rPr>
          <w:lang w:eastAsia="en-AU"/>
        </w:rPr>
      </w:pPr>
      <w:r w:rsidRPr="00BF0652">
        <w:rPr>
          <w:lang w:eastAsia="en-AU"/>
        </w:rPr>
        <w:t>How do my skills and knowledge affect the quality of my work</w:t>
      </w:r>
    </w:p>
    <w:p w14:paraId="1CDB2017" w14:textId="77777777" w:rsidR="00BF0652" w:rsidRPr="00BF0652" w:rsidRDefault="00BF0652" w:rsidP="00821A23">
      <w:pPr>
        <w:numPr>
          <w:ilvl w:val="0"/>
          <w:numId w:val="49"/>
        </w:numPr>
        <w:rPr>
          <w:lang w:eastAsia="en-AU"/>
        </w:rPr>
      </w:pPr>
      <w:r w:rsidRPr="00BF0652">
        <w:rPr>
          <w:lang w:eastAsia="en-AU"/>
        </w:rPr>
        <w:t>Is there something I am particularly good at</w:t>
      </w:r>
    </w:p>
    <w:p w14:paraId="1D6AD87E" w14:textId="77777777" w:rsidR="00BF0652" w:rsidRPr="00BF0652" w:rsidRDefault="00BF0652" w:rsidP="00BF0652">
      <w:pPr>
        <w:rPr>
          <w:lang w:eastAsia="en-AU"/>
        </w:rPr>
      </w:pPr>
      <w:r w:rsidRPr="00BF0652">
        <w:rPr>
          <w:lang w:eastAsia="en-AU"/>
        </w:rPr>
        <w:t>When assessing your performance don’t forget to ask yourself some basic questions about your performance and attitude, such as:</w:t>
      </w:r>
    </w:p>
    <w:p w14:paraId="27000DDA" w14:textId="77777777" w:rsidR="00BF0652" w:rsidRPr="00BF0652" w:rsidRDefault="00BF0652" w:rsidP="00821A23">
      <w:pPr>
        <w:numPr>
          <w:ilvl w:val="0"/>
          <w:numId w:val="50"/>
        </w:numPr>
        <w:rPr>
          <w:lang w:eastAsia="en-AU"/>
        </w:rPr>
      </w:pPr>
      <w:r w:rsidRPr="00BF0652">
        <w:rPr>
          <w:lang w:eastAsia="en-AU"/>
        </w:rPr>
        <w:t>What has been my record in relation to attendance and punctuality</w:t>
      </w:r>
    </w:p>
    <w:p w14:paraId="482020E3" w14:textId="77777777" w:rsidR="00BF0652" w:rsidRPr="00BF0652" w:rsidRDefault="00BF0652" w:rsidP="00821A23">
      <w:pPr>
        <w:numPr>
          <w:ilvl w:val="0"/>
          <w:numId w:val="50"/>
        </w:numPr>
        <w:rPr>
          <w:lang w:eastAsia="en-AU"/>
        </w:rPr>
      </w:pPr>
      <w:r w:rsidRPr="00BF0652">
        <w:rPr>
          <w:lang w:eastAsia="en-AU"/>
        </w:rPr>
        <w:t>How have I demonstrated commitment to and pride in my work</w:t>
      </w:r>
    </w:p>
    <w:p w14:paraId="139A8341" w14:textId="77777777" w:rsidR="00BF0652" w:rsidRPr="00BF0652" w:rsidRDefault="00BF0652" w:rsidP="00BF0652">
      <w:pPr>
        <w:rPr>
          <w:lang w:eastAsia="en-AU"/>
        </w:rPr>
      </w:pPr>
      <w:r w:rsidRPr="00BF0652">
        <w:rPr>
          <w:lang w:eastAsia="en-AU"/>
        </w:rPr>
        <w:t>Rate your performance. For example:</w:t>
      </w:r>
    </w:p>
    <w:p w14:paraId="79BA9AE6" w14:textId="6BB4FC07" w:rsidR="00BF0652" w:rsidRPr="00AA447D" w:rsidRDefault="00BF0652" w:rsidP="00AA447D">
      <w:pPr>
        <w:tabs>
          <w:tab w:val="left" w:pos="3261"/>
          <w:tab w:val="left" w:pos="3686"/>
        </w:tabs>
        <w:rPr>
          <w:lang w:eastAsia="en-AU"/>
        </w:rPr>
      </w:pPr>
      <w:r w:rsidRPr="00AA447D">
        <w:rPr>
          <w:b/>
          <w:lang w:eastAsia="en-AU"/>
        </w:rPr>
        <w:t>E</w:t>
      </w:r>
      <w:r w:rsidRPr="00AA447D">
        <w:rPr>
          <w:lang w:eastAsia="en-AU"/>
        </w:rPr>
        <w:t xml:space="preserve"> for exceeding expectations </w:t>
      </w:r>
      <w:r w:rsidRPr="00AA447D">
        <w:rPr>
          <w:lang w:eastAsia="en-AU"/>
        </w:rPr>
        <w:tab/>
      </w:r>
      <w:r w:rsidRPr="00AA447D">
        <w:rPr>
          <w:lang w:eastAsia="en-AU"/>
        </w:rPr>
        <w:sym w:font="Wingdings" w:char="F0E8"/>
      </w:r>
      <w:r w:rsidR="00821A23" w:rsidRPr="00AA447D">
        <w:rPr>
          <w:lang w:eastAsia="en-AU"/>
        </w:rPr>
        <w:tab/>
        <w:t>Performing beyond the requirements</w:t>
      </w:r>
    </w:p>
    <w:p w14:paraId="06D55083" w14:textId="0665FCFB" w:rsidR="00BF0652" w:rsidRPr="00AA447D" w:rsidRDefault="00BF0652" w:rsidP="00AA447D">
      <w:pPr>
        <w:tabs>
          <w:tab w:val="left" w:pos="3261"/>
          <w:tab w:val="left" w:pos="3686"/>
        </w:tabs>
        <w:rPr>
          <w:lang w:eastAsia="en-AU"/>
        </w:rPr>
      </w:pPr>
      <w:r w:rsidRPr="00AA447D">
        <w:rPr>
          <w:b/>
          <w:lang w:eastAsia="en-AU"/>
        </w:rPr>
        <w:t>M</w:t>
      </w:r>
      <w:r w:rsidRPr="00AA447D">
        <w:rPr>
          <w:lang w:eastAsia="en-AU"/>
        </w:rPr>
        <w:t xml:space="preserve"> for meeting expectations</w:t>
      </w:r>
      <w:r w:rsidRPr="00AA447D">
        <w:rPr>
          <w:lang w:eastAsia="en-AU"/>
        </w:rPr>
        <w:tab/>
      </w:r>
      <w:r w:rsidRPr="00AA447D">
        <w:rPr>
          <w:lang w:eastAsia="en-AU"/>
        </w:rPr>
        <w:sym w:font="Wingdings" w:char="F0E8"/>
      </w:r>
      <w:r w:rsidR="00821A23" w:rsidRPr="00AA447D">
        <w:rPr>
          <w:lang w:eastAsia="en-AU"/>
        </w:rPr>
        <w:tab/>
        <w:t>Acceptable performance</w:t>
      </w:r>
    </w:p>
    <w:p w14:paraId="407E54E2" w14:textId="54CC83A1" w:rsidR="00BF0652" w:rsidRPr="00BF0652" w:rsidRDefault="00BF0652" w:rsidP="00AA447D">
      <w:pPr>
        <w:tabs>
          <w:tab w:val="left" w:pos="3261"/>
          <w:tab w:val="left" w:pos="3402"/>
          <w:tab w:val="left" w:pos="3686"/>
          <w:tab w:val="left" w:pos="4253"/>
        </w:tabs>
        <w:rPr>
          <w:lang w:eastAsia="en-AU"/>
        </w:rPr>
      </w:pPr>
      <w:r w:rsidRPr="00AA447D">
        <w:rPr>
          <w:b/>
          <w:lang w:eastAsia="en-AU"/>
        </w:rPr>
        <w:t>N</w:t>
      </w:r>
      <w:r w:rsidRPr="00AA447D">
        <w:rPr>
          <w:lang w:eastAsia="en-AU"/>
        </w:rPr>
        <w:t xml:space="preserve"> for not meeting expectations</w:t>
      </w:r>
      <w:r w:rsidRPr="00AA447D">
        <w:rPr>
          <w:lang w:eastAsia="en-AU"/>
        </w:rPr>
        <w:tab/>
      </w:r>
      <w:r w:rsidRPr="00AA447D">
        <w:rPr>
          <w:lang w:eastAsia="en-AU"/>
        </w:rPr>
        <w:sym w:font="Wingdings" w:char="F0E8"/>
      </w:r>
      <w:r w:rsidR="00821A23" w:rsidRPr="00AA447D">
        <w:rPr>
          <w:lang w:eastAsia="en-AU"/>
        </w:rPr>
        <w:tab/>
        <w:t>A level of performance below expectations or requirements of the position</w:t>
      </w:r>
      <w:r w:rsidR="00821A23" w:rsidRPr="00BF0652">
        <w:rPr>
          <w:lang w:eastAsia="en-AU"/>
        </w:rPr>
        <w:t>.</w:t>
      </w:r>
    </w:p>
    <w:p w14:paraId="083D032B" w14:textId="23FFF9ED" w:rsidR="004237DF" w:rsidRDefault="00821A23" w:rsidP="00821A23">
      <w:pPr>
        <w:rPr>
          <w:lang w:eastAsia="en-AU"/>
        </w:rPr>
      </w:pPr>
      <w:r w:rsidRPr="00821A23">
        <w:rPr>
          <w:lang w:eastAsia="en-AU"/>
        </w:rPr>
        <w:t>When you don’t meet the requirements, you need to discuss a development plan with your supervisor so that you can improve or develop the gap in your skills, knowledge or experience.</w:t>
      </w:r>
    </w:p>
    <w:p w14:paraId="2E23AD19" w14:textId="77777777" w:rsidR="004237DF" w:rsidRDefault="004237DF">
      <w:pPr>
        <w:rPr>
          <w:lang w:eastAsia="en-AU"/>
        </w:rPr>
      </w:pPr>
      <w:r>
        <w:rPr>
          <w:lang w:eastAsia="en-AU"/>
        </w:rPr>
        <w:br w:type="page"/>
      </w:r>
    </w:p>
    <w:p w14:paraId="6E578860" w14:textId="62A40F0B" w:rsidR="00821A23" w:rsidRPr="00821A23" w:rsidRDefault="00E53905" w:rsidP="00821A23">
      <w:pPr>
        <w:pStyle w:val="Heading1"/>
        <w:rPr>
          <w:rFonts w:eastAsia="Calibri"/>
        </w:rPr>
      </w:pPr>
      <w:bookmarkStart w:id="115" w:name="_Toc468103719"/>
      <w:bookmarkStart w:id="116" w:name="_Toc5953496"/>
      <w:r>
        <w:rPr>
          <w:rFonts w:eastAsia="Calibri"/>
        </w:rPr>
        <w:lastRenderedPageBreak/>
        <w:t xml:space="preserve">4.3 </w:t>
      </w:r>
      <w:r w:rsidR="00821A23" w:rsidRPr="00821A23">
        <w:rPr>
          <w:rFonts w:eastAsia="Calibri"/>
        </w:rPr>
        <w:t>Identify opportunities to improve</w:t>
      </w:r>
      <w:bookmarkEnd w:id="115"/>
      <w:bookmarkEnd w:id="116"/>
      <w:r w:rsidR="00821A23" w:rsidRPr="00821A23">
        <w:rPr>
          <w:rFonts w:eastAsia="Calibri"/>
        </w:rPr>
        <w:t xml:space="preserve"> </w:t>
      </w:r>
    </w:p>
    <w:p w14:paraId="2F17BCEB" w14:textId="77777777" w:rsidR="00821A23" w:rsidRPr="00821A23" w:rsidRDefault="00821A23" w:rsidP="00821A23">
      <w:pPr>
        <w:pStyle w:val="Heading2"/>
      </w:pPr>
      <w:bookmarkStart w:id="117" w:name="_Toc5953497"/>
      <w:r w:rsidRPr="00821A23">
        <w:t>Development Goals</w:t>
      </w:r>
      <w:bookmarkEnd w:id="117"/>
    </w:p>
    <w:p w14:paraId="3CB74888" w14:textId="77777777" w:rsidR="00821A23" w:rsidRPr="00821A23" w:rsidRDefault="00821A23" w:rsidP="00821A23">
      <w:pPr>
        <w:rPr>
          <w:lang w:eastAsia="en-AU"/>
        </w:rPr>
      </w:pPr>
      <w:r w:rsidRPr="00821A23">
        <w:rPr>
          <w:lang w:eastAsia="en-AU"/>
        </w:rPr>
        <w:t>Setting development goals will help you identify and clarify the changes you want to make in your performance at work – taking you from your current level of performance to a future level. Like your other goals, they should follow the ‘smart’ principal:</w:t>
      </w:r>
    </w:p>
    <w:p w14:paraId="5E6655FB" w14:textId="77777777" w:rsidR="00821A23" w:rsidRPr="00821A23" w:rsidRDefault="00821A23" w:rsidP="00821A23">
      <w:pPr>
        <w:numPr>
          <w:ilvl w:val="0"/>
          <w:numId w:val="51"/>
        </w:numPr>
        <w:rPr>
          <w:lang w:eastAsia="en-AU"/>
        </w:rPr>
      </w:pPr>
      <w:r w:rsidRPr="00821A23">
        <w:rPr>
          <w:lang w:eastAsia="en-AU"/>
        </w:rPr>
        <w:t>Specific – clear and concise</w:t>
      </w:r>
    </w:p>
    <w:p w14:paraId="16FD7074" w14:textId="77777777" w:rsidR="00821A23" w:rsidRPr="00821A23" w:rsidRDefault="00821A23" w:rsidP="00821A23">
      <w:pPr>
        <w:numPr>
          <w:ilvl w:val="0"/>
          <w:numId w:val="51"/>
        </w:numPr>
        <w:rPr>
          <w:lang w:eastAsia="en-AU"/>
        </w:rPr>
      </w:pPr>
      <w:r w:rsidRPr="00821A23">
        <w:rPr>
          <w:lang w:eastAsia="en-AU"/>
        </w:rPr>
        <w:t>Measurable – consider quality, quantity, time and/or cost</w:t>
      </w:r>
    </w:p>
    <w:p w14:paraId="13CFC5B2" w14:textId="77777777" w:rsidR="00821A23" w:rsidRPr="00821A23" w:rsidRDefault="00821A23" w:rsidP="00821A23">
      <w:pPr>
        <w:numPr>
          <w:ilvl w:val="0"/>
          <w:numId w:val="51"/>
        </w:numPr>
        <w:rPr>
          <w:lang w:eastAsia="en-AU"/>
        </w:rPr>
      </w:pPr>
      <w:r w:rsidRPr="00821A23">
        <w:rPr>
          <w:lang w:eastAsia="en-AU"/>
        </w:rPr>
        <w:t>Action orientated – indicate the desired outcomes or results</w:t>
      </w:r>
    </w:p>
    <w:p w14:paraId="24DFEFF1" w14:textId="77777777" w:rsidR="00821A23" w:rsidRPr="00821A23" w:rsidRDefault="00821A23" w:rsidP="00821A23">
      <w:pPr>
        <w:numPr>
          <w:ilvl w:val="0"/>
          <w:numId w:val="51"/>
        </w:numPr>
        <w:rPr>
          <w:lang w:eastAsia="en-AU"/>
        </w:rPr>
      </w:pPr>
      <w:r w:rsidRPr="00821A23">
        <w:rPr>
          <w:lang w:eastAsia="en-AU"/>
        </w:rPr>
        <w:t>Realistic – challenging but achievable</w:t>
      </w:r>
    </w:p>
    <w:p w14:paraId="3E04C5D2" w14:textId="77777777" w:rsidR="00821A23" w:rsidRPr="00821A23" w:rsidRDefault="00821A23" w:rsidP="00821A23">
      <w:pPr>
        <w:numPr>
          <w:ilvl w:val="0"/>
          <w:numId w:val="51"/>
        </w:numPr>
        <w:rPr>
          <w:lang w:eastAsia="en-AU"/>
        </w:rPr>
      </w:pPr>
      <w:r w:rsidRPr="00821A23">
        <w:rPr>
          <w:lang w:eastAsia="en-AU"/>
        </w:rPr>
        <w:t>Time constrained – have checkpoints or milestones as well as a final deadline or target completion date</w:t>
      </w:r>
    </w:p>
    <w:p w14:paraId="5825D7E3" w14:textId="77777777" w:rsidR="00821A23" w:rsidRPr="00821A23" w:rsidRDefault="00821A23" w:rsidP="00821A23">
      <w:pPr>
        <w:rPr>
          <w:lang w:eastAsia="en-AU"/>
        </w:rPr>
      </w:pPr>
      <w:r w:rsidRPr="00821A23">
        <w:rPr>
          <w:lang w:eastAsia="en-AU"/>
        </w:rPr>
        <w:t>You may want to change your goals within the given period. When you do make changes or revisions make a note of them so that they are included in your performance review.</w:t>
      </w:r>
    </w:p>
    <w:p w14:paraId="3ED80E0F" w14:textId="77777777" w:rsidR="00821A23" w:rsidRPr="00821A23" w:rsidRDefault="00821A23" w:rsidP="00821A23">
      <w:pPr>
        <w:rPr>
          <w:lang w:eastAsia="en-AU"/>
        </w:rPr>
      </w:pPr>
      <w:r w:rsidRPr="00821A23">
        <w:rPr>
          <w:lang w:eastAsia="en-AU"/>
        </w:rPr>
        <w:t>Some examples of development goals include:</w:t>
      </w:r>
    </w:p>
    <w:p w14:paraId="01A03330" w14:textId="77777777" w:rsidR="00821A23" w:rsidRPr="00821A23" w:rsidRDefault="00821A23" w:rsidP="00821A23">
      <w:pPr>
        <w:rPr>
          <w:lang w:eastAsia="en-AU"/>
        </w:rPr>
      </w:pPr>
      <w:r w:rsidRPr="00821A23">
        <w:rPr>
          <w:lang w:eastAsia="en-AU"/>
        </w:rPr>
        <w:t>Completing a part-time evening course in computing</w:t>
      </w:r>
    </w:p>
    <w:p w14:paraId="79D874D4" w14:textId="77777777" w:rsidR="00821A23" w:rsidRPr="00821A23" w:rsidRDefault="00821A23" w:rsidP="00821A23">
      <w:pPr>
        <w:rPr>
          <w:lang w:eastAsia="en-AU"/>
        </w:rPr>
      </w:pPr>
      <w:r w:rsidRPr="00821A23">
        <w:rPr>
          <w:lang w:eastAsia="en-AU"/>
        </w:rPr>
        <w:t>Having a more experienced colleague as a mentor.</w:t>
      </w:r>
    </w:p>
    <w:p w14:paraId="0006D24C" w14:textId="77777777" w:rsidR="00821A23" w:rsidRPr="00821A23" w:rsidRDefault="00821A23" w:rsidP="00821A23">
      <w:pPr>
        <w:rPr>
          <w:lang w:eastAsia="en-AU"/>
        </w:rPr>
      </w:pPr>
      <w:r w:rsidRPr="00821A23">
        <w:rPr>
          <w:lang w:eastAsia="en-AU"/>
        </w:rPr>
        <w:t>You objectives may include enrolling in a computing course and asking your supervisor if he or she could link you up with a mentor.</w:t>
      </w:r>
    </w:p>
    <w:p w14:paraId="20BE4E35" w14:textId="77777777" w:rsidR="00821A23" w:rsidRPr="00821A23" w:rsidRDefault="00821A23" w:rsidP="00821A23">
      <w:pPr>
        <w:pStyle w:val="Heading2"/>
      </w:pPr>
      <w:bookmarkStart w:id="118" w:name="_Toc5953498"/>
      <w:r w:rsidRPr="00821A23">
        <w:t>Learning and developing</w:t>
      </w:r>
      <w:bookmarkEnd w:id="118"/>
    </w:p>
    <w:p w14:paraId="3FCAFB42" w14:textId="77777777" w:rsidR="00821A23" w:rsidRPr="00821A23" w:rsidRDefault="00821A23" w:rsidP="00821A23">
      <w:pPr>
        <w:rPr>
          <w:lang w:eastAsia="en-AU"/>
        </w:rPr>
      </w:pPr>
      <w:r w:rsidRPr="00821A23">
        <w:rPr>
          <w:lang w:eastAsia="en-AU"/>
        </w:rPr>
        <w:t>There are a number of reasons why it is important to develop your skills in the workplace. One is that organisations change. Think about how the introduction of new technology like computers and the internet have changed the nature of the workplace for example.</w:t>
      </w:r>
    </w:p>
    <w:p w14:paraId="6915D656" w14:textId="77777777" w:rsidR="00821A23" w:rsidRPr="00821A23" w:rsidRDefault="00821A23" w:rsidP="00821A23">
      <w:pPr>
        <w:rPr>
          <w:lang w:eastAsia="en-AU"/>
        </w:rPr>
      </w:pPr>
      <w:r w:rsidRPr="00821A23">
        <w:rPr>
          <w:lang w:eastAsia="en-AU"/>
        </w:rPr>
        <w:t>Also, in order to progress, you will need to learn new skills. For instance, if you were promoted to a managerial position you would need to develop your communication skills.</w:t>
      </w:r>
    </w:p>
    <w:p w14:paraId="05CC8666" w14:textId="77777777" w:rsidR="00821A23" w:rsidRPr="00821A23" w:rsidRDefault="00821A23" w:rsidP="00821A23">
      <w:pPr>
        <w:rPr>
          <w:lang w:eastAsia="en-AU"/>
        </w:rPr>
      </w:pPr>
      <w:r w:rsidRPr="00821A23">
        <w:rPr>
          <w:lang w:eastAsia="en-AU"/>
        </w:rPr>
        <w:t>Most organisations recognize that it is important to keep up with new developments, to master new technology and to learn new skills and will support or encourage further training. It is also important that you take responsibility for your own learning and development.</w:t>
      </w:r>
    </w:p>
    <w:p w14:paraId="124CB2C7" w14:textId="77777777" w:rsidR="00821A23" w:rsidRPr="00821A23" w:rsidRDefault="00821A23" w:rsidP="00821A23">
      <w:pPr>
        <w:pStyle w:val="Heading2"/>
      </w:pPr>
      <w:bookmarkStart w:id="119" w:name="_Toc5953499"/>
      <w:r w:rsidRPr="00821A23">
        <w:lastRenderedPageBreak/>
        <w:t>Training options</w:t>
      </w:r>
      <w:bookmarkEnd w:id="119"/>
    </w:p>
    <w:p w14:paraId="237326DB" w14:textId="77777777" w:rsidR="00821A23" w:rsidRPr="00821A23" w:rsidRDefault="00821A23" w:rsidP="00821A23">
      <w:pPr>
        <w:rPr>
          <w:lang w:eastAsia="en-AU"/>
        </w:rPr>
      </w:pPr>
      <w:r w:rsidRPr="00821A23">
        <w:rPr>
          <w:lang w:eastAsia="en-AU"/>
        </w:rPr>
        <w:t>Discuss possible training options to develop your skills with your supervisor. As well as training programs, there are also other avenues, such as:</w:t>
      </w:r>
    </w:p>
    <w:p w14:paraId="13A659A2" w14:textId="77777777" w:rsidR="00821A23" w:rsidRPr="00821A23" w:rsidRDefault="00821A23" w:rsidP="00821A23">
      <w:pPr>
        <w:numPr>
          <w:ilvl w:val="0"/>
          <w:numId w:val="52"/>
        </w:numPr>
        <w:rPr>
          <w:lang w:eastAsia="en-AU"/>
        </w:rPr>
      </w:pPr>
      <w:r w:rsidRPr="00821A23">
        <w:rPr>
          <w:lang w:eastAsia="en-AU"/>
        </w:rPr>
        <w:t>Having a coach or mentor within your organisation</w:t>
      </w:r>
    </w:p>
    <w:p w14:paraId="6FC9468F" w14:textId="77777777" w:rsidR="00821A23" w:rsidRPr="00821A23" w:rsidRDefault="00821A23" w:rsidP="00821A23">
      <w:pPr>
        <w:numPr>
          <w:ilvl w:val="0"/>
          <w:numId w:val="52"/>
        </w:numPr>
        <w:rPr>
          <w:lang w:eastAsia="en-AU"/>
        </w:rPr>
      </w:pPr>
      <w:r w:rsidRPr="00821A23">
        <w:rPr>
          <w:lang w:eastAsia="en-AU"/>
        </w:rPr>
        <w:t>Job shadowing, sharing or exchange programs which allow you to learn how others go about their work</w:t>
      </w:r>
    </w:p>
    <w:p w14:paraId="17A4CA52" w14:textId="6FDE402B" w:rsidR="00821A23" w:rsidRPr="00821A23" w:rsidRDefault="00821A23" w:rsidP="00821A23">
      <w:pPr>
        <w:numPr>
          <w:ilvl w:val="0"/>
          <w:numId w:val="52"/>
        </w:numPr>
        <w:rPr>
          <w:lang w:eastAsia="en-AU"/>
        </w:rPr>
      </w:pPr>
      <w:r w:rsidRPr="00821A23">
        <w:rPr>
          <w:lang w:eastAsia="en-AU"/>
        </w:rPr>
        <w:t>Secondments – when you move on a temporary basis – to depa</w:t>
      </w:r>
      <w:r w:rsidR="00AA447D">
        <w:rPr>
          <w:lang w:eastAsia="en-AU"/>
        </w:rPr>
        <w:t>rtments or units which specialis</w:t>
      </w:r>
      <w:r w:rsidRPr="00821A23">
        <w:rPr>
          <w:lang w:eastAsia="en-AU"/>
        </w:rPr>
        <w:t>e in the areas of skill you want to develop</w:t>
      </w:r>
    </w:p>
    <w:p w14:paraId="27F274B2" w14:textId="42D83455" w:rsidR="00821A23" w:rsidRPr="00821A23" w:rsidRDefault="00821A23" w:rsidP="00821A23">
      <w:pPr>
        <w:numPr>
          <w:ilvl w:val="0"/>
          <w:numId w:val="52"/>
        </w:numPr>
        <w:rPr>
          <w:lang w:eastAsia="en-AU"/>
        </w:rPr>
      </w:pPr>
      <w:r w:rsidRPr="00821A23">
        <w:rPr>
          <w:lang w:eastAsia="en-AU"/>
        </w:rPr>
        <w:t>Participating in special projects which will widen your expertise</w:t>
      </w:r>
      <w:r>
        <w:rPr>
          <w:lang w:eastAsia="en-AU"/>
        </w:rPr>
        <w:t>.</w:t>
      </w:r>
    </w:p>
    <w:p w14:paraId="1B73A064" w14:textId="77777777" w:rsidR="00821A23" w:rsidRPr="00821A23" w:rsidRDefault="00821A23" w:rsidP="00821A23">
      <w:pPr>
        <w:rPr>
          <w:lang w:eastAsia="en-AU"/>
        </w:rPr>
      </w:pPr>
      <w:r w:rsidRPr="00821A23">
        <w:rPr>
          <w:lang w:eastAsia="en-AU"/>
        </w:rPr>
        <w:t>You can also look for a role model – a person who embodies the skills you admire – in your organisation. Ask your supervisor if you can watch more closely how she or he works. Ask questions to help you find out:</w:t>
      </w:r>
    </w:p>
    <w:p w14:paraId="3DDCD9FF" w14:textId="77777777" w:rsidR="00821A23" w:rsidRPr="00821A23" w:rsidRDefault="00821A23" w:rsidP="00821A23">
      <w:pPr>
        <w:numPr>
          <w:ilvl w:val="0"/>
          <w:numId w:val="53"/>
        </w:numPr>
        <w:rPr>
          <w:lang w:eastAsia="en-AU"/>
        </w:rPr>
      </w:pPr>
      <w:r w:rsidRPr="00821A23">
        <w:rPr>
          <w:lang w:eastAsia="en-AU"/>
        </w:rPr>
        <w:t>How they acquired their skills</w:t>
      </w:r>
    </w:p>
    <w:p w14:paraId="5CA3D1EB" w14:textId="77777777" w:rsidR="00821A23" w:rsidRPr="00821A23" w:rsidRDefault="00821A23" w:rsidP="00821A23">
      <w:pPr>
        <w:numPr>
          <w:ilvl w:val="0"/>
          <w:numId w:val="53"/>
        </w:numPr>
        <w:rPr>
          <w:lang w:eastAsia="en-AU"/>
        </w:rPr>
      </w:pPr>
      <w:r w:rsidRPr="00821A23">
        <w:rPr>
          <w:lang w:eastAsia="en-AU"/>
        </w:rPr>
        <w:t>How they think and deal with issues</w:t>
      </w:r>
    </w:p>
    <w:p w14:paraId="13B90CC0" w14:textId="77777777" w:rsidR="00821A23" w:rsidRPr="00821A23" w:rsidRDefault="00821A23" w:rsidP="00821A23">
      <w:pPr>
        <w:numPr>
          <w:ilvl w:val="0"/>
          <w:numId w:val="53"/>
        </w:numPr>
        <w:rPr>
          <w:lang w:eastAsia="en-AU"/>
        </w:rPr>
      </w:pPr>
      <w:r w:rsidRPr="00821A23">
        <w:rPr>
          <w:lang w:eastAsia="en-AU"/>
        </w:rPr>
        <w:t>What their work values are.</w:t>
      </w:r>
    </w:p>
    <w:p w14:paraId="2839D123" w14:textId="2F3AB9C6" w:rsidR="00BF0652" w:rsidRDefault="00E53905" w:rsidP="00AA447D">
      <w:pPr>
        <w:pStyle w:val="Heading1"/>
      </w:pPr>
      <w:bookmarkStart w:id="120" w:name="_Toc5953500"/>
      <w:r>
        <w:t xml:space="preserve">4.4 </w:t>
      </w:r>
      <w:r w:rsidR="00AA447D">
        <w:t>Monitoring and adjusting work performance</w:t>
      </w:r>
      <w:bookmarkEnd w:id="120"/>
    </w:p>
    <w:p w14:paraId="3776042C" w14:textId="2F1C4A57" w:rsidR="00AA447D" w:rsidRPr="00AA447D" w:rsidRDefault="00AA447D" w:rsidP="00AA447D">
      <w:pPr>
        <w:rPr>
          <w:lang w:eastAsia="en-AU"/>
        </w:rPr>
      </w:pPr>
      <w:r>
        <w:rPr>
          <w:lang w:eastAsia="en-AU"/>
        </w:rPr>
        <w:t>After reviewing and undertaking activities to improve your performance it is important to continue to regularly review your work performance to ensure that that it is meeting the goals set by you and your supervisor as well as meeting the requirements of the organisation. Upon review, if it is decided that more training or development is required then it can be addressed.</w:t>
      </w:r>
    </w:p>
    <w:bookmarkEnd w:id="0"/>
    <w:bookmarkEnd w:id="1"/>
    <w:bookmarkEnd w:id="2"/>
    <w:bookmarkEnd w:id="3"/>
    <w:p w14:paraId="13A075E9" w14:textId="139F0CE9" w:rsidR="00BF0652" w:rsidRDefault="00BF0652" w:rsidP="0036675D">
      <w:pPr>
        <w:rPr>
          <w:lang w:eastAsia="en-AU"/>
        </w:rPr>
      </w:pPr>
    </w:p>
    <w:p w14:paraId="57BEF938" w14:textId="722E9CBE" w:rsidR="004237DF" w:rsidRPr="0036675D" w:rsidRDefault="004237DF" w:rsidP="0036675D">
      <w:pPr>
        <w:rPr>
          <w:lang w:eastAsia="en-AU"/>
        </w:rPr>
      </w:pPr>
      <w:r>
        <w:rPr>
          <w:lang w:eastAsia="en-AU"/>
        </w:rPr>
        <w:t>You should now have a good understanding of how to organise and complete your daily work activities. Remember if at any stage you are unsure of what you should do next or when a task is due, you should seek the advice of your supervisor to make sure you complete tasks ontime.</w:t>
      </w:r>
    </w:p>
    <w:sectPr w:rsidR="004237DF" w:rsidRPr="0036675D" w:rsidSect="0027629B">
      <w:headerReference w:type="even" r:id="rId49"/>
      <w:headerReference w:type="default" r:id="rId50"/>
      <w:footerReference w:type="even" r:id="rId51"/>
      <w:footerReference w:type="default" r:id="rId52"/>
      <w:headerReference w:type="first" r:id="rId53"/>
      <w:footerReference w:type="first" r:id="rId54"/>
      <w:type w:val="continuous"/>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A088CA" w14:textId="77777777" w:rsidR="00F14A46" w:rsidRDefault="00F14A46" w:rsidP="00EE3A11">
      <w:r>
        <w:separator/>
      </w:r>
    </w:p>
    <w:p w14:paraId="65AC97EE" w14:textId="77777777" w:rsidR="00F14A46" w:rsidRDefault="00F14A46" w:rsidP="00EE3A11"/>
  </w:endnote>
  <w:endnote w:type="continuationSeparator" w:id="0">
    <w:p w14:paraId="1A02CAFD" w14:textId="77777777" w:rsidR="00F14A46" w:rsidRDefault="00F14A46" w:rsidP="00EE3A11">
      <w:r>
        <w:continuationSeparator/>
      </w:r>
    </w:p>
    <w:p w14:paraId="783218B5" w14:textId="77777777" w:rsidR="00F14A46" w:rsidRDefault="00F14A46"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938"/>
      <w:gridCol w:w="5977"/>
    </w:tblGrid>
    <w:tr w:rsidR="00F14A46" w:rsidRPr="00D325DD" w14:paraId="4B0BFD89"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C0A1D1F" w14:textId="77777777" w:rsidR="00F14A46" w:rsidRPr="00D325DD" w:rsidRDefault="00F14A46" w:rsidP="00492742">
          <w:pPr>
            <w:pStyle w:val="Footer"/>
            <w:spacing w:before="0"/>
          </w:pPr>
        </w:p>
      </w:tc>
    </w:tr>
    <w:tr w:rsidR="00F14A46" w:rsidRPr="00D325DD" w14:paraId="1B16EF96"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60A515B" w14:textId="77777777" w:rsidR="00F14A46" w:rsidRPr="00D325DD" w:rsidRDefault="00F14A46"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4DFC8B4" w14:textId="77777777" w:rsidR="00F14A46" w:rsidRPr="00D325DD" w:rsidRDefault="00F14A46"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A84FED">
            <w:rPr>
              <w:rFonts w:ascii="Arial" w:eastAsia="Times New Roman" w:hAnsi="Arial" w:cs="Arial"/>
              <w:noProof/>
              <w:color w:val="808080"/>
              <w:sz w:val="18"/>
              <w:szCs w:val="18"/>
            </w:rPr>
            <w:t>26/11/2018</w:t>
          </w:r>
          <w:r>
            <w:rPr>
              <w:rFonts w:ascii="Arial" w:hAnsi="Arial" w:cs="Arial"/>
              <w:color w:val="808080"/>
              <w:sz w:val="18"/>
              <w:szCs w:val="18"/>
            </w:rPr>
            <w:fldChar w:fldCharType="end"/>
          </w:r>
        </w:p>
        <w:p w14:paraId="48238785" w14:textId="77777777" w:rsidR="00F14A46" w:rsidRPr="00D325DD" w:rsidRDefault="00F14A46"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612C2F9" w14:textId="77777777" w:rsidR="00F14A46" w:rsidRDefault="00F14A46"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BSBSUS201_SW</w:t>
          </w:r>
          <w:r>
            <w:rPr>
              <w:rFonts w:ascii="Arial" w:hAnsi="Arial" w:cs="Arial"/>
              <w:color w:val="808080"/>
              <w:sz w:val="18"/>
              <w:szCs w:val="18"/>
            </w:rPr>
            <w:fldChar w:fldCharType="end"/>
          </w:r>
        </w:p>
        <w:p w14:paraId="68CE9323" w14:textId="3D293DCA" w:rsidR="00F14A46" w:rsidRPr="00D325DD" w:rsidRDefault="00F14A46"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CD59D8">
            <w:rPr>
              <w:rFonts w:ascii="Arial" w:hAnsi="Arial" w:cs="Arial"/>
              <w:noProof/>
              <w:color w:val="808080"/>
              <w:sz w:val="18"/>
              <w:szCs w:val="18"/>
            </w:rPr>
            <w:t>9/07/2019</w:t>
          </w:r>
          <w:r>
            <w:rPr>
              <w:rFonts w:ascii="Arial" w:hAnsi="Arial" w:cs="Arial"/>
              <w:color w:val="808080"/>
              <w:sz w:val="18"/>
              <w:szCs w:val="18"/>
            </w:rPr>
            <w:fldChar w:fldCharType="end"/>
          </w:r>
        </w:p>
        <w:p w14:paraId="57EF86E5" w14:textId="77777777" w:rsidR="00F14A46" w:rsidRPr="00D325DD" w:rsidRDefault="00F14A46"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10</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p>
      </w:tc>
    </w:tr>
  </w:tbl>
  <w:p w14:paraId="59F212A6" w14:textId="77777777" w:rsidR="00F14A46" w:rsidRPr="00D92C68" w:rsidRDefault="00F14A46"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48DF7" w14:textId="77777777" w:rsidR="00F14A46" w:rsidRPr="004820C4" w:rsidRDefault="00F14A46"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2F98396" wp14:editId="4939EAA8">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7FD6" w14:textId="77777777" w:rsidR="00F14A46" w:rsidRPr="007853F7" w:rsidRDefault="00F14A4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6A3F043D" w14:textId="77777777" w:rsidR="00F14A46" w:rsidRPr="0091230B" w:rsidRDefault="00F14A46"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F98396"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7927FD6" w14:textId="77777777" w:rsidR="00F14A46" w:rsidRPr="007853F7" w:rsidRDefault="00F14A4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1</w:t>
                    </w:r>
                    <w:r>
                      <w:rPr>
                        <w:noProof/>
                      </w:rPr>
                      <w:fldChar w:fldCharType="end"/>
                    </w:r>
                  </w:p>
                  <w:p w14:paraId="6A3F043D" w14:textId="77777777" w:rsidR="00F14A46" w:rsidRPr="0091230B" w:rsidRDefault="00F14A46"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DEC0EB7" wp14:editId="73FD5A9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50D70F"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59896A6F" wp14:editId="07C50FDA">
          <wp:simplePos x="0" y="0"/>
          <wp:positionH relativeFrom="column">
            <wp:posOffset>708025</wp:posOffset>
          </wp:positionH>
          <wp:positionV relativeFrom="paragraph">
            <wp:posOffset>-2540</wp:posOffset>
          </wp:positionV>
          <wp:extent cx="276860" cy="314960"/>
          <wp:effectExtent l="19050" t="0" r="8890" b="0"/>
          <wp:wrapSquare wrapText="bothSides"/>
          <wp:docPr id="22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DFDC469" wp14:editId="7B64BC0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691F94"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6672600" w14:textId="77777777" w:rsidR="00F14A46" w:rsidRDefault="00F14A46"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29D611" w14:textId="77777777" w:rsidR="00F14A46" w:rsidRPr="0006452B" w:rsidRDefault="00F14A46" w:rsidP="00EE3A11"/>
  <w:p w14:paraId="560644FB" w14:textId="77777777" w:rsidR="00F14A46" w:rsidRDefault="00F14A46" w:rsidP="00EE3A11"/>
  <w:p w14:paraId="4991464C" w14:textId="77777777" w:rsidR="00F14A46" w:rsidRDefault="00F14A46"/>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B52C9" w14:textId="703F98DD" w:rsidR="00F14A46" w:rsidRDefault="00F14A46" w:rsidP="00026B24">
    <w:pPr>
      <w:pStyle w:val="Bodyfooter"/>
      <w:rPr>
        <w:noProof/>
      </w:rPr>
    </w:pPr>
    <w:r>
      <w:t>Resource ID: TBS_18_011_BSBWOR202_SW_20180828</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CD59D8">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CD59D8">
      <w:rPr>
        <w:noProof/>
      </w:rPr>
      <w:t>49</w:t>
    </w:r>
    <w:r>
      <w:rPr>
        <w:noProof/>
      </w:rPr>
      <w:fldChar w:fldCharType="end"/>
    </w:r>
  </w:p>
  <w:p w14:paraId="1E13CC87" w14:textId="77777777" w:rsidR="00F14A46" w:rsidRPr="00190738" w:rsidRDefault="00F14A46" w:rsidP="00026B24">
    <w:pPr>
      <w:pStyle w:val="Bodyfooter"/>
    </w:pPr>
    <w:r>
      <w:rPr>
        <w:rFonts w:cs="Calibri"/>
      </w:rPr>
      <w:t>©</w:t>
    </w:r>
    <w:r>
      <w:t xml:space="preserve"> NSW TAFE Commission</w:t>
    </w:r>
  </w:p>
  <w:p w14:paraId="789A12E8" w14:textId="77777777" w:rsidR="00F14A46" w:rsidRDefault="00F14A46"/>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5B30D" w14:textId="77777777" w:rsidR="00F14A46" w:rsidRPr="008D467A" w:rsidRDefault="00F14A46"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p w14:paraId="4592E2EC" w14:textId="77777777" w:rsidR="00F14A46" w:rsidRPr="008948B1" w:rsidRDefault="00F14A46"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F185279" w14:textId="77777777" w:rsidR="00F14A46" w:rsidRPr="00AA3155" w:rsidRDefault="00F14A46" w:rsidP="00EE3A11">
    <w:pPr>
      <w:pStyle w:val="Footer"/>
    </w:pPr>
  </w:p>
  <w:p w14:paraId="5320C485" w14:textId="77777777" w:rsidR="00F14A46" w:rsidRDefault="00F14A46" w:rsidP="00EE3A11"/>
  <w:p w14:paraId="2B2016FB" w14:textId="77777777" w:rsidR="00F14A46" w:rsidRDefault="00F14A46"/>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B2714A" w14:textId="77777777" w:rsidR="00F14A46" w:rsidRDefault="00F14A46" w:rsidP="00EE3A11">
      <w:r>
        <w:separator/>
      </w:r>
    </w:p>
    <w:p w14:paraId="55B0FB06" w14:textId="77777777" w:rsidR="00F14A46" w:rsidRDefault="00F14A46" w:rsidP="00EE3A11"/>
  </w:footnote>
  <w:footnote w:type="continuationSeparator" w:id="0">
    <w:p w14:paraId="313D7411" w14:textId="77777777" w:rsidR="00F14A46" w:rsidRDefault="00F14A46" w:rsidP="00EE3A11">
      <w:r>
        <w:continuationSeparator/>
      </w:r>
    </w:p>
    <w:p w14:paraId="1D9A70EB" w14:textId="77777777" w:rsidR="00F14A46" w:rsidRDefault="00F14A46"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6F7A6" w14:textId="77777777" w:rsidR="00F14A46" w:rsidRDefault="00CD59D8">
    <w:pPr>
      <w:pStyle w:val="Header"/>
    </w:pPr>
    <w:r>
      <w:rPr>
        <w:noProof/>
        <w:lang w:eastAsia="en-AU"/>
      </w:rPr>
      <w:pict w14:anchorId="7C7C9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2FE3F" w14:textId="77777777" w:rsidR="00F14A46" w:rsidRDefault="00CD59D8">
    <w:pPr>
      <w:pStyle w:val="Header"/>
    </w:pPr>
    <w:r>
      <w:rPr>
        <w:noProof/>
        <w:lang w:eastAsia="en-AU"/>
      </w:rPr>
      <w:pict w14:anchorId="51D271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005CA" w14:textId="77777777" w:rsidR="00F14A46" w:rsidRDefault="00F14A46" w:rsidP="00EE3A11">
    <w:r>
      <w:rPr>
        <w:noProof/>
        <w:lang w:eastAsia="en-AU"/>
      </w:rPr>
      <mc:AlternateContent>
        <mc:Choice Requires="wps">
          <w:drawing>
            <wp:anchor distT="0" distB="0" distL="114300" distR="114300" simplePos="0" relativeHeight="251658752" behindDoc="0" locked="0" layoutInCell="1" allowOverlap="1" wp14:anchorId="115D165C" wp14:editId="3B2F931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9D9BB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F6AF04D" w14:textId="77777777" w:rsidR="00F14A46" w:rsidRDefault="00F14A46" w:rsidP="00EE3A11"/>
  <w:p w14:paraId="64916C3F" w14:textId="77777777" w:rsidR="00F14A46" w:rsidRDefault="00F14A46"/>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7C4EB" w14:textId="77777777" w:rsidR="00F14A46" w:rsidRDefault="00F14A46" w:rsidP="00D8553A">
    <w:pPr>
      <w:pStyle w:val="Header-SectionTitle"/>
    </w:pPr>
    <w:r>
      <w:rPr>
        <w:noProof/>
        <w:lang w:eastAsia="en-AU"/>
      </w:rPr>
      <w:drawing>
        <wp:inline distT="0" distB="0" distL="0" distR="0" wp14:anchorId="2B2B1175" wp14:editId="2E497425">
          <wp:extent cx="1591359" cy="39784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5433" w14:textId="77777777" w:rsidR="00F14A46" w:rsidRDefault="00F14A46" w:rsidP="00EE3A11">
    <w:pPr>
      <w:pStyle w:val="Header"/>
    </w:pPr>
  </w:p>
  <w:p w14:paraId="626F2EA6" w14:textId="77777777" w:rsidR="00F14A46" w:rsidRDefault="00F14A46" w:rsidP="00EE3A11"/>
  <w:p w14:paraId="5E5D7589" w14:textId="77777777" w:rsidR="00F14A46" w:rsidRDefault="00F14A46"/>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F646F"/>
    <w:multiLevelType w:val="hybridMultilevel"/>
    <w:tmpl w:val="932A2A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165E58"/>
    <w:multiLevelType w:val="hybridMultilevel"/>
    <w:tmpl w:val="315CEE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95B2566"/>
    <w:multiLevelType w:val="hybridMultilevel"/>
    <w:tmpl w:val="E8E645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9954C39"/>
    <w:multiLevelType w:val="hybridMultilevel"/>
    <w:tmpl w:val="CF661D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9E703B8"/>
    <w:multiLevelType w:val="hybridMultilevel"/>
    <w:tmpl w:val="9EA8FF5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B074F9C"/>
    <w:multiLevelType w:val="hybridMultilevel"/>
    <w:tmpl w:val="9E3A96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DF824AC"/>
    <w:multiLevelType w:val="hybridMultilevel"/>
    <w:tmpl w:val="464C29C2"/>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3A25A81"/>
    <w:multiLevelType w:val="hybridMultilevel"/>
    <w:tmpl w:val="935CCD0C"/>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42D2DBA"/>
    <w:multiLevelType w:val="hybridMultilevel"/>
    <w:tmpl w:val="FE5831C8"/>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7960D19"/>
    <w:multiLevelType w:val="hybridMultilevel"/>
    <w:tmpl w:val="72860A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8176621"/>
    <w:multiLevelType w:val="hybridMultilevel"/>
    <w:tmpl w:val="74B81672"/>
    <w:lvl w:ilvl="0" w:tplc="7CE84D26">
      <w:start w:val="1"/>
      <w:numFmt w:val="bullet"/>
      <w:lvlText w:val=""/>
      <w:lvlJc w:val="left"/>
      <w:pPr>
        <w:ind w:left="720" w:hanging="360"/>
      </w:pPr>
      <w:rPr>
        <w:rFonts w:ascii="Symbol" w:hAnsi="Symbol" w:hint="default"/>
      </w:rPr>
    </w:lvl>
    <w:lvl w:ilvl="1" w:tplc="0650675C" w:tentative="1">
      <w:start w:val="1"/>
      <w:numFmt w:val="bullet"/>
      <w:lvlText w:val="o"/>
      <w:lvlJc w:val="left"/>
      <w:pPr>
        <w:ind w:left="1440" w:hanging="360"/>
      </w:pPr>
      <w:rPr>
        <w:rFonts w:ascii="Courier New" w:hAnsi="Courier New" w:cs="Courier New" w:hint="default"/>
      </w:rPr>
    </w:lvl>
    <w:lvl w:ilvl="2" w:tplc="B02AE120" w:tentative="1">
      <w:start w:val="1"/>
      <w:numFmt w:val="bullet"/>
      <w:lvlText w:val=""/>
      <w:lvlJc w:val="left"/>
      <w:pPr>
        <w:ind w:left="2160" w:hanging="360"/>
      </w:pPr>
      <w:rPr>
        <w:rFonts w:ascii="Wingdings" w:hAnsi="Wingdings" w:hint="default"/>
      </w:rPr>
    </w:lvl>
    <w:lvl w:ilvl="3" w:tplc="0504C282" w:tentative="1">
      <w:start w:val="1"/>
      <w:numFmt w:val="bullet"/>
      <w:lvlText w:val=""/>
      <w:lvlJc w:val="left"/>
      <w:pPr>
        <w:ind w:left="2880" w:hanging="360"/>
      </w:pPr>
      <w:rPr>
        <w:rFonts w:ascii="Symbol" w:hAnsi="Symbol" w:hint="default"/>
      </w:rPr>
    </w:lvl>
    <w:lvl w:ilvl="4" w:tplc="86FAC470" w:tentative="1">
      <w:start w:val="1"/>
      <w:numFmt w:val="bullet"/>
      <w:lvlText w:val="o"/>
      <w:lvlJc w:val="left"/>
      <w:pPr>
        <w:ind w:left="3600" w:hanging="360"/>
      </w:pPr>
      <w:rPr>
        <w:rFonts w:ascii="Courier New" w:hAnsi="Courier New" w:cs="Courier New" w:hint="default"/>
      </w:rPr>
    </w:lvl>
    <w:lvl w:ilvl="5" w:tplc="96BE9C18" w:tentative="1">
      <w:start w:val="1"/>
      <w:numFmt w:val="bullet"/>
      <w:lvlText w:val=""/>
      <w:lvlJc w:val="left"/>
      <w:pPr>
        <w:ind w:left="4320" w:hanging="360"/>
      </w:pPr>
      <w:rPr>
        <w:rFonts w:ascii="Wingdings" w:hAnsi="Wingdings" w:hint="default"/>
      </w:rPr>
    </w:lvl>
    <w:lvl w:ilvl="6" w:tplc="D95C4D3E" w:tentative="1">
      <w:start w:val="1"/>
      <w:numFmt w:val="bullet"/>
      <w:lvlText w:val=""/>
      <w:lvlJc w:val="left"/>
      <w:pPr>
        <w:ind w:left="5040" w:hanging="360"/>
      </w:pPr>
      <w:rPr>
        <w:rFonts w:ascii="Symbol" w:hAnsi="Symbol" w:hint="default"/>
      </w:rPr>
    </w:lvl>
    <w:lvl w:ilvl="7" w:tplc="BCF8F0B8" w:tentative="1">
      <w:start w:val="1"/>
      <w:numFmt w:val="bullet"/>
      <w:lvlText w:val="o"/>
      <w:lvlJc w:val="left"/>
      <w:pPr>
        <w:ind w:left="5760" w:hanging="360"/>
      </w:pPr>
      <w:rPr>
        <w:rFonts w:ascii="Courier New" w:hAnsi="Courier New" w:cs="Courier New" w:hint="default"/>
      </w:rPr>
    </w:lvl>
    <w:lvl w:ilvl="8" w:tplc="45066C4C" w:tentative="1">
      <w:start w:val="1"/>
      <w:numFmt w:val="bullet"/>
      <w:lvlText w:val=""/>
      <w:lvlJc w:val="left"/>
      <w:pPr>
        <w:ind w:left="6480" w:hanging="360"/>
      </w:pPr>
      <w:rPr>
        <w:rFonts w:ascii="Wingdings" w:hAnsi="Wingdings" w:hint="default"/>
      </w:rPr>
    </w:lvl>
  </w:abstractNum>
  <w:abstractNum w:abstractNumId="12" w15:restartNumberingAfterBreak="0">
    <w:nsid w:val="192C5EAF"/>
    <w:multiLevelType w:val="hybridMultilevel"/>
    <w:tmpl w:val="77EAE048"/>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A5D2719"/>
    <w:multiLevelType w:val="hybridMultilevel"/>
    <w:tmpl w:val="096E39F8"/>
    <w:lvl w:ilvl="0" w:tplc="63423BE0">
      <w:start w:val="1"/>
      <w:numFmt w:val="decimal"/>
      <w:lvlText w:val="%1."/>
      <w:lvlJc w:val="left"/>
      <w:pPr>
        <w:ind w:left="717" w:hanging="360"/>
      </w:pPr>
      <w:rPr>
        <w:rFonts w:hint="default"/>
        <w:color w:val="auto"/>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B664BAD"/>
    <w:multiLevelType w:val="hybridMultilevel"/>
    <w:tmpl w:val="FCCCEC1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1D131FDB"/>
    <w:multiLevelType w:val="hybridMultilevel"/>
    <w:tmpl w:val="CDAE3134"/>
    <w:lvl w:ilvl="0" w:tplc="E30E250C">
      <w:start w:val="1"/>
      <w:numFmt w:val="bullet"/>
      <w:lvlText w:val=""/>
      <w:lvlJc w:val="left"/>
      <w:pPr>
        <w:ind w:left="717" w:hanging="360"/>
      </w:pPr>
      <w:rPr>
        <w:rFonts w:ascii="Symbol" w:hAnsi="Symbol" w:hint="default"/>
        <w:color w:val="auto"/>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E124172"/>
    <w:multiLevelType w:val="hybridMultilevel"/>
    <w:tmpl w:val="F692E40E"/>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0ED4A02"/>
    <w:multiLevelType w:val="hybridMultilevel"/>
    <w:tmpl w:val="02C0E372"/>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6AF2E97"/>
    <w:multiLevelType w:val="hybridMultilevel"/>
    <w:tmpl w:val="2C621B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2A6815CE"/>
    <w:multiLevelType w:val="hybridMultilevel"/>
    <w:tmpl w:val="80D022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BCB3738"/>
    <w:multiLevelType w:val="hybridMultilevel"/>
    <w:tmpl w:val="4C9EA1DC"/>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C8A569D"/>
    <w:multiLevelType w:val="multilevel"/>
    <w:tmpl w:val="1AA0CCAC"/>
    <w:styleLink w:val="TNPC1numbered"/>
    <w:lvl w:ilvl="0">
      <w:start w:val="1"/>
      <w:numFmt w:val="decimal"/>
      <w:lvlText w:val="%1)"/>
      <w:lvlJc w:val="left"/>
      <w:pPr>
        <w:ind w:left="720" w:hanging="360"/>
      </w:pPr>
      <w:rPr>
        <w:rFonts w:hint="default"/>
      </w:rPr>
    </w:lvl>
    <w:lvl w:ilvl="1">
      <w:start w:val="1"/>
      <w:numFmt w:val="decimal"/>
      <w:isLgl/>
      <w:lvlText w:val="1.%2"/>
      <w:lvlJc w:val="left"/>
      <w:pPr>
        <w:ind w:left="851" w:hanging="426"/>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15:restartNumberingAfterBreak="0">
    <w:nsid w:val="2D5601A8"/>
    <w:multiLevelType w:val="hybridMultilevel"/>
    <w:tmpl w:val="6F9874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5" w15:restartNumberingAfterBreak="0">
    <w:nsid w:val="32151998"/>
    <w:multiLevelType w:val="hybridMultilevel"/>
    <w:tmpl w:val="2626E86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33A6131D"/>
    <w:multiLevelType w:val="hybridMultilevel"/>
    <w:tmpl w:val="0114A6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34FB4CB1"/>
    <w:multiLevelType w:val="hybridMultilevel"/>
    <w:tmpl w:val="C4B28E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3553625F"/>
    <w:multiLevelType w:val="hybridMultilevel"/>
    <w:tmpl w:val="5158EE02"/>
    <w:lvl w:ilvl="0" w:tplc="A0E89722">
      <w:start w:val="2"/>
      <w:numFmt w:val="upperLetter"/>
      <w:lvlText w:val="%1."/>
      <w:lvlJc w:val="left"/>
      <w:pPr>
        <w:ind w:left="36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35FA0227"/>
    <w:multiLevelType w:val="hybridMultilevel"/>
    <w:tmpl w:val="833C2108"/>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6163413"/>
    <w:multiLevelType w:val="hybridMultilevel"/>
    <w:tmpl w:val="F19EC8CC"/>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40540B9A"/>
    <w:multiLevelType w:val="hybridMultilevel"/>
    <w:tmpl w:val="AC68BE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4C3E3527"/>
    <w:multiLevelType w:val="hybridMultilevel"/>
    <w:tmpl w:val="BF8859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54DD7364"/>
    <w:multiLevelType w:val="hybridMultilevel"/>
    <w:tmpl w:val="09B235E0"/>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55235596"/>
    <w:multiLevelType w:val="hybridMultilevel"/>
    <w:tmpl w:val="3D9ABF34"/>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5915517D"/>
    <w:multiLevelType w:val="hybridMultilevel"/>
    <w:tmpl w:val="FB36DF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5C6A2410"/>
    <w:multiLevelType w:val="hybridMultilevel"/>
    <w:tmpl w:val="4B705A60"/>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0" w15:restartNumberingAfterBreak="0">
    <w:nsid w:val="5D5F4BF6"/>
    <w:multiLevelType w:val="hybridMultilevel"/>
    <w:tmpl w:val="B04869AA"/>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FBB4D69"/>
    <w:multiLevelType w:val="hybridMultilevel"/>
    <w:tmpl w:val="D17897C8"/>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60C818C4"/>
    <w:multiLevelType w:val="hybridMultilevel"/>
    <w:tmpl w:val="B7A485E6"/>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62BA451A"/>
    <w:multiLevelType w:val="hybridMultilevel"/>
    <w:tmpl w:val="80387590"/>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646D75B9"/>
    <w:multiLevelType w:val="hybridMultilevel"/>
    <w:tmpl w:val="1026CE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66F34B32"/>
    <w:multiLevelType w:val="hybridMultilevel"/>
    <w:tmpl w:val="07FA47E8"/>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7A97EFA"/>
    <w:multiLevelType w:val="hybridMultilevel"/>
    <w:tmpl w:val="2904EF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688D368F"/>
    <w:multiLevelType w:val="hybridMultilevel"/>
    <w:tmpl w:val="2F2E7DCC"/>
    <w:lvl w:ilvl="0" w:tplc="6F08241E">
      <w:start w:val="1"/>
      <w:numFmt w:val="bullet"/>
      <w:pStyle w:val="Bullet1"/>
      <w:lvlText w:val=""/>
      <w:lvlJc w:val="left"/>
      <w:pPr>
        <w:ind w:left="-954" w:hanging="360"/>
      </w:pPr>
      <w:rPr>
        <w:rFonts w:ascii="Wingdings" w:hAnsi="Wingdings" w:hint="default"/>
        <w:color w:val="auto"/>
        <w:sz w:val="28"/>
      </w:rPr>
    </w:lvl>
    <w:lvl w:ilvl="1" w:tplc="0C090003">
      <w:start w:val="1"/>
      <w:numFmt w:val="bullet"/>
      <w:lvlText w:val="o"/>
      <w:lvlJc w:val="left"/>
      <w:pPr>
        <w:ind w:left="-234" w:hanging="360"/>
      </w:pPr>
      <w:rPr>
        <w:rFonts w:ascii="Courier New" w:hAnsi="Courier New" w:cs="Courier New" w:hint="default"/>
      </w:rPr>
    </w:lvl>
    <w:lvl w:ilvl="2" w:tplc="0C090005">
      <w:start w:val="1"/>
      <w:numFmt w:val="bullet"/>
      <w:lvlText w:val=""/>
      <w:lvlJc w:val="left"/>
      <w:pPr>
        <w:ind w:left="486" w:hanging="360"/>
      </w:pPr>
      <w:rPr>
        <w:rFonts w:ascii="Wingdings" w:hAnsi="Wingdings" w:hint="default"/>
      </w:rPr>
    </w:lvl>
    <w:lvl w:ilvl="3" w:tplc="0C090001">
      <w:start w:val="1"/>
      <w:numFmt w:val="bullet"/>
      <w:lvlText w:val=""/>
      <w:lvlJc w:val="left"/>
      <w:pPr>
        <w:ind w:left="1206" w:hanging="360"/>
      </w:pPr>
      <w:rPr>
        <w:rFonts w:ascii="Symbol" w:hAnsi="Symbol" w:hint="default"/>
      </w:rPr>
    </w:lvl>
    <w:lvl w:ilvl="4" w:tplc="0C090003" w:tentative="1">
      <w:start w:val="1"/>
      <w:numFmt w:val="bullet"/>
      <w:lvlText w:val="o"/>
      <w:lvlJc w:val="left"/>
      <w:pPr>
        <w:ind w:left="1926" w:hanging="360"/>
      </w:pPr>
      <w:rPr>
        <w:rFonts w:ascii="Courier New" w:hAnsi="Courier New" w:cs="Courier New" w:hint="default"/>
      </w:rPr>
    </w:lvl>
    <w:lvl w:ilvl="5" w:tplc="0C090005" w:tentative="1">
      <w:start w:val="1"/>
      <w:numFmt w:val="bullet"/>
      <w:lvlText w:val=""/>
      <w:lvlJc w:val="left"/>
      <w:pPr>
        <w:ind w:left="2646" w:hanging="360"/>
      </w:pPr>
      <w:rPr>
        <w:rFonts w:ascii="Wingdings" w:hAnsi="Wingdings" w:hint="default"/>
      </w:rPr>
    </w:lvl>
    <w:lvl w:ilvl="6" w:tplc="0C090001" w:tentative="1">
      <w:start w:val="1"/>
      <w:numFmt w:val="bullet"/>
      <w:lvlText w:val=""/>
      <w:lvlJc w:val="left"/>
      <w:pPr>
        <w:ind w:left="3366" w:hanging="360"/>
      </w:pPr>
      <w:rPr>
        <w:rFonts w:ascii="Symbol" w:hAnsi="Symbol" w:hint="default"/>
      </w:rPr>
    </w:lvl>
    <w:lvl w:ilvl="7" w:tplc="0C090003" w:tentative="1">
      <w:start w:val="1"/>
      <w:numFmt w:val="bullet"/>
      <w:lvlText w:val="o"/>
      <w:lvlJc w:val="left"/>
      <w:pPr>
        <w:ind w:left="4086" w:hanging="360"/>
      </w:pPr>
      <w:rPr>
        <w:rFonts w:ascii="Courier New" w:hAnsi="Courier New" w:cs="Courier New" w:hint="default"/>
      </w:rPr>
    </w:lvl>
    <w:lvl w:ilvl="8" w:tplc="0C090005" w:tentative="1">
      <w:start w:val="1"/>
      <w:numFmt w:val="bullet"/>
      <w:lvlText w:val=""/>
      <w:lvlJc w:val="left"/>
      <w:pPr>
        <w:ind w:left="4806" w:hanging="360"/>
      </w:pPr>
      <w:rPr>
        <w:rFonts w:ascii="Wingdings" w:hAnsi="Wingdings" w:hint="default"/>
      </w:rPr>
    </w:lvl>
  </w:abstractNum>
  <w:abstractNum w:abstractNumId="48" w15:restartNumberingAfterBreak="0">
    <w:nsid w:val="6A296728"/>
    <w:multiLevelType w:val="hybridMultilevel"/>
    <w:tmpl w:val="4FB677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6AA21D9B"/>
    <w:multiLevelType w:val="hybridMultilevel"/>
    <w:tmpl w:val="F446CAFC"/>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BD9232C"/>
    <w:multiLevelType w:val="hybridMultilevel"/>
    <w:tmpl w:val="1324B99C"/>
    <w:lvl w:ilvl="0" w:tplc="3CB0893C">
      <w:start w:val="1"/>
      <w:numFmt w:val="decimal"/>
      <w:lvlText w:val="%1."/>
      <w:lvlJc w:val="left"/>
      <w:pPr>
        <w:ind w:left="717" w:hanging="360"/>
      </w:pPr>
      <w:rPr>
        <w:rFonts w:hint="default"/>
        <w:color w:val="auto"/>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6DAC1CB0"/>
    <w:multiLevelType w:val="hybridMultilevel"/>
    <w:tmpl w:val="8C7CDD76"/>
    <w:lvl w:ilvl="0" w:tplc="AC548DBA">
      <w:start w:val="1"/>
      <w:numFmt w:val="decimal"/>
      <w:lvlText w:val="%1."/>
      <w:lvlJc w:val="left"/>
      <w:pPr>
        <w:ind w:left="717" w:hanging="360"/>
      </w:pPr>
      <w:rPr>
        <w:rFonts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2" w15:restartNumberingAfterBreak="0">
    <w:nsid w:val="71AE774E"/>
    <w:multiLevelType w:val="hybridMultilevel"/>
    <w:tmpl w:val="9170E3BE"/>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3" w15:restartNumberingAfterBreak="0">
    <w:nsid w:val="73683CB6"/>
    <w:multiLevelType w:val="hybridMultilevel"/>
    <w:tmpl w:val="A582F4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74966423"/>
    <w:multiLevelType w:val="hybridMultilevel"/>
    <w:tmpl w:val="C44058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15:restartNumberingAfterBreak="0">
    <w:nsid w:val="758E21AD"/>
    <w:multiLevelType w:val="hybridMultilevel"/>
    <w:tmpl w:val="461C0FB6"/>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7C145692"/>
    <w:multiLevelType w:val="hybridMultilevel"/>
    <w:tmpl w:val="F07C45AA"/>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15:restartNumberingAfterBreak="0">
    <w:nsid w:val="7D76656B"/>
    <w:multiLevelType w:val="hybridMultilevel"/>
    <w:tmpl w:val="E75A0272"/>
    <w:lvl w:ilvl="0" w:tplc="0C090001">
      <w:start w:val="1"/>
      <w:numFmt w:val="bullet"/>
      <w:lvlText w:val=""/>
      <w:lvlJc w:val="left"/>
      <w:pPr>
        <w:ind w:left="717" w:hanging="360"/>
      </w:pPr>
      <w:rPr>
        <w:rFonts w:ascii="Symbol" w:hAnsi="Symbol" w:hint="default"/>
        <w:color w:val="494949"/>
      </w:rPr>
    </w:lvl>
    <w:lvl w:ilvl="1" w:tplc="C99C200E">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7"/>
  </w:num>
  <w:num w:numId="2">
    <w:abstractNumId w:val="24"/>
  </w:num>
  <w:num w:numId="3">
    <w:abstractNumId w:val="20"/>
  </w:num>
  <w:num w:numId="4">
    <w:abstractNumId w:val="27"/>
  </w:num>
  <w:num w:numId="5">
    <w:abstractNumId w:val="33"/>
  </w:num>
  <w:num w:numId="6">
    <w:abstractNumId w:val="35"/>
  </w:num>
  <w:num w:numId="7">
    <w:abstractNumId w:val="47"/>
  </w:num>
  <w:num w:numId="8">
    <w:abstractNumId w:val="22"/>
  </w:num>
  <w:num w:numId="9">
    <w:abstractNumId w:val="13"/>
  </w:num>
  <w:num w:numId="10">
    <w:abstractNumId w:val="8"/>
  </w:num>
  <w:num w:numId="11">
    <w:abstractNumId w:val="13"/>
    <w:lvlOverride w:ilvl="0">
      <w:startOverride w:val="1"/>
    </w:lvlOverride>
  </w:num>
  <w:num w:numId="12">
    <w:abstractNumId w:val="23"/>
  </w:num>
  <w:num w:numId="13">
    <w:abstractNumId w:val="48"/>
  </w:num>
  <w:num w:numId="14">
    <w:abstractNumId w:val="44"/>
  </w:num>
  <w:num w:numId="15">
    <w:abstractNumId w:val="12"/>
  </w:num>
  <w:num w:numId="16">
    <w:abstractNumId w:val="10"/>
  </w:num>
  <w:num w:numId="17">
    <w:abstractNumId w:val="37"/>
  </w:num>
  <w:num w:numId="18">
    <w:abstractNumId w:val="54"/>
  </w:num>
  <w:num w:numId="19">
    <w:abstractNumId w:val="1"/>
  </w:num>
  <w:num w:numId="20">
    <w:abstractNumId w:val="36"/>
  </w:num>
  <w:num w:numId="21">
    <w:abstractNumId w:val="43"/>
  </w:num>
  <w:num w:numId="22">
    <w:abstractNumId w:val="16"/>
  </w:num>
  <w:num w:numId="23">
    <w:abstractNumId w:val="5"/>
  </w:num>
  <w:num w:numId="24">
    <w:abstractNumId w:val="17"/>
  </w:num>
  <w:num w:numId="25">
    <w:abstractNumId w:val="9"/>
  </w:num>
  <w:num w:numId="26">
    <w:abstractNumId w:val="50"/>
  </w:num>
  <w:num w:numId="27">
    <w:abstractNumId w:val="52"/>
  </w:num>
  <w:num w:numId="28">
    <w:abstractNumId w:val="15"/>
  </w:num>
  <w:num w:numId="29">
    <w:abstractNumId w:val="39"/>
  </w:num>
  <w:num w:numId="30">
    <w:abstractNumId w:val="29"/>
  </w:num>
  <w:num w:numId="31">
    <w:abstractNumId w:val="57"/>
  </w:num>
  <w:num w:numId="32">
    <w:abstractNumId w:val="30"/>
  </w:num>
  <w:num w:numId="33">
    <w:abstractNumId w:val="55"/>
  </w:num>
  <w:num w:numId="34">
    <w:abstractNumId w:val="41"/>
  </w:num>
  <w:num w:numId="35">
    <w:abstractNumId w:val="3"/>
  </w:num>
  <w:num w:numId="36">
    <w:abstractNumId w:val="51"/>
  </w:num>
  <w:num w:numId="37">
    <w:abstractNumId w:val="34"/>
  </w:num>
  <w:num w:numId="38">
    <w:abstractNumId w:val="32"/>
  </w:num>
  <w:num w:numId="39">
    <w:abstractNumId w:val="0"/>
  </w:num>
  <w:num w:numId="40">
    <w:abstractNumId w:val="40"/>
  </w:num>
  <w:num w:numId="41">
    <w:abstractNumId w:val="21"/>
  </w:num>
  <w:num w:numId="42">
    <w:abstractNumId w:val="2"/>
  </w:num>
  <w:num w:numId="43">
    <w:abstractNumId w:val="31"/>
  </w:num>
  <w:num w:numId="44">
    <w:abstractNumId w:val="38"/>
  </w:num>
  <w:num w:numId="45">
    <w:abstractNumId w:val="28"/>
  </w:num>
  <w:num w:numId="46">
    <w:abstractNumId w:val="18"/>
  </w:num>
  <w:num w:numId="47">
    <w:abstractNumId w:val="53"/>
  </w:num>
  <w:num w:numId="48">
    <w:abstractNumId w:val="19"/>
  </w:num>
  <w:num w:numId="49">
    <w:abstractNumId w:val="56"/>
  </w:num>
  <w:num w:numId="50">
    <w:abstractNumId w:val="45"/>
  </w:num>
  <w:num w:numId="51">
    <w:abstractNumId w:val="42"/>
  </w:num>
  <w:num w:numId="52">
    <w:abstractNumId w:val="6"/>
  </w:num>
  <w:num w:numId="53">
    <w:abstractNumId w:val="49"/>
  </w:num>
  <w:num w:numId="54">
    <w:abstractNumId w:val="25"/>
  </w:num>
  <w:num w:numId="55">
    <w:abstractNumId w:val="26"/>
  </w:num>
  <w:num w:numId="56">
    <w:abstractNumId w:val="14"/>
  </w:num>
  <w:num w:numId="57">
    <w:abstractNumId w:val="4"/>
  </w:num>
  <w:num w:numId="58">
    <w:abstractNumId w:val="46"/>
  </w:num>
  <w:num w:numId="59">
    <w:abstractNumId w:val="1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FE4"/>
    <w:rsid w:val="0000107C"/>
    <w:rsid w:val="00001772"/>
    <w:rsid w:val="00003F7E"/>
    <w:rsid w:val="000049AD"/>
    <w:rsid w:val="00004D9E"/>
    <w:rsid w:val="0001488B"/>
    <w:rsid w:val="0002323C"/>
    <w:rsid w:val="00024A06"/>
    <w:rsid w:val="000255D0"/>
    <w:rsid w:val="00026B24"/>
    <w:rsid w:val="00030ED0"/>
    <w:rsid w:val="000345D7"/>
    <w:rsid w:val="000417AC"/>
    <w:rsid w:val="000460F2"/>
    <w:rsid w:val="00047846"/>
    <w:rsid w:val="000511D5"/>
    <w:rsid w:val="000533A7"/>
    <w:rsid w:val="00057807"/>
    <w:rsid w:val="000605B8"/>
    <w:rsid w:val="00060CC5"/>
    <w:rsid w:val="00063680"/>
    <w:rsid w:val="00064BF3"/>
    <w:rsid w:val="00074B39"/>
    <w:rsid w:val="00077DF8"/>
    <w:rsid w:val="00083062"/>
    <w:rsid w:val="000832F0"/>
    <w:rsid w:val="00084567"/>
    <w:rsid w:val="00085C24"/>
    <w:rsid w:val="0009055A"/>
    <w:rsid w:val="00091275"/>
    <w:rsid w:val="0009535C"/>
    <w:rsid w:val="000953D5"/>
    <w:rsid w:val="000976EE"/>
    <w:rsid w:val="00097CA1"/>
    <w:rsid w:val="000A11A3"/>
    <w:rsid w:val="000A340D"/>
    <w:rsid w:val="000A4F32"/>
    <w:rsid w:val="000B094D"/>
    <w:rsid w:val="000B14FD"/>
    <w:rsid w:val="000B551C"/>
    <w:rsid w:val="000C2985"/>
    <w:rsid w:val="000C4663"/>
    <w:rsid w:val="000C725D"/>
    <w:rsid w:val="000D074B"/>
    <w:rsid w:val="000D2B47"/>
    <w:rsid w:val="000D33E9"/>
    <w:rsid w:val="000D6B63"/>
    <w:rsid w:val="000E22FF"/>
    <w:rsid w:val="000E4609"/>
    <w:rsid w:val="000F15A1"/>
    <w:rsid w:val="000F1FB8"/>
    <w:rsid w:val="0010268F"/>
    <w:rsid w:val="00103C90"/>
    <w:rsid w:val="001055D0"/>
    <w:rsid w:val="00105BE0"/>
    <w:rsid w:val="00114A24"/>
    <w:rsid w:val="0011700D"/>
    <w:rsid w:val="0012471F"/>
    <w:rsid w:val="00125ABE"/>
    <w:rsid w:val="001264EE"/>
    <w:rsid w:val="001301DF"/>
    <w:rsid w:val="00130F7E"/>
    <w:rsid w:val="0013572C"/>
    <w:rsid w:val="001411B0"/>
    <w:rsid w:val="00143936"/>
    <w:rsid w:val="00143DEB"/>
    <w:rsid w:val="0014752A"/>
    <w:rsid w:val="00152F10"/>
    <w:rsid w:val="001558DD"/>
    <w:rsid w:val="001568C0"/>
    <w:rsid w:val="00157108"/>
    <w:rsid w:val="0015747C"/>
    <w:rsid w:val="0015779E"/>
    <w:rsid w:val="0016422F"/>
    <w:rsid w:val="00164F5E"/>
    <w:rsid w:val="00167276"/>
    <w:rsid w:val="00171399"/>
    <w:rsid w:val="00176402"/>
    <w:rsid w:val="00180BE8"/>
    <w:rsid w:val="00182D13"/>
    <w:rsid w:val="001843BC"/>
    <w:rsid w:val="00190738"/>
    <w:rsid w:val="0019299C"/>
    <w:rsid w:val="001B0C35"/>
    <w:rsid w:val="001B4A16"/>
    <w:rsid w:val="001C3671"/>
    <w:rsid w:val="001C6AD8"/>
    <w:rsid w:val="001D405E"/>
    <w:rsid w:val="001D653F"/>
    <w:rsid w:val="001F786F"/>
    <w:rsid w:val="00200E96"/>
    <w:rsid w:val="00203A90"/>
    <w:rsid w:val="00204B65"/>
    <w:rsid w:val="002067A7"/>
    <w:rsid w:val="00212E55"/>
    <w:rsid w:val="00214286"/>
    <w:rsid w:val="00216ADE"/>
    <w:rsid w:val="00217FC3"/>
    <w:rsid w:val="00223807"/>
    <w:rsid w:val="00225286"/>
    <w:rsid w:val="00225312"/>
    <w:rsid w:val="0023031D"/>
    <w:rsid w:val="002303B8"/>
    <w:rsid w:val="00230450"/>
    <w:rsid w:val="00231D68"/>
    <w:rsid w:val="00231DEF"/>
    <w:rsid w:val="00233FFC"/>
    <w:rsid w:val="00243E8B"/>
    <w:rsid w:val="00247F4B"/>
    <w:rsid w:val="00254FC7"/>
    <w:rsid w:val="0025659D"/>
    <w:rsid w:val="00263F16"/>
    <w:rsid w:val="002644DD"/>
    <w:rsid w:val="002651AE"/>
    <w:rsid w:val="0026687F"/>
    <w:rsid w:val="00274EFE"/>
    <w:rsid w:val="002754E8"/>
    <w:rsid w:val="0027629B"/>
    <w:rsid w:val="0027689F"/>
    <w:rsid w:val="00276DBA"/>
    <w:rsid w:val="002770ED"/>
    <w:rsid w:val="00283411"/>
    <w:rsid w:val="00284E59"/>
    <w:rsid w:val="00287388"/>
    <w:rsid w:val="00291A31"/>
    <w:rsid w:val="0029236B"/>
    <w:rsid w:val="00293D3F"/>
    <w:rsid w:val="0029595B"/>
    <w:rsid w:val="002A5D07"/>
    <w:rsid w:val="002A6286"/>
    <w:rsid w:val="002A6839"/>
    <w:rsid w:val="002A6908"/>
    <w:rsid w:val="002C2534"/>
    <w:rsid w:val="002C501C"/>
    <w:rsid w:val="002C5FE4"/>
    <w:rsid w:val="002C663F"/>
    <w:rsid w:val="002C784E"/>
    <w:rsid w:val="002C7CD5"/>
    <w:rsid w:val="002D1CAF"/>
    <w:rsid w:val="002D2547"/>
    <w:rsid w:val="002E5D51"/>
    <w:rsid w:val="002E7660"/>
    <w:rsid w:val="002F3DFA"/>
    <w:rsid w:val="002F4559"/>
    <w:rsid w:val="002F658E"/>
    <w:rsid w:val="002F7F93"/>
    <w:rsid w:val="00306DDB"/>
    <w:rsid w:val="003077C4"/>
    <w:rsid w:val="003127E4"/>
    <w:rsid w:val="00312AAF"/>
    <w:rsid w:val="00313D24"/>
    <w:rsid w:val="003224A8"/>
    <w:rsid w:val="00323FB8"/>
    <w:rsid w:val="00326D08"/>
    <w:rsid w:val="00332ACF"/>
    <w:rsid w:val="00333854"/>
    <w:rsid w:val="003441EE"/>
    <w:rsid w:val="00345E98"/>
    <w:rsid w:val="00357E79"/>
    <w:rsid w:val="00361A93"/>
    <w:rsid w:val="00364F36"/>
    <w:rsid w:val="00366587"/>
    <w:rsid w:val="0036675D"/>
    <w:rsid w:val="00367B65"/>
    <w:rsid w:val="00375012"/>
    <w:rsid w:val="003767C8"/>
    <w:rsid w:val="00380E52"/>
    <w:rsid w:val="0038196D"/>
    <w:rsid w:val="00391B41"/>
    <w:rsid w:val="00393D00"/>
    <w:rsid w:val="00395EFA"/>
    <w:rsid w:val="003A7CE2"/>
    <w:rsid w:val="003B63FF"/>
    <w:rsid w:val="003B75F3"/>
    <w:rsid w:val="003C0972"/>
    <w:rsid w:val="003C3DA0"/>
    <w:rsid w:val="003C65C7"/>
    <w:rsid w:val="003C76D6"/>
    <w:rsid w:val="003C7843"/>
    <w:rsid w:val="003C7C17"/>
    <w:rsid w:val="003D270F"/>
    <w:rsid w:val="003D29E1"/>
    <w:rsid w:val="003D3CA3"/>
    <w:rsid w:val="003D5701"/>
    <w:rsid w:val="003E55C2"/>
    <w:rsid w:val="003E73AE"/>
    <w:rsid w:val="003E798C"/>
    <w:rsid w:val="003E7DE7"/>
    <w:rsid w:val="003F685A"/>
    <w:rsid w:val="003F736A"/>
    <w:rsid w:val="00413C95"/>
    <w:rsid w:val="00414505"/>
    <w:rsid w:val="004151F1"/>
    <w:rsid w:val="00416A8C"/>
    <w:rsid w:val="004237DF"/>
    <w:rsid w:val="004238CB"/>
    <w:rsid w:val="00423D70"/>
    <w:rsid w:val="00425542"/>
    <w:rsid w:val="00427D81"/>
    <w:rsid w:val="004334C4"/>
    <w:rsid w:val="00435B4D"/>
    <w:rsid w:val="00442E3E"/>
    <w:rsid w:val="0044394F"/>
    <w:rsid w:val="00447158"/>
    <w:rsid w:val="00451A60"/>
    <w:rsid w:val="00452C97"/>
    <w:rsid w:val="00466ED3"/>
    <w:rsid w:val="00471161"/>
    <w:rsid w:val="00472E82"/>
    <w:rsid w:val="00475FDD"/>
    <w:rsid w:val="0047611E"/>
    <w:rsid w:val="00477518"/>
    <w:rsid w:val="00480BE4"/>
    <w:rsid w:val="00492216"/>
    <w:rsid w:val="00492742"/>
    <w:rsid w:val="004927CE"/>
    <w:rsid w:val="00494A2B"/>
    <w:rsid w:val="00494D52"/>
    <w:rsid w:val="0049672E"/>
    <w:rsid w:val="004A0054"/>
    <w:rsid w:val="004A077E"/>
    <w:rsid w:val="004A2599"/>
    <w:rsid w:val="004A3CF9"/>
    <w:rsid w:val="004A4854"/>
    <w:rsid w:val="004B64B7"/>
    <w:rsid w:val="004C0DC5"/>
    <w:rsid w:val="004C0DE3"/>
    <w:rsid w:val="004C2052"/>
    <w:rsid w:val="004C2A7D"/>
    <w:rsid w:val="004C30D1"/>
    <w:rsid w:val="004C66AF"/>
    <w:rsid w:val="004D2CA6"/>
    <w:rsid w:val="004D6843"/>
    <w:rsid w:val="004F0644"/>
    <w:rsid w:val="004F1663"/>
    <w:rsid w:val="004F6959"/>
    <w:rsid w:val="0050408C"/>
    <w:rsid w:val="00506619"/>
    <w:rsid w:val="005072C9"/>
    <w:rsid w:val="0051123B"/>
    <w:rsid w:val="0051262A"/>
    <w:rsid w:val="005136BA"/>
    <w:rsid w:val="00513706"/>
    <w:rsid w:val="00517079"/>
    <w:rsid w:val="0051759C"/>
    <w:rsid w:val="00524AC8"/>
    <w:rsid w:val="0052771D"/>
    <w:rsid w:val="00530092"/>
    <w:rsid w:val="005319C2"/>
    <w:rsid w:val="00541304"/>
    <w:rsid w:val="00546736"/>
    <w:rsid w:val="0055077C"/>
    <w:rsid w:val="00552245"/>
    <w:rsid w:val="0055240A"/>
    <w:rsid w:val="005610BA"/>
    <w:rsid w:val="0056192A"/>
    <w:rsid w:val="00563F2B"/>
    <w:rsid w:val="00565227"/>
    <w:rsid w:val="00565A11"/>
    <w:rsid w:val="00567844"/>
    <w:rsid w:val="0057536A"/>
    <w:rsid w:val="0058218B"/>
    <w:rsid w:val="005922CB"/>
    <w:rsid w:val="005948A0"/>
    <w:rsid w:val="0059669B"/>
    <w:rsid w:val="005975C2"/>
    <w:rsid w:val="005A1F9E"/>
    <w:rsid w:val="005A22AC"/>
    <w:rsid w:val="005A2FFA"/>
    <w:rsid w:val="005A33C4"/>
    <w:rsid w:val="005B4246"/>
    <w:rsid w:val="005B51AF"/>
    <w:rsid w:val="005B59A9"/>
    <w:rsid w:val="005C39DC"/>
    <w:rsid w:val="005C5DA1"/>
    <w:rsid w:val="005D1215"/>
    <w:rsid w:val="005D268B"/>
    <w:rsid w:val="005D3BDD"/>
    <w:rsid w:val="005D43E9"/>
    <w:rsid w:val="005D76ED"/>
    <w:rsid w:val="005E3B64"/>
    <w:rsid w:val="005E7BF1"/>
    <w:rsid w:val="005F0730"/>
    <w:rsid w:val="005F6DAD"/>
    <w:rsid w:val="00601DBD"/>
    <w:rsid w:val="0060253E"/>
    <w:rsid w:val="00604B87"/>
    <w:rsid w:val="00615A75"/>
    <w:rsid w:val="00617141"/>
    <w:rsid w:val="00617CD4"/>
    <w:rsid w:val="00620E32"/>
    <w:rsid w:val="00623781"/>
    <w:rsid w:val="00626ECB"/>
    <w:rsid w:val="006309BB"/>
    <w:rsid w:val="00641850"/>
    <w:rsid w:val="00645044"/>
    <w:rsid w:val="00645E36"/>
    <w:rsid w:val="006523E1"/>
    <w:rsid w:val="00655BFD"/>
    <w:rsid w:val="00656621"/>
    <w:rsid w:val="0065672E"/>
    <w:rsid w:val="0066065A"/>
    <w:rsid w:val="00660D69"/>
    <w:rsid w:val="00662576"/>
    <w:rsid w:val="00664079"/>
    <w:rsid w:val="00664DFC"/>
    <w:rsid w:val="00672EDD"/>
    <w:rsid w:val="00680F3D"/>
    <w:rsid w:val="00682A05"/>
    <w:rsid w:val="006862CE"/>
    <w:rsid w:val="00691E4B"/>
    <w:rsid w:val="00695838"/>
    <w:rsid w:val="00696847"/>
    <w:rsid w:val="006A0DC9"/>
    <w:rsid w:val="006A155B"/>
    <w:rsid w:val="006A4C07"/>
    <w:rsid w:val="006A768C"/>
    <w:rsid w:val="006B36F7"/>
    <w:rsid w:val="006B43E4"/>
    <w:rsid w:val="006C16F8"/>
    <w:rsid w:val="006C4030"/>
    <w:rsid w:val="006D6700"/>
    <w:rsid w:val="006E25B8"/>
    <w:rsid w:val="006E455D"/>
    <w:rsid w:val="006E4C39"/>
    <w:rsid w:val="006E6428"/>
    <w:rsid w:val="006E70F9"/>
    <w:rsid w:val="006F02DF"/>
    <w:rsid w:val="007011D1"/>
    <w:rsid w:val="00703BF8"/>
    <w:rsid w:val="00704070"/>
    <w:rsid w:val="007100BB"/>
    <w:rsid w:val="007103F5"/>
    <w:rsid w:val="00713C9A"/>
    <w:rsid w:val="0071569A"/>
    <w:rsid w:val="00722307"/>
    <w:rsid w:val="00735668"/>
    <w:rsid w:val="00744EE5"/>
    <w:rsid w:val="00750050"/>
    <w:rsid w:val="0075092D"/>
    <w:rsid w:val="00752DDC"/>
    <w:rsid w:val="00755BDE"/>
    <w:rsid w:val="00757252"/>
    <w:rsid w:val="007605FA"/>
    <w:rsid w:val="00761BD8"/>
    <w:rsid w:val="00763ACB"/>
    <w:rsid w:val="00765A60"/>
    <w:rsid w:val="00767C20"/>
    <w:rsid w:val="00771AEF"/>
    <w:rsid w:val="0077599D"/>
    <w:rsid w:val="00786D53"/>
    <w:rsid w:val="00787953"/>
    <w:rsid w:val="00792BB9"/>
    <w:rsid w:val="007955A2"/>
    <w:rsid w:val="007A7615"/>
    <w:rsid w:val="007A7FFC"/>
    <w:rsid w:val="007B10F4"/>
    <w:rsid w:val="007B2FFE"/>
    <w:rsid w:val="007B420B"/>
    <w:rsid w:val="007B6EB2"/>
    <w:rsid w:val="007D2B01"/>
    <w:rsid w:val="007D40AA"/>
    <w:rsid w:val="007D516B"/>
    <w:rsid w:val="007D5E2B"/>
    <w:rsid w:val="007D7210"/>
    <w:rsid w:val="007E018E"/>
    <w:rsid w:val="007E0246"/>
    <w:rsid w:val="007E0308"/>
    <w:rsid w:val="007E67D9"/>
    <w:rsid w:val="007E754A"/>
    <w:rsid w:val="00802922"/>
    <w:rsid w:val="008111DF"/>
    <w:rsid w:val="00811471"/>
    <w:rsid w:val="0081496E"/>
    <w:rsid w:val="00821A23"/>
    <w:rsid w:val="00827436"/>
    <w:rsid w:val="0082790D"/>
    <w:rsid w:val="008335A1"/>
    <w:rsid w:val="008339E8"/>
    <w:rsid w:val="00840418"/>
    <w:rsid w:val="00841239"/>
    <w:rsid w:val="00851DEA"/>
    <w:rsid w:val="008535A7"/>
    <w:rsid w:val="00853B81"/>
    <w:rsid w:val="00863CEE"/>
    <w:rsid w:val="00864021"/>
    <w:rsid w:val="00867768"/>
    <w:rsid w:val="0087095F"/>
    <w:rsid w:val="008757D8"/>
    <w:rsid w:val="008812E5"/>
    <w:rsid w:val="00881FB2"/>
    <w:rsid w:val="008822FA"/>
    <w:rsid w:val="008837AA"/>
    <w:rsid w:val="00886864"/>
    <w:rsid w:val="0088711D"/>
    <w:rsid w:val="0089381D"/>
    <w:rsid w:val="008948B1"/>
    <w:rsid w:val="008A1BF8"/>
    <w:rsid w:val="008A3953"/>
    <w:rsid w:val="008A4500"/>
    <w:rsid w:val="008A535F"/>
    <w:rsid w:val="008A5B08"/>
    <w:rsid w:val="008A679F"/>
    <w:rsid w:val="008A6997"/>
    <w:rsid w:val="008A7289"/>
    <w:rsid w:val="008A769F"/>
    <w:rsid w:val="008C20F4"/>
    <w:rsid w:val="008D0C2C"/>
    <w:rsid w:val="008D1850"/>
    <w:rsid w:val="008D4203"/>
    <w:rsid w:val="008E12F7"/>
    <w:rsid w:val="008E161B"/>
    <w:rsid w:val="008E2DBD"/>
    <w:rsid w:val="008F0349"/>
    <w:rsid w:val="008F3BB4"/>
    <w:rsid w:val="008F4237"/>
    <w:rsid w:val="008F6145"/>
    <w:rsid w:val="00901984"/>
    <w:rsid w:val="00902B18"/>
    <w:rsid w:val="00903223"/>
    <w:rsid w:val="0090704D"/>
    <w:rsid w:val="00907663"/>
    <w:rsid w:val="00907709"/>
    <w:rsid w:val="00910572"/>
    <w:rsid w:val="00914C64"/>
    <w:rsid w:val="00920658"/>
    <w:rsid w:val="00922952"/>
    <w:rsid w:val="009229DD"/>
    <w:rsid w:val="009234A3"/>
    <w:rsid w:val="009238B3"/>
    <w:rsid w:val="0092433D"/>
    <w:rsid w:val="00924E70"/>
    <w:rsid w:val="00925D9E"/>
    <w:rsid w:val="00925DA3"/>
    <w:rsid w:val="00926168"/>
    <w:rsid w:val="00927086"/>
    <w:rsid w:val="00933CC8"/>
    <w:rsid w:val="0093654B"/>
    <w:rsid w:val="00940437"/>
    <w:rsid w:val="00940507"/>
    <w:rsid w:val="009408AD"/>
    <w:rsid w:val="00943001"/>
    <w:rsid w:val="00943948"/>
    <w:rsid w:val="00944ADA"/>
    <w:rsid w:val="00945967"/>
    <w:rsid w:val="0095011A"/>
    <w:rsid w:val="009540E1"/>
    <w:rsid w:val="00954C78"/>
    <w:rsid w:val="00957DA0"/>
    <w:rsid w:val="00971223"/>
    <w:rsid w:val="00972C69"/>
    <w:rsid w:val="009733C0"/>
    <w:rsid w:val="009812FD"/>
    <w:rsid w:val="00983E69"/>
    <w:rsid w:val="00987D2F"/>
    <w:rsid w:val="00992EED"/>
    <w:rsid w:val="00993A2B"/>
    <w:rsid w:val="00996C34"/>
    <w:rsid w:val="009A2961"/>
    <w:rsid w:val="009A4A68"/>
    <w:rsid w:val="009A55AA"/>
    <w:rsid w:val="009A55B9"/>
    <w:rsid w:val="009A7983"/>
    <w:rsid w:val="009B4002"/>
    <w:rsid w:val="009B53E1"/>
    <w:rsid w:val="009B72F6"/>
    <w:rsid w:val="009C3DED"/>
    <w:rsid w:val="009D0C34"/>
    <w:rsid w:val="009D489D"/>
    <w:rsid w:val="009D4F41"/>
    <w:rsid w:val="009D757C"/>
    <w:rsid w:val="009E22DA"/>
    <w:rsid w:val="009F76D0"/>
    <w:rsid w:val="00A00304"/>
    <w:rsid w:val="00A00CAD"/>
    <w:rsid w:val="00A01890"/>
    <w:rsid w:val="00A040FD"/>
    <w:rsid w:val="00A0629B"/>
    <w:rsid w:val="00A1105F"/>
    <w:rsid w:val="00A25D40"/>
    <w:rsid w:val="00A305EB"/>
    <w:rsid w:val="00A3522D"/>
    <w:rsid w:val="00A42A11"/>
    <w:rsid w:val="00A4365D"/>
    <w:rsid w:val="00A45A4A"/>
    <w:rsid w:val="00A478D8"/>
    <w:rsid w:val="00A50545"/>
    <w:rsid w:val="00A51350"/>
    <w:rsid w:val="00A51A94"/>
    <w:rsid w:val="00A52A37"/>
    <w:rsid w:val="00A537EF"/>
    <w:rsid w:val="00A543B3"/>
    <w:rsid w:val="00A55BC0"/>
    <w:rsid w:val="00A577D5"/>
    <w:rsid w:val="00A630CE"/>
    <w:rsid w:val="00A63FE7"/>
    <w:rsid w:val="00A654DC"/>
    <w:rsid w:val="00A6672C"/>
    <w:rsid w:val="00A72995"/>
    <w:rsid w:val="00A75F20"/>
    <w:rsid w:val="00A80B72"/>
    <w:rsid w:val="00A848C5"/>
    <w:rsid w:val="00A84FED"/>
    <w:rsid w:val="00A86F85"/>
    <w:rsid w:val="00AA3155"/>
    <w:rsid w:val="00AA447D"/>
    <w:rsid w:val="00AA6867"/>
    <w:rsid w:val="00AA74C8"/>
    <w:rsid w:val="00AB25B1"/>
    <w:rsid w:val="00AC0C84"/>
    <w:rsid w:val="00AC5F03"/>
    <w:rsid w:val="00AC6A49"/>
    <w:rsid w:val="00AC6C1B"/>
    <w:rsid w:val="00AD4A88"/>
    <w:rsid w:val="00AD6C67"/>
    <w:rsid w:val="00AE6676"/>
    <w:rsid w:val="00AF08DF"/>
    <w:rsid w:val="00AF0AA2"/>
    <w:rsid w:val="00AF1525"/>
    <w:rsid w:val="00AF3F94"/>
    <w:rsid w:val="00AF7F7F"/>
    <w:rsid w:val="00B07F4D"/>
    <w:rsid w:val="00B11197"/>
    <w:rsid w:val="00B150B9"/>
    <w:rsid w:val="00B166E8"/>
    <w:rsid w:val="00B1735C"/>
    <w:rsid w:val="00B24AAA"/>
    <w:rsid w:val="00B352C3"/>
    <w:rsid w:val="00B37DBF"/>
    <w:rsid w:val="00B450B8"/>
    <w:rsid w:val="00B46014"/>
    <w:rsid w:val="00B538AD"/>
    <w:rsid w:val="00B54D8B"/>
    <w:rsid w:val="00B6516E"/>
    <w:rsid w:val="00B65D0C"/>
    <w:rsid w:val="00B660BD"/>
    <w:rsid w:val="00B71A2C"/>
    <w:rsid w:val="00B75925"/>
    <w:rsid w:val="00B75CD9"/>
    <w:rsid w:val="00B7784F"/>
    <w:rsid w:val="00B82ED0"/>
    <w:rsid w:val="00B90E5B"/>
    <w:rsid w:val="00B9442B"/>
    <w:rsid w:val="00BA0812"/>
    <w:rsid w:val="00BA1AF7"/>
    <w:rsid w:val="00BA1D72"/>
    <w:rsid w:val="00BA5A54"/>
    <w:rsid w:val="00BB452E"/>
    <w:rsid w:val="00BB50DC"/>
    <w:rsid w:val="00BC0FFD"/>
    <w:rsid w:val="00BC1A72"/>
    <w:rsid w:val="00BD5775"/>
    <w:rsid w:val="00BD6F4D"/>
    <w:rsid w:val="00BE3E39"/>
    <w:rsid w:val="00BE592F"/>
    <w:rsid w:val="00BE6A11"/>
    <w:rsid w:val="00BF0652"/>
    <w:rsid w:val="00BF3524"/>
    <w:rsid w:val="00BF7BA3"/>
    <w:rsid w:val="00BF7D14"/>
    <w:rsid w:val="00C0158B"/>
    <w:rsid w:val="00C020CE"/>
    <w:rsid w:val="00C03F55"/>
    <w:rsid w:val="00C0735C"/>
    <w:rsid w:val="00C10D91"/>
    <w:rsid w:val="00C12AFB"/>
    <w:rsid w:val="00C13316"/>
    <w:rsid w:val="00C20023"/>
    <w:rsid w:val="00C218CB"/>
    <w:rsid w:val="00C2210D"/>
    <w:rsid w:val="00C368A0"/>
    <w:rsid w:val="00C36B36"/>
    <w:rsid w:val="00C37CA1"/>
    <w:rsid w:val="00C41511"/>
    <w:rsid w:val="00C43C25"/>
    <w:rsid w:val="00C4468D"/>
    <w:rsid w:val="00C44CB9"/>
    <w:rsid w:val="00C47842"/>
    <w:rsid w:val="00C47EDE"/>
    <w:rsid w:val="00C5057F"/>
    <w:rsid w:val="00C50E88"/>
    <w:rsid w:val="00C6561E"/>
    <w:rsid w:val="00C66762"/>
    <w:rsid w:val="00C671D2"/>
    <w:rsid w:val="00C74DE5"/>
    <w:rsid w:val="00C80989"/>
    <w:rsid w:val="00C80EC4"/>
    <w:rsid w:val="00C83071"/>
    <w:rsid w:val="00C878C9"/>
    <w:rsid w:val="00C93EF0"/>
    <w:rsid w:val="00C96588"/>
    <w:rsid w:val="00CA6D0C"/>
    <w:rsid w:val="00CB2E3B"/>
    <w:rsid w:val="00CB3185"/>
    <w:rsid w:val="00CC0152"/>
    <w:rsid w:val="00CC1F21"/>
    <w:rsid w:val="00CC2EDC"/>
    <w:rsid w:val="00CC4548"/>
    <w:rsid w:val="00CC4677"/>
    <w:rsid w:val="00CC5867"/>
    <w:rsid w:val="00CC65E1"/>
    <w:rsid w:val="00CD2841"/>
    <w:rsid w:val="00CD30F1"/>
    <w:rsid w:val="00CD567D"/>
    <w:rsid w:val="00CD59D8"/>
    <w:rsid w:val="00CD5ECD"/>
    <w:rsid w:val="00CD608C"/>
    <w:rsid w:val="00CD671D"/>
    <w:rsid w:val="00CE2852"/>
    <w:rsid w:val="00CE2C95"/>
    <w:rsid w:val="00CE7670"/>
    <w:rsid w:val="00CF01AA"/>
    <w:rsid w:val="00D0032D"/>
    <w:rsid w:val="00D05E63"/>
    <w:rsid w:val="00D14C3C"/>
    <w:rsid w:val="00D16305"/>
    <w:rsid w:val="00D230E6"/>
    <w:rsid w:val="00D313CD"/>
    <w:rsid w:val="00D32B0B"/>
    <w:rsid w:val="00D33504"/>
    <w:rsid w:val="00D41EB8"/>
    <w:rsid w:val="00D427F7"/>
    <w:rsid w:val="00D50ED7"/>
    <w:rsid w:val="00D52097"/>
    <w:rsid w:val="00D52C9D"/>
    <w:rsid w:val="00D601B3"/>
    <w:rsid w:val="00D61C8F"/>
    <w:rsid w:val="00D63D05"/>
    <w:rsid w:val="00D70745"/>
    <w:rsid w:val="00D71C85"/>
    <w:rsid w:val="00D73C7D"/>
    <w:rsid w:val="00D748D3"/>
    <w:rsid w:val="00D7688F"/>
    <w:rsid w:val="00D810FB"/>
    <w:rsid w:val="00D8232C"/>
    <w:rsid w:val="00D85073"/>
    <w:rsid w:val="00D8553A"/>
    <w:rsid w:val="00D86E90"/>
    <w:rsid w:val="00D87E55"/>
    <w:rsid w:val="00D91FD7"/>
    <w:rsid w:val="00D9210D"/>
    <w:rsid w:val="00D92D2E"/>
    <w:rsid w:val="00D92FA7"/>
    <w:rsid w:val="00D94F80"/>
    <w:rsid w:val="00D954C1"/>
    <w:rsid w:val="00D959F5"/>
    <w:rsid w:val="00D95F7E"/>
    <w:rsid w:val="00D97AC3"/>
    <w:rsid w:val="00DA15E9"/>
    <w:rsid w:val="00DA2486"/>
    <w:rsid w:val="00DA65A7"/>
    <w:rsid w:val="00DA7AEF"/>
    <w:rsid w:val="00DB3504"/>
    <w:rsid w:val="00DB4628"/>
    <w:rsid w:val="00DB78EF"/>
    <w:rsid w:val="00DC4854"/>
    <w:rsid w:val="00DC7DC4"/>
    <w:rsid w:val="00DD0BBE"/>
    <w:rsid w:val="00DD5D6C"/>
    <w:rsid w:val="00DE0622"/>
    <w:rsid w:val="00DE1B04"/>
    <w:rsid w:val="00DE272E"/>
    <w:rsid w:val="00DE3FD4"/>
    <w:rsid w:val="00DE4817"/>
    <w:rsid w:val="00DF2AB9"/>
    <w:rsid w:val="00E0424A"/>
    <w:rsid w:val="00E058B0"/>
    <w:rsid w:val="00E12AA6"/>
    <w:rsid w:val="00E23A6F"/>
    <w:rsid w:val="00E27DFD"/>
    <w:rsid w:val="00E30309"/>
    <w:rsid w:val="00E32A39"/>
    <w:rsid w:val="00E34AFE"/>
    <w:rsid w:val="00E40689"/>
    <w:rsid w:val="00E45188"/>
    <w:rsid w:val="00E46AD2"/>
    <w:rsid w:val="00E50600"/>
    <w:rsid w:val="00E51638"/>
    <w:rsid w:val="00E51794"/>
    <w:rsid w:val="00E53905"/>
    <w:rsid w:val="00E548EC"/>
    <w:rsid w:val="00E55C2E"/>
    <w:rsid w:val="00E56796"/>
    <w:rsid w:val="00E57878"/>
    <w:rsid w:val="00E60CB0"/>
    <w:rsid w:val="00E623D1"/>
    <w:rsid w:val="00E66E91"/>
    <w:rsid w:val="00E71C95"/>
    <w:rsid w:val="00E76D04"/>
    <w:rsid w:val="00E774D5"/>
    <w:rsid w:val="00E776B7"/>
    <w:rsid w:val="00E81811"/>
    <w:rsid w:val="00E8225E"/>
    <w:rsid w:val="00E82B30"/>
    <w:rsid w:val="00E85811"/>
    <w:rsid w:val="00E865EB"/>
    <w:rsid w:val="00E872D7"/>
    <w:rsid w:val="00E96CC2"/>
    <w:rsid w:val="00EA0E00"/>
    <w:rsid w:val="00EA44E8"/>
    <w:rsid w:val="00EB691F"/>
    <w:rsid w:val="00EB6981"/>
    <w:rsid w:val="00EB6D5D"/>
    <w:rsid w:val="00EC06F4"/>
    <w:rsid w:val="00EC0B91"/>
    <w:rsid w:val="00EC5433"/>
    <w:rsid w:val="00EC624B"/>
    <w:rsid w:val="00EC6ED2"/>
    <w:rsid w:val="00ED416F"/>
    <w:rsid w:val="00ED7279"/>
    <w:rsid w:val="00EE2256"/>
    <w:rsid w:val="00EE3A11"/>
    <w:rsid w:val="00EE5C94"/>
    <w:rsid w:val="00EE63C1"/>
    <w:rsid w:val="00EF0787"/>
    <w:rsid w:val="00F029E0"/>
    <w:rsid w:val="00F0486D"/>
    <w:rsid w:val="00F04D99"/>
    <w:rsid w:val="00F07639"/>
    <w:rsid w:val="00F10908"/>
    <w:rsid w:val="00F14A46"/>
    <w:rsid w:val="00F15E15"/>
    <w:rsid w:val="00F16F4D"/>
    <w:rsid w:val="00F2128A"/>
    <w:rsid w:val="00F229B4"/>
    <w:rsid w:val="00F23C17"/>
    <w:rsid w:val="00F31331"/>
    <w:rsid w:val="00F37D27"/>
    <w:rsid w:val="00F54E2D"/>
    <w:rsid w:val="00F5598B"/>
    <w:rsid w:val="00F577E0"/>
    <w:rsid w:val="00F62326"/>
    <w:rsid w:val="00F6460C"/>
    <w:rsid w:val="00F6786A"/>
    <w:rsid w:val="00F706F0"/>
    <w:rsid w:val="00F731D6"/>
    <w:rsid w:val="00F760EF"/>
    <w:rsid w:val="00F80B24"/>
    <w:rsid w:val="00F87FCE"/>
    <w:rsid w:val="00F91CF5"/>
    <w:rsid w:val="00FA4832"/>
    <w:rsid w:val="00FA4A2A"/>
    <w:rsid w:val="00FA6477"/>
    <w:rsid w:val="00FB2BCD"/>
    <w:rsid w:val="00FB3CD1"/>
    <w:rsid w:val="00FC27BD"/>
    <w:rsid w:val="00FC28D2"/>
    <w:rsid w:val="00FC45E8"/>
    <w:rsid w:val="00FC4B52"/>
    <w:rsid w:val="00FC5245"/>
    <w:rsid w:val="00FC65C0"/>
    <w:rsid w:val="00FC68FE"/>
    <w:rsid w:val="00FD219C"/>
    <w:rsid w:val="00FD6251"/>
    <w:rsid w:val="00FE085E"/>
    <w:rsid w:val="00FE33F1"/>
    <w:rsid w:val="00FE6872"/>
    <w:rsid w:val="00FF0228"/>
    <w:rsid w:val="00FF1B97"/>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F191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unhideWhenUsed/>
    <w:rsid w:val="000E4609"/>
    <w:rPr>
      <w:sz w:val="20"/>
    </w:rPr>
  </w:style>
  <w:style w:type="character" w:customStyle="1" w:styleId="FootnoteTextChar">
    <w:name w:val="Footnote Text Char"/>
    <w:basedOn w:val="DefaultParagraphFont"/>
    <w:link w:val="FootnoteText"/>
    <w:uiPriority w:val="99"/>
    <w:rsid w:val="000E4609"/>
    <w:rPr>
      <w:sz w:val="20"/>
    </w:rPr>
  </w:style>
  <w:style w:type="character" w:styleId="FootnoteReference">
    <w:name w:val="footnote reference"/>
    <w:basedOn w:val="DefaultParagraphFont"/>
    <w:uiPriority w:val="99"/>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character" w:customStyle="1" w:styleId="apple-converted-space">
    <w:name w:val="apple-converted-space"/>
    <w:basedOn w:val="DefaultParagraphFont"/>
    <w:rsid w:val="00A040FD"/>
  </w:style>
  <w:style w:type="character" w:styleId="Strong">
    <w:name w:val="Strong"/>
    <w:basedOn w:val="DefaultParagraphFont"/>
    <w:uiPriority w:val="22"/>
    <w:qFormat/>
    <w:rsid w:val="00A040FD"/>
    <w:rPr>
      <w:b/>
      <w:sz w:val="32"/>
    </w:rPr>
  </w:style>
  <w:style w:type="paragraph" w:customStyle="1" w:styleId="Bullet1">
    <w:name w:val="Bullet1"/>
    <w:basedOn w:val="ListParagraph"/>
    <w:link w:val="Bullet1Char"/>
    <w:qFormat/>
    <w:rsid w:val="00A040FD"/>
    <w:pPr>
      <w:numPr>
        <w:numId w:val="7"/>
      </w:numPr>
      <w:spacing w:after="240"/>
      <w:ind w:left="993" w:right="425" w:hanging="357"/>
    </w:pPr>
    <w:rPr>
      <w:rFonts w:ascii="Arial" w:hAnsi="Arial" w:cs="Arial"/>
      <w:sz w:val="22"/>
      <w:szCs w:val="22"/>
      <w:lang w:eastAsia="en-AU"/>
    </w:rPr>
  </w:style>
  <w:style w:type="character" w:customStyle="1" w:styleId="Bullet1Char">
    <w:name w:val="Bullet1 Char"/>
    <w:basedOn w:val="ListParagraphChar"/>
    <w:link w:val="Bullet1"/>
    <w:rsid w:val="00A040FD"/>
    <w:rPr>
      <w:rFonts w:ascii="Arial" w:hAnsi="Arial" w:cs="Arial"/>
      <w:sz w:val="22"/>
      <w:szCs w:val="22"/>
      <w:lang w:eastAsia="en-AU"/>
    </w:rPr>
  </w:style>
  <w:style w:type="numbering" w:customStyle="1" w:styleId="TNPC1numbered">
    <w:name w:val="TN PC 1 numbered"/>
    <w:uiPriority w:val="99"/>
    <w:rsid w:val="00567844"/>
    <w:pPr>
      <w:numPr>
        <w:numId w:val="8"/>
      </w:numPr>
    </w:pPr>
  </w:style>
  <w:style w:type="paragraph" w:styleId="TOC4">
    <w:name w:val="toc 4"/>
    <w:basedOn w:val="Normal"/>
    <w:next w:val="Normal"/>
    <w:autoRedefine/>
    <w:uiPriority w:val="39"/>
    <w:unhideWhenUsed/>
    <w:rsid w:val="00105BE0"/>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105BE0"/>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105BE0"/>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105BE0"/>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105BE0"/>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105BE0"/>
    <w:pPr>
      <w:spacing w:after="100" w:line="259" w:lineRule="auto"/>
      <w:ind w:left="1760"/>
    </w:pPr>
    <w:rPr>
      <w:rFonts w:asciiTheme="minorHAnsi" w:eastAsiaTheme="minorEastAsia" w:hAnsiTheme="minorHAnsi"/>
      <w:sz w:val="22"/>
      <w:szCs w:val="22"/>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share.tafensw.edu.au/share/access/searching.do?doc=%3Cxml%2F%3E&amp;in=P7ac4831b-430a-4b8d-8b56-f7b32ed5b9cf&amp;q=&amp;type=standard&amp;sort=rank&amp;dr=AFTER" TargetMode="External"/><Relationship Id="rId26" Type="http://schemas.openxmlformats.org/officeDocument/2006/relationships/diagramQuickStyle" Target="diagrams/quickStyle1.xml"/><Relationship Id="rId39" Type="http://schemas.openxmlformats.org/officeDocument/2006/relationships/image" Target="media/image10.jpeg"/><Relationship Id="rId21" Type="http://schemas.openxmlformats.org/officeDocument/2006/relationships/image" Target="media/image8.png"/><Relationship Id="rId34" Type="http://schemas.openxmlformats.org/officeDocument/2006/relationships/diagramData" Target="diagrams/data2.xml"/><Relationship Id="rId42" Type="http://schemas.openxmlformats.org/officeDocument/2006/relationships/hyperlink" Target="http://plan2go.nctafe.edu.au/assets/document-library/Crew-Folders/Promo-Crew/Branding/Plan2go-Digital-Brand-and-Style-Guidelines-v3.4.pdf" TargetMode="External"/><Relationship Id="rId47" Type="http://schemas.openxmlformats.org/officeDocument/2006/relationships/hyperlink" Target="https://edu.gcfglobal.org/en/" TargetMode="External"/><Relationship Id="rId50" Type="http://schemas.openxmlformats.org/officeDocument/2006/relationships/header" Target="header4.xml"/><Relationship Id="rId55"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diagramLayout" Target="diagrams/layout1.xml"/><Relationship Id="rId33" Type="http://schemas.openxmlformats.org/officeDocument/2006/relationships/hyperlink" Target="http://plan2go.nctafe.edu.au/assets/document-library/Crew-Folders/People-and-Culture-Crew/Organisational/org-chart.pdf" TargetMode="External"/><Relationship Id="rId38" Type="http://schemas.microsoft.com/office/2007/relationships/diagramDrawing" Target="diagrams/drawing2.xml"/><Relationship Id="rId46"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png"/><Relationship Id="rId29" Type="http://schemas.openxmlformats.org/officeDocument/2006/relationships/hyperlink" Target="https://mcdonalds.com.au/about-maccas/maccas-story" TargetMode="External"/><Relationship Id="rId41" Type="http://schemas.openxmlformats.org/officeDocument/2006/relationships/hyperlink" Target="https://unsplash.com/search/photos/diary?utm_source=unsplash&amp;utm_medium=referral&amp;utm_content=creditCopyText" TargetMode="External"/><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diagramData" Target="diagrams/data1.xml"/><Relationship Id="rId32" Type="http://schemas.openxmlformats.org/officeDocument/2006/relationships/hyperlink" Target="http://plan2go.nctafe.edu.au/assets/document-library/Crew-Folders/People-and-Culture-Crew/Organisational/org-chart.pdf" TargetMode="External"/><Relationship Id="rId37" Type="http://schemas.openxmlformats.org/officeDocument/2006/relationships/diagramColors" Target="diagrams/colors2.xml"/><Relationship Id="rId40" Type="http://schemas.openxmlformats.org/officeDocument/2006/relationships/hyperlink" Target="https://unsplash.com/@erothermel?utm_source=unsplash&amp;utm_medium=referral&amp;utm_content=creditCopyText" TargetMode="External"/><Relationship Id="rId45" Type="http://schemas.openxmlformats.org/officeDocument/2006/relationships/hyperlink" Target="https://www.lynda.com/Business-Skills-tutorials/Communicating-your-availability/143455/145308-4.html" TargetMode="External"/><Relationship Id="rId53"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plan2go.nctafe.edu.au/assets/document-library/Crew-Folders/People-and-Culture-Crew/Position-Descriptions/PD-Administration-Officer.pdf" TargetMode="External"/><Relationship Id="rId28" Type="http://schemas.microsoft.com/office/2007/relationships/diagramDrawing" Target="diagrams/drawing1.xml"/><Relationship Id="rId36" Type="http://schemas.openxmlformats.org/officeDocument/2006/relationships/diagramQuickStyle" Target="diagrams/quickStyle2.xml"/><Relationship Id="rId49"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plan2go.nctafe.edu.au/assets/document-library/Crew-Folders/People-and-Culture-Crew/Organisational/org-chart.pdf" TargetMode="External"/><Relationship Id="rId44" Type="http://schemas.openxmlformats.org/officeDocument/2006/relationships/image" Target="media/image11.png"/><Relationship Id="rId52"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diagramColors" Target="diagrams/colors1.xml"/><Relationship Id="rId30" Type="http://schemas.openxmlformats.org/officeDocument/2006/relationships/hyperlink" Target="https://www.woolworthsgroup.com.au/page/about-us/our-approach/strategy-and-objectives/" TargetMode="External"/><Relationship Id="rId35" Type="http://schemas.openxmlformats.org/officeDocument/2006/relationships/diagramLayout" Target="diagrams/layout2.xml"/><Relationship Id="rId43" Type="http://schemas.openxmlformats.org/officeDocument/2006/relationships/hyperlink" Target="https://www.lynda.com/Business-Skills-tutorials/Communicating-your-availability/143455/145308-4.html" TargetMode="External"/><Relationship Id="rId48" Type="http://schemas.openxmlformats.org/officeDocument/2006/relationships/image" Target="media/image13.jpeg"/><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Documents\BSBCUS201\Unit%20Code_SW_20181017_Azure%20Blue%20(3).dotx" TargetMode="External"/></Relationships>
</file>

<file path=word/diagrams/colors1.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A81831A-1E81-4EE9-908D-3628B4BEAB10}" type="doc">
      <dgm:prSet loTypeId="urn:microsoft.com/office/officeart/2005/8/layout/vProcess5" loCatId="process" qsTypeId="urn:microsoft.com/office/officeart/2005/8/quickstyle/simple5" qsCatId="simple" csTypeId="urn:microsoft.com/office/officeart/2005/8/colors/accent1_5" csCatId="accent1" phldr="1"/>
      <dgm:spPr/>
      <dgm:t>
        <a:bodyPr/>
        <a:lstStyle/>
        <a:p>
          <a:endParaRPr lang="en-US"/>
        </a:p>
      </dgm:t>
    </dgm:pt>
    <dgm:pt modelId="{F0CEA4E2-9A04-4EAF-BE12-D5345E84B656}">
      <dgm:prSet phldrT="[Text]"/>
      <dgm:spPr/>
      <dgm:t>
        <a:bodyPr/>
        <a:lstStyle/>
        <a:p>
          <a:r>
            <a:rPr lang="en-US"/>
            <a:t>Plan2go goals</a:t>
          </a:r>
        </a:p>
      </dgm:t>
    </dgm:pt>
    <dgm:pt modelId="{DE8ED38F-5333-41B7-929E-14D162F4BE67}" type="parTrans" cxnId="{67D35038-111C-4E12-9F4A-CAB126CC729C}">
      <dgm:prSet/>
      <dgm:spPr/>
      <dgm:t>
        <a:bodyPr/>
        <a:lstStyle/>
        <a:p>
          <a:endParaRPr lang="en-US"/>
        </a:p>
      </dgm:t>
    </dgm:pt>
    <dgm:pt modelId="{B2B12BFD-629F-4BA2-8A0B-70892A4BE296}" type="sibTrans" cxnId="{67D35038-111C-4E12-9F4A-CAB126CC729C}">
      <dgm:prSet/>
      <dgm:spPr/>
      <dgm:t>
        <a:bodyPr/>
        <a:lstStyle/>
        <a:p>
          <a:endParaRPr lang="en-US"/>
        </a:p>
      </dgm:t>
    </dgm:pt>
    <dgm:pt modelId="{522DD1E0-69FF-48E2-A276-18D51D04D2AF}">
      <dgm:prSet phldrT="[Text]"/>
      <dgm:spPr/>
      <dgm:t>
        <a:bodyPr/>
        <a:lstStyle/>
        <a:p>
          <a:r>
            <a:rPr lang="en-US"/>
            <a:t>Cabin Crew goals</a:t>
          </a:r>
        </a:p>
      </dgm:t>
    </dgm:pt>
    <dgm:pt modelId="{F4953304-6EA1-406C-B972-0C0FDE7192C3}" type="parTrans" cxnId="{BFCF1B5E-8AEF-4F3B-A1DD-502D48C6EC3F}">
      <dgm:prSet/>
      <dgm:spPr/>
      <dgm:t>
        <a:bodyPr/>
        <a:lstStyle/>
        <a:p>
          <a:endParaRPr lang="en-US"/>
        </a:p>
      </dgm:t>
    </dgm:pt>
    <dgm:pt modelId="{A5045537-55B3-4734-B8F2-3BB408BA8AF3}" type="sibTrans" cxnId="{BFCF1B5E-8AEF-4F3B-A1DD-502D48C6EC3F}">
      <dgm:prSet/>
      <dgm:spPr/>
      <dgm:t>
        <a:bodyPr/>
        <a:lstStyle/>
        <a:p>
          <a:endParaRPr lang="en-US"/>
        </a:p>
      </dgm:t>
    </dgm:pt>
    <dgm:pt modelId="{0AF5945A-FCA2-43B2-A3BD-0812ED728E72}">
      <dgm:prSet phldrT="[Text]"/>
      <dgm:spPr/>
      <dgm:t>
        <a:bodyPr/>
        <a:lstStyle/>
        <a:p>
          <a:r>
            <a:rPr lang="en-US"/>
            <a:t>Admin Officer goals</a:t>
          </a:r>
        </a:p>
      </dgm:t>
    </dgm:pt>
    <dgm:pt modelId="{FD1975B9-9985-4FF6-94E2-3D78C50241A7}" type="parTrans" cxnId="{09C00542-9F24-4CFE-A25A-787C736AE838}">
      <dgm:prSet/>
      <dgm:spPr/>
      <dgm:t>
        <a:bodyPr/>
        <a:lstStyle/>
        <a:p>
          <a:endParaRPr lang="en-US"/>
        </a:p>
      </dgm:t>
    </dgm:pt>
    <dgm:pt modelId="{05602B45-144B-4275-B886-AE3AE7ADEDBF}" type="sibTrans" cxnId="{09C00542-9F24-4CFE-A25A-787C736AE838}">
      <dgm:prSet/>
      <dgm:spPr/>
      <dgm:t>
        <a:bodyPr/>
        <a:lstStyle/>
        <a:p>
          <a:endParaRPr lang="en-US"/>
        </a:p>
      </dgm:t>
    </dgm:pt>
    <dgm:pt modelId="{75083FA1-2245-4184-9B6E-98EA29EF3C5B}" type="pres">
      <dgm:prSet presAssocID="{9A81831A-1E81-4EE9-908D-3628B4BEAB10}" presName="outerComposite" presStyleCnt="0">
        <dgm:presLayoutVars>
          <dgm:chMax val="5"/>
          <dgm:dir/>
          <dgm:resizeHandles val="exact"/>
        </dgm:presLayoutVars>
      </dgm:prSet>
      <dgm:spPr/>
      <dgm:t>
        <a:bodyPr/>
        <a:lstStyle/>
        <a:p>
          <a:endParaRPr lang="en-US"/>
        </a:p>
      </dgm:t>
    </dgm:pt>
    <dgm:pt modelId="{146979CA-7948-46AE-8099-EC45B58EA692}" type="pres">
      <dgm:prSet presAssocID="{9A81831A-1E81-4EE9-908D-3628B4BEAB10}" presName="dummyMaxCanvas" presStyleCnt="0">
        <dgm:presLayoutVars/>
      </dgm:prSet>
      <dgm:spPr/>
    </dgm:pt>
    <dgm:pt modelId="{49B20576-7F6D-4EE0-9079-B0CD943D367F}" type="pres">
      <dgm:prSet presAssocID="{9A81831A-1E81-4EE9-908D-3628B4BEAB10}" presName="ThreeNodes_1" presStyleLbl="node1" presStyleIdx="0" presStyleCnt="3">
        <dgm:presLayoutVars>
          <dgm:bulletEnabled val="1"/>
        </dgm:presLayoutVars>
      </dgm:prSet>
      <dgm:spPr/>
      <dgm:t>
        <a:bodyPr/>
        <a:lstStyle/>
        <a:p>
          <a:endParaRPr lang="en-US"/>
        </a:p>
      </dgm:t>
    </dgm:pt>
    <dgm:pt modelId="{95A6EB93-89DA-4FA0-9E00-147E6EB52579}" type="pres">
      <dgm:prSet presAssocID="{9A81831A-1E81-4EE9-908D-3628B4BEAB10}" presName="ThreeNodes_2" presStyleLbl="node1" presStyleIdx="1" presStyleCnt="3">
        <dgm:presLayoutVars>
          <dgm:bulletEnabled val="1"/>
        </dgm:presLayoutVars>
      </dgm:prSet>
      <dgm:spPr/>
      <dgm:t>
        <a:bodyPr/>
        <a:lstStyle/>
        <a:p>
          <a:endParaRPr lang="en-US"/>
        </a:p>
      </dgm:t>
    </dgm:pt>
    <dgm:pt modelId="{C366F7A4-801F-4449-B533-4D598FAF19F2}" type="pres">
      <dgm:prSet presAssocID="{9A81831A-1E81-4EE9-908D-3628B4BEAB10}" presName="ThreeNodes_3" presStyleLbl="node1" presStyleIdx="2" presStyleCnt="3">
        <dgm:presLayoutVars>
          <dgm:bulletEnabled val="1"/>
        </dgm:presLayoutVars>
      </dgm:prSet>
      <dgm:spPr/>
      <dgm:t>
        <a:bodyPr/>
        <a:lstStyle/>
        <a:p>
          <a:endParaRPr lang="en-US"/>
        </a:p>
      </dgm:t>
    </dgm:pt>
    <dgm:pt modelId="{ADB444C3-34BC-4229-924E-340C86B3DD8F}" type="pres">
      <dgm:prSet presAssocID="{9A81831A-1E81-4EE9-908D-3628B4BEAB10}" presName="ThreeConn_1-2" presStyleLbl="fgAccFollowNode1" presStyleIdx="0" presStyleCnt="2">
        <dgm:presLayoutVars>
          <dgm:bulletEnabled val="1"/>
        </dgm:presLayoutVars>
      </dgm:prSet>
      <dgm:spPr/>
      <dgm:t>
        <a:bodyPr/>
        <a:lstStyle/>
        <a:p>
          <a:endParaRPr lang="en-US"/>
        </a:p>
      </dgm:t>
    </dgm:pt>
    <dgm:pt modelId="{544093E7-C087-4167-9409-6EF526D18BFA}" type="pres">
      <dgm:prSet presAssocID="{9A81831A-1E81-4EE9-908D-3628B4BEAB10}" presName="ThreeConn_2-3" presStyleLbl="fgAccFollowNode1" presStyleIdx="1" presStyleCnt="2">
        <dgm:presLayoutVars>
          <dgm:bulletEnabled val="1"/>
        </dgm:presLayoutVars>
      </dgm:prSet>
      <dgm:spPr/>
      <dgm:t>
        <a:bodyPr/>
        <a:lstStyle/>
        <a:p>
          <a:endParaRPr lang="en-US"/>
        </a:p>
      </dgm:t>
    </dgm:pt>
    <dgm:pt modelId="{FC36F72B-8BD3-4301-8A78-6B75BDCD6B76}" type="pres">
      <dgm:prSet presAssocID="{9A81831A-1E81-4EE9-908D-3628B4BEAB10}" presName="ThreeNodes_1_text" presStyleLbl="node1" presStyleIdx="2" presStyleCnt="3">
        <dgm:presLayoutVars>
          <dgm:bulletEnabled val="1"/>
        </dgm:presLayoutVars>
      </dgm:prSet>
      <dgm:spPr/>
      <dgm:t>
        <a:bodyPr/>
        <a:lstStyle/>
        <a:p>
          <a:endParaRPr lang="en-US"/>
        </a:p>
      </dgm:t>
    </dgm:pt>
    <dgm:pt modelId="{9A542EC7-A094-4078-A915-DCF3375C070E}" type="pres">
      <dgm:prSet presAssocID="{9A81831A-1E81-4EE9-908D-3628B4BEAB10}" presName="ThreeNodes_2_text" presStyleLbl="node1" presStyleIdx="2" presStyleCnt="3">
        <dgm:presLayoutVars>
          <dgm:bulletEnabled val="1"/>
        </dgm:presLayoutVars>
      </dgm:prSet>
      <dgm:spPr/>
      <dgm:t>
        <a:bodyPr/>
        <a:lstStyle/>
        <a:p>
          <a:endParaRPr lang="en-US"/>
        </a:p>
      </dgm:t>
    </dgm:pt>
    <dgm:pt modelId="{F81488E0-FE6E-48FE-8523-02BAD9AC6059}" type="pres">
      <dgm:prSet presAssocID="{9A81831A-1E81-4EE9-908D-3628B4BEAB10}" presName="ThreeNodes_3_text" presStyleLbl="node1" presStyleIdx="2" presStyleCnt="3">
        <dgm:presLayoutVars>
          <dgm:bulletEnabled val="1"/>
        </dgm:presLayoutVars>
      </dgm:prSet>
      <dgm:spPr/>
      <dgm:t>
        <a:bodyPr/>
        <a:lstStyle/>
        <a:p>
          <a:endParaRPr lang="en-US"/>
        </a:p>
      </dgm:t>
    </dgm:pt>
  </dgm:ptLst>
  <dgm:cxnLst>
    <dgm:cxn modelId="{B77FA9B0-E62C-46AB-ACCD-EA70D250B9C1}" type="presOf" srcId="{A5045537-55B3-4734-B8F2-3BB408BA8AF3}" destId="{544093E7-C087-4167-9409-6EF526D18BFA}" srcOrd="0" destOrd="0" presId="urn:microsoft.com/office/officeart/2005/8/layout/vProcess5"/>
    <dgm:cxn modelId="{67D35038-111C-4E12-9F4A-CAB126CC729C}" srcId="{9A81831A-1E81-4EE9-908D-3628B4BEAB10}" destId="{F0CEA4E2-9A04-4EAF-BE12-D5345E84B656}" srcOrd="0" destOrd="0" parTransId="{DE8ED38F-5333-41B7-929E-14D162F4BE67}" sibTransId="{B2B12BFD-629F-4BA2-8A0B-70892A4BE296}"/>
    <dgm:cxn modelId="{2E5FF15C-190F-4E3C-9B5D-28D5FB668F0F}" type="presOf" srcId="{F0CEA4E2-9A04-4EAF-BE12-D5345E84B656}" destId="{FC36F72B-8BD3-4301-8A78-6B75BDCD6B76}" srcOrd="1" destOrd="0" presId="urn:microsoft.com/office/officeart/2005/8/layout/vProcess5"/>
    <dgm:cxn modelId="{B8B6F88B-B363-4863-B495-CEF84CE92C66}" type="presOf" srcId="{0AF5945A-FCA2-43B2-A3BD-0812ED728E72}" destId="{F81488E0-FE6E-48FE-8523-02BAD9AC6059}" srcOrd="1" destOrd="0" presId="urn:microsoft.com/office/officeart/2005/8/layout/vProcess5"/>
    <dgm:cxn modelId="{A7D1B6C2-98B3-433D-973E-0D000CCE3533}" type="presOf" srcId="{0AF5945A-FCA2-43B2-A3BD-0812ED728E72}" destId="{C366F7A4-801F-4449-B533-4D598FAF19F2}" srcOrd="0" destOrd="0" presId="urn:microsoft.com/office/officeart/2005/8/layout/vProcess5"/>
    <dgm:cxn modelId="{09C00542-9F24-4CFE-A25A-787C736AE838}" srcId="{9A81831A-1E81-4EE9-908D-3628B4BEAB10}" destId="{0AF5945A-FCA2-43B2-A3BD-0812ED728E72}" srcOrd="2" destOrd="0" parTransId="{FD1975B9-9985-4FF6-94E2-3D78C50241A7}" sibTransId="{05602B45-144B-4275-B886-AE3AE7ADEDBF}"/>
    <dgm:cxn modelId="{6F0AD303-DD6F-40AE-B861-5834B8418FFB}" type="presOf" srcId="{F0CEA4E2-9A04-4EAF-BE12-D5345E84B656}" destId="{49B20576-7F6D-4EE0-9079-B0CD943D367F}" srcOrd="0" destOrd="0" presId="urn:microsoft.com/office/officeart/2005/8/layout/vProcess5"/>
    <dgm:cxn modelId="{1002E9E0-A564-432A-AAB6-30E0AC99C5E2}" type="presOf" srcId="{B2B12BFD-629F-4BA2-8A0B-70892A4BE296}" destId="{ADB444C3-34BC-4229-924E-340C86B3DD8F}" srcOrd="0" destOrd="0" presId="urn:microsoft.com/office/officeart/2005/8/layout/vProcess5"/>
    <dgm:cxn modelId="{43BE2403-2AF2-4278-9E75-32B4CA15DFB1}" type="presOf" srcId="{522DD1E0-69FF-48E2-A276-18D51D04D2AF}" destId="{9A542EC7-A094-4078-A915-DCF3375C070E}" srcOrd="1" destOrd="0" presId="urn:microsoft.com/office/officeart/2005/8/layout/vProcess5"/>
    <dgm:cxn modelId="{B9562EDF-E67E-4D36-8C6D-C5C28A2435C1}" type="presOf" srcId="{9A81831A-1E81-4EE9-908D-3628B4BEAB10}" destId="{75083FA1-2245-4184-9B6E-98EA29EF3C5B}" srcOrd="0" destOrd="0" presId="urn:microsoft.com/office/officeart/2005/8/layout/vProcess5"/>
    <dgm:cxn modelId="{BFCF1B5E-8AEF-4F3B-A1DD-502D48C6EC3F}" srcId="{9A81831A-1E81-4EE9-908D-3628B4BEAB10}" destId="{522DD1E0-69FF-48E2-A276-18D51D04D2AF}" srcOrd="1" destOrd="0" parTransId="{F4953304-6EA1-406C-B972-0C0FDE7192C3}" sibTransId="{A5045537-55B3-4734-B8F2-3BB408BA8AF3}"/>
    <dgm:cxn modelId="{F517C89B-A479-4DE8-B958-2620C8E6C2CA}" type="presOf" srcId="{522DD1E0-69FF-48E2-A276-18D51D04D2AF}" destId="{95A6EB93-89DA-4FA0-9E00-147E6EB52579}" srcOrd="0" destOrd="0" presId="urn:microsoft.com/office/officeart/2005/8/layout/vProcess5"/>
    <dgm:cxn modelId="{695B8CAF-FACD-4634-B5B5-0581BF182CB0}" type="presParOf" srcId="{75083FA1-2245-4184-9B6E-98EA29EF3C5B}" destId="{146979CA-7948-46AE-8099-EC45B58EA692}" srcOrd="0" destOrd="0" presId="urn:microsoft.com/office/officeart/2005/8/layout/vProcess5"/>
    <dgm:cxn modelId="{79E2DD32-7916-4496-A1D4-4466658B5E8E}" type="presParOf" srcId="{75083FA1-2245-4184-9B6E-98EA29EF3C5B}" destId="{49B20576-7F6D-4EE0-9079-B0CD943D367F}" srcOrd="1" destOrd="0" presId="urn:microsoft.com/office/officeart/2005/8/layout/vProcess5"/>
    <dgm:cxn modelId="{2650B01E-70BA-4F16-9108-90D40DAB62A6}" type="presParOf" srcId="{75083FA1-2245-4184-9B6E-98EA29EF3C5B}" destId="{95A6EB93-89DA-4FA0-9E00-147E6EB52579}" srcOrd="2" destOrd="0" presId="urn:microsoft.com/office/officeart/2005/8/layout/vProcess5"/>
    <dgm:cxn modelId="{6EF2FC71-47BC-4AB7-9451-692484A74B8C}" type="presParOf" srcId="{75083FA1-2245-4184-9B6E-98EA29EF3C5B}" destId="{C366F7A4-801F-4449-B533-4D598FAF19F2}" srcOrd="3" destOrd="0" presId="urn:microsoft.com/office/officeart/2005/8/layout/vProcess5"/>
    <dgm:cxn modelId="{50E81342-2ED0-473C-987B-FA8B48618EC5}" type="presParOf" srcId="{75083FA1-2245-4184-9B6E-98EA29EF3C5B}" destId="{ADB444C3-34BC-4229-924E-340C86B3DD8F}" srcOrd="4" destOrd="0" presId="urn:microsoft.com/office/officeart/2005/8/layout/vProcess5"/>
    <dgm:cxn modelId="{2511ED2C-03C2-4840-A509-A68690818C38}" type="presParOf" srcId="{75083FA1-2245-4184-9B6E-98EA29EF3C5B}" destId="{544093E7-C087-4167-9409-6EF526D18BFA}" srcOrd="5" destOrd="0" presId="urn:microsoft.com/office/officeart/2005/8/layout/vProcess5"/>
    <dgm:cxn modelId="{7FDAC5EC-6D8B-4FE9-A92C-854B20282035}" type="presParOf" srcId="{75083FA1-2245-4184-9B6E-98EA29EF3C5B}" destId="{FC36F72B-8BD3-4301-8A78-6B75BDCD6B76}" srcOrd="6" destOrd="0" presId="urn:microsoft.com/office/officeart/2005/8/layout/vProcess5"/>
    <dgm:cxn modelId="{25520F1E-E5E0-4F88-B7F5-9C1EBEB71F86}" type="presParOf" srcId="{75083FA1-2245-4184-9B6E-98EA29EF3C5B}" destId="{9A542EC7-A094-4078-A915-DCF3375C070E}" srcOrd="7" destOrd="0" presId="urn:microsoft.com/office/officeart/2005/8/layout/vProcess5"/>
    <dgm:cxn modelId="{C08621C2-0943-4108-A87B-A4D88DD4519D}" type="presParOf" srcId="{75083FA1-2245-4184-9B6E-98EA29EF3C5B}" destId="{F81488E0-FE6E-48FE-8523-02BAD9AC6059}" srcOrd="8" destOrd="0" presId="urn:microsoft.com/office/officeart/2005/8/layout/vProcess5"/>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1ACE69A-EFD9-4472-865A-7DCDF5F1FA8F}" type="doc">
      <dgm:prSet loTypeId="urn:microsoft.com/office/officeart/2005/8/layout/process4" loCatId="process" qsTypeId="urn:microsoft.com/office/officeart/2005/8/quickstyle/simple1" qsCatId="simple" csTypeId="urn:microsoft.com/office/officeart/2005/8/colors/colorful4" csCatId="colorful" phldr="1"/>
      <dgm:spPr/>
      <dgm:t>
        <a:bodyPr/>
        <a:lstStyle/>
        <a:p>
          <a:endParaRPr lang="en-US"/>
        </a:p>
      </dgm:t>
    </dgm:pt>
    <dgm:pt modelId="{A779E00C-7DD4-4F92-9DD2-B134A7E6FBE6}">
      <dgm:prSet phldrT="[Text]" custT="1"/>
      <dgm:spPr/>
      <dgm:t>
        <a:bodyPr/>
        <a:lstStyle/>
        <a:p>
          <a:r>
            <a:rPr lang="en-US" sz="4000" b="1"/>
            <a:t>S</a:t>
          </a:r>
          <a:r>
            <a:rPr lang="en-US" sz="1500"/>
            <a:t>pecific</a:t>
          </a:r>
        </a:p>
      </dgm:t>
    </dgm:pt>
    <dgm:pt modelId="{64C43FB0-6346-4C63-9B4C-B8C214532146}" type="parTrans" cxnId="{7327BDFD-22A1-4862-AA6C-2215B98008A0}">
      <dgm:prSet/>
      <dgm:spPr/>
      <dgm:t>
        <a:bodyPr/>
        <a:lstStyle/>
        <a:p>
          <a:endParaRPr lang="en-US"/>
        </a:p>
      </dgm:t>
    </dgm:pt>
    <dgm:pt modelId="{308E435C-D237-4A30-8A31-B69730D35C9E}" type="sibTrans" cxnId="{7327BDFD-22A1-4862-AA6C-2215B98008A0}">
      <dgm:prSet/>
      <dgm:spPr/>
      <dgm:t>
        <a:bodyPr/>
        <a:lstStyle/>
        <a:p>
          <a:endParaRPr lang="en-US"/>
        </a:p>
      </dgm:t>
    </dgm:pt>
    <dgm:pt modelId="{4390E8DD-5DAB-4404-B866-E8C31474FAE8}">
      <dgm:prSet phldrT="[Text]"/>
      <dgm:spPr/>
      <dgm:t>
        <a:bodyPr/>
        <a:lstStyle/>
        <a:p>
          <a:r>
            <a:rPr lang="en-US"/>
            <a:t>Your goal must be specific; state exactly what you want to happen.</a:t>
          </a:r>
        </a:p>
      </dgm:t>
      <dgm:extLst>
        <a:ext uri="{E40237B7-FDA0-4F09-8148-C483321AD2D9}">
          <dgm14:cNvPr xmlns:dgm14="http://schemas.microsoft.com/office/drawing/2010/diagram" id="0" name="" descr="SMART Goals&#10;Specific - must state exactly what will happen&#10;Measurable - Need to be able to measrue it&#10;Attainable - should be a challnge but achievable&#10;Relevant - needs to relat to larger goals - for example team and organisaitonal goals&#10;Timely - you need an end date"/>
        </a:ext>
      </dgm:extLst>
    </dgm:pt>
    <dgm:pt modelId="{C99E7E48-5F8F-440D-B7F4-C762A0484891}" type="parTrans" cxnId="{31F0E60C-2A2E-4DBC-9C9F-5A0C0D94571A}">
      <dgm:prSet/>
      <dgm:spPr/>
      <dgm:t>
        <a:bodyPr/>
        <a:lstStyle/>
        <a:p>
          <a:endParaRPr lang="en-US"/>
        </a:p>
      </dgm:t>
    </dgm:pt>
    <dgm:pt modelId="{04C48172-CC9D-4EB3-A0F0-ED45594B01CF}" type="sibTrans" cxnId="{31F0E60C-2A2E-4DBC-9C9F-5A0C0D94571A}">
      <dgm:prSet/>
      <dgm:spPr/>
      <dgm:t>
        <a:bodyPr/>
        <a:lstStyle/>
        <a:p>
          <a:endParaRPr lang="en-US"/>
        </a:p>
      </dgm:t>
    </dgm:pt>
    <dgm:pt modelId="{0ADF65B2-D469-46BF-8476-F9501F438220}">
      <dgm:prSet phldrT="[Text]" custT="1"/>
      <dgm:spPr/>
      <dgm:t>
        <a:bodyPr/>
        <a:lstStyle/>
        <a:p>
          <a:r>
            <a:rPr lang="en-US" sz="4000" b="1"/>
            <a:t>M</a:t>
          </a:r>
          <a:r>
            <a:rPr lang="en-US" sz="1500"/>
            <a:t>easurable</a:t>
          </a:r>
        </a:p>
      </dgm:t>
    </dgm:pt>
    <dgm:pt modelId="{8F027C57-5528-42E4-B64B-DFDF68E653BC}" type="parTrans" cxnId="{618AC2CE-1A6A-4D44-B97F-D5DA0B1BC024}">
      <dgm:prSet/>
      <dgm:spPr/>
      <dgm:t>
        <a:bodyPr/>
        <a:lstStyle/>
        <a:p>
          <a:endParaRPr lang="en-US"/>
        </a:p>
      </dgm:t>
    </dgm:pt>
    <dgm:pt modelId="{F43CB43D-79A0-490F-B77F-1D3A27A46DF7}" type="sibTrans" cxnId="{618AC2CE-1A6A-4D44-B97F-D5DA0B1BC024}">
      <dgm:prSet/>
      <dgm:spPr/>
      <dgm:t>
        <a:bodyPr/>
        <a:lstStyle/>
        <a:p>
          <a:endParaRPr lang="en-US"/>
        </a:p>
      </dgm:t>
    </dgm:pt>
    <dgm:pt modelId="{7997C690-3D5E-4385-8758-9A9063476950}">
      <dgm:prSet phldrT="[Text]"/>
      <dgm:spPr/>
      <dgm:t>
        <a:bodyPr/>
        <a:lstStyle/>
        <a:p>
          <a:r>
            <a:rPr lang="en-US"/>
            <a:t>Your goal must be measurable.</a:t>
          </a:r>
        </a:p>
      </dgm:t>
    </dgm:pt>
    <dgm:pt modelId="{78AED70F-C28C-4DAF-8CBA-01F6908984EF}" type="parTrans" cxnId="{73D85C12-92D8-4EAF-AF2B-136DCF47666C}">
      <dgm:prSet/>
      <dgm:spPr/>
      <dgm:t>
        <a:bodyPr/>
        <a:lstStyle/>
        <a:p>
          <a:endParaRPr lang="en-US"/>
        </a:p>
      </dgm:t>
    </dgm:pt>
    <dgm:pt modelId="{3E6A1054-03B9-4377-9E04-1884D66912C3}" type="sibTrans" cxnId="{73D85C12-92D8-4EAF-AF2B-136DCF47666C}">
      <dgm:prSet/>
      <dgm:spPr/>
      <dgm:t>
        <a:bodyPr/>
        <a:lstStyle/>
        <a:p>
          <a:endParaRPr lang="en-US"/>
        </a:p>
      </dgm:t>
    </dgm:pt>
    <dgm:pt modelId="{FCDDC556-AD8C-4F76-9AFC-F6310FD37BD3}">
      <dgm:prSet phldrT="[Text]" custT="1"/>
      <dgm:spPr/>
      <dgm:t>
        <a:bodyPr/>
        <a:lstStyle/>
        <a:p>
          <a:r>
            <a:rPr lang="en-US" sz="4000" b="1"/>
            <a:t>A</a:t>
          </a:r>
          <a:r>
            <a:rPr lang="en-US" sz="1500"/>
            <a:t>ttainable</a:t>
          </a:r>
        </a:p>
      </dgm:t>
    </dgm:pt>
    <dgm:pt modelId="{66CAB69B-1773-46CB-BCC4-BB3F43EF7BAF}" type="parTrans" cxnId="{959FFEF3-5919-4842-819B-B0030B54A16F}">
      <dgm:prSet/>
      <dgm:spPr/>
      <dgm:t>
        <a:bodyPr/>
        <a:lstStyle/>
        <a:p>
          <a:endParaRPr lang="en-US"/>
        </a:p>
      </dgm:t>
    </dgm:pt>
    <dgm:pt modelId="{ED0AA5B3-6FEE-4972-A6FD-16F5A3C62990}" type="sibTrans" cxnId="{959FFEF3-5919-4842-819B-B0030B54A16F}">
      <dgm:prSet/>
      <dgm:spPr/>
      <dgm:t>
        <a:bodyPr/>
        <a:lstStyle/>
        <a:p>
          <a:endParaRPr lang="en-US"/>
        </a:p>
      </dgm:t>
    </dgm:pt>
    <dgm:pt modelId="{EB0FF382-A0D9-4F64-9D00-9AB941867F9A}">
      <dgm:prSet phldrT="[Text]"/>
      <dgm:spPr/>
      <dgm:t>
        <a:bodyPr/>
        <a:lstStyle/>
        <a:p>
          <a:r>
            <a:rPr lang="en-US"/>
            <a:t>Your goal should be a challenge but still achievable.</a:t>
          </a:r>
        </a:p>
      </dgm:t>
    </dgm:pt>
    <dgm:pt modelId="{CCC11CAD-DCE9-4B83-BD18-ABA9B75CA7FF}" type="parTrans" cxnId="{E7262AE0-F055-4CE7-9113-88C84DA3FF92}">
      <dgm:prSet/>
      <dgm:spPr/>
      <dgm:t>
        <a:bodyPr/>
        <a:lstStyle/>
        <a:p>
          <a:endParaRPr lang="en-US"/>
        </a:p>
      </dgm:t>
    </dgm:pt>
    <dgm:pt modelId="{3BFAA71D-6213-4CE9-9F27-A6EE1A4999CC}" type="sibTrans" cxnId="{E7262AE0-F055-4CE7-9113-88C84DA3FF92}">
      <dgm:prSet/>
      <dgm:spPr/>
      <dgm:t>
        <a:bodyPr/>
        <a:lstStyle/>
        <a:p>
          <a:endParaRPr lang="en-US"/>
        </a:p>
      </dgm:t>
    </dgm:pt>
    <dgm:pt modelId="{F25579A9-3463-4213-8BDD-A68A7DE110A0}">
      <dgm:prSet custT="1"/>
      <dgm:spPr/>
      <dgm:t>
        <a:bodyPr/>
        <a:lstStyle/>
        <a:p>
          <a:r>
            <a:rPr lang="en-US" sz="4000" b="1"/>
            <a:t>R</a:t>
          </a:r>
          <a:r>
            <a:rPr lang="en-US" sz="1500"/>
            <a:t>elevant</a:t>
          </a:r>
        </a:p>
      </dgm:t>
    </dgm:pt>
    <dgm:pt modelId="{9B4858DD-1730-4D09-BCA4-EA2FC7A3B7E8}" type="parTrans" cxnId="{1409A5D7-2CC0-4725-8FC6-B794A867EF6E}">
      <dgm:prSet/>
      <dgm:spPr/>
      <dgm:t>
        <a:bodyPr/>
        <a:lstStyle/>
        <a:p>
          <a:endParaRPr lang="en-US"/>
        </a:p>
      </dgm:t>
    </dgm:pt>
    <dgm:pt modelId="{7B35C03B-6663-4E3B-8336-E3942E0815E8}" type="sibTrans" cxnId="{1409A5D7-2CC0-4725-8FC6-B794A867EF6E}">
      <dgm:prSet/>
      <dgm:spPr/>
      <dgm:t>
        <a:bodyPr/>
        <a:lstStyle/>
        <a:p>
          <a:endParaRPr lang="en-US"/>
        </a:p>
      </dgm:t>
    </dgm:pt>
    <dgm:pt modelId="{9484541D-AAC3-4BE8-A9FC-1ABFA5C304BC}">
      <dgm:prSet/>
      <dgm:spPr/>
      <dgm:t>
        <a:bodyPr/>
        <a:lstStyle/>
        <a:p>
          <a:r>
            <a:rPr lang="en-US"/>
            <a:t>Your goal must relate to the larger goals, such as organisational goals.</a:t>
          </a:r>
        </a:p>
      </dgm:t>
    </dgm:pt>
    <dgm:pt modelId="{C4F4FFD2-2477-4629-93C9-8720B265F2E5}" type="parTrans" cxnId="{D9BE5918-ADB9-4C07-8AF3-C6801570536A}">
      <dgm:prSet/>
      <dgm:spPr/>
      <dgm:t>
        <a:bodyPr/>
        <a:lstStyle/>
        <a:p>
          <a:endParaRPr lang="en-US"/>
        </a:p>
      </dgm:t>
    </dgm:pt>
    <dgm:pt modelId="{21EA531C-59E2-422D-8780-4CB30FDDDE69}" type="sibTrans" cxnId="{D9BE5918-ADB9-4C07-8AF3-C6801570536A}">
      <dgm:prSet/>
      <dgm:spPr/>
      <dgm:t>
        <a:bodyPr/>
        <a:lstStyle/>
        <a:p>
          <a:endParaRPr lang="en-US"/>
        </a:p>
      </dgm:t>
    </dgm:pt>
    <dgm:pt modelId="{18409586-A250-439F-8968-2ED1ECFF2783}">
      <dgm:prSet custT="1"/>
      <dgm:spPr/>
      <dgm:t>
        <a:bodyPr/>
        <a:lstStyle/>
        <a:p>
          <a:r>
            <a:rPr lang="en-US" sz="4000" b="1"/>
            <a:t>T</a:t>
          </a:r>
          <a:r>
            <a:rPr lang="en-US" sz="1500"/>
            <a:t>imely</a:t>
          </a:r>
        </a:p>
      </dgm:t>
    </dgm:pt>
    <dgm:pt modelId="{F2A2EDF3-3B1F-4941-BC7E-CD847FFA61A3}" type="parTrans" cxnId="{D7BE635D-6FCC-46CD-AE18-F03D02567824}">
      <dgm:prSet/>
      <dgm:spPr/>
      <dgm:t>
        <a:bodyPr/>
        <a:lstStyle/>
        <a:p>
          <a:endParaRPr lang="en-US"/>
        </a:p>
      </dgm:t>
    </dgm:pt>
    <dgm:pt modelId="{00D5D05A-3CB8-4CDA-A65D-FB1D31E1A3F9}" type="sibTrans" cxnId="{D7BE635D-6FCC-46CD-AE18-F03D02567824}">
      <dgm:prSet/>
      <dgm:spPr/>
      <dgm:t>
        <a:bodyPr/>
        <a:lstStyle/>
        <a:p>
          <a:endParaRPr lang="en-US"/>
        </a:p>
      </dgm:t>
    </dgm:pt>
    <dgm:pt modelId="{9BD7417D-E61C-4360-ABC9-005C876F928C}">
      <dgm:prSet/>
      <dgm:spPr/>
      <dgm:t>
        <a:bodyPr/>
        <a:lstStyle/>
        <a:p>
          <a:r>
            <a:rPr lang="en-US"/>
            <a:t>Your goal must have a timeframe as to when it will be achieved by.</a:t>
          </a:r>
        </a:p>
      </dgm:t>
    </dgm:pt>
    <dgm:pt modelId="{4A064732-A272-4444-BA68-27BB527047FB}" type="parTrans" cxnId="{115D7A3F-8830-4476-A09D-7E83B2A93CFA}">
      <dgm:prSet/>
      <dgm:spPr/>
      <dgm:t>
        <a:bodyPr/>
        <a:lstStyle/>
        <a:p>
          <a:endParaRPr lang="en-US"/>
        </a:p>
      </dgm:t>
    </dgm:pt>
    <dgm:pt modelId="{3D73C425-6AFC-49A6-8EDB-3782C9B7FACB}" type="sibTrans" cxnId="{115D7A3F-8830-4476-A09D-7E83B2A93CFA}">
      <dgm:prSet/>
      <dgm:spPr/>
      <dgm:t>
        <a:bodyPr/>
        <a:lstStyle/>
        <a:p>
          <a:endParaRPr lang="en-US"/>
        </a:p>
      </dgm:t>
    </dgm:pt>
    <dgm:pt modelId="{7911AF03-DD6F-4AC7-B38F-6ADD625200B8}" type="pres">
      <dgm:prSet presAssocID="{61ACE69A-EFD9-4472-865A-7DCDF5F1FA8F}" presName="Name0" presStyleCnt="0">
        <dgm:presLayoutVars>
          <dgm:dir/>
          <dgm:animLvl val="lvl"/>
          <dgm:resizeHandles val="exact"/>
        </dgm:presLayoutVars>
      </dgm:prSet>
      <dgm:spPr/>
      <dgm:t>
        <a:bodyPr/>
        <a:lstStyle/>
        <a:p>
          <a:endParaRPr lang="en-US"/>
        </a:p>
      </dgm:t>
    </dgm:pt>
    <dgm:pt modelId="{101F1288-3202-4C65-B27A-91837A8D788D}" type="pres">
      <dgm:prSet presAssocID="{18409586-A250-439F-8968-2ED1ECFF2783}" presName="boxAndChildren" presStyleCnt="0"/>
      <dgm:spPr/>
    </dgm:pt>
    <dgm:pt modelId="{C647FFC2-8798-4AEA-AB74-4FC166647072}" type="pres">
      <dgm:prSet presAssocID="{18409586-A250-439F-8968-2ED1ECFF2783}" presName="parentTextBox" presStyleLbl="node1" presStyleIdx="0" presStyleCnt="5"/>
      <dgm:spPr/>
      <dgm:t>
        <a:bodyPr/>
        <a:lstStyle/>
        <a:p>
          <a:endParaRPr lang="en-US"/>
        </a:p>
      </dgm:t>
    </dgm:pt>
    <dgm:pt modelId="{48F18172-5E22-4E1E-B2DF-5DCFB85D4A45}" type="pres">
      <dgm:prSet presAssocID="{18409586-A250-439F-8968-2ED1ECFF2783}" presName="entireBox" presStyleLbl="node1" presStyleIdx="0" presStyleCnt="5"/>
      <dgm:spPr/>
      <dgm:t>
        <a:bodyPr/>
        <a:lstStyle/>
        <a:p>
          <a:endParaRPr lang="en-US"/>
        </a:p>
      </dgm:t>
    </dgm:pt>
    <dgm:pt modelId="{60101E94-F35D-4B12-952D-BEAD93E75112}" type="pres">
      <dgm:prSet presAssocID="{18409586-A250-439F-8968-2ED1ECFF2783}" presName="descendantBox" presStyleCnt="0"/>
      <dgm:spPr/>
    </dgm:pt>
    <dgm:pt modelId="{C6810539-C582-4F11-90B8-ECB6D87FCD13}" type="pres">
      <dgm:prSet presAssocID="{9BD7417D-E61C-4360-ABC9-005C876F928C}" presName="childTextBox" presStyleLbl="fgAccFollowNode1" presStyleIdx="0" presStyleCnt="5">
        <dgm:presLayoutVars>
          <dgm:bulletEnabled val="1"/>
        </dgm:presLayoutVars>
      </dgm:prSet>
      <dgm:spPr/>
      <dgm:t>
        <a:bodyPr/>
        <a:lstStyle/>
        <a:p>
          <a:endParaRPr lang="en-US"/>
        </a:p>
      </dgm:t>
    </dgm:pt>
    <dgm:pt modelId="{0225698E-5994-450B-A95E-E2CBCD8EE41A}" type="pres">
      <dgm:prSet presAssocID="{7B35C03B-6663-4E3B-8336-E3942E0815E8}" presName="sp" presStyleCnt="0"/>
      <dgm:spPr/>
    </dgm:pt>
    <dgm:pt modelId="{590A3D24-AB08-4C2A-9448-44014933212B}" type="pres">
      <dgm:prSet presAssocID="{F25579A9-3463-4213-8BDD-A68A7DE110A0}" presName="arrowAndChildren" presStyleCnt="0"/>
      <dgm:spPr/>
    </dgm:pt>
    <dgm:pt modelId="{162F8BE2-5432-44FA-8206-151E580D0904}" type="pres">
      <dgm:prSet presAssocID="{F25579A9-3463-4213-8BDD-A68A7DE110A0}" presName="parentTextArrow" presStyleLbl="node1" presStyleIdx="0" presStyleCnt="5"/>
      <dgm:spPr/>
      <dgm:t>
        <a:bodyPr/>
        <a:lstStyle/>
        <a:p>
          <a:endParaRPr lang="en-US"/>
        </a:p>
      </dgm:t>
    </dgm:pt>
    <dgm:pt modelId="{8AD50BBD-DE20-4A3E-B678-0E9856AFBF83}" type="pres">
      <dgm:prSet presAssocID="{F25579A9-3463-4213-8BDD-A68A7DE110A0}" presName="arrow" presStyleLbl="node1" presStyleIdx="1" presStyleCnt="5"/>
      <dgm:spPr/>
      <dgm:t>
        <a:bodyPr/>
        <a:lstStyle/>
        <a:p>
          <a:endParaRPr lang="en-US"/>
        </a:p>
      </dgm:t>
    </dgm:pt>
    <dgm:pt modelId="{ECD1A484-F04E-4619-B56F-85D890E216A0}" type="pres">
      <dgm:prSet presAssocID="{F25579A9-3463-4213-8BDD-A68A7DE110A0}" presName="descendantArrow" presStyleCnt="0"/>
      <dgm:spPr/>
    </dgm:pt>
    <dgm:pt modelId="{2CCEAF6F-E664-4ABB-8F25-317B8D39BE93}" type="pres">
      <dgm:prSet presAssocID="{9484541D-AAC3-4BE8-A9FC-1ABFA5C304BC}" presName="childTextArrow" presStyleLbl="fgAccFollowNode1" presStyleIdx="1" presStyleCnt="5">
        <dgm:presLayoutVars>
          <dgm:bulletEnabled val="1"/>
        </dgm:presLayoutVars>
      </dgm:prSet>
      <dgm:spPr/>
      <dgm:t>
        <a:bodyPr/>
        <a:lstStyle/>
        <a:p>
          <a:endParaRPr lang="en-US"/>
        </a:p>
      </dgm:t>
    </dgm:pt>
    <dgm:pt modelId="{293ED39A-14DC-4104-8754-2AA03AB26242}" type="pres">
      <dgm:prSet presAssocID="{ED0AA5B3-6FEE-4972-A6FD-16F5A3C62990}" presName="sp" presStyleCnt="0"/>
      <dgm:spPr/>
    </dgm:pt>
    <dgm:pt modelId="{909FBF04-351A-4A4E-AB21-89A2D3439B76}" type="pres">
      <dgm:prSet presAssocID="{FCDDC556-AD8C-4F76-9AFC-F6310FD37BD3}" presName="arrowAndChildren" presStyleCnt="0"/>
      <dgm:spPr/>
    </dgm:pt>
    <dgm:pt modelId="{B38959B1-A2EB-4A23-A3EE-544450001606}" type="pres">
      <dgm:prSet presAssocID="{FCDDC556-AD8C-4F76-9AFC-F6310FD37BD3}" presName="parentTextArrow" presStyleLbl="node1" presStyleIdx="1" presStyleCnt="5"/>
      <dgm:spPr/>
      <dgm:t>
        <a:bodyPr/>
        <a:lstStyle/>
        <a:p>
          <a:endParaRPr lang="en-US"/>
        </a:p>
      </dgm:t>
    </dgm:pt>
    <dgm:pt modelId="{CD02D9D9-AD3F-4E39-B50E-8B3F4D1928AE}" type="pres">
      <dgm:prSet presAssocID="{FCDDC556-AD8C-4F76-9AFC-F6310FD37BD3}" presName="arrow" presStyleLbl="node1" presStyleIdx="2" presStyleCnt="5"/>
      <dgm:spPr/>
      <dgm:t>
        <a:bodyPr/>
        <a:lstStyle/>
        <a:p>
          <a:endParaRPr lang="en-US"/>
        </a:p>
      </dgm:t>
    </dgm:pt>
    <dgm:pt modelId="{CD3C9BB2-E278-4D7A-9923-3D91DB1C2758}" type="pres">
      <dgm:prSet presAssocID="{FCDDC556-AD8C-4F76-9AFC-F6310FD37BD3}" presName="descendantArrow" presStyleCnt="0"/>
      <dgm:spPr/>
    </dgm:pt>
    <dgm:pt modelId="{149F2DD4-79DE-4058-9CEC-BDE6FCA9B45C}" type="pres">
      <dgm:prSet presAssocID="{EB0FF382-A0D9-4F64-9D00-9AB941867F9A}" presName="childTextArrow" presStyleLbl="fgAccFollowNode1" presStyleIdx="2" presStyleCnt="5">
        <dgm:presLayoutVars>
          <dgm:bulletEnabled val="1"/>
        </dgm:presLayoutVars>
      </dgm:prSet>
      <dgm:spPr/>
      <dgm:t>
        <a:bodyPr/>
        <a:lstStyle/>
        <a:p>
          <a:endParaRPr lang="en-US"/>
        </a:p>
      </dgm:t>
    </dgm:pt>
    <dgm:pt modelId="{3BEDA21C-AF8C-41BD-A6DB-3789CB95BECF}" type="pres">
      <dgm:prSet presAssocID="{F43CB43D-79A0-490F-B77F-1D3A27A46DF7}" presName="sp" presStyleCnt="0"/>
      <dgm:spPr/>
    </dgm:pt>
    <dgm:pt modelId="{94D44DBA-8F50-4A37-B7AC-DC6CD691142A}" type="pres">
      <dgm:prSet presAssocID="{0ADF65B2-D469-46BF-8476-F9501F438220}" presName="arrowAndChildren" presStyleCnt="0"/>
      <dgm:spPr/>
    </dgm:pt>
    <dgm:pt modelId="{77E2BFD2-E644-4FD7-BEF1-AD25D55BA2F9}" type="pres">
      <dgm:prSet presAssocID="{0ADF65B2-D469-46BF-8476-F9501F438220}" presName="parentTextArrow" presStyleLbl="node1" presStyleIdx="2" presStyleCnt="5"/>
      <dgm:spPr/>
      <dgm:t>
        <a:bodyPr/>
        <a:lstStyle/>
        <a:p>
          <a:endParaRPr lang="en-US"/>
        </a:p>
      </dgm:t>
    </dgm:pt>
    <dgm:pt modelId="{CC086880-57D4-4444-A6B3-2C87F5173C94}" type="pres">
      <dgm:prSet presAssocID="{0ADF65B2-D469-46BF-8476-F9501F438220}" presName="arrow" presStyleLbl="node1" presStyleIdx="3" presStyleCnt="5" custLinFactNeighborX="-2778"/>
      <dgm:spPr/>
      <dgm:t>
        <a:bodyPr/>
        <a:lstStyle/>
        <a:p>
          <a:endParaRPr lang="en-US"/>
        </a:p>
      </dgm:t>
    </dgm:pt>
    <dgm:pt modelId="{50D27791-37E7-445C-BF1D-4CF76583CBD6}" type="pres">
      <dgm:prSet presAssocID="{0ADF65B2-D469-46BF-8476-F9501F438220}" presName="descendantArrow" presStyleCnt="0"/>
      <dgm:spPr/>
    </dgm:pt>
    <dgm:pt modelId="{937C4B0E-A88D-4FD0-91CD-8ECE0F586A13}" type="pres">
      <dgm:prSet presAssocID="{7997C690-3D5E-4385-8758-9A9063476950}" presName="childTextArrow" presStyleLbl="fgAccFollowNode1" presStyleIdx="3" presStyleCnt="5">
        <dgm:presLayoutVars>
          <dgm:bulletEnabled val="1"/>
        </dgm:presLayoutVars>
      </dgm:prSet>
      <dgm:spPr/>
      <dgm:t>
        <a:bodyPr/>
        <a:lstStyle/>
        <a:p>
          <a:endParaRPr lang="en-US"/>
        </a:p>
      </dgm:t>
    </dgm:pt>
    <dgm:pt modelId="{215BCEDF-5701-41F5-9B03-340EBAEAD081}" type="pres">
      <dgm:prSet presAssocID="{308E435C-D237-4A30-8A31-B69730D35C9E}" presName="sp" presStyleCnt="0"/>
      <dgm:spPr/>
    </dgm:pt>
    <dgm:pt modelId="{40037343-81D3-40E5-A6F3-17265FBAC132}" type="pres">
      <dgm:prSet presAssocID="{A779E00C-7DD4-4F92-9DD2-B134A7E6FBE6}" presName="arrowAndChildren" presStyleCnt="0"/>
      <dgm:spPr/>
    </dgm:pt>
    <dgm:pt modelId="{BBD88625-97F3-4504-BBFF-A85ACD2F5CA1}" type="pres">
      <dgm:prSet presAssocID="{A779E00C-7DD4-4F92-9DD2-B134A7E6FBE6}" presName="parentTextArrow" presStyleLbl="node1" presStyleIdx="3" presStyleCnt="5"/>
      <dgm:spPr/>
      <dgm:t>
        <a:bodyPr/>
        <a:lstStyle/>
        <a:p>
          <a:endParaRPr lang="en-US"/>
        </a:p>
      </dgm:t>
    </dgm:pt>
    <dgm:pt modelId="{6F01C353-68F5-44CC-9B5D-FF8A164D8E51}" type="pres">
      <dgm:prSet presAssocID="{A779E00C-7DD4-4F92-9DD2-B134A7E6FBE6}" presName="arrow" presStyleLbl="node1" presStyleIdx="4" presStyleCnt="5"/>
      <dgm:spPr/>
      <dgm:t>
        <a:bodyPr/>
        <a:lstStyle/>
        <a:p>
          <a:endParaRPr lang="en-US"/>
        </a:p>
      </dgm:t>
    </dgm:pt>
    <dgm:pt modelId="{D845302F-B081-4179-90A0-67323594F74D}" type="pres">
      <dgm:prSet presAssocID="{A779E00C-7DD4-4F92-9DD2-B134A7E6FBE6}" presName="descendantArrow" presStyleCnt="0"/>
      <dgm:spPr/>
    </dgm:pt>
    <dgm:pt modelId="{8761E768-FB10-4D5E-BA87-CD9DD67FE11C}" type="pres">
      <dgm:prSet presAssocID="{4390E8DD-5DAB-4404-B866-E8C31474FAE8}" presName="childTextArrow" presStyleLbl="fgAccFollowNode1" presStyleIdx="4" presStyleCnt="5">
        <dgm:presLayoutVars>
          <dgm:bulletEnabled val="1"/>
        </dgm:presLayoutVars>
      </dgm:prSet>
      <dgm:spPr/>
      <dgm:t>
        <a:bodyPr/>
        <a:lstStyle/>
        <a:p>
          <a:endParaRPr lang="en-US"/>
        </a:p>
      </dgm:t>
    </dgm:pt>
  </dgm:ptLst>
  <dgm:cxnLst>
    <dgm:cxn modelId="{73D85C12-92D8-4EAF-AF2B-136DCF47666C}" srcId="{0ADF65B2-D469-46BF-8476-F9501F438220}" destId="{7997C690-3D5E-4385-8758-9A9063476950}" srcOrd="0" destOrd="0" parTransId="{78AED70F-C28C-4DAF-8CBA-01F6908984EF}" sibTransId="{3E6A1054-03B9-4377-9E04-1884D66912C3}"/>
    <dgm:cxn modelId="{BE085502-4255-46AE-AEDA-F88A9ADBAF29}" type="presOf" srcId="{4390E8DD-5DAB-4404-B866-E8C31474FAE8}" destId="{8761E768-FB10-4D5E-BA87-CD9DD67FE11C}" srcOrd="0" destOrd="0" presId="urn:microsoft.com/office/officeart/2005/8/layout/process4"/>
    <dgm:cxn modelId="{08AADFA8-822B-4022-B43A-6F1B495D2439}" type="presOf" srcId="{A779E00C-7DD4-4F92-9DD2-B134A7E6FBE6}" destId="{BBD88625-97F3-4504-BBFF-A85ACD2F5CA1}" srcOrd="0" destOrd="0" presId="urn:microsoft.com/office/officeart/2005/8/layout/process4"/>
    <dgm:cxn modelId="{6DEF1631-83CE-4DAB-8803-74EBA5094D7D}" type="presOf" srcId="{FCDDC556-AD8C-4F76-9AFC-F6310FD37BD3}" destId="{CD02D9D9-AD3F-4E39-B50E-8B3F4D1928AE}" srcOrd="1" destOrd="0" presId="urn:microsoft.com/office/officeart/2005/8/layout/process4"/>
    <dgm:cxn modelId="{517D139E-47A4-45F7-8EB3-FAACC2F4B10D}" type="presOf" srcId="{0ADF65B2-D469-46BF-8476-F9501F438220}" destId="{77E2BFD2-E644-4FD7-BEF1-AD25D55BA2F9}" srcOrd="0" destOrd="0" presId="urn:microsoft.com/office/officeart/2005/8/layout/process4"/>
    <dgm:cxn modelId="{3857567A-D723-4540-A2FD-F2F52D635820}" type="presOf" srcId="{EB0FF382-A0D9-4F64-9D00-9AB941867F9A}" destId="{149F2DD4-79DE-4058-9CEC-BDE6FCA9B45C}" srcOrd="0" destOrd="0" presId="urn:microsoft.com/office/officeart/2005/8/layout/process4"/>
    <dgm:cxn modelId="{66B479D8-D3FF-493F-8F66-F7F50B16F306}" type="presOf" srcId="{FCDDC556-AD8C-4F76-9AFC-F6310FD37BD3}" destId="{B38959B1-A2EB-4A23-A3EE-544450001606}" srcOrd="0" destOrd="0" presId="urn:microsoft.com/office/officeart/2005/8/layout/process4"/>
    <dgm:cxn modelId="{0566C2AB-CA3F-4F56-955A-9FE17D062DFA}" type="presOf" srcId="{18409586-A250-439F-8968-2ED1ECFF2783}" destId="{48F18172-5E22-4E1E-B2DF-5DCFB85D4A45}" srcOrd="1" destOrd="0" presId="urn:microsoft.com/office/officeart/2005/8/layout/process4"/>
    <dgm:cxn modelId="{618AC2CE-1A6A-4D44-B97F-D5DA0B1BC024}" srcId="{61ACE69A-EFD9-4472-865A-7DCDF5F1FA8F}" destId="{0ADF65B2-D469-46BF-8476-F9501F438220}" srcOrd="1" destOrd="0" parTransId="{8F027C57-5528-42E4-B64B-DFDF68E653BC}" sibTransId="{F43CB43D-79A0-490F-B77F-1D3A27A46DF7}"/>
    <dgm:cxn modelId="{49AE5314-FB28-4F95-B8A2-C7DD602C8753}" type="presOf" srcId="{61ACE69A-EFD9-4472-865A-7DCDF5F1FA8F}" destId="{7911AF03-DD6F-4AC7-B38F-6ADD625200B8}" srcOrd="0" destOrd="0" presId="urn:microsoft.com/office/officeart/2005/8/layout/process4"/>
    <dgm:cxn modelId="{1FFDA2F2-257E-48EA-975F-0C855B0EBFEE}" type="presOf" srcId="{9BD7417D-E61C-4360-ABC9-005C876F928C}" destId="{C6810539-C582-4F11-90B8-ECB6D87FCD13}" srcOrd="0" destOrd="0" presId="urn:microsoft.com/office/officeart/2005/8/layout/process4"/>
    <dgm:cxn modelId="{D9BE5918-ADB9-4C07-8AF3-C6801570536A}" srcId="{F25579A9-3463-4213-8BDD-A68A7DE110A0}" destId="{9484541D-AAC3-4BE8-A9FC-1ABFA5C304BC}" srcOrd="0" destOrd="0" parTransId="{C4F4FFD2-2477-4629-93C9-8720B265F2E5}" sibTransId="{21EA531C-59E2-422D-8780-4CB30FDDDE69}"/>
    <dgm:cxn modelId="{115D7A3F-8830-4476-A09D-7E83B2A93CFA}" srcId="{18409586-A250-439F-8968-2ED1ECFF2783}" destId="{9BD7417D-E61C-4360-ABC9-005C876F928C}" srcOrd="0" destOrd="0" parTransId="{4A064732-A272-4444-BA68-27BB527047FB}" sibTransId="{3D73C425-6AFC-49A6-8EDB-3782C9B7FACB}"/>
    <dgm:cxn modelId="{7327BDFD-22A1-4862-AA6C-2215B98008A0}" srcId="{61ACE69A-EFD9-4472-865A-7DCDF5F1FA8F}" destId="{A779E00C-7DD4-4F92-9DD2-B134A7E6FBE6}" srcOrd="0" destOrd="0" parTransId="{64C43FB0-6346-4C63-9B4C-B8C214532146}" sibTransId="{308E435C-D237-4A30-8A31-B69730D35C9E}"/>
    <dgm:cxn modelId="{31F0E60C-2A2E-4DBC-9C9F-5A0C0D94571A}" srcId="{A779E00C-7DD4-4F92-9DD2-B134A7E6FBE6}" destId="{4390E8DD-5DAB-4404-B866-E8C31474FAE8}" srcOrd="0" destOrd="0" parTransId="{C99E7E48-5F8F-440D-B7F4-C762A0484891}" sibTransId="{04C48172-CC9D-4EB3-A0F0-ED45594B01CF}"/>
    <dgm:cxn modelId="{1409A5D7-2CC0-4725-8FC6-B794A867EF6E}" srcId="{61ACE69A-EFD9-4472-865A-7DCDF5F1FA8F}" destId="{F25579A9-3463-4213-8BDD-A68A7DE110A0}" srcOrd="3" destOrd="0" parTransId="{9B4858DD-1730-4D09-BCA4-EA2FC7A3B7E8}" sibTransId="{7B35C03B-6663-4E3B-8336-E3942E0815E8}"/>
    <dgm:cxn modelId="{959FFEF3-5919-4842-819B-B0030B54A16F}" srcId="{61ACE69A-EFD9-4472-865A-7DCDF5F1FA8F}" destId="{FCDDC556-AD8C-4F76-9AFC-F6310FD37BD3}" srcOrd="2" destOrd="0" parTransId="{66CAB69B-1773-46CB-BCC4-BB3F43EF7BAF}" sibTransId="{ED0AA5B3-6FEE-4972-A6FD-16F5A3C62990}"/>
    <dgm:cxn modelId="{BD9B74B3-4545-4AA8-86AC-866CC511609D}" type="presOf" srcId="{F25579A9-3463-4213-8BDD-A68A7DE110A0}" destId="{8AD50BBD-DE20-4A3E-B678-0E9856AFBF83}" srcOrd="1" destOrd="0" presId="urn:microsoft.com/office/officeart/2005/8/layout/process4"/>
    <dgm:cxn modelId="{039982DA-E199-4519-8130-72CBEBE53BD2}" type="presOf" srcId="{A779E00C-7DD4-4F92-9DD2-B134A7E6FBE6}" destId="{6F01C353-68F5-44CC-9B5D-FF8A164D8E51}" srcOrd="1" destOrd="0" presId="urn:microsoft.com/office/officeart/2005/8/layout/process4"/>
    <dgm:cxn modelId="{3D756770-78F7-4C36-94A8-306CFD3C7A1A}" type="presOf" srcId="{0ADF65B2-D469-46BF-8476-F9501F438220}" destId="{CC086880-57D4-4444-A6B3-2C87F5173C94}" srcOrd="1" destOrd="0" presId="urn:microsoft.com/office/officeart/2005/8/layout/process4"/>
    <dgm:cxn modelId="{B4F6A63C-E4EC-4F29-947B-6DDC1F788563}" type="presOf" srcId="{F25579A9-3463-4213-8BDD-A68A7DE110A0}" destId="{162F8BE2-5432-44FA-8206-151E580D0904}" srcOrd="0" destOrd="0" presId="urn:microsoft.com/office/officeart/2005/8/layout/process4"/>
    <dgm:cxn modelId="{A19FBF89-A6F0-40E0-BE90-43EABD30CE5C}" type="presOf" srcId="{18409586-A250-439F-8968-2ED1ECFF2783}" destId="{C647FFC2-8798-4AEA-AB74-4FC166647072}" srcOrd="0" destOrd="0" presId="urn:microsoft.com/office/officeart/2005/8/layout/process4"/>
    <dgm:cxn modelId="{6EE5E45A-A268-4CAB-8400-8FF4C64E31D8}" type="presOf" srcId="{7997C690-3D5E-4385-8758-9A9063476950}" destId="{937C4B0E-A88D-4FD0-91CD-8ECE0F586A13}" srcOrd="0" destOrd="0" presId="urn:microsoft.com/office/officeart/2005/8/layout/process4"/>
    <dgm:cxn modelId="{E7262AE0-F055-4CE7-9113-88C84DA3FF92}" srcId="{FCDDC556-AD8C-4F76-9AFC-F6310FD37BD3}" destId="{EB0FF382-A0D9-4F64-9D00-9AB941867F9A}" srcOrd="0" destOrd="0" parTransId="{CCC11CAD-DCE9-4B83-BD18-ABA9B75CA7FF}" sibTransId="{3BFAA71D-6213-4CE9-9F27-A6EE1A4999CC}"/>
    <dgm:cxn modelId="{D7BE635D-6FCC-46CD-AE18-F03D02567824}" srcId="{61ACE69A-EFD9-4472-865A-7DCDF5F1FA8F}" destId="{18409586-A250-439F-8968-2ED1ECFF2783}" srcOrd="4" destOrd="0" parTransId="{F2A2EDF3-3B1F-4941-BC7E-CD847FFA61A3}" sibTransId="{00D5D05A-3CB8-4CDA-A65D-FB1D31E1A3F9}"/>
    <dgm:cxn modelId="{7E8DF07C-55CF-42A3-BEC5-05A336254607}" type="presOf" srcId="{9484541D-AAC3-4BE8-A9FC-1ABFA5C304BC}" destId="{2CCEAF6F-E664-4ABB-8F25-317B8D39BE93}" srcOrd="0" destOrd="0" presId="urn:microsoft.com/office/officeart/2005/8/layout/process4"/>
    <dgm:cxn modelId="{29FFB0AB-B23F-46BB-B411-598F7A223C74}" type="presParOf" srcId="{7911AF03-DD6F-4AC7-B38F-6ADD625200B8}" destId="{101F1288-3202-4C65-B27A-91837A8D788D}" srcOrd="0" destOrd="0" presId="urn:microsoft.com/office/officeart/2005/8/layout/process4"/>
    <dgm:cxn modelId="{9ABCE977-8FDC-4A8A-958F-7962DF627B33}" type="presParOf" srcId="{101F1288-3202-4C65-B27A-91837A8D788D}" destId="{C647FFC2-8798-4AEA-AB74-4FC166647072}" srcOrd="0" destOrd="0" presId="urn:microsoft.com/office/officeart/2005/8/layout/process4"/>
    <dgm:cxn modelId="{8A4D8503-2414-4400-ACEB-B02711205E0D}" type="presParOf" srcId="{101F1288-3202-4C65-B27A-91837A8D788D}" destId="{48F18172-5E22-4E1E-B2DF-5DCFB85D4A45}" srcOrd="1" destOrd="0" presId="urn:microsoft.com/office/officeart/2005/8/layout/process4"/>
    <dgm:cxn modelId="{3B6E2BD3-2833-4433-8F86-D3FC9ACF0D6D}" type="presParOf" srcId="{101F1288-3202-4C65-B27A-91837A8D788D}" destId="{60101E94-F35D-4B12-952D-BEAD93E75112}" srcOrd="2" destOrd="0" presId="urn:microsoft.com/office/officeart/2005/8/layout/process4"/>
    <dgm:cxn modelId="{7E9A302F-0903-442F-93CF-08FDB91A3E6B}" type="presParOf" srcId="{60101E94-F35D-4B12-952D-BEAD93E75112}" destId="{C6810539-C582-4F11-90B8-ECB6D87FCD13}" srcOrd="0" destOrd="0" presId="urn:microsoft.com/office/officeart/2005/8/layout/process4"/>
    <dgm:cxn modelId="{9F2D10F2-92D2-4F0B-B681-E42D90081758}" type="presParOf" srcId="{7911AF03-DD6F-4AC7-B38F-6ADD625200B8}" destId="{0225698E-5994-450B-A95E-E2CBCD8EE41A}" srcOrd="1" destOrd="0" presId="urn:microsoft.com/office/officeart/2005/8/layout/process4"/>
    <dgm:cxn modelId="{9D6E04E1-1C70-47A5-8467-9214B72CF6E6}" type="presParOf" srcId="{7911AF03-DD6F-4AC7-B38F-6ADD625200B8}" destId="{590A3D24-AB08-4C2A-9448-44014933212B}" srcOrd="2" destOrd="0" presId="urn:microsoft.com/office/officeart/2005/8/layout/process4"/>
    <dgm:cxn modelId="{F2921001-EA7E-4FB7-AB46-93B0AA6140F8}" type="presParOf" srcId="{590A3D24-AB08-4C2A-9448-44014933212B}" destId="{162F8BE2-5432-44FA-8206-151E580D0904}" srcOrd="0" destOrd="0" presId="urn:microsoft.com/office/officeart/2005/8/layout/process4"/>
    <dgm:cxn modelId="{87D706B0-23FC-4DB5-BDFD-0B43E79D326F}" type="presParOf" srcId="{590A3D24-AB08-4C2A-9448-44014933212B}" destId="{8AD50BBD-DE20-4A3E-B678-0E9856AFBF83}" srcOrd="1" destOrd="0" presId="urn:microsoft.com/office/officeart/2005/8/layout/process4"/>
    <dgm:cxn modelId="{A5287F38-8AE0-4183-BD13-DFD418C09FD6}" type="presParOf" srcId="{590A3D24-AB08-4C2A-9448-44014933212B}" destId="{ECD1A484-F04E-4619-B56F-85D890E216A0}" srcOrd="2" destOrd="0" presId="urn:microsoft.com/office/officeart/2005/8/layout/process4"/>
    <dgm:cxn modelId="{C716946E-F3D3-4ED6-B4EF-D6BB31FEFA43}" type="presParOf" srcId="{ECD1A484-F04E-4619-B56F-85D890E216A0}" destId="{2CCEAF6F-E664-4ABB-8F25-317B8D39BE93}" srcOrd="0" destOrd="0" presId="urn:microsoft.com/office/officeart/2005/8/layout/process4"/>
    <dgm:cxn modelId="{FB93C500-A149-4BE6-B073-223CE72F0C05}" type="presParOf" srcId="{7911AF03-DD6F-4AC7-B38F-6ADD625200B8}" destId="{293ED39A-14DC-4104-8754-2AA03AB26242}" srcOrd="3" destOrd="0" presId="urn:microsoft.com/office/officeart/2005/8/layout/process4"/>
    <dgm:cxn modelId="{0FA8F36A-226F-4BA6-87CA-1E67ACBC5532}" type="presParOf" srcId="{7911AF03-DD6F-4AC7-B38F-6ADD625200B8}" destId="{909FBF04-351A-4A4E-AB21-89A2D3439B76}" srcOrd="4" destOrd="0" presId="urn:microsoft.com/office/officeart/2005/8/layout/process4"/>
    <dgm:cxn modelId="{C459363D-B716-4F12-9077-DA4CBD07BCFE}" type="presParOf" srcId="{909FBF04-351A-4A4E-AB21-89A2D3439B76}" destId="{B38959B1-A2EB-4A23-A3EE-544450001606}" srcOrd="0" destOrd="0" presId="urn:microsoft.com/office/officeart/2005/8/layout/process4"/>
    <dgm:cxn modelId="{E91350C7-BBB5-4362-92D7-AC80D4FD4554}" type="presParOf" srcId="{909FBF04-351A-4A4E-AB21-89A2D3439B76}" destId="{CD02D9D9-AD3F-4E39-B50E-8B3F4D1928AE}" srcOrd="1" destOrd="0" presId="urn:microsoft.com/office/officeart/2005/8/layout/process4"/>
    <dgm:cxn modelId="{9F286552-822F-4F4E-8BB7-AC07F4E75BD1}" type="presParOf" srcId="{909FBF04-351A-4A4E-AB21-89A2D3439B76}" destId="{CD3C9BB2-E278-4D7A-9923-3D91DB1C2758}" srcOrd="2" destOrd="0" presId="urn:microsoft.com/office/officeart/2005/8/layout/process4"/>
    <dgm:cxn modelId="{8E481905-E72E-4D43-A2BB-B68DA4082E36}" type="presParOf" srcId="{CD3C9BB2-E278-4D7A-9923-3D91DB1C2758}" destId="{149F2DD4-79DE-4058-9CEC-BDE6FCA9B45C}" srcOrd="0" destOrd="0" presId="urn:microsoft.com/office/officeart/2005/8/layout/process4"/>
    <dgm:cxn modelId="{197560CE-C198-420C-B7BA-983814501417}" type="presParOf" srcId="{7911AF03-DD6F-4AC7-B38F-6ADD625200B8}" destId="{3BEDA21C-AF8C-41BD-A6DB-3789CB95BECF}" srcOrd="5" destOrd="0" presId="urn:microsoft.com/office/officeart/2005/8/layout/process4"/>
    <dgm:cxn modelId="{2D7B6B88-7AFF-4FC6-BEF0-AECD9CD79FAB}" type="presParOf" srcId="{7911AF03-DD6F-4AC7-B38F-6ADD625200B8}" destId="{94D44DBA-8F50-4A37-B7AC-DC6CD691142A}" srcOrd="6" destOrd="0" presId="urn:microsoft.com/office/officeart/2005/8/layout/process4"/>
    <dgm:cxn modelId="{5795D049-29C1-41FD-BB26-CEC66EC7EEEE}" type="presParOf" srcId="{94D44DBA-8F50-4A37-B7AC-DC6CD691142A}" destId="{77E2BFD2-E644-4FD7-BEF1-AD25D55BA2F9}" srcOrd="0" destOrd="0" presId="urn:microsoft.com/office/officeart/2005/8/layout/process4"/>
    <dgm:cxn modelId="{5A4150B1-F921-46E1-92F0-6C5AB83C2FE2}" type="presParOf" srcId="{94D44DBA-8F50-4A37-B7AC-DC6CD691142A}" destId="{CC086880-57D4-4444-A6B3-2C87F5173C94}" srcOrd="1" destOrd="0" presId="urn:microsoft.com/office/officeart/2005/8/layout/process4"/>
    <dgm:cxn modelId="{A2FA8676-80E8-4DA1-883B-139EDFA2C561}" type="presParOf" srcId="{94D44DBA-8F50-4A37-B7AC-DC6CD691142A}" destId="{50D27791-37E7-445C-BF1D-4CF76583CBD6}" srcOrd="2" destOrd="0" presId="urn:microsoft.com/office/officeart/2005/8/layout/process4"/>
    <dgm:cxn modelId="{11AC806B-019A-4157-BF29-BE54ABCCCADB}" type="presParOf" srcId="{50D27791-37E7-445C-BF1D-4CF76583CBD6}" destId="{937C4B0E-A88D-4FD0-91CD-8ECE0F586A13}" srcOrd="0" destOrd="0" presId="urn:microsoft.com/office/officeart/2005/8/layout/process4"/>
    <dgm:cxn modelId="{B6577417-F92C-40FB-9F81-0D425CBE44FC}" type="presParOf" srcId="{7911AF03-DD6F-4AC7-B38F-6ADD625200B8}" destId="{215BCEDF-5701-41F5-9B03-340EBAEAD081}" srcOrd="7" destOrd="0" presId="urn:microsoft.com/office/officeart/2005/8/layout/process4"/>
    <dgm:cxn modelId="{17BF95AE-4760-4722-99C6-C6053D5A447D}" type="presParOf" srcId="{7911AF03-DD6F-4AC7-B38F-6ADD625200B8}" destId="{40037343-81D3-40E5-A6F3-17265FBAC132}" srcOrd="8" destOrd="0" presId="urn:microsoft.com/office/officeart/2005/8/layout/process4"/>
    <dgm:cxn modelId="{4037999A-D468-4842-954B-D2ED683918B8}" type="presParOf" srcId="{40037343-81D3-40E5-A6F3-17265FBAC132}" destId="{BBD88625-97F3-4504-BBFF-A85ACD2F5CA1}" srcOrd="0" destOrd="0" presId="urn:microsoft.com/office/officeart/2005/8/layout/process4"/>
    <dgm:cxn modelId="{0EBFC70B-7D46-470E-802D-F9CD182E5D25}" type="presParOf" srcId="{40037343-81D3-40E5-A6F3-17265FBAC132}" destId="{6F01C353-68F5-44CC-9B5D-FF8A164D8E51}" srcOrd="1" destOrd="0" presId="urn:microsoft.com/office/officeart/2005/8/layout/process4"/>
    <dgm:cxn modelId="{0165D580-5EB0-4CBF-92CF-9C6AA2B2E0E7}" type="presParOf" srcId="{40037343-81D3-40E5-A6F3-17265FBAC132}" destId="{D845302F-B081-4179-90A0-67323594F74D}" srcOrd="2" destOrd="0" presId="urn:microsoft.com/office/officeart/2005/8/layout/process4"/>
    <dgm:cxn modelId="{910B691D-0903-4EB5-A27E-333E2F675844}" type="presParOf" srcId="{D845302F-B081-4179-90A0-67323594F74D}" destId="{8761E768-FB10-4D5E-BA87-CD9DD67FE11C}" srcOrd="0" destOrd="0" presId="urn:microsoft.com/office/officeart/2005/8/layout/process4"/>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B20576-7F6D-4EE0-9079-B0CD943D367F}">
      <dsp:nvSpPr>
        <dsp:cNvPr id="0" name=""/>
        <dsp:cNvSpPr/>
      </dsp:nvSpPr>
      <dsp:spPr>
        <a:xfrm>
          <a:off x="0" y="0"/>
          <a:ext cx="4027884" cy="735806"/>
        </a:xfrm>
        <a:prstGeom prst="roundRect">
          <a:avLst>
            <a:gd name="adj" fmla="val 10000"/>
          </a:avLst>
        </a:prstGeom>
        <a:gradFill rotWithShape="0">
          <a:gsLst>
            <a:gs pos="0">
              <a:schemeClr val="accent1">
                <a:alpha val="90000"/>
                <a:hueOff val="0"/>
                <a:satOff val="0"/>
                <a:lumOff val="0"/>
                <a:alphaOff val="0"/>
                <a:shade val="51000"/>
                <a:satMod val="130000"/>
              </a:schemeClr>
            </a:gs>
            <a:gs pos="80000">
              <a:schemeClr val="accent1">
                <a:alpha val="90000"/>
                <a:hueOff val="0"/>
                <a:satOff val="0"/>
                <a:lumOff val="0"/>
                <a:alphaOff val="0"/>
                <a:shade val="93000"/>
                <a:satMod val="130000"/>
              </a:schemeClr>
            </a:gs>
            <a:gs pos="100000">
              <a:schemeClr val="accent1">
                <a:alpha val="9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06680" tIns="106680" rIns="106680" bIns="106680" numCol="1" spcCol="1270" anchor="ctr" anchorCtr="0">
          <a:noAutofit/>
        </a:bodyPr>
        <a:lstStyle/>
        <a:p>
          <a:pPr lvl="0" algn="l" defTabSz="1244600">
            <a:lnSpc>
              <a:spcPct val="90000"/>
            </a:lnSpc>
            <a:spcBef>
              <a:spcPct val="0"/>
            </a:spcBef>
            <a:spcAft>
              <a:spcPct val="35000"/>
            </a:spcAft>
          </a:pPr>
          <a:r>
            <a:rPr lang="en-US" sz="2800" kern="1200"/>
            <a:t>Plan2go goals</a:t>
          </a:r>
        </a:p>
      </dsp:txBody>
      <dsp:txXfrm>
        <a:off x="21551" y="21551"/>
        <a:ext cx="3233892" cy="692704"/>
      </dsp:txXfrm>
    </dsp:sp>
    <dsp:sp modelId="{95A6EB93-89DA-4FA0-9E00-147E6EB52579}">
      <dsp:nvSpPr>
        <dsp:cNvPr id="0" name=""/>
        <dsp:cNvSpPr/>
      </dsp:nvSpPr>
      <dsp:spPr>
        <a:xfrm>
          <a:off x="355401" y="858440"/>
          <a:ext cx="4027884" cy="735806"/>
        </a:xfrm>
        <a:prstGeom prst="roundRect">
          <a:avLst>
            <a:gd name="adj" fmla="val 10000"/>
          </a:avLst>
        </a:prstGeom>
        <a:gradFill rotWithShape="0">
          <a:gsLst>
            <a:gs pos="0">
              <a:schemeClr val="accent1">
                <a:alpha val="90000"/>
                <a:hueOff val="0"/>
                <a:satOff val="0"/>
                <a:lumOff val="0"/>
                <a:alphaOff val="-20000"/>
                <a:shade val="51000"/>
                <a:satMod val="130000"/>
              </a:schemeClr>
            </a:gs>
            <a:gs pos="80000">
              <a:schemeClr val="accent1">
                <a:alpha val="90000"/>
                <a:hueOff val="0"/>
                <a:satOff val="0"/>
                <a:lumOff val="0"/>
                <a:alphaOff val="-20000"/>
                <a:shade val="93000"/>
                <a:satMod val="130000"/>
              </a:schemeClr>
            </a:gs>
            <a:gs pos="100000">
              <a:schemeClr val="accent1">
                <a:alpha val="90000"/>
                <a:hueOff val="0"/>
                <a:satOff val="0"/>
                <a:lumOff val="0"/>
                <a:alphaOff val="-2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06680" tIns="106680" rIns="106680" bIns="106680" numCol="1" spcCol="1270" anchor="ctr" anchorCtr="0">
          <a:noAutofit/>
        </a:bodyPr>
        <a:lstStyle/>
        <a:p>
          <a:pPr lvl="0" algn="l" defTabSz="1244600">
            <a:lnSpc>
              <a:spcPct val="90000"/>
            </a:lnSpc>
            <a:spcBef>
              <a:spcPct val="0"/>
            </a:spcBef>
            <a:spcAft>
              <a:spcPct val="35000"/>
            </a:spcAft>
          </a:pPr>
          <a:r>
            <a:rPr lang="en-US" sz="2800" kern="1200"/>
            <a:t>Cabin Crew goals</a:t>
          </a:r>
        </a:p>
      </dsp:txBody>
      <dsp:txXfrm>
        <a:off x="376952" y="879991"/>
        <a:ext cx="3151107" cy="692704"/>
      </dsp:txXfrm>
    </dsp:sp>
    <dsp:sp modelId="{C366F7A4-801F-4449-B533-4D598FAF19F2}">
      <dsp:nvSpPr>
        <dsp:cNvPr id="0" name=""/>
        <dsp:cNvSpPr/>
      </dsp:nvSpPr>
      <dsp:spPr>
        <a:xfrm>
          <a:off x="710803" y="1716881"/>
          <a:ext cx="4027884" cy="735806"/>
        </a:xfrm>
        <a:prstGeom prst="roundRect">
          <a:avLst>
            <a:gd name="adj" fmla="val 10000"/>
          </a:avLst>
        </a:prstGeom>
        <a:gradFill rotWithShape="0">
          <a:gsLst>
            <a:gs pos="0">
              <a:schemeClr val="accent1">
                <a:alpha val="90000"/>
                <a:hueOff val="0"/>
                <a:satOff val="0"/>
                <a:lumOff val="0"/>
                <a:alphaOff val="-40000"/>
                <a:shade val="51000"/>
                <a:satMod val="130000"/>
              </a:schemeClr>
            </a:gs>
            <a:gs pos="80000">
              <a:schemeClr val="accent1">
                <a:alpha val="90000"/>
                <a:hueOff val="0"/>
                <a:satOff val="0"/>
                <a:lumOff val="0"/>
                <a:alphaOff val="-40000"/>
                <a:shade val="93000"/>
                <a:satMod val="130000"/>
              </a:schemeClr>
            </a:gs>
            <a:gs pos="100000">
              <a:schemeClr val="accent1">
                <a:alpha val="90000"/>
                <a:hueOff val="0"/>
                <a:satOff val="0"/>
                <a:lumOff val="0"/>
                <a:alphaOff val="-4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06680" tIns="106680" rIns="106680" bIns="106680" numCol="1" spcCol="1270" anchor="ctr" anchorCtr="0">
          <a:noAutofit/>
        </a:bodyPr>
        <a:lstStyle/>
        <a:p>
          <a:pPr lvl="0" algn="l" defTabSz="1244600">
            <a:lnSpc>
              <a:spcPct val="90000"/>
            </a:lnSpc>
            <a:spcBef>
              <a:spcPct val="0"/>
            </a:spcBef>
            <a:spcAft>
              <a:spcPct val="35000"/>
            </a:spcAft>
          </a:pPr>
          <a:r>
            <a:rPr lang="en-US" sz="2800" kern="1200"/>
            <a:t>Admin Officer goals</a:t>
          </a:r>
        </a:p>
      </dsp:txBody>
      <dsp:txXfrm>
        <a:off x="732354" y="1738432"/>
        <a:ext cx="3151107" cy="692704"/>
      </dsp:txXfrm>
    </dsp:sp>
    <dsp:sp modelId="{ADB444C3-34BC-4229-924E-340C86B3DD8F}">
      <dsp:nvSpPr>
        <dsp:cNvPr id="0" name=""/>
        <dsp:cNvSpPr/>
      </dsp:nvSpPr>
      <dsp:spPr>
        <a:xfrm>
          <a:off x="3549610" y="557986"/>
          <a:ext cx="478274" cy="478274"/>
        </a:xfrm>
        <a:prstGeom prst="downArrow">
          <a:avLst>
            <a:gd name="adj1" fmla="val 55000"/>
            <a:gd name="adj2" fmla="val 45000"/>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endParaRPr lang="en-US" sz="2100" kern="1200"/>
        </a:p>
      </dsp:txBody>
      <dsp:txXfrm>
        <a:off x="3657222" y="557986"/>
        <a:ext cx="263050" cy="359901"/>
      </dsp:txXfrm>
    </dsp:sp>
    <dsp:sp modelId="{544093E7-C087-4167-9409-6EF526D18BFA}">
      <dsp:nvSpPr>
        <dsp:cNvPr id="0" name=""/>
        <dsp:cNvSpPr/>
      </dsp:nvSpPr>
      <dsp:spPr>
        <a:xfrm>
          <a:off x="3905012" y="1411521"/>
          <a:ext cx="478274" cy="478274"/>
        </a:xfrm>
        <a:prstGeom prst="downArrow">
          <a:avLst>
            <a:gd name="adj1" fmla="val 55000"/>
            <a:gd name="adj2" fmla="val 45000"/>
          </a:avLst>
        </a:prstGeom>
        <a:solidFill>
          <a:schemeClr val="accent1">
            <a:alpha val="90000"/>
            <a:tint val="40000"/>
            <a:hueOff val="0"/>
            <a:satOff val="0"/>
            <a:lumOff val="0"/>
            <a:alphaOff val="-40000"/>
          </a:schemeClr>
        </a:solidFill>
        <a:ln w="9525" cap="flat" cmpd="sng" algn="ctr">
          <a:solidFill>
            <a:schemeClr val="accent1">
              <a:alpha val="90000"/>
              <a:tint val="40000"/>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endParaRPr lang="en-US" sz="2100" kern="1200"/>
        </a:p>
      </dsp:txBody>
      <dsp:txXfrm>
        <a:off x="4012624" y="1411521"/>
        <a:ext cx="263050" cy="35990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8F18172-5E22-4E1E-B2DF-5DCFB85D4A45}">
      <dsp:nvSpPr>
        <dsp:cNvPr id="0" name=""/>
        <dsp:cNvSpPr/>
      </dsp:nvSpPr>
      <dsp:spPr>
        <a:xfrm>
          <a:off x="0" y="4923558"/>
          <a:ext cx="5486400" cy="807750"/>
        </a:xfrm>
        <a:prstGeom prst="rect">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84480" tIns="284480" rIns="284480" bIns="284480" numCol="1" spcCol="1270" anchor="ctr" anchorCtr="0">
          <a:noAutofit/>
        </a:bodyPr>
        <a:lstStyle/>
        <a:p>
          <a:pPr lvl="0" algn="ctr" defTabSz="1778000">
            <a:lnSpc>
              <a:spcPct val="90000"/>
            </a:lnSpc>
            <a:spcBef>
              <a:spcPct val="0"/>
            </a:spcBef>
            <a:spcAft>
              <a:spcPct val="35000"/>
            </a:spcAft>
          </a:pPr>
          <a:r>
            <a:rPr lang="en-US" sz="4000" b="1" kern="1200"/>
            <a:t>T</a:t>
          </a:r>
          <a:r>
            <a:rPr lang="en-US" sz="1500" kern="1200"/>
            <a:t>imely</a:t>
          </a:r>
        </a:p>
      </dsp:txBody>
      <dsp:txXfrm>
        <a:off x="0" y="4923558"/>
        <a:ext cx="5486400" cy="436185"/>
      </dsp:txXfrm>
    </dsp:sp>
    <dsp:sp modelId="{C6810539-C582-4F11-90B8-ECB6D87FCD13}">
      <dsp:nvSpPr>
        <dsp:cNvPr id="0" name=""/>
        <dsp:cNvSpPr/>
      </dsp:nvSpPr>
      <dsp:spPr>
        <a:xfrm>
          <a:off x="0" y="5343588"/>
          <a:ext cx="5486400" cy="371565"/>
        </a:xfrm>
        <a:prstGeom prst="rect">
          <a:avLst/>
        </a:prstGeom>
        <a:solidFill>
          <a:schemeClr val="accent4">
            <a:tint val="40000"/>
            <a:alpha val="90000"/>
            <a:hueOff val="0"/>
            <a:satOff val="0"/>
            <a:lumOff val="0"/>
            <a:alphaOff val="0"/>
          </a:schemeClr>
        </a:solidFill>
        <a:ln w="25400" cap="flat" cmpd="sng" algn="ctr">
          <a:solidFill>
            <a:schemeClr val="accent4">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99568" tIns="17780" rIns="99568" bIns="17780" numCol="1" spcCol="1270" anchor="ctr" anchorCtr="0">
          <a:noAutofit/>
        </a:bodyPr>
        <a:lstStyle/>
        <a:p>
          <a:pPr lvl="0" algn="ctr" defTabSz="622300">
            <a:lnSpc>
              <a:spcPct val="90000"/>
            </a:lnSpc>
            <a:spcBef>
              <a:spcPct val="0"/>
            </a:spcBef>
            <a:spcAft>
              <a:spcPct val="35000"/>
            </a:spcAft>
          </a:pPr>
          <a:r>
            <a:rPr lang="en-US" sz="1400" kern="1200"/>
            <a:t>Your goal must have a timeframe as to when it will be achieved by.</a:t>
          </a:r>
        </a:p>
      </dsp:txBody>
      <dsp:txXfrm>
        <a:off x="0" y="5343588"/>
        <a:ext cx="5486400" cy="371565"/>
      </dsp:txXfrm>
    </dsp:sp>
    <dsp:sp modelId="{8AD50BBD-DE20-4A3E-B678-0E9856AFBF83}">
      <dsp:nvSpPr>
        <dsp:cNvPr id="0" name=""/>
        <dsp:cNvSpPr/>
      </dsp:nvSpPr>
      <dsp:spPr>
        <a:xfrm rot="10800000">
          <a:off x="0" y="3693353"/>
          <a:ext cx="5486400" cy="1242320"/>
        </a:xfrm>
        <a:prstGeom prst="upArrowCallout">
          <a:avLst/>
        </a:prstGeom>
        <a:solidFill>
          <a:schemeClr val="accent4">
            <a:hueOff val="-1116192"/>
            <a:satOff val="6725"/>
            <a:lumOff val="53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84480" tIns="284480" rIns="284480" bIns="284480" numCol="1" spcCol="1270" anchor="ctr" anchorCtr="0">
          <a:noAutofit/>
        </a:bodyPr>
        <a:lstStyle/>
        <a:p>
          <a:pPr lvl="0" algn="ctr" defTabSz="1778000">
            <a:lnSpc>
              <a:spcPct val="90000"/>
            </a:lnSpc>
            <a:spcBef>
              <a:spcPct val="0"/>
            </a:spcBef>
            <a:spcAft>
              <a:spcPct val="35000"/>
            </a:spcAft>
          </a:pPr>
          <a:r>
            <a:rPr lang="en-US" sz="4000" b="1" kern="1200"/>
            <a:t>R</a:t>
          </a:r>
          <a:r>
            <a:rPr lang="en-US" sz="1500" kern="1200"/>
            <a:t>elevant</a:t>
          </a:r>
        </a:p>
      </dsp:txBody>
      <dsp:txXfrm rot="-10800000">
        <a:off x="0" y="3693353"/>
        <a:ext cx="5486400" cy="436054"/>
      </dsp:txXfrm>
    </dsp:sp>
    <dsp:sp modelId="{2CCEAF6F-E664-4ABB-8F25-317B8D39BE93}">
      <dsp:nvSpPr>
        <dsp:cNvPr id="0" name=""/>
        <dsp:cNvSpPr/>
      </dsp:nvSpPr>
      <dsp:spPr>
        <a:xfrm>
          <a:off x="0" y="4129408"/>
          <a:ext cx="5486400" cy="371453"/>
        </a:xfrm>
        <a:prstGeom prst="rect">
          <a:avLst/>
        </a:prstGeom>
        <a:solidFill>
          <a:schemeClr val="accent4">
            <a:tint val="40000"/>
            <a:alpha val="90000"/>
            <a:hueOff val="-986427"/>
            <a:satOff val="5539"/>
            <a:lumOff val="352"/>
            <a:alphaOff val="0"/>
          </a:schemeClr>
        </a:solidFill>
        <a:ln w="25400" cap="flat" cmpd="sng" algn="ctr">
          <a:solidFill>
            <a:schemeClr val="accent4">
              <a:tint val="40000"/>
              <a:alpha val="90000"/>
              <a:hueOff val="-986427"/>
              <a:satOff val="5539"/>
              <a:lumOff val="35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99568" tIns="17780" rIns="99568" bIns="17780" numCol="1" spcCol="1270" anchor="ctr" anchorCtr="0">
          <a:noAutofit/>
        </a:bodyPr>
        <a:lstStyle/>
        <a:p>
          <a:pPr lvl="0" algn="ctr" defTabSz="622300">
            <a:lnSpc>
              <a:spcPct val="90000"/>
            </a:lnSpc>
            <a:spcBef>
              <a:spcPct val="0"/>
            </a:spcBef>
            <a:spcAft>
              <a:spcPct val="35000"/>
            </a:spcAft>
          </a:pPr>
          <a:r>
            <a:rPr lang="en-US" sz="1400" kern="1200"/>
            <a:t>Your goal must relate to the larger goals, such as organisational goals.</a:t>
          </a:r>
        </a:p>
      </dsp:txBody>
      <dsp:txXfrm>
        <a:off x="0" y="4129408"/>
        <a:ext cx="5486400" cy="371453"/>
      </dsp:txXfrm>
    </dsp:sp>
    <dsp:sp modelId="{CD02D9D9-AD3F-4E39-B50E-8B3F4D1928AE}">
      <dsp:nvSpPr>
        <dsp:cNvPr id="0" name=""/>
        <dsp:cNvSpPr/>
      </dsp:nvSpPr>
      <dsp:spPr>
        <a:xfrm rot="10800000">
          <a:off x="0" y="2463149"/>
          <a:ext cx="5486400" cy="1242320"/>
        </a:xfrm>
        <a:prstGeom prst="upArrowCallout">
          <a:avLst/>
        </a:prstGeom>
        <a:solidFill>
          <a:schemeClr val="accent4">
            <a:hueOff val="-2232385"/>
            <a:satOff val="13449"/>
            <a:lumOff val="10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84480" tIns="284480" rIns="284480" bIns="284480" numCol="1" spcCol="1270" anchor="ctr" anchorCtr="0">
          <a:noAutofit/>
        </a:bodyPr>
        <a:lstStyle/>
        <a:p>
          <a:pPr lvl="0" algn="ctr" defTabSz="1778000">
            <a:lnSpc>
              <a:spcPct val="90000"/>
            </a:lnSpc>
            <a:spcBef>
              <a:spcPct val="0"/>
            </a:spcBef>
            <a:spcAft>
              <a:spcPct val="35000"/>
            </a:spcAft>
          </a:pPr>
          <a:r>
            <a:rPr lang="en-US" sz="4000" b="1" kern="1200"/>
            <a:t>A</a:t>
          </a:r>
          <a:r>
            <a:rPr lang="en-US" sz="1500" kern="1200"/>
            <a:t>ttainable</a:t>
          </a:r>
        </a:p>
      </dsp:txBody>
      <dsp:txXfrm rot="-10800000">
        <a:off x="0" y="2463149"/>
        <a:ext cx="5486400" cy="436054"/>
      </dsp:txXfrm>
    </dsp:sp>
    <dsp:sp modelId="{149F2DD4-79DE-4058-9CEC-BDE6FCA9B45C}">
      <dsp:nvSpPr>
        <dsp:cNvPr id="0" name=""/>
        <dsp:cNvSpPr/>
      </dsp:nvSpPr>
      <dsp:spPr>
        <a:xfrm>
          <a:off x="0" y="2899204"/>
          <a:ext cx="5486400" cy="371453"/>
        </a:xfrm>
        <a:prstGeom prst="rect">
          <a:avLst/>
        </a:prstGeom>
        <a:solidFill>
          <a:schemeClr val="accent4">
            <a:tint val="40000"/>
            <a:alpha val="90000"/>
            <a:hueOff val="-1972855"/>
            <a:satOff val="11079"/>
            <a:lumOff val="704"/>
            <a:alphaOff val="0"/>
          </a:schemeClr>
        </a:solidFill>
        <a:ln w="25400" cap="flat" cmpd="sng" algn="ctr">
          <a:solidFill>
            <a:schemeClr val="accent4">
              <a:tint val="40000"/>
              <a:alpha val="90000"/>
              <a:hueOff val="-1972855"/>
              <a:satOff val="11079"/>
              <a:lumOff val="70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99568" tIns="17780" rIns="99568" bIns="17780" numCol="1" spcCol="1270" anchor="ctr" anchorCtr="0">
          <a:noAutofit/>
        </a:bodyPr>
        <a:lstStyle/>
        <a:p>
          <a:pPr lvl="0" algn="ctr" defTabSz="622300">
            <a:lnSpc>
              <a:spcPct val="90000"/>
            </a:lnSpc>
            <a:spcBef>
              <a:spcPct val="0"/>
            </a:spcBef>
            <a:spcAft>
              <a:spcPct val="35000"/>
            </a:spcAft>
          </a:pPr>
          <a:r>
            <a:rPr lang="en-US" sz="1400" kern="1200"/>
            <a:t>Your goal should be a challenge but still achievable.</a:t>
          </a:r>
        </a:p>
      </dsp:txBody>
      <dsp:txXfrm>
        <a:off x="0" y="2899204"/>
        <a:ext cx="5486400" cy="371453"/>
      </dsp:txXfrm>
    </dsp:sp>
    <dsp:sp modelId="{CC086880-57D4-4444-A6B3-2C87F5173C94}">
      <dsp:nvSpPr>
        <dsp:cNvPr id="0" name=""/>
        <dsp:cNvSpPr/>
      </dsp:nvSpPr>
      <dsp:spPr>
        <a:xfrm rot="10800000">
          <a:off x="0" y="1232945"/>
          <a:ext cx="5486400" cy="1242320"/>
        </a:xfrm>
        <a:prstGeom prst="upArrowCallout">
          <a:avLst/>
        </a:prstGeom>
        <a:solidFill>
          <a:schemeClr val="accent4">
            <a:hueOff val="-3348577"/>
            <a:satOff val="20174"/>
            <a:lumOff val="161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84480" tIns="284480" rIns="284480" bIns="284480" numCol="1" spcCol="1270" anchor="ctr" anchorCtr="0">
          <a:noAutofit/>
        </a:bodyPr>
        <a:lstStyle/>
        <a:p>
          <a:pPr lvl="0" algn="ctr" defTabSz="1778000">
            <a:lnSpc>
              <a:spcPct val="90000"/>
            </a:lnSpc>
            <a:spcBef>
              <a:spcPct val="0"/>
            </a:spcBef>
            <a:spcAft>
              <a:spcPct val="35000"/>
            </a:spcAft>
          </a:pPr>
          <a:r>
            <a:rPr lang="en-US" sz="4000" b="1" kern="1200"/>
            <a:t>M</a:t>
          </a:r>
          <a:r>
            <a:rPr lang="en-US" sz="1500" kern="1200"/>
            <a:t>easurable</a:t>
          </a:r>
        </a:p>
      </dsp:txBody>
      <dsp:txXfrm rot="-10800000">
        <a:off x="0" y="1232945"/>
        <a:ext cx="5486400" cy="436054"/>
      </dsp:txXfrm>
    </dsp:sp>
    <dsp:sp modelId="{937C4B0E-A88D-4FD0-91CD-8ECE0F586A13}">
      <dsp:nvSpPr>
        <dsp:cNvPr id="0" name=""/>
        <dsp:cNvSpPr/>
      </dsp:nvSpPr>
      <dsp:spPr>
        <a:xfrm>
          <a:off x="0" y="1668999"/>
          <a:ext cx="5486400" cy="371453"/>
        </a:xfrm>
        <a:prstGeom prst="rect">
          <a:avLst/>
        </a:prstGeom>
        <a:solidFill>
          <a:schemeClr val="accent4">
            <a:tint val="40000"/>
            <a:alpha val="90000"/>
            <a:hueOff val="-2959282"/>
            <a:satOff val="16618"/>
            <a:lumOff val="1056"/>
            <a:alphaOff val="0"/>
          </a:schemeClr>
        </a:solidFill>
        <a:ln w="25400" cap="flat" cmpd="sng" algn="ctr">
          <a:solidFill>
            <a:schemeClr val="accent4">
              <a:tint val="40000"/>
              <a:alpha val="90000"/>
              <a:hueOff val="-2959282"/>
              <a:satOff val="16618"/>
              <a:lumOff val="105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99568" tIns="17780" rIns="99568" bIns="17780" numCol="1" spcCol="1270" anchor="ctr" anchorCtr="0">
          <a:noAutofit/>
        </a:bodyPr>
        <a:lstStyle/>
        <a:p>
          <a:pPr lvl="0" algn="ctr" defTabSz="622300">
            <a:lnSpc>
              <a:spcPct val="90000"/>
            </a:lnSpc>
            <a:spcBef>
              <a:spcPct val="0"/>
            </a:spcBef>
            <a:spcAft>
              <a:spcPct val="35000"/>
            </a:spcAft>
          </a:pPr>
          <a:r>
            <a:rPr lang="en-US" sz="1400" kern="1200"/>
            <a:t>Your goal must be measurable.</a:t>
          </a:r>
        </a:p>
      </dsp:txBody>
      <dsp:txXfrm>
        <a:off x="0" y="1668999"/>
        <a:ext cx="5486400" cy="371453"/>
      </dsp:txXfrm>
    </dsp:sp>
    <dsp:sp modelId="{6F01C353-68F5-44CC-9B5D-FF8A164D8E51}">
      <dsp:nvSpPr>
        <dsp:cNvPr id="0" name=""/>
        <dsp:cNvSpPr/>
      </dsp:nvSpPr>
      <dsp:spPr>
        <a:xfrm rot="10800000">
          <a:off x="0" y="2741"/>
          <a:ext cx="5486400" cy="1242320"/>
        </a:xfrm>
        <a:prstGeom prst="upArrowCallout">
          <a:avLst/>
        </a:prstGeom>
        <a:solidFill>
          <a:schemeClr val="accent4">
            <a:hueOff val="-4464770"/>
            <a:satOff val="26899"/>
            <a:lumOff val="21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84480" tIns="284480" rIns="284480" bIns="284480" numCol="1" spcCol="1270" anchor="ctr" anchorCtr="0">
          <a:noAutofit/>
        </a:bodyPr>
        <a:lstStyle/>
        <a:p>
          <a:pPr lvl="0" algn="ctr" defTabSz="1778000">
            <a:lnSpc>
              <a:spcPct val="90000"/>
            </a:lnSpc>
            <a:spcBef>
              <a:spcPct val="0"/>
            </a:spcBef>
            <a:spcAft>
              <a:spcPct val="35000"/>
            </a:spcAft>
          </a:pPr>
          <a:r>
            <a:rPr lang="en-US" sz="4000" b="1" kern="1200"/>
            <a:t>S</a:t>
          </a:r>
          <a:r>
            <a:rPr lang="en-US" sz="1500" kern="1200"/>
            <a:t>pecific</a:t>
          </a:r>
        </a:p>
      </dsp:txBody>
      <dsp:txXfrm rot="-10800000">
        <a:off x="0" y="2741"/>
        <a:ext cx="5486400" cy="436054"/>
      </dsp:txXfrm>
    </dsp:sp>
    <dsp:sp modelId="{8761E768-FB10-4D5E-BA87-CD9DD67FE11C}">
      <dsp:nvSpPr>
        <dsp:cNvPr id="0" name=""/>
        <dsp:cNvSpPr/>
      </dsp:nvSpPr>
      <dsp:spPr>
        <a:xfrm>
          <a:off x="0" y="438795"/>
          <a:ext cx="5486400" cy="371453"/>
        </a:xfrm>
        <a:prstGeom prst="rect">
          <a:avLst/>
        </a:prstGeom>
        <a:solidFill>
          <a:schemeClr val="accent4">
            <a:tint val="40000"/>
            <a:alpha val="90000"/>
            <a:hueOff val="-3945710"/>
            <a:satOff val="22157"/>
            <a:lumOff val="1408"/>
            <a:alphaOff val="0"/>
          </a:schemeClr>
        </a:solidFill>
        <a:ln w="25400" cap="flat" cmpd="sng" algn="ctr">
          <a:solidFill>
            <a:schemeClr val="accent4">
              <a:tint val="40000"/>
              <a:alpha val="90000"/>
              <a:hueOff val="-3945710"/>
              <a:satOff val="22157"/>
              <a:lumOff val="140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99568" tIns="17780" rIns="99568" bIns="17780" numCol="1" spcCol="1270" anchor="ctr" anchorCtr="0">
          <a:noAutofit/>
        </a:bodyPr>
        <a:lstStyle/>
        <a:p>
          <a:pPr lvl="0" algn="ctr" defTabSz="622300">
            <a:lnSpc>
              <a:spcPct val="90000"/>
            </a:lnSpc>
            <a:spcBef>
              <a:spcPct val="0"/>
            </a:spcBef>
            <a:spcAft>
              <a:spcPct val="35000"/>
            </a:spcAft>
          </a:pPr>
          <a:r>
            <a:rPr lang="en-US" sz="1400" kern="1200"/>
            <a:t>Your goal must be specific; state exactly what you want to happen.</a:t>
          </a:r>
        </a:p>
      </dsp:txBody>
      <dsp:txXfrm>
        <a:off x="0" y="438795"/>
        <a:ext cx="5486400" cy="371453"/>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8D531C-D2DD-45F2-8015-B7171E804A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CF58D16-A835-4BDB-A50F-CD88A88BBFEB}">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b798198a-4fbf-42be-8530-1d0c80d0fe61"/>
    <ds:schemaRef ds:uri="http://www.w3.org/XML/1998/namespace"/>
  </ds:schemaRefs>
</ds:datastoreItem>
</file>

<file path=customXml/itemProps4.xml><?xml version="1.0" encoding="utf-8"?>
<ds:datastoreItem xmlns:ds="http://schemas.openxmlformats.org/officeDocument/2006/customXml" ds:itemID="{2AFC8E7D-D42D-404D-9F0D-3DD4259436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49</Pages>
  <Words>10929</Words>
  <Characters>62298</Characters>
  <Application>Microsoft Office Word</Application>
  <DocSecurity>0</DocSecurity>
  <Lines>519</Lines>
  <Paragraphs>146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73081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2018-11-26T01:48:00Z</dcterms:created>
  <dcterms:modified xsi:type="dcterms:W3CDTF">2019-07-09T02:41:00Z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