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3C48CA4" w14:textId="77777777" w:rsidR="00E2609B" w:rsidRDefault="005F3EF0" w:rsidP="00E2609B">
      <w:pPr>
        <w:sectPr w:rsidR="00E2609B" w:rsidSect="00E2609B">
          <w:headerReference w:type="even" r:id="rId11"/>
          <w:headerReference w:type="default" r:id="rId12"/>
          <w:footerReference w:type="default" r:id="rId13"/>
          <w:type w:val="continuous"/>
          <w:pgSz w:w="11906" w:h="16838" w:code="9"/>
          <w:pgMar w:top="1134" w:right="1134" w:bottom="1134" w:left="1134" w:header="709" w:footer="284" w:gutter="0"/>
          <w:pgNumType w:start="1"/>
          <w:cols w:space="708"/>
          <w:titlePg/>
          <w:docGrid w:linePitch="360"/>
        </w:sectPr>
      </w:pPr>
      <w:bookmarkStart w:id="0" w:name="_Toc511220116"/>
      <w:bookmarkStart w:id="1" w:name="_Toc523306278"/>
      <w:bookmarkStart w:id="2" w:name="_Toc523477958"/>
      <w:bookmarkStart w:id="3" w:name="_Toc523478411"/>
      <w:bookmarkStart w:id="4" w:name="_GoBack"/>
      <w:bookmarkEnd w:id="4"/>
      <w:r>
        <w:rPr>
          <w:noProof/>
          <w:lang w:eastAsia="en-AU"/>
        </w:rPr>
        <w:drawing>
          <wp:anchor distT="0" distB="0" distL="114300" distR="114300" simplePos="0" relativeHeight="251752448" behindDoc="0" locked="0" layoutInCell="1" allowOverlap="1" wp14:anchorId="50F091E9" wp14:editId="381A88DD">
            <wp:simplePos x="0" y="0"/>
            <wp:positionH relativeFrom="margin">
              <wp:posOffset>3917820</wp:posOffset>
            </wp:positionH>
            <wp:positionV relativeFrom="paragraph">
              <wp:posOffset>-247461</wp:posOffset>
            </wp:positionV>
            <wp:extent cx="2224800" cy="554400"/>
            <wp:effectExtent l="0" t="0" r="4445" b="0"/>
            <wp:wrapNone/>
            <wp:docPr id="121" name="Picture 121"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2609B">
        <w:rPr>
          <w:noProof/>
          <w:lang w:eastAsia="en-AU"/>
        </w:rPr>
        <w:drawing>
          <wp:anchor distT="0" distB="0" distL="114300" distR="114300" simplePos="0" relativeHeight="251748352" behindDoc="1" locked="0" layoutInCell="0" allowOverlap="1" wp14:anchorId="6D014B5E" wp14:editId="65B5411E">
            <wp:simplePos x="0" y="0"/>
            <wp:positionH relativeFrom="margin">
              <wp:align>center</wp:align>
            </wp:positionH>
            <wp:positionV relativeFrom="margin">
              <wp:align>center</wp:align>
            </wp:positionV>
            <wp:extent cx="7562215" cy="10689590"/>
            <wp:effectExtent l="0" t="0" r="635" b="0"/>
            <wp:wrapNone/>
            <wp:docPr id="41" name="Picture 41" descr="M:\Graphic Design\[Alita]\_Other\Skillpoint Cover BG\Skillpoint bg laven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562215" cy="10689590"/>
                    </a:xfrm>
                    <a:prstGeom prst="rect">
                      <a:avLst/>
                    </a:prstGeom>
                    <a:noFill/>
                    <a:ln>
                      <a:noFill/>
                    </a:ln>
                  </pic:spPr>
                </pic:pic>
              </a:graphicData>
            </a:graphic>
            <wp14:sizeRelH relativeFrom="page">
              <wp14:pctWidth>0</wp14:pctWidth>
            </wp14:sizeRelH>
            <wp14:sizeRelV relativeFrom="page">
              <wp14:pctHeight>0</wp14:pctHeight>
            </wp14:sizeRelV>
          </wp:anchor>
        </w:drawing>
      </w:r>
      <w:r w:rsidR="00E2609B">
        <w:rPr>
          <w:noProof/>
          <w:lang w:eastAsia="en-AU"/>
        </w:rPr>
        <mc:AlternateContent>
          <mc:Choice Requires="wps">
            <w:drawing>
              <wp:anchor distT="0" distB="0" distL="114300" distR="114300" simplePos="0" relativeHeight="251753472" behindDoc="0" locked="0" layoutInCell="1" allowOverlap="1" wp14:anchorId="7590125B" wp14:editId="331D33EE">
                <wp:simplePos x="0" y="0"/>
                <wp:positionH relativeFrom="column">
                  <wp:posOffset>180663</wp:posOffset>
                </wp:positionH>
                <wp:positionV relativeFrom="paragraph">
                  <wp:posOffset>740220</wp:posOffset>
                </wp:positionV>
                <wp:extent cx="6004532" cy="2933985"/>
                <wp:effectExtent l="0" t="0" r="0" b="0"/>
                <wp:wrapNone/>
                <wp:docPr id="110" name="Text Box 110"/>
                <wp:cNvGraphicFramePr/>
                <a:graphic xmlns:a="http://schemas.openxmlformats.org/drawingml/2006/main">
                  <a:graphicData uri="http://schemas.microsoft.com/office/word/2010/wordprocessingShape">
                    <wps:wsp>
                      <wps:cNvSpPr txBox="1"/>
                      <wps:spPr>
                        <a:xfrm>
                          <a:off x="0" y="0"/>
                          <a:ext cx="6004532" cy="2933985"/>
                        </a:xfrm>
                        <a:prstGeom prst="rect">
                          <a:avLst/>
                        </a:prstGeom>
                        <a:noFill/>
                        <a:ln w="6350">
                          <a:noFill/>
                        </a:ln>
                      </wps:spPr>
                      <wps:txbx>
                        <w:txbxContent>
                          <w:p w14:paraId="7BF9B2D8" w14:textId="17699C21" w:rsidR="001B60B0" w:rsidRDefault="001B60B0" w:rsidP="004C21F1">
                            <w:pPr>
                              <w:pStyle w:val="Covertitle"/>
                            </w:pPr>
                            <w:r>
                              <w:t>Student workbook</w:t>
                            </w:r>
                          </w:p>
                          <w:p w14:paraId="354EF4D1" w14:textId="3F25E1D9" w:rsidR="001B60B0" w:rsidRDefault="001B60B0" w:rsidP="00E2609B">
                            <w:pPr>
                              <w:pStyle w:val="Coverunitnumbername"/>
                            </w:pPr>
                            <w:r>
                              <w:t>Unit code: BSBSMB412</w:t>
                            </w:r>
                          </w:p>
                          <w:p w14:paraId="3112C294" w14:textId="6E36F3A5" w:rsidR="001B60B0" w:rsidRDefault="001B60B0" w:rsidP="00E2609B">
                            <w:pPr>
                              <w:pStyle w:val="Coverunitnumbername"/>
                            </w:pPr>
                            <w:r>
                              <w:t>Unit name:</w:t>
                            </w:r>
                            <w:r w:rsidRPr="004C21F1">
                              <w:t xml:space="preserve"> Introduce cloud computing into business operations</w:t>
                            </w:r>
                          </w:p>
                          <w:p w14:paraId="47D09502" w14:textId="77777777" w:rsidR="001B60B0" w:rsidRPr="00E2609B" w:rsidRDefault="001B60B0" w:rsidP="00E2609B">
                            <w:pPr>
                              <w:pStyle w:val="Body"/>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90125B" id="_x0000_t202" coordsize="21600,21600" o:spt="202" path="m,l,21600r21600,l21600,xe">
                <v:stroke joinstyle="miter"/>
                <v:path gradientshapeok="t" o:connecttype="rect"/>
              </v:shapetype>
              <v:shape id="Text Box 110" o:spid="_x0000_s1026" type="#_x0000_t202" style="position:absolute;margin-left:14.25pt;margin-top:58.3pt;width:472.8pt;height:231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" filled="f" stroked="f" strokeweight=".5pt">
                <v:textbox>
                  <w:txbxContent>
                    <w:p w14:paraId="7BF9B2D8" w14:textId="17699C21" w:rsidR="001B60B0" w:rsidRDefault="001B60B0" w:rsidP="004C21F1">
                      <w:pPr>
                        <w:pStyle w:val="Covertitle"/>
                      </w:pPr>
                      <w:r>
                        <w:t>Student workbook</w:t>
                      </w:r>
                    </w:p>
                    <w:p w14:paraId="354EF4D1" w14:textId="3F25E1D9" w:rsidR="001B60B0" w:rsidRDefault="001B60B0" w:rsidP="00E2609B">
                      <w:pPr>
                        <w:pStyle w:val="Coverunitnumbername"/>
                      </w:pPr>
                      <w:r>
                        <w:t>Unit code: BSBSMB412</w:t>
                      </w:r>
                    </w:p>
                    <w:p w14:paraId="3112C294" w14:textId="6E36F3A5" w:rsidR="001B60B0" w:rsidRDefault="001B60B0" w:rsidP="00E2609B">
                      <w:pPr>
                        <w:pStyle w:val="Coverunitnumbername"/>
                      </w:pPr>
                      <w:r>
                        <w:t>Unit name:</w:t>
                      </w:r>
                      <w:r w:rsidRPr="004C21F1">
                        <w:t xml:space="preserve"> Introduce cloud computing into business operations</w:t>
                      </w:r>
                    </w:p>
                    <w:p w14:paraId="47D09502" w14:textId="77777777" w:rsidR="001B60B0" w:rsidRPr="00E2609B" w:rsidRDefault="001B60B0" w:rsidP="00E2609B">
                      <w:pPr>
                        <w:pStyle w:val="Body"/>
                      </w:pPr>
                    </w:p>
                  </w:txbxContent>
                </v:textbox>
              </v:shape>
            </w:pict>
          </mc:Fallback>
        </mc:AlternateContent>
      </w:r>
      <w:r w:rsidR="00E2609B">
        <w:rPr>
          <w:noProof/>
          <w:lang w:eastAsia="en-AU"/>
        </w:rPr>
        <mc:AlternateContent>
          <mc:Choice Requires="wpg">
            <w:drawing>
              <wp:anchor distT="0" distB="0" distL="114300" distR="114300" simplePos="0" relativeHeight="251749376" behindDoc="0" locked="0" layoutInCell="1" allowOverlap="1" wp14:anchorId="025E0981" wp14:editId="6C9F5DBF">
                <wp:simplePos x="0" y="0"/>
                <wp:positionH relativeFrom="column">
                  <wp:posOffset>57832</wp:posOffset>
                </wp:positionH>
                <wp:positionV relativeFrom="paragraph">
                  <wp:posOffset>439970</wp:posOffset>
                </wp:positionV>
                <wp:extent cx="2032819" cy="581209"/>
                <wp:effectExtent l="0" t="0" r="24765" b="28575"/>
                <wp:wrapNone/>
                <wp:docPr id="111" name="Group 111"/>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112" name="Straight Connector 112"/>
                        <wps:cNvCnPr/>
                        <wps:spPr>
                          <a:xfrm flipH="1">
                            <a:off x="0" y="163773"/>
                            <a:ext cx="2032819" cy="0"/>
                          </a:xfrm>
                          <a:prstGeom prst="line">
                            <a:avLst/>
                          </a:prstGeom>
                          <a:ln>
                            <a:solidFill>
                              <a:srgbClr val="7472C0"/>
                            </a:solidFill>
                          </a:ln>
                        </wps:spPr>
                        <wps:style>
                          <a:lnRef idx="1">
                            <a:schemeClr val="accent1"/>
                          </a:lnRef>
                          <a:fillRef idx="0">
                            <a:schemeClr val="accent1"/>
                          </a:fillRef>
                          <a:effectRef idx="0">
                            <a:schemeClr val="accent1"/>
                          </a:effectRef>
                          <a:fontRef idx="minor">
                            <a:schemeClr val="tx1"/>
                          </a:fontRef>
                        </wps:style>
                        <wps:bodyPr/>
                      </wps:wsp>
                      <wps:wsp>
                        <wps:cNvPr id="113" name="Straight Connector 113"/>
                        <wps:cNvCnPr/>
                        <wps:spPr>
                          <a:xfrm>
                            <a:off x="0" y="163773"/>
                            <a:ext cx="2146" cy="417436"/>
                          </a:xfrm>
                          <a:prstGeom prst="line">
                            <a:avLst/>
                          </a:prstGeom>
                          <a:ln>
                            <a:solidFill>
                              <a:srgbClr val="7472C0"/>
                            </a:solidFill>
                          </a:ln>
                        </wps:spPr>
                        <wps:style>
                          <a:lnRef idx="1">
                            <a:schemeClr val="accent1"/>
                          </a:lnRef>
                          <a:fillRef idx="0">
                            <a:schemeClr val="accent1"/>
                          </a:fillRef>
                          <a:effectRef idx="0">
                            <a:schemeClr val="accent1"/>
                          </a:effectRef>
                          <a:fontRef idx="minor">
                            <a:schemeClr val="tx1"/>
                          </a:fontRef>
                        </wps:style>
                        <wps:bodyPr/>
                      </wps:wsp>
                      <wps:wsp>
                        <wps:cNvPr id="114" name="Straight Connector 114"/>
                        <wps:cNvCnPr/>
                        <wps:spPr>
                          <a:xfrm flipV="1">
                            <a:off x="0" y="0"/>
                            <a:ext cx="154858" cy="157316"/>
                          </a:xfrm>
                          <a:prstGeom prst="line">
                            <a:avLst/>
                          </a:prstGeom>
                          <a:ln>
                            <a:solidFill>
                              <a:srgbClr val="7472C0"/>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4703E741" id="Group 111" o:spid="_x0000_s1026" style="position:absolute;margin-left:4.55pt;margin-top:34.65pt;width:160.05pt;height:45.75pt;z-index:251749376"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">
                <v:line id="Straight Connector 112"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" strokecolor="#7472c0"/>
                <v:line id="Straight Connector 113"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" strokecolor="#7472c0"/>
                <v:line id="Straight Connector 114"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" strokecolor="#7472c0"/>
              </v:group>
            </w:pict>
          </mc:Fallback>
        </mc:AlternateContent>
      </w:r>
      <w:r w:rsidR="00E2609B">
        <w:rPr>
          <w:noProof/>
          <w:lang w:eastAsia="en-AU"/>
        </w:rPr>
        <mc:AlternateContent>
          <mc:Choice Requires="wpg">
            <w:drawing>
              <wp:anchor distT="0" distB="0" distL="114300" distR="114300" simplePos="0" relativeHeight="251751424" behindDoc="0" locked="0" layoutInCell="1" allowOverlap="1" wp14:anchorId="38DC57F5" wp14:editId="78272E3D">
                <wp:simplePos x="0" y="0"/>
                <wp:positionH relativeFrom="column">
                  <wp:posOffset>-120735</wp:posOffset>
                </wp:positionH>
                <wp:positionV relativeFrom="paragraph">
                  <wp:posOffset>9046317</wp:posOffset>
                </wp:positionV>
                <wp:extent cx="6341440" cy="442921"/>
                <wp:effectExtent l="0" t="0" r="2540" b="0"/>
                <wp:wrapNone/>
                <wp:docPr id="115" name="Group 115"/>
                <wp:cNvGraphicFramePr/>
                <a:graphic xmlns:a="http://schemas.openxmlformats.org/drawingml/2006/main">
                  <a:graphicData uri="http://schemas.microsoft.com/office/word/2010/wordprocessingGroup">
                    <wpg:wgp>
                      <wpg:cNvGrpSpPr/>
                      <wpg:grpSpPr>
                        <a:xfrm>
                          <a:off x="0" y="0"/>
                          <a:ext cx="6341440" cy="442921"/>
                          <a:chOff x="0" y="0"/>
                          <a:chExt cx="6341440" cy="442921"/>
                        </a:xfrm>
                      </wpg:grpSpPr>
                      <wps:wsp>
                        <wps:cNvPr id="116" name="Rectangle 116"/>
                        <wps:cNvSpPr/>
                        <wps:spPr>
                          <a:xfrm>
                            <a:off x="207469" y="0"/>
                            <a:ext cx="6133971" cy="235975"/>
                          </a:xfrm>
                          <a:prstGeom prst="rect">
                            <a:avLst/>
                          </a:prstGeom>
                          <a:solidFill>
                            <a:srgbClr val="7472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Rectangle 117"/>
                        <wps:cNvSpPr/>
                        <wps:spPr>
                          <a:xfrm>
                            <a:off x="0" y="238205"/>
                            <a:ext cx="204716" cy="204716"/>
                          </a:xfrm>
                          <a:prstGeom prst="rect">
                            <a:avLst/>
                          </a:prstGeom>
                          <a:solidFill>
                            <a:srgbClr val="7472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0AFC9C2E" id="Group 115" o:spid="_x0000_s1026" style="position:absolute;margin-left:-9.5pt;margin-top:712.3pt;width:499.35pt;height:34.9pt;z-index:251751424"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">
                <v:rect id="Rectangle 116"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" fillcolor="#7472c0" stroked="f" strokeweight="2pt"/>
                <v:rect id="Rectangle 117"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" fillcolor="#7472c0" stroked="f" strokeweight="2pt"/>
              </v:group>
            </w:pict>
          </mc:Fallback>
        </mc:AlternateContent>
      </w:r>
      <w:r w:rsidR="00E2609B">
        <w:rPr>
          <w:noProof/>
          <w:lang w:eastAsia="en-AU"/>
        </w:rPr>
        <mc:AlternateContent>
          <mc:Choice Requires="wps">
            <w:drawing>
              <wp:anchor distT="0" distB="0" distL="114300" distR="114300" simplePos="0" relativeHeight="251750400" behindDoc="0" locked="0" layoutInCell="1" allowOverlap="1" wp14:anchorId="1225CB01" wp14:editId="4EE9AE1E">
                <wp:simplePos x="0" y="0"/>
                <wp:positionH relativeFrom="margin">
                  <wp:posOffset>-104140</wp:posOffset>
                </wp:positionH>
                <wp:positionV relativeFrom="paragraph">
                  <wp:posOffset>3899535</wp:posOffset>
                </wp:positionV>
                <wp:extent cx="6341465" cy="4921250"/>
                <wp:effectExtent l="0" t="0" r="2540" b="0"/>
                <wp:wrapNone/>
                <wp:docPr id="120" name="Freeform 120"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6">
                            <a:extLst>
                              <a:ext uri="{28A0092B-C50C-407E-A947-70E740481C1C}">
                                <a14:useLocalDpi xmlns:a14="http://schemas.microsoft.com/office/drawing/2010/main" val="0"/>
                              </a:ext>
                            </a:extLst>
                          </a:blip>
                          <a:srcRect/>
                          <a:stretch>
                            <a:fillRect l="-31030" r="-5688" b="-1370"/>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E33B8C5" w14:textId="77777777" w:rsidR="001B60B0" w:rsidRDefault="001B60B0" w:rsidP="00E2609B">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25CB01" id="Freeform 120" o:spid="_x0000_s1027" alt=" " style="position:absolute;margin-left:-8.2pt;margin-top:307.05pt;width:499.35pt;height:387.5pt;z-index:251750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7"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6E33B8C5" w14:textId="77777777" w:rsidR="001B60B0" w:rsidRDefault="001B60B0" w:rsidP="00E2609B">
                      <w:pPr>
                        <w:jc w:val="center"/>
                      </w:pPr>
                      <w:r>
                        <w:softHyphen/>
                      </w:r>
                    </w:p>
                  </w:txbxContent>
                </v:textbox>
                <w10:wrap anchorx="margin"/>
              </v:shape>
            </w:pict>
          </mc:Fallback>
        </mc:AlternateContent>
      </w:r>
      <w:r w:rsidR="00E2609B">
        <w:br w:type="page"/>
      </w:r>
    </w:p>
    <w:p w14:paraId="01EC0321" w14:textId="77777777" w:rsidR="00C9487F" w:rsidRDefault="00C9487F" w:rsidP="00C9487F">
      <w:pPr>
        <w:jc w:val="both"/>
        <w:rPr>
          <w:b/>
          <w:bCs/>
        </w:rPr>
      </w:pPr>
      <w:r w:rsidRPr="0061282A">
        <w:rPr>
          <w:b/>
          <w:bCs/>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14:paraId="713A17C6" w14:textId="431B0678" w:rsidR="00CF3796" w:rsidRPr="003F7EA2" w:rsidRDefault="00CF3796" w:rsidP="00071AF5">
      <w:pPr>
        <w:pStyle w:val="Guidetext"/>
        <w:spacing w:after="4800"/>
        <w:rPr>
          <w:color w:val="auto"/>
        </w:rPr>
      </w:pPr>
    </w:p>
    <w:p w14:paraId="0AD60691" w14:textId="35BF644B" w:rsidR="00297C57" w:rsidRPr="003F7EA2" w:rsidRDefault="00297C57" w:rsidP="00C9487F">
      <w:pPr>
        <w:pStyle w:val="SmallerText-Black"/>
        <w:rPr>
          <w:rStyle w:val="GuidetextChar"/>
          <w:color w:val="auto"/>
        </w:rPr>
      </w:pPr>
      <w:r>
        <w:rPr>
          <w:sz w:val="24"/>
        </w:rPr>
        <w:t>Version:</w:t>
      </w:r>
      <w:r>
        <w:rPr>
          <w:sz w:val="24"/>
        </w:rPr>
        <w:tab/>
      </w:r>
      <w:r>
        <w:rPr>
          <w:sz w:val="24"/>
        </w:rPr>
        <w:tab/>
      </w:r>
      <w:r>
        <w:rPr>
          <w:sz w:val="24"/>
        </w:rPr>
        <w:tab/>
      </w:r>
      <w:r w:rsidRPr="003F7EA2">
        <w:rPr>
          <w:rStyle w:val="GuidetextChar"/>
          <w:i w:val="0"/>
          <w:color w:val="auto"/>
          <w:sz w:val="24"/>
        </w:rPr>
        <w:t>201</w:t>
      </w:r>
      <w:r w:rsidR="004C21F1" w:rsidRPr="003F7EA2">
        <w:rPr>
          <w:rStyle w:val="GuidetextChar"/>
          <w:i w:val="0"/>
          <w:color w:val="auto"/>
          <w:sz w:val="24"/>
        </w:rPr>
        <w:t>90416</w:t>
      </w:r>
    </w:p>
    <w:p w14:paraId="4FC698EE" w14:textId="6DEA4680" w:rsidR="00297C57" w:rsidRPr="003F7EA2" w:rsidRDefault="00297C57" w:rsidP="00297C57">
      <w:pPr>
        <w:pStyle w:val="SmallerText-Black"/>
        <w:rPr>
          <w:sz w:val="24"/>
        </w:rPr>
      </w:pPr>
      <w:r w:rsidRPr="003F7EA2">
        <w:rPr>
          <w:sz w:val="24"/>
        </w:rPr>
        <w:t>Date created:</w:t>
      </w:r>
      <w:r w:rsidRPr="003F7EA2">
        <w:rPr>
          <w:sz w:val="24"/>
        </w:rPr>
        <w:tab/>
      </w:r>
      <w:r w:rsidRPr="003F7EA2">
        <w:rPr>
          <w:sz w:val="24"/>
        </w:rPr>
        <w:tab/>
      </w:r>
      <w:r w:rsidRPr="003F7EA2">
        <w:rPr>
          <w:sz w:val="24"/>
        </w:rPr>
        <w:tab/>
      </w:r>
      <w:r w:rsidR="004C21F1" w:rsidRPr="003F7EA2">
        <w:rPr>
          <w:rStyle w:val="GuidetextChar"/>
          <w:i w:val="0"/>
          <w:color w:val="auto"/>
          <w:sz w:val="24"/>
        </w:rPr>
        <w:t>16</w:t>
      </w:r>
      <w:r w:rsidRPr="003F7EA2">
        <w:rPr>
          <w:rStyle w:val="GuidetextChar"/>
          <w:i w:val="0"/>
          <w:color w:val="auto"/>
          <w:sz w:val="24"/>
        </w:rPr>
        <w:t>/</w:t>
      </w:r>
      <w:r w:rsidR="004C21F1" w:rsidRPr="003F7EA2">
        <w:rPr>
          <w:rStyle w:val="GuidetextChar"/>
          <w:i w:val="0"/>
          <w:color w:val="auto"/>
          <w:sz w:val="24"/>
        </w:rPr>
        <w:t>04</w:t>
      </w:r>
      <w:r w:rsidRPr="003F7EA2">
        <w:rPr>
          <w:rStyle w:val="GuidetextChar"/>
          <w:i w:val="0"/>
          <w:color w:val="auto"/>
          <w:sz w:val="24"/>
        </w:rPr>
        <w:t>/</w:t>
      </w:r>
      <w:r w:rsidR="004C21F1" w:rsidRPr="003F7EA2">
        <w:rPr>
          <w:rStyle w:val="GuidetextChar"/>
          <w:i w:val="0"/>
          <w:color w:val="auto"/>
          <w:sz w:val="24"/>
        </w:rPr>
        <w:t>2019</w:t>
      </w:r>
    </w:p>
    <w:p w14:paraId="10E5BB67" w14:textId="47CB5708" w:rsidR="00297C57" w:rsidRPr="003F7EA2" w:rsidRDefault="00297C57" w:rsidP="00297C57">
      <w:pPr>
        <w:pStyle w:val="SmallerText-Black"/>
        <w:rPr>
          <w:sz w:val="24"/>
        </w:rPr>
      </w:pPr>
      <w:r w:rsidRPr="003F7EA2">
        <w:rPr>
          <w:sz w:val="24"/>
        </w:rPr>
        <w:t>Date modified:</w:t>
      </w:r>
      <w:r w:rsidRPr="003F7EA2">
        <w:rPr>
          <w:sz w:val="24"/>
        </w:rPr>
        <w:tab/>
      </w:r>
      <w:r w:rsidRPr="003F7EA2">
        <w:rPr>
          <w:sz w:val="24"/>
        </w:rPr>
        <w:tab/>
      </w:r>
      <w:r w:rsidR="00E53972" w:rsidRPr="003F7EA2">
        <w:rPr>
          <w:rStyle w:val="GuidetextChar"/>
          <w:i w:val="0"/>
          <w:color w:val="auto"/>
          <w:sz w:val="24"/>
        </w:rPr>
        <w:t>24</w:t>
      </w:r>
      <w:r w:rsidR="004C21F1" w:rsidRPr="003F7EA2">
        <w:rPr>
          <w:rStyle w:val="GuidetextChar"/>
          <w:i w:val="0"/>
          <w:color w:val="auto"/>
          <w:sz w:val="24"/>
        </w:rPr>
        <w:t>/05/2019</w:t>
      </w:r>
    </w:p>
    <w:p w14:paraId="58532932" w14:textId="7CA2A4A6" w:rsidR="00297C57" w:rsidRDefault="00297C57" w:rsidP="00297C57">
      <w:r>
        <w:t>For queries please contact:</w:t>
      </w:r>
      <w:r w:rsidR="004C21F1">
        <w:t xml:space="preserve"> Technology and Business Services SkillsPoint, TAFE NSW</w:t>
      </w:r>
    </w:p>
    <w:p w14:paraId="4DA94EAC" w14:textId="77777777" w:rsidR="00297C57" w:rsidRDefault="00297C57" w:rsidP="00297C57">
      <w:pPr>
        <w:pStyle w:val="SmallerText-Black"/>
        <w:rPr>
          <w:sz w:val="24"/>
        </w:rPr>
      </w:pPr>
      <w:r>
        <w:rPr>
          <w:sz w:val="24"/>
        </w:rPr>
        <w:t>© NSW TAFE Commission 2018</w:t>
      </w:r>
      <w:r>
        <w:rPr>
          <w:noProof/>
          <w:sz w:val="24"/>
        </w:rPr>
        <w:br/>
      </w:r>
      <w:r>
        <w:rPr>
          <w:sz w:val="24"/>
        </w:rPr>
        <w:t>RTO Provider Number 90003 | CRICOS Provider Code: 00591E</w:t>
      </w:r>
    </w:p>
    <w:p w14:paraId="733BEC21" w14:textId="77777777" w:rsidR="00297C57" w:rsidRDefault="00297C57" w:rsidP="00297C57">
      <w:pPr>
        <w:pStyle w:val="SmallerText-Black"/>
        <w:rPr>
          <w:sz w:val="24"/>
        </w:rPr>
      </w:pPr>
      <w:r>
        <w:rPr>
          <w:sz w:val="24"/>
        </w:rPr>
        <w:t>This resource can be found in the TAFE NSW Learning Bank.</w:t>
      </w:r>
    </w:p>
    <w:p w14:paraId="5CDEB169" w14:textId="45AE97EA" w:rsidR="00297C57" w:rsidRDefault="00297C57" w:rsidP="00297C57">
      <w:pPr>
        <w:pStyle w:val="SmallerText-Black"/>
        <w:rPr>
          <w:sz w:val="24"/>
        </w:rPr>
      </w:pPr>
      <w:r>
        <w:rPr>
          <w:sz w:val="24"/>
        </w:rPr>
        <w:t>The content in this document is copyright © NSW TAFE Commission 2018, and should not be reproduced without the permission of the TAFE NSW. Information contained in this document is correct at time of printing</w:t>
      </w:r>
      <w:r w:rsidR="004C21F1">
        <w:rPr>
          <w:sz w:val="24"/>
        </w:rPr>
        <w:t>.</w:t>
      </w:r>
      <w:r>
        <w:rPr>
          <w:sz w:val="24"/>
        </w:rPr>
        <w:t xml:space="preserve"> For current information please refer to our website or your teacher as appropriate.</w:t>
      </w:r>
    </w:p>
    <w:p w14:paraId="700855CB" w14:textId="2E4FA4B8" w:rsidR="00C465DC" w:rsidRDefault="00C465DC">
      <w:r>
        <w:rPr>
          <w:bCs/>
        </w:rPr>
        <w:br w:type="page"/>
      </w:r>
    </w:p>
    <w:p w14:paraId="55D6F6EE" w14:textId="0879DFB1" w:rsidR="00C465DC" w:rsidRDefault="00C465DC" w:rsidP="00955429">
      <w:pPr>
        <w:pStyle w:val="Heading1noTOC"/>
      </w:pPr>
    </w:p>
    <w:p w14:paraId="32CBFC3A" w14:textId="31D2B91E" w:rsidR="00C465DC" w:rsidRPr="00E9460B" w:rsidRDefault="00C465DC" w:rsidP="003F7EA2">
      <w:pPr>
        <w:pStyle w:val="Body"/>
      </w:pPr>
      <w:r w:rsidRPr="00E9460B">
        <w:t>This student workbook is designed for use by students undertaking</w:t>
      </w:r>
      <w:r w:rsidR="00FB5B49">
        <w:t xml:space="preserve"> the unit</w:t>
      </w:r>
      <w:r w:rsidRPr="00E9460B">
        <w:t xml:space="preserve"> </w:t>
      </w:r>
      <w:r>
        <w:t xml:space="preserve">BSBSMB412 Introduce </w:t>
      </w:r>
      <w:r w:rsidR="00FB5B49">
        <w:t>c</w:t>
      </w:r>
      <w:r>
        <w:t xml:space="preserve">loud </w:t>
      </w:r>
      <w:r w:rsidR="00FB5B49">
        <w:t>c</w:t>
      </w:r>
      <w:r>
        <w:t xml:space="preserve">omputing into </w:t>
      </w:r>
      <w:r w:rsidR="00FB5B49">
        <w:t>b</w:t>
      </w:r>
      <w:r>
        <w:t xml:space="preserve">usiness </w:t>
      </w:r>
      <w:r w:rsidR="00FB5B49">
        <w:t>o</w:t>
      </w:r>
      <w:r>
        <w:t>perations</w:t>
      </w:r>
      <w:r w:rsidR="00FB5B49">
        <w:t xml:space="preserve">, </w:t>
      </w:r>
      <w:r w:rsidRPr="00E9460B">
        <w:t xml:space="preserve">to assist them </w:t>
      </w:r>
      <w:r w:rsidR="008935BF">
        <w:t xml:space="preserve">to </w:t>
      </w:r>
      <w:r>
        <w:t>develop the</w:t>
      </w:r>
      <w:r w:rsidRPr="00E9460B">
        <w:t xml:space="preserve"> skills</w:t>
      </w:r>
      <w:r>
        <w:t xml:space="preserve"> and knowledge required for successful completion of the assessments for this unit</w:t>
      </w:r>
      <w:r w:rsidRPr="00E9460B">
        <w:t xml:space="preserve">. </w:t>
      </w:r>
    </w:p>
    <w:p w14:paraId="569808E6" w14:textId="223A2A1E" w:rsidR="00C465DC" w:rsidRPr="00E9460B" w:rsidRDefault="00C465DC" w:rsidP="003F7EA2">
      <w:pPr>
        <w:pStyle w:val="Body"/>
      </w:pPr>
      <w:r w:rsidRPr="00E9460B">
        <w:t>The following topics are included in this student workbook:</w:t>
      </w:r>
    </w:p>
    <w:p w14:paraId="219A3281" w14:textId="5CA5D8A9" w:rsidR="00C465DC" w:rsidRPr="00E9460B" w:rsidRDefault="00C465DC" w:rsidP="003F7EA2">
      <w:pPr>
        <w:pStyle w:val="Numbering1"/>
      </w:pPr>
      <w:r>
        <w:t>Review computing needs</w:t>
      </w:r>
    </w:p>
    <w:p w14:paraId="33903543" w14:textId="145AAB55" w:rsidR="00C465DC" w:rsidRDefault="00C465DC" w:rsidP="003F7EA2">
      <w:pPr>
        <w:pStyle w:val="Numbering1"/>
      </w:pPr>
      <w:r>
        <w:t>Investigate cloud computing services</w:t>
      </w:r>
    </w:p>
    <w:p w14:paraId="3E58203C" w14:textId="2BAF2AEA" w:rsidR="00C465DC" w:rsidRPr="00E9460B" w:rsidRDefault="00C465DC" w:rsidP="003F7EA2">
      <w:pPr>
        <w:pStyle w:val="Numbering1"/>
      </w:pPr>
      <w:r>
        <w:t>Develop a plan</w:t>
      </w:r>
    </w:p>
    <w:p w14:paraId="55D96FEB" w14:textId="73C9BDAC" w:rsidR="00C465DC" w:rsidRPr="00E9460B" w:rsidRDefault="00C465DC" w:rsidP="003F7EA2">
      <w:pPr>
        <w:pStyle w:val="Numbering1"/>
      </w:pPr>
      <w:r>
        <w:t>Support implementation</w:t>
      </w:r>
    </w:p>
    <w:p w14:paraId="08110C09" w14:textId="77777777" w:rsidR="00FB5B49" w:rsidRDefault="00FB5B49" w:rsidP="003F7EA2">
      <w:pPr>
        <w:rPr>
          <w:rFonts w:asciiTheme="minorHAnsi" w:hAnsiTheme="minorHAnsi" w:cstheme="minorHAnsi"/>
        </w:rPr>
      </w:pPr>
    </w:p>
    <w:p w14:paraId="5D72000A" w14:textId="6FE38FD0" w:rsidR="00DC76A8" w:rsidRDefault="00C465DC" w:rsidP="003F7EA2">
      <w:pPr>
        <w:rPr>
          <w:rFonts w:asciiTheme="minorHAnsi" w:hAnsiTheme="minorHAnsi" w:cstheme="minorHAnsi"/>
        </w:rPr>
      </w:pPr>
      <w:r w:rsidRPr="00E9460B">
        <w:rPr>
          <w:rFonts w:asciiTheme="minorHAnsi" w:hAnsiTheme="minorHAnsi" w:cstheme="minorHAnsi"/>
        </w:rPr>
        <w:t xml:space="preserve">The recommended textbook for this unit is </w:t>
      </w:r>
      <w:r w:rsidR="00DC76A8">
        <w:rPr>
          <w:rFonts w:asciiTheme="minorHAnsi" w:hAnsiTheme="minorHAnsi" w:cstheme="minorHAnsi"/>
        </w:rPr>
        <w:t>Introduce Cloud Computing into Business Operations</w:t>
      </w:r>
      <w:r w:rsidRPr="00E9460B">
        <w:rPr>
          <w:rFonts w:asciiTheme="minorHAnsi" w:hAnsiTheme="minorHAnsi" w:cstheme="minorHAnsi"/>
        </w:rPr>
        <w:t xml:space="preserve"> by </w:t>
      </w:r>
      <w:r w:rsidR="00DC76A8">
        <w:rPr>
          <w:rFonts w:asciiTheme="minorHAnsi" w:hAnsiTheme="minorHAnsi" w:cstheme="minorHAnsi"/>
        </w:rPr>
        <w:t>Leigh Thomas</w:t>
      </w:r>
      <w:r w:rsidRPr="00E9460B">
        <w:rPr>
          <w:rFonts w:asciiTheme="minorHAnsi" w:hAnsiTheme="minorHAnsi" w:cstheme="minorHAnsi"/>
        </w:rPr>
        <w:t xml:space="preserve">, </w:t>
      </w:r>
      <w:r w:rsidR="00DC76A8">
        <w:rPr>
          <w:rFonts w:asciiTheme="minorHAnsi" w:hAnsiTheme="minorHAnsi" w:cstheme="minorHAnsi"/>
        </w:rPr>
        <w:t>First</w:t>
      </w:r>
      <w:r w:rsidRPr="00E9460B">
        <w:rPr>
          <w:rFonts w:asciiTheme="minorHAnsi" w:hAnsiTheme="minorHAnsi" w:cstheme="minorHAnsi"/>
        </w:rPr>
        <w:t xml:space="preserve"> Edition, </w:t>
      </w:r>
      <w:r w:rsidR="00DC76A8" w:rsidRPr="00DC76A8">
        <w:rPr>
          <w:rFonts w:asciiTheme="minorHAnsi" w:hAnsiTheme="minorHAnsi" w:cstheme="minorHAnsi"/>
        </w:rPr>
        <w:t>ISBN: 978-1-925433-98-2</w:t>
      </w:r>
    </w:p>
    <w:p w14:paraId="1E307F8C" w14:textId="1E4BCFDC" w:rsidR="00C465DC" w:rsidRDefault="00C465DC" w:rsidP="003F7EA2">
      <w:pPr>
        <w:spacing w:before="360" w:after="240"/>
        <w:jc w:val="center"/>
        <w:rPr>
          <w:rFonts w:asciiTheme="minorHAnsi" w:hAnsiTheme="minorHAnsi" w:cstheme="minorHAnsi"/>
        </w:rPr>
      </w:pPr>
      <w:r>
        <w:rPr>
          <w:rFonts w:asciiTheme="minorHAnsi" w:hAnsiTheme="minorHAnsi" w:cstheme="minorHAnsi"/>
          <w:noProof/>
          <w:lang w:eastAsia="en-AU"/>
        </w:rPr>
        <w:drawing>
          <wp:inline distT="0" distB="0" distL="0" distR="0" wp14:anchorId="687D4F84" wp14:editId="2631065B">
            <wp:extent cx="1478280" cy="1934735"/>
            <wp:effectExtent l="0" t="0" r="7620" b="8890"/>
            <wp:docPr id="2" name="Picture 2" descr="Introduce Cloud Computing into Business Operations - book 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loud computing text.jpg"/>
                    <pic:cNvPicPr/>
                  </pic:nvPicPr>
                  <pic:blipFill>
                    <a:blip r:embed="rId18">
                      <a:extLst>
                        <a:ext uri="{28A0092B-C50C-407E-A947-70E740481C1C}">
                          <a14:useLocalDpi xmlns:a14="http://schemas.microsoft.com/office/drawing/2010/main" val="0"/>
                        </a:ext>
                      </a:extLst>
                    </a:blip>
                    <a:stretch>
                      <a:fillRect/>
                    </a:stretch>
                  </pic:blipFill>
                  <pic:spPr>
                    <a:xfrm>
                      <a:off x="0" y="0"/>
                      <a:ext cx="1484441" cy="1942798"/>
                    </a:xfrm>
                    <a:prstGeom prst="rect">
                      <a:avLst/>
                    </a:prstGeom>
                  </pic:spPr>
                </pic:pic>
              </a:graphicData>
            </a:graphic>
          </wp:inline>
        </w:drawing>
      </w:r>
    </w:p>
    <w:p w14:paraId="3F2EA8D6" w14:textId="0E5E7994" w:rsidR="00DC76A8" w:rsidRDefault="00C465DC" w:rsidP="003F7EA2">
      <w:pPr>
        <w:pStyle w:val="Body"/>
      </w:pPr>
      <w:r w:rsidRPr="00E9460B">
        <w:t>Th</w:t>
      </w:r>
      <w:r>
        <w:t>e</w:t>
      </w:r>
      <w:r w:rsidRPr="00E9460B">
        <w:t xml:space="preserve"> </w:t>
      </w:r>
      <w:r>
        <w:t xml:space="preserve">student </w:t>
      </w:r>
      <w:r w:rsidRPr="00E9460B">
        <w:t>workbook is to be studied in conjunction with the recommended textbook.</w:t>
      </w:r>
    </w:p>
    <w:p w14:paraId="7428424C" w14:textId="24507F41" w:rsidR="00C465DC" w:rsidRDefault="00C465DC" w:rsidP="003F7EA2">
      <w:pPr>
        <w:pStyle w:val="Body"/>
      </w:pPr>
      <w:r w:rsidRPr="00E9460B">
        <w:t>Happy learning!</w:t>
      </w:r>
    </w:p>
    <w:p w14:paraId="47844622" w14:textId="77777777" w:rsidR="00C465DC" w:rsidRDefault="00C465DC" w:rsidP="00C465DC">
      <w:pPr>
        <w:rPr>
          <w:rFonts w:asciiTheme="minorHAnsi" w:hAnsiTheme="minorHAnsi" w:cstheme="minorHAnsi"/>
        </w:rPr>
      </w:pPr>
      <w:r>
        <w:rPr>
          <w:rFonts w:asciiTheme="minorHAnsi" w:hAnsiTheme="minorHAnsi" w:cstheme="minorHAnsi"/>
        </w:rPr>
        <w:br w:type="page"/>
      </w:r>
    </w:p>
    <w:sdt>
      <w:sdtPr>
        <w:rPr>
          <w:rFonts w:eastAsiaTheme="minorHAnsi" w:cstheme="minorBidi"/>
          <w:bCs w:val="0"/>
          <w:noProof w:val="0"/>
          <w:color w:val="auto"/>
          <w:sz w:val="24"/>
          <w:szCs w:val="24"/>
          <w:lang w:val="en-AU" w:eastAsia="en-US"/>
        </w:rPr>
        <w:id w:val="-1532036066"/>
        <w:docPartObj>
          <w:docPartGallery w:val="Table of Contents"/>
          <w:docPartUnique/>
        </w:docPartObj>
      </w:sdtPr>
      <w:sdtEndPr>
        <w:rPr>
          <w:b/>
        </w:rPr>
      </w:sdtEndPr>
      <w:sdtContent>
        <w:p w14:paraId="6F11F65E" w14:textId="6859A68D" w:rsidR="00955429" w:rsidRDefault="00955429">
          <w:pPr>
            <w:pStyle w:val="TOCHeading"/>
          </w:pPr>
          <w:r>
            <w:t>Contents</w:t>
          </w:r>
        </w:p>
        <w:p w14:paraId="3F60CF38" w14:textId="1BB959C1" w:rsidR="001B60B0" w:rsidRDefault="00955429">
          <w:pPr>
            <w:pStyle w:val="TOC1"/>
            <w:rPr>
              <w:rFonts w:asciiTheme="minorHAnsi" w:eastAsiaTheme="minorEastAsia" w:hAnsiTheme="minorHAnsi" w:cstheme="minorBidi"/>
              <w:color w:val="auto"/>
              <w:kern w:val="0"/>
              <w:sz w:val="22"/>
              <w:szCs w:val="22"/>
            </w:rPr>
          </w:pPr>
          <w:r>
            <w:fldChar w:fldCharType="begin"/>
          </w:r>
          <w:r>
            <w:instrText xml:space="preserve"> TOC \o "1-3" \h \z \u </w:instrText>
          </w:r>
          <w:r>
            <w:fldChar w:fldCharType="separate"/>
          </w:r>
          <w:hyperlink w:anchor="_Toc11755176" w:history="1">
            <w:r w:rsidR="001B60B0" w:rsidRPr="002D0FD1">
              <w:rPr>
                <w:rStyle w:val="Hyperlink"/>
              </w:rPr>
              <w:t>Topic 1: Review computing needs</w:t>
            </w:r>
            <w:r w:rsidR="001B60B0">
              <w:rPr>
                <w:webHidden/>
              </w:rPr>
              <w:tab/>
            </w:r>
            <w:r w:rsidR="001B60B0">
              <w:rPr>
                <w:webHidden/>
              </w:rPr>
              <w:fldChar w:fldCharType="begin"/>
            </w:r>
            <w:r w:rsidR="001B60B0">
              <w:rPr>
                <w:webHidden/>
              </w:rPr>
              <w:instrText xml:space="preserve"> PAGEREF _Toc11755176 \h </w:instrText>
            </w:r>
            <w:r w:rsidR="001B60B0">
              <w:rPr>
                <w:webHidden/>
              </w:rPr>
            </w:r>
            <w:r w:rsidR="001B60B0">
              <w:rPr>
                <w:webHidden/>
              </w:rPr>
              <w:fldChar w:fldCharType="separate"/>
            </w:r>
            <w:r w:rsidR="00582998">
              <w:rPr>
                <w:webHidden/>
              </w:rPr>
              <w:t>8</w:t>
            </w:r>
            <w:r w:rsidR="001B60B0">
              <w:rPr>
                <w:webHidden/>
              </w:rPr>
              <w:fldChar w:fldCharType="end"/>
            </w:r>
          </w:hyperlink>
        </w:p>
        <w:p w14:paraId="7FFA76CC" w14:textId="1A24ABBC" w:rsidR="001B60B0" w:rsidRDefault="006941CA">
          <w:pPr>
            <w:pStyle w:val="TOC2"/>
            <w:rPr>
              <w:rFonts w:asciiTheme="minorHAnsi" w:eastAsiaTheme="minorEastAsia" w:hAnsiTheme="minorHAnsi" w:cstheme="minorBidi"/>
              <w:color w:val="auto"/>
              <w:kern w:val="0"/>
              <w:sz w:val="22"/>
              <w:szCs w:val="22"/>
            </w:rPr>
          </w:pPr>
          <w:hyperlink w:anchor="_Toc11755177" w:history="1">
            <w:r w:rsidR="001B60B0" w:rsidRPr="002D0FD1">
              <w:rPr>
                <w:rStyle w:val="Hyperlink"/>
              </w:rPr>
              <w:t>Computer basics: What is the cloud?</w:t>
            </w:r>
            <w:r w:rsidR="001B60B0">
              <w:rPr>
                <w:webHidden/>
              </w:rPr>
              <w:tab/>
            </w:r>
            <w:r w:rsidR="001B60B0">
              <w:rPr>
                <w:webHidden/>
              </w:rPr>
              <w:fldChar w:fldCharType="begin"/>
            </w:r>
            <w:r w:rsidR="001B60B0">
              <w:rPr>
                <w:webHidden/>
              </w:rPr>
              <w:instrText xml:space="preserve"> PAGEREF _Toc11755177 \h </w:instrText>
            </w:r>
            <w:r w:rsidR="001B60B0">
              <w:rPr>
                <w:webHidden/>
              </w:rPr>
            </w:r>
            <w:r w:rsidR="001B60B0">
              <w:rPr>
                <w:webHidden/>
              </w:rPr>
              <w:fldChar w:fldCharType="separate"/>
            </w:r>
            <w:r w:rsidR="00582998">
              <w:rPr>
                <w:webHidden/>
              </w:rPr>
              <w:t>8</w:t>
            </w:r>
            <w:r w:rsidR="001B60B0">
              <w:rPr>
                <w:webHidden/>
              </w:rPr>
              <w:fldChar w:fldCharType="end"/>
            </w:r>
          </w:hyperlink>
        </w:p>
        <w:p w14:paraId="46AC800C" w14:textId="3C261590" w:rsidR="001B60B0" w:rsidRDefault="006941CA">
          <w:pPr>
            <w:pStyle w:val="TOC2"/>
            <w:rPr>
              <w:rFonts w:asciiTheme="minorHAnsi" w:eastAsiaTheme="minorEastAsia" w:hAnsiTheme="minorHAnsi" w:cstheme="minorBidi"/>
              <w:color w:val="auto"/>
              <w:kern w:val="0"/>
              <w:sz w:val="22"/>
              <w:szCs w:val="22"/>
            </w:rPr>
          </w:pPr>
          <w:hyperlink w:anchor="_Toc11755178" w:history="1">
            <w:r w:rsidR="001B60B0" w:rsidRPr="002D0FD1">
              <w:rPr>
                <w:rStyle w:val="Hyperlink"/>
              </w:rPr>
              <w:t>Review the computing needs of your business</w:t>
            </w:r>
            <w:r w:rsidR="001B60B0">
              <w:rPr>
                <w:webHidden/>
              </w:rPr>
              <w:tab/>
            </w:r>
            <w:r w:rsidR="001B60B0">
              <w:rPr>
                <w:webHidden/>
              </w:rPr>
              <w:fldChar w:fldCharType="begin"/>
            </w:r>
            <w:r w:rsidR="001B60B0">
              <w:rPr>
                <w:webHidden/>
              </w:rPr>
              <w:instrText xml:space="preserve"> PAGEREF _Toc11755178 \h </w:instrText>
            </w:r>
            <w:r w:rsidR="001B60B0">
              <w:rPr>
                <w:webHidden/>
              </w:rPr>
            </w:r>
            <w:r w:rsidR="001B60B0">
              <w:rPr>
                <w:webHidden/>
              </w:rPr>
              <w:fldChar w:fldCharType="separate"/>
            </w:r>
            <w:r w:rsidR="00582998">
              <w:rPr>
                <w:webHidden/>
              </w:rPr>
              <w:t>8</w:t>
            </w:r>
            <w:r w:rsidR="001B60B0">
              <w:rPr>
                <w:webHidden/>
              </w:rPr>
              <w:fldChar w:fldCharType="end"/>
            </w:r>
          </w:hyperlink>
        </w:p>
        <w:p w14:paraId="62B923A6" w14:textId="13DA6DA8" w:rsidR="001B60B0" w:rsidRDefault="006941CA">
          <w:pPr>
            <w:pStyle w:val="TOC2"/>
            <w:rPr>
              <w:rFonts w:asciiTheme="minorHAnsi" w:eastAsiaTheme="minorEastAsia" w:hAnsiTheme="minorHAnsi" w:cstheme="minorBidi"/>
              <w:color w:val="auto"/>
              <w:kern w:val="0"/>
              <w:sz w:val="22"/>
              <w:szCs w:val="22"/>
            </w:rPr>
          </w:pPr>
          <w:hyperlink w:anchor="_Toc11755179" w:history="1">
            <w:r w:rsidR="001B60B0" w:rsidRPr="002D0FD1">
              <w:rPr>
                <w:rStyle w:val="Hyperlink"/>
              </w:rPr>
              <w:t>Further research</w:t>
            </w:r>
            <w:r w:rsidR="001B60B0">
              <w:rPr>
                <w:webHidden/>
              </w:rPr>
              <w:tab/>
            </w:r>
            <w:r w:rsidR="001B60B0">
              <w:rPr>
                <w:webHidden/>
              </w:rPr>
              <w:fldChar w:fldCharType="begin"/>
            </w:r>
            <w:r w:rsidR="001B60B0">
              <w:rPr>
                <w:webHidden/>
              </w:rPr>
              <w:instrText xml:space="preserve"> PAGEREF _Toc11755179 \h </w:instrText>
            </w:r>
            <w:r w:rsidR="001B60B0">
              <w:rPr>
                <w:webHidden/>
              </w:rPr>
            </w:r>
            <w:r w:rsidR="001B60B0">
              <w:rPr>
                <w:webHidden/>
              </w:rPr>
              <w:fldChar w:fldCharType="separate"/>
            </w:r>
            <w:r w:rsidR="00582998">
              <w:rPr>
                <w:webHidden/>
              </w:rPr>
              <w:t>12</w:t>
            </w:r>
            <w:r w:rsidR="001B60B0">
              <w:rPr>
                <w:webHidden/>
              </w:rPr>
              <w:fldChar w:fldCharType="end"/>
            </w:r>
          </w:hyperlink>
        </w:p>
        <w:p w14:paraId="73998898" w14:textId="42D64501"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180" w:history="1">
            <w:r w:rsidR="001B60B0" w:rsidRPr="002D0FD1">
              <w:rPr>
                <w:rStyle w:val="Hyperlink"/>
              </w:rPr>
              <w:t>Cloud computing examples</w:t>
            </w:r>
            <w:r w:rsidR="001B60B0">
              <w:rPr>
                <w:webHidden/>
              </w:rPr>
              <w:tab/>
            </w:r>
            <w:r w:rsidR="001B60B0">
              <w:rPr>
                <w:webHidden/>
              </w:rPr>
              <w:fldChar w:fldCharType="begin"/>
            </w:r>
            <w:r w:rsidR="001B60B0">
              <w:rPr>
                <w:webHidden/>
              </w:rPr>
              <w:instrText xml:space="preserve"> PAGEREF _Toc11755180 \h </w:instrText>
            </w:r>
            <w:r w:rsidR="001B60B0">
              <w:rPr>
                <w:webHidden/>
              </w:rPr>
            </w:r>
            <w:r w:rsidR="001B60B0">
              <w:rPr>
                <w:webHidden/>
              </w:rPr>
              <w:fldChar w:fldCharType="separate"/>
            </w:r>
            <w:r w:rsidR="00582998">
              <w:rPr>
                <w:webHidden/>
              </w:rPr>
              <w:t>12</w:t>
            </w:r>
            <w:r w:rsidR="001B60B0">
              <w:rPr>
                <w:webHidden/>
              </w:rPr>
              <w:fldChar w:fldCharType="end"/>
            </w:r>
          </w:hyperlink>
        </w:p>
        <w:p w14:paraId="641A21A2" w14:textId="007CA647"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181" w:history="1">
            <w:r w:rsidR="001B60B0" w:rsidRPr="002D0FD1">
              <w:rPr>
                <w:rStyle w:val="Hyperlink"/>
              </w:rPr>
              <w:t>Health care case study</w:t>
            </w:r>
            <w:r w:rsidR="001B60B0">
              <w:rPr>
                <w:webHidden/>
              </w:rPr>
              <w:tab/>
            </w:r>
            <w:r w:rsidR="001B60B0">
              <w:rPr>
                <w:webHidden/>
              </w:rPr>
              <w:fldChar w:fldCharType="begin"/>
            </w:r>
            <w:r w:rsidR="001B60B0">
              <w:rPr>
                <w:webHidden/>
              </w:rPr>
              <w:instrText xml:space="preserve"> PAGEREF _Toc11755181 \h </w:instrText>
            </w:r>
            <w:r w:rsidR="001B60B0">
              <w:rPr>
                <w:webHidden/>
              </w:rPr>
            </w:r>
            <w:r w:rsidR="001B60B0">
              <w:rPr>
                <w:webHidden/>
              </w:rPr>
              <w:fldChar w:fldCharType="separate"/>
            </w:r>
            <w:r w:rsidR="00582998">
              <w:rPr>
                <w:webHidden/>
              </w:rPr>
              <w:t>12</w:t>
            </w:r>
            <w:r w:rsidR="001B60B0">
              <w:rPr>
                <w:webHidden/>
              </w:rPr>
              <w:fldChar w:fldCharType="end"/>
            </w:r>
          </w:hyperlink>
        </w:p>
        <w:p w14:paraId="59892BC7" w14:textId="2AF6A49B" w:rsidR="001B60B0" w:rsidRDefault="006941CA">
          <w:pPr>
            <w:pStyle w:val="TOC2"/>
            <w:rPr>
              <w:rFonts w:asciiTheme="minorHAnsi" w:eastAsiaTheme="minorEastAsia" w:hAnsiTheme="minorHAnsi" w:cstheme="minorBidi"/>
              <w:color w:val="auto"/>
              <w:kern w:val="0"/>
              <w:sz w:val="22"/>
              <w:szCs w:val="22"/>
            </w:rPr>
          </w:pPr>
          <w:hyperlink w:anchor="_Toc11755182" w:history="1">
            <w:r w:rsidR="001B60B0" w:rsidRPr="002D0FD1">
              <w:rPr>
                <w:rStyle w:val="Hyperlink"/>
              </w:rPr>
              <w:t>Summarising business computing needs and collating the information</w:t>
            </w:r>
            <w:r w:rsidR="001B60B0">
              <w:rPr>
                <w:webHidden/>
              </w:rPr>
              <w:tab/>
            </w:r>
            <w:r w:rsidR="001B60B0">
              <w:rPr>
                <w:webHidden/>
              </w:rPr>
              <w:fldChar w:fldCharType="begin"/>
            </w:r>
            <w:r w:rsidR="001B60B0">
              <w:rPr>
                <w:webHidden/>
              </w:rPr>
              <w:instrText xml:space="preserve"> PAGEREF _Toc11755182 \h </w:instrText>
            </w:r>
            <w:r w:rsidR="001B60B0">
              <w:rPr>
                <w:webHidden/>
              </w:rPr>
            </w:r>
            <w:r w:rsidR="001B60B0">
              <w:rPr>
                <w:webHidden/>
              </w:rPr>
              <w:fldChar w:fldCharType="separate"/>
            </w:r>
            <w:r w:rsidR="00582998">
              <w:rPr>
                <w:webHidden/>
              </w:rPr>
              <w:t>12</w:t>
            </w:r>
            <w:r w:rsidR="001B60B0">
              <w:rPr>
                <w:webHidden/>
              </w:rPr>
              <w:fldChar w:fldCharType="end"/>
            </w:r>
          </w:hyperlink>
        </w:p>
        <w:p w14:paraId="7E6148A8" w14:textId="7CE9D920" w:rsidR="001B60B0" w:rsidRDefault="006941CA">
          <w:pPr>
            <w:pStyle w:val="TOC2"/>
            <w:rPr>
              <w:rFonts w:asciiTheme="minorHAnsi" w:eastAsiaTheme="minorEastAsia" w:hAnsiTheme="minorHAnsi" w:cstheme="minorBidi"/>
              <w:color w:val="auto"/>
              <w:kern w:val="0"/>
              <w:sz w:val="22"/>
              <w:szCs w:val="22"/>
            </w:rPr>
          </w:pPr>
          <w:hyperlink w:anchor="_Toc11755183" w:history="1">
            <w:r w:rsidR="001B60B0" w:rsidRPr="002D0FD1">
              <w:rPr>
                <w:rStyle w:val="Hyperlink"/>
              </w:rPr>
              <w:t>Activity 1.1: Multiple choice</w:t>
            </w:r>
            <w:r w:rsidR="001B60B0">
              <w:rPr>
                <w:webHidden/>
              </w:rPr>
              <w:tab/>
            </w:r>
            <w:r w:rsidR="001B60B0">
              <w:rPr>
                <w:webHidden/>
              </w:rPr>
              <w:fldChar w:fldCharType="begin"/>
            </w:r>
            <w:r w:rsidR="001B60B0">
              <w:rPr>
                <w:webHidden/>
              </w:rPr>
              <w:instrText xml:space="preserve"> PAGEREF _Toc11755183 \h </w:instrText>
            </w:r>
            <w:r w:rsidR="001B60B0">
              <w:rPr>
                <w:webHidden/>
              </w:rPr>
            </w:r>
            <w:r w:rsidR="001B60B0">
              <w:rPr>
                <w:webHidden/>
              </w:rPr>
              <w:fldChar w:fldCharType="separate"/>
            </w:r>
            <w:r w:rsidR="00582998">
              <w:rPr>
                <w:webHidden/>
              </w:rPr>
              <w:t>13</w:t>
            </w:r>
            <w:r w:rsidR="001B60B0">
              <w:rPr>
                <w:webHidden/>
              </w:rPr>
              <w:fldChar w:fldCharType="end"/>
            </w:r>
          </w:hyperlink>
        </w:p>
        <w:p w14:paraId="752D4D4A" w14:textId="340E9CC4" w:rsidR="001B60B0" w:rsidRDefault="006941CA">
          <w:pPr>
            <w:pStyle w:val="TOC2"/>
            <w:rPr>
              <w:rFonts w:asciiTheme="minorHAnsi" w:eastAsiaTheme="minorEastAsia" w:hAnsiTheme="minorHAnsi" w:cstheme="minorBidi"/>
              <w:color w:val="auto"/>
              <w:kern w:val="0"/>
              <w:sz w:val="22"/>
              <w:szCs w:val="22"/>
            </w:rPr>
          </w:pPr>
          <w:hyperlink w:anchor="_Toc11755184" w:history="1">
            <w:r w:rsidR="001B60B0" w:rsidRPr="002D0FD1">
              <w:rPr>
                <w:rStyle w:val="Hyperlink"/>
              </w:rPr>
              <w:t>Activity 1.2: Cloud computing applications and software</w:t>
            </w:r>
            <w:r w:rsidR="001B60B0">
              <w:rPr>
                <w:webHidden/>
              </w:rPr>
              <w:tab/>
            </w:r>
            <w:r w:rsidR="001B60B0">
              <w:rPr>
                <w:webHidden/>
              </w:rPr>
              <w:fldChar w:fldCharType="begin"/>
            </w:r>
            <w:r w:rsidR="001B60B0">
              <w:rPr>
                <w:webHidden/>
              </w:rPr>
              <w:instrText xml:space="preserve"> PAGEREF _Toc11755184 \h </w:instrText>
            </w:r>
            <w:r w:rsidR="001B60B0">
              <w:rPr>
                <w:webHidden/>
              </w:rPr>
            </w:r>
            <w:r w:rsidR="001B60B0">
              <w:rPr>
                <w:webHidden/>
              </w:rPr>
              <w:fldChar w:fldCharType="separate"/>
            </w:r>
            <w:r w:rsidR="00582998">
              <w:rPr>
                <w:webHidden/>
              </w:rPr>
              <w:t>14</w:t>
            </w:r>
            <w:r w:rsidR="001B60B0">
              <w:rPr>
                <w:webHidden/>
              </w:rPr>
              <w:fldChar w:fldCharType="end"/>
            </w:r>
          </w:hyperlink>
        </w:p>
        <w:p w14:paraId="65FAFE40" w14:textId="4AB64636" w:rsidR="001B60B0" w:rsidRDefault="006941CA">
          <w:pPr>
            <w:pStyle w:val="TOC1"/>
            <w:rPr>
              <w:rFonts w:asciiTheme="minorHAnsi" w:eastAsiaTheme="minorEastAsia" w:hAnsiTheme="minorHAnsi" w:cstheme="minorBidi"/>
              <w:color w:val="auto"/>
              <w:kern w:val="0"/>
              <w:sz w:val="22"/>
              <w:szCs w:val="22"/>
            </w:rPr>
          </w:pPr>
          <w:hyperlink w:anchor="_Toc11755185" w:history="1">
            <w:r w:rsidR="001B60B0" w:rsidRPr="002D0FD1">
              <w:rPr>
                <w:rStyle w:val="Hyperlink"/>
              </w:rPr>
              <w:t>Topic 2: Investigate cloud computing services</w:t>
            </w:r>
            <w:r w:rsidR="001B60B0">
              <w:rPr>
                <w:webHidden/>
              </w:rPr>
              <w:tab/>
            </w:r>
            <w:r w:rsidR="001B60B0">
              <w:rPr>
                <w:webHidden/>
              </w:rPr>
              <w:fldChar w:fldCharType="begin"/>
            </w:r>
            <w:r w:rsidR="001B60B0">
              <w:rPr>
                <w:webHidden/>
              </w:rPr>
              <w:instrText xml:space="preserve"> PAGEREF _Toc11755185 \h </w:instrText>
            </w:r>
            <w:r w:rsidR="001B60B0">
              <w:rPr>
                <w:webHidden/>
              </w:rPr>
            </w:r>
            <w:r w:rsidR="001B60B0">
              <w:rPr>
                <w:webHidden/>
              </w:rPr>
              <w:fldChar w:fldCharType="separate"/>
            </w:r>
            <w:r w:rsidR="00582998">
              <w:rPr>
                <w:webHidden/>
              </w:rPr>
              <w:t>16</w:t>
            </w:r>
            <w:r w:rsidR="001B60B0">
              <w:rPr>
                <w:webHidden/>
              </w:rPr>
              <w:fldChar w:fldCharType="end"/>
            </w:r>
          </w:hyperlink>
        </w:p>
        <w:p w14:paraId="68F8CC84" w14:textId="01FD40AC" w:rsidR="001B60B0" w:rsidRDefault="006941CA">
          <w:pPr>
            <w:pStyle w:val="TOC2"/>
            <w:rPr>
              <w:rFonts w:asciiTheme="minorHAnsi" w:eastAsiaTheme="minorEastAsia" w:hAnsiTheme="minorHAnsi" w:cstheme="minorBidi"/>
              <w:color w:val="auto"/>
              <w:kern w:val="0"/>
              <w:sz w:val="22"/>
              <w:szCs w:val="22"/>
            </w:rPr>
          </w:pPr>
          <w:hyperlink w:anchor="_Toc11755186" w:history="1">
            <w:r w:rsidR="001B60B0" w:rsidRPr="002D0FD1">
              <w:rPr>
                <w:rStyle w:val="Hyperlink"/>
              </w:rPr>
              <w:t>Research fundamentals of cloud computing</w:t>
            </w:r>
            <w:r w:rsidR="001B60B0">
              <w:rPr>
                <w:webHidden/>
              </w:rPr>
              <w:tab/>
            </w:r>
            <w:r w:rsidR="001B60B0">
              <w:rPr>
                <w:webHidden/>
              </w:rPr>
              <w:fldChar w:fldCharType="begin"/>
            </w:r>
            <w:r w:rsidR="001B60B0">
              <w:rPr>
                <w:webHidden/>
              </w:rPr>
              <w:instrText xml:space="preserve"> PAGEREF _Toc11755186 \h </w:instrText>
            </w:r>
            <w:r w:rsidR="001B60B0">
              <w:rPr>
                <w:webHidden/>
              </w:rPr>
            </w:r>
            <w:r w:rsidR="001B60B0">
              <w:rPr>
                <w:webHidden/>
              </w:rPr>
              <w:fldChar w:fldCharType="separate"/>
            </w:r>
            <w:r w:rsidR="00582998">
              <w:rPr>
                <w:webHidden/>
              </w:rPr>
              <w:t>16</w:t>
            </w:r>
            <w:r w:rsidR="001B60B0">
              <w:rPr>
                <w:webHidden/>
              </w:rPr>
              <w:fldChar w:fldCharType="end"/>
            </w:r>
          </w:hyperlink>
        </w:p>
        <w:p w14:paraId="2BCADA0B" w14:textId="75950B69"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187" w:history="1">
            <w:r w:rsidR="001B60B0" w:rsidRPr="002D0FD1">
              <w:rPr>
                <w:rStyle w:val="Hyperlink"/>
              </w:rPr>
              <w:t>Cloud computing</w:t>
            </w:r>
            <w:r w:rsidR="001B60B0">
              <w:rPr>
                <w:webHidden/>
              </w:rPr>
              <w:tab/>
            </w:r>
            <w:r w:rsidR="001B60B0">
              <w:rPr>
                <w:webHidden/>
              </w:rPr>
              <w:fldChar w:fldCharType="begin"/>
            </w:r>
            <w:r w:rsidR="001B60B0">
              <w:rPr>
                <w:webHidden/>
              </w:rPr>
              <w:instrText xml:space="preserve"> PAGEREF _Toc11755187 \h </w:instrText>
            </w:r>
            <w:r w:rsidR="001B60B0">
              <w:rPr>
                <w:webHidden/>
              </w:rPr>
            </w:r>
            <w:r w:rsidR="001B60B0">
              <w:rPr>
                <w:webHidden/>
              </w:rPr>
              <w:fldChar w:fldCharType="separate"/>
            </w:r>
            <w:r w:rsidR="00582998">
              <w:rPr>
                <w:webHidden/>
              </w:rPr>
              <w:t>16</w:t>
            </w:r>
            <w:r w:rsidR="001B60B0">
              <w:rPr>
                <w:webHidden/>
              </w:rPr>
              <w:fldChar w:fldCharType="end"/>
            </w:r>
          </w:hyperlink>
        </w:p>
        <w:p w14:paraId="201B95AA" w14:textId="46EDAA38"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188" w:history="1">
            <w:r w:rsidR="001B60B0" w:rsidRPr="002D0FD1">
              <w:rPr>
                <w:rStyle w:val="Hyperlink"/>
              </w:rPr>
              <w:t>Fundamentals</w:t>
            </w:r>
            <w:r w:rsidR="001B60B0">
              <w:rPr>
                <w:webHidden/>
              </w:rPr>
              <w:tab/>
            </w:r>
            <w:r w:rsidR="001B60B0">
              <w:rPr>
                <w:webHidden/>
              </w:rPr>
              <w:fldChar w:fldCharType="begin"/>
            </w:r>
            <w:r w:rsidR="001B60B0">
              <w:rPr>
                <w:webHidden/>
              </w:rPr>
              <w:instrText xml:space="preserve"> PAGEREF _Toc11755188 \h </w:instrText>
            </w:r>
            <w:r w:rsidR="001B60B0">
              <w:rPr>
                <w:webHidden/>
              </w:rPr>
            </w:r>
            <w:r w:rsidR="001B60B0">
              <w:rPr>
                <w:webHidden/>
              </w:rPr>
              <w:fldChar w:fldCharType="separate"/>
            </w:r>
            <w:r w:rsidR="00582998">
              <w:rPr>
                <w:webHidden/>
              </w:rPr>
              <w:t>16</w:t>
            </w:r>
            <w:r w:rsidR="001B60B0">
              <w:rPr>
                <w:webHidden/>
              </w:rPr>
              <w:fldChar w:fldCharType="end"/>
            </w:r>
          </w:hyperlink>
        </w:p>
        <w:p w14:paraId="5D49610A" w14:textId="16835818"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189" w:history="1">
            <w:r w:rsidR="001B60B0" w:rsidRPr="002D0FD1">
              <w:rPr>
                <w:rStyle w:val="Hyperlink"/>
              </w:rPr>
              <w:t>Types of clouds (public, private and hybrid clouds)</w:t>
            </w:r>
            <w:r w:rsidR="001B60B0">
              <w:rPr>
                <w:webHidden/>
              </w:rPr>
              <w:tab/>
            </w:r>
            <w:r w:rsidR="001B60B0">
              <w:rPr>
                <w:webHidden/>
              </w:rPr>
              <w:fldChar w:fldCharType="begin"/>
            </w:r>
            <w:r w:rsidR="001B60B0">
              <w:rPr>
                <w:webHidden/>
              </w:rPr>
              <w:instrText xml:space="preserve"> PAGEREF _Toc11755189 \h </w:instrText>
            </w:r>
            <w:r w:rsidR="001B60B0">
              <w:rPr>
                <w:webHidden/>
              </w:rPr>
            </w:r>
            <w:r w:rsidR="001B60B0">
              <w:rPr>
                <w:webHidden/>
              </w:rPr>
              <w:fldChar w:fldCharType="separate"/>
            </w:r>
            <w:r w:rsidR="00582998">
              <w:rPr>
                <w:webHidden/>
              </w:rPr>
              <w:t>18</w:t>
            </w:r>
            <w:r w:rsidR="001B60B0">
              <w:rPr>
                <w:webHidden/>
              </w:rPr>
              <w:fldChar w:fldCharType="end"/>
            </w:r>
          </w:hyperlink>
        </w:p>
        <w:p w14:paraId="631CA502" w14:textId="29123BD2" w:rsidR="001B60B0" w:rsidRDefault="006941CA">
          <w:pPr>
            <w:pStyle w:val="TOC2"/>
            <w:rPr>
              <w:rFonts w:asciiTheme="minorHAnsi" w:eastAsiaTheme="minorEastAsia" w:hAnsiTheme="minorHAnsi" w:cstheme="minorBidi"/>
              <w:color w:val="auto"/>
              <w:kern w:val="0"/>
              <w:sz w:val="22"/>
              <w:szCs w:val="22"/>
            </w:rPr>
          </w:pPr>
          <w:hyperlink w:anchor="_Toc11755190" w:history="1">
            <w:r w:rsidR="001B60B0" w:rsidRPr="002D0FD1">
              <w:rPr>
                <w:rStyle w:val="Hyperlink"/>
              </w:rPr>
              <w:t>Types of services and costs</w:t>
            </w:r>
            <w:r w:rsidR="001B60B0">
              <w:rPr>
                <w:webHidden/>
              </w:rPr>
              <w:tab/>
            </w:r>
            <w:r w:rsidR="001B60B0">
              <w:rPr>
                <w:webHidden/>
              </w:rPr>
              <w:fldChar w:fldCharType="begin"/>
            </w:r>
            <w:r w:rsidR="001B60B0">
              <w:rPr>
                <w:webHidden/>
              </w:rPr>
              <w:instrText xml:space="preserve"> PAGEREF _Toc11755190 \h </w:instrText>
            </w:r>
            <w:r w:rsidR="001B60B0">
              <w:rPr>
                <w:webHidden/>
              </w:rPr>
            </w:r>
            <w:r w:rsidR="001B60B0">
              <w:rPr>
                <w:webHidden/>
              </w:rPr>
              <w:fldChar w:fldCharType="separate"/>
            </w:r>
            <w:r w:rsidR="00582998">
              <w:rPr>
                <w:webHidden/>
              </w:rPr>
              <w:t>18</w:t>
            </w:r>
            <w:r w:rsidR="001B60B0">
              <w:rPr>
                <w:webHidden/>
              </w:rPr>
              <w:fldChar w:fldCharType="end"/>
            </w:r>
          </w:hyperlink>
        </w:p>
        <w:p w14:paraId="5CF3188A" w14:textId="445A0D26" w:rsidR="001B60B0" w:rsidRDefault="006941CA">
          <w:pPr>
            <w:pStyle w:val="TOC1"/>
            <w:rPr>
              <w:rFonts w:asciiTheme="minorHAnsi" w:eastAsiaTheme="minorEastAsia" w:hAnsiTheme="minorHAnsi" w:cstheme="minorBidi"/>
              <w:color w:val="auto"/>
              <w:kern w:val="0"/>
              <w:sz w:val="22"/>
              <w:szCs w:val="22"/>
            </w:rPr>
          </w:pPr>
          <w:hyperlink w:anchor="_Toc11755191" w:history="1">
            <w:r w:rsidR="001B60B0" w:rsidRPr="002D0FD1">
              <w:rPr>
                <w:rStyle w:val="Hyperlink"/>
              </w:rPr>
              <w:t>Suggested reading</w:t>
            </w:r>
            <w:r w:rsidR="001B60B0">
              <w:rPr>
                <w:webHidden/>
              </w:rPr>
              <w:tab/>
            </w:r>
            <w:r w:rsidR="001B60B0">
              <w:rPr>
                <w:webHidden/>
              </w:rPr>
              <w:fldChar w:fldCharType="begin"/>
            </w:r>
            <w:r w:rsidR="001B60B0">
              <w:rPr>
                <w:webHidden/>
              </w:rPr>
              <w:instrText xml:space="preserve"> PAGEREF _Toc11755191 \h </w:instrText>
            </w:r>
            <w:r w:rsidR="001B60B0">
              <w:rPr>
                <w:webHidden/>
              </w:rPr>
            </w:r>
            <w:r w:rsidR="001B60B0">
              <w:rPr>
                <w:webHidden/>
              </w:rPr>
              <w:fldChar w:fldCharType="separate"/>
            </w:r>
            <w:r w:rsidR="00582998">
              <w:rPr>
                <w:webHidden/>
              </w:rPr>
              <w:t>19</w:t>
            </w:r>
            <w:r w:rsidR="001B60B0">
              <w:rPr>
                <w:webHidden/>
              </w:rPr>
              <w:fldChar w:fldCharType="end"/>
            </w:r>
          </w:hyperlink>
        </w:p>
        <w:p w14:paraId="750145AA" w14:textId="0A7B037F" w:rsidR="001B60B0" w:rsidRDefault="006941CA">
          <w:pPr>
            <w:pStyle w:val="TOC2"/>
            <w:rPr>
              <w:rFonts w:asciiTheme="minorHAnsi" w:eastAsiaTheme="minorEastAsia" w:hAnsiTheme="minorHAnsi" w:cstheme="minorBidi"/>
              <w:color w:val="auto"/>
              <w:kern w:val="0"/>
              <w:sz w:val="22"/>
              <w:szCs w:val="22"/>
            </w:rPr>
          </w:pPr>
          <w:hyperlink w:anchor="_Toc11755192" w:history="1">
            <w:r w:rsidR="001B60B0" w:rsidRPr="002D0FD1">
              <w:rPr>
                <w:rStyle w:val="Hyperlink"/>
              </w:rPr>
              <w:t>Activity 2.1: Cloud service</w:t>
            </w:r>
            <w:r w:rsidR="001B60B0">
              <w:rPr>
                <w:webHidden/>
              </w:rPr>
              <w:tab/>
            </w:r>
            <w:r w:rsidR="001B60B0">
              <w:rPr>
                <w:webHidden/>
              </w:rPr>
              <w:fldChar w:fldCharType="begin"/>
            </w:r>
            <w:r w:rsidR="001B60B0">
              <w:rPr>
                <w:webHidden/>
              </w:rPr>
              <w:instrText xml:space="preserve"> PAGEREF _Toc11755192 \h </w:instrText>
            </w:r>
            <w:r w:rsidR="001B60B0">
              <w:rPr>
                <w:webHidden/>
              </w:rPr>
            </w:r>
            <w:r w:rsidR="001B60B0">
              <w:rPr>
                <w:webHidden/>
              </w:rPr>
              <w:fldChar w:fldCharType="separate"/>
            </w:r>
            <w:r w:rsidR="00582998">
              <w:rPr>
                <w:webHidden/>
              </w:rPr>
              <w:t>20</w:t>
            </w:r>
            <w:r w:rsidR="001B60B0">
              <w:rPr>
                <w:webHidden/>
              </w:rPr>
              <w:fldChar w:fldCharType="end"/>
            </w:r>
          </w:hyperlink>
        </w:p>
        <w:p w14:paraId="4CDA7B4D" w14:textId="757014BD"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193" w:history="1">
            <w:r w:rsidR="001B60B0" w:rsidRPr="002D0FD1">
              <w:rPr>
                <w:rStyle w:val="Hyperlink"/>
              </w:rPr>
              <w:t>Cost and prices</w:t>
            </w:r>
            <w:r w:rsidR="001B60B0">
              <w:rPr>
                <w:webHidden/>
              </w:rPr>
              <w:tab/>
            </w:r>
            <w:r w:rsidR="001B60B0">
              <w:rPr>
                <w:webHidden/>
              </w:rPr>
              <w:fldChar w:fldCharType="begin"/>
            </w:r>
            <w:r w:rsidR="001B60B0">
              <w:rPr>
                <w:webHidden/>
              </w:rPr>
              <w:instrText xml:space="preserve"> PAGEREF _Toc11755193 \h </w:instrText>
            </w:r>
            <w:r w:rsidR="001B60B0">
              <w:rPr>
                <w:webHidden/>
              </w:rPr>
            </w:r>
            <w:r w:rsidR="001B60B0">
              <w:rPr>
                <w:webHidden/>
              </w:rPr>
              <w:fldChar w:fldCharType="separate"/>
            </w:r>
            <w:r w:rsidR="00582998">
              <w:rPr>
                <w:webHidden/>
              </w:rPr>
              <w:t>21</w:t>
            </w:r>
            <w:r w:rsidR="001B60B0">
              <w:rPr>
                <w:webHidden/>
              </w:rPr>
              <w:fldChar w:fldCharType="end"/>
            </w:r>
          </w:hyperlink>
        </w:p>
        <w:p w14:paraId="74B90C37" w14:textId="7799D6A3" w:rsidR="001B60B0" w:rsidRDefault="006941CA">
          <w:pPr>
            <w:pStyle w:val="TOC2"/>
            <w:rPr>
              <w:rFonts w:asciiTheme="minorHAnsi" w:eastAsiaTheme="minorEastAsia" w:hAnsiTheme="minorHAnsi" w:cstheme="minorBidi"/>
              <w:color w:val="auto"/>
              <w:kern w:val="0"/>
              <w:sz w:val="22"/>
              <w:szCs w:val="22"/>
            </w:rPr>
          </w:pPr>
          <w:hyperlink w:anchor="_Toc11755194" w:history="1">
            <w:r w:rsidR="001B60B0" w:rsidRPr="002D0FD1">
              <w:rPr>
                <w:rStyle w:val="Hyperlink"/>
              </w:rPr>
              <w:t>Activity 2.2 – Cloud computing price comparison</w:t>
            </w:r>
            <w:r w:rsidR="001B60B0">
              <w:rPr>
                <w:webHidden/>
              </w:rPr>
              <w:tab/>
            </w:r>
            <w:r w:rsidR="001B60B0">
              <w:rPr>
                <w:webHidden/>
              </w:rPr>
              <w:fldChar w:fldCharType="begin"/>
            </w:r>
            <w:r w:rsidR="001B60B0">
              <w:rPr>
                <w:webHidden/>
              </w:rPr>
              <w:instrText xml:space="preserve"> PAGEREF _Toc11755194 \h </w:instrText>
            </w:r>
            <w:r w:rsidR="001B60B0">
              <w:rPr>
                <w:webHidden/>
              </w:rPr>
            </w:r>
            <w:r w:rsidR="001B60B0">
              <w:rPr>
                <w:webHidden/>
              </w:rPr>
              <w:fldChar w:fldCharType="separate"/>
            </w:r>
            <w:r w:rsidR="00582998">
              <w:rPr>
                <w:webHidden/>
              </w:rPr>
              <w:t>21</w:t>
            </w:r>
            <w:r w:rsidR="001B60B0">
              <w:rPr>
                <w:webHidden/>
              </w:rPr>
              <w:fldChar w:fldCharType="end"/>
            </w:r>
          </w:hyperlink>
        </w:p>
        <w:p w14:paraId="7A16929D" w14:textId="2A17E024" w:rsidR="001B60B0" w:rsidRDefault="006941CA">
          <w:pPr>
            <w:pStyle w:val="TOC2"/>
            <w:rPr>
              <w:rFonts w:asciiTheme="minorHAnsi" w:eastAsiaTheme="minorEastAsia" w:hAnsiTheme="minorHAnsi" w:cstheme="minorBidi"/>
              <w:color w:val="auto"/>
              <w:kern w:val="0"/>
              <w:sz w:val="22"/>
              <w:szCs w:val="22"/>
            </w:rPr>
          </w:pPr>
          <w:hyperlink w:anchor="_Toc11755195" w:history="1">
            <w:r w:rsidR="001B60B0" w:rsidRPr="002D0FD1">
              <w:rPr>
                <w:rStyle w:val="Hyperlink"/>
              </w:rPr>
              <w:t>Do I need to seek assistance from specialists?</w:t>
            </w:r>
            <w:r w:rsidR="001B60B0">
              <w:rPr>
                <w:webHidden/>
              </w:rPr>
              <w:tab/>
            </w:r>
            <w:r w:rsidR="001B60B0">
              <w:rPr>
                <w:webHidden/>
              </w:rPr>
              <w:fldChar w:fldCharType="begin"/>
            </w:r>
            <w:r w:rsidR="001B60B0">
              <w:rPr>
                <w:webHidden/>
              </w:rPr>
              <w:instrText xml:space="preserve"> PAGEREF _Toc11755195 \h </w:instrText>
            </w:r>
            <w:r w:rsidR="001B60B0">
              <w:rPr>
                <w:webHidden/>
              </w:rPr>
            </w:r>
            <w:r w:rsidR="001B60B0">
              <w:rPr>
                <w:webHidden/>
              </w:rPr>
              <w:fldChar w:fldCharType="separate"/>
            </w:r>
            <w:r w:rsidR="00582998">
              <w:rPr>
                <w:webHidden/>
              </w:rPr>
              <w:t>22</w:t>
            </w:r>
            <w:r w:rsidR="001B60B0">
              <w:rPr>
                <w:webHidden/>
              </w:rPr>
              <w:fldChar w:fldCharType="end"/>
            </w:r>
          </w:hyperlink>
        </w:p>
        <w:p w14:paraId="4F037BF5" w14:textId="7012B259" w:rsidR="001B60B0" w:rsidRDefault="006941CA">
          <w:pPr>
            <w:pStyle w:val="TOC2"/>
            <w:rPr>
              <w:rFonts w:asciiTheme="minorHAnsi" w:eastAsiaTheme="minorEastAsia" w:hAnsiTheme="minorHAnsi" w:cstheme="minorBidi"/>
              <w:color w:val="auto"/>
              <w:kern w:val="0"/>
              <w:sz w:val="22"/>
              <w:szCs w:val="22"/>
            </w:rPr>
          </w:pPr>
          <w:hyperlink w:anchor="_Toc11755196" w:history="1">
            <w:r w:rsidR="001B60B0" w:rsidRPr="002D0FD1">
              <w:rPr>
                <w:rStyle w:val="Hyperlink"/>
              </w:rPr>
              <w:t>Terminology</w:t>
            </w:r>
            <w:r w:rsidR="001B60B0">
              <w:rPr>
                <w:webHidden/>
              </w:rPr>
              <w:tab/>
            </w:r>
            <w:r w:rsidR="001B60B0">
              <w:rPr>
                <w:webHidden/>
              </w:rPr>
              <w:fldChar w:fldCharType="begin"/>
            </w:r>
            <w:r w:rsidR="001B60B0">
              <w:rPr>
                <w:webHidden/>
              </w:rPr>
              <w:instrText xml:space="preserve"> PAGEREF _Toc11755196 \h </w:instrText>
            </w:r>
            <w:r w:rsidR="001B60B0">
              <w:rPr>
                <w:webHidden/>
              </w:rPr>
            </w:r>
            <w:r w:rsidR="001B60B0">
              <w:rPr>
                <w:webHidden/>
              </w:rPr>
              <w:fldChar w:fldCharType="separate"/>
            </w:r>
            <w:r w:rsidR="00582998">
              <w:rPr>
                <w:webHidden/>
              </w:rPr>
              <w:t>22</w:t>
            </w:r>
            <w:r w:rsidR="001B60B0">
              <w:rPr>
                <w:webHidden/>
              </w:rPr>
              <w:fldChar w:fldCharType="end"/>
            </w:r>
          </w:hyperlink>
        </w:p>
        <w:p w14:paraId="53B747A2" w14:textId="72A046C7"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197" w:history="1">
            <w:r w:rsidR="001B60B0" w:rsidRPr="002D0FD1">
              <w:rPr>
                <w:rStyle w:val="Hyperlink"/>
              </w:rPr>
              <w:t>Vertical cloud</w:t>
            </w:r>
            <w:r w:rsidR="001B60B0">
              <w:rPr>
                <w:webHidden/>
              </w:rPr>
              <w:tab/>
            </w:r>
            <w:r w:rsidR="001B60B0">
              <w:rPr>
                <w:webHidden/>
              </w:rPr>
              <w:fldChar w:fldCharType="begin"/>
            </w:r>
            <w:r w:rsidR="001B60B0">
              <w:rPr>
                <w:webHidden/>
              </w:rPr>
              <w:instrText xml:space="preserve"> PAGEREF _Toc11755197 \h </w:instrText>
            </w:r>
            <w:r w:rsidR="001B60B0">
              <w:rPr>
                <w:webHidden/>
              </w:rPr>
            </w:r>
            <w:r w:rsidR="001B60B0">
              <w:rPr>
                <w:webHidden/>
              </w:rPr>
              <w:fldChar w:fldCharType="separate"/>
            </w:r>
            <w:r w:rsidR="00582998">
              <w:rPr>
                <w:webHidden/>
              </w:rPr>
              <w:t>22</w:t>
            </w:r>
            <w:r w:rsidR="001B60B0">
              <w:rPr>
                <w:webHidden/>
              </w:rPr>
              <w:fldChar w:fldCharType="end"/>
            </w:r>
          </w:hyperlink>
        </w:p>
        <w:p w14:paraId="394405B1" w14:textId="61090932"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198" w:history="1">
            <w:r w:rsidR="001B60B0" w:rsidRPr="002D0FD1">
              <w:rPr>
                <w:rStyle w:val="Hyperlink"/>
              </w:rPr>
              <w:t>On-demand service</w:t>
            </w:r>
            <w:r w:rsidR="001B60B0">
              <w:rPr>
                <w:webHidden/>
              </w:rPr>
              <w:tab/>
            </w:r>
            <w:r w:rsidR="001B60B0">
              <w:rPr>
                <w:webHidden/>
              </w:rPr>
              <w:fldChar w:fldCharType="begin"/>
            </w:r>
            <w:r w:rsidR="001B60B0">
              <w:rPr>
                <w:webHidden/>
              </w:rPr>
              <w:instrText xml:space="preserve"> PAGEREF _Toc11755198 \h </w:instrText>
            </w:r>
            <w:r w:rsidR="001B60B0">
              <w:rPr>
                <w:webHidden/>
              </w:rPr>
            </w:r>
            <w:r w:rsidR="001B60B0">
              <w:rPr>
                <w:webHidden/>
              </w:rPr>
              <w:fldChar w:fldCharType="separate"/>
            </w:r>
            <w:r w:rsidR="00582998">
              <w:rPr>
                <w:webHidden/>
              </w:rPr>
              <w:t>22</w:t>
            </w:r>
            <w:r w:rsidR="001B60B0">
              <w:rPr>
                <w:webHidden/>
              </w:rPr>
              <w:fldChar w:fldCharType="end"/>
            </w:r>
          </w:hyperlink>
        </w:p>
        <w:p w14:paraId="019B2A1A" w14:textId="0DAD6DF4"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199" w:history="1">
            <w:r w:rsidR="001B60B0" w:rsidRPr="002D0FD1">
              <w:rPr>
                <w:rStyle w:val="Hyperlink"/>
              </w:rPr>
              <w:t>Virtual private data centres (VPDCs)</w:t>
            </w:r>
            <w:r w:rsidR="001B60B0">
              <w:rPr>
                <w:webHidden/>
              </w:rPr>
              <w:tab/>
            </w:r>
            <w:r w:rsidR="001B60B0">
              <w:rPr>
                <w:webHidden/>
              </w:rPr>
              <w:fldChar w:fldCharType="begin"/>
            </w:r>
            <w:r w:rsidR="001B60B0">
              <w:rPr>
                <w:webHidden/>
              </w:rPr>
              <w:instrText xml:space="preserve"> PAGEREF _Toc11755199 \h </w:instrText>
            </w:r>
            <w:r w:rsidR="001B60B0">
              <w:rPr>
                <w:webHidden/>
              </w:rPr>
            </w:r>
            <w:r w:rsidR="001B60B0">
              <w:rPr>
                <w:webHidden/>
              </w:rPr>
              <w:fldChar w:fldCharType="separate"/>
            </w:r>
            <w:r w:rsidR="00582998">
              <w:rPr>
                <w:webHidden/>
              </w:rPr>
              <w:t>23</w:t>
            </w:r>
            <w:r w:rsidR="001B60B0">
              <w:rPr>
                <w:webHidden/>
              </w:rPr>
              <w:fldChar w:fldCharType="end"/>
            </w:r>
          </w:hyperlink>
        </w:p>
        <w:p w14:paraId="38AACFE8" w14:textId="68E5D4B6"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00" w:history="1">
            <w:r w:rsidR="001B60B0" w:rsidRPr="002D0FD1">
              <w:rPr>
                <w:rStyle w:val="Hyperlink"/>
              </w:rPr>
              <w:t>Multitenancy</w:t>
            </w:r>
            <w:r w:rsidR="001B60B0">
              <w:rPr>
                <w:webHidden/>
              </w:rPr>
              <w:tab/>
            </w:r>
            <w:r w:rsidR="001B60B0">
              <w:rPr>
                <w:webHidden/>
              </w:rPr>
              <w:fldChar w:fldCharType="begin"/>
            </w:r>
            <w:r w:rsidR="001B60B0">
              <w:rPr>
                <w:webHidden/>
              </w:rPr>
              <w:instrText xml:space="preserve"> PAGEREF _Toc11755200 \h </w:instrText>
            </w:r>
            <w:r w:rsidR="001B60B0">
              <w:rPr>
                <w:webHidden/>
              </w:rPr>
            </w:r>
            <w:r w:rsidR="001B60B0">
              <w:rPr>
                <w:webHidden/>
              </w:rPr>
              <w:fldChar w:fldCharType="separate"/>
            </w:r>
            <w:r w:rsidR="00582998">
              <w:rPr>
                <w:webHidden/>
              </w:rPr>
              <w:t>23</w:t>
            </w:r>
            <w:r w:rsidR="001B60B0">
              <w:rPr>
                <w:webHidden/>
              </w:rPr>
              <w:fldChar w:fldCharType="end"/>
            </w:r>
          </w:hyperlink>
        </w:p>
        <w:p w14:paraId="0BF6D46C" w14:textId="257B46FA"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01" w:history="1">
            <w:r w:rsidR="001B60B0" w:rsidRPr="002D0FD1">
              <w:rPr>
                <w:rStyle w:val="Hyperlink"/>
              </w:rPr>
              <w:t>Software plus service</w:t>
            </w:r>
            <w:r w:rsidR="001B60B0">
              <w:rPr>
                <w:webHidden/>
              </w:rPr>
              <w:tab/>
            </w:r>
            <w:r w:rsidR="001B60B0">
              <w:rPr>
                <w:webHidden/>
              </w:rPr>
              <w:fldChar w:fldCharType="begin"/>
            </w:r>
            <w:r w:rsidR="001B60B0">
              <w:rPr>
                <w:webHidden/>
              </w:rPr>
              <w:instrText xml:space="preserve"> PAGEREF _Toc11755201 \h </w:instrText>
            </w:r>
            <w:r w:rsidR="001B60B0">
              <w:rPr>
                <w:webHidden/>
              </w:rPr>
            </w:r>
            <w:r w:rsidR="001B60B0">
              <w:rPr>
                <w:webHidden/>
              </w:rPr>
              <w:fldChar w:fldCharType="separate"/>
            </w:r>
            <w:r w:rsidR="00582998">
              <w:rPr>
                <w:webHidden/>
              </w:rPr>
              <w:t>24</w:t>
            </w:r>
            <w:r w:rsidR="001B60B0">
              <w:rPr>
                <w:webHidden/>
              </w:rPr>
              <w:fldChar w:fldCharType="end"/>
            </w:r>
          </w:hyperlink>
        </w:p>
        <w:p w14:paraId="173FE9B6" w14:textId="1BBA2E1E"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02" w:history="1">
            <w:r w:rsidR="001B60B0" w:rsidRPr="002D0FD1">
              <w:rPr>
                <w:rStyle w:val="Hyperlink"/>
              </w:rPr>
              <w:t>Hosted application</w:t>
            </w:r>
            <w:r w:rsidR="001B60B0">
              <w:rPr>
                <w:webHidden/>
              </w:rPr>
              <w:tab/>
            </w:r>
            <w:r w:rsidR="001B60B0">
              <w:rPr>
                <w:webHidden/>
              </w:rPr>
              <w:fldChar w:fldCharType="begin"/>
            </w:r>
            <w:r w:rsidR="001B60B0">
              <w:rPr>
                <w:webHidden/>
              </w:rPr>
              <w:instrText xml:space="preserve"> PAGEREF _Toc11755202 \h </w:instrText>
            </w:r>
            <w:r w:rsidR="001B60B0">
              <w:rPr>
                <w:webHidden/>
              </w:rPr>
            </w:r>
            <w:r w:rsidR="001B60B0">
              <w:rPr>
                <w:webHidden/>
              </w:rPr>
              <w:fldChar w:fldCharType="separate"/>
            </w:r>
            <w:r w:rsidR="00582998">
              <w:rPr>
                <w:webHidden/>
              </w:rPr>
              <w:t>24</w:t>
            </w:r>
            <w:r w:rsidR="001B60B0">
              <w:rPr>
                <w:webHidden/>
              </w:rPr>
              <w:fldChar w:fldCharType="end"/>
            </w:r>
          </w:hyperlink>
        </w:p>
        <w:p w14:paraId="09F5A09F" w14:textId="097D15F4"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03" w:history="1">
            <w:r w:rsidR="001B60B0" w:rsidRPr="002D0FD1">
              <w:rPr>
                <w:rStyle w:val="Hyperlink"/>
              </w:rPr>
              <w:t>Consumption based pricing model</w:t>
            </w:r>
            <w:r w:rsidR="001B60B0">
              <w:rPr>
                <w:webHidden/>
              </w:rPr>
              <w:tab/>
            </w:r>
            <w:r w:rsidR="001B60B0">
              <w:rPr>
                <w:webHidden/>
              </w:rPr>
              <w:fldChar w:fldCharType="begin"/>
            </w:r>
            <w:r w:rsidR="001B60B0">
              <w:rPr>
                <w:webHidden/>
              </w:rPr>
              <w:instrText xml:space="preserve"> PAGEREF _Toc11755203 \h </w:instrText>
            </w:r>
            <w:r w:rsidR="001B60B0">
              <w:rPr>
                <w:webHidden/>
              </w:rPr>
            </w:r>
            <w:r w:rsidR="001B60B0">
              <w:rPr>
                <w:webHidden/>
              </w:rPr>
              <w:fldChar w:fldCharType="separate"/>
            </w:r>
            <w:r w:rsidR="00582998">
              <w:rPr>
                <w:webHidden/>
              </w:rPr>
              <w:t>25</w:t>
            </w:r>
            <w:r w:rsidR="001B60B0">
              <w:rPr>
                <w:webHidden/>
              </w:rPr>
              <w:fldChar w:fldCharType="end"/>
            </w:r>
          </w:hyperlink>
        </w:p>
        <w:p w14:paraId="2F1F9B66" w14:textId="45B3BFD1"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04" w:history="1">
            <w:r w:rsidR="001B60B0" w:rsidRPr="002D0FD1">
              <w:rPr>
                <w:rStyle w:val="Hyperlink"/>
              </w:rPr>
              <w:t>Cloud-sourcing</w:t>
            </w:r>
            <w:r w:rsidR="001B60B0">
              <w:rPr>
                <w:webHidden/>
              </w:rPr>
              <w:tab/>
            </w:r>
            <w:r w:rsidR="001B60B0">
              <w:rPr>
                <w:webHidden/>
              </w:rPr>
              <w:fldChar w:fldCharType="begin"/>
            </w:r>
            <w:r w:rsidR="001B60B0">
              <w:rPr>
                <w:webHidden/>
              </w:rPr>
              <w:instrText xml:space="preserve"> PAGEREF _Toc11755204 \h </w:instrText>
            </w:r>
            <w:r w:rsidR="001B60B0">
              <w:rPr>
                <w:webHidden/>
              </w:rPr>
            </w:r>
            <w:r w:rsidR="001B60B0">
              <w:rPr>
                <w:webHidden/>
              </w:rPr>
              <w:fldChar w:fldCharType="separate"/>
            </w:r>
            <w:r w:rsidR="00582998">
              <w:rPr>
                <w:webHidden/>
              </w:rPr>
              <w:t>25</w:t>
            </w:r>
            <w:r w:rsidR="001B60B0">
              <w:rPr>
                <w:webHidden/>
              </w:rPr>
              <w:fldChar w:fldCharType="end"/>
            </w:r>
          </w:hyperlink>
        </w:p>
        <w:p w14:paraId="6A997543" w14:textId="7773EA1B"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05" w:history="1">
            <w:r w:rsidR="001B60B0" w:rsidRPr="002D0FD1">
              <w:rPr>
                <w:rStyle w:val="Hyperlink"/>
              </w:rPr>
              <w:t>Elastic computing (EC)</w:t>
            </w:r>
            <w:r w:rsidR="001B60B0">
              <w:rPr>
                <w:webHidden/>
              </w:rPr>
              <w:tab/>
            </w:r>
            <w:r w:rsidR="001B60B0">
              <w:rPr>
                <w:webHidden/>
              </w:rPr>
              <w:fldChar w:fldCharType="begin"/>
            </w:r>
            <w:r w:rsidR="001B60B0">
              <w:rPr>
                <w:webHidden/>
              </w:rPr>
              <w:instrText xml:space="preserve"> PAGEREF _Toc11755205 \h </w:instrText>
            </w:r>
            <w:r w:rsidR="001B60B0">
              <w:rPr>
                <w:webHidden/>
              </w:rPr>
            </w:r>
            <w:r w:rsidR="001B60B0">
              <w:rPr>
                <w:webHidden/>
              </w:rPr>
              <w:fldChar w:fldCharType="separate"/>
            </w:r>
            <w:r w:rsidR="00582998">
              <w:rPr>
                <w:webHidden/>
              </w:rPr>
              <w:t>26</w:t>
            </w:r>
            <w:r w:rsidR="001B60B0">
              <w:rPr>
                <w:webHidden/>
              </w:rPr>
              <w:fldChar w:fldCharType="end"/>
            </w:r>
          </w:hyperlink>
        </w:p>
        <w:p w14:paraId="1C348A0C" w14:textId="69EB505B" w:rsidR="001B60B0" w:rsidRDefault="006941CA">
          <w:pPr>
            <w:pStyle w:val="TOC2"/>
            <w:rPr>
              <w:rFonts w:asciiTheme="minorHAnsi" w:eastAsiaTheme="minorEastAsia" w:hAnsiTheme="minorHAnsi" w:cstheme="minorBidi"/>
              <w:color w:val="auto"/>
              <w:kern w:val="0"/>
              <w:sz w:val="22"/>
              <w:szCs w:val="22"/>
            </w:rPr>
          </w:pPr>
          <w:hyperlink w:anchor="_Toc11755206" w:history="1">
            <w:r w:rsidR="001B60B0" w:rsidRPr="002D0FD1">
              <w:rPr>
                <w:rStyle w:val="Hyperlink"/>
              </w:rPr>
              <w:t>Activity 2.3: Check your knowledge</w:t>
            </w:r>
            <w:r w:rsidR="001B60B0">
              <w:rPr>
                <w:webHidden/>
              </w:rPr>
              <w:tab/>
            </w:r>
            <w:r w:rsidR="001B60B0">
              <w:rPr>
                <w:webHidden/>
              </w:rPr>
              <w:fldChar w:fldCharType="begin"/>
            </w:r>
            <w:r w:rsidR="001B60B0">
              <w:rPr>
                <w:webHidden/>
              </w:rPr>
              <w:instrText xml:space="preserve"> PAGEREF _Toc11755206 \h </w:instrText>
            </w:r>
            <w:r w:rsidR="001B60B0">
              <w:rPr>
                <w:webHidden/>
              </w:rPr>
            </w:r>
            <w:r w:rsidR="001B60B0">
              <w:rPr>
                <w:webHidden/>
              </w:rPr>
              <w:fldChar w:fldCharType="separate"/>
            </w:r>
            <w:r w:rsidR="00582998">
              <w:rPr>
                <w:webHidden/>
              </w:rPr>
              <w:t>27</w:t>
            </w:r>
            <w:r w:rsidR="001B60B0">
              <w:rPr>
                <w:webHidden/>
              </w:rPr>
              <w:fldChar w:fldCharType="end"/>
            </w:r>
          </w:hyperlink>
        </w:p>
        <w:p w14:paraId="26A0A7C2" w14:textId="7B5D87CB" w:rsidR="001B60B0" w:rsidRDefault="006941CA">
          <w:pPr>
            <w:pStyle w:val="TOC2"/>
            <w:rPr>
              <w:rFonts w:asciiTheme="minorHAnsi" w:eastAsiaTheme="minorEastAsia" w:hAnsiTheme="minorHAnsi" w:cstheme="minorBidi"/>
              <w:color w:val="auto"/>
              <w:kern w:val="0"/>
              <w:sz w:val="22"/>
              <w:szCs w:val="22"/>
            </w:rPr>
          </w:pPr>
          <w:hyperlink w:anchor="_Toc11755207" w:history="1">
            <w:r w:rsidR="001B60B0" w:rsidRPr="002D0FD1">
              <w:rPr>
                <w:rStyle w:val="Hyperlink"/>
              </w:rPr>
              <w:t>Conducting a cost benefit analysis for introducing cloud computing</w:t>
            </w:r>
            <w:r w:rsidR="001B60B0">
              <w:rPr>
                <w:webHidden/>
              </w:rPr>
              <w:tab/>
            </w:r>
            <w:r w:rsidR="001B60B0">
              <w:rPr>
                <w:webHidden/>
              </w:rPr>
              <w:fldChar w:fldCharType="begin"/>
            </w:r>
            <w:r w:rsidR="001B60B0">
              <w:rPr>
                <w:webHidden/>
              </w:rPr>
              <w:instrText xml:space="preserve"> PAGEREF _Toc11755207 \h </w:instrText>
            </w:r>
            <w:r w:rsidR="001B60B0">
              <w:rPr>
                <w:webHidden/>
              </w:rPr>
            </w:r>
            <w:r w:rsidR="001B60B0">
              <w:rPr>
                <w:webHidden/>
              </w:rPr>
              <w:fldChar w:fldCharType="separate"/>
            </w:r>
            <w:r w:rsidR="00582998">
              <w:rPr>
                <w:webHidden/>
              </w:rPr>
              <w:t>28</w:t>
            </w:r>
            <w:r w:rsidR="001B60B0">
              <w:rPr>
                <w:webHidden/>
              </w:rPr>
              <w:fldChar w:fldCharType="end"/>
            </w:r>
          </w:hyperlink>
        </w:p>
        <w:p w14:paraId="7C507632" w14:textId="0DBC7C69" w:rsidR="001B60B0" w:rsidRDefault="006941CA">
          <w:pPr>
            <w:pStyle w:val="TOC1"/>
            <w:rPr>
              <w:rFonts w:asciiTheme="minorHAnsi" w:eastAsiaTheme="minorEastAsia" w:hAnsiTheme="minorHAnsi" w:cstheme="minorBidi"/>
              <w:color w:val="auto"/>
              <w:kern w:val="0"/>
              <w:sz w:val="22"/>
              <w:szCs w:val="22"/>
            </w:rPr>
          </w:pPr>
          <w:hyperlink w:anchor="_Toc11755208" w:history="1">
            <w:r w:rsidR="001B60B0" w:rsidRPr="002D0FD1">
              <w:rPr>
                <w:rStyle w:val="Hyperlink"/>
              </w:rPr>
              <w:t>Suggested reading</w:t>
            </w:r>
            <w:r w:rsidR="001B60B0">
              <w:rPr>
                <w:webHidden/>
              </w:rPr>
              <w:tab/>
            </w:r>
            <w:r w:rsidR="001B60B0">
              <w:rPr>
                <w:webHidden/>
              </w:rPr>
              <w:fldChar w:fldCharType="begin"/>
            </w:r>
            <w:r w:rsidR="001B60B0">
              <w:rPr>
                <w:webHidden/>
              </w:rPr>
              <w:instrText xml:space="preserve"> PAGEREF _Toc11755208 \h </w:instrText>
            </w:r>
            <w:r w:rsidR="001B60B0">
              <w:rPr>
                <w:webHidden/>
              </w:rPr>
            </w:r>
            <w:r w:rsidR="001B60B0">
              <w:rPr>
                <w:webHidden/>
              </w:rPr>
              <w:fldChar w:fldCharType="separate"/>
            </w:r>
            <w:r w:rsidR="00582998">
              <w:rPr>
                <w:webHidden/>
              </w:rPr>
              <w:t>29</w:t>
            </w:r>
            <w:r w:rsidR="001B60B0">
              <w:rPr>
                <w:webHidden/>
              </w:rPr>
              <w:fldChar w:fldCharType="end"/>
            </w:r>
          </w:hyperlink>
        </w:p>
        <w:p w14:paraId="35D34943" w14:textId="21A7727F" w:rsidR="001B60B0" w:rsidRDefault="006941CA">
          <w:pPr>
            <w:pStyle w:val="TOC2"/>
            <w:rPr>
              <w:rFonts w:asciiTheme="minorHAnsi" w:eastAsiaTheme="minorEastAsia" w:hAnsiTheme="minorHAnsi" w:cstheme="minorBidi"/>
              <w:color w:val="auto"/>
              <w:kern w:val="0"/>
              <w:sz w:val="22"/>
              <w:szCs w:val="22"/>
            </w:rPr>
          </w:pPr>
          <w:hyperlink w:anchor="_Toc11755209" w:history="1">
            <w:r w:rsidR="001B60B0" w:rsidRPr="002D0FD1">
              <w:rPr>
                <w:rStyle w:val="Hyperlink"/>
              </w:rPr>
              <w:t>Identify potential opportunities and risks</w:t>
            </w:r>
            <w:r w:rsidR="001B60B0">
              <w:rPr>
                <w:webHidden/>
              </w:rPr>
              <w:tab/>
            </w:r>
            <w:r w:rsidR="001B60B0">
              <w:rPr>
                <w:webHidden/>
              </w:rPr>
              <w:fldChar w:fldCharType="begin"/>
            </w:r>
            <w:r w:rsidR="001B60B0">
              <w:rPr>
                <w:webHidden/>
              </w:rPr>
              <w:instrText xml:space="preserve"> PAGEREF _Toc11755209 \h </w:instrText>
            </w:r>
            <w:r w:rsidR="001B60B0">
              <w:rPr>
                <w:webHidden/>
              </w:rPr>
            </w:r>
            <w:r w:rsidR="001B60B0">
              <w:rPr>
                <w:webHidden/>
              </w:rPr>
              <w:fldChar w:fldCharType="separate"/>
            </w:r>
            <w:r w:rsidR="00582998">
              <w:rPr>
                <w:webHidden/>
              </w:rPr>
              <w:t>29</w:t>
            </w:r>
            <w:r w:rsidR="001B60B0">
              <w:rPr>
                <w:webHidden/>
              </w:rPr>
              <w:fldChar w:fldCharType="end"/>
            </w:r>
          </w:hyperlink>
        </w:p>
        <w:p w14:paraId="05AE54CD" w14:textId="473A90BF"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10" w:history="1">
            <w:r w:rsidR="001B60B0" w:rsidRPr="002D0FD1">
              <w:rPr>
                <w:rStyle w:val="Hyperlink"/>
              </w:rPr>
              <w:t>Opportunities</w:t>
            </w:r>
            <w:r w:rsidR="001B60B0">
              <w:rPr>
                <w:webHidden/>
              </w:rPr>
              <w:tab/>
            </w:r>
            <w:r w:rsidR="001B60B0">
              <w:rPr>
                <w:webHidden/>
              </w:rPr>
              <w:fldChar w:fldCharType="begin"/>
            </w:r>
            <w:r w:rsidR="001B60B0">
              <w:rPr>
                <w:webHidden/>
              </w:rPr>
              <w:instrText xml:space="preserve"> PAGEREF _Toc11755210 \h </w:instrText>
            </w:r>
            <w:r w:rsidR="001B60B0">
              <w:rPr>
                <w:webHidden/>
              </w:rPr>
            </w:r>
            <w:r w:rsidR="001B60B0">
              <w:rPr>
                <w:webHidden/>
              </w:rPr>
              <w:fldChar w:fldCharType="separate"/>
            </w:r>
            <w:r w:rsidR="00582998">
              <w:rPr>
                <w:webHidden/>
              </w:rPr>
              <w:t>29</w:t>
            </w:r>
            <w:r w:rsidR="001B60B0">
              <w:rPr>
                <w:webHidden/>
              </w:rPr>
              <w:fldChar w:fldCharType="end"/>
            </w:r>
          </w:hyperlink>
        </w:p>
        <w:p w14:paraId="0BF7FE90" w14:textId="3BE016CD"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11" w:history="1">
            <w:r w:rsidR="001B60B0" w:rsidRPr="002D0FD1">
              <w:rPr>
                <w:rStyle w:val="Hyperlink"/>
              </w:rPr>
              <w:t>Risks</w:t>
            </w:r>
            <w:r w:rsidR="001B60B0">
              <w:rPr>
                <w:webHidden/>
              </w:rPr>
              <w:tab/>
            </w:r>
            <w:r w:rsidR="001B60B0">
              <w:rPr>
                <w:webHidden/>
              </w:rPr>
              <w:fldChar w:fldCharType="begin"/>
            </w:r>
            <w:r w:rsidR="001B60B0">
              <w:rPr>
                <w:webHidden/>
              </w:rPr>
              <w:instrText xml:space="preserve"> PAGEREF _Toc11755211 \h </w:instrText>
            </w:r>
            <w:r w:rsidR="001B60B0">
              <w:rPr>
                <w:webHidden/>
              </w:rPr>
            </w:r>
            <w:r w:rsidR="001B60B0">
              <w:rPr>
                <w:webHidden/>
              </w:rPr>
              <w:fldChar w:fldCharType="separate"/>
            </w:r>
            <w:r w:rsidR="00582998">
              <w:rPr>
                <w:webHidden/>
              </w:rPr>
              <w:t>29</w:t>
            </w:r>
            <w:r w:rsidR="001B60B0">
              <w:rPr>
                <w:webHidden/>
              </w:rPr>
              <w:fldChar w:fldCharType="end"/>
            </w:r>
          </w:hyperlink>
        </w:p>
        <w:p w14:paraId="43ED95BB" w14:textId="4E4C844B"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12" w:history="1">
            <w:r w:rsidR="001B60B0" w:rsidRPr="002D0FD1">
              <w:rPr>
                <w:rStyle w:val="Hyperlink"/>
              </w:rPr>
              <w:t>Security and privacy</w:t>
            </w:r>
            <w:r w:rsidR="001B60B0">
              <w:rPr>
                <w:webHidden/>
              </w:rPr>
              <w:tab/>
            </w:r>
            <w:r w:rsidR="001B60B0">
              <w:rPr>
                <w:webHidden/>
              </w:rPr>
              <w:fldChar w:fldCharType="begin"/>
            </w:r>
            <w:r w:rsidR="001B60B0">
              <w:rPr>
                <w:webHidden/>
              </w:rPr>
              <w:instrText xml:space="preserve"> PAGEREF _Toc11755212 \h </w:instrText>
            </w:r>
            <w:r w:rsidR="001B60B0">
              <w:rPr>
                <w:webHidden/>
              </w:rPr>
            </w:r>
            <w:r w:rsidR="001B60B0">
              <w:rPr>
                <w:webHidden/>
              </w:rPr>
              <w:fldChar w:fldCharType="separate"/>
            </w:r>
            <w:r w:rsidR="00582998">
              <w:rPr>
                <w:webHidden/>
              </w:rPr>
              <w:t>29</w:t>
            </w:r>
            <w:r w:rsidR="001B60B0">
              <w:rPr>
                <w:webHidden/>
              </w:rPr>
              <w:fldChar w:fldCharType="end"/>
            </w:r>
          </w:hyperlink>
        </w:p>
        <w:p w14:paraId="0C960259" w14:textId="7D401471"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13" w:history="1">
            <w:r w:rsidR="001B60B0" w:rsidRPr="002D0FD1">
              <w:rPr>
                <w:rStyle w:val="Hyperlink"/>
              </w:rPr>
              <w:t>Technical</w:t>
            </w:r>
            <w:r w:rsidR="001B60B0">
              <w:rPr>
                <w:webHidden/>
              </w:rPr>
              <w:tab/>
            </w:r>
            <w:r w:rsidR="001B60B0">
              <w:rPr>
                <w:webHidden/>
              </w:rPr>
              <w:fldChar w:fldCharType="begin"/>
            </w:r>
            <w:r w:rsidR="001B60B0">
              <w:rPr>
                <w:webHidden/>
              </w:rPr>
              <w:instrText xml:space="preserve"> PAGEREF _Toc11755213 \h </w:instrText>
            </w:r>
            <w:r w:rsidR="001B60B0">
              <w:rPr>
                <w:webHidden/>
              </w:rPr>
            </w:r>
            <w:r w:rsidR="001B60B0">
              <w:rPr>
                <w:webHidden/>
              </w:rPr>
              <w:fldChar w:fldCharType="separate"/>
            </w:r>
            <w:r w:rsidR="00582998">
              <w:rPr>
                <w:webHidden/>
              </w:rPr>
              <w:t>30</w:t>
            </w:r>
            <w:r w:rsidR="001B60B0">
              <w:rPr>
                <w:webHidden/>
              </w:rPr>
              <w:fldChar w:fldCharType="end"/>
            </w:r>
          </w:hyperlink>
        </w:p>
        <w:p w14:paraId="71E4DAE2" w14:textId="761A1216" w:rsidR="001B60B0" w:rsidRDefault="006941CA">
          <w:pPr>
            <w:pStyle w:val="TOC2"/>
            <w:rPr>
              <w:rFonts w:asciiTheme="minorHAnsi" w:eastAsiaTheme="minorEastAsia" w:hAnsiTheme="minorHAnsi" w:cstheme="minorBidi"/>
              <w:color w:val="auto"/>
              <w:kern w:val="0"/>
              <w:sz w:val="22"/>
              <w:szCs w:val="22"/>
            </w:rPr>
          </w:pPr>
          <w:hyperlink w:anchor="_Toc11755214" w:history="1">
            <w:r w:rsidR="001B60B0" w:rsidRPr="002D0FD1">
              <w:rPr>
                <w:rStyle w:val="Hyperlink"/>
              </w:rPr>
              <w:t>Further research</w:t>
            </w:r>
            <w:r w:rsidR="001B60B0">
              <w:rPr>
                <w:webHidden/>
              </w:rPr>
              <w:tab/>
            </w:r>
            <w:r w:rsidR="001B60B0">
              <w:rPr>
                <w:webHidden/>
              </w:rPr>
              <w:fldChar w:fldCharType="begin"/>
            </w:r>
            <w:r w:rsidR="001B60B0">
              <w:rPr>
                <w:webHidden/>
              </w:rPr>
              <w:instrText xml:space="preserve"> PAGEREF _Toc11755214 \h </w:instrText>
            </w:r>
            <w:r w:rsidR="001B60B0">
              <w:rPr>
                <w:webHidden/>
              </w:rPr>
            </w:r>
            <w:r w:rsidR="001B60B0">
              <w:rPr>
                <w:webHidden/>
              </w:rPr>
              <w:fldChar w:fldCharType="separate"/>
            </w:r>
            <w:r w:rsidR="00582998">
              <w:rPr>
                <w:webHidden/>
              </w:rPr>
              <w:t>30</w:t>
            </w:r>
            <w:r w:rsidR="001B60B0">
              <w:rPr>
                <w:webHidden/>
              </w:rPr>
              <w:fldChar w:fldCharType="end"/>
            </w:r>
          </w:hyperlink>
        </w:p>
        <w:p w14:paraId="73AE0609" w14:textId="4385A86D"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15" w:history="1">
            <w:r w:rsidR="001B60B0" w:rsidRPr="002D0FD1">
              <w:rPr>
                <w:rStyle w:val="Hyperlink"/>
              </w:rPr>
              <w:t>Risks and benefits</w:t>
            </w:r>
            <w:r w:rsidR="001B60B0">
              <w:rPr>
                <w:webHidden/>
              </w:rPr>
              <w:tab/>
            </w:r>
            <w:r w:rsidR="001B60B0">
              <w:rPr>
                <w:webHidden/>
              </w:rPr>
              <w:fldChar w:fldCharType="begin"/>
            </w:r>
            <w:r w:rsidR="001B60B0">
              <w:rPr>
                <w:webHidden/>
              </w:rPr>
              <w:instrText xml:space="preserve"> PAGEREF _Toc11755215 \h </w:instrText>
            </w:r>
            <w:r w:rsidR="001B60B0">
              <w:rPr>
                <w:webHidden/>
              </w:rPr>
            </w:r>
            <w:r w:rsidR="001B60B0">
              <w:rPr>
                <w:webHidden/>
              </w:rPr>
              <w:fldChar w:fldCharType="separate"/>
            </w:r>
            <w:r w:rsidR="00582998">
              <w:rPr>
                <w:webHidden/>
              </w:rPr>
              <w:t>30</w:t>
            </w:r>
            <w:r w:rsidR="001B60B0">
              <w:rPr>
                <w:webHidden/>
              </w:rPr>
              <w:fldChar w:fldCharType="end"/>
            </w:r>
          </w:hyperlink>
        </w:p>
        <w:p w14:paraId="762A83DF" w14:textId="5120C714"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16" w:history="1">
            <w:r w:rsidR="001B60B0" w:rsidRPr="002D0FD1">
              <w:rPr>
                <w:rStyle w:val="Hyperlink"/>
              </w:rPr>
              <w:t>Other considerations</w:t>
            </w:r>
            <w:r w:rsidR="001B60B0">
              <w:rPr>
                <w:webHidden/>
              </w:rPr>
              <w:tab/>
            </w:r>
            <w:r w:rsidR="001B60B0">
              <w:rPr>
                <w:webHidden/>
              </w:rPr>
              <w:fldChar w:fldCharType="begin"/>
            </w:r>
            <w:r w:rsidR="001B60B0">
              <w:rPr>
                <w:webHidden/>
              </w:rPr>
              <w:instrText xml:space="preserve"> PAGEREF _Toc11755216 \h </w:instrText>
            </w:r>
            <w:r w:rsidR="001B60B0">
              <w:rPr>
                <w:webHidden/>
              </w:rPr>
            </w:r>
            <w:r w:rsidR="001B60B0">
              <w:rPr>
                <w:webHidden/>
              </w:rPr>
              <w:fldChar w:fldCharType="separate"/>
            </w:r>
            <w:r w:rsidR="00582998">
              <w:rPr>
                <w:webHidden/>
              </w:rPr>
              <w:t>30</w:t>
            </w:r>
            <w:r w:rsidR="001B60B0">
              <w:rPr>
                <w:webHidden/>
              </w:rPr>
              <w:fldChar w:fldCharType="end"/>
            </w:r>
          </w:hyperlink>
        </w:p>
        <w:p w14:paraId="581204E9" w14:textId="2700C4E2"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17" w:history="1">
            <w:r w:rsidR="001B60B0" w:rsidRPr="002D0FD1">
              <w:rPr>
                <w:rStyle w:val="Hyperlink"/>
              </w:rPr>
              <w:t>Privacy considerations</w:t>
            </w:r>
            <w:r w:rsidR="001B60B0">
              <w:rPr>
                <w:webHidden/>
              </w:rPr>
              <w:tab/>
            </w:r>
            <w:r w:rsidR="001B60B0">
              <w:rPr>
                <w:webHidden/>
              </w:rPr>
              <w:fldChar w:fldCharType="begin"/>
            </w:r>
            <w:r w:rsidR="001B60B0">
              <w:rPr>
                <w:webHidden/>
              </w:rPr>
              <w:instrText xml:space="preserve"> PAGEREF _Toc11755217 \h </w:instrText>
            </w:r>
            <w:r w:rsidR="001B60B0">
              <w:rPr>
                <w:webHidden/>
              </w:rPr>
            </w:r>
            <w:r w:rsidR="001B60B0">
              <w:rPr>
                <w:webHidden/>
              </w:rPr>
              <w:fldChar w:fldCharType="separate"/>
            </w:r>
            <w:r w:rsidR="00582998">
              <w:rPr>
                <w:webHidden/>
              </w:rPr>
              <w:t>30</w:t>
            </w:r>
            <w:r w:rsidR="001B60B0">
              <w:rPr>
                <w:webHidden/>
              </w:rPr>
              <w:fldChar w:fldCharType="end"/>
            </w:r>
          </w:hyperlink>
        </w:p>
        <w:p w14:paraId="46534512" w14:textId="517709B6" w:rsidR="001B60B0" w:rsidRDefault="006941CA">
          <w:pPr>
            <w:pStyle w:val="TOC2"/>
            <w:rPr>
              <w:rFonts w:asciiTheme="minorHAnsi" w:eastAsiaTheme="minorEastAsia" w:hAnsiTheme="minorHAnsi" w:cstheme="minorBidi"/>
              <w:color w:val="auto"/>
              <w:kern w:val="0"/>
              <w:sz w:val="22"/>
              <w:szCs w:val="22"/>
            </w:rPr>
          </w:pPr>
          <w:hyperlink w:anchor="_Toc11755218" w:history="1">
            <w:r w:rsidR="001B60B0" w:rsidRPr="002D0FD1">
              <w:rPr>
                <w:rStyle w:val="Hyperlink"/>
              </w:rPr>
              <w:t>Activity 2.4: Cloud computing risks and opportunities</w:t>
            </w:r>
            <w:r w:rsidR="001B60B0">
              <w:rPr>
                <w:webHidden/>
              </w:rPr>
              <w:tab/>
            </w:r>
            <w:r w:rsidR="001B60B0">
              <w:rPr>
                <w:webHidden/>
              </w:rPr>
              <w:fldChar w:fldCharType="begin"/>
            </w:r>
            <w:r w:rsidR="001B60B0">
              <w:rPr>
                <w:webHidden/>
              </w:rPr>
              <w:instrText xml:space="preserve"> PAGEREF _Toc11755218 \h </w:instrText>
            </w:r>
            <w:r w:rsidR="001B60B0">
              <w:rPr>
                <w:webHidden/>
              </w:rPr>
            </w:r>
            <w:r w:rsidR="001B60B0">
              <w:rPr>
                <w:webHidden/>
              </w:rPr>
              <w:fldChar w:fldCharType="separate"/>
            </w:r>
            <w:r w:rsidR="00582998">
              <w:rPr>
                <w:webHidden/>
              </w:rPr>
              <w:t>31</w:t>
            </w:r>
            <w:r w:rsidR="001B60B0">
              <w:rPr>
                <w:webHidden/>
              </w:rPr>
              <w:fldChar w:fldCharType="end"/>
            </w:r>
          </w:hyperlink>
        </w:p>
        <w:p w14:paraId="038DA8FF" w14:textId="7ECA0208" w:rsidR="001B60B0" w:rsidRDefault="006941CA">
          <w:pPr>
            <w:pStyle w:val="TOC1"/>
            <w:rPr>
              <w:rFonts w:asciiTheme="minorHAnsi" w:eastAsiaTheme="minorEastAsia" w:hAnsiTheme="minorHAnsi" w:cstheme="minorBidi"/>
              <w:color w:val="auto"/>
              <w:kern w:val="0"/>
              <w:sz w:val="22"/>
              <w:szCs w:val="22"/>
            </w:rPr>
          </w:pPr>
          <w:hyperlink w:anchor="_Toc11755219" w:history="1">
            <w:r w:rsidR="001B60B0" w:rsidRPr="002D0FD1">
              <w:rPr>
                <w:rStyle w:val="Hyperlink"/>
              </w:rPr>
              <w:t>Suggested reading</w:t>
            </w:r>
            <w:r w:rsidR="001B60B0">
              <w:rPr>
                <w:webHidden/>
              </w:rPr>
              <w:tab/>
            </w:r>
            <w:r w:rsidR="001B60B0">
              <w:rPr>
                <w:webHidden/>
              </w:rPr>
              <w:fldChar w:fldCharType="begin"/>
            </w:r>
            <w:r w:rsidR="001B60B0">
              <w:rPr>
                <w:webHidden/>
              </w:rPr>
              <w:instrText xml:space="preserve"> PAGEREF _Toc11755219 \h </w:instrText>
            </w:r>
            <w:r w:rsidR="001B60B0">
              <w:rPr>
                <w:webHidden/>
              </w:rPr>
            </w:r>
            <w:r w:rsidR="001B60B0">
              <w:rPr>
                <w:webHidden/>
              </w:rPr>
              <w:fldChar w:fldCharType="separate"/>
            </w:r>
            <w:r w:rsidR="00582998">
              <w:rPr>
                <w:webHidden/>
              </w:rPr>
              <w:t>32</w:t>
            </w:r>
            <w:r w:rsidR="001B60B0">
              <w:rPr>
                <w:webHidden/>
              </w:rPr>
              <w:fldChar w:fldCharType="end"/>
            </w:r>
          </w:hyperlink>
        </w:p>
        <w:p w14:paraId="6C98EFDD" w14:textId="3812263B"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20" w:history="1">
            <w:r w:rsidR="001B60B0" w:rsidRPr="002D0FD1">
              <w:rPr>
                <w:rStyle w:val="Hyperlink"/>
              </w:rPr>
              <w:t>Cost benefit analysis</w:t>
            </w:r>
            <w:r w:rsidR="001B60B0">
              <w:rPr>
                <w:webHidden/>
              </w:rPr>
              <w:tab/>
            </w:r>
            <w:r w:rsidR="001B60B0">
              <w:rPr>
                <w:webHidden/>
              </w:rPr>
              <w:fldChar w:fldCharType="begin"/>
            </w:r>
            <w:r w:rsidR="001B60B0">
              <w:rPr>
                <w:webHidden/>
              </w:rPr>
              <w:instrText xml:space="preserve"> PAGEREF _Toc11755220 \h </w:instrText>
            </w:r>
            <w:r w:rsidR="001B60B0">
              <w:rPr>
                <w:webHidden/>
              </w:rPr>
            </w:r>
            <w:r w:rsidR="001B60B0">
              <w:rPr>
                <w:webHidden/>
              </w:rPr>
              <w:fldChar w:fldCharType="separate"/>
            </w:r>
            <w:r w:rsidR="00582998">
              <w:rPr>
                <w:webHidden/>
              </w:rPr>
              <w:t>32</w:t>
            </w:r>
            <w:r w:rsidR="001B60B0">
              <w:rPr>
                <w:webHidden/>
              </w:rPr>
              <w:fldChar w:fldCharType="end"/>
            </w:r>
          </w:hyperlink>
        </w:p>
        <w:p w14:paraId="4236D816" w14:textId="6FFF9870" w:rsidR="001B60B0" w:rsidRDefault="006941CA">
          <w:pPr>
            <w:pStyle w:val="TOC2"/>
            <w:rPr>
              <w:rFonts w:asciiTheme="minorHAnsi" w:eastAsiaTheme="minorEastAsia" w:hAnsiTheme="minorHAnsi" w:cstheme="minorBidi"/>
              <w:color w:val="auto"/>
              <w:kern w:val="0"/>
              <w:sz w:val="22"/>
              <w:szCs w:val="22"/>
            </w:rPr>
          </w:pPr>
          <w:hyperlink w:anchor="_Toc11755221" w:history="1">
            <w:r w:rsidR="001B60B0" w:rsidRPr="002D0FD1">
              <w:rPr>
                <w:rStyle w:val="Hyperlink"/>
              </w:rPr>
              <w:t>Activity 2.5: Cost Benefit Analysis</w:t>
            </w:r>
            <w:r w:rsidR="001B60B0">
              <w:rPr>
                <w:webHidden/>
              </w:rPr>
              <w:tab/>
            </w:r>
            <w:r w:rsidR="001B60B0">
              <w:rPr>
                <w:webHidden/>
              </w:rPr>
              <w:fldChar w:fldCharType="begin"/>
            </w:r>
            <w:r w:rsidR="001B60B0">
              <w:rPr>
                <w:webHidden/>
              </w:rPr>
              <w:instrText xml:space="preserve"> PAGEREF _Toc11755221 \h </w:instrText>
            </w:r>
            <w:r w:rsidR="001B60B0">
              <w:rPr>
                <w:webHidden/>
              </w:rPr>
            </w:r>
            <w:r w:rsidR="001B60B0">
              <w:rPr>
                <w:webHidden/>
              </w:rPr>
              <w:fldChar w:fldCharType="separate"/>
            </w:r>
            <w:r w:rsidR="00582998">
              <w:rPr>
                <w:webHidden/>
              </w:rPr>
              <w:t>32</w:t>
            </w:r>
            <w:r w:rsidR="001B60B0">
              <w:rPr>
                <w:webHidden/>
              </w:rPr>
              <w:fldChar w:fldCharType="end"/>
            </w:r>
          </w:hyperlink>
        </w:p>
        <w:p w14:paraId="4D0CA5EC" w14:textId="674A0E08" w:rsidR="001B60B0" w:rsidRDefault="006941CA">
          <w:pPr>
            <w:pStyle w:val="TOC2"/>
            <w:rPr>
              <w:rFonts w:asciiTheme="minorHAnsi" w:eastAsiaTheme="minorEastAsia" w:hAnsiTheme="minorHAnsi" w:cstheme="minorBidi"/>
              <w:color w:val="auto"/>
              <w:kern w:val="0"/>
              <w:sz w:val="22"/>
              <w:szCs w:val="22"/>
            </w:rPr>
          </w:pPr>
          <w:hyperlink w:anchor="_Toc11755222" w:history="1">
            <w:r w:rsidR="001B60B0" w:rsidRPr="002D0FD1">
              <w:rPr>
                <w:rStyle w:val="Hyperlink"/>
              </w:rPr>
              <w:t>Prepare a business case</w:t>
            </w:r>
            <w:r w:rsidR="001B60B0">
              <w:rPr>
                <w:webHidden/>
              </w:rPr>
              <w:tab/>
            </w:r>
            <w:r w:rsidR="001B60B0">
              <w:rPr>
                <w:webHidden/>
              </w:rPr>
              <w:fldChar w:fldCharType="begin"/>
            </w:r>
            <w:r w:rsidR="001B60B0">
              <w:rPr>
                <w:webHidden/>
              </w:rPr>
              <w:instrText xml:space="preserve"> PAGEREF _Toc11755222 \h </w:instrText>
            </w:r>
            <w:r w:rsidR="001B60B0">
              <w:rPr>
                <w:webHidden/>
              </w:rPr>
            </w:r>
            <w:r w:rsidR="001B60B0">
              <w:rPr>
                <w:webHidden/>
              </w:rPr>
              <w:fldChar w:fldCharType="separate"/>
            </w:r>
            <w:r w:rsidR="00582998">
              <w:rPr>
                <w:webHidden/>
              </w:rPr>
              <w:t>33</w:t>
            </w:r>
            <w:r w:rsidR="001B60B0">
              <w:rPr>
                <w:webHidden/>
              </w:rPr>
              <w:fldChar w:fldCharType="end"/>
            </w:r>
          </w:hyperlink>
        </w:p>
        <w:p w14:paraId="79463815" w14:textId="3D476265"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23" w:history="1">
            <w:r w:rsidR="001B60B0" w:rsidRPr="002D0FD1">
              <w:rPr>
                <w:rStyle w:val="Hyperlink"/>
              </w:rPr>
              <w:t>Prepare to write a business case for implementing cloud computing services.</w:t>
            </w:r>
            <w:r w:rsidR="001B60B0">
              <w:rPr>
                <w:webHidden/>
              </w:rPr>
              <w:tab/>
            </w:r>
            <w:r w:rsidR="001B60B0">
              <w:rPr>
                <w:webHidden/>
              </w:rPr>
              <w:fldChar w:fldCharType="begin"/>
            </w:r>
            <w:r w:rsidR="001B60B0">
              <w:rPr>
                <w:webHidden/>
              </w:rPr>
              <w:instrText xml:space="preserve"> PAGEREF _Toc11755223 \h </w:instrText>
            </w:r>
            <w:r w:rsidR="001B60B0">
              <w:rPr>
                <w:webHidden/>
              </w:rPr>
            </w:r>
            <w:r w:rsidR="001B60B0">
              <w:rPr>
                <w:webHidden/>
              </w:rPr>
              <w:fldChar w:fldCharType="separate"/>
            </w:r>
            <w:r w:rsidR="00582998">
              <w:rPr>
                <w:webHidden/>
              </w:rPr>
              <w:t>33</w:t>
            </w:r>
            <w:r w:rsidR="001B60B0">
              <w:rPr>
                <w:webHidden/>
              </w:rPr>
              <w:fldChar w:fldCharType="end"/>
            </w:r>
          </w:hyperlink>
        </w:p>
        <w:p w14:paraId="15E2664E" w14:textId="08E61EEB" w:rsidR="001B60B0" w:rsidRDefault="006941CA">
          <w:pPr>
            <w:pStyle w:val="TOC1"/>
            <w:rPr>
              <w:rFonts w:asciiTheme="minorHAnsi" w:eastAsiaTheme="minorEastAsia" w:hAnsiTheme="minorHAnsi" w:cstheme="minorBidi"/>
              <w:color w:val="auto"/>
              <w:kern w:val="0"/>
              <w:sz w:val="22"/>
              <w:szCs w:val="22"/>
            </w:rPr>
          </w:pPr>
          <w:hyperlink w:anchor="_Toc11755224" w:history="1">
            <w:r w:rsidR="001B60B0" w:rsidRPr="002D0FD1">
              <w:rPr>
                <w:rStyle w:val="Hyperlink"/>
              </w:rPr>
              <w:t>Suggested reading</w:t>
            </w:r>
            <w:r w:rsidR="001B60B0">
              <w:rPr>
                <w:webHidden/>
              </w:rPr>
              <w:tab/>
            </w:r>
            <w:r w:rsidR="001B60B0">
              <w:rPr>
                <w:webHidden/>
              </w:rPr>
              <w:fldChar w:fldCharType="begin"/>
            </w:r>
            <w:r w:rsidR="001B60B0">
              <w:rPr>
                <w:webHidden/>
              </w:rPr>
              <w:instrText xml:space="preserve"> PAGEREF _Toc11755224 \h </w:instrText>
            </w:r>
            <w:r w:rsidR="001B60B0">
              <w:rPr>
                <w:webHidden/>
              </w:rPr>
            </w:r>
            <w:r w:rsidR="001B60B0">
              <w:rPr>
                <w:webHidden/>
              </w:rPr>
              <w:fldChar w:fldCharType="separate"/>
            </w:r>
            <w:r w:rsidR="00582998">
              <w:rPr>
                <w:webHidden/>
              </w:rPr>
              <w:t>33</w:t>
            </w:r>
            <w:r w:rsidR="001B60B0">
              <w:rPr>
                <w:webHidden/>
              </w:rPr>
              <w:fldChar w:fldCharType="end"/>
            </w:r>
          </w:hyperlink>
        </w:p>
        <w:p w14:paraId="297B8EBC" w14:textId="5DEDC66E"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25" w:history="1">
            <w:r w:rsidR="001B60B0" w:rsidRPr="002D0FD1">
              <w:rPr>
                <w:rStyle w:val="Hyperlink"/>
              </w:rPr>
              <w:t>Sections of a business case</w:t>
            </w:r>
            <w:r w:rsidR="001B60B0">
              <w:rPr>
                <w:webHidden/>
              </w:rPr>
              <w:tab/>
            </w:r>
            <w:r w:rsidR="001B60B0">
              <w:rPr>
                <w:webHidden/>
              </w:rPr>
              <w:fldChar w:fldCharType="begin"/>
            </w:r>
            <w:r w:rsidR="001B60B0">
              <w:rPr>
                <w:webHidden/>
              </w:rPr>
              <w:instrText xml:space="preserve"> PAGEREF _Toc11755225 \h </w:instrText>
            </w:r>
            <w:r w:rsidR="001B60B0">
              <w:rPr>
                <w:webHidden/>
              </w:rPr>
            </w:r>
            <w:r w:rsidR="001B60B0">
              <w:rPr>
                <w:webHidden/>
              </w:rPr>
              <w:fldChar w:fldCharType="separate"/>
            </w:r>
            <w:r w:rsidR="00582998">
              <w:rPr>
                <w:webHidden/>
              </w:rPr>
              <w:t>34</w:t>
            </w:r>
            <w:r w:rsidR="001B60B0">
              <w:rPr>
                <w:webHidden/>
              </w:rPr>
              <w:fldChar w:fldCharType="end"/>
            </w:r>
          </w:hyperlink>
        </w:p>
        <w:p w14:paraId="041F9852" w14:textId="565549DD" w:rsidR="001B60B0" w:rsidRDefault="006941CA">
          <w:pPr>
            <w:pStyle w:val="TOC2"/>
            <w:rPr>
              <w:rFonts w:asciiTheme="minorHAnsi" w:eastAsiaTheme="minorEastAsia" w:hAnsiTheme="minorHAnsi" w:cstheme="minorBidi"/>
              <w:color w:val="auto"/>
              <w:kern w:val="0"/>
              <w:sz w:val="22"/>
              <w:szCs w:val="22"/>
            </w:rPr>
          </w:pPr>
          <w:hyperlink w:anchor="_Toc11755226" w:history="1">
            <w:r w:rsidR="001B60B0" w:rsidRPr="002D0FD1">
              <w:rPr>
                <w:rStyle w:val="Hyperlink"/>
              </w:rPr>
              <w:t>Research</w:t>
            </w:r>
            <w:r w:rsidR="001B60B0">
              <w:rPr>
                <w:webHidden/>
              </w:rPr>
              <w:tab/>
            </w:r>
            <w:r w:rsidR="001B60B0">
              <w:rPr>
                <w:webHidden/>
              </w:rPr>
              <w:fldChar w:fldCharType="begin"/>
            </w:r>
            <w:r w:rsidR="001B60B0">
              <w:rPr>
                <w:webHidden/>
              </w:rPr>
              <w:instrText xml:space="preserve"> PAGEREF _Toc11755226 \h </w:instrText>
            </w:r>
            <w:r w:rsidR="001B60B0">
              <w:rPr>
                <w:webHidden/>
              </w:rPr>
            </w:r>
            <w:r w:rsidR="001B60B0">
              <w:rPr>
                <w:webHidden/>
              </w:rPr>
              <w:fldChar w:fldCharType="separate"/>
            </w:r>
            <w:r w:rsidR="00582998">
              <w:rPr>
                <w:webHidden/>
              </w:rPr>
              <w:t>34</w:t>
            </w:r>
            <w:r w:rsidR="001B60B0">
              <w:rPr>
                <w:webHidden/>
              </w:rPr>
              <w:fldChar w:fldCharType="end"/>
            </w:r>
          </w:hyperlink>
        </w:p>
        <w:p w14:paraId="4B2322FB" w14:textId="08301B1B"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27" w:history="1">
            <w:r w:rsidR="001B60B0" w:rsidRPr="002D0FD1">
              <w:rPr>
                <w:rStyle w:val="Hyperlink"/>
              </w:rPr>
              <w:t>How to prepare a business case</w:t>
            </w:r>
            <w:r w:rsidR="001B60B0">
              <w:rPr>
                <w:webHidden/>
              </w:rPr>
              <w:tab/>
            </w:r>
            <w:r w:rsidR="001B60B0">
              <w:rPr>
                <w:webHidden/>
              </w:rPr>
              <w:fldChar w:fldCharType="begin"/>
            </w:r>
            <w:r w:rsidR="001B60B0">
              <w:rPr>
                <w:webHidden/>
              </w:rPr>
              <w:instrText xml:space="preserve"> PAGEREF _Toc11755227 \h </w:instrText>
            </w:r>
            <w:r w:rsidR="001B60B0">
              <w:rPr>
                <w:webHidden/>
              </w:rPr>
            </w:r>
            <w:r w:rsidR="001B60B0">
              <w:rPr>
                <w:webHidden/>
              </w:rPr>
              <w:fldChar w:fldCharType="separate"/>
            </w:r>
            <w:r w:rsidR="00582998">
              <w:rPr>
                <w:webHidden/>
              </w:rPr>
              <w:t>34</w:t>
            </w:r>
            <w:r w:rsidR="001B60B0">
              <w:rPr>
                <w:webHidden/>
              </w:rPr>
              <w:fldChar w:fldCharType="end"/>
            </w:r>
          </w:hyperlink>
        </w:p>
        <w:p w14:paraId="1E01E2EF" w14:textId="03DC50F4" w:rsidR="001B60B0" w:rsidRDefault="006941CA">
          <w:pPr>
            <w:pStyle w:val="TOC2"/>
            <w:rPr>
              <w:rFonts w:asciiTheme="minorHAnsi" w:eastAsiaTheme="minorEastAsia" w:hAnsiTheme="minorHAnsi" w:cstheme="minorBidi"/>
              <w:color w:val="auto"/>
              <w:kern w:val="0"/>
              <w:sz w:val="22"/>
              <w:szCs w:val="22"/>
            </w:rPr>
          </w:pPr>
          <w:hyperlink w:anchor="_Toc11755228" w:history="1">
            <w:r w:rsidR="001B60B0" w:rsidRPr="002D0FD1">
              <w:rPr>
                <w:rStyle w:val="Hyperlink"/>
                <w:rFonts w:eastAsiaTheme="minorHAnsi"/>
              </w:rPr>
              <w:t>Activity 2.6: Review computing needs for businesses</w:t>
            </w:r>
            <w:r w:rsidR="001B60B0">
              <w:rPr>
                <w:webHidden/>
              </w:rPr>
              <w:tab/>
            </w:r>
            <w:r w:rsidR="001B60B0">
              <w:rPr>
                <w:webHidden/>
              </w:rPr>
              <w:fldChar w:fldCharType="begin"/>
            </w:r>
            <w:r w:rsidR="001B60B0">
              <w:rPr>
                <w:webHidden/>
              </w:rPr>
              <w:instrText xml:space="preserve"> PAGEREF _Toc11755228 \h </w:instrText>
            </w:r>
            <w:r w:rsidR="001B60B0">
              <w:rPr>
                <w:webHidden/>
              </w:rPr>
            </w:r>
            <w:r w:rsidR="001B60B0">
              <w:rPr>
                <w:webHidden/>
              </w:rPr>
              <w:fldChar w:fldCharType="separate"/>
            </w:r>
            <w:r w:rsidR="00582998">
              <w:rPr>
                <w:webHidden/>
              </w:rPr>
              <w:t>35</w:t>
            </w:r>
            <w:r w:rsidR="001B60B0">
              <w:rPr>
                <w:webHidden/>
              </w:rPr>
              <w:fldChar w:fldCharType="end"/>
            </w:r>
          </w:hyperlink>
        </w:p>
        <w:p w14:paraId="496BA5F1" w14:textId="2AF19662" w:rsidR="001B60B0" w:rsidRDefault="006941CA">
          <w:pPr>
            <w:pStyle w:val="TOC1"/>
            <w:rPr>
              <w:rFonts w:asciiTheme="minorHAnsi" w:eastAsiaTheme="minorEastAsia" w:hAnsiTheme="minorHAnsi" w:cstheme="minorBidi"/>
              <w:color w:val="auto"/>
              <w:kern w:val="0"/>
              <w:sz w:val="22"/>
              <w:szCs w:val="22"/>
            </w:rPr>
          </w:pPr>
          <w:hyperlink w:anchor="_Toc11755229" w:history="1">
            <w:r w:rsidR="001B60B0" w:rsidRPr="002D0FD1">
              <w:rPr>
                <w:rStyle w:val="Hyperlink"/>
              </w:rPr>
              <w:t>Topic 3: Develop a plan</w:t>
            </w:r>
            <w:r w:rsidR="001B60B0">
              <w:rPr>
                <w:webHidden/>
              </w:rPr>
              <w:tab/>
            </w:r>
            <w:r w:rsidR="001B60B0">
              <w:rPr>
                <w:webHidden/>
              </w:rPr>
              <w:fldChar w:fldCharType="begin"/>
            </w:r>
            <w:r w:rsidR="001B60B0">
              <w:rPr>
                <w:webHidden/>
              </w:rPr>
              <w:instrText xml:space="preserve"> PAGEREF _Toc11755229 \h </w:instrText>
            </w:r>
            <w:r w:rsidR="001B60B0">
              <w:rPr>
                <w:webHidden/>
              </w:rPr>
            </w:r>
            <w:r w:rsidR="001B60B0">
              <w:rPr>
                <w:webHidden/>
              </w:rPr>
              <w:fldChar w:fldCharType="separate"/>
            </w:r>
            <w:r w:rsidR="00582998">
              <w:rPr>
                <w:webHidden/>
              </w:rPr>
              <w:t>38</w:t>
            </w:r>
            <w:r w:rsidR="001B60B0">
              <w:rPr>
                <w:webHidden/>
              </w:rPr>
              <w:fldChar w:fldCharType="end"/>
            </w:r>
          </w:hyperlink>
        </w:p>
        <w:p w14:paraId="41C9F474" w14:textId="04F5ED5A" w:rsidR="001B60B0" w:rsidRDefault="006941CA">
          <w:pPr>
            <w:pStyle w:val="TOC2"/>
            <w:rPr>
              <w:rFonts w:asciiTheme="minorHAnsi" w:eastAsiaTheme="minorEastAsia" w:hAnsiTheme="minorHAnsi" w:cstheme="minorBidi"/>
              <w:color w:val="auto"/>
              <w:kern w:val="0"/>
              <w:sz w:val="22"/>
              <w:szCs w:val="22"/>
            </w:rPr>
          </w:pPr>
          <w:hyperlink w:anchor="_Toc11755230" w:history="1">
            <w:r w:rsidR="001B60B0" w:rsidRPr="002D0FD1">
              <w:rPr>
                <w:rStyle w:val="Hyperlink"/>
              </w:rPr>
              <w:t>Systems development life cycle</w:t>
            </w:r>
            <w:r w:rsidR="001B60B0">
              <w:rPr>
                <w:webHidden/>
              </w:rPr>
              <w:tab/>
            </w:r>
            <w:r w:rsidR="001B60B0">
              <w:rPr>
                <w:webHidden/>
              </w:rPr>
              <w:fldChar w:fldCharType="begin"/>
            </w:r>
            <w:r w:rsidR="001B60B0">
              <w:rPr>
                <w:webHidden/>
              </w:rPr>
              <w:instrText xml:space="preserve"> PAGEREF _Toc11755230 \h </w:instrText>
            </w:r>
            <w:r w:rsidR="001B60B0">
              <w:rPr>
                <w:webHidden/>
              </w:rPr>
            </w:r>
            <w:r w:rsidR="001B60B0">
              <w:rPr>
                <w:webHidden/>
              </w:rPr>
              <w:fldChar w:fldCharType="separate"/>
            </w:r>
            <w:r w:rsidR="00582998">
              <w:rPr>
                <w:webHidden/>
              </w:rPr>
              <w:t>38</w:t>
            </w:r>
            <w:r w:rsidR="001B60B0">
              <w:rPr>
                <w:webHidden/>
              </w:rPr>
              <w:fldChar w:fldCharType="end"/>
            </w:r>
          </w:hyperlink>
        </w:p>
        <w:p w14:paraId="7BB3E12D" w14:textId="1E4E3417" w:rsidR="001B60B0" w:rsidRDefault="006941CA">
          <w:pPr>
            <w:pStyle w:val="TOC2"/>
            <w:rPr>
              <w:rFonts w:asciiTheme="minorHAnsi" w:eastAsiaTheme="minorEastAsia" w:hAnsiTheme="minorHAnsi" w:cstheme="minorBidi"/>
              <w:color w:val="auto"/>
              <w:kern w:val="0"/>
              <w:sz w:val="22"/>
              <w:szCs w:val="22"/>
            </w:rPr>
          </w:pPr>
          <w:hyperlink w:anchor="_Toc11755231" w:history="1">
            <w:r w:rsidR="001B60B0" w:rsidRPr="002D0FD1">
              <w:rPr>
                <w:rStyle w:val="Hyperlink"/>
              </w:rPr>
              <w:t>Prioritising introduction of cloud computing</w:t>
            </w:r>
            <w:r w:rsidR="001B60B0">
              <w:rPr>
                <w:webHidden/>
              </w:rPr>
              <w:tab/>
            </w:r>
            <w:r w:rsidR="001B60B0">
              <w:rPr>
                <w:webHidden/>
              </w:rPr>
              <w:fldChar w:fldCharType="begin"/>
            </w:r>
            <w:r w:rsidR="001B60B0">
              <w:rPr>
                <w:webHidden/>
              </w:rPr>
              <w:instrText xml:space="preserve"> PAGEREF _Toc11755231 \h </w:instrText>
            </w:r>
            <w:r w:rsidR="001B60B0">
              <w:rPr>
                <w:webHidden/>
              </w:rPr>
            </w:r>
            <w:r w:rsidR="001B60B0">
              <w:rPr>
                <w:webHidden/>
              </w:rPr>
              <w:fldChar w:fldCharType="separate"/>
            </w:r>
            <w:r w:rsidR="00582998">
              <w:rPr>
                <w:webHidden/>
              </w:rPr>
              <w:t>40</w:t>
            </w:r>
            <w:r w:rsidR="001B60B0">
              <w:rPr>
                <w:webHidden/>
              </w:rPr>
              <w:fldChar w:fldCharType="end"/>
            </w:r>
          </w:hyperlink>
        </w:p>
        <w:p w14:paraId="3ED26FC9" w14:textId="2C32E0F2"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32" w:history="1">
            <w:r w:rsidR="001B60B0" w:rsidRPr="002D0FD1">
              <w:rPr>
                <w:rStyle w:val="Hyperlink"/>
              </w:rPr>
              <w:t>Long and short term goals</w:t>
            </w:r>
            <w:r w:rsidR="001B60B0">
              <w:rPr>
                <w:webHidden/>
              </w:rPr>
              <w:tab/>
            </w:r>
            <w:r w:rsidR="001B60B0">
              <w:rPr>
                <w:webHidden/>
              </w:rPr>
              <w:fldChar w:fldCharType="begin"/>
            </w:r>
            <w:r w:rsidR="001B60B0">
              <w:rPr>
                <w:webHidden/>
              </w:rPr>
              <w:instrText xml:space="preserve"> PAGEREF _Toc11755232 \h </w:instrText>
            </w:r>
            <w:r w:rsidR="001B60B0">
              <w:rPr>
                <w:webHidden/>
              </w:rPr>
            </w:r>
            <w:r w:rsidR="001B60B0">
              <w:rPr>
                <w:webHidden/>
              </w:rPr>
              <w:fldChar w:fldCharType="separate"/>
            </w:r>
            <w:r w:rsidR="00582998">
              <w:rPr>
                <w:webHidden/>
              </w:rPr>
              <w:t>40</w:t>
            </w:r>
            <w:r w:rsidR="001B60B0">
              <w:rPr>
                <w:webHidden/>
              </w:rPr>
              <w:fldChar w:fldCharType="end"/>
            </w:r>
          </w:hyperlink>
        </w:p>
        <w:p w14:paraId="2A17565A" w14:textId="26B008AC"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33" w:history="1">
            <w:r w:rsidR="001B60B0" w:rsidRPr="002D0FD1">
              <w:rPr>
                <w:rStyle w:val="Hyperlink"/>
              </w:rPr>
              <w:t>Short term considerations</w:t>
            </w:r>
            <w:r w:rsidR="001B60B0">
              <w:rPr>
                <w:webHidden/>
              </w:rPr>
              <w:tab/>
            </w:r>
            <w:r w:rsidR="001B60B0">
              <w:rPr>
                <w:webHidden/>
              </w:rPr>
              <w:fldChar w:fldCharType="begin"/>
            </w:r>
            <w:r w:rsidR="001B60B0">
              <w:rPr>
                <w:webHidden/>
              </w:rPr>
              <w:instrText xml:space="preserve"> PAGEREF _Toc11755233 \h </w:instrText>
            </w:r>
            <w:r w:rsidR="001B60B0">
              <w:rPr>
                <w:webHidden/>
              </w:rPr>
            </w:r>
            <w:r w:rsidR="001B60B0">
              <w:rPr>
                <w:webHidden/>
              </w:rPr>
              <w:fldChar w:fldCharType="separate"/>
            </w:r>
            <w:r w:rsidR="00582998">
              <w:rPr>
                <w:webHidden/>
              </w:rPr>
              <w:t>41</w:t>
            </w:r>
            <w:r w:rsidR="001B60B0">
              <w:rPr>
                <w:webHidden/>
              </w:rPr>
              <w:fldChar w:fldCharType="end"/>
            </w:r>
          </w:hyperlink>
        </w:p>
        <w:p w14:paraId="5C58767D" w14:textId="7D03633E"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34" w:history="1">
            <w:r w:rsidR="001B60B0" w:rsidRPr="002D0FD1">
              <w:rPr>
                <w:rStyle w:val="Hyperlink"/>
              </w:rPr>
              <w:t>Long term considerations</w:t>
            </w:r>
            <w:r w:rsidR="001B60B0">
              <w:rPr>
                <w:webHidden/>
              </w:rPr>
              <w:tab/>
            </w:r>
            <w:r w:rsidR="001B60B0">
              <w:rPr>
                <w:webHidden/>
              </w:rPr>
              <w:fldChar w:fldCharType="begin"/>
            </w:r>
            <w:r w:rsidR="001B60B0">
              <w:rPr>
                <w:webHidden/>
              </w:rPr>
              <w:instrText xml:space="preserve"> PAGEREF _Toc11755234 \h </w:instrText>
            </w:r>
            <w:r w:rsidR="001B60B0">
              <w:rPr>
                <w:webHidden/>
              </w:rPr>
            </w:r>
            <w:r w:rsidR="001B60B0">
              <w:rPr>
                <w:webHidden/>
              </w:rPr>
              <w:fldChar w:fldCharType="separate"/>
            </w:r>
            <w:r w:rsidR="00582998">
              <w:rPr>
                <w:webHidden/>
              </w:rPr>
              <w:t>41</w:t>
            </w:r>
            <w:r w:rsidR="001B60B0">
              <w:rPr>
                <w:webHidden/>
              </w:rPr>
              <w:fldChar w:fldCharType="end"/>
            </w:r>
          </w:hyperlink>
        </w:p>
        <w:p w14:paraId="48C6714D" w14:textId="442BA345" w:rsidR="001B60B0" w:rsidRDefault="006941CA">
          <w:pPr>
            <w:pStyle w:val="TOC1"/>
            <w:rPr>
              <w:rFonts w:asciiTheme="minorHAnsi" w:eastAsiaTheme="minorEastAsia" w:hAnsiTheme="minorHAnsi" w:cstheme="minorBidi"/>
              <w:color w:val="auto"/>
              <w:kern w:val="0"/>
              <w:sz w:val="22"/>
              <w:szCs w:val="22"/>
            </w:rPr>
          </w:pPr>
          <w:hyperlink w:anchor="_Toc11755235" w:history="1">
            <w:r w:rsidR="001B60B0" w:rsidRPr="002D0FD1">
              <w:rPr>
                <w:rStyle w:val="Hyperlink"/>
              </w:rPr>
              <w:t>Suggested reading</w:t>
            </w:r>
            <w:r w:rsidR="001B60B0">
              <w:rPr>
                <w:webHidden/>
              </w:rPr>
              <w:tab/>
            </w:r>
            <w:r w:rsidR="001B60B0">
              <w:rPr>
                <w:webHidden/>
              </w:rPr>
              <w:fldChar w:fldCharType="begin"/>
            </w:r>
            <w:r w:rsidR="001B60B0">
              <w:rPr>
                <w:webHidden/>
              </w:rPr>
              <w:instrText xml:space="preserve"> PAGEREF _Toc11755235 \h </w:instrText>
            </w:r>
            <w:r w:rsidR="001B60B0">
              <w:rPr>
                <w:webHidden/>
              </w:rPr>
            </w:r>
            <w:r w:rsidR="001B60B0">
              <w:rPr>
                <w:webHidden/>
              </w:rPr>
              <w:fldChar w:fldCharType="separate"/>
            </w:r>
            <w:r w:rsidR="00582998">
              <w:rPr>
                <w:webHidden/>
              </w:rPr>
              <w:t>42</w:t>
            </w:r>
            <w:r w:rsidR="001B60B0">
              <w:rPr>
                <w:webHidden/>
              </w:rPr>
              <w:fldChar w:fldCharType="end"/>
            </w:r>
          </w:hyperlink>
        </w:p>
        <w:p w14:paraId="7FF57348" w14:textId="3BE07D47" w:rsidR="001B60B0" w:rsidRDefault="006941CA">
          <w:pPr>
            <w:pStyle w:val="TOC2"/>
            <w:rPr>
              <w:rFonts w:asciiTheme="minorHAnsi" w:eastAsiaTheme="minorEastAsia" w:hAnsiTheme="minorHAnsi" w:cstheme="minorBidi"/>
              <w:color w:val="auto"/>
              <w:kern w:val="0"/>
              <w:sz w:val="22"/>
              <w:szCs w:val="22"/>
            </w:rPr>
          </w:pPr>
          <w:hyperlink w:anchor="_Toc11755236" w:history="1">
            <w:r w:rsidR="001B60B0" w:rsidRPr="002D0FD1">
              <w:rPr>
                <w:rStyle w:val="Hyperlink"/>
                <w:rFonts w:eastAsiaTheme="minorHAnsi"/>
              </w:rPr>
              <w:t>Activity 3.1: Short term and long term goals</w:t>
            </w:r>
            <w:r w:rsidR="001B60B0">
              <w:rPr>
                <w:webHidden/>
              </w:rPr>
              <w:tab/>
            </w:r>
            <w:r w:rsidR="001B60B0">
              <w:rPr>
                <w:webHidden/>
              </w:rPr>
              <w:fldChar w:fldCharType="begin"/>
            </w:r>
            <w:r w:rsidR="001B60B0">
              <w:rPr>
                <w:webHidden/>
              </w:rPr>
              <w:instrText xml:space="preserve"> PAGEREF _Toc11755236 \h </w:instrText>
            </w:r>
            <w:r w:rsidR="001B60B0">
              <w:rPr>
                <w:webHidden/>
              </w:rPr>
            </w:r>
            <w:r w:rsidR="001B60B0">
              <w:rPr>
                <w:webHidden/>
              </w:rPr>
              <w:fldChar w:fldCharType="separate"/>
            </w:r>
            <w:r w:rsidR="00582998">
              <w:rPr>
                <w:webHidden/>
              </w:rPr>
              <w:t>42</w:t>
            </w:r>
            <w:r w:rsidR="001B60B0">
              <w:rPr>
                <w:webHidden/>
              </w:rPr>
              <w:fldChar w:fldCharType="end"/>
            </w:r>
          </w:hyperlink>
        </w:p>
        <w:p w14:paraId="065488F8" w14:textId="6EFAE6B9" w:rsidR="001B60B0" w:rsidRDefault="006941CA">
          <w:pPr>
            <w:pStyle w:val="TOC2"/>
            <w:rPr>
              <w:rFonts w:asciiTheme="minorHAnsi" w:eastAsiaTheme="minorEastAsia" w:hAnsiTheme="minorHAnsi" w:cstheme="minorBidi"/>
              <w:color w:val="auto"/>
              <w:kern w:val="0"/>
              <w:sz w:val="22"/>
              <w:szCs w:val="22"/>
            </w:rPr>
          </w:pPr>
          <w:hyperlink w:anchor="_Toc11755237" w:history="1">
            <w:r w:rsidR="001B60B0" w:rsidRPr="002D0FD1">
              <w:rPr>
                <w:rStyle w:val="Hyperlink"/>
              </w:rPr>
              <w:t>Prepare a budget</w:t>
            </w:r>
            <w:r w:rsidR="001B60B0">
              <w:rPr>
                <w:webHidden/>
              </w:rPr>
              <w:tab/>
            </w:r>
            <w:r w:rsidR="001B60B0">
              <w:rPr>
                <w:webHidden/>
              </w:rPr>
              <w:fldChar w:fldCharType="begin"/>
            </w:r>
            <w:r w:rsidR="001B60B0">
              <w:rPr>
                <w:webHidden/>
              </w:rPr>
              <w:instrText xml:space="preserve"> PAGEREF _Toc11755237 \h </w:instrText>
            </w:r>
            <w:r w:rsidR="001B60B0">
              <w:rPr>
                <w:webHidden/>
              </w:rPr>
            </w:r>
            <w:r w:rsidR="001B60B0">
              <w:rPr>
                <w:webHidden/>
              </w:rPr>
              <w:fldChar w:fldCharType="separate"/>
            </w:r>
            <w:r w:rsidR="00582998">
              <w:rPr>
                <w:webHidden/>
              </w:rPr>
              <w:t>43</w:t>
            </w:r>
            <w:r w:rsidR="001B60B0">
              <w:rPr>
                <w:webHidden/>
              </w:rPr>
              <w:fldChar w:fldCharType="end"/>
            </w:r>
          </w:hyperlink>
        </w:p>
        <w:p w14:paraId="741756A6" w14:textId="7BA64A46"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38" w:history="1">
            <w:r w:rsidR="001B60B0" w:rsidRPr="002D0FD1">
              <w:rPr>
                <w:rStyle w:val="Hyperlink"/>
              </w:rPr>
              <w:t>Prepare a budget for short and long term priorities</w:t>
            </w:r>
            <w:r w:rsidR="001B60B0">
              <w:rPr>
                <w:webHidden/>
              </w:rPr>
              <w:tab/>
            </w:r>
            <w:r w:rsidR="001B60B0">
              <w:rPr>
                <w:webHidden/>
              </w:rPr>
              <w:fldChar w:fldCharType="begin"/>
            </w:r>
            <w:r w:rsidR="001B60B0">
              <w:rPr>
                <w:webHidden/>
              </w:rPr>
              <w:instrText xml:space="preserve"> PAGEREF _Toc11755238 \h </w:instrText>
            </w:r>
            <w:r w:rsidR="001B60B0">
              <w:rPr>
                <w:webHidden/>
              </w:rPr>
            </w:r>
            <w:r w:rsidR="001B60B0">
              <w:rPr>
                <w:webHidden/>
              </w:rPr>
              <w:fldChar w:fldCharType="separate"/>
            </w:r>
            <w:r w:rsidR="00582998">
              <w:rPr>
                <w:webHidden/>
              </w:rPr>
              <w:t>43</w:t>
            </w:r>
            <w:r w:rsidR="001B60B0">
              <w:rPr>
                <w:webHidden/>
              </w:rPr>
              <w:fldChar w:fldCharType="end"/>
            </w:r>
          </w:hyperlink>
        </w:p>
        <w:p w14:paraId="3E64263A" w14:textId="7C7F5D6D"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39" w:history="1">
            <w:r w:rsidR="001B60B0" w:rsidRPr="002D0FD1">
              <w:rPr>
                <w:rStyle w:val="Hyperlink"/>
              </w:rPr>
              <w:t>Steering or project committees / board of directors</w:t>
            </w:r>
            <w:r w:rsidR="001B60B0">
              <w:rPr>
                <w:webHidden/>
              </w:rPr>
              <w:tab/>
            </w:r>
            <w:r w:rsidR="001B60B0">
              <w:rPr>
                <w:webHidden/>
              </w:rPr>
              <w:fldChar w:fldCharType="begin"/>
            </w:r>
            <w:r w:rsidR="001B60B0">
              <w:rPr>
                <w:webHidden/>
              </w:rPr>
              <w:instrText xml:space="preserve"> PAGEREF _Toc11755239 \h </w:instrText>
            </w:r>
            <w:r w:rsidR="001B60B0">
              <w:rPr>
                <w:webHidden/>
              </w:rPr>
            </w:r>
            <w:r w:rsidR="001B60B0">
              <w:rPr>
                <w:webHidden/>
              </w:rPr>
              <w:fldChar w:fldCharType="separate"/>
            </w:r>
            <w:r w:rsidR="00582998">
              <w:rPr>
                <w:webHidden/>
              </w:rPr>
              <w:t>45</w:t>
            </w:r>
            <w:r w:rsidR="001B60B0">
              <w:rPr>
                <w:webHidden/>
              </w:rPr>
              <w:fldChar w:fldCharType="end"/>
            </w:r>
          </w:hyperlink>
        </w:p>
        <w:p w14:paraId="231B45BB" w14:textId="7696B8C5" w:rsidR="001B60B0" w:rsidRDefault="006941CA">
          <w:pPr>
            <w:pStyle w:val="TOC2"/>
            <w:rPr>
              <w:rFonts w:asciiTheme="minorHAnsi" w:eastAsiaTheme="minorEastAsia" w:hAnsiTheme="minorHAnsi" w:cstheme="minorBidi"/>
              <w:color w:val="auto"/>
              <w:kern w:val="0"/>
              <w:sz w:val="22"/>
              <w:szCs w:val="22"/>
            </w:rPr>
          </w:pPr>
          <w:hyperlink w:anchor="_Toc11755240" w:history="1">
            <w:r w:rsidR="001B60B0" w:rsidRPr="002D0FD1">
              <w:rPr>
                <w:rStyle w:val="Hyperlink"/>
              </w:rPr>
              <w:t>Steps and activities to introduce cloud computing</w:t>
            </w:r>
            <w:r w:rsidR="001B60B0">
              <w:rPr>
                <w:webHidden/>
              </w:rPr>
              <w:tab/>
            </w:r>
            <w:r w:rsidR="001B60B0">
              <w:rPr>
                <w:webHidden/>
              </w:rPr>
              <w:fldChar w:fldCharType="begin"/>
            </w:r>
            <w:r w:rsidR="001B60B0">
              <w:rPr>
                <w:webHidden/>
              </w:rPr>
              <w:instrText xml:space="preserve"> PAGEREF _Toc11755240 \h </w:instrText>
            </w:r>
            <w:r w:rsidR="001B60B0">
              <w:rPr>
                <w:webHidden/>
              </w:rPr>
            </w:r>
            <w:r w:rsidR="001B60B0">
              <w:rPr>
                <w:webHidden/>
              </w:rPr>
              <w:fldChar w:fldCharType="separate"/>
            </w:r>
            <w:r w:rsidR="00582998">
              <w:rPr>
                <w:webHidden/>
              </w:rPr>
              <w:t>46</w:t>
            </w:r>
            <w:r w:rsidR="001B60B0">
              <w:rPr>
                <w:webHidden/>
              </w:rPr>
              <w:fldChar w:fldCharType="end"/>
            </w:r>
          </w:hyperlink>
        </w:p>
        <w:p w14:paraId="684ED56C" w14:textId="7363C211"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41" w:history="1">
            <w:r w:rsidR="001B60B0" w:rsidRPr="002D0FD1">
              <w:rPr>
                <w:rStyle w:val="Hyperlink"/>
              </w:rPr>
              <w:t>Setting up a major business project</w:t>
            </w:r>
            <w:r w:rsidR="001B60B0">
              <w:rPr>
                <w:webHidden/>
              </w:rPr>
              <w:tab/>
            </w:r>
            <w:r w:rsidR="001B60B0">
              <w:rPr>
                <w:webHidden/>
              </w:rPr>
              <w:fldChar w:fldCharType="begin"/>
            </w:r>
            <w:r w:rsidR="001B60B0">
              <w:rPr>
                <w:webHidden/>
              </w:rPr>
              <w:instrText xml:space="preserve"> PAGEREF _Toc11755241 \h </w:instrText>
            </w:r>
            <w:r w:rsidR="001B60B0">
              <w:rPr>
                <w:webHidden/>
              </w:rPr>
            </w:r>
            <w:r w:rsidR="001B60B0">
              <w:rPr>
                <w:webHidden/>
              </w:rPr>
              <w:fldChar w:fldCharType="separate"/>
            </w:r>
            <w:r w:rsidR="00582998">
              <w:rPr>
                <w:webHidden/>
              </w:rPr>
              <w:t>46</w:t>
            </w:r>
            <w:r w:rsidR="001B60B0">
              <w:rPr>
                <w:webHidden/>
              </w:rPr>
              <w:fldChar w:fldCharType="end"/>
            </w:r>
          </w:hyperlink>
        </w:p>
        <w:p w14:paraId="335E7CCE" w14:textId="3AA3B9BE" w:rsidR="001B60B0" w:rsidRDefault="006941CA">
          <w:pPr>
            <w:pStyle w:val="TOC2"/>
            <w:rPr>
              <w:rFonts w:asciiTheme="minorHAnsi" w:eastAsiaTheme="minorEastAsia" w:hAnsiTheme="minorHAnsi" w:cstheme="minorBidi"/>
              <w:color w:val="auto"/>
              <w:kern w:val="0"/>
              <w:sz w:val="22"/>
              <w:szCs w:val="22"/>
            </w:rPr>
          </w:pPr>
          <w:hyperlink w:anchor="_Toc11755242" w:history="1">
            <w:r w:rsidR="001B60B0" w:rsidRPr="002D0FD1">
              <w:rPr>
                <w:rStyle w:val="Hyperlink"/>
                <w:rFonts w:eastAsiaTheme="minorHAnsi"/>
              </w:rPr>
              <w:t>Activity 3.2: The four phases of cloud transition</w:t>
            </w:r>
            <w:r w:rsidR="001B60B0">
              <w:rPr>
                <w:webHidden/>
              </w:rPr>
              <w:tab/>
            </w:r>
            <w:r w:rsidR="001B60B0">
              <w:rPr>
                <w:webHidden/>
              </w:rPr>
              <w:fldChar w:fldCharType="begin"/>
            </w:r>
            <w:r w:rsidR="001B60B0">
              <w:rPr>
                <w:webHidden/>
              </w:rPr>
              <w:instrText xml:space="preserve"> PAGEREF _Toc11755242 \h </w:instrText>
            </w:r>
            <w:r w:rsidR="001B60B0">
              <w:rPr>
                <w:webHidden/>
              </w:rPr>
            </w:r>
            <w:r w:rsidR="001B60B0">
              <w:rPr>
                <w:webHidden/>
              </w:rPr>
              <w:fldChar w:fldCharType="separate"/>
            </w:r>
            <w:r w:rsidR="00582998">
              <w:rPr>
                <w:webHidden/>
              </w:rPr>
              <w:t>49</w:t>
            </w:r>
            <w:r w:rsidR="001B60B0">
              <w:rPr>
                <w:webHidden/>
              </w:rPr>
              <w:fldChar w:fldCharType="end"/>
            </w:r>
          </w:hyperlink>
        </w:p>
        <w:p w14:paraId="4AE6CC3E" w14:textId="0DB18D1F"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43" w:history="1">
            <w:r w:rsidR="001B60B0" w:rsidRPr="002D0FD1">
              <w:rPr>
                <w:rStyle w:val="Hyperlink"/>
              </w:rPr>
              <w:t>Preparing a PowerPoint presentation</w:t>
            </w:r>
            <w:r w:rsidR="001B60B0">
              <w:rPr>
                <w:webHidden/>
              </w:rPr>
              <w:tab/>
            </w:r>
            <w:r w:rsidR="001B60B0">
              <w:rPr>
                <w:webHidden/>
              </w:rPr>
              <w:fldChar w:fldCharType="begin"/>
            </w:r>
            <w:r w:rsidR="001B60B0">
              <w:rPr>
                <w:webHidden/>
              </w:rPr>
              <w:instrText xml:space="preserve"> PAGEREF _Toc11755243 \h </w:instrText>
            </w:r>
            <w:r w:rsidR="001B60B0">
              <w:rPr>
                <w:webHidden/>
              </w:rPr>
            </w:r>
            <w:r w:rsidR="001B60B0">
              <w:rPr>
                <w:webHidden/>
              </w:rPr>
              <w:fldChar w:fldCharType="separate"/>
            </w:r>
            <w:r w:rsidR="00582998">
              <w:rPr>
                <w:webHidden/>
              </w:rPr>
              <w:t>50</w:t>
            </w:r>
            <w:r w:rsidR="001B60B0">
              <w:rPr>
                <w:webHidden/>
              </w:rPr>
              <w:fldChar w:fldCharType="end"/>
            </w:r>
          </w:hyperlink>
        </w:p>
        <w:p w14:paraId="13364576" w14:textId="0EDE109E" w:rsidR="001B60B0" w:rsidRDefault="006941CA">
          <w:pPr>
            <w:pStyle w:val="TOC1"/>
            <w:rPr>
              <w:rFonts w:asciiTheme="minorHAnsi" w:eastAsiaTheme="minorEastAsia" w:hAnsiTheme="minorHAnsi" w:cstheme="minorBidi"/>
              <w:color w:val="auto"/>
              <w:kern w:val="0"/>
              <w:sz w:val="22"/>
              <w:szCs w:val="22"/>
            </w:rPr>
          </w:pPr>
          <w:hyperlink w:anchor="_Toc11755244" w:history="1">
            <w:r w:rsidR="001B60B0" w:rsidRPr="002D0FD1">
              <w:rPr>
                <w:rStyle w:val="Hyperlink"/>
              </w:rPr>
              <w:t>Topic 4: Support implementation</w:t>
            </w:r>
            <w:r w:rsidR="001B60B0">
              <w:rPr>
                <w:webHidden/>
              </w:rPr>
              <w:tab/>
            </w:r>
            <w:r w:rsidR="001B60B0">
              <w:rPr>
                <w:webHidden/>
              </w:rPr>
              <w:fldChar w:fldCharType="begin"/>
            </w:r>
            <w:r w:rsidR="001B60B0">
              <w:rPr>
                <w:webHidden/>
              </w:rPr>
              <w:instrText xml:space="preserve"> PAGEREF _Toc11755244 \h </w:instrText>
            </w:r>
            <w:r w:rsidR="001B60B0">
              <w:rPr>
                <w:webHidden/>
              </w:rPr>
            </w:r>
            <w:r w:rsidR="001B60B0">
              <w:rPr>
                <w:webHidden/>
              </w:rPr>
              <w:fldChar w:fldCharType="separate"/>
            </w:r>
            <w:r w:rsidR="00582998">
              <w:rPr>
                <w:webHidden/>
              </w:rPr>
              <w:t>52</w:t>
            </w:r>
            <w:r w:rsidR="001B60B0">
              <w:rPr>
                <w:webHidden/>
              </w:rPr>
              <w:fldChar w:fldCharType="end"/>
            </w:r>
          </w:hyperlink>
        </w:p>
        <w:p w14:paraId="241378AA" w14:textId="6ABBDF76" w:rsidR="001B60B0" w:rsidRDefault="006941CA">
          <w:pPr>
            <w:pStyle w:val="TOC2"/>
            <w:rPr>
              <w:rFonts w:asciiTheme="minorHAnsi" w:eastAsiaTheme="minorEastAsia" w:hAnsiTheme="minorHAnsi" w:cstheme="minorBidi"/>
              <w:color w:val="auto"/>
              <w:kern w:val="0"/>
              <w:sz w:val="22"/>
              <w:szCs w:val="22"/>
            </w:rPr>
          </w:pPr>
          <w:hyperlink w:anchor="_Toc11755245" w:history="1">
            <w:r w:rsidR="001B60B0" w:rsidRPr="002D0FD1">
              <w:rPr>
                <w:rStyle w:val="Hyperlink"/>
              </w:rPr>
              <w:t>Change-over/conversion options when converting to any new system</w:t>
            </w:r>
            <w:r w:rsidR="001B60B0">
              <w:rPr>
                <w:webHidden/>
              </w:rPr>
              <w:tab/>
            </w:r>
            <w:r w:rsidR="001B60B0">
              <w:rPr>
                <w:webHidden/>
              </w:rPr>
              <w:fldChar w:fldCharType="begin"/>
            </w:r>
            <w:r w:rsidR="001B60B0">
              <w:rPr>
                <w:webHidden/>
              </w:rPr>
              <w:instrText xml:space="preserve"> PAGEREF _Toc11755245 \h </w:instrText>
            </w:r>
            <w:r w:rsidR="001B60B0">
              <w:rPr>
                <w:webHidden/>
              </w:rPr>
            </w:r>
            <w:r w:rsidR="001B60B0">
              <w:rPr>
                <w:webHidden/>
              </w:rPr>
              <w:fldChar w:fldCharType="separate"/>
            </w:r>
            <w:r w:rsidR="00582998">
              <w:rPr>
                <w:webHidden/>
              </w:rPr>
              <w:t>52</w:t>
            </w:r>
            <w:r w:rsidR="001B60B0">
              <w:rPr>
                <w:webHidden/>
              </w:rPr>
              <w:fldChar w:fldCharType="end"/>
            </w:r>
          </w:hyperlink>
        </w:p>
        <w:p w14:paraId="1A08DF76" w14:textId="6154DC40"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46" w:history="1">
            <w:r w:rsidR="001B60B0" w:rsidRPr="002D0FD1">
              <w:rPr>
                <w:rStyle w:val="Hyperlink"/>
              </w:rPr>
              <w:t>Cold-turkey conversions/changeovers</w:t>
            </w:r>
            <w:r w:rsidR="001B60B0">
              <w:rPr>
                <w:webHidden/>
              </w:rPr>
              <w:tab/>
            </w:r>
            <w:r w:rsidR="001B60B0">
              <w:rPr>
                <w:webHidden/>
              </w:rPr>
              <w:fldChar w:fldCharType="begin"/>
            </w:r>
            <w:r w:rsidR="001B60B0">
              <w:rPr>
                <w:webHidden/>
              </w:rPr>
              <w:instrText xml:space="preserve"> PAGEREF _Toc11755246 \h </w:instrText>
            </w:r>
            <w:r w:rsidR="001B60B0">
              <w:rPr>
                <w:webHidden/>
              </w:rPr>
            </w:r>
            <w:r w:rsidR="001B60B0">
              <w:rPr>
                <w:webHidden/>
              </w:rPr>
              <w:fldChar w:fldCharType="separate"/>
            </w:r>
            <w:r w:rsidR="00582998">
              <w:rPr>
                <w:webHidden/>
              </w:rPr>
              <w:t>52</w:t>
            </w:r>
            <w:r w:rsidR="001B60B0">
              <w:rPr>
                <w:webHidden/>
              </w:rPr>
              <w:fldChar w:fldCharType="end"/>
            </w:r>
          </w:hyperlink>
        </w:p>
        <w:p w14:paraId="61717334" w14:textId="7E5D3DC3"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47" w:history="1">
            <w:r w:rsidR="001B60B0" w:rsidRPr="002D0FD1">
              <w:rPr>
                <w:rStyle w:val="Hyperlink"/>
              </w:rPr>
              <w:t>Phased-out/modular approach</w:t>
            </w:r>
            <w:r w:rsidR="001B60B0">
              <w:rPr>
                <w:webHidden/>
              </w:rPr>
              <w:tab/>
            </w:r>
            <w:r w:rsidR="001B60B0">
              <w:rPr>
                <w:webHidden/>
              </w:rPr>
              <w:fldChar w:fldCharType="begin"/>
            </w:r>
            <w:r w:rsidR="001B60B0">
              <w:rPr>
                <w:webHidden/>
              </w:rPr>
              <w:instrText xml:space="preserve"> PAGEREF _Toc11755247 \h </w:instrText>
            </w:r>
            <w:r w:rsidR="001B60B0">
              <w:rPr>
                <w:webHidden/>
              </w:rPr>
            </w:r>
            <w:r w:rsidR="001B60B0">
              <w:rPr>
                <w:webHidden/>
              </w:rPr>
              <w:fldChar w:fldCharType="separate"/>
            </w:r>
            <w:r w:rsidR="00582998">
              <w:rPr>
                <w:webHidden/>
              </w:rPr>
              <w:t>52</w:t>
            </w:r>
            <w:r w:rsidR="001B60B0">
              <w:rPr>
                <w:webHidden/>
              </w:rPr>
              <w:fldChar w:fldCharType="end"/>
            </w:r>
          </w:hyperlink>
        </w:p>
        <w:p w14:paraId="585D7AB7" w14:textId="4FE4FD0D"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48" w:history="1">
            <w:r w:rsidR="001B60B0" w:rsidRPr="002D0FD1">
              <w:rPr>
                <w:rStyle w:val="Hyperlink"/>
              </w:rPr>
              <w:t>Parallel running both systems</w:t>
            </w:r>
            <w:r w:rsidR="001B60B0">
              <w:rPr>
                <w:webHidden/>
              </w:rPr>
              <w:tab/>
            </w:r>
            <w:r w:rsidR="001B60B0">
              <w:rPr>
                <w:webHidden/>
              </w:rPr>
              <w:fldChar w:fldCharType="begin"/>
            </w:r>
            <w:r w:rsidR="001B60B0">
              <w:rPr>
                <w:webHidden/>
              </w:rPr>
              <w:instrText xml:space="preserve"> PAGEREF _Toc11755248 \h </w:instrText>
            </w:r>
            <w:r w:rsidR="001B60B0">
              <w:rPr>
                <w:webHidden/>
              </w:rPr>
            </w:r>
            <w:r w:rsidR="001B60B0">
              <w:rPr>
                <w:webHidden/>
              </w:rPr>
              <w:fldChar w:fldCharType="separate"/>
            </w:r>
            <w:r w:rsidR="00582998">
              <w:rPr>
                <w:webHidden/>
              </w:rPr>
              <w:t>52</w:t>
            </w:r>
            <w:r w:rsidR="001B60B0">
              <w:rPr>
                <w:webHidden/>
              </w:rPr>
              <w:fldChar w:fldCharType="end"/>
            </w:r>
          </w:hyperlink>
        </w:p>
        <w:p w14:paraId="15399CBE" w14:textId="2E444826" w:rsidR="001B60B0" w:rsidRDefault="006941CA">
          <w:pPr>
            <w:pStyle w:val="TOC2"/>
            <w:rPr>
              <w:rFonts w:asciiTheme="minorHAnsi" w:eastAsiaTheme="minorEastAsia" w:hAnsiTheme="minorHAnsi" w:cstheme="minorBidi"/>
              <w:color w:val="auto"/>
              <w:kern w:val="0"/>
              <w:sz w:val="22"/>
              <w:szCs w:val="22"/>
            </w:rPr>
          </w:pPr>
          <w:hyperlink w:anchor="_Toc11755249" w:history="1">
            <w:r w:rsidR="001B60B0" w:rsidRPr="002D0FD1">
              <w:rPr>
                <w:rStyle w:val="Hyperlink"/>
              </w:rPr>
              <w:t>Implementing the plan</w:t>
            </w:r>
            <w:r w:rsidR="001B60B0">
              <w:rPr>
                <w:webHidden/>
              </w:rPr>
              <w:tab/>
            </w:r>
            <w:r w:rsidR="001B60B0">
              <w:rPr>
                <w:webHidden/>
              </w:rPr>
              <w:fldChar w:fldCharType="begin"/>
            </w:r>
            <w:r w:rsidR="001B60B0">
              <w:rPr>
                <w:webHidden/>
              </w:rPr>
              <w:instrText xml:space="preserve"> PAGEREF _Toc11755249 \h </w:instrText>
            </w:r>
            <w:r w:rsidR="001B60B0">
              <w:rPr>
                <w:webHidden/>
              </w:rPr>
            </w:r>
            <w:r w:rsidR="001B60B0">
              <w:rPr>
                <w:webHidden/>
              </w:rPr>
              <w:fldChar w:fldCharType="separate"/>
            </w:r>
            <w:r w:rsidR="00582998">
              <w:rPr>
                <w:webHidden/>
              </w:rPr>
              <w:t>53</w:t>
            </w:r>
            <w:r w:rsidR="001B60B0">
              <w:rPr>
                <w:webHidden/>
              </w:rPr>
              <w:fldChar w:fldCharType="end"/>
            </w:r>
          </w:hyperlink>
        </w:p>
        <w:p w14:paraId="5E3EEBD4" w14:textId="26067597" w:rsidR="001B60B0" w:rsidRDefault="006941CA">
          <w:pPr>
            <w:pStyle w:val="TOC1"/>
            <w:rPr>
              <w:rFonts w:asciiTheme="minorHAnsi" w:eastAsiaTheme="minorEastAsia" w:hAnsiTheme="minorHAnsi" w:cstheme="minorBidi"/>
              <w:color w:val="auto"/>
              <w:kern w:val="0"/>
              <w:sz w:val="22"/>
              <w:szCs w:val="22"/>
            </w:rPr>
          </w:pPr>
          <w:hyperlink w:anchor="_Toc11755250" w:history="1">
            <w:r w:rsidR="001B60B0" w:rsidRPr="002D0FD1">
              <w:rPr>
                <w:rStyle w:val="Hyperlink"/>
              </w:rPr>
              <w:t>Suggested reading</w:t>
            </w:r>
            <w:r w:rsidR="001B60B0">
              <w:rPr>
                <w:webHidden/>
              </w:rPr>
              <w:tab/>
            </w:r>
            <w:r w:rsidR="001B60B0">
              <w:rPr>
                <w:webHidden/>
              </w:rPr>
              <w:fldChar w:fldCharType="begin"/>
            </w:r>
            <w:r w:rsidR="001B60B0">
              <w:rPr>
                <w:webHidden/>
              </w:rPr>
              <w:instrText xml:space="preserve"> PAGEREF _Toc11755250 \h </w:instrText>
            </w:r>
            <w:r w:rsidR="001B60B0">
              <w:rPr>
                <w:webHidden/>
              </w:rPr>
            </w:r>
            <w:r w:rsidR="001B60B0">
              <w:rPr>
                <w:webHidden/>
              </w:rPr>
              <w:fldChar w:fldCharType="separate"/>
            </w:r>
            <w:r w:rsidR="00582998">
              <w:rPr>
                <w:webHidden/>
              </w:rPr>
              <w:t>54</w:t>
            </w:r>
            <w:r w:rsidR="001B60B0">
              <w:rPr>
                <w:webHidden/>
              </w:rPr>
              <w:fldChar w:fldCharType="end"/>
            </w:r>
          </w:hyperlink>
        </w:p>
        <w:p w14:paraId="2EEA16CF" w14:textId="227D7129"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51" w:history="1">
            <w:r w:rsidR="001B60B0" w:rsidRPr="002D0FD1">
              <w:rPr>
                <w:rStyle w:val="Hyperlink"/>
              </w:rPr>
              <w:t>RECAP - introduce cloud computing into business operations</w:t>
            </w:r>
            <w:r w:rsidR="001B60B0">
              <w:rPr>
                <w:webHidden/>
              </w:rPr>
              <w:tab/>
            </w:r>
            <w:r w:rsidR="001B60B0">
              <w:rPr>
                <w:webHidden/>
              </w:rPr>
              <w:fldChar w:fldCharType="begin"/>
            </w:r>
            <w:r w:rsidR="001B60B0">
              <w:rPr>
                <w:webHidden/>
              </w:rPr>
              <w:instrText xml:space="preserve"> PAGEREF _Toc11755251 \h </w:instrText>
            </w:r>
            <w:r w:rsidR="001B60B0">
              <w:rPr>
                <w:webHidden/>
              </w:rPr>
            </w:r>
            <w:r w:rsidR="001B60B0">
              <w:rPr>
                <w:webHidden/>
              </w:rPr>
              <w:fldChar w:fldCharType="separate"/>
            </w:r>
            <w:r w:rsidR="00582998">
              <w:rPr>
                <w:webHidden/>
              </w:rPr>
              <w:t>59</w:t>
            </w:r>
            <w:r w:rsidR="001B60B0">
              <w:rPr>
                <w:webHidden/>
              </w:rPr>
              <w:fldChar w:fldCharType="end"/>
            </w:r>
          </w:hyperlink>
        </w:p>
        <w:p w14:paraId="6579C12A" w14:textId="41356DE9" w:rsidR="001B60B0" w:rsidRDefault="006941CA">
          <w:pPr>
            <w:pStyle w:val="TOC2"/>
            <w:rPr>
              <w:rFonts w:asciiTheme="minorHAnsi" w:eastAsiaTheme="minorEastAsia" w:hAnsiTheme="minorHAnsi" w:cstheme="minorBidi"/>
              <w:color w:val="auto"/>
              <w:kern w:val="0"/>
              <w:sz w:val="22"/>
              <w:szCs w:val="22"/>
            </w:rPr>
          </w:pPr>
          <w:hyperlink w:anchor="_Toc11755252" w:history="1">
            <w:r w:rsidR="001B60B0" w:rsidRPr="002D0FD1">
              <w:rPr>
                <w:rStyle w:val="Hyperlink"/>
                <w:rFonts w:eastAsiaTheme="minorHAnsi"/>
              </w:rPr>
              <w:t>Activity 4.1: Implementing cloud services</w:t>
            </w:r>
            <w:r w:rsidR="001B60B0">
              <w:rPr>
                <w:webHidden/>
              </w:rPr>
              <w:tab/>
            </w:r>
            <w:r w:rsidR="001B60B0">
              <w:rPr>
                <w:webHidden/>
              </w:rPr>
              <w:fldChar w:fldCharType="begin"/>
            </w:r>
            <w:r w:rsidR="001B60B0">
              <w:rPr>
                <w:webHidden/>
              </w:rPr>
              <w:instrText xml:space="preserve"> PAGEREF _Toc11755252 \h </w:instrText>
            </w:r>
            <w:r w:rsidR="001B60B0">
              <w:rPr>
                <w:webHidden/>
              </w:rPr>
            </w:r>
            <w:r w:rsidR="001B60B0">
              <w:rPr>
                <w:webHidden/>
              </w:rPr>
              <w:fldChar w:fldCharType="separate"/>
            </w:r>
            <w:r w:rsidR="00582998">
              <w:rPr>
                <w:webHidden/>
              </w:rPr>
              <w:t>60</w:t>
            </w:r>
            <w:r w:rsidR="001B60B0">
              <w:rPr>
                <w:webHidden/>
              </w:rPr>
              <w:fldChar w:fldCharType="end"/>
            </w:r>
          </w:hyperlink>
        </w:p>
        <w:p w14:paraId="0AF44A6B" w14:textId="0A564BB7" w:rsidR="001B60B0" w:rsidRDefault="006941CA">
          <w:pPr>
            <w:pStyle w:val="TOC1"/>
            <w:rPr>
              <w:rFonts w:asciiTheme="minorHAnsi" w:eastAsiaTheme="minorEastAsia" w:hAnsiTheme="minorHAnsi" w:cstheme="minorBidi"/>
              <w:color w:val="auto"/>
              <w:kern w:val="0"/>
              <w:sz w:val="22"/>
              <w:szCs w:val="22"/>
            </w:rPr>
          </w:pPr>
          <w:hyperlink w:anchor="_Toc11755253" w:history="1">
            <w:r w:rsidR="001B60B0" w:rsidRPr="002D0FD1">
              <w:rPr>
                <w:rStyle w:val="Hyperlink"/>
              </w:rPr>
              <w:t>References</w:t>
            </w:r>
            <w:r w:rsidR="001B60B0">
              <w:rPr>
                <w:webHidden/>
              </w:rPr>
              <w:tab/>
            </w:r>
            <w:r w:rsidR="001B60B0">
              <w:rPr>
                <w:webHidden/>
              </w:rPr>
              <w:fldChar w:fldCharType="begin"/>
            </w:r>
            <w:r w:rsidR="001B60B0">
              <w:rPr>
                <w:webHidden/>
              </w:rPr>
              <w:instrText xml:space="preserve"> PAGEREF _Toc11755253 \h </w:instrText>
            </w:r>
            <w:r w:rsidR="001B60B0">
              <w:rPr>
                <w:webHidden/>
              </w:rPr>
            </w:r>
            <w:r w:rsidR="001B60B0">
              <w:rPr>
                <w:webHidden/>
              </w:rPr>
              <w:fldChar w:fldCharType="separate"/>
            </w:r>
            <w:r w:rsidR="00582998">
              <w:rPr>
                <w:webHidden/>
              </w:rPr>
              <w:t>61</w:t>
            </w:r>
            <w:r w:rsidR="001B60B0">
              <w:rPr>
                <w:webHidden/>
              </w:rPr>
              <w:fldChar w:fldCharType="end"/>
            </w:r>
          </w:hyperlink>
        </w:p>
        <w:p w14:paraId="58D79C66" w14:textId="3387A54F" w:rsidR="001B60B0" w:rsidRDefault="006941CA">
          <w:pPr>
            <w:pStyle w:val="TOC2"/>
            <w:rPr>
              <w:rFonts w:asciiTheme="minorHAnsi" w:eastAsiaTheme="minorEastAsia" w:hAnsiTheme="minorHAnsi" w:cstheme="minorBidi"/>
              <w:color w:val="auto"/>
              <w:kern w:val="0"/>
              <w:sz w:val="22"/>
              <w:szCs w:val="22"/>
            </w:rPr>
          </w:pPr>
          <w:hyperlink w:anchor="_Toc11755254" w:history="1">
            <w:r w:rsidR="001B60B0" w:rsidRPr="002D0FD1">
              <w:rPr>
                <w:rStyle w:val="Hyperlink"/>
              </w:rPr>
              <w:t>Additional Resources</w:t>
            </w:r>
            <w:r w:rsidR="001B60B0">
              <w:rPr>
                <w:webHidden/>
              </w:rPr>
              <w:tab/>
            </w:r>
            <w:r w:rsidR="001B60B0">
              <w:rPr>
                <w:webHidden/>
              </w:rPr>
              <w:fldChar w:fldCharType="begin"/>
            </w:r>
            <w:r w:rsidR="001B60B0">
              <w:rPr>
                <w:webHidden/>
              </w:rPr>
              <w:instrText xml:space="preserve"> PAGEREF _Toc11755254 \h </w:instrText>
            </w:r>
            <w:r w:rsidR="001B60B0">
              <w:rPr>
                <w:webHidden/>
              </w:rPr>
            </w:r>
            <w:r w:rsidR="001B60B0">
              <w:rPr>
                <w:webHidden/>
              </w:rPr>
              <w:fldChar w:fldCharType="separate"/>
            </w:r>
            <w:r w:rsidR="00582998">
              <w:rPr>
                <w:webHidden/>
              </w:rPr>
              <w:t>63</w:t>
            </w:r>
            <w:r w:rsidR="001B60B0">
              <w:rPr>
                <w:webHidden/>
              </w:rPr>
              <w:fldChar w:fldCharType="end"/>
            </w:r>
          </w:hyperlink>
        </w:p>
        <w:p w14:paraId="6297D15D" w14:textId="5151AAE7" w:rsidR="001B60B0" w:rsidRDefault="006941CA">
          <w:pPr>
            <w:pStyle w:val="TOC3"/>
            <w:tabs>
              <w:tab w:val="right" w:leader="dot" w:pos="9016"/>
            </w:tabs>
            <w:rPr>
              <w:rFonts w:asciiTheme="minorHAnsi" w:eastAsiaTheme="minorEastAsia" w:hAnsiTheme="minorHAnsi" w:cstheme="minorBidi"/>
              <w:color w:val="auto"/>
              <w:kern w:val="0"/>
              <w:sz w:val="22"/>
              <w:szCs w:val="22"/>
            </w:rPr>
          </w:pPr>
          <w:hyperlink w:anchor="_Toc11755255" w:history="1">
            <w:r w:rsidR="001B60B0" w:rsidRPr="002D0FD1">
              <w:rPr>
                <w:rStyle w:val="Hyperlink"/>
              </w:rPr>
              <w:t>Historic development/evolution of computers</w:t>
            </w:r>
            <w:r w:rsidR="001B60B0">
              <w:rPr>
                <w:webHidden/>
              </w:rPr>
              <w:tab/>
            </w:r>
            <w:r w:rsidR="001B60B0">
              <w:rPr>
                <w:webHidden/>
              </w:rPr>
              <w:fldChar w:fldCharType="begin"/>
            </w:r>
            <w:r w:rsidR="001B60B0">
              <w:rPr>
                <w:webHidden/>
              </w:rPr>
              <w:instrText xml:space="preserve"> PAGEREF _Toc11755255 \h </w:instrText>
            </w:r>
            <w:r w:rsidR="001B60B0">
              <w:rPr>
                <w:webHidden/>
              </w:rPr>
            </w:r>
            <w:r w:rsidR="001B60B0">
              <w:rPr>
                <w:webHidden/>
              </w:rPr>
              <w:fldChar w:fldCharType="separate"/>
            </w:r>
            <w:r w:rsidR="00582998">
              <w:rPr>
                <w:webHidden/>
              </w:rPr>
              <w:t>63</w:t>
            </w:r>
            <w:r w:rsidR="001B60B0">
              <w:rPr>
                <w:webHidden/>
              </w:rPr>
              <w:fldChar w:fldCharType="end"/>
            </w:r>
          </w:hyperlink>
        </w:p>
        <w:p w14:paraId="7547D498" w14:textId="7EF7ED10" w:rsidR="001B60B0" w:rsidRDefault="006941CA">
          <w:pPr>
            <w:pStyle w:val="TOC2"/>
            <w:rPr>
              <w:rFonts w:asciiTheme="minorHAnsi" w:eastAsiaTheme="minorEastAsia" w:hAnsiTheme="minorHAnsi" w:cstheme="minorBidi"/>
              <w:color w:val="auto"/>
              <w:kern w:val="0"/>
              <w:sz w:val="22"/>
              <w:szCs w:val="22"/>
            </w:rPr>
          </w:pPr>
          <w:hyperlink w:anchor="_Toc11755256" w:history="1">
            <w:r w:rsidR="001B60B0" w:rsidRPr="002D0FD1">
              <w:rPr>
                <w:rStyle w:val="Hyperlink"/>
              </w:rPr>
              <w:t>Solution to activity 1.1</w:t>
            </w:r>
            <w:r w:rsidR="001B60B0">
              <w:rPr>
                <w:webHidden/>
              </w:rPr>
              <w:tab/>
            </w:r>
            <w:r w:rsidR="001B60B0">
              <w:rPr>
                <w:webHidden/>
              </w:rPr>
              <w:fldChar w:fldCharType="begin"/>
            </w:r>
            <w:r w:rsidR="001B60B0">
              <w:rPr>
                <w:webHidden/>
              </w:rPr>
              <w:instrText xml:space="preserve"> PAGEREF _Toc11755256 \h </w:instrText>
            </w:r>
            <w:r w:rsidR="001B60B0">
              <w:rPr>
                <w:webHidden/>
              </w:rPr>
            </w:r>
            <w:r w:rsidR="001B60B0">
              <w:rPr>
                <w:webHidden/>
              </w:rPr>
              <w:fldChar w:fldCharType="separate"/>
            </w:r>
            <w:r w:rsidR="00582998">
              <w:rPr>
                <w:webHidden/>
              </w:rPr>
              <w:t>65</w:t>
            </w:r>
            <w:r w:rsidR="001B60B0">
              <w:rPr>
                <w:webHidden/>
              </w:rPr>
              <w:fldChar w:fldCharType="end"/>
            </w:r>
          </w:hyperlink>
        </w:p>
        <w:p w14:paraId="5FB3B611" w14:textId="43B9AD3D" w:rsidR="001B60B0" w:rsidRDefault="006941CA">
          <w:pPr>
            <w:pStyle w:val="TOC2"/>
            <w:rPr>
              <w:rFonts w:asciiTheme="minorHAnsi" w:eastAsiaTheme="minorEastAsia" w:hAnsiTheme="minorHAnsi" w:cstheme="minorBidi"/>
              <w:color w:val="auto"/>
              <w:kern w:val="0"/>
              <w:sz w:val="22"/>
              <w:szCs w:val="22"/>
            </w:rPr>
          </w:pPr>
          <w:hyperlink w:anchor="_Toc11755257" w:history="1">
            <w:r w:rsidR="001B60B0" w:rsidRPr="002D0FD1">
              <w:rPr>
                <w:rStyle w:val="Hyperlink"/>
              </w:rPr>
              <w:t>Solution to activity 2.3</w:t>
            </w:r>
            <w:r w:rsidR="001B60B0">
              <w:rPr>
                <w:webHidden/>
              </w:rPr>
              <w:tab/>
            </w:r>
            <w:r w:rsidR="001B60B0">
              <w:rPr>
                <w:webHidden/>
              </w:rPr>
              <w:fldChar w:fldCharType="begin"/>
            </w:r>
            <w:r w:rsidR="001B60B0">
              <w:rPr>
                <w:webHidden/>
              </w:rPr>
              <w:instrText xml:space="preserve"> PAGEREF _Toc11755257 \h </w:instrText>
            </w:r>
            <w:r w:rsidR="001B60B0">
              <w:rPr>
                <w:webHidden/>
              </w:rPr>
            </w:r>
            <w:r w:rsidR="001B60B0">
              <w:rPr>
                <w:webHidden/>
              </w:rPr>
              <w:fldChar w:fldCharType="separate"/>
            </w:r>
            <w:r w:rsidR="00582998">
              <w:rPr>
                <w:webHidden/>
              </w:rPr>
              <w:t>65</w:t>
            </w:r>
            <w:r w:rsidR="001B60B0">
              <w:rPr>
                <w:webHidden/>
              </w:rPr>
              <w:fldChar w:fldCharType="end"/>
            </w:r>
          </w:hyperlink>
        </w:p>
        <w:p w14:paraId="1F25540F" w14:textId="2294BE9A" w:rsidR="00955429" w:rsidRDefault="00955429">
          <w:r>
            <w:rPr>
              <w:b/>
              <w:bCs/>
              <w:noProof/>
            </w:rPr>
            <w:fldChar w:fldCharType="end"/>
          </w:r>
        </w:p>
      </w:sdtContent>
    </w:sdt>
    <w:p w14:paraId="5FF54050" w14:textId="2E34D5D9" w:rsidR="004334C4" w:rsidRPr="004334C4" w:rsidRDefault="00C20023" w:rsidP="00955429">
      <w:pPr>
        <w:pStyle w:val="Heading1noTOC"/>
      </w:pPr>
      <w:bookmarkStart w:id="5" w:name="_Toc518640492"/>
      <w:r>
        <w:lastRenderedPageBreak/>
        <w:t>Icon legends</w:t>
      </w:r>
      <w:bookmarkEnd w:id="5"/>
    </w:p>
    <w:tbl>
      <w:tblPr>
        <w:tblStyle w:val="TableGrid"/>
        <w:tblW w:w="9209" w:type="dxa"/>
        <w:tblLook w:val="04A0" w:firstRow="1" w:lastRow="0" w:firstColumn="1" w:lastColumn="0" w:noHBand="0" w:noVBand="1"/>
        <w:tblDescription w:val="Icon legends, describes each icon used within the workbook."/>
      </w:tblPr>
      <w:tblGrid>
        <w:gridCol w:w="1916"/>
        <w:gridCol w:w="7293"/>
      </w:tblGrid>
      <w:tr w:rsidR="00BC1A72" w14:paraId="041B1214" w14:textId="77777777" w:rsidTr="00863754">
        <w:trPr>
          <w:cnfStyle w:val="100000000000" w:firstRow="1" w:lastRow="0" w:firstColumn="0" w:lastColumn="0" w:oddVBand="0" w:evenVBand="0" w:oddHBand="0" w:evenHBand="0" w:firstRowFirstColumn="0" w:firstRowLastColumn="0" w:lastRowFirstColumn="0" w:lastRowLastColumn="0"/>
          <w:tblHeader/>
        </w:trPr>
        <w:tc>
          <w:tcPr>
            <w:tcW w:w="1838" w:type="dxa"/>
          </w:tcPr>
          <w:p w14:paraId="5EB11913" w14:textId="77777777" w:rsidR="00C20023" w:rsidRDefault="00C20023" w:rsidP="00C80989">
            <w:pPr>
              <w:rPr>
                <w:lang w:eastAsia="en-AU"/>
              </w:rPr>
            </w:pPr>
            <w:r>
              <w:rPr>
                <w:lang w:eastAsia="en-AU"/>
              </w:rPr>
              <w:t>Icons</w:t>
            </w:r>
          </w:p>
        </w:tc>
        <w:tc>
          <w:tcPr>
            <w:tcW w:w="7371" w:type="dxa"/>
          </w:tcPr>
          <w:p w14:paraId="4B1BC9D7" w14:textId="77777777" w:rsidR="00C20023" w:rsidRDefault="00C20023" w:rsidP="00C80989">
            <w:pPr>
              <w:rPr>
                <w:lang w:eastAsia="en-AU"/>
              </w:rPr>
            </w:pPr>
            <w:r>
              <w:rPr>
                <w:lang w:eastAsia="en-AU"/>
              </w:rPr>
              <w:t>Descriptions</w:t>
            </w:r>
          </w:p>
        </w:tc>
      </w:tr>
      <w:tr w:rsidR="00BC1A72" w14:paraId="37CEEE47" w14:textId="77777777" w:rsidTr="00863754">
        <w:tc>
          <w:tcPr>
            <w:tcW w:w="1838" w:type="dxa"/>
          </w:tcPr>
          <w:p w14:paraId="1D913BFF" w14:textId="77777777" w:rsidR="00C20023" w:rsidRDefault="00564B2D" w:rsidP="00C80989">
            <w:pPr>
              <w:jc w:val="center"/>
              <w:rPr>
                <w:lang w:eastAsia="en-AU"/>
              </w:rPr>
            </w:pPr>
            <w:r>
              <w:rPr>
                <w:noProof/>
                <w:lang w:eastAsia="en-AU"/>
              </w:rPr>
              <w:drawing>
                <wp:inline distT="0" distB="0" distL="0" distR="0" wp14:anchorId="75C99D0C" wp14:editId="529AC1A1">
                  <wp:extent cx="1080000" cy="1000718"/>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Activity LAVENDER.png"/>
                          <pic:cNvPicPr/>
                        </pic:nvPicPr>
                        <pic:blipFill>
                          <a:blip r:embed="rId19">
                            <a:extLst>
                              <a:ext uri="{28A0092B-C50C-407E-A947-70E740481C1C}">
                                <a14:useLocalDpi xmlns:a14="http://schemas.microsoft.com/office/drawing/2010/main" val="0"/>
                              </a:ext>
                            </a:extLst>
                          </a:blip>
                          <a:stretch>
                            <a:fillRect/>
                          </a:stretch>
                        </pic:blipFill>
                        <pic:spPr>
                          <a:xfrm>
                            <a:off x="0" y="0"/>
                            <a:ext cx="1080000" cy="1000718"/>
                          </a:xfrm>
                          <a:prstGeom prst="rect">
                            <a:avLst/>
                          </a:prstGeom>
                        </pic:spPr>
                      </pic:pic>
                    </a:graphicData>
                  </a:graphic>
                </wp:inline>
              </w:drawing>
            </w:r>
          </w:p>
        </w:tc>
        <w:tc>
          <w:tcPr>
            <w:tcW w:w="7371" w:type="dxa"/>
          </w:tcPr>
          <w:p w14:paraId="67B757FD" w14:textId="77777777" w:rsidR="00C20023" w:rsidRPr="00846896" w:rsidRDefault="00C20023" w:rsidP="00C80989">
            <w:pPr>
              <w:pStyle w:val="Guidetext"/>
              <w:rPr>
                <w:b/>
                <w:i w:val="0"/>
                <w:color w:val="auto"/>
              </w:rPr>
            </w:pPr>
            <w:r>
              <w:rPr>
                <w:b/>
                <w:i w:val="0"/>
                <w:color w:val="auto"/>
              </w:rPr>
              <w:t>Practice a</w:t>
            </w:r>
            <w:r w:rsidRPr="00846896">
              <w:rPr>
                <w:b/>
                <w:i w:val="0"/>
                <w:color w:val="auto"/>
              </w:rPr>
              <w:t xml:space="preserve">ctivity </w:t>
            </w:r>
          </w:p>
          <w:p w14:paraId="7FB76125" w14:textId="5D9153DA" w:rsidR="00C20023" w:rsidRPr="000A2E1E" w:rsidRDefault="00C20023" w:rsidP="00C80989">
            <w:pPr>
              <w:pStyle w:val="Guidetext"/>
              <w:rPr>
                <w:i w:val="0"/>
                <w:color w:val="auto"/>
              </w:rPr>
            </w:pPr>
            <w:r w:rsidRPr="000A2E1E">
              <w:rPr>
                <w:i w:val="0"/>
                <w:color w:val="auto"/>
              </w:rPr>
              <w:t xml:space="preserve">Learning activities are the tasks and exercises that assist you in gaining a clear understanding of the content in </w:t>
            </w:r>
            <w:r w:rsidR="003F7EA2">
              <w:rPr>
                <w:i w:val="0"/>
                <w:color w:val="auto"/>
              </w:rPr>
              <w:t xml:space="preserve">this workbook. </w:t>
            </w:r>
            <w:r w:rsidRPr="000A2E1E">
              <w:rPr>
                <w:i w:val="0"/>
                <w:color w:val="auto"/>
              </w:rPr>
              <w:t>It is important for you to undertake these activities, as they will enhance your learning.</w:t>
            </w:r>
          </w:p>
          <w:p w14:paraId="3916B949" w14:textId="7CE34BC0" w:rsidR="00C20023" w:rsidRDefault="00C20023" w:rsidP="00C80989">
            <w:pPr>
              <w:rPr>
                <w:lang w:eastAsia="en-AU"/>
              </w:rPr>
            </w:pPr>
            <w:r w:rsidRPr="000A2E1E">
              <w:t>Activities can be used t</w:t>
            </w:r>
            <w:r w:rsidR="003F7EA2">
              <w:t xml:space="preserve">o prepare you for assessments. </w:t>
            </w:r>
            <w:r w:rsidRPr="000A2E1E">
              <w:t>Refer to the assessments before you commence so that you are aware which activities will assist you in completing your assessments.</w:t>
            </w:r>
          </w:p>
        </w:tc>
      </w:tr>
      <w:tr w:rsidR="00BC1A72" w14:paraId="4B50FCAD" w14:textId="77777777" w:rsidTr="00863754">
        <w:trPr>
          <w:trHeight w:val="1514"/>
        </w:trPr>
        <w:tc>
          <w:tcPr>
            <w:tcW w:w="1838" w:type="dxa"/>
          </w:tcPr>
          <w:p w14:paraId="1897DB95" w14:textId="77777777" w:rsidR="00C20023" w:rsidRDefault="00564B2D" w:rsidP="00C80989">
            <w:pPr>
              <w:jc w:val="center"/>
              <w:rPr>
                <w:lang w:eastAsia="en-AU"/>
              </w:rPr>
            </w:pPr>
            <w:r>
              <w:rPr>
                <w:noProof/>
                <w:lang w:eastAsia="en-AU"/>
              </w:rPr>
              <w:drawing>
                <wp:inline distT="0" distB="0" distL="0" distR="0" wp14:anchorId="16032976" wp14:editId="125A63E5">
                  <wp:extent cx="1080000" cy="1000718"/>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Collaboration LAVENDER.png"/>
                          <pic:cNvPicPr/>
                        </pic:nvPicPr>
                        <pic:blipFill>
                          <a:blip r:embed="rId20">
                            <a:extLst>
                              <a:ext uri="{28A0092B-C50C-407E-A947-70E740481C1C}">
                                <a14:useLocalDpi xmlns:a14="http://schemas.microsoft.com/office/drawing/2010/main" val="0"/>
                              </a:ext>
                            </a:extLst>
                          </a:blip>
                          <a:stretch>
                            <a:fillRect/>
                          </a:stretch>
                        </pic:blipFill>
                        <pic:spPr>
                          <a:xfrm>
                            <a:off x="0" y="0"/>
                            <a:ext cx="1080000" cy="1000718"/>
                          </a:xfrm>
                          <a:prstGeom prst="rect">
                            <a:avLst/>
                          </a:prstGeom>
                        </pic:spPr>
                      </pic:pic>
                    </a:graphicData>
                  </a:graphic>
                </wp:inline>
              </w:drawing>
            </w:r>
          </w:p>
        </w:tc>
        <w:tc>
          <w:tcPr>
            <w:tcW w:w="7371" w:type="dxa"/>
          </w:tcPr>
          <w:p w14:paraId="14CFA90A" w14:textId="77777777" w:rsidR="00C20023" w:rsidRPr="00846896" w:rsidRDefault="00C20023" w:rsidP="00C80989">
            <w:pPr>
              <w:pStyle w:val="Guidetext"/>
              <w:rPr>
                <w:b/>
                <w:i w:val="0"/>
                <w:color w:val="auto"/>
              </w:rPr>
            </w:pPr>
            <w:r w:rsidRPr="00846896">
              <w:rPr>
                <w:b/>
                <w:i w:val="0"/>
                <w:color w:val="auto"/>
              </w:rPr>
              <w:t xml:space="preserve">Collaboration </w:t>
            </w:r>
          </w:p>
          <w:p w14:paraId="7D94AA2A" w14:textId="70EF3669" w:rsidR="00C20023" w:rsidRPr="000A2E1E" w:rsidRDefault="00C20023" w:rsidP="00C80989">
            <w:pPr>
              <w:rPr>
                <w:lang w:eastAsia="en-AU"/>
              </w:rPr>
            </w:pPr>
            <w:r w:rsidRPr="000A2E1E">
              <w:rPr>
                <w:szCs w:val="18"/>
              </w:rPr>
              <w:t>Whether you discuss your learning in an online forum or in a face-to-face environment</w:t>
            </w:r>
            <w:r w:rsidR="001E167C">
              <w:rPr>
                <w:szCs w:val="18"/>
              </w:rPr>
              <w:t>,</w:t>
            </w:r>
            <w:r w:rsidRPr="000A2E1E">
              <w:rPr>
                <w:szCs w:val="18"/>
              </w:rPr>
              <w:t xml:space="preserve"> discussions allow you to create and consolidate new meaningful knowledge.</w:t>
            </w:r>
          </w:p>
        </w:tc>
      </w:tr>
      <w:tr w:rsidR="00BC1A72" w14:paraId="6A406352" w14:textId="77777777" w:rsidTr="00863754">
        <w:trPr>
          <w:trHeight w:val="1514"/>
        </w:trPr>
        <w:tc>
          <w:tcPr>
            <w:tcW w:w="1838" w:type="dxa"/>
          </w:tcPr>
          <w:p w14:paraId="7CFA5694" w14:textId="77777777" w:rsidR="00C20023" w:rsidRDefault="00564B2D" w:rsidP="00C80989">
            <w:pPr>
              <w:jc w:val="center"/>
              <w:rPr>
                <w:lang w:eastAsia="en-AU"/>
              </w:rPr>
            </w:pPr>
            <w:r>
              <w:rPr>
                <w:noProof/>
                <w:lang w:eastAsia="en-AU"/>
              </w:rPr>
              <w:drawing>
                <wp:inline distT="0" distB="0" distL="0" distR="0" wp14:anchorId="30B6FB5E" wp14:editId="76D6214F">
                  <wp:extent cx="1080000" cy="999088"/>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Self-check LAVENDER.png"/>
                          <pic:cNvPicPr/>
                        </pic:nvPicPr>
                        <pic:blipFill>
                          <a:blip r:embed="rId21">
                            <a:extLst>
                              <a:ext uri="{28A0092B-C50C-407E-A947-70E740481C1C}">
                                <a14:useLocalDpi xmlns:a14="http://schemas.microsoft.com/office/drawing/2010/main" val="0"/>
                              </a:ext>
                            </a:extLst>
                          </a:blip>
                          <a:stretch>
                            <a:fillRect/>
                          </a:stretch>
                        </pic:blipFill>
                        <pic:spPr>
                          <a:xfrm>
                            <a:off x="0" y="0"/>
                            <a:ext cx="1080000" cy="999088"/>
                          </a:xfrm>
                          <a:prstGeom prst="rect">
                            <a:avLst/>
                          </a:prstGeom>
                        </pic:spPr>
                      </pic:pic>
                    </a:graphicData>
                  </a:graphic>
                </wp:inline>
              </w:drawing>
            </w:r>
          </w:p>
        </w:tc>
        <w:tc>
          <w:tcPr>
            <w:tcW w:w="7371" w:type="dxa"/>
          </w:tcPr>
          <w:p w14:paraId="2AD874E3" w14:textId="77777777" w:rsidR="00C20023" w:rsidRPr="00846896" w:rsidRDefault="00C20023" w:rsidP="00C80989">
            <w:pPr>
              <w:pStyle w:val="Guidetext"/>
              <w:rPr>
                <w:b/>
                <w:i w:val="0"/>
                <w:color w:val="auto"/>
              </w:rPr>
            </w:pPr>
            <w:r w:rsidRPr="00846896">
              <w:rPr>
                <w:b/>
                <w:i w:val="0"/>
                <w:color w:val="auto"/>
              </w:rPr>
              <w:t>Self-check</w:t>
            </w:r>
          </w:p>
          <w:p w14:paraId="4D08EB86" w14:textId="77777777" w:rsidR="00C20023" w:rsidRPr="000A2E1E" w:rsidRDefault="00C20023" w:rsidP="00C80989">
            <w:pPr>
              <w:rPr>
                <w:lang w:eastAsia="en-AU"/>
              </w:rPr>
            </w:pPr>
            <w:r w:rsidRPr="000A2E1E">
              <w:rPr>
                <w:szCs w:val="18"/>
              </w:rPr>
              <w:t>A self-check is an activity that allows you to assess your own learning progress. It is an opportunity to determine the levels of your learning and to identify areas for improvement.</w:t>
            </w:r>
          </w:p>
        </w:tc>
      </w:tr>
      <w:tr w:rsidR="00BC1A72" w14:paraId="357572E9" w14:textId="77777777" w:rsidTr="00863754">
        <w:tc>
          <w:tcPr>
            <w:tcW w:w="1838" w:type="dxa"/>
          </w:tcPr>
          <w:p w14:paraId="432F335B" w14:textId="77777777" w:rsidR="00C20023" w:rsidRDefault="00564B2D" w:rsidP="00C80989">
            <w:pPr>
              <w:jc w:val="center"/>
              <w:rPr>
                <w:noProof/>
                <w:lang w:eastAsia="en-AU"/>
              </w:rPr>
            </w:pPr>
            <w:r>
              <w:rPr>
                <w:noProof/>
                <w:lang w:eastAsia="en-AU"/>
              </w:rPr>
              <w:drawing>
                <wp:inline distT="0" distB="0" distL="0" distR="0" wp14:anchorId="0FC8BD93" wp14:editId="231D7D35">
                  <wp:extent cx="1080000" cy="1000718"/>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Reading LAVENDER.png"/>
                          <pic:cNvPicPr/>
                        </pic:nvPicPr>
                        <pic:blipFill>
                          <a:blip r:embed="rId22">
                            <a:extLst>
                              <a:ext uri="{28A0092B-C50C-407E-A947-70E740481C1C}">
                                <a14:useLocalDpi xmlns:a14="http://schemas.microsoft.com/office/drawing/2010/main" val="0"/>
                              </a:ext>
                            </a:extLst>
                          </a:blip>
                          <a:stretch>
                            <a:fillRect/>
                          </a:stretch>
                        </pic:blipFill>
                        <pic:spPr>
                          <a:xfrm>
                            <a:off x="0" y="0"/>
                            <a:ext cx="1080000" cy="1000718"/>
                          </a:xfrm>
                          <a:prstGeom prst="rect">
                            <a:avLst/>
                          </a:prstGeom>
                        </pic:spPr>
                      </pic:pic>
                    </a:graphicData>
                  </a:graphic>
                </wp:inline>
              </w:drawing>
            </w:r>
          </w:p>
        </w:tc>
        <w:tc>
          <w:tcPr>
            <w:tcW w:w="7371" w:type="dxa"/>
          </w:tcPr>
          <w:p w14:paraId="04D1F97D" w14:textId="77777777" w:rsidR="00C20023" w:rsidRPr="00A87EE7" w:rsidRDefault="00C20023" w:rsidP="00C80989">
            <w:pPr>
              <w:pStyle w:val="Body"/>
              <w:rPr>
                <w:b/>
              </w:rPr>
            </w:pPr>
            <w:r w:rsidRPr="00A87EE7">
              <w:rPr>
                <w:b/>
              </w:rPr>
              <w:t>Readings (Required and suggested)</w:t>
            </w:r>
          </w:p>
          <w:p w14:paraId="065CD235" w14:textId="77777777" w:rsidR="00C20023" w:rsidRPr="00381F20" w:rsidRDefault="00C20023" w:rsidP="00C80989">
            <w:pPr>
              <w:pStyle w:val="Body"/>
            </w:pPr>
            <w:r w:rsidRPr="00381F20">
              <w:t xml:space="preserve">The required reading is referred to throughout this </w:t>
            </w:r>
            <w:r w:rsidR="00297C57">
              <w:t>Student</w:t>
            </w:r>
            <w:r w:rsidRPr="00381F20">
              <w:t xml:space="preserve"> </w:t>
            </w:r>
            <w:r w:rsidR="00297C57">
              <w:t>workbook</w:t>
            </w:r>
            <w:r w:rsidRPr="00381F20">
              <w:t xml:space="preserve">. You will need the required text for readings and activities. </w:t>
            </w:r>
          </w:p>
          <w:p w14:paraId="31F8EBA9" w14:textId="519AA9DB" w:rsidR="00C20023" w:rsidRPr="00846896" w:rsidRDefault="00C20023" w:rsidP="00297C57">
            <w:pPr>
              <w:pStyle w:val="Body"/>
              <w:rPr>
                <w:b/>
                <w:i/>
              </w:rPr>
            </w:pPr>
            <w:r w:rsidRPr="00381F20">
              <w:t xml:space="preserve">The suggested reading is quoted in the </w:t>
            </w:r>
            <w:r w:rsidR="00297C57">
              <w:t xml:space="preserve">Student </w:t>
            </w:r>
            <w:r w:rsidR="001E167C">
              <w:t>w</w:t>
            </w:r>
            <w:r w:rsidR="00297C57">
              <w:t>orkbook</w:t>
            </w:r>
            <w:r w:rsidRPr="00381F20">
              <w:t>, however you do not need a copy of this text to complete the learning. The suggested reading provides supplementary information that may assist you in completing the unit.</w:t>
            </w:r>
          </w:p>
        </w:tc>
      </w:tr>
      <w:tr w:rsidR="00DC76A8" w14:paraId="373811E1" w14:textId="77777777" w:rsidTr="00863754">
        <w:tc>
          <w:tcPr>
            <w:tcW w:w="1838" w:type="dxa"/>
          </w:tcPr>
          <w:p w14:paraId="397A0783" w14:textId="380397E0" w:rsidR="00DC76A8" w:rsidRDefault="00DC76A8" w:rsidP="00DC76A8">
            <w:pPr>
              <w:jc w:val="center"/>
              <w:rPr>
                <w:noProof/>
                <w:lang w:eastAsia="en-AU"/>
              </w:rPr>
            </w:pPr>
            <w:r w:rsidRPr="00743582">
              <w:rPr>
                <w:rFonts w:ascii="Times New Roman" w:hAnsi="Times New Roman" w:cs="Times New Roman"/>
                <w:b/>
                <w:noProof/>
                <w:lang w:eastAsia="en-AU"/>
              </w:rPr>
              <w:drawing>
                <wp:inline distT="0" distB="0" distL="0" distR="0" wp14:anchorId="03D89FA5" wp14:editId="67980C02">
                  <wp:extent cx="421427" cy="72348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3">
                            <a:duotone>
                              <a:schemeClr val="accent4">
                                <a:shade val="45000"/>
                                <a:satMod val="135000"/>
                              </a:schemeClr>
                              <a:prstClr val="white"/>
                            </a:duotone>
                            <a:extLst>
                              <a:ext uri="{BEBA8EAE-BF5A-486C-A8C5-ECC9F3942E4B}">
                                <a14:imgProps xmlns:a14="http://schemas.microsoft.com/office/drawing/2010/main">
                                  <a14:imgLayer r:embed="rId24">
                                    <a14:imgEffect>
                                      <a14:brightnessContrast bright="-40000" contrast="40000"/>
                                    </a14:imgEffect>
                                  </a14:imgLayer>
                                </a14:imgProps>
                              </a:ext>
                              <a:ext uri="{28A0092B-C50C-407E-A947-70E740481C1C}">
                                <a14:useLocalDpi xmlns:a14="http://schemas.microsoft.com/office/drawing/2010/main" val="0"/>
                              </a:ext>
                            </a:extLst>
                          </a:blip>
                          <a:srcRect l="31726" t="15524" r="29447" b="12327"/>
                          <a:stretch/>
                        </pic:blipFill>
                        <pic:spPr bwMode="auto">
                          <a:xfrm>
                            <a:off x="0" y="0"/>
                            <a:ext cx="422116" cy="72466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371" w:type="dxa"/>
          </w:tcPr>
          <w:p w14:paraId="31710C75" w14:textId="77777777" w:rsidR="00DC76A8" w:rsidRPr="00F41DC0" w:rsidRDefault="00DC76A8" w:rsidP="00DC76A8">
            <w:pPr>
              <w:pStyle w:val="Body"/>
              <w:rPr>
                <w:b/>
              </w:rPr>
            </w:pPr>
            <w:r w:rsidRPr="00F41DC0">
              <w:rPr>
                <w:b/>
              </w:rPr>
              <w:t xml:space="preserve">Assessment task </w:t>
            </w:r>
          </w:p>
          <w:p w14:paraId="197EF98B" w14:textId="023EA319" w:rsidR="00DC76A8" w:rsidRDefault="00DC76A8" w:rsidP="00DC76A8">
            <w:pPr>
              <w:pStyle w:val="Body"/>
              <w:rPr>
                <w:b/>
              </w:rPr>
            </w:pPr>
            <w:r w:rsidRPr="00F41DC0">
              <w:t>At different stages throughout the workbook after you have completed the readings and activities you will be prompted to complete one or more of your assessment tasks.</w:t>
            </w:r>
          </w:p>
        </w:tc>
      </w:tr>
      <w:tr w:rsidR="00DC76A8" w14:paraId="39473442" w14:textId="77777777" w:rsidTr="00863754">
        <w:tc>
          <w:tcPr>
            <w:tcW w:w="1838" w:type="dxa"/>
          </w:tcPr>
          <w:p w14:paraId="0B0218AA" w14:textId="7A614FC8" w:rsidR="00DC76A8" w:rsidRDefault="00DC76A8" w:rsidP="00DC76A8">
            <w:pPr>
              <w:jc w:val="center"/>
              <w:rPr>
                <w:noProof/>
                <w:lang w:eastAsia="en-AU"/>
              </w:rPr>
            </w:pPr>
            <w:r w:rsidRPr="00743582">
              <w:rPr>
                <w:rFonts w:ascii="Times New Roman" w:hAnsi="Times New Roman" w:cs="Times New Roman"/>
                <w:noProof/>
                <w:lang w:eastAsia="en-AU"/>
              </w:rPr>
              <w:drawing>
                <wp:inline distT="0" distB="0" distL="0" distR="0" wp14:anchorId="2D1C4D2A" wp14:editId="22971BB7">
                  <wp:extent cx="569741" cy="100393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5">
                            <a:duotone>
                              <a:schemeClr val="accent4">
                                <a:shade val="45000"/>
                                <a:satMod val="135000"/>
                              </a:schemeClr>
                              <a:prstClr val="white"/>
                            </a:duotone>
                            <a:extLst>
                              <a:ext uri="{BEBA8EAE-BF5A-486C-A8C5-ECC9F3942E4B}">
                                <a14:imgProps xmlns:a14="http://schemas.microsoft.com/office/drawing/2010/main">
                                  <a14:imgLayer r:embed="rId26">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23301" r="24270"/>
                          <a:stretch/>
                        </pic:blipFill>
                        <pic:spPr bwMode="auto">
                          <a:xfrm>
                            <a:off x="0" y="0"/>
                            <a:ext cx="570005" cy="10044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371" w:type="dxa"/>
          </w:tcPr>
          <w:p w14:paraId="50586966" w14:textId="77777777" w:rsidR="00DC76A8" w:rsidRPr="00F41DC0" w:rsidRDefault="00DC76A8" w:rsidP="00DC76A8">
            <w:pPr>
              <w:pStyle w:val="Body"/>
              <w:rPr>
                <w:b/>
              </w:rPr>
            </w:pPr>
            <w:r w:rsidRPr="00F41DC0">
              <w:rPr>
                <w:b/>
              </w:rPr>
              <w:t xml:space="preserve">Video </w:t>
            </w:r>
          </w:p>
          <w:p w14:paraId="6A78D9C4" w14:textId="2C094323" w:rsidR="00DC76A8" w:rsidRPr="00A87EE7" w:rsidRDefault="00DC76A8" w:rsidP="00DC76A8">
            <w:pPr>
              <w:pStyle w:val="Body"/>
              <w:rPr>
                <w:b/>
              </w:rPr>
            </w:pPr>
            <w:r w:rsidRPr="00F41DC0">
              <w:t>Links to videos will be give you a deeper insight into subject matter discussed in this workbook. If you use the student workbook in a digital format you will be able to click on the link to the video. If you are working from a printed version you will need to look these up using the URL provided.</w:t>
            </w:r>
          </w:p>
        </w:tc>
      </w:tr>
    </w:tbl>
    <w:p w14:paraId="41B9F450" w14:textId="77777777" w:rsidR="00C20023" w:rsidRDefault="00C20023" w:rsidP="007E0246">
      <w:pPr>
        <w:pStyle w:val="Body"/>
      </w:pPr>
    </w:p>
    <w:p w14:paraId="15DE74D6" w14:textId="12A7AB18" w:rsidR="00C20023" w:rsidRDefault="00BF7D14" w:rsidP="00C20023">
      <w:pPr>
        <w:pStyle w:val="Sectionnumber"/>
      </w:pPr>
      <w:r>
        <w:rPr>
          <w:noProof/>
          <w:lang w:eastAsia="en-AU"/>
        </w:rPr>
        <mc:AlternateContent>
          <mc:Choice Requires="wpg">
            <w:drawing>
              <wp:anchor distT="0" distB="0" distL="114300" distR="114300" simplePos="0" relativeHeight="251711488" behindDoc="1" locked="0" layoutInCell="1" allowOverlap="1" wp14:anchorId="3D5914B3" wp14:editId="1D7BE495">
                <wp:simplePos x="0" y="0"/>
                <wp:positionH relativeFrom="margin">
                  <wp:posOffset>1883410</wp:posOffset>
                </wp:positionH>
                <wp:positionV relativeFrom="paragraph">
                  <wp:posOffset>1650365</wp:posOffset>
                </wp:positionV>
                <wp:extent cx="3876676" cy="3305175"/>
                <wp:effectExtent l="0" t="0" r="9525" b="9525"/>
                <wp:wrapNone/>
                <wp:docPr id="38" name="Group 38"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4D656A02" id="Group 38" o:spid="_x0000_s1026" alt="Section 1&#10;Section name" style="position:absolute;margin-left:148.3pt;margin-top:129.95pt;width:305.25pt;height:260.25pt;z-index:-25160499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C20023">
        <w:t>Topic 1</w:t>
      </w:r>
    </w:p>
    <w:p w14:paraId="1234EC11" w14:textId="7993DCB4" w:rsidR="00472E82" w:rsidRDefault="00863754" w:rsidP="00C20023">
      <w:pPr>
        <w:pStyle w:val="Sectionname"/>
      </w:pPr>
      <w:r w:rsidRPr="00417476">
        <w:t xml:space="preserve">Review computing </w:t>
      </w:r>
      <w:r>
        <w:br/>
      </w:r>
      <w:r w:rsidRPr="00417476">
        <w:t>needs</w:t>
      </w:r>
    </w:p>
    <w:p w14:paraId="1351161B" w14:textId="77777777" w:rsidR="00C20023" w:rsidRDefault="00C20023" w:rsidP="00472E82">
      <w:pPr>
        <w:pStyle w:val="Body"/>
      </w:pPr>
      <w:r>
        <w:br w:type="page"/>
      </w:r>
    </w:p>
    <w:p w14:paraId="64818A30" w14:textId="40D76E21" w:rsidR="00863754" w:rsidRDefault="00863754" w:rsidP="00863754">
      <w:pPr>
        <w:pStyle w:val="Heading1"/>
      </w:pPr>
      <w:bookmarkStart w:id="6" w:name="_Toc7186691"/>
      <w:bookmarkStart w:id="7" w:name="_Toc11755176"/>
      <w:r>
        <w:lastRenderedPageBreak/>
        <w:t>Topic 1</w:t>
      </w:r>
      <w:r w:rsidR="003F7EA2">
        <w:t>:</w:t>
      </w:r>
      <w:r>
        <w:t xml:space="preserve"> </w:t>
      </w:r>
      <w:r w:rsidRPr="00417476">
        <w:t>Review computing needs</w:t>
      </w:r>
      <w:bookmarkEnd w:id="6"/>
      <w:bookmarkEnd w:id="7"/>
      <w:r>
        <w:t xml:space="preserve"> </w:t>
      </w:r>
    </w:p>
    <w:p w14:paraId="62518EA3" w14:textId="77777777" w:rsidR="00863754" w:rsidRDefault="00863754" w:rsidP="007E3BD7">
      <w:pPr>
        <w:pStyle w:val="Body"/>
        <w:spacing w:after="360"/>
      </w:pPr>
      <w:r w:rsidRPr="00417476">
        <w:t>Let's start by having a quick look at what the cloud is and how cloud computing practices can be implemented or be beneficial to you</w:t>
      </w:r>
    </w:p>
    <w:tbl>
      <w:tblPr>
        <w:tblW w:w="0" w:type="auto"/>
        <w:shd w:val="clear" w:color="auto" w:fill="E7E7D4"/>
        <w:tblLook w:val="0600" w:firstRow="0" w:lastRow="0" w:firstColumn="0" w:lastColumn="0" w:noHBand="1" w:noVBand="1"/>
      </w:tblPr>
      <w:tblGrid>
        <w:gridCol w:w="992"/>
        <w:gridCol w:w="8001"/>
      </w:tblGrid>
      <w:tr w:rsidR="00863754" w14:paraId="4C19B68C" w14:textId="77777777" w:rsidTr="000D5EF6">
        <w:trPr>
          <w:trHeight w:val="659"/>
        </w:trPr>
        <w:tc>
          <w:tcPr>
            <w:tcW w:w="992" w:type="dxa"/>
            <w:shd w:val="clear" w:color="auto" w:fill="E7E7D4"/>
            <w:vAlign w:val="center"/>
          </w:tcPr>
          <w:p w14:paraId="554C3BE7" w14:textId="77777777" w:rsidR="00863754" w:rsidRPr="009C3DED" w:rsidRDefault="00863754" w:rsidP="000D5EF6">
            <w:pPr>
              <w:pStyle w:val="Body"/>
              <w:spacing w:after="0" w:line="240" w:lineRule="auto"/>
              <w:jc w:val="center"/>
            </w:pPr>
            <w:r w:rsidRPr="00743582">
              <w:rPr>
                <w:rFonts w:ascii="Times New Roman" w:hAnsi="Times New Roman" w:cs="Times New Roman"/>
                <w:noProof/>
                <w:lang w:eastAsia="en-AU"/>
              </w:rPr>
              <w:drawing>
                <wp:inline distT="0" distB="0" distL="0" distR="0" wp14:anchorId="117CE4EA" wp14:editId="06084B02">
                  <wp:extent cx="356235" cy="289849"/>
                  <wp:effectExtent l="0" t="0" r="571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7">
                            <a:duotone>
                              <a:schemeClr val="accent4">
                                <a:shade val="45000"/>
                                <a:satMod val="135000"/>
                              </a:schemeClr>
                              <a:prstClr val="white"/>
                            </a:duotone>
                            <a:extLst>
                              <a:ext uri="{BEBA8EAE-BF5A-486C-A8C5-ECC9F3942E4B}">
                                <a14:imgProps xmlns:a14="http://schemas.microsoft.com/office/drawing/2010/main">
                                  <a14:imgLayer r:embed="rId28">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a:stretch/>
                        </pic:blipFill>
                        <pic:spPr bwMode="auto">
                          <a:xfrm>
                            <a:off x="0" y="0"/>
                            <a:ext cx="367004" cy="29861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68A2E435" w14:textId="77777777" w:rsidR="00863754" w:rsidRPr="009C3DED" w:rsidRDefault="00863754" w:rsidP="003F7EA2">
            <w:pPr>
              <w:pStyle w:val="Heading1noTOC"/>
            </w:pPr>
            <w:bookmarkStart w:id="8" w:name="_Toc7186692"/>
            <w:r w:rsidRPr="00C372CB">
              <w:t>Watch</w:t>
            </w:r>
            <w:bookmarkEnd w:id="8"/>
          </w:p>
        </w:tc>
      </w:tr>
    </w:tbl>
    <w:p w14:paraId="270E2BB2" w14:textId="5F6F8685" w:rsidR="00863754" w:rsidRDefault="00863754" w:rsidP="00863754">
      <w:pPr>
        <w:pStyle w:val="Heading2"/>
      </w:pPr>
      <w:bookmarkStart w:id="9" w:name="_Toc7186693"/>
      <w:bookmarkStart w:id="10" w:name="_Toc11755177"/>
      <w:r>
        <w:t xml:space="preserve">Computer </w:t>
      </w:r>
      <w:r w:rsidR="00B57B42">
        <w:t>b</w:t>
      </w:r>
      <w:r>
        <w:t xml:space="preserve">asics: What is the </w:t>
      </w:r>
      <w:r w:rsidR="00B57B42">
        <w:t>c</w:t>
      </w:r>
      <w:r>
        <w:t>loud?</w:t>
      </w:r>
      <w:bookmarkEnd w:id="9"/>
      <w:bookmarkEnd w:id="10"/>
    </w:p>
    <w:p w14:paraId="65AF201B" w14:textId="048CA313" w:rsidR="00863754" w:rsidRDefault="00F84405" w:rsidP="00863754">
      <w:pPr>
        <w:pStyle w:val="Body"/>
      </w:pPr>
      <w:r>
        <w:rPr>
          <w:lang w:eastAsia="en-AU"/>
        </w:rPr>
        <w:t xml:space="preserve">Watch </w:t>
      </w:r>
      <w:hyperlink r:id="rId29" w:history="1">
        <w:r>
          <w:rPr>
            <w:rStyle w:val="Hyperlink"/>
            <w:lang w:eastAsia="en-AU"/>
          </w:rPr>
          <w:t>Computer Basics: What is the Cloud?</w:t>
        </w:r>
      </w:hyperlink>
      <w:r w:rsidR="003F7EA2">
        <w:rPr>
          <w:lang w:eastAsia="en-AU"/>
        </w:rPr>
        <w:t xml:space="preserve"> </w:t>
      </w:r>
      <w:r>
        <w:rPr>
          <w:lang w:eastAsia="en-AU"/>
        </w:rPr>
        <w:t>video on YouTube</w:t>
      </w:r>
      <w:r w:rsidR="000F1E35">
        <w:rPr>
          <w:lang w:eastAsia="en-AU"/>
        </w:rPr>
        <w:t>.</w:t>
      </w:r>
      <w:r w:rsidR="00FB5B49">
        <w:rPr>
          <w:lang w:eastAsia="en-AU"/>
        </w:rPr>
        <w:t xml:space="preserve"> </w:t>
      </w:r>
      <w:r w:rsidR="00863754">
        <w:t xml:space="preserve">In </w:t>
      </w:r>
      <w:r w:rsidR="00863754" w:rsidRPr="00753BE7">
        <w:t>this video</w:t>
      </w:r>
      <w:r w:rsidR="00863754" w:rsidRPr="004E4077">
        <w:t>,</w:t>
      </w:r>
      <w:r w:rsidR="00863754">
        <w:t xml:space="preserve"> you</w:t>
      </w:r>
      <w:r w:rsidR="00FB5B49">
        <w:t xml:space="preserve"> wi</w:t>
      </w:r>
      <w:r w:rsidR="00863754">
        <w:t>ll learn more about using the cloud. Th</w:t>
      </w:r>
      <w:r w:rsidR="007E3BD7">
        <w:t xml:space="preserve">is video </w:t>
      </w:r>
      <w:r w:rsidR="00FB5B49">
        <w:t xml:space="preserve">also </w:t>
      </w:r>
      <w:r w:rsidR="007E3BD7">
        <w:t>includes information on</w:t>
      </w:r>
      <w:r w:rsidR="00863754">
        <w:t xml:space="preserve"> </w:t>
      </w:r>
      <w:r w:rsidR="007E3BD7">
        <w:t xml:space="preserve">reasons for using the web apps on the cloud. </w:t>
      </w:r>
    </w:p>
    <w:p w14:paraId="02E33A8C" w14:textId="449E5244" w:rsidR="00863754" w:rsidRDefault="00863754" w:rsidP="00D10EF2">
      <w:pPr>
        <w:pStyle w:val="Body"/>
        <w:spacing w:after="120"/>
      </w:pPr>
      <w:r>
        <w:rPr>
          <w:noProof/>
          <w:lang w:eastAsia="en-AU"/>
        </w:rPr>
        <w:drawing>
          <wp:inline distT="0" distB="0" distL="0" distR="0" wp14:anchorId="663C8D85" wp14:editId="08231AFA">
            <wp:extent cx="3865829" cy="2149132"/>
            <wp:effectExtent l="0" t="0" r="1905" b="3810"/>
            <wp:docPr id="1" name="Picture 1" descr="Video screen grab. Computers. What is the clou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r="454" b="1905"/>
                    <a:stretch/>
                  </pic:blipFill>
                  <pic:spPr bwMode="auto">
                    <a:xfrm>
                      <a:off x="0" y="0"/>
                      <a:ext cx="3870024" cy="2151464"/>
                    </a:xfrm>
                    <a:prstGeom prst="rect">
                      <a:avLst/>
                    </a:prstGeom>
                    <a:ln>
                      <a:noFill/>
                    </a:ln>
                    <a:extLst>
                      <a:ext uri="{53640926-AAD7-44D8-BBD7-CCE9431645EC}">
                        <a14:shadowObscured xmlns:a14="http://schemas.microsoft.com/office/drawing/2010/main"/>
                      </a:ext>
                    </a:extLst>
                  </pic:spPr>
                </pic:pic>
              </a:graphicData>
            </a:graphic>
          </wp:inline>
        </w:drawing>
      </w:r>
    </w:p>
    <w:p w14:paraId="7E727834" w14:textId="7407EA5D" w:rsidR="00F84405" w:rsidRDefault="00863754" w:rsidP="003F7EA2">
      <w:pPr>
        <w:pStyle w:val="Caption"/>
        <w:spacing w:before="80" w:after="160"/>
      </w:pPr>
      <w:r w:rsidRPr="004E4077">
        <w:t xml:space="preserve">Source: Standard YouTube licence </w:t>
      </w:r>
      <w:hyperlink r:id="rId31" w:tgtFrame="_blank" w:history="1">
        <w:r w:rsidRPr="004E4077">
          <w:rPr>
            <w:rStyle w:val="Hyperlink"/>
            <w:color w:val="747679"/>
            <w:u w:val="none"/>
          </w:rPr>
          <w:t>GCFLearnFree.org</w:t>
        </w:r>
      </w:hyperlink>
      <w:bookmarkStart w:id="11" w:name="_Toc7186694"/>
      <w:r w:rsidR="0097561D">
        <w:rPr>
          <w:rStyle w:val="Hyperlink"/>
          <w:color w:val="747679"/>
          <w:u w:val="none"/>
        </w:rPr>
        <w:t xml:space="preserve"> </w:t>
      </w:r>
      <w:hyperlink r:id="rId32" w:history="1">
        <w:r w:rsidR="0097561D">
          <w:rPr>
            <w:rStyle w:val="Hyperlink"/>
            <w:lang w:eastAsia="en-AU"/>
          </w:rPr>
          <w:t>https://www.youtube.com/watch?v=gu4FYSFeWqg</w:t>
        </w:r>
      </w:hyperlink>
    </w:p>
    <w:p w14:paraId="74B4AC49" w14:textId="01574969" w:rsidR="00863754" w:rsidRDefault="00863754" w:rsidP="003F7EA2">
      <w:pPr>
        <w:pStyle w:val="Heading2"/>
        <w:spacing w:before="360"/>
      </w:pPr>
      <w:bookmarkStart w:id="12" w:name="_Toc11755178"/>
      <w:r>
        <w:t>Review the computing needs of your business</w:t>
      </w:r>
      <w:bookmarkEnd w:id="11"/>
      <w:bookmarkEnd w:id="12"/>
    </w:p>
    <w:p w14:paraId="20E2CCCE" w14:textId="2A0A977C" w:rsidR="00F458AD" w:rsidRDefault="00863754" w:rsidP="00863754">
      <w:pPr>
        <w:pStyle w:val="Body"/>
      </w:pPr>
      <w:r>
        <w:t xml:space="preserve">Before introducing cloud computing into your business operations, you will need to review your current computing resources and their </w:t>
      </w:r>
      <w:r w:rsidR="00E557C4">
        <w:t>use and</w:t>
      </w:r>
      <w:r>
        <w:t xml:space="preserve"> document your business requirements.</w:t>
      </w:r>
    </w:p>
    <w:p w14:paraId="37B9B9D5" w14:textId="348659C4" w:rsidR="00863754" w:rsidRDefault="00863754" w:rsidP="00863754">
      <w:pPr>
        <w:pStyle w:val="Body"/>
      </w:pPr>
      <w:r>
        <w:t>In an existing business, there will be various computer technologies in use</w:t>
      </w:r>
      <w:r w:rsidR="00D10EF2">
        <w:t>.</w:t>
      </w:r>
      <w:r>
        <w:t xml:space="preserve"> </w:t>
      </w:r>
      <w:r w:rsidR="00D10EF2">
        <w:t>Each individual piece of technology</w:t>
      </w:r>
      <w:r>
        <w:t xml:space="preserve"> </w:t>
      </w:r>
      <w:r w:rsidR="00D10EF2">
        <w:t>usually provides</w:t>
      </w:r>
      <w:r>
        <w:t xml:space="preserve"> something that is important to the business or its operations.</w:t>
      </w:r>
    </w:p>
    <w:p w14:paraId="6B1AF3EC" w14:textId="5D5F078D" w:rsidR="00863754" w:rsidRDefault="00863754" w:rsidP="00F458AD">
      <w:r>
        <w:t xml:space="preserve">These are some essential questions to </w:t>
      </w:r>
      <w:r w:rsidR="00DC5E90">
        <w:t>consider:</w:t>
      </w:r>
    </w:p>
    <w:p w14:paraId="1B48FE44" w14:textId="7BDA175D" w:rsidR="00DC5E90" w:rsidRDefault="00863754" w:rsidP="00236772">
      <w:pPr>
        <w:pStyle w:val="BulletListLevel1"/>
        <w:numPr>
          <w:ilvl w:val="0"/>
          <w:numId w:val="1"/>
        </w:numPr>
        <w:spacing w:after="80"/>
        <w:ind w:left="714" w:hanging="357"/>
      </w:pPr>
      <w:r>
        <w:t xml:space="preserve">What </w:t>
      </w:r>
      <w:r w:rsidR="00DC5E90">
        <w:t xml:space="preserve">type of industry </w:t>
      </w:r>
      <w:r w:rsidR="003F7EA2">
        <w:t>the business is</w:t>
      </w:r>
      <w:r w:rsidR="00DC5E90">
        <w:t xml:space="preserve"> in and what does the business do? (i.e.</w:t>
      </w:r>
      <w:r w:rsidR="00F867FD">
        <w:t xml:space="preserve"> manufacturing, retailing, service industry, provider of professional services (accountant, lawyer, doctor) etc.</w:t>
      </w:r>
      <w:r w:rsidR="00DC5E90">
        <w:t xml:space="preserve"> </w:t>
      </w:r>
    </w:p>
    <w:p w14:paraId="040C92E2" w14:textId="6823635B" w:rsidR="00863754" w:rsidRDefault="00DC5E90" w:rsidP="00236772">
      <w:pPr>
        <w:pStyle w:val="BulletListLevel1"/>
        <w:numPr>
          <w:ilvl w:val="0"/>
          <w:numId w:val="1"/>
        </w:numPr>
        <w:spacing w:after="80"/>
        <w:ind w:left="714" w:hanging="357"/>
      </w:pPr>
      <w:r>
        <w:lastRenderedPageBreak/>
        <w:t>W</w:t>
      </w:r>
      <w:r w:rsidR="00863754">
        <w:t>hat is the primary role of the business</w:t>
      </w:r>
      <w:r w:rsidR="00753BE7">
        <w:t xml:space="preserve"> and what are</w:t>
      </w:r>
      <w:r>
        <w:t xml:space="preserve"> its objectives</w:t>
      </w:r>
      <w:r w:rsidR="00F867FD">
        <w:t>?</w:t>
      </w:r>
      <w:r>
        <w:t xml:space="preserve"> (</w:t>
      </w:r>
      <w:r w:rsidR="00F867FD">
        <w:t xml:space="preserve">e.g. </w:t>
      </w:r>
      <w:r>
        <w:t>maximise profits for shareholders</w:t>
      </w:r>
      <w:r w:rsidR="00F867FD">
        <w:t>, provide quality facilities and services</w:t>
      </w:r>
      <w:r w:rsidR="00BE3072">
        <w:t xml:space="preserve"> to members (e.g. NFP entities).</w:t>
      </w:r>
    </w:p>
    <w:p w14:paraId="716B9C2D" w14:textId="4B3FE737" w:rsidR="00863754" w:rsidRDefault="00F867FD" w:rsidP="00236772">
      <w:pPr>
        <w:pStyle w:val="BulletListLevel1"/>
        <w:numPr>
          <w:ilvl w:val="0"/>
          <w:numId w:val="1"/>
        </w:numPr>
        <w:spacing w:after="80"/>
        <w:ind w:left="714" w:hanging="357"/>
      </w:pPr>
      <w:r>
        <w:t>I</w:t>
      </w:r>
      <w:r w:rsidR="00863754">
        <w:t xml:space="preserve">s the business </w:t>
      </w:r>
      <w:r>
        <w:t>a new emerging business or a long-standing business with a strong brand and reputation</w:t>
      </w:r>
      <w:r w:rsidR="00863754">
        <w:t>?</w:t>
      </w:r>
    </w:p>
    <w:p w14:paraId="48534D67" w14:textId="2E9B9485" w:rsidR="00863754" w:rsidRDefault="00863754" w:rsidP="00236772">
      <w:pPr>
        <w:pStyle w:val="BulletListLevel1"/>
        <w:numPr>
          <w:ilvl w:val="0"/>
          <w:numId w:val="1"/>
        </w:numPr>
        <w:spacing w:after="80"/>
        <w:ind w:left="714" w:hanging="357"/>
      </w:pPr>
      <w:r>
        <w:t>How dependent is the business on computing and information systems?</w:t>
      </w:r>
    </w:p>
    <w:p w14:paraId="29283B76" w14:textId="77777777" w:rsidR="006C4CCC" w:rsidRDefault="006C4CCC" w:rsidP="00236772">
      <w:pPr>
        <w:pStyle w:val="BulletListLevel1"/>
        <w:numPr>
          <w:ilvl w:val="0"/>
          <w:numId w:val="1"/>
        </w:numPr>
        <w:ind w:left="714" w:hanging="357"/>
      </w:pPr>
      <w:r>
        <w:t>What does the existing information and communications technology (ICT) landscape consist of?</w:t>
      </w:r>
    </w:p>
    <w:p w14:paraId="077DE427" w14:textId="2652F50E" w:rsidR="006C4CCC" w:rsidRDefault="006C4CCC" w:rsidP="00236772">
      <w:pPr>
        <w:pStyle w:val="BulletListLevel1"/>
        <w:numPr>
          <w:ilvl w:val="0"/>
          <w:numId w:val="1"/>
        </w:numPr>
        <w:ind w:left="714" w:hanging="357"/>
      </w:pPr>
      <w:r>
        <w:t xml:space="preserve">Will </w:t>
      </w:r>
      <w:r w:rsidR="00F867FD">
        <w:t>the current technologies</w:t>
      </w:r>
      <w:r>
        <w:t xml:space="preserve"> be adequate for the future?</w:t>
      </w:r>
    </w:p>
    <w:p w14:paraId="578FF114" w14:textId="41B95723" w:rsidR="00F867FD" w:rsidRDefault="00F867FD" w:rsidP="00236772">
      <w:pPr>
        <w:pStyle w:val="BulletListLevel1"/>
        <w:numPr>
          <w:ilvl w:val="0"/>
          <w:numId w:val="1"/>
        </w:numPr>
        <w:ind w:left="714" w:hanging="357"/>
      </w:pPr>
      <w:r>
        <w:t>What technologies do competitors have?</w:t>
      </w:r>
    </w:p>
    <w:p w14:paraId="03A66E2F" w14:textId="77777777" w:rsidR="006C4CCC" w:rsidRDefault="006C4CCC" w:rsidP="00236772">
      <w:pPr>
        <w:pStyle w:val="BulletListLevel1"/>
        <w:numPr>
          <w:ilvl w:val="0"/>
          <w:numId w:val="1"/>
        </w:numPr>
        <w:ind w:left="714" w:hanging="357"/>
      </w:pPr>
      <w:r>
        <w:t>Are there obvious weaknesses or problems with the existing ICT systems and services?</w:t>
      </w:r>
    </w:p>
    <w:p w14:paraId="35521D93" w14:textId="1920A3F0" w:rsidR="00AC0016" w:rsidRDefault="00AC0016" w:rsidP="00AC0016">
      <w:pPr>
        <w:pStyle w:val="Heading4"/>
      </w:pPr>
      <w:r>
        <w:t>Review</w:t>
      </w:r>
    </w:p>
    <w:p w14:paraId="2A455770" w14:textId="77777777" w:rsidR="00AC0016" w:rsidRPr="003F7EA2" w:rsidRDefault="00AC0016" w:rsidP="003F7EA2">
      <w:pPr>
        <w:pStyle w:val="Body"/>
      </w:pPr>
      <w:r w:rsidRPr="003F7EA2">
        <w:t>Your review of the current computing resources may include:</w:t>
      </w:r>
    </w:p>
    <w:p w14:paraId="41381EA8" w14:textId="0ED639DF" w:rsidR="00AC0016" w:rsidRDefault="003F7EA2" w:rsidP="00236772">
      <w:pPr>
        <w:pStyle w:val="BulletListLevel1"/>
        <w:numPr>
          <w:ilvl w:val="0"/>
          <w:numId w:val="1"/>
        </w:numPr>
        <w:ind w:left="714" w:hanging="357"/>
      </w:pPr>
      <w:r>
        <w:t>Determining</w:t>
      </w:r>
      <w:r w:rsidR="00AC0016">
        <w:t xml:space="preserve"> business needs</w:t>
      </w:r>
    </w:p>
    <w:p w14:paraId="20FCEB00" w14:textId="4B76E8FE" w:rsidR="00AC0016" w:rsidRDefault="003F7EA2" w:rsidP="00236772">
      <w:pPr>
        <w:pStyle w:val="BulletListLevel1"/>
        <w:numPr>
          <w:ilvl w:val="0"/>
          <w:numId w:val="1"/>
        </w:numPr>
        <w:ind w:left="714" w:hanging="357"/>
      </w:pPr>
      <w:r>
        <w:t>Identifying</w:t>
      </w:r>
      <w:r w:rsidR="00AC0016">
        <w:t xml:space="preserve"> all tasks undertaken</w:t>
      </w:r>
    </w:p>
    <w:p w14:paraId="21D01BEB" w14:textId="2BD52EF8" w:rsidR="00AC0016" w:rsidRDefault="003F7EA2" w:rsidP="00236772">
      <w:pPr>
        <w:pStyle w:val="BulletListLevel1"/>
        <w:numPr>
          <w:ilvl w:val="0"/>
          <w:numId w:val="1"/>
        </w:numPr>
        <w:ind w:left="714" w:hanging="357"/>
      </w:pPr>
      <w:r>
        <w:t>Identifying</w:t>
      </w:r>
      <w:r w:rsidR="00AC0016">
        <w:t xml:space="preserve"> gaps in equipment and needs</w:t>
      </w:r>
    </w:p>
    <w:p w14:paraId="47CBD3B2" w14:textId="2C7799A4" w:rsidR="00AC0016" w:rsidRDefault="003F7EA2" w:rsidP="00236772">
      <w:pPr>
        <w:pStyle w:val="BulletListLevel1"/>
        <w:numPr>
          <w:ilvl w:val="0"/>
          <w:numId w:val="1"/>
        </w:numPr>
        <w:ind w:left="714" w:hanging="357"/>
      </w:pPr>
      <w:r>
        <w:t>Listing</w:t>
      </w:r>
      <w:r w:rsidR="00AC0016">
        <w:t xml:space="preserve"> all computer equipment</w:t>
      </w:r>
    </w:p>
    <w:p w14:paraId="70D53DD6" w14:textId="034DEF3D" w:rsidR="00AC0016" w:rsidRDefault="003F7EA2" w:rsidP="00236772">
      <w:pPr>
        <w:pStyle w:val="BulletListLevel1"/>
        <w:numPr>
          <w:ilvl w:val="0"/>
          <w:numId w:val="1"/>
        </w:numPr>
        <w:ind w:left="714" w:hanging="357"/>
      </w:pPr>
      <w:r>
        <w:t>Obtaining</w:t>
      </w:r>
      <w:r w:rsidR="00AC0016">
        <w:t xml:space="preserve"> data on computer use</w:t>
      </w:r>
    </w:p>
    <w:p w14:paraId="3E8E5EE2" w14:textId="5FDFB5A6" w:rsidR="00AC0016" w:rsidRDefault="003F7EA2" w:rsidP="00236772">
      <w:pPr>
        <w:pStyle w:val="BulletListLevel1"/>
        <w:numPr>
          <w:ilvl w:val="0"/>
          <w:numId w:val="1"/>
        </w:numPr>
        <w:ind w:left="714" w:hanging="357"/>
      </w:pPr>
      <w:r>
        <w:t>Identify</w:t>
      </w:r>
      <w:r w:rsidR="00AC0016">
        <w:t xml:space="preserve"> or flag which technologies are essential to continuity of business operations</w:t>
      </w:r>
    </w:p>
    <w:p w14:paraId="1FCA6189" w14:textId="24488DE1" w:rsidR="00AC0016" w:rsidRDefault="003F7EA2" w:rsidP="00236772">
      <w:pPr>
        <w:pStyle w:val="BulletListLevel1"/>
        <w:numPr>
          <w:ilvl w:val="0"/>
          <w:numId w:val="1"/>
        </w:numPr>
        <w:ind w:left="714" w:hanging="357"/>
      </w:pPr>
      <w:r>
        <w:t>Stocktake/listing</w:t>
      </w:r>
      <w:r w:rsidR="00AC0016">
        <w:t xml:space="preserve"> of </w:t>
      </w:r>
      <w:r w:rsidR="00F867FD">
        <w:t xml:space="preserve">current </w:t>
      </w:r>
      <w:r w:rsidR="00AC0016">
        <w:t>software and licences</w:t>
      </w:r>
    </w:p>
    <w:p w14:paraId="5A694288" w14:textId="3635E0FB" w:rsidR="00F867FD" w:rsidRDefault="00BE3072" w:rsidP="00236772">
      <w:pPr>
        <w:pStyle w:val="BulletListLevel1"/>
        <w:numPr>
          <w:ilvl w:val="0"/>
          <w:numId w:val="1"/>
        </w:numPr>
        <w:ind w:left="714" w:hanging="357"/>
      </w:pPr>
      <w:r>
        <w:t>A</w:t>
      </w:r>
      <w:r w:rsidR="00F867FD">
        <w:t>mount involved in any ongoing software licenses and terms of the licences (what are the organisation’s contractual commitments regarding current licences i.e. what are the terms/penalties associated with cancelling/stopping usage)</w:t>
      </w:r>
      <w:r w:rsidR="003F7EA2">
        <w:t>.</w:t>
      </w:r>
    </w:p>
    <w:p w14:paraId="1C2F38C2" w14:textId="242E646B" w:rsidR="00AC0016" w:rsidRDefault="00AC0016" w:rsidP="00AC0016">
      <w:pPr>
        <w:pStyle w:val="Heading4"/>
      </w:pPr>
      <w:r>
        <w:t xml:space="preserve">Computing </w:t>
      </w:r>
      <w:r w:rsidR="00B57B42">
        <w:t>r</w:t>
      </w:r>
      <w:r>
        <w:t>esources</w:t>
      </w:r>
    </w:p>
    <w:p w14:paraId="5AA12871" w14:textId="77777777" w:rsidR="00AC0016" w:rsidRDefault="00AC0016" w:rsidP="00AC0016">
      <w:pPr>
        <w:pStyle w:val="Body"/>
      </w:pPr>
      <w:r>
        <w:t>The computing resources in use by the business may include:</w:t>
      </w:r>
    </w:p>
    <w:p w14:paraId="73995934" w14:textId="407D6F84" w:rsidR="00AC0016" w:rsidRDefault="003F7EA2" w:rsidP="00236772">
      <w:pPr>
        <w:pStyle w:val="BulletListLevel1"/>
        <w:numPr>
          <w:ilvl w:val="0"/>
          <w:numId w:val="1"/>
        </w:numPr>
        <w:ind w:left="714" w:hanging="357"/>
      </w:pPr>
      <w:r>
        <w:t>H</w:t>
      </w:r>
      <w:r w:rsidR="00AC0016">
        <w:t>ardware</w:t>
      </w:r>
    </w:p>
    <w:p w14:paraId="5D001E25" w14:textId="381F1BE7" w:rsidR="00AC0016" w:rsidRDefault="003F7EA2" w:rsidP="00236772">
      <w:pPr>
        <w:pStyle w:val="BulletListLevel1"/>
        <w:numPr>
          <w:ilvl w:val="0"/>
          <w:numId w:val="1"/>
        </w:numPr>
        <w:ind w:left="714" w:hanging="357"/>
      </w:pPr>
      <w:r>
        <w:t>P</w:t>
      </w:r>
      <w:r w:rsidR="00AC0016">
        <w:t>eripheral</w:t>
      </w:r>
      <w:r w:rsidR="00BE3072">
        <w:t>s</w:t>
      </w:r>
    </w:p>
    <w:p w14:paraId="0165059F" w14:textId="7A453B22" w:rsidR="00F458AD" w:rsidRDefault="003F7EA2" w:rsidP="003F7EA2">
      <w:pPr>
        <w:pStyle w:val="BulletListLevel1"/>
        <w:numPr>
          <w:ilvl w:val="0"/>
          <w:numId w:val="1"/>
        </w:numPr>
        <w:ind w:left="714" w:hanging="357"/>
      </w:pPr>
      <w:r>
        <w:t>Software</w:t>
      </w:r>
      <w:r w:rsidR="00AC0016">
        <w:t xml:space="preserve"> and licences</w:t>
      </w:r>
      <w:r>
        <w:t>.</w:t>
      </w:r>
    </w:p>
    <w:p w14:paraId="718BC667" w14:textId="77777777" w:rsidR="00490DF8" w:rsidRDefault="00490DF8">
      <w:pPr>
        <w:rPr>
          <w:rFonts w:eastAsia="Times New Roman" w:cstheme="minorHAnsi"/>
          <w:b/>
          <w:noProof/>
          <w:color w:val="58585B"/>
          <w:kern w:val="22"/>
          <w:sz w:val="28"/>
          <w:szCs w:val="28"/>
          <w:lang w:eastAsia="en-AU"/>
        </w:rPr>
      </w:pPr>
      <w:r>
        <w:br w:type="page"/>
      </w:r>
    </w:p>
    <w:p w14:paraId="5E2D4874" w14:textId="50D0B3BA" w:rsidR="00AC0016" w:rsidRDefault="00B57B42" w:rsidP="00AC0016">
      <w:pPr>
        <w:pStyle w:val="Heading4"/>
      </w:pPr>
      <w:r>
        <w:lastRenderedPageBreak/>
        <w:t>Computer u</w:t>
      </w:r>
      <w:r w:rsidR="00AC0016">
        <w:t>sage</w:t>
      </w:r>
    </w:p>
    <w:p w14:paraId="0A417B49" w14:textId="77777777" w:rsidR="00AC0016" w:rsidRDefault="00AC0016" w:rsidP="00AC0016">
      <w:pPr>
        <w:pStyle w:val="Body"/>
      </w:pPr>
      <w:r>
        <w:t>Computer usage by the business may include:</w:t>
      </w:r>
    </w:p>
    <w:p w14:paraId="0D235DA3" w14:textId="3FDF2CED" w:rsidR="00AC0016" w:rsidRDefault="003F7EA2" w:rsidP="00236772">
      <w:pPr>
        <w:pStyle w:val="BulletListLevel1"/>
        <w:numPr>
          <w:ilvl w:val="0"/>
          <w:numId w:val="1"/>
        </w:numPr>
        <w:ind w:left="714" w:hanging="357"/>
      </w:pPr>
      <w:r>
        <w:t>Customer</w:t>
      </w:r>
      <w:r w:rsidR="00AC0016">
        <w:t>/ client relationship management (CRM) system</w:t>
      </w:r>
    </w:p>
    <w:p w14:paraId="20CBFFF2" w14:textId="6FCB4388" w:rsidR="00AC0016" w:rsidRDefault="003F7EA2" w:rsidP="00236772">
      <w:pPr>
        <w:pStyle w:val="BulletListLevel1"/>
        <w:numPr>
          <w:ilvl w:val="0"/>
          <w:numId w:val="1"/>
        </w:numPr>
        <w:ind w:left="714" w:hanging="357"/>
      </w:pPr>
      <w:r>
        <w:t>Data</w:t>
      </w:r>
      <w:r w:rsidR="00AC0016">
        <w:t xml:space="preserve"> storage and archiving</w:t>
      </w:r>
    </w:p>
    <w:p w14:paraId="4D26B690" w14:textId="63EAA487" w:rsidR="00AC0016" w:rsidRDefault="003F7EA2" w:rsidP="00236772">
      <w:pPr>
        <w:pStyle w:val="BulletListLevel1"/>
        <w:numPr>
          <w:ilvl w:val="0"/>
          <w:numId w:val="1"/>
        </w:numPr>
        <w:ind w:left="714" w:hanging="357"/>
      </w:pPr>
      <w:r>
        <w:t>E-commerce</w:t>
      </w:r>
    </w:p>
    <w:p w14:paraId="61368F5F" w14:textId="3BB6AD14" w:rsidR="00AC0016" w:rsidRDefault="003F7EA2" w:rsidP="00236772">
      <w:pPr>
        <w:pStyle w:val="BulletListLevel1"/>
        <w:numPr>
          <w:ilvl w:val="0"/>
          <w:numId w:val="1"/>
        </w:numPr>
        <w:ind w:left="714" w:hanging="357"/>
      </w:pPr>
      <w:r>
        <w:t>Email</w:t>
      </w:r>
      <w:r w:rsidR="00AC0016">
        <w:t xml:space="preserve"> communication</w:t>
      </w:r>
    </w:p>
    <w:p w14:paraId="05272048" w14:textId="6A1AB087" w:rsidR="00AC0016" w:rsidRDefault="003F7EA2" w:rsidP="00236772">
      <w:pPr>
        <w:pStyle w:val="BulletListLevel1"/>
        <w:numPr>
          <w:ilvl w:val="0"/>
          <w:numId w:val="1"/>
        </w:numPr>
        <w:ind w:left="714" w:hanging="357"/>
      </w:pPr>
      <w:r>
        <w:t>File</w:t>
      </w:r>
      <w:r w:rsidR="00AC0016">
        <w:t xml:space="preserve"> management</w:t>
      </w:r>
    </w:p>
    <w:p w14:paraId="490E2BCB" w14:textId="1CF32A33" w:rsidR="00AC0016" w:rsidRDefault="003F7EA2" w:rsidP="00236772">
      <w:pPr>
        <w:pStyle w:val="BulletListLevel1"/>
        <w:numPr>
          <w:ilvl w:val="0"/>
          <w:numId w:val="1"/>
        </w:numPr>
        <w:ind w:left="714" w:hanging="357"/>
      </w:pPr>
      <w:r>
        <w:t>Remote</w:t>
      </w:r>
      <w:r w:rsidR="00AC0016">
        <w:t xml:space="preserve"> access to data and services for mobile workers</w:t>
      </w:r>
    </w:p>
    <w:p w14:paraId="645E9251" w14:textId="37A6A35F" w:rsidR="0067313C" w:rsidRDefault="003F7EA2" w:rsidP="00236772">
      <w:pPr>
        <w:pStyle w:val="BulletListLevel1"/>
        <w:numPr>
          <w:ilvl w:val="0"/>
          <w:numId w:val="1"/>
        </w:numPr>
        <w:ind w:left="714" w:hanging="357"/>
      </w:pPr>
      <w:r>
        <w:t>Accounting</w:t>
      </w:r>
      <w:r w:rsidR="00231C10">
        <w:t xml:space="preserve"> information systems</w:t>
      </w:r>
    </w:p>
    <w:p w14:paraId="2A05DAA5" w14:textId="1B66A20B" w:rsidR="00231C10" w:rsidRDefault="0067313C" w:rsidP="00236772">
      <w:pPr>
        <w:pStyle w:val="BulletListLevel1"/>
        <w:numPr>
          <w:ilvl w:val="0"/>
          <w:numId w:val="1"/>
        </w:numPr>
        <w:ind w:left="714" w:hanging="357"/>
      </w:pPr>
      <w:r>
        <w:t>Specialist data reports and analysis systems (sophisticated data analytics and ad-hoc reporting systems) for management and staff to assess performance in areas such as sales (i.e. sales reports), inventory management, and profitability (profit reporting)</w:t>
      </w:r>
      <w:r w:rsidR="003F7EA2">
        <w:t>.</w:t>
      </w:r>
    </w:p>
    <w:p w14:paraId="48542662" w14:textId="6161B576" w:rsidR="00AC0016" w:rsidRDefault="00AC0016" w:rsidP="00AC0016">
      <w:pPr>
        <w:pStyle w:val="Heading4"/>
      </w:pPr>
      <w:r>
        <w:t xml:space="preserve">Computing </w:t>
      </w:r>
      <w:r w:rsidR="00B57B42">
        <w:t>n</w:t>
      </w:r>
      <w:r>
        <w:t>eeds</w:t>
      </w:r>
    </w:p>
    <w:p w14:paraId="5F51697F" w14:textId="77777777" w:rsidR="00AC0016" w:rsidRDefault="00AC0016" w:rsidP="00AC0016">
      <w:pPr>
        <w:pStyle w:val="Body"/>
      </w:pPr>
      <w:r>
        <w:t>The business's computing needs include:</w:t>
      </w:r>
    </w:p>
    <w:p w14:paraId="7EFF3FC1" w14:textId="0E77C2CA" w:rsidR="00231C10" w:rsidRDefault="003F7EA2" w:rsidP="00236772">
      <w:pPr>
        <w:pStyle w:val="BulletListLevel1"/>
        <w:numPr>
          <w:ilvl w:val="0"/>
          <w:numId w:val="1"/>
        </w:numPr>
        <w:ind w:left="714" w:hanging="357"/>
      </w:pPr>
      <w:r>
        <w:t>Accessing</w:t>
      </w:r>
      <w:r w:rsidR="00AC0016">
        <w:t xml:space="preserve"> software</w:t>
      </w:r>
      <w:r w:rsidR="00F74E51">
        <w:t xml:space="preserve"> to process information</w:t>
      </w:r>
    </w:p>
    <w:p w14:paraId="51491C8E" w14:textId="23786EE4" w:rsidR="00AC0016" w:rsidRDefault="003F7EA2" w:rsidP="00236772">
      <w:pPr>
        <w:pStyle w:val="BulletListLevel1"/>
        <w:numPr>
          <w:ilvl w:val="0"/>
          <w:numId w:val="1"/>
        </w:numPr>
        <w:ind w:left="714" w:hanging="357"/>
      </w:pPr>
      <w:r>
        <w:t>Accessing</w:t>
      </w:r>
      <w:r w:rsidR="00231C10">
        <w:t xml:space="preserve"> software to process transactions with customers and suppliers and maintain up-to-date financial records to meet statutory and legal requirements of businesses</w:t>
      </w:r>
    </w:p>
    <w:p w14:paraId="6D5E06CB" w14:textId="5E42DA72" w:rsidR="00F74E51" w:rsidRDefault="003F7EA2" w:rsidP="00236772">
      <w:pPr>
        <w:pStyle w:val="BulletListLevel1"/>
        <w:numPr>
          <w:ilvl w:val="0"/>
          <w:numId w:val="1"/>
        </w:numPr>
        <w:ind w:left="714" w:hanging="357"/>
      </w:pPr>
      <w:r>
        <w:t>Accessing</w:t>
      </w:r>
      <w:r w:rsidR="00F74E51">
        <w:t xml:space="preserve"> software to print reports</w:t>
      </w:r>
    </w:p>
    <w:p w14:paraId="332CCB16" w14:textId="45C33B67" w:rsidR="00F74E51" w:rsidRDefault="003F7EA2" w:rsidP="00236772">
      <w:pPr>
        <w:pStyle w:val="BulletListLevel1"/>
        <w:numPr>
          <w:ilvl w:val="0"/>
          <w:numId w:val="1"/>
        </w:numPr>
        <w:ind w:left="714" w:hanging="357"/>
      </w:pPr>
      <w:r>
        <w:t>Accessing</w:t>
      </w:r>
      <w:r w:rsidR="00F74E51">
        <w:t xml:space="preserve"> organisational po</w:t>
      </w:r>
      <w:r>
        <w:t>licies and procedures documents</w:t>
      </w:r>
    </w:p>
    <w:p w14:paraId="62D2F23A" w14:textId="6DCABF26" w:rsidR="00F74E51" w:rsidRDefault="003F7EA2" w:rsidP="00236772">
      <w:pPr>
        <w:pStyle w:val="BulletListLevel1"/>
        <w:numPr>
          <w:ilvl w:val="0"/>
          <w:numId w:val="1"/>
        </w:numPr>
        <w:ind w:left="714" w:hanging="357"/>
      </w:pPr>
      <w:r>
        <w:t>Accessing</w:t>
      </w:r>
      <w:r w:rsidR="00F74E51">
        <w:t xml:space="preserve"> productivity tools (</w:t>
      </w:r>
      <w:r w:rsidR="00231C10">
        <w:t xml:space="preserve">e.g. </w:t>
      </w:r>
      <w:r w:rsidR="00F74E51">
        <w:t>budgets</w:t>
      </w:r>
      <w:r w:rsidR="00231C10">
        <w:t>, status and variance reports)</w:t>
      </w:r>
    </w:p>
    <w:p w14:paraId="3FF0197D" w14:textId="161401C1" w:rsidR="00231C10" w:rsidRDefault="003F7EA2" w:rsidP="00236772">
      <w:pPr>
        <w:pStyle w:val="BulletListLevel1"/>
        <w:numPr>
          <w:ilvl w:val="0"/>
          <w:numId w:val="1"/>
        </w:numPr>
        <w:ind w:left="714" w:hanging="357"/>
      </w:pPr>
      <w:r>
        <w:t>Accessing</w:t>
      </w:r>
      <w:r w:rsidR="00231C10">
        <w:t xml:space="preserve"> reports to help maintain a sound system of internal controls in a business (including error reports and exception reports)</w:t>
      </w:r>
    </w:p>
    <w:p w14:paraId="7CD9513E" w14:textId="189400CA" w:rsidR="00AC0016" w:rsidRDefault="003F7EA2" w:rsidP="00236772">
      <w:pPr>
        <w:pStyle w:val="BulletListLevel1"/>
        <w:numPr>
          <w:ilvl w:val="0"/>
          <w:numId w:val="1"/>
        </w:numPr>
        <w:ind w:left="714" w:hanging="357"/>
      </w:pPr>
      <w:r>
        <w:t>Maintaining</w:t>
      </w:r>
      <w:r w:rsidR="00F74E51">
        <w:t xml:space="preserve"> a client relationship management </w:t>
      </w:r>
      <w:r w:rsidR="00AC0016">
        <w:t>CRM system</w:t>
      </w:r>
      <w:r w:rsidR="00F74E51">
        <w:t xml:space="preserve"> including client contact details, transactions with clients, status of client accounts and managing correspondence and continuous feedback with clients</w:t>
      </w:r>
    </w:p>
    <w:p w14:paraId="380EB9AD" w14:textId="00EEF74A" w:rsidR="00AC0016" w:rsidRDefault="003F7EA2" w:rsidP="00236772">
      <w:pPr>
        <w:pStyle w:val="BulletListLevel1"/>
        <w:numPr>
          <w:ilvl w:val="0"/>
          <w:numId w:val="1"/>
        </w:numPr>
        <w:ind w:left="714" w:hanging="357"/>
      </w:pPr>
      <w:r>
        <w:t>Data</w:t>
      </w:r>
      <w:r w:rsidR="00AC0016">
        <w:t xml:space="preserve"> storage and archiving</w:t>
      </w:r>
    </w:p>
    <w:p w14:paraId="27F5E8F5" w14:textId="6A91844F" w:rsidR="00AC0016" w:rsidRDefault="003F7EA2" w:rsidP="00236772">
      <w:pPr>
        <w:pStyle w:val="BulletListLevel1"/>
        <w:numPr>
          <w:ilvl w:val="0"/>
          <w:numId w:val="1"/>
        </w:numPr>
        <w:ind w:left="714" w:hanging="357"/>
      </w:pPr>
      <w:r>
        <w:t>E-commerce—</w:t>
      </w:r>
      <w:r w:rsidR="00F74E51">
        <w:t>promoting the business using electronic media and social networking sites and links and enabling on-line transactions with customers (sales and service)</w:t>
      </w:r>
    </w:p>
    <w:p w14:paraId="17C298B5" w14:textId="77777777" w:rsidR="00793CE3" w:rsidRDefault="00793CE3">
      <w:r>
        <w:br w:type="page"/>
      </w:r>
    </w:p>
    <w:p w14:paraId="1FF6C0F1" w14:textId="0D5BD9E3" w:rsidR="00AC0016" w:rsidRDefault="003F7EA2" w:rsidP="00236772">
      <w:pPr>
        <w:pStyle w:val="BulletListLevel1"/>
        <w:numPr>
          <w:ilvl w:val="0"/>
          <w:numId w:val="1"/>
        </w:numPr>
        <w:ind w:left="714" w:hanging="357"/>
      </w:pPr>
      <w:r>
        <w:lastRenderedPageBreak/>
        <w:t>Email</w:t>
      </w:r>
      <w:r w:rsidR="00AC0016">
        <w:t xml:space="preserve"> communication</w:t>
      </w:r>
      <w:r>
        <w:t>—</w:t>
      </w:r>
      <w:r w:rsidR="00F74E51">
        <w:t>allowing communication between employees in an organisation as well as with employees and people outside the organisation (customers, suppliers, accountants and auditors, regulatory bodies e.g. ATO and ASIC)</w:t>
      </w:r>
    </w:p>
    <w:p w14:paraId="5854B165" w14:textId="35556F1B" w:rsidR="00AC0016" w:rsidRDefault="003F7EA2" w:rsidP="00236772">
      <w:pPr>
        <w:pStyle w:val="BulletListLevel1"/>
        <w:numPr>
          <w:ilvl w:val="0"/>
          <w:numId w:val="1"/>
        </w:numPr>
        <w:ind w:left="714" w:hanging="357"/>
      </w:pPr>
      <w:r>
        <w:t>File</w:t>
      </w:r>
      <w:r w:rsidR="00AC0016">
        <w:t xml:space="preserve"> management</w:t>
      </w:r>
      <w:r>
        <w:t>—</w:t>
      </w:r>
      <w:r w:rsidR="00231C10">
        <w:t>safeguards restricting who has access and who can edit or alter data (ensuring security and restricted access</w:t>
      </w:r>
      <w:r w:rsidR="00DC5E90">
        <w:t xml:space="preserve"> to people both inside and outside the organisation</w:t>
      </w:r>
      <w:r>
        <w:t>)</w:t>
      </w:r>
    </w:p>
    <w:p w14:paraId="2A8CAC2B" w14:textId="29941FC6" w:rsidR="00DC5E90" w:rsidRDefault="00DC5E90" w:rsidP="00236772">
      <w:pPr>
        <w:pStyle w:val="BulletListLevel1"/>
        <w:numPr>
          <w:ilvl w:val="0"/>
          <w:numId w:val="1"/>
        </w:numPr>
        <w:ind w:left="714" w:hanging="357"/>
      </w:pPr>
      <w:r>
        <w:t>Shared access to data (i.e. networking of data and systems)</w:t>
      </w:r>
    </w:p>
    <w:p w14:paraId="73776DB6" w14:textId="4E67133D" w:rsidR="00DC5E90" w:rsidRDefault="003F7EA2" w:rsidP="00236772">
      <w:pPr>
        <w:pStyle w:val="BulletListLevel1"/>
        <w:numPr>
          <w:ilvl w:val="0"/>
          <w:numId w:val="1"/>
        </w:numPr>
        <w:spacing w:after="240"/>
        <w:ind w:left="714" w:hanging="357"/>
      </w:pPr>
      <w:r>
        <w:t>Remote</w:t>
      </w:r>
      <w:r w:rsidR="00AC0016">
        <w:t xml:space="preserve"> access to data and services for mobile workers</w:t>
      </w:r>
      <w:r w:rsidR="00DC5E90">
        <w:t xml:space="preserve"> and/or between branch locations</w:t>
      </w:r>
      <w:r>
        <w:t>.</w:t>
      </w:r>
    </w:p>
    <w:p w14:paraId="6ABBA0E3" w14:textId="08717EA9" w:rsidR="00F458AD" w:rsidRDefault="00DC5E90" w:rsidP="000B4CA3">
      <w:pPr>
        <w:pStyle w:val="Body"/>
      </w:pPr>
      <w:r>
        <w:t xml:space="preserve">Successful </w:t>
      </w:r>
      <w:r w:rsidR="00AC0016" w:rsidRPr="00332EDF">
        <w:t xml:space="preserve">organisations are always evolving in one way or another. </w:t>
      </w:r>
      <w:r>
        <w:t>“</w:t>
      </w:r>
      <w:r w:rsidR="00AC0016" w:rsidRPr="00332EDF">
        <w:t>They seek to improve their bottom-line, their competitiveness, their customer base, customer engagement, their production efficiency, or any number of aspects that senior management think is important for the future</w:t>
      </w:r>
      <w:r>
        <w:t>”</w:t>
      </w:r>
      <w:r w:rsidR="003550A9">
        <w:rPr>
          <w:rStyle w:val="FootnoteReference"/>
        </w:rPr>
        <w:footnoteReference w:id="1"/>
      </w:r>
      <w:r w:rsidR="00AC0016" w:rsidRPr="00332EDF">
        <w:t>.</w:t>
      </w:r>
    </w:p>
    <w:p w14:paraId="6D69A1CF" w14:textId="70085B2C" w:rsidR="003550A9" w:rsidRDefault="00F458AD" w:rsidP="00F458AD">
      <w:r>
        <w:br w:type="page"/>
      </w:r>
    </w:p>
    <w:tbl>
      <w:tblPr>
        <w:tblW w:w="0" w:type="auto"/>
        <w:shd w:val="clear" w:color="auto" w:fill="E7E7D4"/>
        <w:tblLook w:val="0600" w:firstRow="0" w:lastRow="0" w:firstColumn="0" w:lastColumn="0" w:noHBand="1" w:noVBand="1"/>
      </w:tblPr>
      <w:tblGrid>
        <w:gridCol w:w="992"/>
        <w:gridCol w:w="8001"/>
      </w:tblGrid>
      <w:tr w:rsidR="00F84405" w14:paraId="6E2E7560" w14:textId="77777777" w:rsidTr="000D5EF6">
        <w:trPr>
          <w:trHeight w:val="659"/>
        </w:trPr>
        <w:tc>
          <w:tcPr>
            <w:tcW w:w="992" w:type="dxa"/>
            <w:shd w:val="clear" w:color="auto" w:fill="E7E7D4"/>
            <w:vAlign w:val="center"/>
          </w:tcPr>
          <w:p w14:paraId="2F62089E" w14:textId="77777777" w:rsidR="00F84405" w:rsidRPr="009C3DED" w:rsidRDefault="00F84405" w:rsidP="000D5EF6">
            <w:pPr>
              <w:pStyle w:val="Body"/>
              <w:spacing w:after="0" w:line="240" w:lineRule="auto"/>
              <w:jc w:val="center"/>
            </w:pPr>
            <w:r w:rsidRPr="0077179B">
              <w:rPr>
                <w:noProof/>
                <w:lang w:eastAsia="en-AU"/>
              </w:rPr>
              <w:lastRenderedPageBreak/>
              <w:drawing>
                <wp:inline distT="0" distB="0" distL="0" distR="0" wp14:anchorId="0759CD61" wp14:editId="246821DB">
                  <wp:extent cx="304800" cy="355706"/>
                  <wp:effectExtent l="0" t="0" r="0" b="6350"/>
                  <wp:docPr id="63" name="Picture 63"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33">
                            <a:duotone>
                              <a:schemeClr val="accent4">
                                <a:shade val="45000"/>
                                <a:satMod val="135000"/>
                              </a:schemeClr>
                              <a:prstClr val="white"/>
                            </a:duotone>
                            <a:extLst>
                              <a:ext uri="{28A0092B-C50C-407E-A947-70E740481C1C}">
                                <a14:useLocalDpi xmlns:a14="http://schemas.microsoft.com/office/drawing/2010/main" val="0"/>
                              </a:ext>
                            </a:extLst>
                          </a:blip>
                          <a:srcRect/>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5EF167F8" w14:textId="77777777" w:rsidR="00F84405" w:rsidRPr="009C3DED" w:rsidRDefault="00F84405" w:rsidP="003F7EA2">
            <w:pPr>
              <w:pStyle w:val="Heading1noTOC"/>
            </w:pPr>
            <w:bookmarkStart w:id="13" w:name="_Toc527638318"/>
            <w:bookmarkStart w:id="14" w:name="_Toc7186696"/>
            <w:r w:rsidRPr="00C372CB">
              <w:t>Reading list</w:t>
            </w:r>
            <w:bookmarkEnd w:id="13"/>
            <w:bookmarkEnd w:id="14"/>
          </w:p>
        </w:tc>
      </w:tr>
    </w:tbl>
    <w:p w14:paraId="43DB1591" w14:textId="487166E7" w:rsidR="00F84405" w:rsidRDefault="00B57B42" w:rsidP="00F458AD">
      <w:pPr>
        <w:pStyle w:val="Heading2"/>
        <w:spacing w:before="120"/>
      </w:pPr>
      <w:bookmarkStart w:id="15" w:name="_Toc7186697"/>
      <w:bookmarkStart w:id="16" w:name="_Toc11755179"/>
      <w:r>
        <w:t>Further r</w:t>
      </w:r>
      <w:r w:rsidR="00F84405">
        <w:t>esearch</w:t>
      </w:r>
      <w:bookmarkEnd w:id="15"/>
      <w:bookmarkEnd w:id="16"/>
    </w:p>
    <w:p w14:paraId="479A6CBB" w14:textId="78ABFE76" w:rsidR="00F84405" w:rsidRDefault="00F84405" w:rsidP="00BE3072">
      <w:pPr>
        <w:pStyle w:val="Body"/>
        <w:spacing w:line="264" w:lineRule="auto"/>
      </w:pPr>
      <w:r>
        <w:t>To assist you in understanding and getting examples of cloud computing applications that could be implemente</w:t>
      </w:r>
      <w:r w:rsidR="00BE3072">
        <w:t>d in your business, research</w:t>
      </w:r>
      <w:r>
        <w:t xml:space="preserve"> information </w:t>
      </w:r>
      <w:r w:rsidR="00BE3072">
        <w:t>from the websites below</w:t>
      </w:r>
      <w:r>
        <w:t>.</w:t>
      </w:r>
      <w:r w:rsidR="00BE3072">
        <w:t xml:space="preserve"> </w:t>
      </w:r>
      <w:r>
        <w:t>You will find examples of possible computing needs and potential improvements to business operations.</w:t>
      </w:r>
    </w:p>
    <w:p w14:paraId="150F2252" w14:textId="77777777" w:rsidR="00F84405" w:rsidRDefault="00F84405" w:rsidP="00F84405">
      <w:pPr>
        <w:pStyle w:val="Heading3"/>
      </w:pPr>
      <w:bookmarkStart w:id="17" w:name="_Toc7186698"/>
      <w:bookmarkStart w:id="18" w:name="_Toc11755180"/>
      <w:r>
        <w:t>Cloud computing examples</w:t>
      </w:r>
      <w:bookmarkEnd w:id="17"/>
      <w:bookmarkEnd w:id="18"/>
    </w:p>
    <w:p w14:paraId="36DC3B54" w14:textId="602960C0" w:rsidR="00F458AD" w:rsidRPr="00D51872" w:rsidRDefault="006941CA" w:rsidP="0097561D">
      <w:pPr>
        <w:pStyle w:val="Body"/>
        <w:numPr>
          <w:ilvl w:val="0"/>
          <w:numId w:val="34"/>
        </w:numPr>
      </w:pPr>
      <w:hyperlink r:id="rId34" w:tgtFrame="_blank" w:history="1">
        <w:r w:rsidR="00F84405" w:rsidRPr="00D51872">
          <w:rPr>
            <w:rStyle w:val="Hyperlink"/>
          </w:rPr>
          <w:t>Does your business need a mobile accounting app?</w:t>
        </w:r>
      </w:hyperlink>
      <w:r w:rsidR="00F84405" w:rsidRPr="00D51872">
        <w:t xml:space="preserve"> </w:t>
      </w:r>
    </w:p>
    <w:p w14:paraId="1B441794" w14:textId="77777777" w:rsidR="00BE3072" w:rsidRPr="00D51872" w:rsidRDefault="006941CA" w:rsidP="0097561D">
      <w:pPr>
        <w:pStyle w:val="Body"/>
        <w:numPr>
          <w:ilvl w:val="0"/>
          <w:numId w:val="34"/>
        </w:numPr>
        <w:rPr>
          <w:rStyle w:val="Hyperlink"/>
          <w:color w:val="auto"/>
          <w:u w:val="none"/>
        </w:rPr>
      </w:pPr>
      <w:hyperlink r:id="rId35" w:tgtFrame="_blank" w:history="1">
        <w:r w:rsidR="00F84405" w:rsidRPr="00D51872">
          <w:rPr>
            <w:rStyle w:val="Hyperlink"/>
          </w:rPr>
          <w:t>Five real-world examples of cloud computing</w:t>
        </w:r>
      </w:hyperlink>
      <w:r w:rsidR="007925D9" w:rsidRPr="00D51872">
        <w:rPr>
          <w:rStyle w:val="Hyperlink"/>
          <w:color w:val="auto"/>
          <w:u w:val="none"/>
        </w:rPr>
        <w:t xml:space="preserve"> </w:t>
      </w:r>
    </w:p>
    <w:p w14:paraId="285FAEB7" w14:textId="0E93BCC7" w:rsidR="00BE3072" w:rsidRPr="00D51872" w:rsidRDefault="00BE3072" w:rsidP="0097561D">
      <w:pPr>
        <w:pStyle w:val="Body"/>
        <w:numPr>
          <w:ilvl w:val="0"/>
          <w:numId w:val="34"/>
        </w:numPr>
        <w:rPr>
          <w:rStyle w:val="Hyperlink"/>
        </w:rPr>
      </w:pPr>
      <w:r w:rsidRPr="00D51872">
        <w:fldChar w:fldCharType="begin"/>
      </w:r>
      <w:r w:rsidRPr="00D51872">
        <w:instrText xml:space="preserve"> HYPERLINK "https://www.newgenapps.com/blog/top-10-cloud-computing-examples-and-uses" \t "_blank" </w:instrText>
      </w:r>
      <w:r w:rsidRPr="00D51872">
        <w:fldChar w:fldCharType="separate"/>
      </w:r>
      <w:r w:rsidR="00F84405" w:rsidRPr="00D51872">
        <w:rPr>
          <w:rStyle w:val="Hyperlink"/>
        </w:rPr>
        <w:t>Top ten cloud computing examples and uses</w:t>
      </w:r>
    </w:p>
    <w:p w14:paraId="457EB80D" w14:textId="68C5EECC" w:rsidR="00503C88" w:rsidRPr="003F7EA2" w:rsidRDefault="00BE3072" w:rsidP="00D51872">
      <w:pPr>
        <w:pStyle w:val="Body"/>
        <w:numPr>
          <w:ilvl w:val="0"/>
          <w:numId w:val="34"/>
        </w:numPr>
      </w:pPr>
      <w:r w:rsidRPr="00D51872">
        <w:fldChar w:fldCharType="end"/>
      </w:r>
      <w:hyperlink r:id="rId36" w:tgtFrame="_blank" w:history="1">
        <w:r w:rsidR="00F84405" w:rsidRPr="00D51872">
          <w:rPr>
            <w:rStyle w:val="Hyperlink"/>
          </w:rPr>
          <w:t>Cloud accounting is revolutionising how accountants work</w:t>
        </w:r>
        <w:bookmarkStart w:id="19" w:name="_Toc7186699"/>
      </w:hyperlink>
    </w:p>
    <w:p w14:paraId="2DE81B8F" w14:textId="51FEDBC9" w:rsidR="007E3BD7" w:rsidRDefault="007E3BD7" w:rsidP="007E3BD7">
      <w:pPr>
        <w:pStyle w:val="Heading3"/>
      </w:pPr>
      <w:bookmarkStart w:id="20" w:name="_Toc7186700"/>
      <w:bookmarkStart w:id="21" w:name="_Toc11755181"/>
      <w:bookmarkEnd w:id="19"/>
      <w:r w:rsidRPr="00332EDF">
        <w:t>Health care case study</w:t>
      </w:r>
      <w:bookmarkEnd w:id="20"/>
      <w:bookmarkEnd w:id="21"/>
    </w:p>
    <w:p w14:paraId="3C760F5F" w14:textId="78698AE5" w:rsidR="007E3BD7" w:rsidRDefault="007E3BD7" w:rsidP="007E3BD7">
      <w:pPr>
        <w:pStyle w:val="Body"/>
      </w:pPr>
      <w:r>
        <w:t>Th</w:t>
      </w:r>
      <w:r w:rsidR="00D51872">
        <w:t>is</w:t>
      </w:r>
      <w:r>
        <w:t xml:space="preserve"> </w:t>
      </w:r>
      <w:hyperlink r:id="rId37" w:history="1">
        <w:r w:rsidR="00D51872" w:rsidRPr="00D51872">
          <w:rPr>
            <w:rStyle w:val="Hyperlink"/>
          </w:rPr>
          <w:t>article</w:t>
        </w:r>
      </w:hyperlink>
      <w:r>
        <w:t xml:space="preserve"> shows an example of how moving clinical records to the cloud provides healthcare professionals with mobile access to information:</w:t>
      </w:r>
    </w:p>
    <w:p w14:paraId="42DDC7E7" w14:textId="77777777" w:rsidR="007E3BD7" w:rsidRDefault="007E3BD7" w:rsidP="007E3BD7">
      <w:pPr>
        <w:pStyle w:val="Heading2"/>
      </w:pPr>
      <w:bookmarkStart w:id="22" w:name="_Toc7186701"/>
      <w:bookmarkStart w:id="23" w:name="_Toc11755182"/>
      <w:r>
        <w:t>Summarising business computing needs and collating the information</w:t>
      </w:r>
      <w:bookmarkEnd w:id="22"/>
      <w:bookmarkEnd w:id="23"/>
    </w:p>
    <w:p w14:paraId="514AC9E0" w14:textId="1FA369BD" w:rsidR="007E3BD7" w:rsidRDefault="007E3BD7" w:rsidP="00D51872">
      <w:pPr>
        <w:pStyle w:val="Body"/>
        <w:spacing w:after="0"/>
      </w:pPr>
      <w:r>
        <w:t>All of the following components can be provided to a business via the ‘cloud’ across the internet:</w:t>
      </w:r>
    </w:p>
    <w:p w14:paraId="3D2F71DD" w14:textId="77777777" w:rsidR="007E3BD7" w:rsidRDefault="007E3BD7" w:rsidP="00236772">
      <w:pPr>
        <w:pStyle w:val="BulletListLevel1"/>
        <w:numPr>
          <w:ilvl w:val="0"/>
          <w:numId w:val="1"/>
        </w:numPr>
        <w:ind w:left="714" w:hanging="357"/>
      </w:pPr>
      <w:r>
        <w:t>General file server storage.</w:t>
      </w:r>
    </w:p>
    <w:p w14:paraId="602FFCCE" w14:textId="77777777" w:rsidR="007E3BD7" w:rsidRDefault="007E3BD7" w:rsidP="00236772">
      <w:pPr>
        <w:pStyle w:val="BulletListLevel1"/>
        <w:numPr>
          <w:ilvl w:val="0"/>
          <w:numId w:val="1"/>
        </w:numPr>
        <w:ind w:left="714" w:hanging="357"/>
      </w:pPr>
      <w:r>
        <w:t>Backups.</w:t>
      </w:r>
    </w:p>
    <w:p w14:paraId="2C025CA7" w14:textId="77777777" w:rsidR="007E3BD7" w:rsidRDefault="007E3BD7" w:rsidP="00236772">
      <w:pPr>
        <w:pStyle w:val="BulletListLevel1"/>
        <w:numPr>
          <w:ilvl w:val="0"/>
          <w:numId w:val="1"/>
        </w:numPr>
        <w:ind w:left="714" w:hanging="357"/>
      </w:pPr>
      <w:r>
        <w:t>Platforms (hardware and software) for websites and databases.</w:t>
      </w:r>
    </w:p>
    <w:p w14:paraId="71A94922" w14:textId="078455E4" w:rsidR="007E3BD7" w:rsidRDefault="007E3BD7" w:rsidP="00236772">
      <w:pPr>
        <w:pStyle w:val="BulletListLevel1"/>
        <w:numPr>
          <w:ilvl w:val="0"/>
          <w:numId w:val="1"/>
        </w:numPr>
        <w:ind w:left="714" w:hanging="357"/>
      </w:pPr>
      <w:r>
        <w:t xml:space="preserve">Business </w:t>
      </w:r>
      <w:r w:rsidR="003550A9">
        <w:t xml:space="preserve">software </w:t>
      </w:r>
      <w:r>
        <w:t>applications</w:t>
      </w:r>
      <w:r w:rsidR="006B59AE">
        <w:t>—</w:t>
      </w:r>
      <w:r>
        <w:t>from large integrated enterprise systems down to small point-solutions.</w:t>
      </w:r>
    </w:p>
    <w:p w14:paraId="3567C2E3" w14:textId="77777777" w:rsidR="00D51872" w:rsidRDefault="007E3BD7" w:rsidP="00D51872">
      <w:pPr>
        <w:pStyle w:val="BulletListLevel1"/>
        <w:numPr>
          <w:ilvl w:val="0"/>
          <w:numId w:val="1"/>
        </w:numPr>
        <w:spacing w:after="360"/>
        <w:ind w:left="714" w:hanging="357"/>
      </w:pPr>
      <w:r>
        <w:t>Email and related applications.</w:t>
      </w:r>
    </w:p>
    <w:p w14:paraId="5DE57166" w14:textId="56AC91F2" w:rsidR="00430206" w:rsidRDefault="003550A9" w:rsidP="00D51872">
      <w:pPr>
        <w:pStyle w:val="BulletListLevel1"/>
        <w:numPr>
          <w:ilvl w:val="0"/>
          <w:numId w:val="0"/>
        </w:numPr>
        <w:spacing w:after="360"/>
        <w:ind w:left="360"/>
      </w:pPr>
      <w:r>
        <w:t xml:space="preserve">The task of continually upgrading software versions becomes the </w:t>
      </w:r>
      <w:r w:rsidR="00374E8B">
        <w:t>responsibility of the cloud service provider</w:t>
      </w:r>
      <w:r w:rsidR="006B59AE">
        <w:t>.</w:t>
      </w:r>
      <w:r w:rsidR="00430206">
        <w:br w:type="page"/>
      </w:r>
    </w:p>
    <w:tbl>
      <w:tblPr>
        <w:tblW w:w="0" w:type="auto"/>
        <w:shd w:val="clear" w:color="auto" w:fill="E7E7D4"/>
        <w:tblLook w:val="0600" w:firstRow="0" w:lastRow="0" w:firstColumn="0" w:lastColumn="0" w:noHBand="1" w:noVBand="1"/>
      </w:tblPr>
      <w:tblGrid>
        <w:gridCol w:w="992"/>
        <w:gridCol w:w="8034"/>
      </w:tblGrid>
      <w:tr w:rsidR="00374E8B" w14:paraId="3160E86C" w14:textId="77777777" w:rsidTr="000D5EF6">
        <w:trPr>
          <w:trHeight w:val="659"/>
        </w:trPr>
        <w:tc>
          <w:tcPr>
            <w:tcW w:w="992" w:type="dxa"/>
            <w:shd w:val="clear" w:color="auto" w:fill="E7E7D4"/>
            <w:vAlign w:val="center"/>
          </w:tcPr>
          <w:p w14:paraId="00C9ACCA" w14:textId="77777777" w:rsidR="00374E8B" w:rsidRPr="009C3DED" w:rsidRDefault="00374E8B" w:rsidP="000D5EF6">
            <w:pPr>
              <w:pStyle w:val="Body"/>
              <w:spacing w:after="0" w:line="240" w:lineRule="auto"/>
              <w:jc w:val="center"/>
            </w:pPr>
            <w:r>
              <w:rPr>
                <w:noProof/>
                <w:lang w:eastAsia="en-AU"/>
              </w:rPr>
              <w:lastRenderedPageBreak/>
              <w:drawing>
                <wp:inline distT="0" distB="0" distL="0" distR="0" wp14:anchorId="6DC150B2" wp14:editId="52209541">
                  <wp:extent cx="365760" cy="357809"/>
                  <wp:effectExtent l="0" t="0" r="0" b="4445"/>
                  <wp:docPr id="250" name="Picture 250"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38">
                            <a:duotone>
                              <a:schemeClr val="accent4">
                                <a:shade val="45000"/>
                                <a:satMod val="135000"/>
                              </a:schemeClr>
                              <a:prstClr val="white"/>
                            </a:duotone>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53F677DB" w14:textId="3056162C" w:rsidR="00374E8B" w:rsidRPr="009C3DED" w:rsidRDefault="00374E8B" w:rsidP="006B59AE">
            <w:pPr>
              <w:pStyle w:val="Heading1noTOC"/>
            </w:pPr>
            <w:bookmarkStart w:id="24" w:name="_Toc7186702"/>
            <w:r w:rsidRPr="00C372CB">
              <w:t>Practice activit</w:t>
            </w:r>
            <w:bookmarkEnd w:id="24"/>
            <w:r w:rsidR="007F0BB4" w:rsidRPr="00C372CB">
              <w:t>y</w:t>
            </w:r>
          </w:p>
        </w:tc>
      </w:tr>
    </w:tbl>
    <w:p w14:paraId="544CE91C" w14:textId="47B7796B" w:rsidR="00374E8B" w:rsidRDefault="00374E8B" w:rsidP="00374E8B">
      <w:pPr>
        <w:pStyle w:val="Heading2"/>
      </w:pPr>
      <w:bookmarkStart w:id="25" w:name="_Toc7186703"/>
      <w:bookmarkStart w:id="26" w:name="_Toc11755183"/>
      <w:r>
        <w:t>Activity 1.1</w:t>
      </w:r>
      <w:bookmarkEnd w:id="25"/>
      <w:r w:rsidR="00B57B42">
        <w:t>: Multiple c</w:t>
      </w:r>
      <w:r w:rsidR="006B59AE">
        <w:t>hoice</w:t>
      </w:r>
      <w:bookmarkEnd w:id="26"/>
    </w:p>
    <w:p w14:paraId="2597B01D" w14:textId="557BB663" w:rsidR="00374E8B" w:rsidRDefault="00374E8B" w:rsidP="00374E8B">
      <w:pPr>
        <w:pStyle w:val="Body"/>
      </w:pPr>
      <w:r>
        <w:t>Check the boxes below for the correct answer/s.</w:t>
      </w:r>
      <w:r w:rsidR="00B66FE0">
        <w:t xml:space="preserve"> </w:t>
      </w:r>
    </w:p>
    <w:p w14:paraId="474C1350" w14:textId="11375E13" w:rsidR="00374E8B" w:rsidRPr="00960A7D" w:rsidRDefault="00374E8B" w:rsidP="00761F04">
      <w:pPr>
        <w:pStyle w:val="Body"/>
        <w:spacing w:after="120"/>
        <w:ind w:left="284" w:hanging="284"/>
        <w:rPr>
          <w:b/>
          <w:lang w:eastAsia="en-AU"/>
        </w:rPr>
      </w:pPr>
      <w:r>
        <w:rPr>
          <w:b/>
          <w:lang w:eastAsia="en-AU"/>
        </w:rPr>
        <w:t xml:space="preserve">1. </w:t>
      </w:r>
      <w:r>
        <w:rPr>
          <w:b/>
          <w:lang w:eastAsia="en-AU"/>
        </w:rPr>
        <w:tab/>
      </w:r>
      <w:r w:rsidRPr="00960A7D">
        <w:rPr>
          <w:b/>
          <w:lang w:eastAsia="en-AU"/>
        </w:rPr>
        <w:t>When something is stored in the cloud it means:</w:t>
      </w:r>
    </w:p>
    <w:p w14:paraId="4C8DC88A" w14:textId="3F698077" w:rsidR="00374E8B" w:rsidRPr="00960A7D" w:rsidRDefault="006941CA" w:rsidP="00761F04">
      <w:pPr>
        <w:pStyle w:val="Body"/>
        <w:spacing w:after="120"/>
      </w:pPr>
      <w:sdt>
        <w:sdtPr>
          <w:id w:val="141704072"/>
          <w14:checkbox>
            <w14:checked w14:val="0"/>
            <w14:checkedState w14:val="2612" w14:font="MS Gothic"/>
            <w14:uncheckedState w14:val="2610" w14:font="MS Gothic"/>
          </w14:checkbox>
        </w:sdtPr>
        <w:sdtEndPr/>
        <w:sdtContent>
          <w:r w:rsidR="00374E8B" w:rsidRPr="00960A7D">
            <w:rPr>
              <w:rFonts w:ascii="MS Gothic" w:eastAsia="MS Gothic" w:hAnsi="MS Gothic" w:hint="eastAsia"/>
            </w:rPr>
            <w:t>☐</w:t>
          </w:r>
        </w:sdtContent>
      </w:sdt>
      <w:r w:rsidR="00374E8B">
        <w:t xml:space="preserve"> it is stored in external internet servers</w:t>
      </w:r>
    </w:p>
    <w:p w14:paraId="76534639" w14:textId="43EC7658" w:rsidR="00374E8B" w:rsidRDefault="006941CA" w:rsidP="00761F04">
      <w:pPr>
        <w:pStyle w:val="Body"/>
        <w:spacing w:after="120"/>
      </w:pPr>
      <w:sdt>
        <w:sdtPr>
          <w:id w:val="640310071"/>
          <w14:checkbox>
            <w14:checked w14:val="0"/>
            <w14:checkedState w14:val="2612" w14:font="MS Gothic"/>
            <w14:uncheckedState w14:val="2610" w14:font="MS Gothic"/>
          </w14:checkbox>
        </w:sdtPr>
        <w:sdtEndPr/>
        <w:sdtContent>
          <w:r w:rsidR="00374E8B" w:rsidRPr="00960A7D">
            <w:rPr>
              <w:rFonts w:ascii="MS Gothic" w:eastAsia="MS Gothic" w:hAnsi="MS Gothic" w:hint="eastAsia"/>
            </w:rPr>
            <w:t>☐</w:t>
          </w:r>
        </w:sdtContent>
      </w:sdt>
      <w:r w:rsidR="00374E8B">
        <w:t xml:space="preserve"> it is stored on your computer</w:t>
      </w:r>
    </w:p>
    <w:p w14:paraId="73B9EEB7" w14:textId="065D478E" w:rsidR="00374E8B" w:rsidRPr="00960A7D" w:rsidRDefault="006941CA" w:rsidP="00761F04">
      <w:pPr>
        <w:pStyle w:val="Body"/>
        <w:spacing w:after="120"/>
      </w:pPr>
      <w:sdt>
        <w:sdtPr>
          <w:id w:val="946738664"/>
          <w14:checkbox>
            <w14:checked w14:val="0"/>
            <w14:checkedState w14:val="2612" w14:font="MS Gothic"/>
            <w14:uncheckedState w14:val="2610" w14:font="MS Gothic"/>
          </w14:checkbox>
        </w:sdtPr>
        <w:sdtEndPr/>
        <w:sdtContent>
          <w:r w:rsidR="00374E8B" w:rsidRPr="00960A7D">
            <w:rPr>
              <w:rFonts w:ascii="MS Gothic" w:eastAsia="MS Gothic" w:hAnsi="MS Gothic" w:hint="eastAsia"/>
            </w:rPr>
            <w:t>☐</w:t>
          </w:r>
        </w:sdtContent>
      </w:sdt>
      <w:r w:rsidR="00374E8B">
        <w:t xml:space="preserve"> it is stored on a USB</w:t>
      </w:r>
    </w:p>
    <w:p w14:paraId="3F07E5FB" w14:textId="2ED23619" w:rsidR="00374E8B" w:rsidRDefault="006941CA" w:rsidP="00761F04">
      <w:pPr>
        <w:pStyle w:val="Body"/>
        <w:spacing w:after="120"/>
      </w:pPr>
      <w:sdt>
        <w:sdtPr>
          <w:id w:val="-1361272855"/>
          <w14:checkbox>
            <w14:checked w14:val="0"/>
            <w14:checkedState w14:val="2612" w14:font="MS Gothic"/>
            <w14:uncheckedState w14:val="2610" w14:font="MS Gothic"/>
          </w14:checkbox>
        </w:sdtPr>
        <w:sdtEndPr/>
        <w:sdtContent>
          <w:r w:rsidR="00374E8B" w:rsidRPr="00960A7D">
            <w:rPr>
              <w:rFonts w:ascii="MS Gothic" w:eastAsia="MS Gothic" w:hAnsi="MS Gothic" w:hint="eastAsia"/>
            </w:rPr>
            <w:t>☐</w:t>
          </w:r>
        </w:sdtContent>
      </w:sdt>
      <w:r w:rsidR="00374E8B">
        <w:t xml:space="preserve"> it is stored on your smart phone</w:t>
      </w:r>
    </w:p>
    <w:p w14:paraId="45E3E88E" w14:textId="6B9A45E3" w:rsidR="00374E8B" w:rsidRPr="00960A7D" w:rsidRDefault="00374E8B" w:rsidP="006B59AE">
      <w:pPr>
        <w:pStyle w:val="Guidetext"/>
        <w:spacing w:before="240"/>
        <w:ind w:left="284" w:hanging="284"/>
        <w:rPr>
          <w:b/>
          <w:i w:val="0"/>
          <w:color w:val="auto"/>
          <w:lang w:eastAsia="en-AU"/>
        </w:rPr>
      </w:pPr>
      <w:r>
        <w:rPr>
          <w:b/>
          <w:i w:val="0"/>
          <w:color w:val="auto"/>
          <w:lang w:eastAsia="en-AU"/>
        </w:rPr>
        <w:t>2.</w:t>
      </w:r>
      <w:r>
        <w:rPr>
          <w:b/>
          <w:i w:val="0"/>
          <w:color w:val="auto"/>
          <w:lang w:eastAsia="en-AU"/>
        </w:rPr>
        <w:tab/>
      </w:r>
      <w:r w:rsidRPr="00960A7D">
        <w:rPr>
          <w:b/>
          <w:i w:val="0"/>
          <w:color w:val="auto"/>
          <w:lang w:eastAsia="en-AU"/>
        </w:rPr>
        <w:t xml:space="preserve">Select from the components </w:t>
      </w:r>
      <w:r>
        <w:rPr>
          <w:b/>
          <w:i w:val="0"/>
          <w:color w:val="auto"/>
          <w:lang w:eastAsia="en-AU"/>
        </w:rPr>
        <w:t xml:space="preserve">below </w:t>
      </w:r>
      <w:r w:rsidRPr="00960A7D">
        <w:rPr>
          <w:b/>
          <w:i w:val="0"/>
          <w:color w:val="auto"/>
          <w:lang w:eastAsia="en-AU"/>
        </w:rPr>
        <w:t>the ones that can be provided to a business via the 'cloud'.</w:t>
      </w:r>
    </w:p>
    <w:p w14:paraId="535D6A06" w14:textId="77777777" w:rsidR="00374E8B" w:rsidRDefault="006941CA" w:rsidP="00761F04">
      <w:pPr>
        <w:pStyle w:val="Body"/>
        <w:spacing w:after="120"/>
      </w:pPr>
      <w:sdt>
        <w:sdtPr>
          <w:id w:val="-969733539"/>
          <w14:checkbox>
            <w14:checked w14:val="0"/>
            <w14:checkedState w14:val="2612" w14:font="MS Gothic"/>
            <w14:uncheckedState w14:val="2610" w14:font="MS Gothic"/>
          </w14:checkbox>
        </w:sdtPr>
        <w:sdtEndPr/>
        <w:sdtContent>
          <w:r w:rsidR="00374E8B" w:rsidRPr="00960A7D">
            <w:rPr>
              <w:rFonts w:ascii="MS Gothic" w:eastAsia="MS Gothic" w:hAnsi="MS Gothic" w:hint="eastAsia"/>
            </w:rPr>
            <w:t>☐</w:t>
          </w:r>
        </w:sdtContent>
      </w:sdt>
      <w:r w:rsidR="00374E8B">
        <w:t xml:space="preserve"> Backups</w:t>
      </w:r>
    </w:p>
    <w:p w14:paraId="41B94B3C" w14:textId="77777777" w:rsidR="00374E8B" w:rsidRPr="00960A7D" w:rsidRDefault="006941CA" w:rsidP="00761F04">
      <w:pPr>
        <w:pStyle w:val="Body"/>
        <w:spacing w:after="120"/>
      </w:pPr>
      <w:sdt>
        <w:sdtPr>
          <w:id w:val="-749579401"/>
          <w14:checkbox>
            <w14:checked w14:val="0"/>
            <w14:checkedState w14:val="2612" w14:font="MS Gothic"/>
            <w14:uncheckedState w14:val="2610" w14:font="MS Gothic"/>
          </w14:checkbox>
        </w:sdtPr>
        <w:sdtEndPr/>
        <w:sdtContent>
          <w:r w:rsidR="00374E8B" w:rsidRPr="00960A7D">
            <w:rPr>
              <w:rFonts w:ascii="MS Gothic" w:eastAsia="MS Gothic" w:hAnsi="MS Gothic" w:hint="eastAsia"/>
            </w:rPr>
            <w:t>☐</w:t>
          </w:r>
        </w:sdtContent>
      </w:sdt>
      <w:r w:rsidR="00374E8B">
        <w:t xml:space="preserve"> Platforms (hardware and software) for website and databases</w:t>
      </w:r>
    </w:p>
    <w:p w14:paraId="7C881B94" w14:textId="77777777" w:rsidR="00374E8B" w:rsidRDefault="006941CA" w:rsidP="00761F04">
      <w:pPr>
        <w:pStyle w:val="Body"/>
        <w:spacing w:after="120"/>
      </w:pPr>
      <w:sdt>
        <w:sdtPr>
          <w:id w:val="1476343223"/>
          <w14:checkbox>
            <w14:checked w14:val="0"/>
            <w14:checkedState w14:val="2612" w14:font="MS Gothic"/>
            <w14:uncheckedState w14:val="2610" w14:font="MS Gothic"/>
          </w14:checkbox>
        </w:sdtPr>
        <w:sdtEndPr/>
        <w:sdtContent>
          <w:r w:rsidR="00374E8B" w:rsidRPr="00960A7D">
            <w:rPr>
              <w:rFonts w:ascii="MS Gothic" w:eastAsia="MS Gothic" w:hAnsi="MS Gothic" w:hint="eastAsia"/>
            </w:rPr>
            <w:t>☐</w:t>
          </w:r>
        </w:sdtContent>
      </w:sdt>
      <w:r w:rsidR="00374E8B">
        <w:t xml:space="preserve"> Business applications</w:t>
      </w:r>
    </w:p>
    <w:p w14:paraId="0C96F45B" w14:textId="77777777" w:rsidR="00374E8B" w:rsidRPr="00960A7D" w:rsidRDefault="006941CA" w:rsidP="00761F04">
      <w:pPr>
        <w:pStyle w:val="Body"/>
        <w:spacing w:after="120"/>
      </w:pPr>
      <w:sdt>
        <w:sdtPr>
          <w:id w:val="1708217174"/>
          <w14:checkbox>
            <w14:checked w14:val="0"/>
            <w14:checkedState w14:val="2612" w14:font="MS Gothic"/>
            <w14:uncheckedState w14:val="2610" w14:font="MS Gothic"/>
          </w14:checkbox>
        </w:sdtPr>
        <w:sdtEndPr/>
        <w:sdtContent>
          <w:r w:rsidR="00374E8B" w:rsidRPr="00960A7D">
            <w:rPr>
              <w:rFonts w:ascii="MS Gothic" w:eastAsia="MS Gothic" w:hAnsi="MS Gothic" w:hint="eastAsia"/>
            </w:rPr>
            <w:t>☐</w:t>
          </w:r>
        </w:sdtContent>
      </w:sdt>
      <w:r w:rsidR="00374E8B">
        <w:t xml:space="preserve"> Email and related applications</w:t>
      </w:r>
    </w:p>
    <w:p w14:paraId="1628F6A4" w14:textId="050BD90D" w:rsidR="00374E8B" w:rsidRDefault="006941CA" w:rsidP="00761F04">
      <w:pPr>
        <w:pStyle w:val="Body"/>
        <w:spacing w:after="120"/>
      </w:pPr>
      <w:sdt>
        <w:sdtPr>
          <w:id w:val="1455836080"/>
          <w14:checkbox>
            <w14:checked w14:val="0"/>
            <w14:checkedState w14:val="2612" w14:font="MS Gothic"/>
            <w14:uncheckedState w14:val="2610" w14:font="MS Gothic"/>
          </w14:checkbox>
        </w:sdtPr>
        <w:sdtEndPr/>
        <w:sdtContent>
          <w:r w:rsidR="00374E8B" w:rsidRPr="00960A7D">
            <w:rPr>
              <w:rFonts w:ascii="MS Gothic" w:eastAsia="MS Gothic" w:hAnsi="MS Gothic" w:hint="eastAsia"/>
            </w:rPr>
            <w:t>☐</w:t>
          </w:r>
        </w:sdtContent>
      </w:sdt>
      <w:r w:rsidR="00374E8B">
        <w:t xml:space="preserve"> All of the above</w:t>
      </w:r>
    </w:p>
    <w:p w14:paraId="6B9AC6C3" w14:textId="09AA3837" w:rsidR="00374E8B" w:rsidRDefault="00374E8B" w:rsidP="006B59AE">
      <w:pPr>
        <w:pStyle w:val="Body"/>
        <w:spacing w:before="240"/>
        <w:ind w:left="284" w:hanging="284"/>
        <w:rPr>
          <w:b/>
          <w:lang w:eastAsia="en-AU"/>
        </w:rPr>
      </w:pPr>
      <w:r>
        <w:rPr>
          <w:b/>
          <w:lang w:eastAsia="en-AU"/>
        </w:rPr>
        <w:t>3.</w:t>
      </w:r>
      <w:r>
        <w:rPr>
          <w:b/>
          <w:lang w:eastAsia="en-AU"/>
        </w:rPr>
        <w:tab/>
      </w:r>
      <w:r w:rsidRPr="004852B1">
        <w:rPr>
          <w:b/>
          <w:lang w:eastAsia="en-AU"/>
        </w:rPr>
        <w:t>When reviewing computing needs in business you should determine current business needs, identify tasks that are undertaken, list all the equipment, obtain data on computer use and stocktake all software and licences. True or False?</w:t>
      </w:r>
    </w:p>
    <w:p w14:paraId="2BC81E47" w14:textId="77777777" w:rsidR="00374E8B" w:rsidRPr="00960A7D" w:rsidRDefault="006941CA" w:rsidP="00761F04">
      <w:pPr>
        <w:pStyle w:val="Body"/>
        <w:spacing w:after="120"/>
        <w:ind w:left="720" w:hanging="720"/>
      </w:pPr>
      <w:sdt>
        <w:sdtPr>
          <w:id w:val="-244883914"/>
          <w14:checkbox>
            <w14:checked w14:val="0"/>
            <w14:checkedState w14:val="2612" w14:font="MS Gothic"/>
            <w14:uncheckedState w14:val="2610" w14:font="MS Gothic"/>
          </w14:checkbox>
        </w:sdtPr>
        <w:sdtEndPr/>
        <w:sdtContent>
          <w:r w:rsidR="00374E8B">
            <w:rPr>
              <w:rFonts w:ascii="MS Gothic" w:eastAsia="MS Gothic" w:hAnsi="MS Gothic" w:hint="eastAsia"/>
            </w:rPr>
            <w:t>☐</w:t>
          </w:r>
        </w:sdtContent>
      </w:sdt>
      <w:r w:rsidR="00374E8B">
        <w:t xml:space="preserve"> True</w:t>
      </w:r>
    </w:p>
    <w:p w14:paraId="373E51F3" w14:textId="2E3D6548" w:rsidR="00374E8B" w:rsidRDefault="006941CA" w:rsidP="00761F04">
      <w:pPr>
        <w:pStyle w:val="Body"/>
        <w:spacing w:after="120"/>
      </w:pPr>
      <w:sdt>
        <w:sdtPr>
          <w:id w:val="-2071329096"/>
          <w14:checkbox>
            <w14:checked w14:val="0"/>
            <w14:checkedState w14:val="2612" w14:font="MS Gothic"/>
            <w14:uncheckedState w14:val="2610" w14:font="MS Gothic"/>
          </w14:checkbox>
        </w:sdtPr>
        <w:sdtEndPr/>
        <w:sdtContent>
          <w:r w:rsidR="00374E8B" w:rsidRPr="00960A7D">
            <w:rPr>
              <w:rFonts w:ascii="MS Gothic" w:eastAsia="MS Gothic" w:hAnsi="MS Gothic" w:hint="eastAsia"/>
            </w:rPr>
            <w:t>☐</w:t>
          </w:r>
        </w:sdtContent>
      </w:sdt>
      <w:r w:rsidR="00374E8B">
        <w:t xml:space="preserve"> False</w:t>
      </w:r>
    </w:p>
    <w:p w14:paraId="52B2E5DF" w14:textId="56874023" w:rsidR="00761F04" w:rsidRPr="00960A7D" w:rsidRDefault="007F0BB4" w:rsidP="00761F04">
      <w:r>
        <w:br w:type="page"/>
      </w:r>
    </w:p>
    <w:tbl>
      <w:tblPr>
        <w:tblW w:w="0" w:type="auto"/>
        <w:shd w:val="clear" w:color="auto" w:fill="E7E7D4"/>
        <w:tblLook w:val="0600" w:firstRow="0" w:lastRow="0" w:firstColumn="0" w:lastColumn="0" w:noHBand="1" w:noVBand="1"/>
      </w:tblPr>
      <w:tblGrid>
        <w:gridCol w:w="992"/>
        <w:gridCol w:w="8034"/>
      </w:tblGrid>
      <w:tr w:rsidR="0067313C" w14:paraId="1B6882D9" w14:textId="77777777" w:rsidTr="00173D29">
        <w:trPr>
          <w:trHeight w:val="659"/>
        </w:trPr>
        <w:tc>
          <w:tcPr>
            <w:tcW w:w="992" w:type="dxa"/>
            <w:shd w:val="clear" w:color="auto" w:fill="E7E7D4"/>
            <w:vAlign w:val="center"/>
          </w:tcPr>
          <w:p w14:paraId="13EDBF1B" w14:textId="77777777" w:rsidR="0067313C" w:rsidRPr="009C3DED" w:rsidRDefault="0067313C" w:rsidP="00173D29">
            <w:pPr>
              <w:pStyle w:val="Body"/>
              <w:spacing w:after="0" w:line="240" w:lineRule="auto"/>
              <w:jc w:val="center"/>
            </w:pPr>
            <w:r>
              <w:rPr>
                <w:noProof/>
                <w:lang w:eastAsia="en-AU"/>
              </w:rPr>
              <w:lastRenderedPageBreak/>
              <w:drawing>
                <wp:inline distT="0" distB="0" distL="0" distR="0" wp14:anchorId="6CF7DCB5" wp14:editId="7BDAF77F">
                  <wp:extent cx="365760" cy="357809"/>
                  <wp:effectExtent l="0" t="0" r="0" b="4445"/>
                  <wp:docPr id="8" name="Picture 8"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38">
                            <a:duotone>
                              <a:schemeClr val="accent4">
                                <a:shade val="45000"/>
                                <a:satMod val="135000"/>
                              </a:schemeClr>
                              <a:prstClr val="white"/>
                            </a:duotone>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22C930F9" w14:textId="77777777" w:rsidR="0067313C" w:rsidRPr="00C372CB" w:rsidRDefault="0067313C" w:rsidP="006B59AE">
            <w:pPr>
              <w:pStyle w:val="Heading1noTOC"/>
            </w:pPr>
            <w:r w:rsidRPr="00C372CB">
              <w:t>Practice activity</w:t>
            </w:r>
          </w:p>
        </w:tc>
      </w:tr>
    </w:tbl>
    <w:p w14:paraId="5B7C56C4" w14:textId="19F391B7" w:rsidR="0067313C" w:rsidRPr="006B59AE" w:rsidRDefault="0067313C" w:rsidP="006B59AE">
      <w:pPr>
        <w:pStyle w:val="Heading2"/>
      </w:pPr>
      <w:bookmarkStart w:id="27" w:name="_Toc11755184"/>
      <w:r w:rsidRPr="006B59AE">
        <w:t>Activity 1.</w:t>
      </w:r>
      <w:r w:rsidR="00254015" w:rsidRPr="006B59AE">
        <w:t>2</w:t>
      </w:r>
      <w:r w:rsidRPr="006B59AE">
        <w:t>: Cloud computing applications and software</w:t>
      </w:r>
      <w:bookmarkEnd w:id="27"/>
    </w:p>
    <w:p w14:paraId="2C7095AB" w14:textId="77777777" w:rsidR="00110C28" w:rsidRDefault="00110C28" w:rsidP="00110C28">
      <w:pPr>
        <w:pStyle w:val="Body"/>
      </w:pPr>
      <w:r w:rsidRPr="0097561D">
        <w:t>To assist you with your understanding of two of the main</w:t>
      </w:r>
      <w:r>
        <w:t xml:space="preserve"> types of cloud computing providers for small business, please research </w:t>
      </w:r>
      <w:hyperlink r:id="rId39" w:history="1">
        <w:r w:rsidRPr="00110C28">
          <w:rPr>
            <w:rStyle w:val="Hyperlink"/>
          </w:rPr>
          <w:t>MYOB</w:t>
        </w:r>
      </w:hyperlink>
      <w:r>
        <w:t xml:space="preserve"> </w:t>
      </w:r>
      <w:r>
        <w:rPr>
          <w:rStyle w:val="Hyperlink"/>
          <w:color w:val="auto"/>
          <w:u w:val="none"/>
        </w:rPr>
        <w:t xml:space="preserve">and </w:t>
      </w:r>
      <w:hyperlink r:id="rId40" w:history="1">
        <w:r w:rsidRPr="00110C28">
          <w:rPr>
            <w:rStyle w:val="Hyperlink"/>
          </w:rPr>
          <w:t>Xero</w:t>
        </w:r>
      </w:hyperlink>
    </w:p>
    <w:p w14:paraId="3FC89EBD" w14:textId="4AF784A8" w:rsidR="00110C28" w:rsidRDefault="0067313C" w:rsidP="00110C28">
      <w:pPr>
        <w:pStyle w:val="Body"/>
      </w:pPr>
      <w:r>
        <w:t>Prepare a short written summary (no lo</w:t>
      </w:r>
      <w:r w:rsidR="00110C28">
        <w:t>nger than a page) describing the features</w:t>
      </w:r>
      <w:r w:rsidR="0090782D">
        <w:t xml:space="preserve"> and benefits</w:t>
      </w:r>
      <w:r w:rsidR="00110C28">
        <w:t xml:space="preserve"> of cloud based software.</w:t>
      </w:r>
    </w:p>
    <w:p w14:paraId="43BFB30A" w14:textId="55FB225D" w:rsidR="0090782D" w:rsidRDefault="0090782D" w:rsidP="00110C28">
      <w:pPr>
        <w:pStyle w:val="Body"/>
      </w:pPr>
    </w:p>
    <w:p w14:paraId="18B39800" w14:textId="77777777" w:rsidR="00110C28" w:rsidRDefault="00110C28">
      <w:r>
        <w:br w:type="page"/>
      </w:r>
    </w:p>
    <w:p w14:paraId="2EA6AE0C" w14:textId="77777777" w:rsidR="00110C28" w:rsidRDefault="00110C28" w:rsidP="00110C28">
      <w:pPr>
        <w:pStyle w:val="Body"/>
      </w:pPr>
    </w:p>
    <w:p w14:paraId="5074BF4F" w14:textId="6ECB5DAB" w:rsidR="0067313C" w:rsidRDefault="0067313C"/>
    <w:p w14:paraId="43D29E26" w14:textId="77777777" w:rsidR="0020704A" w:rsidRDefault="0020704A" w:rsidP="0020704A">
      <w:pPr>
        <w:pStyle w:val="Body"/>
      </w:pPr>
    </w:p>
    <w:p w14:paraId="020A008F" w14:textId="74139AA5" w:rsidR="0020704A" w:rsidRDefault="0020704A" w:rsidP="0020704A">
      <w:pPr>
        <w:pStyle w:val="Sectionnumber"/>
      </w:pPr>
      <w:r>
        <w:rPr>
          <w:noProof/>
          <w:lang w:eastAsia="en-AU"/>
        </w:rPr>
        <mc:AlternateContent>
          <mc:Choice Requires="wpg">
            <w:drawing>
              <wp:anchor distT="0" distB="0" distL="114300" distR="114300" simplePos="0" relativeHeight="251755520" behindDoc="1" locked="0" layoutInCell="1" allowOverlap="1" wp14:anchorId="1C794B2E" wp14:editId="7445DC22">
                <wp:simplePos x="0" y="0"/>
                <wp:positionH relativeFrom="margin">
                  <wp:posOffset>1883410</wp:posOffset>
                </wp:positionH>
                <wp:positionV relativeFrom="paragraph">
                  <wp:posOffset>1650365</wp:posOffset>
                </wp:positionV>
                <wp:extent cx="3876676" cy="3305175"/>
                <wp:effectExtent l="0" t="0" r="9525" b="9525"/>
                <wp:wrapNone/>
                <wp:docPr id="12" name="Group 12"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16" name="Rectangle 16"/>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Rectangle 17"/>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Rectangle 20"/>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Rectangle 2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34CDAFD5" id="Group 12" o:spid="_x0000_s1026" alt="Section 1&#10;Section name" style="position:absolute;margin-left:148.3pt;margin-top:129.95pt;width:305.25pt;height:260.25pt;z-index:-25156096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">
                <v:rect id="Rectangle 16"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" filled="f" stroked="f"/>
                <v:rect id="Rectangle 17"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" filled="f" stroked="f"/>
                <v:rect id="Rectangle 20"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" filled="f" stroked="f"/>
                <v:rect id="Rectangle 2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" filled="f" stroked="f"/>
                <w10:wrap anchorx="margin"/>
              </v:group>
            </w:pict>
          </mc:Fallback>
        </mc:AlternateContent>
      </w:r>
      <w:r>
        <w:t>Topic 2</w:t>
      </w:r>
    </w:p>
    <w:p w14:paraId="54C41EE0" w14:textId="2356560D" w:rsidR="0020704A" w:rsidRDefault="0020704A" w:rsidP="0020704A">
      <w:pPr>
        <w:pStyle w:val="Sectionname"/>
      </w:pPr>
      <w:r>
        <w:t>Investigate</w:t>
      </w:r>
      <w:r w:rsidRPr="00417476">
        <w:t xml:space="preserve"> </w:t>
      </w:r>
      <w:r>
        <w:t>cloud</w:t>
      </w:r>
      <w:r>
        <w:br/>
        <w:t>computing</w:t>
      </w:r>
    </w:p>
    <w:p w14:paraId="423000E5" w14:textId="5AD0B002" w:rsidR="0020704A" w:rsidRDefault="0020704A" w:rsidP="0020704A">
      <w:pPr>
        <w:pStyle w:val="Sectionname"/>
      </w:pPr>
      <w:r>
        <w:t>services</w:t>
      </w:r>
    </w:p>
    <w:p w14:paraId="02E168AC" w14:textId="599C9E56" w:rsidR="0020704A" w:rsidRDefault="0020704A" w:rsidP="0020704A">
      <w:pPr>
        <w:pStyle w:val="Body"/>
      </w:pPr>
      <w:r>
        <w:br w:type="page"/>
      </w:r>
    </w:p>
    <w:p w14:paraId="303BF8B6" w14:textId="0D0C3BC3" w:rsidR="0020704A" w:rsidRDefault="0020704A" w:rsidP="0020704A">
      <w:pPr>
        <w:pStyle w:val="Heading1"/>
      </w:pPr>
      <w:bookmarkStart w:id="28" w:name="_Toc7186706"/>
      <w:bookmarkStart w:id="29" w:name="_Toc11755185"/>
      <w:r>
        <w:lastRenderedPageBreak/>
        <w:t>Topic 2</w:t>
      </w:r>
      <w:r w:rsidR="006B59AE">
        <w:t>:</w:t>
      </w:r>
      <w:r>
        <w:t xml:space="preserve"> </w:t>
      </w:r>
      <w:r w:rsidRPr="00FD0986">
        <w:t>Investigate cloud computing services</w:t>
      </w:r>
      <w:bookmarkEnd w:id="28"/>
      <w:bookmarkEnd w:id="29"/>
    </w:p>
    <w:p w14:paraId="0B51A9F9" w14:textId="77777777" w:rsidR="0020704A" w:rsidRDefault="0020704A" w:rsidP="0020704A">
      <w:pPr>
        <w:pStyle w:val="Heading2"/>
      </w:pPr>
      <w:bookmarkStart w:id="30" w:name="_Toc7186707"/>
      <w:bookmarkStart w:id="31" w:name="_Toc11755186"/>
      <w:r>
        <w:t>Research fundamentals of cloud computing</w:t>
      </w:r>
      <w:bookmarkEnd w:id="30"/>
      <w:bookmarkEnd w:id="31"/>
    </w:p>
    <w:p w14:paraId="56F279A4" w14:textId="7B131E2C" w:rsidR="0020704A" w:rsidRDefault="0020704A" w:rsidP="0020704A">
      <w:pPr>
        <w:pStyle w:val="Body"/>
      </w:pPr>
      <w:r>
        <w:t>This topic will give you a deeper understanding of what the cloud is, the types of se</w:t>
      </w:r>
      <w:r w:rsidR="006B59AE">
        <w:t>rvices offered and their costs.</w:t>
      </w:r>
    </w:p>
    <w:p w14:paraId="22F53427" w14:textId="3E36409E" w:rsidR="00077959" w:rsidRDefault="0020704A" w:rsidP="000D5EF6">
      <w:pPr>
        <w:pStyle w:val="Body"/>
      </w:pPr>
      <w:r>
        <w:t>Cloud refers to a provision of scalable and measurable IT resources.</w:t>
      </w:r>
      <w:r w:rsidR="00490DF8">
        <w:t xml:space="preserve"> </w:t>
      </w:r>
      <w:r>
        <w:t>The link to</w:t>
      </w:r>
      <w:r w:rsidR="00190019">
        <w:t xml:space="preserve"> </w:t>
      </w:r>
      <w:hyperlink r:id="rId41" w:history="1">
        <w:r w:rsidR="00490DF8">
          <w:rPr>
            <w:rStyle w:val="Hyperlink"/>
          </w:rPr>
          <w:t>CLOUD</w:t>
        </w:r>
      </w:hyperlink>
      <w:r>
        <w:t xml:space="preserve"> </w:t>
      </w:r>
      <w:r w:rsidR="000D5EF6">
        <w:t>further explains this.</w:t>
      </w:r>
    </w:p>
    <w:p w14:paraId="041AF1DD" w14:textId="73DC47B2" w:rsidR="00077959" w:rsidRDefault="00B57B42" w:rsidP="00077959">
      <w:pPr>
        <w:pStyle w:val="Heading3"/>
      </w:pPr>
      <w:bookmarkStart w:id="32" w:name="_Toc7186708"/>
      <w:bookmarkStart w:id="33" w:name="_Toc11755187"/>
      <w:r>
        <w:t>Cloud c</w:t>
      </w:r>
      <w:r w:rsidR="00077959">
        <w:t>omputing</w:t>
      </w:r>
      <w:bookmarkEnd w:id="32"/>
      <w:bookmarkEnd w:id="33"/>
    </w:p>
    <w:p w14:paraId="18BD4DFB" w14:textId="77777777" w:rsidR="00077959" w:rsidRDefault="00077959" w:rsidP="00236772">
      <w:pPr>
        <w:pStyle w:val="BulletListLevel1"/>
        <w:numPr>
          <w:ilvl w:val="0"/>
          <w:numId w:val="1"/>
        </w:numPr>
        <w:ind w:left="714" w:hanging="357"/>
      </w:pPr>
      <w:r>
        <w:t>Is so-called because it appears its services are ‘in the cloud’ (accessed over the internet). In reality, the services are running on real hardware and software, managed by staff and at some location owned by the cloud service provider.</w:t>
      </w:r>
    </w:p>
    <w:p w14:paraId="31654D7B" w14:textId="0C553A81" w:rsidR="00077959" w:rsidRDefault="00077959" w:rsidP="00236772">
      <w:pPr>
        <w:pStyle w:val="BulletListLevel1"/>
        <w:numPr>
          <w:ilvl w:val="0"/>
          <w:numId w:val="1"/>
        </w:numPr>
        <w:ind w:left="714" w:hanging="357"/>
      </w:pPr>
      <w:r>
        <w:t xml:space="preserve">Involves accessing computer resources from a remote location rather than from those located at the </w:t>
      </w:r>
      <w:r w:rsidR="00965145">
        <w:t xml:space="preserve">user’s </w:t>
      </w:r>
      <w:r>
        <w:t>site.</w:t>
      </w:r>
    </w:p>
    <w:p w14:paraId="165A4379" w14:textId="1CC27152" w:rsidR="00077959" w:rsidRDefault="00077959" w:rsidP="00236772">
      <w:pPr>
        <w:pStyle w:val="BulletListLevel1"/>
        <w:numPr>
          <w:ilvl w:val="0"/>
          <w:numId w:val="1"/>
        </w:numPr>
        <w:ind w:left="714" w:hanging="357"/>
      </w:pPr>
      <w:r>
        <w:t>Enables a business to rent computing software and/ or infrastructure owned and located at the premises of an external service provider. This is instead of purchasing, owning and managing those resources on their own premises.</w:t>
      </w:r>
    </w:p>
    <w:p w14:paraId="66856203" w14:textId="27644BED" w:rsidR="002B2938" w:rsidRDefault="002B2938" w:rsidP="002B2938">
      <w:pPr>
        <w:pStyle w:val="BulletListLevel1"/>
        <w:numPr>
          <w:ilvl w:val="0"/>
          <w:numId w:val="0"/>
        </w:numPr>
      </w:pPr>
      <w:r w:rsidRPr="004852B1">
        <w:t>Simply, cloud computing is a model for allowing convenient, on demand access from anywhere, to a shared pool of computing resources.</w:t>
      </w:r>
    </w:p>
    <w:p w14:paraId="44E992CB" w14:textId="77777777" w:rsidR="00965145" w:rsidRDefault="00965145" w:rsidP="00965145">
      <w:pPr>
        <w:pStyle w:val="Heading3"/>
      </w:pPr>
      <w:bookmarkStart w:id="34" w:name="_Toc7186709"/>
      <w:bookmarkStart w:id="35" w:name="_Toc11755188"/>
      <w:r>
        <w:t>Fundamentals</w:t>
      </w:r>
      <w:bookmarkEnd w:id="34"/>
      <w:bookmarkEnd w:id="35"/>
    </w:p>
    <w:p w14:paraId="4FB15C53" w14:textId="338AF8E3" w:rsidR="00965145" w:rsidRDefault="003F1A27" w:rsidP="00965145">
      <w:pPr>
        <w:pStyle w:val="Body"/>
      </w:pPr>
      <w:r>
        <w:t>The f</w:t>
      </w:r>
      <w:r w:rsidR="00965145">
        <w:t xml:space="preserve">undamentals </w:t>
      </w:r>
      <w:r w:rsidR="006B59AE">
        <w:t>of cloud computing may include:</w:t>
      </w:r>
    </w:p>
    <w:p w14:paraId="622FA92D" w14:textId="00ECFF2B" w:rsidR="00965145" w:rsidRDefault="006B59AE" w:rsidP="00997E45">
      <w:pPr>
        <w:pStyle w:val="BulletListLevel1"/>
        <w:numPr>
          <w:ilvl w:val="0"/>
          <w:numId w:val="1"/>
        </w:numPr>
        <w:ind w:left="714" w:hanging="357"/>
      </w:pPr>
      <w:r w:rsidRPr="005219D2">
        <w:rPr>
          <w:b/>
        </w:rPr>
        <w:t>Basics</w:t>
      </w:r>
      <w:r w:rsidR="00965145" w:rsidRPr="005219D2">
        <w:rPr>
          <w:b/>
        </w:rPr>
        <w:t xml:space="preserve"> of virtualisation</w:t>
      </w:r>
      <w:r w:rsidR="003F1A27">
        <w:t xml:space="preserve"> - </w:t>
      </w:r>
      <w:r w:rsidR="00F923C2">
        <w:t>ability for an icon or link to make the software appear to be located on the business’s computers when it is in fact located on an external server on the web</w:t>
      </w:r>
      <w:r>
        <w:t>.</w:t>
      </w:r>
    </w:p>
    <w:p w14:paraId="6411939E" w14:textId="703D6C2C" w:rsidR="006536B1" w:rsidRDefault="006B59AE" w:rsidP="00997E45">
      <w:pPr>
        <w:pStyle w:val="BulletListLevel1"/>
        <w:ind w:left="714" w:hanging="357"/>
      </w:pPr>
      <w:r w:rsidRPr="005219D2">
        <w:rPr>
          <w:b/>
        </w:rPr>
        <w:t>Benefits</w:t>
      </w:r>
      <w:r w:rsidR="006536B1" w:rsidRPr="005219D2">
        <w:rPr>
          <w:b/>
        </w:rPr>
        <w:t xml:space="preserve"> of clo</w:t>
      </w:r>
      <w:r w:rsidR="00B57B42">
        <w:rPr>
          <w:b/>
        </w:rPr>
        <w:t>ud c</w:t>
      </w:r>
      <w:r w:rsidR="006536B1" w:rsidRPr="005219D2">
        <w:rPr>
          <w:b/>
        </w:rPr>
        <w:t>omputing</w:t>
      </w:r>
      <w:r w:rsidR="006536B1" w:rsidRPr="006536B1">
        <w:t xml:space="preserve"> </w:t>
      </w:r>
      <w:r w:rsidR="006536B1">
        <w:t xml:space="preserve">i.e. it </w:t>
      </w:r>
      <w:r w:rsidR="006536B1" w:rsidRPr="006536B1">
        <w:t xml:space="preserve">allows </w:t>
      </w:r>
      <w:r w:rsidR="006536B1">
        <w:t>businesses</w:t>
      </w:r>
      <w:r w:rsidR="006536B1" w:rsidRPr="006536B1">
        <w:t xml:space="preserve"> to avoid or minimi</w:t>
      </w:r>
      <w:r w:rsidR="006536B1">
        <w:t>s</w:t>
      </w:r>
      <w:r w:rsidR="006536B1" w:rsidRPr="006536B1">
        <w:t xml:space="preserve">e </w:t>
      </w:r>
      <w:r w:rsidR="006536B1">
        <w:t xml:space="preserve">the </w:t>
      </w:r>
      <w:r w:rsidR="006536B1" w:rsidRPr="006536B1">
        <w:t>fixed, IT infrastructure costs</w:t>
      </w:r>
      <w:r w:rsidR="006536B1">
        <w:t xml:space="preserve"> (related to hardware and software purchases)</w:t>
      </w:r>
      <w:r w:rsidR="006536B1" w:rsidRPr="006536B1">
        <w:t xml:space="preserve">. </w:t>
      </w:r>
      <w:r w:rsidR="006536B1">
        <w:t>T</w:t>
      </w:r>
      <w:r w:rsidR="006536B1" w:rsidRPr="006536B1">
        <w:t xml:space="preserve">hird-party clouds enable </w:t>
      </w:r>
      <w:r w:rsidR="006536B1">
        <w:t>businesses</w:t>
      </w:r>
      <w:r w:rsidR="006536B1" w:rsidRPr="006536B1">
        <w:t xml:space="preserve"> to focus on their core business</w:t>
      </w:r>
      <w:r w:rsidR="006536B1">
        <w:t xml:space="preserve"> operations and spend less time running, managing and updating their IT systems</w:t>
      </w:r>
      <w:r>
        <w:t>.</w:t>
      </w:r>
    </w:p>
    <w:p w14:paraId="435B0CC4" w14:textId="3CADFD6B" w:rsidR="006536B1" w:rsidRDefault="006B59AE" w:rsidP="00997E45">
      <w:pPr>
        <w:pStyle w:val="BulletListLevel1"/>
        <w:ind w:left="714" w:hanging="357"/>
      </w:pPr>
      <w:r w:rsidRPr="005219D2">
        <w:rPr>
          <w:b/>
        </w:rPr>
        <w:t>F</w:t>
      </w:r>
      <w:r w:rsidR="006536B1" w:rsidRPr="005219D2">
        <w:rPr>
          <w:b/>
        </w:rPr>
        <w:t>lexibility</w:t>
      </w:r>
      <w:r w:rsidR="006536B1" w:rsidRPr="006536B1">
        <w:t xml:space="preserve"> </w:t>
      </w:r>
      <w:r w:rsidR="003F1A27">
        <w:t xml:space="preserve">- </w:t>
      </w:r>
      <w:r w:rsidR="006536B1">
        <w:t xml:space="preserve">ability to choose optional levels of functionality and switch </w:t>
      </w:r>
      <w:r w:rsidR="003F1A27">
        <w:t>to a new package at minimal cost.</w:t>
      </w:r>
      <w:r w:rsidR="006536B1" w:rsidRPr="006536B1">
        <w:t xml:space="preserve"> </w:t>
      </w:r>
    </w:p>
    <w:p w14:paraId="565DA633" w14:textId="0099FD21" w:rsidR="003F1A27" w:rsidRDefault="005219D2" w:rsidP="0075282E">
      <w:pPr>
        <w:pStyle w:val="BulletListLevel1"/>
        <w:numPr>
          <w:ilvl w:val="0"/>
          <w:numId w:val="1"/>
        </w:numPr>
        <w:ind w:left="714" w:hanging="357"/>
      </w:pPr>
      <w:r w:rsidRPr="003F1A27">
        <w:rPr>
          <w:b/>
        </w:rPr>
        <w:t>Scalability</w:t>
      </w:r>
      <w:r w:rsidR="006536B1" w:rsidRPr="003F1A27">
        <w:rPr>
          <w:b/>
        </w:rPr>
        <w:t xml:space="preserve"> </w:t>
      </w:r>
      <w:r w:rsidR="003F1A27">
        <w:t xml:space="preserve">- </w:t>
      </w:r>
      <w:r w:rsidR="006536B1">
        <w:t>only paying for the services your business needs as opposed to having to purchase an entire software package</w:t>
      </w:r>
      <w:r w:rsidR="003F1A27">
        <w:t>.</w:t>
      </w:r>
    </w:p>
    <w:p w14:paraId="597A190F" w14:textId="7C4AA30A" w:rsidR="00965145" w:rsidRDefault="006B59AE" w:rsidP="0075282E">
      <w:pPr>
        <w:pStyle w:val="BulletListLevel1"/>
        <w:numPr>
          <w:ilvl w:val="0"/>
          <w:numId w:val="1"/>
        </w:numPr>
        <w:ind w:left="714" w:hanging="357"/>
      </w:pPr>
      <w:r w:rsidRPr="003F1A27">
        <w:rPr>
          <w:b/>
        </w:rPr>
        <w:lastRenderedPageBreak/>
        <w:t>Due</w:t>
      </w:r>
      <w:r w:rsidR="00F923C2" w:rsidRPr="003F1A27">
        <w:rPr>
          <w:b/>
        </w:rPr>
        <w:t xml:space="preserve"> to costs being shared by multiple users</w:t>
      </w:r>
      <w:r>
        <w:t>—</w:t>
      </w:r>
      <w:r w:rsidR="00F923C2">
        <w:t xml:space="preserve">there is the ability to be highly responsive to </w:t>
      </w:r>
      <w:r w:rsidR="00965145">
        <w:t>emerging trends</w:t>
      </w:r>
      <w:r w:rsidR="00F923C2">
        <w:t>. Hence it is likely bugs are rectified quickly and the software is regularly updated and improved</w:t>
      </w:r>
      <w:r>
        <w:t>.</w:t>
      </w:r>
    </w:p>
    <w:p w14:paraId="202ABAC7" w14:textId="0F32A15C" w:rsidR="00F923C2" w:rsidRDefault="006B59AE" w:rsidP="00997E45">
      <w:pPr>
        <w:pStyle w:val="BulletListLevel1"/>
        <w:numPr>
          <w:ilvl w:val="0"/>
          <w:numId w:val="1"/>
        </w:numPr>
        <w:ind w:left="714" w:hanging="357"/>
      </w:pPr>
      <w:r w:rsidRPr="005219D2">
        <w:rPr>
          <w:b/>
        </w:rPr>
        <w:t>Opportunities</w:t>
      </w:r>
      <w:r w:rsidR="00965145" w:rsidRPr="005219D2">
        <w:rPr>
          <w:b/>
        </w:rPr>
        <w:t xml:space="preserve"> </w:t>
      </w:r>
      <w:r w:rsidR="00F923C2">
        <w:t>to rent software that may have been unaffordable to purchase.</w:t>
      </w:r>
    </w:p>
    <w:p w14:paraId="057B10A0" w14:textId="790CB44A" w:rsidR="003F1A27" w:rsidRDefault="003F1A27" w:rsidP="003F1A27">
      <w:pPr>
        <w:pStyle w:val="BulletListLevel1"/>
      </w:pPr>
      <w:r w:rsidRPr="005219D2">
        <w:rPr>
          <w:b/>
        </w:rPr>
        <w:t>Technical support</w:t>
      </w:r>
      <w:r>
        <w:t xml:space="preserve"> – the need for fewer internal staff with specific information technologies skills and qualifications. A large number of technical issues and problems can be referred to the cloud service provider. Businesses expect prompt responses and often depending on the type of business 24/7 service. A separate fee is often charged by cloud providers to provide technical support services.</w:t>
      </w:r>
    </w:p>
    <w:p w14:paraId="44D32A08" w14:textId="7D9F5B89" w:rsidR="00493FD8" w:rsidRDefault="00F923C2" w:rsidP="00997E45">
      <w:pPr>
        <w:pStyle w:val="BulletListLevel1"/>
        <w:numPr>
          <w:ilvl w:val="0"/>
          <w:numId w:val="1"/>
        </w:numPr>
        <w:ind w:left="714" w:hanging="357"/>
      </w:pPr>
      <w:r w:rsidRPr="005219D2">
        <w:rPr>
          <w:b/>
        </w:rPr>
        <w:t>R</w:t>
      </w:r>
      <w:r w:rsidR="00965145" w:rsidRPr="005219D2">
        <w:rPr>
          <w:b/>
        </w:rPr>
        <w:t>isks</w:t>
      </w:r>
      <w:r w:rsidR="003F1A27">
        <w:t xml:space="preserve"> - </w:t>
      </w:r>
      <w:r w:rsidR="00493FD8">
        <w:t>practical aspects associated with:</w:t>
      </w:r>
    </w:p>
    <w:p w14:paraId="2B00A250" w14:textId="23285D1E" w:rsidR="00ED71D2" w:rsidRDefault="006B59AE" w:rsidP="006B59AE">
      <w:pPr>
        <w:pStyle w:val="BulletlistLevel2"/>
      </w:pPr>
      <w:r>
        <w:t>The</w:t>
      </w:r>
      <w:r w:rsidR="00493FD8">
        <w:t xml:space="preserve"> need to have good internet coverage </w:t>
      </w:r>
      <w:r w:rsidR="009C6C52">
        <w:t>to be able to operate systems and access your business data and records</w:t>
      </w:r>
      <w:r>
        <w:t>.</w:t>
      </w:r>
    </w:p>
    <w:p w14:paraId="3C203C00" w14:textId="70999525" w:rsidR="00965145" w:rsidRDefault="006B59AE" w:rsidP="006B59AE">
      <w:pPr>
        <w:pStyle w:val="BulletlistLevel2"/>
      </w:pPr>
      <w:r>
        <w:t>Costs</w:t>
      </w:r>
      <w:r w:rsidR="00493FD8">
        <w:t xml:space="preserve"> associated with uploading and downloading data that your internet service provider charges</w:t>
      </w:r>
      <w:r>
        <w:t>.</w:t>
      </w:r>
    </w:p>
    <w:p w14:paraId="348F93C6" w14:textId="024B720A" w:rsidR="00493FD8" w:rsidRDefault="006B59AE" w:rsidP="006B59AE">
      <w:pPr>
        <w:pStyle w:val="BulletlistLevel2"/>
      </w:pPr>
      <w:r>
        <w:t>S</w:t>
      </w:r>
      <w:r w:rsidR="00ED71D2">
        <w:t>ecurity</w:t>
      </w:r>
      <w:r w:rsidR="003F1A27">
        <w:t xml:space="preserve"> and privacy breaches with </w:t>
      </w:r>
      <w:r w:rsidR="00ED71D2">
        <w:t>potential u</w:t>
      </w:r>
      <w:r w:rsidR="00493FD8">
        <w:t>nauthorised access to customer and business data</w:t>
      </w:r>
      <w:r>
        <w:t>.</w:t>
      </w:r>
    </w:p>
    <w:p w14:paraId="0372D6C4" w14:textId="0A9D66C9" w:rsidR="00493FD8" w:rsidRDefault="006B59AE" w:rsidP="006B59AE">
      <w:pPr>
        <w:pStyle w:val="BulletlistLevel2"/>
      </w:pPr>
      <w:r>
        <w:t>Survival</w:t>
      </w:r>
      <w:r w:rsidR="00493FD8">
        <w:t xml:space="preserve"> risks of the host company</w:t>
      </w:r>
      <w:r>
        <w:t>—</w:t>
      </w:r>
      <w:r w:rsidR="009C6C52">
        <w:t xml:space="preserve">i.e. </w:t>
      </w:r>
      <w:r w:rsidR="00ED71D2">
        <w:t>if they cease to have a viable business does that mean you lose access to the software, hardware and past data? How would that impact your ability to keep trading?</w:t>
      </w:r>
    </w:p>
    <w:p w14:paraId="33E4FCB0" w14:textId="3BAE3E2C" w:rsidR="00493FD8" w:rsidRDefault="006B59AE" w:rsidP="006B59AE">
      <w:pPr>
        <w:pStyle w:val="BulletlistLevel2"/>
      </w:pPr>
      <w:r>
        <w:t>Lack</w:t>
      </w:r>
      <w:r w:rsidR="00493FD8">
        <w:t xml:space="preserve"> of visibility and control o</w:t>
      </w:r>
      <w:r w:rsidR="00ED71D2">
        <w:t>ver the</w:t>
      </w:r>
      <w:r w:rsidR="00493FD8">
        <w:t xml:space="preserve"> system</w:t>
      </w:r>
      <w:r w:rsidR="00ED71D2">
        <w:t>s being used to record and store data. Unable to see breaches or security threats. A lot of trust is being placed in the host business</w:t>
      </w:r>
      <w:r w:rsidR="00493FD8">
        <w:t xml:space="preserve"> </w:t>
      </w:r>
      <w:r w:rsidR="00ED71D2">
        <w:t xml:space="preserve">protecting your information and that of your customers/clients </w:t>
      </w:r>
      <w:r w:rsidR="009C6C52">
        <w:t>and reporting hacks and system security breaches to you.</w:t>
      </w:r>
    </w:p>
    <w:tbl>
      <w:tblPr>
        <w:tblW w:w="0" w:type="auto"/>
        <w:shd w:val="clear" w:color="auto" w:fill="E7E7D4"/>
        <w:tblLook w:val="0600" w:firstRow="0" w:lastRow="0" w:firstColumn="0" w:lastColumn="0" w:noHBand="1" w:noVBand="1"/>
      </w:tblPr>
      <w:tblGrid>
        <w:gridCol w:w="992"/>
        <w:gridCol w:w="8001"/>
      </w:tblGrid>
      <w:tr w:rsidR="00233269" w14:paraId="223231CA" w14:textId="77777777" w:rsidTr="009A2C70">
        <w:trPr>
          <w:trHeight w:val="659"/>
        </w:trPr>
        <w:tc>
          <w:tcPr>
            <w:tcW w:w="992" w:type="dxa"/>
            <w:shd w:val="clear" w:color="auto" w:fill="E7E7D4"/>
            <w:vAlign w:val="center"/>
          </w:tcPr>
          <w:p w14:paraId="5B3952FC" w14:textId="77777777" w:rsidR="00233269" w:rsidRPr="009C3DED" w:rsidRDefault="00233269" w:rsidP="009A2C70">
            <w:pPr>
              <w:pStyle w:val="Body"/>
              <w:spacing w:after="0" w:line="240" w:lineRule="auto"/>
              <w:jc w:val="center"/>
            </w:pPr>
            <w:r w:rsidRPr="00743582">
              <w:rPr>
                <w:rFonts w:ascii="Times New Roman" w:hAnsi="Times New Roman" w:cs="Times New Roman"/>
                <w:noProof/>
                <w:lang w:eastAsia="en-AU"/>
              </w:rPr>
              <w:drawing>
                <wp:inline distT="0" distB="0" distL="0" distR="0" wp14:anchorId="7E8B6866" wp14:editId="55DC02F0">
                  <wp:extent cx="356235" cy="289849"/>
                  <wp:effectExtent l="0" t="0" r="571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7">
                            <a:duotone>
                              <a:schemeClr val="accent4">
                                <a:shade val="45000"/>
                                <a:satMod val="135000"/>
                              </a:schemeClr>
                              <a:prstClr val="white"/>
                            </a:duotone>
                            <a:extLst>
                              <a:ext uri="{BEBA8EAE-BF5A-486C-A8C5-ECC9F3942E4B}">
                                <a14:imgProps xmlns:a14="http://schemas.microsoft.com/office/drawing/2010/main">
                                  <a14:imgLayer r:embed="rId28">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a:stretch/>
                        </pic:blipFill>
                        <pic:spPr bwMode="auto">
                          <a:xfrm>
                            <a:off x="0" y="0"/>
                            <a:ext cx="367004" cy="29861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41317A6B" w14:textId="77777777" w:rsidR="00233269" w:rsidRPr="009C3DED" w:rsidRDefault="00233269" w:rsidP="006B59AE">
            <w:pPr>
              <w:pStyle w:val="Heading1noTOC"/>
            </w:pPr>
            <w:r w:rsidRPr="00F458AD">
              <w:t>Watch</w:t>
            </w:r>
          </w:p>
        </w:tc>
      </w:tr>
    </w:tbl>
    <w:p w14:paraId="553A2C09" w14:textId="4DF3116B" w:rsidR="00233269" w:rsidRDefault="00233269" w:rsidP="00490DF8">
      <w:pPr>
        <w:spacing w:before="240"/>
      </w:pPr>
      <w:r>
        <w:t xml:space="preserve">Watch the video </w:t>
      </w:r>
      <w:hyperlink r:id="rId42" w:history="1">
        <w:r>
          <w:rPr>
            <w:rStyle w:val="Hyperlink"/>
          </w:rPr>
          <w:t>On Premise VS Cloud Computing - Pros and Cons Comparison</w:t>
        </w:r>
      </w:hyperlink>
      <w:r>
        <w:t xml:space="preserve"> </w:t>
      </w:r>
      <w:r>
        <w:rPr>
          <w:lang w:eastAsia="en-AU"/>
        </w:rPr>
        <w:t xml:space="preserve">on YouTube </w:t>
      </w:r>
      <w:r w:rsidRPr="00073059">
        <w:rPr>
          <w:lang w:eastAsia="en-AU"/>
        </w:rPr>
        <w:t xml:space="preserve">(Duration: </w:t>
      </w:r>
      <w:r>
        <w:rPr>
          <w:lang w:eastAsia="en-AU"/>
        </w:rPr>
        <w:t>3</w:t>
      </w:r>
      <w:r w:rsidRPr="00073059">
        <w:rPr>
          <w:lang w:eastAsia="en-AU"/>
        </w:rPr>
        <w:t>:</w:t>
      </w:r>
      <w:r>
        <w:rPr>
          <w:lang w:eastAsia="en-AU"/>
        </w:rPr>
        <w:t>40</w:t>
      </w:r>
      <w:r w:rsidRPr="00073059">
        <w:rPr>
          <w:lang w:eastAsia="en-AU"/>
        </w:rPr>
        <w:t xml:space="preserve"> minutes)</w:t>
      </w:r>
      <w:r w:rsidR="006B59AE">
        <w:rPr>
          <w:lang w:eastAsia="en-AU"/>
        </w:rPr>
        <w:t>.</w:t>
      </w:r>
      <w:r w:rsidR="00490DF8">
        <w:rPr>
          <w:lang w:eastAsia="en-AU"/>
        </w:rPr>
        <w:t xml:space="preserve"> </w:t>
      </w:r>
      <w:r>
        <w:t>It explains the three delivery models of cloud computing.</w:t>
      </w:r>
    </w:p>
    <w:p w14:paraId="3DCB81A2" w14:textId="58DF1221" w:rsidR="00233269" w:rsidRDefault="00233269" w:rsidP="00233269">
      <w:pPr>
        <w:pStyle w:val="Body"/>
        <w:spacing w:after="120"/>
      </w:pPr>
      <w:r>
        <w:rPr>
          <w:noProof/>
          <w:lang w:eastAsia="en-AU"/>
        </w:rPr>
        <w:drawing>
          <wp:inline distT="0" distB="0" distL="0" distR="0" wp14:anchorId="00C764D1" wp14:editId="3BE7619D">
            <wp:extent cx="3076575" cy="1718260"/>
            <wp:effectExtent l="0" t="0" r="0" b="0"/>
            <wp:docPr id="227" name="Picture 227" descr="Screen grab of Video: &quot;The Pros &amp; Cons of Cloud Computing&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093528" cy="1727728"/>
                    </a:xfrm>
                    <a:prstGeom prst="rect">
                      <a:avLst/>
                    </a:prstGeom>
                  </pic:spPr>
                </pic:pic>
              </a:graphicData>
            </a:graphic>
          </wp:inline>
        </w:drawing>
      </w:r>
    </w:p>
    <w:p w14:paraId="43390BED" w14:textId="0FEE0FE4" w:rsidR="00233269" w:rsidRPr="00250565" w:rsidRDefault="00233269" w:rsidP="00233269">
      <w:pPr>
        <w:pStyle w:val="Caption"/>
        <w:spacing w:before="120"/>
      </w:pPr>
      <w:r w:rsidRPr="00233269">
        <w:t>https://www.youtube.com/watch?v=KVydGQGR1Lo</w:t>
      </w:r>
      <w:r w:rsidRPr="00250565">
        <w:t xml:space="preserve"> | Video source: Standard YouTube licence - Ecourse review</w:t>
      </w:r>
    </w:p>
    <w:p w14:paraId="44216EDB" w14:textId="064C4975" w:rsidR="009C6C52" w:rsidRDefault="009C6C52" w:rsidP="009C6C52">
      <w:pPr>
        <w:pStyle w:val="Heading3"/>
      </w:pPr>
      <w:bookmarkStart w:id="36" w:name="_Toc11755189"/>
      <w:r>
        <w:lastRenderedPageBreak/>
        <w:t>Types of clouds (</w:t>
      </w:r>
      <w:r w:rsidRPr="009C6C52">
        <w:t>public, private and hybrid clouds</w:t>
      </w:r>
      <w:r>
        <w:t>)</w:t>
      </w:r>
      <w:bookmarkEnd w:id="36"/>
    </w:p>
    <w:p w14:paraId="0D513AF2" w14:textId="6DE5C465" w:rsidR="002A34C5" w:rsidRDefault="009C6C52" w:rsidP="0017368D">
      <w:pPr>
        <w:pStyle w:val="BulletListLevel1"/>
        <w:numPr>
          <w:ilvl w:val="0"/>
          <w:numId w:val="0"/>
        </w:numPr>
      </w:pPr>
      <w:r w:rsidRPr="009C6C52">
        <w:rPr>
          <w:b/>
        </w:rPr>
        <w:t>P</w:t>
      </w:r>
      <w:r w:rsidR="00965145" w:rsidRPr="009C6C52">
        <w:rPr>
          <w:b/>
        </w:rPr>
        <w:t>ublic clouds</w:t>
      </w:r>
      <w:r w:rsidRPr="009C6C52">
        <w:rPr>
          <w:b/>
        </w:rPr>
        <w:t>.</w:t>
      </w:r>
      <w:r>
        <w:t xml:space="preserve"> In a public cloud</w:t>
      </w:r>
      <w:r w:rsidR="006B59AE">
        <w:t>—</w:t>
      </w:r>
      <w:r>
        <w:t xml:space="preserve">software and cloud storage of data is made available by </w:t>
      </w:r>
      <w:r w:rsidR="002A34C5">
        <w:t>an external service provider</w:t>
      </w:r>
      <w:r>
        <w:t xml:space="preserve"> or a range of providers for use </w:t>
      </w:r>
      <w:r w:rsidR="002A34C5">
        <w:t>in</w:t>
      </w:r>
      <w:r>
        <w:t xml:space="preserve"> a range of businesses will</w:t>
      </w:r>
      <w:r w:rsidR="002A34C5">
        <w:t>ing</w:t>
      </w:r>
      <w:r>
        <w:t xml:space="preserve"> to</w:t>
      </w:r>
      <w:r w:rsidR="006B59AE">
        <w:t xml:space="preserve"> subscribe to use the services.</w:t>
      </w:r>
    </w:p>
    <w:p w14:paraId="3BAAA6E3" w14:textId="2AB4AA1E" w:rsidR="00965145" w:rsidRDefault="002A34C5" w:rsidP="0017368D">
      <w:pPr>
        <w:pStyle w:val="BulletListLevel1"/>
        <w:numPr>
          <w:ilvl w:val="0"/>
          <w:numId w:val="0"/>
        </w:numPr>
      </w:pPr>
      <w:r w:rsidRPr="009C6C52">
        <w:rPr>
          <w:b/>
        </w:rPr>
        <w:t>P</w:t>
      </w:r>
      <w:r>
        <w:rPr>
          <w:b/>
        </w:rPr>
        <w:t>rivate</w:t>
      </w:r>
      <w:r w:rsidRPr="009C6C52">
        <w:rPr>
          <w:b/>
        </w:rPr>
        <w:t xml:space="preserve"> clouds.</w:t>
      </w:r>
      <w:r>
        <w:t xml:space="preserve"> </w:t>
      </w:r>
      <w:r w:rsidR="009C6C52">
        <w:t xml:space="preserve">A private cloud is a </w:t>
      </w:r>
      <w:r>
        <w:t>cloud</w:t>
      </w:r>
      <w:r w:rsidR="009C6C52">
        <w:t xml:space="preserve"> set-up by </w:t>
      </w:r>
      <w:r>
        <w:t xml:space="preserve">an organisation for the exclusive use of the organisation only. As a </w:t>
      </w:r>
      <w:r w:rsidR="00490DF8">
        <w:t>result,</w:t>
      </w:r>
      <w:r>
        <w:t xml:space="preserve"> the organisation’s IT department or external IT consultants are fully responsible for: the set-up of the cloud; purchasing the necessary hardware and software; maintaining the equipment and systems; maintaining the website; updating the systems as necessary</w:t>
      </w:r>
      <w:r w:rsidR="002B2938">
        <w:t>;</w:t>
      </w:r>
      <w:r>
        <w:t xml:space="preserve"> </w:t>
      </w:r>
      <w:r w:rsidR="002B2938">
        <w:t>securing the site; and safely</w:t>
      </w:r>
      <w:r>
        <w:t xml:space="preserve"> storing the data. While a private cloud provides networking and offsite access to data by organisation members - many of the cost benefits associated with cloud computing </w:t>
      </w:r>
      <w:r w:rsidR="002B2938">
        <w:t>are lost. This is often not a good option for small businesses with limited funds and IT knowledge and skills.</w:t>
      </w:r>
    </w:p>
    <w:p w14:paraId="284E034B" w14:textId="7CC1B457" w:rsidR="002B2938" w:rsidRDefault="002B2938">
      <w:r>
        <w:rPr>
          <w:b/>
        </w:rPr>
        <w:t>Hybrid</w:t>
      </w:r>
      <w:r w:rsidRPr="009C6C52">
        <w:rPr>
          <w:b/>
        </w:rPr>
        <w:t xml:space="preserve"> clouds.</w:t>
      </w:r>
      <w:r>
        <w:t xml:space="preserve"> Hybrid clouds applies to organisations that use a combination of public and private cloud services. For example, a union may keep their membership records on a private cloud using an information system</w:t>
      </w:r>
      <w:r w:rsidR="006B59AE">
        <w:t>—</w:t>
      </w:r>
      <w:r>
        <w:t>i.e. hardware and software they have purchased but they may use MYOB or Xero cloud accounting software to record and store their accounting records</w:t>
      </w:r>
      <w:r w:rsidR="006B59AE">
        <w:t>.</w:t>
      </w:r>
    </w:p>
    <w:p w14:paraId="498BB238" w14:textId="61C58807" w:rsidR="0017368D" w:rsidRPr="00250565" w:rsidRDefault="0017368D" w:rsidP="0017368D">
      <w:pPr>
        <w:pStyle w:val="Heading2"/>
      </w:pPr>
      <w:bookmarkStart w:id="37" w:name="_Toc7186714"/>
      <w:bookmarkStart w:id="38" w:name="_Toc11755190"/>
      <w:r w:rsidRPr="00250565">
        <w:t>Types of services and costs</w:t>
      </w:r>
      <w:bookmarkEnd w:id="37"/>
      <w:bookmarkEnd w:id="38"/>
    </w:p>
    <w:p w14:paraId="0F40E6D6" w14:textId="77777777" w:rsidR="0017368D" w:rsidRDefault="0017368D" w:rsidP="0017368D">
      <w:pPr>
        <w:pStyle w:val="Body"/>
      </w:pPr>
      <w:r>
        <w:t xml:space="preserve">Cloud computing service types may include: </w:t>
      </w:r>
    </w:p>
    <w:p w14:paraId="27FE6328" w14:textId="77777777" w:rsidR="003F1A27" w:rsidRDefault="006B59AE" w:rsidP="003F1A27">
      <w:pPr>
        <w:pStyle w:val="Body"/>
        <w:numPr>
          <w:ilvl w:val="0"/>
          <w:numId w:val="33"/>
        </w:numPr>
      </w:pPr>
      <w:r>
        <w:t>Infrastructure</w:t>
      </w:r>
      <w:r w:rsidR="0017368D">
        <w:t xml:space="preserve"> as a service (laaS)</w:t>
      </w:r>
      <w:r w:rsidR="003F1A27">
        <w:t xml:space="preserve"> - Provides users access to raw computing resources such processing power, data storage capacity, and networking, in the context of a secure data centre.</w:t>
      </w:r>
    </w:p>
    <w:p w14:paraId="66DD4A80" w14:textId="77777777" w:rsidR="003F1A27" w:rsidRDefault="006B59AE" w:rsidP="003F1A27">
      <w:pPr>
        <w:pStyle w:val="Body"/>
        <w:numPr>
          <w:ilvl w:val="0"/>
          <w:numId w:val="33"/>
        </w:numPr>
      </w:pPr>
      <w:r>
        <w:t>Platform</w:t>
      </w:r>
      <w:r w:rsidR="0017368D">
        <w:t xml:space="preserve"> as a service (PaaS)</w:t>
      </w:r>
      <w:r w:rsidR="003F1A27">
        <w:t xml:space="preserve"> - Geared toward software development teams, provide computing and storage infrastructure and also a development platform layer, with components such as web servers, database management systems, and software development kits for various programming languages.</w:t>
      </w:r>
    </w:p>
    <w:p w14:paraId="5E246C33" w14:textId="5B95E864" w:rsidR="003F1A27" w:rsidRDefault="006B59AE" w:rsidP="000B4CA3">
      <w:pPr>
        <w:pStyle w:val="Body"/>
        <w:numPr>
          <w:ilvl w:val="0"/>
          <w:numId w:val="33"/>
        </w:numPr>
        <w:ind w:left="714" w:hanging="357"/>
      </w:pPr>
      <w:r>
        <w:t>Software</w:t>
      </w:r>
      <w:r w:rsidR="0017368D">
        <w:t xml:space="preserve"> as a service (SaaS)</w:t>
      </w:r>
      <w:r w:rsidR="003F1A27">
        <w:t xml:space="preserve"> - Offer application-level services tailored to a wide variety of business needs, such as customer relationship management (CRM), marketing automation, or business analytics. Examples: Gmail, Google Docs and Google Drive.</w:t>
      </w:r>
    </w:p>
    <w:p w14:paraId="3FCDA16D" w14:textId="083E34D1" w:rsidR="0017368D" w:rsidRDefault="006B59AE" w:rsidP="00236772">
      <w:pPr>
        <w:pStyle w:val="BulletListLevel1"/>
        <w:numPr>
          <w:ilvl w:val="0"/>
          <w:numId w:val="1"/>
        </w:numPr>
        <w:ind w:left="714" w:hanging="357"/>
      </w:pPr>
      <w:r>
        <w:t>Storage</w:t>
      </w:r>
      <w:r w:rsidR="0017368D">
        <w:t xml:space="preserve"> as a service (STaaS)</w:t>
      </w:r>
      <w:r>
        <w:t>.</w:t>
      </w:r>
    </w:p>
    <w:p w14:paraId="4EB6B833" w14:textId="7B09F304" w:rsidR="0017368D" w:rsidRDefault="006B59AE" w:rsidP="00236772">
      <w:pPr>
        <w:pStyle w:val="BulletListLevel1"/>
        <w:numPr>
          <w:ilvl w:val="0"/>
          <w:numId w:val="1"/>
        </w:numPr>
        <w:ind w:left="714" w:hanging="357"/>
      </w:pPr>
      <w:r>
        <w:t>Security as a service (</w:t>
      </w:r>
      <w:r w:rsidR="0017368D">
        <w:t>SECaaS)</w:t>
      </w:r>
      <w:r>
        <w:t>.</w:t>
      </w:r>
    </w:p>
    <w:p w14:paraId="52C5620E" w14:textId="56F793C8" w:rsidR="0017368D" w:rsidRDefault="006B59AE" w:rsidP="00236772">
      <w:pPr>
        <w:pStyle w:val="BulletListLevel1"/>
        <w:numPr>
          <w:ilvl w:val="0"/>
          <w:numId w:val="1"/>
        </w:numPr>
        <w:ind w:left="714" w:hanging="357"/>
      </w:pPr>
      <w:r>
        <w:t>Data</w:t>
      </w:r>
      <w:r w:rsidR="0017368D">
        <w:t xml:space="preserve"> as a service (DaaS)</w:t>
      </w:r>
      <w:r>
        <w:t>.</w:t>
      </w:r>
    </w:p>
    <w:p w14:paraId="794F91A4" w14:textId="6B4426F9" w:rsidR="0017368D" w:rsidRDefault="006B59AE" w:rsidP="00236772">
      <w:pPr>
        <w:pStyle w:val="BulletListLevel1"/>
        <w:numPr>
          <w:ilvl w:val="0"/>
          <w:numId w:val="1"/>
        </w:numPr>
        <w:ind w:left="714" w:hanging="357"/>
      </w:pPr>
      <w:r>
        <w:t>Test</w:t>
      </w:r>
      <w:r w:rsidR="0017368D">
        <w:t xml:space="preserve"> environment as a service (TeaaS)</w:t>
      </w:r>
      <w:r>
        <w:t>.</w:t>
      </w:r>
    </w:p>
    <w:p w14:paraId="7C93499E" w14:textId="0EC1EB0E" w:rsidR="0017368D" w:rsidRDefault="006B59AE" w:rsidP="00236772">
      <w:pPr>
        <w:pStyle w:val="BulletListLevel1"/>
        <w:numPr>
          <w:ilvl w:val="0"/>
          <w:numId w:val="1"/>
        </w:numPr>
        <w:ind w:left="714" w:hanging="357"/>
      </w:pPr>
      <w:r>
        <w:lastRenderedPageBreak/>
        <w:t>Desktop</w:t>
      </w:r>
      <w:r w:rsidR="0017368D">
        <w:t xml:space="preserve"> as a service (DaaS)</w:t>
      </w:r>
      <w:r>
        <w:t>.</w:t>
      </w:r>
    </w:p>
    <w:p w14:paraId="397C3B25" w14:textId="41A0AB81" w:rsidR="0017368D" w:rsidRDefault="006B59AE" w:rsidP="00236772">
      <w:pPr>
        <w:pStyle w:val="BulletListLevel1"/>
        <w:numPr>
          <w:ilvl w:val="0"/>
          <w:numId w:val="1"/>
        </w:numPr>
        <w:ind w:left="714" w:hanging="357"/>
      </w:pPr>
      <w:r>
        <w:t>Application</w:t>
      </w:r>
      <w:r w:rsidR="0017368D">
        <w:t xml:space="preserve"> programming interfaces (API) as a service (APlaaS)</w:t>
      </w:r>
      <w:r>
        <w:t>.</w:t>
      </w:r>
    </w:p>
    <w:p w14:paraId="6DF5C0F2" w14:textId="77777777" w:rsidR="0017368D" w:rsidRDefault="0017368D" w:rsidP="0017368D">
      <w:pPr>
        <w:pStyle w:val="Body"/>
      </w:pPr>
      <w:r>
        <w:t>The term 'as a service' has been coined to describe the provision of various cloud services over the internet, several types of processes can be rented...as a service.</w:t>
      </w:r>
    </w:p>
    <w:tbl>
      <w:tblPr>
        <w:tblW w:w="0" w:type="auto"/>
        <w:shd w:val="clear" w:color="auto" w:fill="E7E7D4"/>
        <w:tblLook w:val="0600" w:firstRow="0" w:lastRow="0" w:firstColumn="0" w:lastColumn="0" w:noHBand="1" w:noVBand="1"/>
      </w:tblPr>
      <w:tblGrid>
        <w:gridCol w:w="992"/>
        <w:gridCol w:w="8001"/>
      </w:tblGrid>
      <w:tr w:rsidR="000C6479" w14:paraId="11E303CA" w14:textId="77777777" w:rsidTr="00011706">
        <w:trPr>
          <w:trHeight w:val="659"/>
        </w:trPr>
        <w:tc>
          <w:tcPr>
            <w:tcW w:w="992" w:type="dxa"/>
            <w:shd w:val="clear" w:color="auto" w:fill="E7E7D4"/>
            <w:vAlign w:val="center"/>
          </w:tcPr>
          <w:p w14:paraId="440F6D46" w14:textId="77777777" w:rsidR="000C6479" w:rsidRPr="009C3DED" w:rsidRDefault="000C6479" w:rsidP="00011706">
            <w:pPr>
              <w:pStyle w:val="Body"/>
              <w:spacing w:after="0" w:line="240" w:lineRule="auto"/>
              <w:jc w:val="center"/>
            </w:pPr>
            <w:r w:rsidRPr="0077790D">
              <w:rPr>
                <w:noProof/>
                <w:lang w:eastAsia="en-AU"/>
              </w:rPr>
              <w:drawing>
                <wp:inline distT="0" distB="0" distL="0" distR="0" wp14:anchorId="43BB83CF" wp14:editId="0BBC67BB">
                  <wp:extent cx="333375" cy="370750"/>
                  <wp:effectExtent l="0" t="0" r="0" b="0"/>
                  <wp:docPr id="228" name="Picture 228" descr="E:\TAFE Digital\Projects\Accessibility Project - 03.04.2018\Template - SkillsPoint\Template - Icons\Reading LAVEN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TAFE Digital\Projects\Accessibility Project - 03.04.2018\Template - SkillsPoint\Template - Icons\Reading LAVENDER.png"/>
                          <pic:cNvPicPr>
                            <a:picLocks noChangeAspect="1" noChangeArrowheads="1"/>
                          </pic:cNvPicPr>
                        </pic:nvPicPr>
                        <pic:blipFill rotWithShape="1">
                          <a:blip r:embed="rId22">
                            <a:extLst>
                              <a:ext uri="{28A0092B-C50C-407E-A947-70E740481C1C}">
                                <a14:useLocalDpi xmlns:a14="http://schemas.microsoft.com/office/drawing/2010/main" val="0"/>
                              </a:ext>
                            </a:extLst>
                          </a:blip>
                          <a:srcRect l="27616" t="24609" r="29989" b="22459"/>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1EDFFC69" w14:textId="331C924A" w:rsidR="000C6479" w:rsidRPr="009C3DED" w:rsidRDefault="004B5368" w:rsidP="00011706">
            <w:pPr>
              <w:pStyle w:val="Heading1"/>
              <w:spacing w:before="0"/>
            </w:pPr>
            <w:bookmarkStart w:id="39" w:name="_Toc2176016"/>
            <w:bookmarkStart w:id="40" w:name="_Toc11755191"/>
            <w:r>
              <w:t>Suggested r</w:t>
            </w:r>
            <w:r w:rsidR="000C6479">
              <w:t>eading</w:t>
            </w:r>
            <w:bookmarkEnd w:id="39"/>
            <w:bookmarkEnd w:id="40"/>
          </w:p>
        </w:tc>
      </w:tr>
    </w:tbl>
    <w:p w14:paraId="1107D67A" w14:textId="77777777" w:rsidR="000C6479" w:rsidRPr="00BD19E0" w:rsidRDefault="000C6479" w:rsidP="00011706">
      <w:pPr>
        <w:pStyle w:val="FootnoteText"/>
        <w:spacing w:after="0"/>
        <w:rPr>
          <w:sz w:val="24"/>
        </w:rPr>
      </w:pPr>
      <w:r w:rsidRPr="00BD19E0">
        <w:rPr>
          <w:sz w:val="24"/>
        </w:rPr>
        <w:t>Thomas, L</w:t>
      </w:r>
      <w:r>
        <w:rPr>
          <w:sz w:val="24"/>
        </w:rPr>
        <w:t>,</w:t>
      </w:r>
      <w:r w:rsidRPr="00BD19E0">
        <w:rPr>
          <w:sz w:val="24"/>
        </w:rPr>
        <w:t xml:space="preserve"> 2018, </w:t>
      </w:r>
      <w:r w:rsidRPr="00BD19E0">
        <w:rPr>
          <w:i/>
          <w:sz w:val="24"/>
        </w:rPr>
        <w:t>Introduce Cloud Computing into Business Operations</w:t>
      </w:r>
      <w:r w:rsidRPr="00BD19E0">
        <w:rPr>
          <w:sz w:val="24"/>
        </w:rPr>
        <w:t>, Better Teams Publications, Strawberry Hills, Australia</w:t>
      </w:r>
      <w:r>
        <w:rPr>
          <w:sz w:val="24"/>
        </w:rPr>
        <w:t>.</w:t>
      </w:r>
    </w:p>
    <w:p w14:paraId="3D36314F" w14:textId="17BD2165" w:rsidR="00C372CB" w:rsidRDefault="0017368D" w:rsidP="00254015">
      <w:pPr>
        <w:spacing w:after="360"/>
      </w:pPr>
      <w:r>
        <w:t>Read pages 71 to 76 of the recommended textbook for more information about each of these separate cloud services</w:t>
      </w:r>
      <w:r w:rsidR="006B59AE">
        <w:t>.</w:t>
      </w:r>
    </w:p>
    <w:tbl>
      <w:tblPr>
        <w:tblW w:w="0" w:type="auto"/>
        <w:shd w:val="clear" w:color="auto" w:fill="E7E7D4"/>
        <w:tblLook w:val="0600" w:firstRow="0" w:lastRow="0" w:firstColumn="0" w:lastColumn="0" w:noHBand="1" w:noVBand="1"/>
      </w:tblPr>
      <w:tblGrid>
        <w:gridCol w:w="992"/>
        <w:gridCol w:w="8001"/>
      </w:tblGrid>
      <w:tr w:rsidR="0017368D" w14:paraId="69D2F92D" w14:textId="77777777" w:rsidTr="009A2C70">
        <w:trPr>
          <w:trHeight w:val="659"/>
        </w:trPr>
        <w:tc>
          <w:tcPr>
            <w:tcW w:w="992" w:type="dxa"/>
            <w:shd w:val="clear" w:color="auto" w:fill="E7E7D4"/>
            <w:vAlign w:val="center"/>
          </w:tcPr>
          <w:p w14:paraId="163D7515" w14:textId="77777777" w:rsidR="0017368D" w:rsidRPr="009C3DED" w:rsidRDefault="0017368D" w:rsidP="009A2C70">
            <w:pPr>
              <w:pStyle w:val="Body"/>
              <w:spacing w:after="0" w:line="240" w:lineRule="auto"/>
              <w:jc w:val="center"/>
            </w:pPr>
            <w:r w:rsidRPr="00743582">
              <w:rPr>
                <w:rFonts w:ascii="Times New Roman" w:hAnsi="Times New Roman" w:cs="Times New Roman"/>
                <w:noProof/>
                <w:lang w:eastAsia="en-AU"/>
              </w:rPr>
              <w:drawing>
                <wp:inline distT="0" distB="0" distL="0" distR="0" wp14:anchorId="5DAE3546" wp14:editId="2519A528">
                  <wp:extent cx="356235" cy="289849"/>
                  <wp:effectExtent l="0" t="0" r="5715"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7">
                            <a:duotone>
                              <a:schemeClr val="accent4">
                                <a:shade val="45000"/>
                                <a:satMod val="135000"/>
                              </a:schemeClr>
                              <a:prstClr val="white"/>
                            </a:duotone>
                            <a:extLst>
                              <a:ext uri="{BEBA8EAE-BF5A-486C-A8C5-ECC9F3942E4B}">
                                <a14:imgProps xmlns:a14="http://schemas.microsoft.com/office/drawing/2010/main">
                                  <a14:imgLayer r:embed="rId28">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a:stretch/>
                        </pic:blipFill>
                        <pic:spPr bwMode="auto">
                          <a:xfrm>
                            <a:off x="0" y="0"/>
                            <a:ext cx="367004" cy="29861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4EC1547C" w14:textId="77777777" w:rsidR="0017368D" w:rsidRPr="006B59AE" w:rsidRDefault="0017368D" w:rsidP="006B59AE">
            <w:pPr>
              <w:pStyle w:val="Heading1noTOC"/>
            </w:pPr>
            <w:r w:rsidRPr="006B59AE">
              <w:t>Watch</w:t>
            </w:r>
          </w:p>
        </w:tc>
      </w:tr>
    </w:tbl>
    <w:p w14:paraId="66C35EAB" w14:textId="4AFC4885" w:rsidR="001F5661" w:rsidRDefault="005155BC" w:rsidP="00490DF8">
      <w:pPr>
        <w:spacing w:before="240"/>
      </w:pPr>
      <w:r>
        <w:t>Watch the video</w:t>
      </w:r>
      <w:r w:rsidR="0017368D">
        <w:t xml:space="preserve"> </w:t>
      </w:r>
      <w:hyperlink r:id="rId44" w:history="1">
        <w:r w:rsidR="0017368D" w:rsidRPr="00250565">
          <w:rPr>
            <w:rStyle w:val="Hyperlink"/>
          </w:rPr>
          <w:t>Cloud Computing Services Models (laaS, PaaS and SaaS explained)</w:t>
        </w:r>
      </w:hyperlink>
      <w:r w:rsidR="0017368D">
        <w:t xml:space="preserve"> </w:t>
      </w:r>
      <w:r>
        <w:rPr>
          <w:lang w:eastAsia="en-AU"/>
        </w:rPr>
        <w:t xml:space="preserve">on YouTube </w:t>
      </w:r>
      <w:r w:rsidRPr="00073059">
        <w:rPr>
          <w:lang w:eastAsia="en-AU"/>
        </w:rPr>
        <w:t xml:space="preserve">(Duration: </w:t>
      </w:r>
      <w:r>
        <w:rPr>
          <w:lang w:eastAsia="en-AU"/>
        </w:rPr>
        <w:t>6</w:t>
      </w:r>
      <w:r w:rsidRPr="00073059">
        <w:rPr>
          <w:lang w:eastAsia="en-AU"/>
        </w:rPr>
        <w:t>:</w:t>
      </w:r>
      <w:r>
        <w:rPr>
          <w:lang w:eastAsia="en-AU"/>
        </w:rPr>
        <w:t>42</w:t>
      </w:r>
      <w:r w:rsidRPr="00073059">
        <w:rPr>
          <w:lang w:eastAsia="en-AU"/>
        </w:rPr>
        <w:t xml:space="preserve"> minutes)</w:t>
      </w:r>
      <w:r w:rsidR="006B59AE">
        <w:rPr>
          <w:lang w:eastAsia="en-AU"/>
        </w:rPr>
        <w:t>.</w:t>
      </w:r>
      <w:r w:rsidR="00490DF8">
        <w:rPr>
          <w:lang w:eastAsia="en-AU"/>
        </w:rPr>
        <w:t xml:space="preserve"> </w:t>
      </w:r>
      <w:r>
        <w:t xml:space="preserve">It </w:t>
      </w:r>
      <w:r w:rsidR="0017368D">
        <w:t>explains the three delivery models of cloud computing.</w:t>
      </w:r>
    </w:p>
    <w:p w14:paraId="5E02B29E" w14:textId="77777777" w:rsidR="0017368D" w:rsidRDefault="0017368D" w:rsidP="0017368D">
      <w:pPr>
        <w:pStyle w:val="Body"/>
        <w:spacing w:after="120"/>
      </w:pPr>
      <w:r>
        <w:rPr>
          <w:noProof/>
          <w:lang w:eastAsia="en-AU"/>
        </w:rPr>
        <w:drawing>
          <wp:inline distT="0" distB="0" distL="0" distR="0" wp14:anchorId="231C4F13" wp14:editId="5DD00D28">
            <wp:extent cx="2791861" cy="1571625"/>
            <wp:effectExtent l="0" t="0" r="8890" b="0"/>
            <wp:docPr id="9" name="Picture 9" descr="Video screen grab. Cloud Compu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800236" cy="1576340"/>
                    </a:xfrm>
                    <a:prstGeom prst="rect">
                      <a:avLst/>
                    </a:prstGeom>
                  </pic:spPr>
                </pic:pic>
              </a:graphicData>
            </a:graphic>
          </wp:inline>
        </w:drawing>
      </w:r>
    </w:p>
    <w:p w14:paraId="3619723A" w14:textId="668D26C1" w:rsidR="0017368D" w:rsidRDefault="006941CA" w:rsidP="003F1A27">
      <w:pPr>
        <w:pStyle w:val="Caption"/>
        <w:spacing w:before="120"/>
      </w:pPr>
      <w:hyperlink r:id="rId46" w:history="1">
        <w:r w:rsidR="0017368D" w:rsidRPr="00250565">
          <w:t>https://www.youtube.com/watch?v=36zducUX16w</w:t>
        </w:r>
      </w:hyperlink>
      <w:r w:rsidR="0017368D" w:rsidRPr="00250565">
        <w:t xml:space="preserve"> | Video source: Standard YouTube licence - Ecourse review</w:t>
      </w:r>
    </w:p>
    <w:tbl>
      <w:tblPr>
        <w:tblW w:w="0" w:type="auto"/>
        <w:shd w:val="clear" w:color="auto" w:fill="E7E7D4"/>
        <w:tblLook w:val="0600" w:firstRow="0" w:lastRow="0" w:firstColumn="0" w:lastColumn="0" w:noHBand="1" w:noVBand="1"/>
      </w:tblPr>
      <w:tblGrid>
        <w:gridCol w:w="992"/>
        <w:gridCol w:w="8001"/>
      </w:tblGrid>
      <w:tr w:rsidR="009A2C70" w14:paraId="5FE3A1AE" w14:textId="77777777" w:rsidTr="009A2C70">
        <w:trPr>
          <w:trHeight w:val="659"/>
        </w:trPr>
        <w:tc>
          <w:tcPr>
            <w:tcW w:w="992" w:type="dxa"/>
            <w:shd w:val="clear" w:color="auto" w:fill="E7E7D4"/>
            <w:vAlign w:val="center"/>
          </w:tcPr>
          <w:p w14:paraId="4C9CD94B" w14:textId="2ADD9308" w:rsidR="009A2C70" w:rsidRPr="009C3DED" w:rsidRDefault="009A2C70" w:rsidP="009A2C70">
            <w:pPr>
              <w:pStyle w:val="Body"/>
              <w:spacing w:after="0" w:line="240" w:lineRule="auto"/>
              <w:jc w:val="center"/>
            </w:pPr>
            <w:r w:rsidRPr="00743582">
              <w:rPr>
                <w:rFonts w:ascii="Times New Roman" w:hAnsi="Times New Roman" w:cs="Times New Roman"/>
                <w:noProof/>
                <w:lang w:eastAsia="en-AU"/>
              </w:rPr>
              <w:drawing>
                <wp:inline distT="0" distB="0" distL="0" distR="0" wp14:anchorId="3ABE82ED" wp14:editId="39B19B76">
                  <wp:extent cx="356235" cy="289849"/>
                  <wp:effectExtent l="0" t="0" r="5715"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7">
                            <a:duotone>
                              <a:schemeClr val="accent4">
                                <a:shade val="45000"/>
                                <a:satMod val="135000"/>
                              </a:schemeClr>
                              <a:prstClr val="white"/>
                            </a:duotone>
                            <a:extLst>
                              <a:ext uri="{BEBA8EAE-BF5A-486C-A8C5-ECC9F3942E4B}">
                                <a14:imgProps xmlns:a14="http://schemas.microsoft.com/office/drawing/2010/main">
                                  <a14:imgLayer r:embed="rId28">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a:stretch/>
                        </pic:blipFill>
                        <pic:spPr bwMode="auto">
                          <a:xfrm>
                            <a:off x="0" y="0"/>
                            <a:ext cx="367004" cy="29861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3848E771" w14:textId="77777777" w:rsidR="009A2C70" w:rsidRPr="009C3DED" w:rsidRDefault="009A2C70" w:rsidP="006B59AE">
            <w:pPr>
              <w:pStyle w:val="Heading1noTOC"/>
            </w:pPr>
            <w:r w:rsidRPr="00F458AD">
              <w:t>Watch</w:t>
            </w:r>
          </w:p>
        </w:tc>
      </w:tr>
    </w:tbl>
    <w:p w14:paraId="1379FC61" w14:textId="0D2FBDF2" w:rsidR="000D3B13" w:rsidRDefault="006B59AE" w:rsidP="005219D2">
      <w:pPr>
        <w:spacing w:before="240" w:after="360" w:line="264" w:lineRule="auto"/>
        <w:rPr>
          <w:lang w:eastAsia="en-AU"/>
        </w:rPr>
      </w:pPr>
      <w:r>
        <w:t>Watch the video</w:t>
      </w:r>
      <w:r w:rsidR="009A2C70">
        <w:t xml:space="preserve"> </w:t>
      </w:r>
      <w:hyperlink r:id="rId47" w:history="1">
        <w:r w:rsidR="009A2C70" w:rsidRPr="009A2C70">
          <w:rPr>
            <w:rStyle w:val="Hyperlink"/>
          </w:rPr>
          <w:t>Forms of Cloud services and types of cloud service</w:t>
        </w:r>
      </w:hyperlink>
      <w:r>
        <w:t xml:space="preserve"> </w:t>
      </w:r>
      <w:r w:rsidR="009A2C70">
        <w:t xml:space="preserve">on YouTube </w:t>
      </w:r>
      <w:r w:rsidR="009A2C70">
        <w:rPr>
          <w:lang w:eastAsia="en-AU"/>
        </w:rPr>
        <w:t xml:space="preserve">published by </w:t>
      </w:r>
      <w:r w:rsidR="009A2C70">
        <w:t>SUSE published</w:t>
      </w:r>
      <w:r w:rsidR="009A2C70" w:rsidRPr="00073059">
        <w:rPr>
          <w:lang w:eastAsia="en-AU"/>
        </w:rPr>
        <w:t xml:space="preserve"> on </w:t>
      </w:r>
      <w:r w:rsidR="009A2C70">
        <w:rPr>
          <w:lang w:eastAsia="en-AU"/>
        </w:rPr>
        <w:t>Dec</w:t>
      </w:r>
      <w:r w:rsidR="009A2C70" w:rsidRPr="00073059">
        <w:rPr>
          <w:lang w:eastAsia="en-AU"/>
        </w:rPr>
        <w:t xml:space="preserve"> </w:t>
      </w:r>
      <w:r w:rsidR="009A2C70">
        <w:rPr>
          <w:lang w:eastAsia="en-AU"/>
        </w:rPr>
        <w:t>17</w:t>
      </w:r>
      <w:r w:rsidR="009A2C70" w:rsidRPr="00073059">
        <w:rPr>
          <w:lang w:eastAsia="en-AU"/>
        </w:rPr>
        <w:t>, 201</w:t>
      </w:r>
      <w:r>
        <w:rPr>
          <w:lang w:eastAsia="en-AU"/>
        </w:rPr>
        <w:t>5</w:t>
      </w:r>
      <w:r w:rsidR="009A2C70" w:rsidRPr="00073059">
        <w:rPr>
          <w:lang w:eastAsia="en-AU"/>
        </w:rPr>
        <w:t xml:space="preserve"> (Duration: </w:t>
      </w:r>
      <w:r w:rsidR="009A2C70">
        <w:rPr>
          <w:lang w:eastAsia="en-AU"/>
        </w:rPr>
        <w:t>5</w:t>
      </w:r>
      <w:r w:rsidR="009A2C70" w:rsidRPr="00073059">
        <w:rPr>
          <w:lang w:eastAsia="en-AU"/>
        </w:rPr>
        <w:t>:</w:t>
      </w:r>
      <w:r w:rsidR="009A2C70">
        <w:rPr>
          <w:lang w:eastAsia="en-AU"/>
        </w:rPr>
        <w:t>50</w:t>
      </w:r>
      <w:r w:rsidR="009A2C70" w:rsidRPr="00073059">
        <w:rPr>
          <w:lang w:eastAsia="en-AU"/>
        </w:rPr>
        <w:t xml:space="preserve"> minutes)</w:t>
      </w:r>
      <w:r>
        <w:rPr>
          <w:lang w:eastAsia="en-AU"/>
        </w:rPr>
        <w:t>.</w:t>
      </w:r>
      <w:r w:rsidR="000D3B13">
        <w:rPr>
          <w:noProof/>
          <w:lang w:eastAsia="en-AU"/>
        </w:rPr>
        <w:drawing>
          <wp:inline distT="0" distB="0" distL="0" distR="0" wp14:anchorId="36E2AED1" wp14:editId="522C96EA">
            <wp:extent cx="2924175" cy="1647725"/>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934315" cy="1653439"/>
                    </a:xfrm>
                    <a:prstGeom prst="rect">
                      <a:avLst/>
                    </a:prstGeom>
                  </pic:spPr>
                </pic:pic>
              </a:graphicData>
            </a:graphic>
          </wp:inline>
        </w:drawing>
      </w:r>
      <w:r w:rsidR="000D3B13">
        <w:rPr>
          <w:lang w:eastAsia="en-AU"/>
        </w:rPr>
        <w:br/>
      </w:r>
      <w:r w:rsidR="000D3B13" w:rsidRPr="000D3B13">
        <w:rPr>
          <w:color w:val="747679"/>
          <w:sz w:val="16"/>
          <w:szCs w:val="16"/>
        </w:rPr>
        <w:t xml:space="preserve">https://www.youtube.com/watch?v=uroryFU78gM&amp;feature=youtu.be Video source: Standard YouTube licence - </w:t>
      </w:r>
      <w:r w:rsidR="000D3B13">
        <w:rPr>
          <w:color w:val="747679"/>
          <w:sz w:val="16"/>
          <w:szCs w:val="16"/>
        </w:rPr>
        <w:t>Suse</w:t>
      </w:r>
    </w:p>
    <w:tbl>
      <w:tblPr>
        <w:tblW w:w="0" w:type="auto"/>
        <w:shd w:val="clear" w:color="auto" w:fill="E7E7D4"/>
        <w:tblLook w:val="0600" w:firstRow="0" w:lastRow="0" w:firstColumn="0" w:lastColumn="0" w:noHBand="1" w:noVBand="1"/>
      </w:tblPr>
      <w:tblGrid>
        <w:gridCol w:w="992"/>
        <w:gridCol w:w="8034"/>
      </w:tblGrid>
      <w:tr w:rsidR="00011706" w14:paraId="00FF39E7" w14:textId="77777777" w:rsidTr="00011706">
        <w:trPr>
          <w:trHeight w:val="659"/>
        </w:trPr>
        <w:tc>
          <w:tcPr>
            <w:tcW w:w="992" w:type="dxa"/>
            <w:shd w:val="clear" w:color="auto" w:fill="E7E7D4"/>
            <w:vAlign w:val="center"/>
          </w:tcPr>
          <w:p w14:paraId="0DF3D602" w14:textId="77777777" w:rsidR="00011706" w:rsidRPr="009C3DED" w:rsidRDefault="00011706" w:rsidP="00011706">
            <w:pPr>
              <w:pStyle w:val="Body"/>
              <w:spacing w:after="0" w:line="240" w:lineRule="auto"/>
              <w:jc w:val="center"/>
            </w:pPr>
            <w:r>
              <w:rPr>
                <w:noProof/>
                <w:lang w:eastAsia="en-AU"/>
              </w:rPr>
              <w:lastRenderedPageBreak/>
              <w:drawing>
                <wp:inline distT="0" distB="0" distL="0" distR="0" wp14:anchorId="5A5CFE60" wp14:editId="3C979034">
                  <wp:extent cx="365760" cy="357809"/>
                  <wp:effectExtent l="0" t="0" r="0" b="4445"/>
                  <wp:docPr id="243" name="Picture 24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38">
                            <a:duotone>
                              <a:schemeClr val="accent4">
                                <a:shade val="45000"/>
                                <a:satMod val="135000"/>
                              </a:schemeClr>
                              <a:prstClr val="white"/>
                            </a:duotone>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5E65C339" w14:textId="77777777" w:rsidR="00011706" w:rsidRPr="00C372CB" w:rsidRDefault="00011706" w:rsidP="00011706">
            <w:pPr>
              <w:pStyle w:val="Heading1noTOC"/>
            </w:pPr>
            <w:r w:rsidRPr="00C372CB">
              <w:t>Practice activity</w:t>
            </w:r>
          </w:p>
        </w:tc>
      </w:tr>
    </w:tbl>
    <w:p w14:paraId="2E30DE0B" w14:textId="36B11ED7" w:rsidR="00173D29" w:rsidRPr="005D5874" w:rsidRDefault="00173D29" w:rsidP="00173D29">
      <w:pPr>
        <w:pStyle w:val="Heading2"/>
      </w:pPr>
      <w:bookmarkStart w:id="41" w:name="_Toc11755192"/>
      <w:bookmarkStart w:id="42" w:name="_Toc7186723"/>
      <w:r>
        <w:t>Activity 2.1</w:t>
      </w:r>
      <w:r w:rsidR="006B59AE">
        <w:t>: Cloud service</w:t>
      </w:r>
      <w:bookmarkEnd w:id="41"/>
    </w:p>
    <w:p w14:paraId="23C32B02" w14:textId="5503F11B" w:rsidR="00173D29" w:rsidRPr="005D5874" w:rsidRDefault="00173D29" w:rsidP="00173D29">
      <w:pPr>
        <w:pStyle w:val="Guidetext"/>
        <w:spacing w:after="120"/>
        <w:rPr>
          <w:i w:val="0"/>
          <w:color w:val="auto"/>
        </w:rPr>
      </w:pPr>
      <w:r w:rsidRPr="005D5874">
        <w:rPr>
          <w:i w:val="0"/>
          <w:color w:val="auto"/>
          <w:lang w:eastAsia="en-AU"/>
        </w:rPr>
        <w:t xml:space="preserve">Identify what type of cloud services each of the providers </w:t>
      </w:r>
      <w:r>
        <w:rPr>
          <w:i w:val="0"/>
          <w:color w:val="auto"/>
          <w:lang w:eastAsia="en-AU"/>
        </w:rPr>
        <w:t xml:space="preserve">below provides to business. </w:t>
      </w:r>
    </w:p>
    <w:tbl>
      <w:tblPr>
        <w:tblStyle w:val="TableGrid"/>
        <w:tblW w:w="0" w:type="auto"/>
        <w:tblLook w:val="04A0" w:firstRow="1" w:lastRow="0" w:firstColumn="1" w:lastColumn="0" w:noHBand="0" w:noVBand="1"/>
      </w:tblPr>
      <w:tblGrid>
        <w:gridCol w:w="2405"/>
        <w:gridCol w:w="6611"/>
      </w:tblGrid>
      <w:tr w:rsidR="00173D29" w14:paraId="55F958DE" w14:textId="77777777" w:rsidTr="00173D29">
        <w:trPr>
          <w:cnfStyle w:val="100000000000" w:firstRow="1" w:lastRow="0" w:firstColumn="0" w:lastColumn="0" w:oddVBand="0" w:evenVBand="0" w:oddHBand="0" w:evenHBand="0" w:firstRowFirstColumn="0" w:firstRowLastColumn="0" w:lastRowFirstColumn="0" w:lastRowLastColumn="0"/>
        </w:trPr>
        <w:tc>
          <w:tcPr>
            <w:tcW w:w="2405" w:type="dxa"/>
          </w:tcPr>
          <w:p w14:paraId="1155AB7E" w14:textId="16635220" w:rsidR="00173D29" w:rsidRPr="006B59AE" w:rsidRDefault="00B57B42" w:rsidP="006B59AE">
            <w:pPr>
              <w:pStyle w:val="TableHeading"/>
              <w:rPr>
                <w:b/>
              </w:rPr>
            </w:pPr>
            <w:r>
              <w:rPr>
                <w:b/>
              </w:rPr>
              <w:t>Cloud p</w:t>
            </w:r>
            <w:r w:rsidR="00173D29" w:rsidRPr="006B59AE">
              <w:rPr>
                <w:b/>
              </w:rPr>
              <w:t>rovider</w:t>
            </w:r>
          </w:p>
        </w:tc>
        <w:tc>
          <w:tcPr>
            <w:tcW w:w="6611" w:type="dxa"/>
          </w:tcPr>
          <w:p w14:paraId="1EA0CA5B" w14:textId="77777777" w:rsidR="00173D29" w:rsidRPr="006B59AE" w:rsidRDefault="00173D29" w:rsidP="006B59AE">
            <w:pPr>
              <w:pStyle w:val="TableHeading"/>
              <w:rPr>
                <w:b/>
              </w:rPr>
            </w:pPr>
            <w:r w:rsidRPr="006B59AE">
              <w:rPr>
                <w:b/>
              </w:rPr>
              <w:t xml:space="preserve">Type of cloud services supplied to businesses. </w:t>
            </w:r>
          </w:p>
          <w:p w14:paraId="197FC6C6" w14:textId="356C00C9" w:rsidR="00173D29" w:rsidRPr="006B59AE" w:rsidRDefault="000E6A20" w:rsidP="000E6A20">
            <w:pPr>
              <w:pStyle w:val="TableHeading"/>
              <w:rPr>
                <w:b/>
              </w:rPr>
            </w:pPr>
            <w:r>
              <w:rPr>
                <w:b/>
              </w:rPr>
              <w:t>(List any useful research W</w:t>
            </w:r>
            <w:r w:rsidR="00173D29" w:rsidRPr="006B59AE">
              <w:rPr>
                <w:b/>
              </w:rPr>
              <w:t xml:space="preserve">eblink references for use in the Business Case Proposal to </w:t>
            </w:r>
            <w:r>
              <w:rPr>
                <w:b/>
              </w:rPr>
              <w:t>assist you with your preparation for</w:t>
            </w:r>
            <w:r w:rsidR="00173D29" w:rsidRPr="006B59AE">
              <w:rPr>
                <w:b/>
              </w:rPr>
              <w:t xml:space="preserve"> Assessment Event 2</w:t>
            </w:r>
            <w:r>
              <w:rPr>
                <w:b/>
              </w:rPr>
              <w:t>)</w:t>
            </w:r>
          </w:p>
        </w:tc>
      </w:tr>
      <w:tr w:rsidR="00173D29" w:rsidRPr="00F707A6" w14:paraId="36221010" w14:textId="77777777" w:rsidTr="00173D29">
        <w:tc>
          <w:tcPr>
            <w:tcW w:w="2405" w:type="dxa"/>
          </w:tcPr>
          <w:p w14:paraId="59D32CAA" w14:textId="77777777" w:rsidR="00173D29" w:rsidRPr="00F707A6" w:rsidRDefault="00173D29" w:rsidP="006B59AE">
            <w:pPr>
              <w:pStyle w:val="Body"/>
            </w:pPr>
            <w:r w:rsidRPr="00F707A6">
              <w:t>Google Cloud</w:t>
            </w:r>
          </w:p>
        </w:tc>
        <w:tc>
          <w:tcPr>
            <w:tcW w:w="6611" w:type="dxa"/>
          </w:tcPr>
          <w:p w14:paraId="156564CE" w14:textId="77777777" w:rsidR="00173D29" w:rsidRDefault="00173D29" w:rsidP="006B59AE">
            <w:pPr>
              <w:pStyle w:val="Body"/>
            </w:pPr>
          </w:p>
          <w:p w14:paraId="6DD8EDA7" w14:textId="77777777" w:rsidR="00173D29" w:rsidRPr="00F707A6" w:rsidRDefault="00173D29" w:rsidP="006B59AE">
            <w:pPr>
              <w:pStyle w:val="Body"/>
            </w:pPr>
          </w:p>
        </w:tc>
      </w:tr>
      <w:tr w:rsidR="00173D29" w:rsidRPr="00F707A6" w14:paraId="69D189E5" w14:textId="77777777" w:rsidTr="00173D29">
        <w:tc>
          <w:tcPr>
            <w:tcW w:w="2405" w:type="dxa"/>
          </w:tcPr>
          <w:p w14:paraId="53CEFAF8" w14:textId="77777777" w:rsidR="00173D29" w:rsidRPr="00F707A6" w:rsidRDefault="00173D29" w:rsidP="006B59AE">
            <w:pPr>
              <w:pStyle w:val="Body"/>
            </w:pPr>
            <w:r>
              <w:t>Microsoft Azure</w:t>
            </w:r>
          </w:p>
        </w:tc>
        <w:tc>
          <w:tcPr>
            <w:tcW w:w="6611" w:type="dxa"/>
          </w:tcPr>
          <w:p w14:paraId="467EEF09" w14:textId="77777777" w:rsidR="00173D29" w:rsidRDefault="00173D29" w:rsidP="006B59AE">
            <w:pPr>
              <w:pStyle w:val="Body"/>
            </w:pPr>
          </w:p>
          <w:p w14:paraId="0EA4F82D" w14:textId="77777777" w:rsidR="00173D29" w:rsidRPr="00F707A6" w:rsidRDefault="00173D29" w:rsidP="006B59AE">
            <w:pPr>
              <w:pStyle w:val="Body"/>
            </w:pPr>
          </w:p>
        </w:tc>
      </w:tr>
      <w:tr w:rsidR="00173D29" w:rsidRPr="00F707A6" w14:paraId="455A9067" w14:textId="77777777" w:rsidTr="00173D29">
        <w:tc>
          <w:tcPr>
            <w:tcW w:w="2405" w:type="dxa"/>
          </w:tcPr>
          <w:p w14:paraId="26A41532" w14:textId="77777777" w:rsidR="00173D29" w:rsidRPr="00F707A6" w:rsidRDefault="00173D29" w:rsidP="006B59AE">
            <w:pPr>
              <w:pStyle w:val="Body"/>
            </w:pPr>
            <w:r>
              <w:t>Amazon Web Services</w:t>
            </w:r>
          </w:p>
        </w:tc>
        <w:tc>
          <w:tcPr>
            <w:tcW w:w="6611" w:type="dxa"/>
          </w:tcPr>
          <w:p w14:paraId="7FCDF46E" w14:textId="77777777" w:rsidR="00173D29" w:rsidRDefault="00173D29" w:rsidP="006B59AE">
            <w:pPr>
              <w:pStyle w:val="Body"/>
            </w:pPr>
          </w:p>
          <w:p w14:paraId="1B2714ED" w14:textId="77777777" w:rsidR="00173D29" w:rsidRPr="00F707A6" w:rsidRDefault="00173D29" w:rsidP="006B59AE">
            <w:pPr>
              <w:pStyle w:val="Body"/>
            </w:pPr>
          </w:p>
        </w:tc>
      </w:tr>
      <w:tr w:rsidR="00173D29" w:rsidRPr="00F707A6" w14:paraId="5D75374A" w14:textId="77777777" w:rsidTr="00173D29">
        <w:tc>
          <w:tcPr>
            <w:tcW w:w="2405" w:type="dxa"/>
          </w:tcPr>
          <w:p w14:paraId="3E62A41F" w14:textId="77777777" w:rsidR="00173D29" w:rsidRPr="00F707A6" w:rsidRDefault="00173D29" w:rsidP="006B59AE">
            <w:pPr>
              <w:pStyle w:val="Body"/>
            </w:pPr>
            <w:r>
              <w:t>Adobe</w:t>
            </w:r>
          </w:p>
        </w:tc>
        <w:tc>
          <w:tcPr>
            <w:tcW w:w="6611" w:type="dxa"/>
          </w:tcPr>
          <w:p w14:paraId="693F17E5" w14:textId="77777777" w:rsidR="00173D29" w:rsidRDefault="00173D29" w:rsidP="006B59AE">
            <w:pPr>
              <w:pStyle w:val="Body"/>
            </w:pPr>
          </w:p>
          <w:p w14:paraId="348495D7" w14:textId="77777777" w:rsidR="00173D29" w:rsidRPr="00F707A6" w:rsidRDefault="00173D29" w:rsidP="006B59AE">
            <w:pPr>
              <w:pStyle w:val="Body"/>
            </w:pPr>
          </w:p>
        </w:tc>
      </w:tr>
      <w:tr w:rsidR="00173D29" w:rsidRPr="00F707A6" w14:paraId="1C35EF9E" w14:textId="77777777" w:rsidTr="00173D29">
        <w:tc>
          <w:tcPr>
            <w:tcW w:w="2405" w:type="dxa"/>
          </w:tcPr>
          <w:p w14:paraId="74D6F815" w14:textId="77777777" w:rsidR="00173D29" w:rsidRPr="00F707A6" w:rsidRDefault="00173D29" w:rsidP="006B59AE">
            <w:pPr>
              <w:pStyle w:val="Body"/>
            </w:pPr>
            <w:r>
              <w:t>IBM Cloud</w:t>
            </w:r>
          </w:p>
        </w:tc>
        <w:tc>
          <w:tcPr>
            <w:tcW w:w="6611" w:type="dxa"/>
          </w:tcPr>
          <w:p w14:paraId="75F8348A" w14:textId="77777777" w:rsidR="00173D29" w:rsidRDefault="00173D29" w:rsidP="006B59AE">
            <w:pPr>
              <w:pStyle w:val="Body"/>
            </w:pPr>
          </w:p>
          <w:p w14:paraId="4E047629" w14:textId="77777777" w:rsidR="00173D29" w:rsidRPr="00F707A6" w:rsidRDefault="00173D29" w:rsidP="006B59AE">
            <w:pPr>
              <w:pStyle w:val="Body"/>
            </w:pPr>
          </w:p>
        </w:tc>
      </w:tr>
      <w:tr w:rsidR="00173D29" w:rsidRPr="00F707A6" w14:paraId="6FF1292B" w14:textId="77777777" w:rsidTr="00173D29">
        <w:tc>
          <w:tcPr>
            <w:tcW w:w="2405" w:type="dxa"/>
          </w:tcPr>
          <w:p w14:paraId="5C364961" w14:textId="77777777" w:rsidR="00173D29" w:rsidRPr="00F707A6" w:rsidRDefault="00173D29" w:rsidP="006B59AE">
            <w:pPr>
              <w:pStyle w:val="Body"/>
            </w:pPr>
            <w:r>
              <w:t>Rackspace Cloud</w:t>
            </w:r>
          </w:p>
        </w:tc>
        <w:tc>
          <w:tcPr>
            <w:tcW w:w="6611" w:type="dxa"/>
          </w:tcPr>
          <w:p w14:paraId="29A9E4EF" w14:textId="77777777" w:rsidR="00173D29" w:rsidRDefault="00173D29" w:rsidP="006B59AE">
            <w:pPr>
              <w:pStyle w:val="Body"/>
            </w:pPr>
          </w:p>
          <w:p w14:paraId="75C05E5E" w14:textId="77777777" w:rsidR="00173D29" w:rsidRPr="00F707A6" w:rsidRDefault="00173D29" w:rsidP="006B59AE">
            <w:pPr>
              <w:pStyle w:val="Body"/>
            </w:pPr>
          </w:p>
        </w:tc>
      </w:tr>
      <w:tr w:rsidR="00173D29" w:rsidRPr="00F707A6" w14:paraId="0C8A25CF" w14:textId="77777777" w:rsidTr="00173D29">
        <w:tc>
          <w:tcPr>
            <w:tcW w:w="2405" w:type="dxa"/>
          </w:tcPr>
          <w:p w14:paraId="11C53B8D" w14:textId="77777777" w:rsidR="00173D29" w:rsidRPr="00F707A6" w:rsidRDefault="00173D29" w:rsidP="006B59AE">
            <w:pPr>
              <w:pStyle w:val="Body"/>
            </w:pPr>
            <w:r>
              <w:t>Xero</w:t>
            </w:r>
          </w:p>
        </w:tc>
        <w:tc>
          <w:tcPr>
            <w:tcW w:w="6611" w:type="dxa"/>
          </w:tcPr>
          <w:p w14:paraId="568A5D79" w14:textId="77777777" w:rsidR="00173D29" w:rsidRDefault="00173D29" w:rsidP="006B59AE">
            <w:pPr>
              <w:pStyle w:val="Body"/>
            </w:pPr>
          </w:p>
          <w:p w14:paraId="1530CF37" w14:textId="77777777" w:rsidR="00173D29" w:rsidRPr="00F707A6" w:rsidRDefault="00173D29" w:rsidP="006B59AE">
            <w:pPr>
              <w:pStyle w:val="Body"/>
            </w:pPr>
          </w:p>
        </w:tc>
      </w:tr>
      <w:tr w:rsidR="00173D29" w:rsidRPr="00F707A6" w14:paraId="2A3649DC" w14:textId="77777777" w:rsidTr="00173D29">
        <w:tc>
          <w:tcPr>
            <w:tcW w:w="2405" w:type="dxa"/>
          </w:tcPr>
          <w:p w14:paraId="2AD92BD9" w14:textId="77777777" w:rsidR="00173D29" w:rsidRPr="00F707A6" w:rsidRDefault="00173D29" w:rsidP="006B59AE">
            <w:pPr>
              <w:pStyle w:val="Body"/>
            </w:pPr>
            <w:r>
              <w:t>Reckon</w:t>
            </w:r>
          </w:p>
        </w:tc>
        <w:tc>
          <w:tcPr>
            <w:tcW w:w="6611" w:type="dxa"/>
          </w:tcPr>
          <w:p w14:paraId="6873FFC4" w14:textId="77777777" w:rsidR="00173D29" w:rsidRDefault="00173D29" w:rsidP="006B59AE">
            <w:pPr>
              <w:pStyle w:val="Body"/>
            </w:pPr>
          </w:p>
          <w:p w14:paraId="4527FD89" w14:textId="77777777" w:rsidR="00173D29" w:rsidRPr="00F707A6" w:rsidRDefault="00173D29" w:rsidP="006B59AE">
            <w:pPr>
              <w:pStyle w:val="Body"/>
            </w:pPr>
          </w:p>
        </w:tc>
      </w:tr>
      <w:tr w:rsidR="00173D29" w:rsidRPr="00F707A6" w14:paraId="6DE6724F" w14:textId="77777777" w:rsidTr="00173D29">
        <w:tc>
          <w:tcPr>
            <w:tcW w:w="2405" w:type="dxa"/>
          </w:tcPr>
          <w:p w14:paraId="7FBC55A2" w14:textId="77777777" w:rsidR="00173D29" w:rsidRPr="00F707A6" w:rsidRDefault="00173D29" w:rsidP="006B59AE">
            <w:pPr>
              <w:pStyle w:val="Body"/>
            </w:pPr>
            <w:r>
              <w:t>MYOB</w:t>
            </w:r>
          </w:p>
        </w:tc>
        <w:tc>
          <w:tcPr>
            <w:tcW w:w="6611" w:type="dxa"/>
          </w:tcPr>
          <w:p w14:paraId="772E2A73" w14:textId="77777777" w:rsidR="00173D29" w:rsidRDefault="00173D29" w:rsidP="006B59AE">
            <w:pPr>
              <w:pStyle w:val="Body"/>
            </w:pPr>
          </w:p>
          <w:p w14:paraId="411F6EB2" w14:textId="77777777" w:rsidR="00173D29" w:rsidRPr="00F707A6" w:rsidRDefault="00173D29" w:rsidP="006B59AE">
            <w:pPr>
              <w:pStyle w:val="Body"/>
            </w:pPr>
          </w:p>
        </w:tc>
      </w:tr>
    </w:tbl>
    <w:p w14:paraId="3CBC4420" w14:textId="15A4552D" w:rsidR="00173D29" w:rsidRDefault="00173D29" w:rsidP="00173D29">
      <w:pPr>
        <w:pStyle w:val="Body"/>
        <w:spacing w:before="120" w:after="120"/>
      </w:pPr>
      <w:r w:rsidRPr="006B59AE">
        <w:rPr>
          <w:b/>
        </w:rPr>
        <w:t>Note:</w:t>
      </w:r>
      <w:r>
        <w:t xml:space="preserve"> No solution is supplied to this activity</w:t>
      </w:r>
      <w:r w:rsidR="006B59AE">
        <w:t>—</w:t>
      </w:r>
      <w:r>
        <w:t>it is your own introductory research that will be useful later when completing the research re</w:t>
      </w:r>
      <w:r w:rsidR="006B59AE">
        <w:t>quired for assessment event 2.</w:t>
      </w:r>
    </w:p>
    <w:p w14:paraId="5C644CC1" w14:textId="09214ACC" w:rsidR="000D3B13" w:rsidRDefault="000D3B13" w:rsidP="00173D29">
      <w:pPr>
        <w:pStyle w:val="Body"/>
        <w:spacing w:before="120" w:after="120"/>
      </w:pPr>
    </w:p>
    <w:p w14:paraId="5D3F2C3B" w14:textId="77777777" w:rsidR="000D3B13" w:rsidRDefault="000D3B13" w:rsidP="00173D29">
      <w:pPr>
        <w:pStyle w:val="Body"/>
        <w:spacing w:before="120" w:after="120"/>
      </w:pPr>
    </w:p>
    <w:tbl>
      <w:tblPr>
        <w:tblW w:w="0" w:type="auto"/>
        <w:shd w:val="clear" w:color="auto" w:fill="E7E7D4"/>
        <w:tblLook w:val="0600" w:firstRow="0" w:lastRow="0" w:firstColumn="0" w:lastColumn="0" w:noHBand="1" w:noVBand="1"/>
      </w:tblPr>
      <w:tblGrid>
        <w:gridCol w:w="992"/>
        <w:gridCol w:w="8001"/>
      </w:tblGrid>
      <w:tr w:rsidR="00B82DB2" w14:paraId="7CC34DFA" w14:textId="77777777" w:rsidTr="003F7EA2">
        <w:trPr>
          <w:trHeight w:val="659"/>
        </w:trPr>
        <w:tc>
          <w:tcPr>
            <w:tcW w:w="992" w:type="dxa"/>
            <w:shd w:val="clear" w:color="auto" w:fill="E7E7D4"/>
            <w:vAlign w:val="center"/>
          </w:tcPr>
          <w:bookmarkEnd w:id="42"/>
          <w:p w14:paraId="6EB910A2" w14:textId="77777777" w:rsidR="00B82DB2" w:rsidRPr="009C3DED" w:rsidRDefault="00B82DB2" w:rsidP="003F7EA2">
            <w:pPr>
              <w:pStyle w:val="Body"/>
              <w:spacing w:after="0" w:line="240" w:lineRule="auto"/>
              <w:jc w:val="center"/>
            </w:pPr>
            <w:r w:rsidRPr="0077179B">
              <w:rPr>
                <w:noProof/>
                <w:lang w:eastAsia="en-AU"/>
              </w:rPr>
              <w:lastRenderedPageBreak/>
              <w:drawing>
                <wp:inline distT="0" distB="0" distL="0" distR="0" wp14:anchorId="6B9358DE" wp14:editId="0EC52FF7">
                  <wp:extent cx="304800" cy="355706"/>
                  <wp:effectExtent l="0" t="0" r="0" b="6350"/>
                  <wp:docPr id="235" name="Picture 235"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33">
                            <a:duotone>
                              <a:schemeClr val="accent4">
                                <a:shade val="45000"/>
                                <a:satMod val="135000"/>
                              </a:schemeClr>
                              <a:prstClr val="white"/>
                            </a:duotone>
                            <a:extLst>
                              <a:ext uri="{28A0092B-C50C-407E-A947-70E740481C1C}">
                                <a14:useLocalDpi xmlns:a14="http://schemas.microsoft.com/office/drawing/2010/main" val="0"/>
                              </a:ext>
                            </a:extLst>
                          </a:blip>
                          <a:srcRect/>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4CBFFFC0" w14:textId="77777777" w:rsidR="00B82DB2" w:rsidRPr="009C3DED" w:rsidRDefault="00B82DB2" w:rsidP="006B59AE">
            <w:pPr>
              <w:pStyle w:val="Heading1noTOC"/>
            </w:pPr>
            <w:r w:rsidRPr="00C372CB">
              <w:t>Reading list</w:t>
            </w:r>
          </w:p>
        </w:tc>
      </w:tr>
    </w:tbl>
    <w:p w14:paraId="437524D3" w14:textId="4EAD6B9D" w:rsidR="00B82DB2" w:rsidRDefault="00B82DB2" w:rsidP="005219D2">
      <w:pPr>
        <w:pStyle w:val="Heading3"/>
      </w:pPr>
      <w:bookmarkStart w:id="43" w:name="_Toc11755193"/>
      <w:r>
        <w:t>Cost and prices</w:t>
      </w:r>
      <w:bookmarkEnd w:id="43"/>
    </w:p>
    <w:p w14:paraId="6256B15E" w14:textId="3A233238" w:rsidR="004734F5" w:rsidRDefault="000D3B13" w:rsidP="004734F5">
      <w:pPr>
        <w:pStyle w:val="Body"/>
        <w:rPr>
          <w:rStyle w:val="Hyperlink"/>
        </w:rPr>
      </w:pPr>
      <w:r>
        <w:t>It is important to do some research into how much cloud computing will cost.</w:t>
      </w:r>
      <w:r w:rsidR="004734F5">
        <w:t xml:space="preserve"> Depending what type of service you are after, the following article may assist.</w:t>
      </w:r>
      <w:r w:rsidR="0090782D">
        <w:t xml:space="preserve"> </w:t>
      </w:r>
      <w:hyperlink r:id="rId49" w:history="1">
        <w:r w:rsidR="004734F5">
          <w:rPr>
            <w:rStyle w:val="Hyperlink"/>
          </w:rPr>
          <w:t>Best cloud storage of 2019 compared</w:t>
        </w:r>
      </w:hyperlink>
      <w:r w:rsidR="004734F5">
        <w:rPr>
          <w:rStyle w:val="Hyperlink"/>
        </w:rPr>
        <w:t>.</w:t>
      </w:r>
    </w:p>
    <w:tbl>
      <w:tblPr>
        <w:tblW w:w="0" w:type="auto"/>
        <w:shd w:val="clear" w:color="auto" w:fill="E7E7D4"/>
        <w:tblLook w:val="0600" w:firstRow="0" w:lastRow="0" w:firstColumn="0" w:lastColumn="0" w:noHBand="1" w:noVBand="1"/>
      </w:tblPr>
      <w:tblGrid>
        <w:gridCol w:w="992"/>
        <w:gridCol w:w="8034"/>
      </w:tblGrid>
      <w:tr w:rsidR="00011706" w14:paraId="244EF2EF" w14:textId="77777777" w:rsidTr="00011706">
        <w:trPr>
          <w:trHeight w:val="659"/>
        </w:trPr>
        <w:tc>
          <w:tcPr>
            <w:tcW w:w="992" w:type="dxa"/>
            <w:shd w:val="clear" w:color="auto" w:fill="E7E7D4"/>
            <w:vAlign w:val="center"/>
          </w:tcPr>
          <w:p w14:paraId="744CB6B4" w14:textId="77777777" w:rsidR="00011706" w:rsidRPr="009C3DED" w:rsidRDefault="00011706" w:rsidP="00011706">
            <w:pPr>
              <w:pStyle w:val="Body"/>
              <w:spacing w:after="0" w:line="240" w:lineRule="auto"/>
              <w:jc w:val="center"/>
            </w:pPr>
            <w:r>
              <w:rPr>
                <w:noProof/>
                <w:lang w:eastAsia="en-AU"/>
              </w:rPr>
              <w:drawing>
                <wp:inline distT="0" distB="0" distL="0" distR="0" wp14:anchorId="03CA7A38" wp14:editId="09BF5D16">
                  <wp:extent cx="365760" cy="357809"/>
                  <wp:effectExtent l="0" t="0" r="0" b="4445"/>
                  <wp:docPr id="244" name="Picture 24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38">
                            <a:duotone>
                              <a:schemeClr val="accent4">
                                <a:shade val="45000"/>
                                <a:satMod val="135000"/>
                              </a:schemeClr>
                              <a:prstClr val="white"/>
                            </a:duotone>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3E0A1831" w14:textId="77777777" w:rsidR="00011706" w:rsidRPr="00C372CB" w:rsidRDefault="00011706" w:rsidP="00011706">
            <w:pPr>
              <w:pStyle w:val="Heading1noTOC"/>
            </w:pPr>
            <w:r w:rsidRPr="00C372CB">
              <w:t>Practice activity</w:t>
            </w:r>
          </w:p>
        </w:tc>
      </w:tr>
    </w:tbl>
    <w:p w14:paraId="46D94D11" w14:textId="748A301A" w:rsidR="0090782D" w:rsidRDefault="0090782D" w:rsidP="0090782D">
      <w:pPr>
        <w:pStyle w:val="Heading2"/>
      </w:pPr>
      <w:bookmarkStart w:id="44" w:name="_Toc11755194"/>
      <w:r>
        <w:t>Activity 2.2 – Cloud computing price comparison</w:t>
      </w:r>
      <w:bookmarkEnd w:id="44"/>
    </w:p>
    <w:p w14:paraId="46343D88" w14:textId="77777777" w:rsidR="004734F5" w:rsidRDefault="004734F5" w:rsidP="004734F5">
      <w:pPr>
        <w:pStyle w:val="Body"/>
      </w:pPr>
      <w:r>
        <w:t xml:space="preserve">Research the pricing for two of the major cloud based software options for small businesses in Australia, using the below links. </w:t>
      </w:r>
    </w:p>
    <w:p w14:paraId="2AB87799" w14:textId="6A151785" w:rsidR="00BD6E37" w:rsidRDefault="006941CA" w:rsidP="004734F5">
      <w:pPr>
        <w:pStyle w:val="Body"/>
        <w:numPr>
          <w:ilvl w:val="0"/>
          <w:numId w:val="37"/>
        </w:numPr>
      </w:pPr>
      <w:hyperlink r:id="rId50" w:history="1">
        <w:r w:rsidR="000D3B13">
          <w:rPr>
            <w:rStyle w:val="Hyperlink"/>
          </w:rPr>
          <w:t>Xero accounting software prices</w:t>
        </w:r>
      </w:hyperlink>
      <w:r w:rsidR="00BD6E37">
        <w:t xml:space="preserve"> </w:t>
      </w:r>
    </w:p>
    <w:p w14:paraId="01D10160" w14:textId="1016F0F3" w:rsidR="00BD6E37" w:rsidRDefault="006941CA" w:rsidP="000D3B13">
      <w:pPr>
        <w:pStyle w:val="Body"/>
        <w:numPr>
          <w:ilvl w:val="0"/>
          <w:numId w:val="35"/>
        </w:numPr>
      </w:pPr>
      <w:hyperlink r:id="rId51" w:history="1">
        <w:r w:rsidR="000D3B13">
          <w:rPr>
            <w:rStyle w:val="Hyperlink"/>
          </w:rPr>
          <w:t xml:space="preserve">MYOB accounting software prices </w:t>
        </w:r>
      </w:hyperlink>
      <w:r w:rsidR="00BD6E37">
        <w:t xml:space="preserve"> </w:t>
      </w:r>
    </w:p>
    <w:p w14:paraId="13737C5F" w14:textId="1D78D323" w:rsidR="004734F5" w:rsidRDefault="004734F5" w:rsidP="004734F5">
      <w:pPr>
        <w:pStyle w:val="Body"/>
      </w:pPr>
      <w:r>
        <w:t xml:space="preserve">Prepare a price comparison over a 12 month period to check what the price differences are </w:t>
      </w:r>
      <w:r w:rsidR="000E6A20">
        <w:t>between standard Xero and MYOB cloud based options.</w:t>
      </w:r>
    </w:p>
    <w:p w14:paraId="53F0303F" w14:textId="33CD471A" w:rsidR="004734F5" w:rsidRDefault="004734F5" w:rsidP="004734F5">
      <w:pPr>
        <w:pStyle w:val="Body"/>
      </w:pPr>
    </w:p>
    <w:p w14:paraId="652D7EF8" w14:textId="326A1296" w:rsidR="000E6A20" w:rsidRDefault="000E6A20" w:rsidP="004734F5">
      <w:pPr>
        <w:pStyle w:val="Body"/>
      </w:pPr>
    </w:p>
    <w:p w14:paraId="2A57CB9A" w14:textId="77777777" w:rsidR="000E6A20" w:rsidRDefault="000E6A20" w:rsidP="004734F5">
      <w:pPr>
        <w:pStyle w:val="Body"/>
      </w:pPr>
    </w:p>
    <w:p w14:paraId="7EE3B47D" w14:textId="77777777" w:rsidR="000E6A20" w:rsidRDefault="000E6A20">
      <w:pPr>
        <w:rPr>
          <w:rFonts w:eastAsia="Times New Roman" w:cstheme="minorHAnsi"/>
          <w:b/>
          <w:noProof/>
          <w:color w:val="464748"/>
          <w:kern w:val="22"/>
          <w:sz w:val="36"/>
          <w:szCs w:val="36"/>
          <w:lang w:eastAsia="en-AU"/>
        </w:rPr>
      </w:pPr>
      <w:bookmarkStart w:id="45" w:name="_Toc7186724"/>
      <w:r>
        <w:br w:type="page"/>
      </w:r>
    </w:p>
    <w:p w14:paraId="288D9DF4" w14:textId="15732F21" w:rsidR="006532A5" w:rsidRDefault="006532A5" w:rsidP="005219D2">
      <w:pPr>
        <w:pStyle w:val="Heading2"/>
        <w:spacing w:before="360"/>
      </w:pPr>
      <w:bookmarkStart w:id="46" w:name="_Toc11755195"/>
      <w:r>
        <w:lastRenderedPageBreak/>
        <w:t>Do I need to seek assistance from specialists?</w:t>
      </w:r>
      <w:bookmarkEnd w:id="45"/>
      <w:bookmarkEnd w:id="46"/>
    </w:p>
    <w:p w14:paraId="5DD0D4D1" w14:textId="77777777" w:rsidR="006532A5" w:rsidRDefault="006532A5" w:rsidP="006532A5">
      <w:pPr>
        <w:pStyle w:val="Body"/>
      </w:pPr>
      <w:r>
        <w:t>By now, you will realise how important it is for business owners, leaders and employees to understand their cloud computing options, their applications and use in the workplace.</w:t>
      </w:r>
    </w:p>
    <w:p w14:paraId="3AA90A07" w14:textId="01C6B4AE" w:rsidR="004F108B" w:rsidRDefault="006532A5" w:rsidP="006532A5">
      <w:pPr>
        <w:pStyle w:val="Body"/>
      </w:pPr>
      <w:r>
        <w:t>It is recommended to consult or seek assistance from specialist advisors to determine relevant cloud computing services. You can do this by visiting the major cloud service providers’ websites and reviewing their services offered</w:t>
      </w:r>
      <w:r w:rsidR="005219D2">
        <w:t>.</w:t>
      </w:r>
    </w:p>
    <w:p w14:paraId="0C5EBC9D" w14:textId="007C41D5" w:rsidR="006532A5" w:rsidRDefault="006532A5" w:rsidP="006532A5">
      <w:pPr>
        <w:pStyle w:val="Heading2"/>
      </w:pPr>
      <w:bookmarkStart w:id="47" w:name="_Toc7186725"/>
      <w:bookmarkStart w:id="48" w:name="_Toc11755196"/>
      <w:r w:rsidRPr="00D65652">
        <w:t>Terminology</w:t>
      </w:r>
      <w:bookmarkEnd w:id="47"/>
      <w:bookmarkEnd w:id="48"/>
    </w:p>
    <w:p w14:paraId="2F4A07F7" w14:textId="77777777" w:rsidR="006532A5" w:rsidRDefault="006532A5" w:rsidP="006532A5">
      <w:pPr>
        <w:pStyle w:val="Heading3"/>
      </w:pPr>
      <w:bookmarkStart w:id="49" w:name="_Toc7186726"/>
      <w:bookmarkStart w:id="50" w:name="_Toc11755197"/>
      <w:r w:rsidRPr="00142C60">
        <w:t>Vertical cloud</w:t>
      </w:r>
      <w:bookmarkEnd w:id="49"/>
      <w:bookmarkEnd w:id="50"/>
    </w:p>
    <w:p w14:paraId="46206739" w14:textId="6BF3E774" w:rsidR="006532A5" w:rsidRDefault="006532A5" w:rsidP="006532A5">
      <w:pPr>
        <w:pStyle w:val="Body"/>
      </w:pPr>
      <w:r>
        <w:t xml:space="preserve">A vertical cloud is a type cloud computing solution </w:t>
      </w:r>
      <w:r w:rsidR="00EF6757">
        <w:t xml:space="preserve">or service </w:t>
      </w:r>
      <w:r>
        <w:t xml:space="preserve">designed for a </w:t>
      </w:r>
      <w:r w:rsidR="00DD02BB">
        <w:t xml:space="preserve">specific industry or </w:t>
      </w:r>
      <w:r>
        <w:t xml:space="preserve">business sector (vertical) or </w:t>
      </w:r>
      <w:r w:rsidR="00142C60">
        <w:t xml:space="preserve">designed for </w:t>
      </w:r>
      <w:r w:rsidR="00DD02BB">
        <w:t>specific application use</w:t>
      </w:r>
      <w:r>
        <w:t xml:space="preserve">. </w:t>
      </w:r>
      <w:r w:rsidR="00EF6757">
        <w:t>Providers</w:t>
      </w:r>
      <w:r>
        <w:t xml:space="preserve"> tailor vertical cloud offerings to specific industries </w:t>
      </w:r>
      <w:r w:rsidR="00EF6757">
        <w:t xml:space="preserve">e.g. construction, health, finance, retail, education etc </w:t>
      </w:r>
      <w:r>
        <w:t>rather than having one general, all-purpose cloud offering</w:t>
      </w:r>
      <w:r w:rsidR="00EF6757">
        <w:t xml:space="preserve"> or software solution that is applicable over </w:t>
      </w:r>
      <w:r w:rsidR="00142C60">
        <w:t>a range of different industries</w:t>
      </w:r>
      <w:r>
        <w:t>.</w:t>
      </w:r>
    </w:p>
    <w:p w14:paraId="3415D540" w14:textId="1F87EAE5" w:rsidR="009E4A0F" w:rsidRDefault="006532A5" w:rsidP="000E6A20">
      <w:pPr>
        <w:pStyle w:val="Body"/>
        <w:spacing w:after="120"/>
        <w:rPr>
          <w:rFonts w:eastAsia="Times New Roman" w:cstheme="minorHAnsi"/>
          <w:b/>
          <w:noProof/>
          <w:color w:val="6260B8"/>
          <w:kern w:val="22"/>
          <w:sz w:val="32"/>
          <w:szCs w:val="32"/>
          <w:lang w:eastAsia="en-AU"/>
        </w:rPr>
      </w:pPr>
      <w:r>
        <w:t xml:space="preserve">For example, a vertical cloud product intended for the health care industry may have tools specially designed to </w:t>
      </w:r>
      <w:r w:rsidR="00EF6757">
        <w:t>share a patient</w:t>
      </w:r>
      <w:r w:rsidR="008D75D3">
        <w:t>’</w:t>
      </w:r>
      <w:r w:rsidR="00EF6757">
        <w:t xml:space="preserve">s health records with a range of medical practitioners </w:t>
      </w:r>
      <w:r w:rsidR="00142C60">
        <w:t>(</w:t>
      </w:r>
      <w:r w:rsidR="00EF6757">
        <w:t>provided the patient consents</w:t>
      </w:r>
      <w:r w:rsidR="00142C60">
        <w:t>)</w:t>
      </w:r>
      <w:r w:rsidR="00EF6757">
        <w:t xml:space="preserve">; or </w:t>
      </w:r>
      <w:r w:rsidR="00142C60">
        <w:t xml:space="preserve">it may allow </w:t>
      </w:r>
      <w:r w:rsidR="008D75D3">
        <w:t xml:space="preserve">a </w:t>
      </w:r>
      <w:r w:rsidR="00EF6757">
        <w:t xml:space="preserve">doctor </w:t>
      </w:r>
      <w:r w:rsidR="00142C60">
        <w:t>to</w:t>
      </w:r>
      <w:r w:rsidR="00EF6757">
        <w:t xml:space="preserve"> view a patient’s </w:t>
      </w:r>
      <w:r>
        <w:t>medical imaging files</w:t>
      </w:r>
      <w:r w:rsidR="00EF6757">
        <w:t xml:space="preserve"> online</w:t>
      </w:r>
      <w:r>
        <w:t xml:space="preserve">. </w:t>
      </w:r>
      <w:r w:rsidR="00EF6757">
        <w:t xml:space="preserve">Although these applications </w:t>
      </w:r>
      <w:r w:rsidR="009B25A3">
        <w:t xml:space="preserve">are </w:t>
      </w:r>
      <w:r w:rsidR="00142C60">
        <w:t>very functional and useful</w:t>
      </w:r>
      <w:r w:rsidR="009B25A3">
        <w:t xml:space="preserve"> businesses in the health care industry</w:t>
      </w:r>
      <w:r w:rsidR="00142C60">
        <w:t xml:space="preserve">, they are </w:t>
      </w:r>
      <w:r>
        <w:t>not be helpful at all in other industries</w:t>
      </w:r>
      <w:r w:rsidR="00142C60">
        <w:t xml:space="preserve"> without </w:t>
      </w:r>
      <w:r w:rsidR="009B25A3">
        <w:t xml:space="preserve">further </w:t>
      </w:r>
      <w:r w:rsidR="00142C60">
        <w:t>vertical design to tailor them to the requirements and specific legislative restrictions etc that may apply to other industries</w:t>
      </w:r>
      <w:r w:rsidR="009B25A3">
        <w:t>.</w:t>
      </w:r>
      <w:bookmarkStart w:id="51" w:name="_Toc7186727"/>
    </w:p>
    <w:p w14:paraId="71F3D8D2" w14:textId="3B89E4A8" w:rsidR="006532A5" w:rsidRDefault="006532A5" w:rsidP="006532A5">
      <w:pPr>
        <w:pStyle w:val="Heading3"/>
      </w:pPr>
      <w:bookmarkStart w:id="52" w:name="_Toc11755198"/>
      <w:r>
        <w:t>On-demand service</w:t>
      </w:r>
      <w:bookmarkEnd w:id="51"/>
      <w:bookmarkEnd w:id="52"/>
    </w:p>
    <w:p w14:paraId="32D1D63B" w14:textId="6B127BFC" w:rsidR="006532A5" w:rsidRDefault="006532A5" w:rsidP="006532A5">
      <w:pPr>
        <w:pStyle w:val="Body"/>
      </w:pPr>
      <w:r>
        <w:t>On-demand service</w:t>
      </w:r>
      <w:r w:rsidR="00F92CAB">
        <w:t>s</w:t>
      </w:r>
      <w:r>
        <w:t xml:space="preserve">, in the context of IT, is a feature of cloud computing services, which allow users to </w:t>
      </w:r>
      <w:r w:rsidR="00F92CAB">
        <w:t>utilise</w:t>
      </w:r>
      <w:r>
        <w:t xml:space="preserve"> cloud resources when and where needed</w:t>
      </w:r>
      <w:r w:rsidR="00F92CAB">
        <w:t xml:space="preserve"> and pay accordingly for the level of services they use</w:t>
      </w:r>
      <w:r w:rsidR="005219D2">
        <w:t>.</w:t>
      </w:r>
    </w:p>
    <w:p w14:paraId="07C6E490" w14:textId="20E1222D" w:rsidR="009A2C70" w:rsidRDefault="006532A5" w:rsidP="006532A5">
      <w:pPr>
        <w:pStyle w:val="Body"/>
      </w:pPr>
      <w:r>
        <w:t>On-demand service allows end users to use cloud computing, storage, software and other resources instantly an</w:t>
      </w:r>
      <w:r w:rsidR="00F92CAB">
        <w:t>d in many cases without limits.</w:t>
      </w:r>
      <w:r w:rsidR="00F03D63">
        <w:t xml:space="preserve"> </w:t>
      </w:r>
      <w:r w:rsidR="00DB7E0B">
        <w:t>This</w:t>
      </w:r>
      <w:r>
        <w:t xml:space="preserve"> provides flexibility in scaling these resources up and down according to business </w:t>
      </w:r>
      <w:r w:rsidR="00DB7E0B">
        <w:t xml:space="preserve">needs and </w:t>
      </w:r>
      <w:r>
        <w:t>dynamics. This is what makes on-demand service</w:t>
      </w:r>
      <w:r w:rsidR="00DB7E0B">
        <w:t>s</w:t>
      </w:r>
      <w:r>
        <w:t xml:space="preserve"> so valuable. Companies can access additional resources quickly and easily when they need them and then scale back to previous levels when those resources are no longer required.</w:t>
      </w:r>
    </w:p>
    <w:p w14:paraId="58C31317" w14:textId="77777777" w:rsidR="000E6A20" w:rsidRDefault="000E6A20">
      <w:pPr>
        <w:rPr>
          <w:rFonts w:eastAsia="Times New Roman" w:cstheme="minorHAnsi"/>
          <w:b/>
          <w:noProof/>
          <w:color w:val="6260B8"/>
          <w:kern w:val="22"/>
          <w:sz w:val="32"/>
          <w:szCs w:val="32"/>
          <w:lang w:eastAsia="en-AU"/>
        </w:rPr>
      </w:pPr>
      <w:bookmarkStart w:id="53" w:name="_Toc7186728"/>
      <w:r>
        <w:br w:type="page"/>
      </w:r>
    </w:p>
    <w:p w14:paraId="7928C41F" w14:textId="10278FC4" w:rsidR="006532A5" w:rsidRDefault="006532A5" w:rsidP="006532A5">
      <w:pPr>
        <w:pStyle w:val="Heading3"/>
      </w:pPr>
      <w:bookmarkStart w:id="54" w:name="_Toc11755199"/>
      <w:r>
        <w:lastRenderedPageBreak/>
        <w:t>Virtual private data centre</w:t>
      </w:r>
      <w:r w:rsidR="00FA2A5F">
        <w:t>s</w:t>
      </w:r>
      <w:r>
        <w:t xml:space="preserve"> (VPDC</w:t>
      </w:r>
      <w:r w:rsidR="00FA2A5F">
        <w:t>s</w:t>
      </w:r>
      <w:r>
        <w:t>)</w:t>
      </w:r>
      <w:bookmarkEnd w:id="53"/>
      <w:bookmarkEnd w:id="54"/>
    </w:p>
    <w:p w14:paraId="04681FCE" w14:textId="372AEDA7" w:rsidR="006532A5" w:rsidRDefault="006532A5" w:rsidP="006532A5">
      <w:pPr>
        <w:pStyle w:val="Body"/>
      </w:pPr>
      <w:r>
        <w:t xml:space="preserve">A virtual private data centre (VPDC) is a type of cloud service model in which a private cloud vendor provides the entire infrastructure over the cloud. VPDCs are generally cloud offerings, </w:t>
      </w:r>
      <w:r w:rsidR="00FA2A5F">
        <w:t>with</w:t>
      </w:r>
      <w:r>
        <w:t xml:space="preserve"> a </w:t>
      </w:r>
      <w:r w:rsidR="00C63A79">
        <w:t xml:space="preserve">full </w:t>
      </w:r>
      <w:r>
        <w:t xml:space="preserve">suite of enterprise-level IT resources bundled together and provided over </w:t>
      </w:r>
      <w:r w:rsidR="00C63A79">
        <w:t xml:space="preserve">the </w:t>
      </w:r>
      <w:r w:rsidR="003F1A27">
        <w:t>i</w:t>
      </w:r>
      <w:r>
        <w:t xml:space="preserve">nternet to clients within </w:t>
      </w:r>
      <w:r w:rsidR="00C63A79">
        <w:t>a</w:t>
      </w:r>
      <w:r>
        <w:t xml:space="preserve"> private cloud model. A complete VPDC solution can contain processing, storage, infrastructure, and application and data centre management software. </w:t>
      </w:r>
    </w:p>
    <w:p w14:paraId="69EB30D3" w14:textId="12360BCD" w:rsidR="006532A5" w:rsidRDefault="006532A5" w:rsidP="00F505F2">
      <w:pPr>
        <w:pStyle w:val="Body"/>
      </w:pPr>
      <w:r>
        <w:t>A virtual private data centre can be thought of as the amalgamation of almost all the different cloud services available and provided as a single solution</w:t>
      </w:r>
      <w:r w:rsidR="00F505F2">
        <w:t xml:space="preserve"> to an individual business. </w:t>
      </w:r>
      <w:r>
        <w:t xml:space="preserve">A VPDC helps an organisation avoid the massive capital operational costs incurred </w:t>
      </w:r>
      <w:r w:rsidR="00F505F2">
        <w:t>with</w:t>
      </w:r>
      <w:r>
        <w:t xml:space="preserve"> </w:t>
      </w:r>
      <w:r w:rsidR="00F505F2">
        <w:t xml:space="preserve">the set-up and maintenance of </w:t>
      </w:r>
      <w:r>
        <w:t xml:space="preserve">an in-house data centre, while maintaining privacy and control over their cloud data centre through </w:t>
      </w:r>
      <w:r w:rsidR="00F505F2">
        <w:t xml:space="preserve">private </w:t>
      </w:r>
      <w:r>
        <w:t xml:space="preserve">service level agreements. </w:t>
      </w:r>
      <w:r w:rsidR="000B4CA3">
        <w:t>Generally,</w:t>
      </w:r>
      <w:r>
        <w:t xml:space="preserve"> this includes </w:t>
      </w:r>
      <w:r w:rsidR="00C63A79">
        <w:t>the</w:t>
      </w:r>
      <w:r>
        <w:t xml:space="preserve"> segregation of their rented data centre resources from other clients.</w:t>
      </w:r>
      <w:r w:rsidR="00C63A79">
        <w:rPr>
          <w:rStyle w:val="FootnoteReference"/>
        </w:rPr>
        <w:footnoteReference w:id="2"/>
      </w:r>
    </w:p>
    <w:p w14:paraId="686EC60B" w14:textId="51123C43" w:rsidR="006532A5" w:rsidRDefault="006532A5" w:rsidP="00B82DB2">
      <w:pPr>
        <w:pStyle w:val="Heading3"/>
      </w:pPr>
      <w:bookmarkStart w:id="55" w:name="_Toc7186729"/>
      <w:bookmarkStart w:id="56" w:name="_Toc11755200"/>
      <w:r>
        <w:t>Multitenancy</w:t>
      </w:r>
      <w:bookmarkEnd w:id="55"/>
      <w:bookmarkEnd w:id="56"/>
    </w:p>
    <w:p w14:paraId="7CB08775" w14:textId="6FCB438E" w:rsidR="006532A5" w:rsidRDefault="006532A5" w:rsidP="006532A5">
      <w:pPr>
        <w:pStyle w:val="Body"/>
      </w:pPr>
      <w:r>
        <w:t>Multitenancy is a type of computing architecture in which one or more logical software instances are created and executed on top of primary software. Multitenancy allows multiple users to work in a software environment at the same time, each with their own separate user int</w:t>
      </w:r>
      <w:r w:rsidR="005219D2">
        <w:t>erface, resources and services.</w:t>
      </w:r>
    </w:p>
    <w:p w14:paraId="1B499E93" w14:textId="220B6C62" w:rsidR="006532A5" w:rsidRDefault="006532A5" w:rsidP="006532A5">
      <w:pPr>
        <w:pStyle w:val="Body"/>
      </w:pPr>
      <w:r>
        <w:t xml:space="preserve">Multitenancy is the backbone </w:t>
      </w:r>
      <w:r w:rsidR="008B336A">
        <w:t>influencing the evolution</w:t>
      </w:r>
      <w:r>
        <w:t xml:space="preserve"> of cloud computing. It works when the same software is accessed by several </w:t>
      </w:r>
      <w:r w:rsidR="008B336A">
        <w:t xml:space="preserve">users </w:t>
      </w:r>
      <w:r>
        <w:t>simultaneously connected over the Internet. Typically, such software is hosted, provisioned and managed by a cloud provider. Each user, or tenant, can customi</w:t>
      </w:r>
      <w:r w:rsidR="00F505F2">
        <w:t>s</w:t>
      </w:r>
      <w:r>
        <w:t>e the software’s preferences and settings. However, all of these settings are provided within the same software instance without providing access to its source code</w:t>
      </w:r>
      <w:r w:rsidR="005219D2">
        <w:t>.</w:t>
      </w:r>
    </w:p>
    <w:p w14:paraId="725525AC" w14:textId="20AAA5B3" w:rsidR="006532A5" w:rsidRDefault="006532A5" w:rsidP="006532A5">
      <w:pPr>
        <w:pStyle w:val="Body"/>
        <w:spacing w:after="120"/>
      </w:pPr>
      <w:r>
        <w:t xml:space="preserve">SaaS-based software applications delivered over the </w:t>
      </w:r>
      <w:r w:rsidR="003F1A27">
        <w:t>i</w:t>
      </w:r>
      <w:r>
        <w:t>nternet are a common example of multitenan</w:t>
      </w:r>
      <w:r w:rsidR="00F03D63">
        <w:t>cy</w:t>
      </w:r>
      <w:r>
        <w:t xml:space="preserve"> where a single application is accessed by many different users globally.</w:t>
      </w:r>
      <w:r w:rsidR="004F3280">
        <w:rPr>
          <w:rStyle w:val="FootnoteReference"/>
        </w:rPr>
        <w:footnoteReference w:id="3"/>
      </w:r>
    </w:p>
    <w:p w14:paraId="2017F69B" w14:textId="77777777" w:rsidR="000E6A20" w:rsidRDefault="000E6A20">
      <w:pPr>
        <w:rPr>
          <w:rFonts w:eastAsia="Times New Roman" w:cstheme="minorHAnsi"/>
          <w:b/>
          <w:noProof/>
          <w:color w:val="6260B8"/>
          <w:kern w:val="22"/>
          <w:sz w:val="32"/>
          <w:szCs w:val="32"/>
          <w:lang w:eastAsia="en-AU"/>
        </w:rPr>
      </w:pPr>
      <w:bookmarkStart w:id="57" w:name="_Toc7186730"/>
      <w:r>
        <w:br w:type="page"/>
      </w:r>
    </w:p>
    <w:p w14:paraId="66F32959" w14:textId="20BA2486" w:rsidR="006532A5" w:rsidRDefault="006532A5" w:rsidP="006532A5">
      <w:pPr>
        <w:pStyle w:val="Heading3"/>
      </w:pPr>
      <w:bookmarkStart w:id="58" w:name="_Toc11755201"/>
      <w:r>
        <w:lastRenderedPageBreak/>
        <w:t>Software plus service</w:t>
      </w:r>
      <w:bookmarkEnd w:id="57"/>
      <w:bookmarkEnd w:id="58"/>
    </w:p>
    <w:p w14:paraId="19861D44" w14:textId="4E16F1A4" w:rsidR="006532A5" w:rsidRDefault="006532A5" w:rsidP="006532A5">
      <w:pPr>
        <w:pStyle w:val="Body"/>
      </w:pPr>
      <w:r>
        <w:t>Software plus Services (S+S) is a Microsoft initiative to provide traditional software with a suite of cloud hosted services integrated to provide enterprise-level solutions. Software plus services is a vision to create a pool of services and solutions that spread across virtually every possible personal or business computing requirement.</w:t>
      </w:r>
    </w:p>
    <w:p w14:paraId="17BECA19" w14:textId="5732523C" w:rsidR="006532A5" w:rsidRDefault="003C14AB" w:rsidP="00C04D2B">
      <w:pPr>
        <w:pStyle w:val="Body"/>
      </w:pPr>
      <w:r>
        <w:t>Microsoft established software and storage facilities that transfer traditional in-house server, storage and other infrastructure solutions to the cloud. These software programs and storage options are accessible and operable on multiple devices (computers, phones and tablets)</w:t>
      </w:r>
      <w:r w:rsidR="00C04D2B">
        <w:t xml:space="preserve">. </w:t>
      </w:r>
      <w:r w:rsidR="006532A5">
        <w:t>These solutions and services are primarily delivered on cloud by Microsoft and its partner</w:t>
      </w:r>
      <w:r w:rsidR="00C04D2B">
        <w:t>s</w:t>
      </w:r>
      <w:r w:rsidR="006532A5">
        <w:t xml:space="preserve"> and provides all different cloud models from SaaS, PaaS, IaaS and hybrid solutions. </w:t>
      </w:r>
      <w:r w:rsidR="00C04D2B">
        <w:t>Examples include:</w:t>
      </w:r>
      <w:r w:rsidR="006532A5">
        <w:t xml:space="preserve"> Office 365, Windows Azure, Dynamics and Intune</w:t>
      </w:r>
      <w:r w:rsidR="00C04D2B">
        <w:t>.</w:t>
      </w:r>
      <w:r w:rsidR="006532A5">
        <w:t xml:space="preserve"> </w:t>
      </w:r>
      <w:r w:rsidR="00C04D2B">
        <w:t>They can be</w:t>
      </w:r>
      <w:r w:rsidR="006532A5">
        <w:t xml:space="preserve"> </w:t>
      </w:r>
      <w:r w:rsidR="00C04D2B">
        <w:t>made available</w:t>
      </w:r>
      <w:r w:rsidR="006532A5">
        <w:t xml:space="preserve"> on both a </w:t>
      </w:r>
      <w:r w:rsidR="000B4CA3">
        <w:t>subscription-based</w:t>
      </w:r>
      <w:r w:rsidR="006532A5">
        <w:t xml:space="preserve"> pricing model and the traditional licensing model.</w:t>
      </w:r>
      <w:r w:rsidR="00C04D2B">
        <w:rPr>
          <w:rStyle w:val="FootnoteReference"/>
        </w:rPr>
        <w:footnoteReference w:id="4"/>
      </w:r>
    </w:p>
    <w:p w14:paraId="7A9AD5B2" w14:textId="163531A1" w:rsidR="006532A5" w:rsidRDefault="006532A5" w:rsidP="006532A5">
      <w:pPr>
        <w:pStyle w:val="Heading3"/>
      </w:pPr>
      <w:bookmarkStart w:id="59" w:name="_Toc7186731"/>
      <w:bookmarkStart w:id="60" w:name="_Toc11755202"/>
      <w:r>
        <w:t>Hosted application</w:t>
      </w:r>
      <w:bookmarkEnd w:id="59"/>
      <w:bookmarkEnd w:id="60"/>
    </w:p>
    <w:p w14:paraId="59B2923D" w14:textId="170073E3" w:rsidR="006532A5" w:rsidRDefault="006532A5" w:rsidP="006532A5">
      <w:pPr>
        <w:pStyle w:val="Body"/>
      </w:pPr>
      <w:r>
        <w:t>A hosted application is a software as a service (SaaS) solution that allows users to execute and operate a software application entirely from the cloud on a recurring subscription.</w:t>
      </w:r>
      <w:r w:rsidR="00D2575A">
        <w:t xml:space="preserve"> </w:t>
      </w:r>
      <w:r>
        <w:t>Hosted applications are hosted and powered from the remote cloud infrastructure and are accessed globally thr</w:t>
      </w:r>
      <w:r w:rsidR="003F1A27">
        <w:t>ough the i</w:t>
      </w:r>
      <w:r>
        <w:t>nternet. They provide the same functionality as locally installed software but can be updated more easily.</w:t>
      </w:r>
    </w:p>
    <w:p w14:paraId="0A42C107" w14:textId="7203F868" w:rsidR="006532A5" w:rsidRDefault="006532A5" w:rsidP="007F27F7">
      <w:pPr>
        <w:pStyle w:val="Body"/>
      </w:pPr>
      <w:r>
        <w:t>Hosted app</w:t>
      </w:r>
      <w:r w:rsidR="003F1A27">
        <w:t>lications may also be known as i</w:t>
      </w:r>
      <w:r>
        <w:t xml:space="preserve">nternet-based applications, </w:t>
      </w:r>
      <w:r w:rsidR="003F1A27">
        <w:t>w</w:t>
      </w:r>
      <w:r>
        <w:t>eb applications and online applications.</w:t>
      </w:r>
      <w:r w:rsidR="007F27F7">
        <w:t xml:space="preserve"> </w:t>
      </w:r>
      <w:r>
        <w:t xml:space="preserve">Hosted applications require no upfront installation and have minimal integration requirements. Hosted applications </w:t>
      </w:r>
      <w:r w:rsidR="007F27F7">
        <w:t>are</w:t>
      </w:r>
      <w:r>
        <w:t xml:space="preserve"> managed by the service provider </w:t>
      </w:r>
      <w:r w:rsidR="007F27F7">
        <w:t xml:space="preserve">and </w:t>
      </w:r>
      <w:r>
        <w:t xml:space="preserve">are routinely updated and patched with the most stable version and </w:t>
      </w:r>
      <w:r w:rsidR="007F27F7">
        <w:t>are</w:t>
      </w:r>
      <w:r>
        <w:t xml:space="preserve"> backed by continual technical and customer support. Although most hosted application offerings don't require a client-end installation, some require a thin client application to be installed at a local workstation for accessing the remote application.</w:t>
      </w:r>
      <w:r w:rsidR="007F27F7">
        <w:rPr>
          <w:rStyle w:val="FootnoteReference"/>
        </w:rPr>
        <w:footnoteReference w:id="5"/>
      </w:r>
    </w:p>
    <w:p w14:paraId="30BD3C1D" w14:textId="77777777" w:rsidR="000E6A20" w:rsidRDefault="000E6A20">
      <w:pPr>
        <w:rPr>
          <w:rFonts w:eastAsia="Times New Roman" w:cstheme="minorHAnsi"/>
          <w:b/>
          <w:noProof/>
          <w:color w:val="6260B8"/>
          <w:kern w:val="22"/>
          <w:sz w:val="32"/>
          <w:szCs w:val="32"/>
          <w:lang w:eastAsia="en-AU"/>
        </w:rPr>
      </w:pPr>
      <w:bookmarkStart w:id="61" w:name="_Toc7186732"/>
      <w:r>
        <w:br w:type="page"/>
      </w:r>
    </w:p>
    <w:p w14:paraId="738DB9BD" w14:textId="3FC2D6F5" w:rsidR="006532A5" w:rsidRDefault="006532A5" w:rsidP="006532A5">
      <w:pPr>
        <w:pStyle w:val="Heading3"/>
      </w:pPr>
      <w:bookmarkStart w:id="62" w:name="_Toc11755203"/>
      <w:r>
        <w:lastRenderedPageBreak/>
        <w:t>Consumption based pricing model</w:t>
      </w:r>
      <w:bookmarkEnd w:id="61"/>
      <w:bookmarkEnd w:id="62"/>
    </w:p>
    <w:p w14:paraId="7E96D6B0" w14:textId="08D07129" w:rsidR="006532A5" w:rsidRDefault="006532A5" w:rsidP="006532A5">
      <w:pPr>
        <w:pStyle w:val="Body"/>
      </w:pPr>
      <w:r>
        <w:t>A consumption-based pricing model relies on the fundamental philosophy that customers pay according to the amounts of services that they use or consume. This is one of several prominent pricing models in cloud computing services. Vendor businesses will charge cu</w:t>
      </w:r>
      <w:r w:rsidR="005219D2">
        <w:t>stomers according to their use.</w:t>
      </w:r>
    </w:p>
    <w:p w14:paraId="7BB708C8" w14:textId="44217ACE" w:rsidR="006532A5" w:rsidRDefault="006532A5" w:rsidP="006532A5">
      <w:pPr>
        <w:pStyle w:val="Body"/>
        <w:spacing w:after="120"/>
      </w:pPr>
      <w:r>
        <w:t>As a main pricing model, consumption-based pricing competes with something called subscription-based pricing. A subscription-based pricing model means that customers simply sign up for Web-delivered services on a daily, monthly or annual basis. Here, customers are not charged per use, but per unit of time as designated by their subscription to services. In other words, within the time frame of their subscription, customers enjoy infinite service use for a flat rate.</w:t>
      </w:r>
      <w:r w:rsidR="00F03D63">
        <w:rPr>
          <w:rStyle w:val="FootnoteReference"/>
        </w:rPr>
        <w:footnoteReference w:id="6"/>
      </w:r>
    </w:p>
    <w:p w14:paraId="489530DD" w14:textId="60F023B2" w:rsidR="006532A5" w:rsidRDefault="006532A5" w:rsidP="006532A5">
      <w:pPr>
        <w:pStyle w:val="Heading3"/>
      </w:pPr>
      <w:bookmarkStart w:id="63" w:name="_Toc7186733"/>
      <w:bookmarkStart w:id="64" w:name="_Toc11755204"/>
      <w:r>
        <w:t>Cloud-sourcing</w:t>
      </w:r>
      <w:bookmarkEnd w:id="63"/>
      <w:bookmarkEnd w:id="64"/>
    </w:p>
    <w:p w14:paraId="1E8070F8" w14:textId="77777777" w:rsidR="006532A5" w:rsidRDefault="006532A5" w:rsidP="006532A5">
      <w:pPr>
        <w:pStyle w:val="Body"/>
      </w:pPr>
      <w:r>
        <w:t>Cloud-sourcing is a process by which specialised cloud products and services and their deployment and maintenance is outsourced to and provided by one or more cloud service providers.</w:t>
      </w:r>
    </w:p>
    <w:p w14:paraId="407A9609" w14:textId="4261E101" w:rsidR="006532A5" w:rsidRDefault="006532A5" w:rsidP="006532A5">
      <w:pPr>
        <w:pStyle w:val="Body"/>
      </w:pPr>
      <w:r>
        <w:t>Cloud-sourcing enables organisations to procure their entire IT infrastructure from a cloud, easily integrate</w:t>
      </w:r>
      <w:r w:rsidR="00950C04">
        <w:t xml:space="preserve"> them</w:t>
      </w:r>
      <w:r>
        <w:t xml:space="preserve"> with any platform and requires no management overhead. Cloud-sourcing is believed to be the future of cloud computing and business, where organisations of all sizes are rapidly looking to the cloud to meet their IT needs.</w:t>
      </w:r>
    </w:p>
    <w:p w14:paraId="39DABD19" w14:textId="743B258B" w:rsidR="006532A5" w:rsidRDefault="006532A5" w:rsidP="006532A5">
      <w:pPr>
        <w:pStyle w:val="Body"/>
      </w:pPr>
      <w:r>
        <w:t>Cloud-sourcing is a similar</w:t>
      </w:r>
      <w:r w:rsidR="003F1A27">
        <w:t xml:space="preserve"> trend</w:t>
      </w:r>
      <w:r>
        <w:t xml:space="preserve"> to outsourcing where an organisation outsources some or all of its business processes to a third-party vendor, except that in ou</w:t>
      </w:r>
      <w:r w:rsidR="000B3522">
        <w:t xml:space="preserve">tsourcing, the company deploys </w:t>
      </w:r>
      <w:r>
        <w:t xml:space="preserve">hosts </w:t>
      </w:r>
      <w:r w:rsidR="000B3522">
        <w:t>to</w:t>
      </w:r>
      <w:r>
        <w:t xml:space="preserve"> </w:t>
      </w:r>
      <w:r w:rsidR="000B3522">
        <w:t xml:space="preserve">provide a complete </w:t>
      </w:r>
      <w:r>
        <w:t xml:space="preserve">IT solution onto a public or private cloud </w:t>
      </w:r>
      <w:r w:rsidR="000B3522">
        <w:t>data centre</w:t>
      </w:r>
      <w:r w:rsidR="003F1A27">
        <w:t>.</w:t>
      </w:r>
    </w:p>
    <w:p w14:paraId="72E6E55A" w14:textId="4089BBB6" w:rsidR="000B3522" w:rsidRDefault="006532A5" w:rsidP="000B3522">
      <w:pPr>
        <w:pStyle w:val="Body"/>
      </w:pPr>
      <w:r>
        <w:t xml:space="preserve">Cloud-sourcing services are typically vertical, </w:t>
      </w:r>
      <w:r w:rsidR="0018375D">
        <w:t>(</w:t>
      </w:r>
      <w:r>
        <w:t>cloud-in-a-box solutions</w:t>
      </w:r>
      <w:r w:rsidR="0018375D">
        <w:t>)</w:t>
      </w:r>
      <w:r>
        <w:t xml:space="preserve"> that are designed to </w:t>
      </w:r>
      <w:r w:rsidR="0018375D">
        <w:t>fulfil</w:t>
      </w:r>
      <w:r>
        <w:t xml:space="preserve"> a specific business segment's IT need.</w:t>
      </w:r>
      <w:r w:rsidR="00950C04">
        <w:rPr>
          <w:rStyle w:val="FootnoteReference"/>
        </w:rPr>
        <w:footnoteReference w:id="7"/>
      </w:r>
      <w:r w:rsidR="000B3522">
        <w:t xml:space="preserve"> . It breaks many of the previous barriers in terms of cost and </w:t>
      </w:r>
      <w:r w:rsidR="0018375D">
        <w:t>software that was only accessible or operable on certain platforms and devices</w:t>
      </w:r>
      <w:r w:rsidR="000B3522">
        <w:t>.</w:t>
      </w:r>
    </w:p>
    <w:p w14:paraId="0E06EFD9" w14:textId="77777777" w:rsidR="000E6A20" w:rsidRDefault="000E6A20">
      <w:pPr>
        <w:rPr>
          <w:rFonts w:eastAsia="Times New Roman" w:cstheme="minorHAnsi"/>
          <w:b/>
          <w:noProof/>
          <w:color w:val="6260B8"/>
          <w:kern w:val="22"/>
          <w:sz w:val="32"/>
          <w:szCs w:val="32"/>
          <w:lang w:eastAsia="en-AU"/>
        </w:rPr>
      </w:pPr>
      <w:bookmarkStart w:id="65" w:name="_Toc7186734"/>
      <w:r>
        <w:br w:type="page"/>
      </w:r>
    </w:p>
    <w:p w14:paraId="5B395CEA" w14:textId="5452F828" w:rsidR="006532A5" w:rsidRDefault="006532A5" w:rsidP="006532A5">
      <w:pPr>
        <w:pStyle w:val="Heading3"/>
      </w:pPr>
      <w:bookmarkStart w:id="66" w:name="_Toc11755205"/>
      <w:r>
        <w:lastRenderedPageBreak/>
        <w:t>Elastic computing (EC)</w:t>
      </w:r>
      <w:bookmarkEnd w:id="65"/>
      <w:bookmarkEnd w:id="66"/>
    </w:p>
    <w:p w14:paraId="42AE648F" w14:textId="38395DF5" w:rsidR="006532A5" w:rsidRDefault="006532A5" w:rsidP="0018375D">
      <w:pPr>
        <w:pStyle w:val="Body"/>
      </w:pPr>
      <w:r>
        <w:t>Elastic computing is a concept in cloud computing in which computing resources can be scaled up and down easily by the cloud service provider. Elastic computing is the ability of a cloud service provider to provision flexible computing power when and wherever required. The elasticity of these resources can be in terms of processing power, storage, bandwidth etc.</w:t>
      </w:r>
      <w:r w:rsidR="0018375D">
        <w:t xml:space="preserve"> They can be easily scaled up or down without disrupting the operations and this ability is known as elastic computing.</w:t>
      </w:r>
    </w:p>
    <w:p w14:paraId="37549CD7" w14:textId="44EF3454" w:rsidR="006532A5" w:rsidRDefault="006532A5" w:rsidP="006532A5">
      <w:pPr>
        <w:pStyle w:val="Body"/>
      </w:pPr>
      <w:r>
        <w:t xml:space="preserve">Cloud computing is about provisioning on-demand computing resources with the simplicity of a mouse click. The amount of resources which can be sourced through cloud computing incorporates almost all the facets of computing from raw processing power to </w:t>
      </w:r>
      <w:r w:rsidR="00C71093">
        <w:t>the supply of large amount of</w:t>
      </w:r>
      <w:r>
        <w:t xml:space="preserve"> storage space.</w:t>
      </w:r>
      <w:r w:rsidR="00AB6FC0">
        <w:rPr>
          <w:rStyle w:val="FootnoteReference"/>
        </w:rPr>
        <w:footnoteReference w:id="8"/>
      </w:r>
    </w:p>
    <w:p w14:paraId="2052E44B" w14:textId="230FAC1D" w:rsidR="000E6A20" w:rsidRDefault="00AB6FC0" w:rsidP="005219D2">
      <w:pPr>
        <w:spacing w:after="360"/>
      </w:pPr>
      <w:r>
        <w:t>An awa</w:t>
      </w:r>
      <w:r w:rsidR="001271EC">
        <w:t>reness of the variety of forms c</w:t>
      </w:r>
      <w:r>
        <w:t>loud computing can take and the various options or levels available as demonstrated by the various terminology is necessary when doing a cost/benefit analysis and developing a plan to introduce cloud computing.</w:t>
      </w:r>
    </w:p>
    <w:p w14:paraId="2B4AA3BC" w14:textId="77777777" w:rsidR="000E6A20" w:rsidRDefault="000E6A20">
      <w:r>
        <w:br w:type="page"/>
      </w:r>
    </w:p>
    <w:tbl>
      <w:tblPr>
        <w:tblW w:w="0" w:type="auto"/>
        <w:shd w:val="clear" w:color="auto" w:fill="E7E7D4"/>
        <w:tblLook w:val="0600" w:firstRow="0" w:lastRow="0" w:firstColumn="0" w:lastColumn="0" w:noHBand="1" w:noVBand="1"/>
      </w:tblPr>
      <w:tblGrid>
        <w:gridCol w:w="992"/>
        <w:gridCol w:w="8034"/>
      </w:tblGrid>
      <w:tr w:rsidR="006532A5" w14:paraId="08101C1C" w14:textId="77777777" w:rsidTr="00DD02BB">
        <w:trPr>
          <w:trHeight w:val="659"/>
        </w:trPr>
        <w:tc>
          <w:tcPr>
            <w:tcW w:w="992" w:type="dxa"/>
            <w:shd w:val="clear" w:color="auto" w:fill="E7E7D4"/>
            <w:vAlign w:val="center"/>
          </w:tcPr>
          <w:p w14:paraId="59595F77" w14:textId="77777777" w:rsidR="006532A5" w:rsidRPr="009C3DED" w:rsidRDefault="006532A5" w:rsidP="00DD02BB">
            <w:pPr>
              <w:pStyle w:val="Body"/>
              <w:spacing w:after="0" w:line="240" w:lineRule="auto"/>
              <w:jc w:val="center"/>
            </w:pPr>
            <w:r>
              <w:rPr>
                <w:noProof/>
                <w:lang w:eastAsia="en-AU"/>
              </w:rPr>
              <w:lastRenderedPageBreak/>
              <w:drawing>
                <wp:inline distT="0" distB="0" distL="0" distR="0" wp14:anchorId="6D130FB2" wp14:editId="0F4E2258">
                  <wp:extent cx="365760" cy="357809"/>
                  <wp:effectExtent l="0" t="0" r="0" b="4445"/>
                  <wp:docPr id="230" name="Picture 230"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38">
                            <a:duotone>
                              <a:schemeClr val="accent4">
                                <a:shade val="45000"/>
                                <a:satMod val="135000"/>
                              </a:schemeClr>
                              <a:prstClr val="white"/>
                            </a:duotone>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54B03C8F" w14:textId="77777777" w:rsidR="006532A5" w:rsidRPr="00C372CB" w:rsidRDefault="006532A5" w:rsidP="005219D2">
            <w:pPr>
              <w:pStyle w:val="Heading1noTOC"/>
            </w:pPr>
            <w:r w:rsidRPr="00C372CB">
              <w:t>Practice activity</w:t>
            </w:r>
          </w:p>
        </w:tc>
      </w:tr>
    </w:tbl>
    <w:p w14:paraId="05F4A404" w14:textId="07ACC6BF" w:rsidR="006532A5" w:rsidRPr="005219D2" w:rsidRDefault="006532A5" w:rsidP="005219D2">
      <w:pPr>
        <w:pStyle w:val="Heading2"/>
      </w:pPr>
      <w:bookmarkStart w:id="67" w:name="_Toc7186736"/>
      <w:bookmarkStart w:id="68" w:name="_Toc11755206"/>
      <w:r w:rsidRPr="005219D2">
        <w:t>Activity 2.</w:t>
      </w:r>
      <w:r w:rsidR="000E6A20">
        <w:t>3</w:t>
      </w:r>
      <w:r w:rsidRPr="005219D2">
        <w:t>: Check your knowledge</w:t>
      </w:r>
      <w:bookmarkEnd w:id="67"/>
      <w:bookmarkEnd w:id="68"/>
    </w:p>
    <w:p w14:paraId="1544E607" w14:textId="77777777" w:rsidR="006532A5" w:rsidRDefault="006532A5" w:rsidP="006532A5">
      <w:pPr>
        <w:pStyle w:val="Body"/>
      </w:pPr>
      <w:r>
        <w:t>Check the boxes below for the correct answer/s.</w:t>
      </w:r>
    </w:p>
    <w:p w14:paraId="0F395358" w14:textId="0CA9B5FE" w:rsidR="006532A5" w:rsidRDefault="006532A5" w:rsidP="006532A5">
      <w:pPr>
        <w:pStyle w:val="Body"/>
        <w:ind w:left="284" w:hanging="284"/>
        <w:rPr>
          <w:b/>
          <w:lang w:eastAsia="en-AU"/>
        </w:rPr>
      </w:pPr>
      <w:r>
        <w:rPr>
          <w:b/>
          <w:lang w:eastAsia="en-AU"/>
        </w:rPr>
        <w:t>1.</w:t>
      </w:r>
      <w:r>
        <w:rPr>
          <w:b/>
          <w:lang w:eastAsia="en-AU"/>
        </w:rPr>
        <w:tab/>
      </w:r>
      <w:r w:rsidRPr="00224867">
        <w:rPr>
          <w:b/>
          <w:lang w:eastAsia="en-AU"/>
        </w:rPr>
        <w:t>Elastic computing is a</w:t>
      </w:r>
      <w:r>
        <w:rPr>
          <w:b/>
          <w:lang w:eastAsia="en-AU"/>
        </w:rPr>
        <w:t xml:space="preserve"> term that refers to ability of</w:t>
      </w:r>
      <w:r w:rsidRPr="00224867">
        <w:rPr>
          <w:b/>
          <w:lang w:eastAsia="en-AU"/>
        </w:rPr>
        <w:t xml:space="preserve"> a customer to purchase cloud services as needed and then return them. True or False?</w:t>
      </w:r>
    </w:p>
    <w:p w14:paraId="253EFE4F" w14:textId="77777777" w:rsidR="006532A5" w:rsidRPr="00960A7D" w:rsidRDefault="006941CA" w:rsidP="006532A5">
      <w:pPr>
        <w:pStyle w:val="Body"/>
        <w:ind w:left="720" w:hanging="720"/>
      </w:pPr>
      <w:sdt>
        <w:sdtPr>
          <w:id w:val="2103752035"/>
          <w14:checkbox>
            <w14:checked w14:val="0"/>
            <w14:checkedState w14:val="2612" w14:font="MS Gothic"/>
            <w14:uncheckedState w14:val="2610" w14:font="MS Gothic"/>
          </w14:checkbox>
        </w:sdtPr>
        <w:sdtEndPr/>
        <w:sdtContent>
          <w:r w:rsidR="006532A5">
            <w:rPr>
              <w:rFonts w:ascii="MS Gothic" w:eastAsia="MS Gothic" w:hAnsi="MS Gothic" w:hint="eastAsia"/>
            </w:rPr>
            <w:t>☐</w:t>
          </w:r>
        </w:sdtContent>
      </w:sdt>
      <w:r w:rsidR="006532A5">
        <w:t xml:space="preserve"> True</w:t>
      </w:r>
    </w:p>
    <w:p w14:paraId="7CAEDE09" w14:textId="77777777" w:rsidR="006532A5" w:rsidRPr="00960A7D" w:rsidRDefault="006941CA" w:rsidP="006532A5">
      <w:pPr>
        <w:pStyle w:val="Body"/>
      </w:pPr>
      <w:sdt>
        <w:sdtPr>
          <w:id w:val="214327149"/>
          <w14:checkbox>
            <w14:checked w14:val="0"/>
            <w14:checkedState w14:val="2612" w14:font="MS Gothic"/>
            <w14:uncheckedState w14:val="2610" w14:font="MS Gothic"/>
          </w14:checkbox>
        </w:sdtPr>
        <w:sdtEndPr/>
        <w:sdtContent>
          <w:r w:rsidR="006532A5">
            <w:rPr>
              <w:rFonts w:ascii="MS Gothic" w:eastAsia="MS Gothic" w:hAnsi="MS Gothic" w:hint="eastAsia"/>
            </w:rPr>
            <w:t>☐</w:t>
          </w:r>
        </w:sdtContent>
      </w:sdt>
      <w:r w:rsidR="006532A5">
        <w:t xml:space="preserve"> False</w:t>
      </w:r>
    </w:p>
    <w:p w14:paraId="7864C596" w14:textId="7B4F32E7" w:rsidR="006532A5" w:rsidRPr="00224867" w:rsidRDefault="006532A5" w:rsidP="005219D2">
      <w:pPr>
        <w:pStyle w:val="Body"/>
        <w:spacing w:before="360"/>
        <w:ind w:left="284" w:hanging="284"/>
        <w:rPr>
          <w:b/>
        </w:rPr>
      </w:pPr>
      <w:r>
        <w:rPr>
          <w:b/>
        </w:rPr>
        <w:t>2.</w:t>
      </w:r>
      <w:r>
        <w:rPr>
          <w:b/>
        </w:rPr>
        <w:tab/>
      </w:r>
      <w:r w:rsidRPr="00224867">
        <w:rPr>
          <w:b/>
        </w:rPr>
        <w:t>Select three fundamental components of cloud computing from the list below.</w:t>
      </w:r>
    </w:p>
    <w:p w14:paraId="4CFD03D4" w14:textId="77777777" w:rsidR="006532A5" w:rsidRPr="00960A7D" w:rsidRDefault="006941CA" w:rsidP="006532A5">
      <w:pPr>
        <w:pStyle w:val="Body"/>
        <w:ind w:left="720" w:hanging="720"/>
      </w:pPr>
      <w:sdt>
        <w:sdtPr>
          <w:id w:val="70783605"/>
          <w14:checkbox>
            <w14:checked w14:val="0"/>
            <w14:checkedState w14:val="2612" w14:font="MS Gothic"/>
            <w14:uncheckedState w14:val="2610" w14:font="MS Gothic"/>
          </w14:checkbox>
        </w:sdtPr>
        <w:sdtEndPr/>
        <w:sdtContent>
          <w:r w:rsidR="006532A5">
            <w:rPr>
              <w:rFonts w:ascii="MS Gothic" w:eastAsia="MS Gothic" w:hAnsi="MS Gothic" w:hint="eastAsia"/>
            </w:rPr>
            <w:t>☐</w:t>
          </w:r>
        </w:sdtContent>
      </w:sdt>
      <w:r w:rsidR="006532A5">
        <w:t xml:space="preserve"> basics of virtualisation</w:t>
      </w:r>
    </w:p>
    <w:p w14:paraId="2188AB11" w14:textId="77777777" w:rsidR="006532A5" w:rsidRPr="00960A7D" w:rsidRDefault="006941CA" w:rsidP="006532A5">
      <w:pPr>
        <w:pStyle w:val="Body"/>
      </w:pPr>
      <w:sdt>
        <w:sdtPr>
          <w:id w:val="1292477036"/>
          <w14:checkbox>
            <w14:checked w14:val="0"/>
            <w14:checkedState w14:val="2612" w14:font="MS Gothic"/>
            <w14:uncheckedState w14:val="2610" w14:font="MS Gothic"/>
          </w14:checkbox>
        </w:sdtPr>
        <w:sdtEndPr/>
        <w:sdtContent>
          <w:r w:rsidR="006532A5">
            <w:rPr>
              <w:rFonts w:ascii="MS Gothic" w:eastAsia="MS Gothic" w:hAnsi="MS Gothic" w:hint="eastAsia"/>
            </w:rPr>
            <w:t>☐</w:t>
          </w:r>
        </w:sdtContent>
      </w:sdt>
      <w:r w:rsidR="006532A5">
        <w:t xml:space="preserve"> no scalability</w:t>
      </w:r>
    </w:p>
    <w:p w14:paraId="131776DB" w14:textId="77777777" w:rsidR="006532A5" w:rsidRPr="00960A7D" w:rsidRDefault="006941CA" w:rsidP="006532A5">
      <w:pPr>
        <w:pStyle w:val="Body"/>
        <w:ind w:left="720" w:hanging="720"/>
      </w:pPr>
      <w:sdt>
        <w:sdtPr>
          <w:id w:val="1998689859"/>
          <w14:checkbox>
            <w14:checked w14:val="0"/>
            <w14:checkedState w14:val="2612" w14:font="MS Gothic"/>
            <w14:uncheckedState w14:val="2610" w14:font="MS Gothic"/>
          </w14:checkbox>
        </w:sdtPr>
        <w:sdtEndPr/>
        <w:sdtContent>
          <w:r w:rsidR="006532A5">
            <w:rPr>
              <w:rFonts w:ascii="MS Gothic" w:eastAsia="MS Gothic" w:hAnsi="MS Gothic" w:hint="eastAsia"/>
            </w:rPr>
            <w:t>☐</w:t>
          </w:r>
        </w:sdtContent>
      </w:sdt>
      <w:r w:rsidR="006532A5">
        <w:t xml:space="preserve"> security and privacy</w:t>
      </w:r>
    </w:p>
    <w:p w14:paraId="06377492" w14:textId="77777777" w:rsidR="006532A5" w:rsidRPr="00960A7D" w:rsidRDefault="006941CA" w:rsidP="006532A5">
      <w:pPr>
        <w:pStyle w:val="Body"/>
      </w:pPr>
      <w:sdt>
        <w:sdtPr>
          <w:id w:val="-676660017"/>
          <w14:checkbox>
            <w14:checked w14:val="0"/>
            <w14:checkedState w14:val="2612" w14:font="MS Gothic"/>
            <w14:uncheckedState w14:val="2610" w14:font="MS Gothic"/>
          </w14:checkbox>
        </w:sdtPr>
        <w:sdtEndPr/>
        <w:sdtContent>
          <w:r w:rsidR="006532A5">
            <w:rPr>
              <w:rFonts w:ascii="MS Gothic" w:eastAsia="MS Gothic" w:hAnsi="MS Gothic" w:hint="eastAsia"/>
            </w:rPr>
            <w:t>☐</w:t>
          </w:r>
        </w:sdtContent>
      </w:sdt>
      <w:r w:rsidR="006532A5">
        <w:t xml:space="preserve"> lack of flexibility</w:t>
      </w:r>
    </w:p>
    <w:p w14:paraId="187FC3AF" w14:textId="77777777" w:rsidR="006532A5" w:rsidRPr="00960A7D" w:rsidRDefault="006941CA" w:rsidP="006532A5">
      <w:pPr>
        <w:pStyle w:val="Body"/>
        <w:ind w:left="720" w:hanging="720"/>
      </w:pPr>
      <w:sdt>
        <w:sdtPr>
          <w:id w:val="-161859232"/>
          <w14:checkbox>
            <w14:checked w14:val="0"/>
            <w14:checkedState w14:val="2612" w14:font="MS Gothic"/>
            <w14:uncheckedState w14:val="2610" w14:font="MS Gothic"/>
          </w14:checkbox>
        </w:sdtPr>
        <w:sdtEndPr/>
        <w:sdtContent>
          <w:r w:rsidR="006532A5">
            <w:rPr>
              <w:rFonts w:ascii="MS Gothic" w:eastAsia="MS Gothic" w:hAnsi="MS Gothic" w:hint="eastAsia"/>
            </w:rPr>
            <w:t>☐</w:t>
          </w:r>
        </w:sdtContent>
      </w:sdt>
      <w:r w:rsidR="006532A5">
        <w:t xml:space="preserve"> public, private and hybrid clouds</w:t>
      </w:r>
    </w:p>
    <w:p w14:paraId="7DB8416E" w14:textId="08C04558" w:rsidR="006532A5" w:rsidRPr="00224867" w:rsidRDefault="006532A5" w:rsidP="005219D2">
      <w:pPr>
        <w:pStyle w:val="Body"/>
        <w:spacing w:before="360"/>
        <w:ind w:left="284" w:hanging="284"/>
        <w:rPr>
          <w:b/>
        </w:rPr>
      </w:pPr>
      <w:r>
        <w:rPr>
          <w:b/>
        </w:rPr>
        <w:t>3.</w:t>
      </w:r>
      <w:r>
        <w:rPr>
          <w:b/>
        </w:rPr>
        <w:tab/>
      </w:r>
      <w:r w:rsidRPr="00224867">
        <w:rPr>
          <w:b/>
        </w:rPr>
        <w:t>Cloud computing provides several types of processes over the internet. The anagram aaS refers to?</w:t>
      </w:r>
    </w:p>
    <w:p w14:paraId="20B32049" w14:textId="77777777" w:rsidR="006532A5" w:rsidRPr="00960A7D" w:rsidRDefault="006941CA" w:rsidP="006532A5">
      <w:pPr>
        <w:pStyle w:val="Body"/>
        <w:ind w:left="720" w:hanging="720"/>
      </w:pPr>
      <w:sdt>
        <w:sdtPr>
          <w:id w:val="35406689"/>
          <w14:checkbox>
            <w14:checked w14:val="0"/>
            <w14:checkedState w14:val="2612" w14:font="MS Gothic"/>
            <w14:uncheckedState w14:val="2610" w14:font="MS Gothic"/>
          </w14:checkbox>
        </w:sdtPr>
        <w:sdtEndPr/>
        <w:sdtContent>
          <w:r w:rsidR="006532A5">
            <w:rPr>
              <w:rFonts w:ascii="MS Gothic" w:eastAsia="MS Gothic" w:hAnsi="MS Gothic" w:hint="eastAsia"/>
            </w:rPr>
            <w:t>☐</w:t>
          </w:r>
        </w:sdtContent>
      </w:sdt>
      <w:r w:rsidR="006532A5">
        <w:t xml:space="preserve"> at another System</w:t>
      </w:r>
    </w:p>
    <w:p w14:paraId="12EA45CC" w14:textId="77777777" w:rsidR="006532A5" w:rsidRPr="00960A7D" w:rsidRDefault="006941CA" w:rsidP="006532A5">
      <w:pPr>
        <w:pStyle w:val="Body"/>
      </w:pPr>
      <w:sdt>
        <w:sdtPr>
          <w:id w:val="712303675"/>
          <w14:checkbox>
            <w14:checked w14:val="0"/>
            <w14:checkedState w14:val="2612" w14:font="MS Gothic"/>
            <w14:uncheckedState w14:val="2610" w14:font="MS Gothic"/>
          </w14:checkbox>
        </w:sdtPr>
        <w:sdtEndPr/>
        <w:sdtContent>
          <w:r w:rsidR="006532A5">
            <w:rPr>
              <w:rFonts w:ascii="MS Gothic" w:eastAsia="MS Gothic" w:hAnsi="MS Gothic" w:hint="eastAsia"/>
            </w:rPr>
            <w:t>☐</w:t>
          </w:r>
        </w:sdtContent>
      </w:sdt>
      <w:r w:rsidR="006532A5">
        <w:t xml:space="preserve"> as a Service</w:t>
      </w:r>
    </w:p>
    <w:p w14:paraId="40845C34" w14:textId="77777777" w:rsidR="006532A5" w:rsidRPr="00960A7D" w:rsidRDefault="006941CA" w:rsidP="006532A5">
      <w:pPr>
        <w:pStyle w:val="Body"/>
        <w:ind w:left="720" w:hanging="720"/>
      </w:pPr>
      <w:sdt>
        <w:sdtPr>
          <w:id w:val="593371326"/>
          <w14:checkbox>
            <w14:checked w14:val="0"/>
            <w14:checkedState w14:val="2612" w14:font="MS Gothic"/>
            <w14:uncheckedState w14:val="2610" w14:font="MS Gothic"/>
          </w14:checkbox>
        </w:sdtPr>
        <w:sdtEndPr/>
        <w:sdtContent>
          <w:r w:rsidR="006532A5">
            <w:rPr>
              <w:rFonts w:ascii="MS Gothic" w:eastAsia="MS Gothic" w:hAnsi="MS Gothic" w:hint="eastAsia"/>
            </w:rPr>
            <w:t>☐</w:t>
          </w:r>
        </w:sdtContent>
      </w:sdt>
      <w:r w:rsidR="006532A5">
        <w:t xml:space="preserve"> above a Station</w:t>
      </w:r>
    </w:p>
    <w:p w14:paraId="3781B476" w14:textId="23B53350" w:rsidR="00AB6FC0" w:rsidRDefault="006941CA" w:rsidP="00AB6FC0">
      <w:pPr>
        <w:pStyle w:val="Body"/>
      </w:pPr>
      <w:sdt>
        <w:sdtPr>
          <w:id w:val="1537081807"/>
          <w14:checkbox>
            <w14:checked w14:val="0"/>
            <w14:checkedState w14:val="2612" w14:font="MS Gothic"/>
            <w14:uncheckedState w14:val="2610" w14:font="MS Gothic"/>
          </w14:checkbox>
        </w:sdtPr>
        <w:sdtEndPr/>
        <w:sdtContent>
          <w:r w:rsidR="006532A5">
            <w:rPr>
              <w:rFonts w:ascii="MS Gothic" w:eastAsia="MS Gothic" w:hAnsi="MS Gothic" w:hint="eastAsia"/>
            </w:rPr>
            <w:t>☐</w:t>
          </w:r>
        </w:sdtContent>
      </w:sdt>
      <w:r w:rsidR="006532A5">
        <w:t xml:space="preserve"> allow a System</w:t>
      </w:r>
    </w:p>
    <w:p w14:paraId="1775F7EE" w14:textId="6165531C" w:rsidR="006532A5" w:rsidRDefault="00AB6FC0" w:rsidP="00AB6FC0">
      <w:r>
        <w:br w:type="page"/>
      </w:r>
    </w:p>
    <w:p w14:paraId="691A14CE" w14:textId="7D44C349" w:rsidR="00267AC3" w:rsidRDefault="00267AC3" w:rsidP="00267AC3">
      <w:pPr>
        <w:pStyle w:val="Heading2"/>
      </w:pPr>
      <w:bookmarkStart w:id="69" w:name="_Toc7186737"/>
      <w:bookmarkStart w:id="70" w:name="_Toc11755207"/>
      <w:r w:rsidRPr="00671840">
        <w:lastRenderedPageBreak/>
        <w:t>Conduct</w:t>
      </w:r>
      <w:r w:rsidR="00671840" w:rsidRPr="00671840">
        <w:t>ing</w:t>
      </w:r>
      <w:r w:rsidR="00B57B42">
        <w:t xml:space="preserve"> a cost b</w:t>
      </w:r>
      <w:r w:rsidR="00671840" w:rsidRPr="00671840">
        <w:t>enefit</w:t>
      </w:r>
      <w:r w:rsidRPr="00671840">
        <w:t xml:space="preserve"> </w:t>
      </w:r>
      <w:r w:rsidR="00B57B42">
        <w:t>a</w:t>
      </w:r>
      <w:r w:rsidRPr="00671840">
        <w:t>nalysis</w:t>
      </w:r>
      <w:bookmarkEnd w:id="69"/>
      <w:r w:rsidR="004B5368">
        <w:t xml:space="preserve"> for introducing cloud computing</w:t>
      </w:r>
      <w:bookmarkEnd w:id="70"/>
    </w:p>
    <w:p w14:paraId="74F9E927" w14:textId="3B0F32CF" w:rsidR="00267AC3" w:rsidRDefault="00267AC3" w:rsidP="00267AC3">
      <w:pPr>
        <w:pStyle w:val="Body"/>
      </w:pPr>
      <w:r>
        <w:t>A cost benefit analysis (CBA) includes a range of quantifiable costings, qualified with a range of non-monetary, strategic benefits.</w:t>
      </w:r>
    </w:p>
    <w:p w14:paraId="327284B7" w14:textId="77777777" w:rsidR="00267AC3" w:rsidRDefault="00267AC3" w:rsidP="00267AC3">
      <w:pPr>
        <w:pStyle w:val="Body"/>
      </w:pPr>
      <w:r>
        <w:t>The cost benefit analysis supports a business case, which is primarily a business document, rather than a technical or financial one.</w:t>
      </w:r>
    </w:p>
    <w:p w14:paraId="64558711" w14:textId="050261A0" w:rsidR="006A5CF4" w:rsidRDefault="006A5CF4" w:rsidP="001271EC">
      <w:pPr>
        <w:pStyle w:val="Heading4"/>
      </w:pPr>
      <w:bookmarkStart w:id="71" w:name="_Toc7186739"/>
      <w:r>
        <w:t>Costs</w:t>
      </w:r>
      <w:bookmarkEnd w:id="71"/>
    </w:p>
    <w:p w14:paraId="71492546" w14:textId="77777777" w:rsidR="006A5CF4" w:rsidRDefault="006A5CF4" w:rsidP="006A5CF4">
      <w:pPr>
        <w:pStyle w:val="Body"/>
      </w:pPr>
      <w:r>
        <w:t>There are three layers of costs associated with cloud computing cost-benefit analysis:</w:t>
      </w:r>
    </w:p>
    <w:p w14:paraId="1E27D11D" w14:textId="77777777" w:rsidR="006A5CF4" w:rsidRDefault="006A5CF4" w:rsidP="00236772">
      <w:pPr>
        <w:pStyle w:val="BulletListLevel1"/>
        <w:numPr>
          <w:ilvl w:val="0"/>
          <w:numId w:val="1"/>
        </w:numPr>
        <w:ind w:left="714" w:hanging="357"/>
      </w:pPr>
      <w:r>
        <w:t>Base costs, principally about infrastructure: existing hardware costs, staff costs, data communication/transmission costs, workspace costs, electrical power costs.</w:t>
      </w:r>
    </w:p>
    <w:p w14:paraId="788E018D" w14:textId="77777777" w:rsidR="006A5CF4" w:rsidRDefault="006A5CF4" w:rsidP="00236772">
      <w:pPr>
        <w:pStyle w:val="BulletListLevel1"/>
        <w:numPr>
          <w:ilvl w:val="0"/>
          <w:numId w:val="1"/>
        </w:numPr>
        <w:ind w:left="714" w:hanging="357"/>
      </w:pPr>
      <w:r>
        <w:t>Data and software application costs: software costs, data storage costs, transaction volumes, computational power, user demand.</w:t>
      </w:r>
    </w:p>
    <w:p w14:paraId="7ADE6B04" w14:textId="77777777" w:rsidR="006A5CF4" w:rsidRDefault="006A5CF4" w:rsidP="00236772">
      <w:pPr>
        <w:pStyle w:val="BulletListLevel1"/>
        <w:numPr>
          <w:ilvl w:val="0"/>
          <w:numId w:val="1"/>
        </w:numPr>
        <w:ind w:left="714" w:hanging="357"/>
      </w:pPr>
      <w:r>
        <w:t>Project costs of the transition.</w:t>
      </w:r>
    </w:p>
    <w:p w14:paraId="41BC6EC4" w14:textId="77777777" w:rsidR="006A5CF4" w:rsidRDefault="006A5CF4" w:rsidP="006A5CF4">
      <w:pPr>
        <w:pStyle w:val="Body"/>
      </w:pPr>
      <w:r>
        <w:t>These can be further broken down into non-recurring costs and recurring costs.</w:t>
      </w:r>
    </w:p>
    <w:p w14:paraId="74F227D9" w14:textId="0D1112D4" w:rsidR="006A5CF4" w:rsidRDefault="006A5CF4" w:rsidP="006A5CF4">
      <w:pPr>
        <w:pStyle w:val="Body"/>
      </w:pPr>
      <w:r>
        <w:t xml:space="preserve">Once all the above factors have been researched and considered, the cost analysis can be </w:t>
      </w:r>
      <w:r w:rsidR="00671840">
        <w:t>translated</w:t>
      </w:r>
      <w:r>
        <w:t xml:space="preserve"> into a dollar figure. It can include a few predictive figures for aspects that cannot accurately be estimated.</w:t>
      </w:r>
    </w:p>
    <w:p w14:paraId="778E24C2" w14:textId="75EA0BF6" w:rsidR="001271EC" w:rsidRDefault="001271EC" w:rsidP="001271EC">
      <w:pPr>
        <w:pStyle w:val="Heading4"/>
      </w:pPr>
      <w:r>
        <w:t>Benefits</w:t>
      </w:r>
    </w:p>
    <w:p w14:paraId="7B2DE43B" w14:textId="77777777" w:rsidR="001271EC" w:rsidRDefault="001271EC" w:rsidP="001271EC">
      <w:pPr>
        <w:pStyle w:val="Body"/>
      </w:pPr>
      <w:r>
        <w:t>The ‘B’ part of the cost-benefit analysis (CBA) is not only about monetary costings, It is also about intangibles; things that are hard to quantify but are nonetheless critical success factors for the business. Although these are non-monetary they are typically highlighted in a business case.</w:t>
      </w:r>
    </w:p>
    <w:p w14:paraId="2325246F" w14:textId="77777777" w:rsidR="001271EC" w:rsidRDefault="001271EC" w:rsidP="001271EC">
      <w:pPr>
        <w:pStyle w:val="Body"/>
      </w:pPr>
      <w:r>
        <w:t>Cloud computing is becoming more common in businesses as it can offer many benefits such as improvements in staff efficiency, employee collaboration and data storage solutions.</w:t>
      </w:r>
    </w:p>
    <w:p w14:paraId="62F376D6" w14:textId="55CE49DD" w:rsidR="001271EC" w:rsidRDefault="001271EC" w:rsidP="001271EC">
      <w:pPr>
        <w:pStyle w:val="Body"/>
      </w:pPr>
      <w:r>
        <w:t>The following article</w:t>
      </w:r>
      <w:r w:rsidR="009E4A0F">
        <w:t>s</w:t>
      </w:r>
      <w:r>
        <w:t xml:space="preserve"> provide benefits of cloud computing:</w:t>
      </w:r>
    </w:p>
    <w:p w14:paraId="3122D8A5" w14:textId="74A1967A" w:rsidR="001271EC" w:rsidRDefault="000E6A20" w:rsidP="001271EC">
      <w:pPr>
        <w:pStyle w:val="Body"/>
      </w:pPr>
      <w:r>
        <w:t xml:space="preserve">Research </w:t>
      </w:r>
      <w:hyperlink r:id="rId52" w:history="1">
        <w:r>
          <w:rPr>
            <w:rStyle w:val="Hyperlink"/>
          </w:rPr>
          <w:t>Ten benefits of cloud computing</w:t>
        </w:r>
      </w:hyperlink>
    </w:p>
    <w:p w14:paraId="20DDF0CF" w14:textId="77777777" w:rsidR="001271EC" w:rsidRDefault="001271EC" w:rsidP="001271EC">
      <w:pPr>
        <w:pStyle w:val="Heading4"/>
      </w:pPr>
      <w:r>
        <w:t>Google drive</w:t>
      </w:r>
    </w:p>
    <w:p w14:paraId="7D6BF7E2" w14:textId="1C257B64" w:rsidR="001271EC" w:rsidRDefault="001271EC" w:rsidP="001271EC">
      <w:pPr>
        <w:pStyle w:val="Body"/>
      </w:pPr>
      <w:r>
        <w:t xml:space="preserve">The following links provide you with information about the </w:t>
      </w:r>
      <w:hyperlink r:id="rId53" w:history="1">
        <w:r w:rsidR="003E338D">
          <w:rPr>
            <w:rStyle w:val="Hyperlink"/>
          </w:rPr>
          <w:t>Top 10 benefits of Google drive</w:t>
        </w:r>
      </w:hyperlink>
      <w:r>
        <w:t xml:space="preserve">, and how to access and </w:t>
      </w:r>
      <w:hyperlink r:id="rId54" w:history="1">
        <w:r w:rsidR="004473D2">
          <w:rPr>
            <w:rStyle w:val="Hyperlink"/>
          </w:rPr>
          <w:t>how to use Google drive</w:t>
        </w:r>
      </w:hyperlink>
      <w:r w:rsidR="003E338D">
        <w:t>.</w:t>
      </w:r>
    </w:p>
    <w:p w14:paraId="7BB8A207" w14:textId="77777777" w:rsidR="000C6479" w:rsidRDefault="000C6479" w:rsidP="006A5CF4">
      <w:pPr>
        <w:pStyle w:val="Body"/>
      </w:pPr>
    </w:p>
    <w:tbl>
      <w:tblPr>
        <w:tblW w:w="0" w:type="auto"/>
        <w:shd w:val="clear" w:color="auto" w:fill="E7E7D4"/>
        <w:tblLook w:val="0600" w:firstRow="0" w:lastRow="0" w:firstColumn="0" w:lastColumn="0" w:noHBand="1" w:noVBand="1"/>
      </w:tblPr>
      <w:tblGrid>
        <w:gridCol w:w="992"/>
        <w:gridCol w:w="8001"/>
      </w:tblGrid>
      <w:tr w:rsidR="000C6479" w14:paraId="1F991F39" w14:textId="77777777" w:rsidTr="00011706">
        <w:trPr>
          <w:trHeight w:val="659"/>
        </w:trPr>
        <w:tc>
          <w:tcPr>
            <w:tcW w:w="992" w:type="dxa"/>
            <w:shd w:val="clear" w:color="auto" w:fill="E7E7D4"/>
            <w:vAlign w:val="center"/>
          </w:tcPr>
          <w:p w14:paraId="31B3188C" w14:textId="77777777" w:rsidR="000C6479" w:rsidRPr="009C3DED" w:rsidRDefault="000C6479" w:rsidP="00011706">
            <w:pPr>
              <w:pStyle w:val="Body"/>
              <w:spacing w:after="0" w:line="240" w:lineRule="auto"/>
              <w:jc w:val="center"/>
            </w:pPr>
            <w:bookmarkStart w:id="72" w:name="_Toc7186741"/>
            <w:r w:rsidRPr="0077790D">
              <w:rPr>
                <w:noProof/>
                <w:lang w:eastAsia="en-AU"/>
              </w:rPr>
              <w:lastRenderedPageBreak/>
              <w:drawing>
                <wp:inline distT="0" distB="0" distL="0" distR="0" wp14:anchorId="578DA6C0" wp14:editId="7042FCCC">
                  <wp:extent cx="333375" cy="370750"/>
                  <wp:effectExtent l="0" t="0" r="0" b="0"/>
                  <wp:docPr id="239" name="Picture 239" descr="E:\TAFE Digital\Projects\Accessibility Project - 03.04.2018\Template - SkillsPoint\Template - Icons\Reading LAVEN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TAFE Digital\Projects\Accessibility Project - 03.04.2018\Template - SkillsPoint\Template - Icons\Reading LAVENDER.png"/>
                          <pic:cNvPicPr>
                            <a:picLocks noChangeAspect="1" noChangeArrowheads="1"/>
                          </pic:cNvPicPr>
                        </pic:nvPicPr>
                        <pic:blipFill rotWithShape="1">
                          <a:blip r:embed="rId22">
                            <a:extLst>
                              <a:ext uri="{28A0092B-C50C-407E-A947-70E740481C1C}">
                                <a14:useLocalDpi xmlns:a14="http://schemas.microsoft.com/office/drawing/2010/main" val="0"/>
                              </a:ext>
                            </a:extLst>
                          </a:blip>
                          <a:srcRect l="27616" t="24609" r="29989" b="22459"/>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3EC17B04" w14:textId="279A4DD6" w:rsidR="000C6479" w:rsidRPr="009C3DED" w:rsidRDefault="004B5368" w:rsidP="00011706">
            <w:pPr>
              <w:pStyle w:val="Heading1"/>
              <w:spacing w:before="0"/>
            </w:pPr>
            <w:bookmarkStart w:id="73" w:name="_Toc11755208"/>
            <w:r>
              <w:t>Suggested r</w:t>
            </w:r>
            <w:r w:rsidR="000C6479">
              <w:t>eading</w:t>
            </w:r>
            <w:bookmarkEnd w:id="73"/>
          </w:p>
        </w:tc>
      </w:tr>
    </w:tbl>
    <w:p w14:paraId="504F8E38" w14:textId="3146D120" w:rsidR="000C6479" w:rsidRPr="00BD19E0" w:rsidRDefault="000C6479" w:rsidP="000C6479">
      <w:pPr>
        <w:pStyle w:val="FootnoteText"/>
        <w:rPr>
          <w:sz w:val="24"/>
        </w:rPr>
      </w:pPr>
      <w:r w:rsidRPr="00BD19E0">
        <w:rPr>
          <w:sz w:val="24"/>
        </w:rPr>
        <w:t>Thomas, L</w:t>
      </w:r>
      <w:r>
        <w:rPr>
          <w:sz w:val="24"/>
        </w:rPr>
        <w:t>,</w:t>
      </w:r>
      <w:r w:rsidRPr="00BD19E0">
        <w:rPr>
          <w:sz w:val="24"/>
        </w:rPr>
        <w:t xml:space="preserve"> 2018, </w:t>
      </w:r>
      <w:r w:rsidRPr="00BD19E0">
        <w:rPr>
          <w:i/>
          <w:sz w:val="24"/>
        </w:rPr>
        <w:t>Introduce Cloud Computing into Business Operations</w:t>
      </w:r>
      <w:r w:rsidRPr="00BD19E0">
        <w:rPr>
          <w:sz w:val="24"/>
        </w:rPr>
        <w:t>, Better Teams Publications, Strawberry Hills, Australia</w:t>
      </w:r>
      <w:r>
        <w:rPr>
          <w:sz w:val="24"/>
        </w:rPr>
        <w:t>.</w:t>
      </w:r>
      <w:r w:rsidR="00534AE4">
        <w:rPr>
          <w:sz w:val="24"/>
        </w:rPr>
        <w:t xml:space="preserve"> Pages 77 - 80.</w:t>
      </w:r>
    </w:p>
    <w:p w14:paraId="343A3D9F" w14:textId="4675F1D2" w:rsidR="006A5CF4" w:rsidRDefault="006A5CF4" w:rsidP="006A5CF4">
      <w:pPr>
        <w:pStyle w:val="Heading2"/>
      </w:pPr>
      <w:bookmarkStart w:id="74" w:name="_Toc11755209"/>
      <w:r w:rsidRPr="000478B6">
        <w:t>Identify potential opportunities and risks</w:t>
      </w:r>
      <w:bookmarkEnd w:id="72"/>
      <w:bookmarkEnd w:id="74"/>
    </w:p>
    <w:p w14:paraId="6DA5C025" w14:textId="77777777" w:rsidR="006A5CF4" w:rsidRDefault="006A5CF4" w:rsidP="006A5CF4">
      <w:pPr>
        <w:pStyle w:val="Body"/>
      </w:pPr>
      <w:r w:rsidRPr="000478B6">
        <w:t xml:space="preserve">Look at how to identify potential opportunities and risks associated with introducing cloud computing into a business by reading through the four </w:t>
      </w:r>
      <w:r>
        <w:t>sections</w:t>
      </w:r>
      <w:r w:rsidRPr="000478B6">
        <w:t xml:space="preserve"> below:</w:t>
      </w:r>
    </w:p>
    <w:p w14:paraId="62F29138" w14:textId="4C35D59D" w:rsidR="001A49AE" w:rsidRDefault="006A5CF4" w:rsidP="006A5CF4">
      <w:pPr>
        <w:pStyle w:val="Heading3"/>
      </w:pPr>
      <w:bookmarkStart w:id="75" w:name="_Toc7186742"/>
      <w:bookmarkStart w:id="76" w:name="_Toc11755210"/>
      <w:r>
        <w:t>Opportunities</w:t>
      </w:r>
      <w:bookmarkEnd w:id="75"/>
      <w:bookmarkEnd w:id="76"/>
    </w:p>
    <w:p w14:paraId="5364EB7E" w14:textId="2AFFDB57" w:rsidR="006A5CF4" w:rsidRDefault="001271EC" w:rsidP="001A49AE">
      <w:pPr>
        <w:pStyle w:val="Body"/>
      </w:pPr>
      <w:r>
        <w:t>Read pages 77 to 78 of the recommended t</w:t>
      </w:r>
      <w:r w:rsidR="001A49AE">
        <w:t>ext</w:t>
      </w:r>
      <w:r>
        <w:t xml:space="preserve"> in relation to:</w:t>
      </w:r>
    </w:p>
    <w:p w14:paraId="61AB1DC2" w14:textId="77777777" w:rsidR="006A5CF4" w:rsidRDefault="006A5CF4" w:rsidP="00236772">
      <w:pPr>
        <w:pStyle w:val="BulletListLevel1"/>
        <w:numPr>
          <w:ilvl w:val="0"/>
          <w:numId w:val="1"/>
        </w:numPr>
        <w:ind w:left="714" w:hanging="357"/>
      </w:pPr>
      <w:r>
        <w:t>Rapid set up</w:t>
      </w:r>
    </w:p>
    <w:p w14:paraId="7CA18546" w14:textId="77777777" w:rsidR="006A5CF4" w:rsidRDefault="006A5CF4" w:rsidP="00236772">
      <w:pPr>
        <w:pStyle w:val="BulletListLevel1"/>
        <w:numPr>
          <w:ilvl w:val="0"/>
          <w:numId w:val="1"/>
        </w:numPr>
        <w:ind w:left="714" w:hanging="357"/>
      </w:pPr>
      <w:r>
        <w:t>Flexible and prompt scaling</w:t>
      </w:r>
    </w:p>
    <w:p w14:paraId="5B82BA8D" w14:textId="77777777" w:rsidR="006A5CF4" w:rsidRDefault="006A5CF4" w:rsidP="00236772">
      <w:pPr>
        <w:pStyle w:val="BulletListLevel1"/>
        <w:numPr>
          <w:ilvl w:val="0"/>
          <w:numId w:val="1"/>
        </w:numPr>
        <w:ind w:left="714" w:hanging="357"/>
      </w:pPr>
      <w:r>
        <w:t>Cost management</w:t>
      </w:r>
    </w:p>
    <w:p w14:paraId="413B9142" w14:textId="516E6A2D" w:rsidR="006A5CF4" w:rsidRDefault="006A5CF4" w:rsidP="00236772">
      <w:pPr>
        <w:pStyle w:val="BulletListLevel1"/>
        <w:numPr>
          <w:ilvl w:val="0"/>
          <w:numId w:val="1"/>
        </w:numPr>
        <w:ind w:left="714" w:hanging="357"/>
      </w:pPr>
      <w:r>
        <w:t>Disaster recovery</w:t>
      </w:r>
      <w:r w:rsidR="001271EC">
        <w:t>.</w:t>
      </w:r>
    </w:p>
    <w:p w14:paraId="481A7C47" w14:textId="7B947B84" w:rsidR="006A5CF4" w:rsidRDefault="006A5CF4" w:rsidP="006A5CF4">
      <w:pPr>
        <w:pStyle w:val="Heading3"/>
      </w:pPr>
      <w:bookmarkStart w:id="77" w:name="_Toc7186743"/>
      <w:bookmarkStart w:id="78" w:name="_Toc11755211"/>
      <w:r>
        <w:t>Risks</w:t>
      </w:r>
      <w:bookmarkEnd w:id="77"/>
      <w:bookmarkEnd w:id="78"/>
    </w:p>
    <w:p w14:paraId="0A5361BB" w14:textId="2C1518C8" w:rsidR="001A49AE" w:rsidRPr="001A49AE" w:rsidRDefault="001271EC" w:rsidP="001A49AE">
      <w:pPr>
        <w:pStyle w:val="Body"/>
      </w:pPr>
      <w:r>
        <w:t>Read page 78 of the recommended t</w:t>
      </w:r>
      <w:r w:rsidR="001A49AE">
        <w:t>ext</w:t>
      </w:r>
      <w:r>
        <w:t xml:space="preserve"> in relation to:</w:t>
      </w:r>
    </w:p>
    <w:p w14:paraId="3B1E7C12" w14:textId="77777777" w:rsidR="006A5CF4" w:rsidRDefault="006A5CF4" w:rsidP="00236772">
      <w:pPr>
        <w:pStyle w:val="BulletListLevel1"/>
        <w:numPr>
          <w:ilvl w:val="0"/>
          <w:numId w:val="1"/>
        </w:numPr>
        <w:ind w:left="714" w:hanging="357"/>
      </w:pPr>
      <w:r>
        <w:t>Connectivity issues</w:t>
      </w:r>
    </w:p>
    <w:p w14:paraId="1B8A94EF" w14:textId="77777777" w:rsidR="006A5CF4" w:rsidRDefault="006A5CF4" w:rsidP="00236772">
      <w:pPr>
        <w:pStyle w:val="BulletListLevel1"/>
        <w:numPr>
          <w:ilvl w:val="0"/>
          <w:numId w:val="1"/>
        </w:numPr>
        <w:ind w:left="714" w:hanging="357"/>
      </w:pPr>
      <w:r>
        <w:t>Survival of individual cloud computing providers</w:t>
      </w:r>
    </w:p>
    <w:p w14:paraId="2E8058DC" w14:textId="59A4D559" w:rsidR="006A5CF4" w:rsidRDefault="006A5CF4" w:rsidP="00236772">
      <w:pPr>
        <w:pStyle w:val="BulletListLevel1"/>
        <w:numPr>
          <w:ilvl w:val="0"/>
          <w:numId w:val="1"/>
        </w:numPr>
        <w:ind w:left="714" w:hanging="357"/>
      </w:pPr>
      <w:r>
        <w:t>Technical evolution</w:t>
      </w:r>
      <w:r w:rsidR="001271EC">
        <w:t>.</w:t>
      </w:r>
    </w:p>
    <w:p w14:paraId="056E1D24" w14:textId="76DD7609" w:rsidR="006A5CF4" w:rsidRDefault="00B57B42" w:rsidP="006A5CF4">
      <w:pPr>
        <w:pStyle w:val="Heading3"/>
      </w:pPr>
      <w:bookmarkStart w:id="79" w:name="_Toc7186744"/>
      <w:bookmarkStart w:id="80" w:name="_Toc11755212"/>
      <w:r>
        <w:t>Security and p</w:t>
      </w:r>
      <w:r w:rsidR="006A5CF4">
        <w:t>rivacy</w:t>
      </w:r>
      <w:bookmarkEnd w:id="79"/>
      <w:bookmarkEnd w:id="80"/>
    </w:p>
    <w:p w14:paraId="58FB7B75" w14:textId="6C21243D" w:rsidR="001A49AE" w:rsidRPr="001A49AE" w:rsidRDefault="00B57B42" w:rsidP="001A49AE">
      <w:pPr>
        <w:pStyle w:val="Body"/>
      </w:pPr>
      <w:r>
        <w:t>Read page 79 of the recommended t</w:t>
      </w:r>
      <w:r w:rsidR="001A49AE">
        <w:t>ext</w:t>
      </w:r>
      <w:r w:rsidR="005219D2">
        <w:t>.</w:t>
      </w:r>
    </w:p>
    <w:p w14:paraId="6C60AF1D" w14:textId="77777777" w:rsidR="006A5CF4" w:rsidRDefault="006A5CF4" w:rsidP="006A5CF4">
      <w:pPr>
        <w:pStyle w:val="Body"/>
      </w:pPr>
      <w:r>
        <w:t>Amongst the greatest concerns about using cloud computing are legitimate questions surrounding security and privacy. Many of these do not yet have perfect answers:</w:t>
      </w:r>
    </w:p>
    <w:p w14:paraId="542ADED9" w14:textId="77777777" w:rsidR="006A5CF4" w:rsidRDefault="006A5CF4" w:rsidP="00236772">
      <w:pPr>
        <w:pStyle w:val="BulletListLevel1"/>
        <w:numPr>
          <w:ilvl w:val="0"/>
          <w:numId w:val="1"/>
        </w:numPr>
        <w:ind w:left="714" w:hanging="357"/>
      </w:pPr>
      <w:r>
        <w:t>Malicious threats</w:t>
      </w:r>
    </w:p>
    <w:p w14:paraId="0BB419A8" w14:textId="77777777" w:rsidR="006A5CF4" w:rsidRDefault="006A5CF4" w:rsidP="00236772">
      <w:pPr>
        <w:pStyle w:val="BulletListLevel1"/>
        <w:numPr>
          <w:ilvl w:val="0"/>
          <w:numId w:val="1"/>
        </w:numPr>
        <w:ind w:left="714" w:hanging="357"/>
      </w:pPr>
      <w:r>
        <w:t>Data confidentiality</w:t>
      </w:r>
    </w:p>
    <w:p w14:paraId="1748E7F3" w14:textId="77777777" w:rsidR="006A5CF4" w:rsidRDefault="006A5CF4" w:rsidP="00236772">
      <w:pPr>
        <w:pStyle w:val="BulletListLevel1"/>
        <w:numPr>
          <w:ilvl w:val="0"/>
          <w:numId w:val="1"/>
        </w:numPr>
        <w:ind w:left="714" w:hanging="357"/>
      </w:pPr>
      <w:r>
        <w:t>Physical security</w:t>
      </w:r>
    </w:p>
    <w:p w14:paraId="62F7054E" w14:textId="1AE74586" w:rsidR="006A5CF4" w:rsidRDefault="006A5CF4" w:rsidP="00236772">
      <w:pPr>
        <w:pStyle w:val="BulletListLevel1"/>
        <w:numPr>
          <w:ilvl w:val="0"/>
          <w:numId w:val="1"/>
        </w:numPr>
        <w:ind w:left="714" w:hanging="357"/>
      </w:pPr>
      <w:r>
        <w:t>Legal seizure</w:t>
      </w:r>
      <w:r w:rsidR="001271EC">
        <w:t>.</w:t>
      </w:r>
    </w:p>
    <w:p w14:paraId="1FA395E1" w14:textId="77777777" w:rsidR="00534AE4" w:rsidRDefault="00534AE4">
      <w:pPr>
        <w:rPr>
          <w:rFonts w:eastAsia="Times New Roman" w:cstheme="minorHAnsi"/>
          <w:b/>
          <w:noProof/>
          <w:color w:val="6260B8"/>
          <w:kern w:val="22"/>
          <w:sz w:val="32"/>
          <w:szCs w:val="32"/>
          <w:lang w:eastAsia="en-AU"/>
        </w:rPr>
      </w:pPr>
      <w:bookmarkStart w:id="81" w:name="_Toc7186745"/>
      <w:r>
        <w:br w:type="page"/>
      </w:r>
    </w:p>
    <w:p w14:paraId="31A83BA7" w14:textId="4408C613" w:rsidR="006A5CF4" w:rsidRDefault="006A5CF4" w:rsidP="006A5CF4">
      <w:pPr>
        <w:pStyle w:val="Heading3"/>
      </w:pPr>
      <w:bookmarkStart w:id="82" w:name="_Toc11755213"/>
      <w:r>
        <w:lastRenderedPageBreak/>
        <w:t>Technical</w:t>
      </w:r>
      <w:bookmarkEnd w:id="81"/>
      <w:bookmarkEnd w:id="82"/>
    </w:p>
    <w:p w14:paraId="1E053CA1" w14:textId="73934D18" w:rsidR="006A5CF4" w:rsidRDefault="001271EC" w:rsidP="006A5CF4">
      <w:pPr>
        <w:pStyle w:val="Body"/>
      </w:pPr>
      <w:r>
        <w:t>Read page 80 of the recommended t</w:t>
      </w:r>
      <w:r w:rsidR="001A49AE">
        <w:t>ext</w:t>
      </w:r>
      <w:r>
        <w:t xml:space="preserve"> in relation to o</w:t>
      </w:r>
      <w:r w:rsidR="006A5CF4">
        <w:t>ther issues to consider:</w:t>
      </w:r>
    </w:p>
    <w:p w14:paraId="49F3A07D" w14:textId="77777777" w:rsidR="006A5CF4" w:rsidRDefault="006A5CF4" w:rsidP="00236772">
      <w:pPr>
        <w:pStyle w:val="BulletListLevel1"/>
        <w:numPr>
          <w:ilvl w:val="0"/>
          <w:numId w:val="1"/>
        </w:numPr>
        <w:ind w:left="714" w:hanging="357"/>
      </w:pPr>
      <w:r>
        <w:t>Access to technical support</w:t>
      </w:r>
    </w:p>
    <w:p w14:paraId="2260B780" w14:textId="01D29ECD" w:rsidR="009A1210" w:rsidRDefault="006A5CF4" w:rsidP="00236772">
      <w:pPr>
        <w:pStyle w:val="BulletListLevel1"/>
        <w:numPr>
          <w:ilvl w:val="0"/>
          <w:numId w:val="1"/>
        </w:numPr>
        <w:spacing w:after="360"/>
        <w:ind w:left="714" w:hanging="357"/>
      </w:pPr>
      <w:r>
        <w:t>Utilise PCs or browser-only strategy</w:t>
      </w:r>
      <w:r w:rsidR="001271EC">
        <w:t>.</w:t>
      </w:r>
    </w:p>
    <w:tbl>
      <w:tblPr>
        <w:tblW w:w="0" w:type="auto"/>
        <w:shd w:val="clear" w:color="auto" w:fill="E7E7D4"/>
        <w:tblLook w:val="0600" w:firstRow="0" w:lastRow="0" w:firstColumn="0" w:lastColumn="0" w:noHBand="1" w:noVBand="1"/>
      </w:tblPr>
      <w:tblGrid>
        <w:gridCol w:w="992"/>
        <w:gridCol w:w="8001"/>
      </w:tblGrid>
      <w:tr w:rsidR="006A5CF4" w14:paraId="22CAD6BE" w14:textId="77777777" w:rsidTr="00DD02BB">
        <w:trPr>
          <w:trHeight w:val="659"/>
        </w:trPr>
        <w:tc>
          <w:tcPr>
            <w:tcW w:w="992" w:type="dxa"/>
            <w:shd w:val="clear" w:color="auto" w:fill="E7E7D4"/>
            <w:vAlign w:val="center"/>
          </w:tcPr>
          <w:p w14:paraId="03F193BB" w14:textId="77777777" w:rsidR="006A5CF4" w:rsidRPr="009C3DED" w:rsidRDefault="006A5CF4" w:rsidP="00DD02BB">
            <w:pPr>
              <w:pStyle w:val="Body"/>
              <w:spacing w:after="0" w:line="240" w:lineRule="auto"/>
              <w:jc w:val="center"/>
            </w:pPr>
            <w:r w:rsidRPr="0077179B">
              <w:rPr>
                <w:noProof/>
                <w:lang w:eastAsia="en-AU"/>
              </w:rPr>
              <w:drawing>
                <wp:inline distT="0" distB="0" distL="0" distR="0" wp14:anchorId="5A9CF9DC" wp14:editId="532A47A9">
                  <wp:extent cx="304800" cy="355706"/>
                  <wp:effectExtent l="0" t="0" r="0" b="6350"/>
                  <wp:docPr id="232" name="Picture 232"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33">
                            <a:duotone>
                              <a:schemeClr val="accent4">
                                <a:shade val="45000"/>
                                <a:satMod val="135000"/>
                              </a:schemeClr>
                              <a:prstClr val="white"/>
                            </a:duotone>
                            <a:extLst>
                              <a:ext uri="{28A0092B-C50C-407E-A947-70E740481C1C}">
                                <a14:useLocalDpi xmlns:a14="http://schemas.microsoft.com/office/drawing/2010/main" val="0"/>
                              </a:ext>
                            </a:extLst>
                          </a:blip>
                          <a:srcRect/>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65BD1B3D" w14:textId="77777777" w:rsidR="006A5CF4" w:rsidRPr="009C3DED" w:rsidRDefault="006A5CF4" w:rsidP="005219D2">
            <w:pPr>
              <w:pStyle w:val="Heading1noTOC"/>
            </w:pPr>
            <w:r w:rsidRPr="00C372CB">
              <w:t>Reading list</w:t>
            </w:r>
          </w:p>
        </w:tc>
      </w:tr>
    </w:tbl>
    <w:p w14:paraId="46E9C9C1" w14:textId="2516691C" w:rsidR="006A5CF4" w:rsidRPr="000478B6" w:rsidRDefault="006A5CF4" w:rsidP="006A5CF4">
      <w:pPr>
        <w:pStyle w:val="Heading2"/>
      </w:pPr>
      <w:bookmarkStart w:id="83" w:name="_Toc7186747"/>
      <w:bookmarkStart w:id="84" w:name="_Toc11755214"/>
      <w:r w:rsidRPr="000478B6">
        <w:t xml:space="preserve">Further </w:t>
      </w:r>
      <w:r w:rsidR="00B57B42">
        <w:t>r</w:t>
      </w:r>
      <w:r w:rsidRPr="000478B6">
        <w:t>esearch</w:t>
      </w:r>
      <w:bookmarkEnd w:id="83"/>
      <w:bookmarkEnd w:id="84"/>
    </w:p>
    <w:p w14:paraId="1D0331EA" w14:textId="77777777" w:rsidR="006A5CF4" w:rsidRPr="000478B6" w:rsidRDefault="006A5CF4" w:rsidP="006A5CF4">
      <w:pPr>
        <w:pStyle w:val="Body"/>
      </w:pPr>
      <w:r w:rsidRPr="000478B6">
        <w:t>The information in the sections below will help you understand what you need to consider when identifying the risks and benefits of cloud computing for your business.</w:t>
      </w:r>
    </w:p>
    <w:p w14:paraId="060F0434" w14:textId="2A7F16BF" w:rsidR="006A5CF4" w:rsidRDefault="006A5CF4" w:rsidP="006A5CF4">
      <w:pPr>
        <w:pStyle w:val="Heading3"/>
      </w:pPr>
      <w:bookmarkStart w:id="85" w:name="_Toc7186748"/>
      <w:bookmarkStart w:id="86" w:name="_Toc11755215"/>
      <w:r>
        <w:t>Risks and benefits</w:t>
      </w:r>
      <w:bookmarkEnd w:id="85"/>
      <w:bookmarkEnd w:id="86"/>
    </w:p>
    <w:p w14:paraId="165F03A1" w14:textId="77777777" w:rsidR="006A5CF4" w:rsidRDefault="006A5CF4" w:rsidP="006A5CF4">
      <w:pPr>
        <w:pStyle w:val="Body"/>
      </w:pPr>
      <w:r>
        <w:t>The following links discuss potential opportunities and risks associated with introducing cloud computing:</w:t>
      </w:r>
    </w:p>
    <w:bookmarkStart w:id="87" w:name="_Toc7186749"/>
    <w:p w14:paraId="792C95C5" w14:textId="0141C946" w:rsidR="007C587C" w:rsidRPr="007C587C" w:rsidRDefault="007C587C" w:rsidP="007C587C">
      <w:pPr>
        <w:pStyle w:val="Body"/>
        <w:numPr>
          <w:ilvl w:val="0"/>
          <w:numId w:val="38"/>
        </w:numPr>
        <w:rPr>
          <w:rStyle w:val="Hyperlink"/>
          <w:color w:val="auto"/>
          <w:u w:val="none"/>
        </w:rPr>
      </w:pPr>
      <w:r>
        <w:fldChar w:fldCharType="begin"/>
      </w:r>
      <w:r>
        <w:instrText>HYPERLINK "https://www.intheblack.com/articles/2017/10/06/challenges-cloud-computer"</w:instrText>
      </w:r>
      <w:r>
        <w:fldChar w:fldCharType="separate"/>
      </w:r>
      <w:r>
        <w:rPr>
          <w:rStyle w:val="Hyperlink"/>
        </w:rPr>
        <w:t>Five challenges to cloud computing success</w:t>
      </w:r>
      <w:r>
        <w:fldChar w:fldCharType="end"/>
      </w:r>
      <w:r>
        <w:t>.</w:t>
      </w:r>
      <w:r>
        <w:t xml:space="preserve"> This article written </w:t>
      </w:r>
      <w:r w:rsidRPr="007C587C">
        <w:t>by Dr Micha</w:t>
      </w:r>
      <w:r w:rsidR="006941CA">
        <w:t>e</w:t>
      </w:r>
      <w:r w:rsidRPr="007C587C">
        <w:t xml:space="preserve">l Axelsen FCPA (a lecturer in Business Information Systems UQ Business School, University of Queensland) </w:t>
      </w:r>
      <w:r>
        <w:t>and published in CPA Australia’s In the Black magazine provides a lot of warnings and considerations about choosing the right cloud provider. It gives a great summary of security and privacy considerations: including the legislative requirements about maintaining privacy and managing personal or sensitive information and responsibilities regarding the mandatory reporting of security breaches of such information.</w:t>
      </w:r>
    </w:p>
    <w:p w14:paraId="4E17CC03" w14:textId="3E3E5AC2" w:rsidR="003E338D" w:rsidRDefault="00FD5811" w:rsidP="003E338D">
      <w:pPr>
        <w:pStyle w:val="Body"/>
        <w:numPr>
          <w:ilvl w:val="0"/>
          <w:numId w:val="38"/>
        </w:numPr>
      </w:pPr>
      <w:hyperlink r:id="rId55" w:history="1">
        <w:r w:rsidR="003E338D">
          <w:rPr>
            <w:rStyle w:val="Hyperlink"/>
          </w:rPr>
          <w:t>Potential opportunities and risks</w:t>
        </w:r>
      </w:hyperlink>
      <w:r w:rsidR="003E338D">
        <w:t xml:space="preserve"> </w:t>
      </w:r>
    </w:p>
    <w:p w14:paraId="777B9DD8" w14:textId="428DA001" w:rsidR="003E338D" w:rsidRPr="00D10262" w:rsidRDefault="006941CA" w:rsidP="003E338D">
      <w:pPr>
        <w:pStyle w:val="Body"/>
        <w:numPr>
          <w:ilvl w:val="0"/>
          <w:numId w:val="38"/>
        </w:numPr>
      </w:pPr>
      <w:hyperlink r:id="rId56" w:history="1">
        <w:r w:rsidR="003E338D">
          <w:rPr>
            <w:rStyle w:val="Hyperlink"/>
          </w:rPr>
          <w:t>Risks and benefits of moving to the cloud</w:t>
        </w:r>
      </w:hyperlink>
    </w:p>
    <w:p w14:paraId="576E750C" w14:textId="0305E65D" w:rsidR="006A5CF4" w:rsidRDefault="006A5CF4" w:rsidP="006A5CF4">
      <w:pPr>
        <w:pStyle w:val="Heading3"/>
      </w:pPr>
      <w:bookmarkStart w:id="88" w:name="_Toc11755216"/>
      <w:r>
        <w:t>Other considerations</w:t>
      </w:r>
      <w:bookmarkEnd w:id="87"/>
      <w:bookmarkEnd w:id="88"/>
    </w:p>
    <w:p w14:paraId="05468B26" w14:textId="78466562" w:rsidR="006A5CF4" w:rsidRDefault="006A5CF4" w:rsidP="006A5CF4">
      <w:pPr>
        <w:pStyle w:val="Body"/>
      </w:pPr>
      <w:r>
        <w:t>The following lin</w:t>
      </w:r>
      <w:r w:rsidR="005219D2">
        <w:t>ks discuss other considerations.</w:t>
      </w:r>
    </w:p>
    <w:p w14:paraId="7E54DF42" w14:textId="26EEF716" w:rsidR="006A5CF4" w:rsidRDefault="006941CA" w:rsidP="003E338D">
      <w:pPr>
        <w:pStyle w:val="Body"/>
        <w:numPr>
          <w:ilvl w:val="0"/>
          <w:numId w:val="39"/>
        </w:numPr>
      </w:pPr>
      <w:hyperlink r:id="rId57" w:history="1">
        <w:r w:rsidR="003E338D">
          <w:rPr>
            <w:rStyle w:val="Hyperlink"/>
          </w:rPr>
          <w:t>Top ten considerations before implementing cloud computing</w:t>
        </w:r>
      </w:hyperlink>
      <w:r w:rsidR="002407CB">
        <w:t xml:space="preserve"> </w:t>
      </w:r>
    </w:p>
    <w:p w14:paraId="659D7DD0" w14:textId="71BDC72E" w:rsidR="006A5CF4" w:rsidRDefault="006A5CF4" w:rsidP="006A5CF4">
      <w:pPr>
        <w:pStyle w:val="Heading3"/>
      </w:pPr>
      <w:bookmarkStart w:id="89" w:name="_Toc7186750"/>
      <w:bookmarkStart w:id="90" w:name="_Toc11755217"/>
      <w:r>
        <w:t>Privacy considerations</w:t>
      </w:r>
      <w:bookmarkEnd w:id="89"/>
      <w:bookmarkEnd w:id="90"/>
    </w:p>
    <w:p w14:paraId="447E907F" w14:textId="4FA43CEA" w:rsidR="00534AE4" w:rsidRDefault="006A5CF4" w:rsidP="002A76F8">
      <w:pPr>
        <w:pStyle w:val="Body"/>
      </w:pPr>
      <w:r>
        <w:t>Read through this important document</w:t>
      </w:r>
      <w:r w:rsidR="003E338D">
        <w:t xml:space="preserve"> in relation to </w:t>
      </w:r>
      <w:hyperlink r:id="rId58" w:history="1">
        <w:r w:rsidR="003E338D">
          <w:rPr>
            <w:rStyle w:val="Hyperlink"/>
          </w:rPr>
          <w:t>privacy responsibilities and considerations</w:t>
        </w:r>
      </w:hyperlink>
      <w:r w:rsidR="005319D0">
        <w:t xml:space="preserve"> </w:t>
      </w:r>
      <w:r w:rsidR="002A76F8">
        <w:t>to assist you with your understanding of the privacy issues surrounding the use of cloud computing.</w:t>
      </w:r>
      <w:r w:rsidR="00534AE4">
        <w:br w:type="page"/>
      </w:r>
    </w:p>
    <w:tbl>
      <w:tblPr>
        <w:tblW w:w="0" w:type="auto"/>
        <w:shd w:val="clear" w:color="auto" w:fill="E7E7D4"/>
        <w:tblLook w:val="0600" w:firstRow="0" w:lastRow="0" w:firstColumn="0" w:lastColumn="0" w:noHBand="1" w:noVBand="1"/>
      </w:tblPr>
      <w:tblGrid>
        <w:gridCol w:w="992"/>
        <w:gridCol w:w="8034"/>
      </w:tblGrid>
      <w:tr w:rsidR="00BC3D09" w14:paraId="5BF8FD42" w14:textId="77777777" w:rsidTr="00DD02BB">
        <w:trPr>
          <w:trHeight w:val="659"/>
        </w:trPr>
        <w:tc>
          <w:tcPr>
            <w:tcW w:w="992" w:type="dxa"/>
            <w:shd w:val="clear" w:color="auto" w:fill="E7E7D4"/>
            <w:vAlign w:val="center"/>
          </w:tcPr>
          <w:p w14:paraId="7DAB832B" w14:textId="77777777" w:rsidR="00BC3D09" w:rsidRPr="009C3DED" w:rsidRDefault="00BC3D09" w:rsidP="00DD02BB">
            <w:pPr>
              <w:pStyle w:val="Body"/>
              <w:spacing w:after="0" w:line="240" w:lineRule="auto"/>
              <w:jc w:val="center"/>
            </w:pPr>
            <w:r>
              <w:rPr>
                <w:noProof/>
                <w:lang w:eastAsia="en-AU"/>
              </w:rPr>
              <w:lastRenderedPageBreak/>
              <w:drawing>
                <wp:inline distT="0" distB="0" distL="0" distR="0" wp14:anchorId="7A18B353" wp14:editId="20A47C01">
                  <wp:extent cx="365760" cy="357809"/>
                  <wp:effectExtent l="0" t="0" r="0" b="4445"/>
                  <wp:docPr id="233" name="Picture 23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38">
                            <a:duotone>
                              <a:schemeClr val="accent4">
                                <a:shade val="45000"/>
                                <a:satMod val="135000"/>
                              </a:schemeClr>
                              <a:prstClr val="white"/>
                            </a:duotone>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37D4060D" w14:textId="77777777" w:rsidR="00BC3D09" w:rsidRPr="00C372CB" w:rsidRDefault="00BC3D09" w:rsidP="005219D2">
            <w:pPr>
              <w:pStyle w:val="Heading1noTOC"/>
            </w:pPr>
            <w:r w:rsidRPr="00C372CB">
              <w:t>Practice activity</w:t>
            </w:r>
          </w:p>
        </w:tc>
      </w:tr>
    </w:tbl>
    <w:p w14:paraId="08FB6D74" w14:textId="569FC5BE" w:rsidR="00BC3D09" w:rsidRPr="000478B6" w:rsidRDefault="00BC3D09" w:rsidP="003D70AE">
      <w:pPr>
        <w:pStyle w:val="Heading2"/>
        <w:spacing w:before="120"/>
      </w:pPr>
      <w:bookmarkStart w:id="91" w:name="_Toc7186752"/>
      <w:bookmarkStart w:id="92" w:name="_Toc11755218"/>
      <w:r>
        <w:t>Activity 2.</w:t>
      </w:r>
      <w:r w:rsidR="000E6A20">
        <w:t>4</w:t>
      </w:r>
      <w:r>
        <w:t xml:space="preserve">: </w:t>
      </w:r>
      <w:r w:rsidRPr="000478B6">
        <w:t>Cloud computing risks and opportunities</w:t>
      </w:r>
      <w:bookmarkEnd w:id="91"/>
      <w:bookmarkEnd w:id="92"/>
    </w:p>
    <w:p w14:paraId="3B473178" w14:textId="035EF8D4" w:rsidR="00BC3D09" w:rsidRDefault="00BC3D09" w:rsidP="005219D2">
      <w:pPr>
        <w:spacing w:after="240"/>
      </w:pPr>
      <w:r>
        <w:t>Consider any one cloud computing application or software. Provide a short response</w:t>
      </w:r>
      <w:r w:rsidR="005219D2">
        <w:t xml:space="preserve"> </w:t>
      </w:r>
      <w:r>
        <w:t>(1-2 sent</w:t>
      </w:r>
      <w:r w:rsidR="005219D2">
        <w:t>ences) to each of the following:</w:t>
      </w:r>
    </w:p>
    <w:p w14:paraId="039E68D6" w14:textId="5138B975" w:rsidR="00BC3D09" w:rsidRPr="005219D2" w:rsidRDefault="00BC3D09" w:rsidP="005219D2">
      <w:pPr>
        <w:pStyle w:val="Numbering1"/>
        <w:numPr>
          <w:ilvl w:val="0"/>
          <w:numId w:val="10"/>
        </w:numPr>
        <w:spacing w:after="1320"/>
        <w:rPr>
          <w:b/>
        </w:rPr>
      </w:pPr>
      <w:r w:rsidRPr="005219D2">
        <w:rPr>
          <w:b/>
        </w:rPr>
        <w:t>A reason not</w:t>
      </w:r>
      <w:r w:rsidR="005219D2" w:rsidRPr="005219D2">
        <w:rPr>
          <w:b/>
        </w:rPr>
        <w:t xml:space="preserve"> to implement in your business.</w:t>
      </w:r>
    </w:p>
    <w:p w14:paraId="6F289EE6" w14:textId="77777777" w:rsidR="00BC3D09" w:rsidRPr="005219D2" w:rsidRDefault="00BC3D09" w:rsidP="005219D2">
      <w:pPr>
        <w:pStyle w:val="Numbering1"/>
        <w:spacing w:after="1320"/>
        <w:rPr>
          <w:b/>
        </w:rPr>
      </w:pPr>
      <w:r w:rsidRPr="005219D2">
        <w:rPr>
          <w:b/>
        </w:rPr>
        <w:t>A reason to implement in your business.</w:t>
      </w:r>
    </w:p>
    <w:p w14:paraId="0464D080" w14:textId="77777777" w:rsidR="00BC3D09" w:rsidRPr="005219D2" w:rsidRDefault="00BC3D09" w:rsidP="005219D2">
      <w:pPr>
        <w:pStyle w:val="Numbering1"/>
        <w:spacing w:after="1320"/>
        <w:rPr>
          <w:b/>
        </w:rPr>
      </w:pPr>
      <w:r w:rsidRPr="005219D2">
        <w:rPr>
          <w:b/>
        </w:rPr>
        <w:t>A risk associated with implementation</w:t>
      </w:r>
    </w:p>
    <w:p w14:paraId="2A9F6431" w14:textId="77777777" w:rsidR="00BC3D09" w:rsidRPr="005219D2" w:rsidRDefault="00BC3D09" w:rsidP="005219D2">
      <w:pPr>
        <w:pStyle w:val="Numbering1"/>
        <w:spacing w:after="1320"/>
        <w:rPr>
          <w:b/>
        </w:rPr>
      </w:pPr>
      <w:r w:rsidRPr="005219D2">
        <w:rPr>
          <w:b/>
        </w:rPr>
        <w:t xml:space="preserve">An opportunity associated with implementation. </w:t>
      </w:r>
    </w:p>
    <w:p w14:paraId="3FD36D4A" w14:textId="77777777" w:rsidR="00BC3D09" w:rsidRPr="005219D2" w:rsidRDefault="00BC3D09" w:rsidP="005219D2">
      <w:pPr>
        <w:pStyle w:val="Numbering1"/>
        <w:spacing w:after="1320"/>
        <w:rPr>
          <w:b/>
        </w:rPr>
      </w:pPr>
      <w:r w:rsidRPr="005219D2">
        <w:rPr>
          <w:b/>
        </w:rPr>
        <w:t>An explanation as to whether or not you would implement the application.</w:t>
      </w:r>
    </w:p>
    <w:p w14:paraId="0F740D47" w14:textId="77777777" w:rsidR="005219D2" w:rsidRDefault="005219D2" w:rsidP="005219D2">
      <w:pPr>
        <w:pStyle w:val="Body"/>
        <w:rPr>
          <w:noProof/>
          <w:lang w:eastAsia="en-AU"/>
        </w:rPr>
      </w:pPr>
      <w:bookmarkStart w:id="93" w:name="_Toc7186753"/>
      <w:r>
        <w:br w:type="page"/>
      </w:r>
    </w:p>
    <w:tbl>
      <w:tblPr>
        <w:tblW w:w="0" w:type="auto"/>
        <w:shd w:val="clear" w:color="auto" w:fill="E7E7D4"/>
        <w:tblLook w:val="0600" w:firstRow="0" w:lastRow="0" w:firstColumn="0" w:lastColumn="0" w:noHBand="1" w:noVBand="1"/>
      </w:tblPr>
      <w:tblGrid>
        <w:gridCol w:w="992"/>
        <w:gridCol w:w="8001"/>
      </w:tblGrid>
      <w:tr w:rsidR="00011706" w14:paraId="0220E81D" w14:textId="77777777" w:rsidTr="00011706">
        <w:trPr>
          <w:trHeight w:val="659"/>
        </w:trPr>
        <w:tc>
          <w:tcPr>
            <w:tcW w:w="992" w:type="dxa"/>
            <w:shd w:val="clear" w:color="auto" w:fill="E7E7D4"/>
            <w:vAlign w:val="center"/>
          </w:tcPr>
          <w:p w14:paraId="2BC9C447" w14:textId="77777777" w:rsidR="00011706" w:rsidRPr="009C3DED" w:rsidRDefault="00011706" w:rsidP="00011706">
            <w:pPr>
              <w:pStyle w:val="Body"/>
              <w:spacing w:after="0" w:line="240" w:lineRule="auto"/>
              <w:jc w:val="center"/>
            </w:pPr>
            <w:r w:rsidRPr="0077790D">
              <w:rPr>
                <w:noProof/>
                <w:lang w:eastAsia="en-AU"/>
              </w:rPr>
              <w:lastRenderedPageBreak/>
              <w:drawing>
                <wp:inline distT="0" distB="0" distL="0" distR="0" wp14:anchorId="30D1FDF1" wp14:editId="0307DD66">
                  <wp:extent cx="333375" cy="370750"/>
                  <wp:effectExtent l="0" t="0" r="0" b="0"/>
                  <wp:docPr id="238" name="Picture 238" descr="E:\TAFE Digital\Projects\Accessibility Project - 03.04.2018\Template - SkillsPoint\Template - Icons\Reading LAVEN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TAFE Digital\Projects\Accessibility Project - 03.04.2018\Template - SkillsPoint\Template - Icons\Reading LAVENDER.png"/>
                          <pic:cNvPicPr>
                            <a:picLocks noChangeAspect="1" noChangeArrowheads="1"/>
                          </pic:cNvPicPr>
                        </pic:nvPicPr>
                        <pic:blipFill rotWithShape="1">
                          <a:blip r:embed="rId22">
                            <a:extLst>
                              <a:ext uri="{28A0092B-C50C-407E-A947-70E740481C1C}">
                                <a14:useLocalDpi xmlns:a14="http://schemas.microsoft.com/office/drawing/2010/main" val="0"/>
                              </a:ext>
                            </a:extLst>
                          </a:blip>
                          <a:srcRect l="27616" t="24609" r="29989" b="22459"/>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767BB021" w14:textId="1DF8DCB5" w:rsidR="00011706" w:rsidRPr="009C3DED" w:rsidRDefault="004B5368" w:rsidP="00011706">
            <w:pPr>
              <w:pStyle w:val="Heading1"/>
              <w:spacing w:before="0"/>
            </w:pPr>
            <w:bookmarkStart w:id="94" w:name="_Toc11755219"/>
            <w:r>
              <w:t>Suggested r</w:t>
            </w:r>
            <w:r w:rsidR="00011706">
              <w:t>eading</w:t>
            </w:r>
            <w:bookmarkEnd w:id="94"/>
          </w:p>
        </w:tc>
      </w:tr>
    </w:tbl>
    <w:p w14:paraId="43755968" w14:textId="77777777" w:rsidR="00011706" w:rsidRPr="00BD19E0" w:rsidRDefault="00011706" w:rsidP="00011706">
      <w:pPr>
        <w:pStyle w:val="FootnoteText"/>
        <w:rPr>
          <w:sz w:val="24"/>
        </w:rPr>
      </w:pPr>
      <w:r w:rsidRPr="00BD19E0">
        <w:rPr>
          <w:sz w:val="24"/>
        </w:rPr>
        <w:t>Thomas, L</w:t>
      </w:r>
      <w:r>
        <w:rPr>
          <w:sz w:val="24"/>
        </w:rPr>
        <w:t>,</w:t>
      </w:r>
      <w:r w:rsidRPr="00BD19E0">
        <w:rPr>
          <w:sz w:val="24"/>
        </w:rPr>
        <w:t xml:space="preserve"> 2018, </w:t>
      </w:r>
      <w:r w:rsidRPr="00BD19E0">
        <w:rPr>
          <w:i/>
          <w:sz w:val="24"/>
        </w:rPr>
        <w:t>Introduce Cloud Computing into Business Operations</w:t>
      </w:r>
      <w:r w:rsidRPr="00BD19E0">
        <w:rPr>
          <w:sz w:val="24"/>
        </w:rPr>
        <w:t>, Better Teams Publications, Strawberry Hills, Australia</w:t>
      </w:r>
      <w:r>
        <w:rPr>
          <w:sz w:val="24"/>
        </w:rPr>
        <w:t>.</w:t>
      </w:r>
    </w:p>
    <w:p w14:paraId="11C75B6B" w14:textId="1F612E50" w:rsidR="00011706" w:rsidRDefault="00011706" w:rsidP="00B91B5E">
      <w:pPr>
        <w:pStyle w:val="Body"/>
      </w:pPr>
      <w:r>
        <w:t>Thoroughly r</w:t>
      </w:r>
      <w:r w:rsidRPr="000768DA">
        <w:t xml:space="preserve">ead </w:t>
      </w:r>
      <w:r>
        <w:t>p</w:t>
      </w:r>
      <w:r w:rsidRPr="000768DA">
        <w:t>ages</w:t>
      </w:r>
      <w:r>
        <w:t xml:space="preserve"> 85 to 90 of the r</w:t>
      </w:r>
      <w:r w:rsidRPr="000768DA">
        <w:t xml:space="preserve">ecommended </w:t>
      </w:r>
      <w:r>
        <w:t>textbook to gain an understanding of Cost-Benefit analysis.</w:t>
      </w:r>
      <w:bookmarkStart w:id="95" w:name="_Toc7186740"/>
      <w:r w:rsidR="00B91B5E">
        <w:t xml:space="preserve"> </w:t>
      </w:r>
    </w:p>
    <w:p w14:paraId="2D04995D" w14:textId="3FA0AADB" w:rsidR="00011706" w:rsidRDefault="00011706" w:rsidP="00011706">
      <w:pPr>
        <w:pStyle w:val="Heading3"/>
      </w:pPr>
      <w:bookmarkStart w:id="96" w:name="_Toc11755220"/>
      <w:r>
        <w:t>Cost benefit analysis</w:t>
      </w:r>
      <w:bookmarkEnd w:id="95"/>
      <w:bookmarkEnd w:id="96"/>
    </w:p>
    <w:p w14:paraId="11C4F9CF" w14:textId="0791B35E" w:rsidR="00011706" w:rsidRPr="00011706" w:rsidRDefault="001E1FD9" w:rsidP="001E1FD9">
      <w:pPr>
        <w:pStyle w:val="Body"/>
        <w:rPr>
          <w:rStyle w:val="Hyperlink"/>
          <w:color w:val="auto"/>
          <w:u w:val="none"/>
          <w:lang w:eastAsia="en-AU"/>
        </w:rPr>
      </w:pPr>
      <w:r>
        <w:t xml:space="preserve">To further your understanding of cost-benefit analysis, research the article </w:t>
      </w:r>
      <w:hyperlink r:id="rId59" w:history="1">
        <w:r w:rsidR="00011706">
          <w:rPr>
            <w:rStyle w:val="Hyperlink"/>
          </w:rPr>
          <w:t>Cost-benefit analysis – Deciding, quantitatively whether to go ahead</w:t>
        </w:r>
        <w:r>
          <w:rPr>
            <w:rStyle w:val="Hyperlink"/>
          </w:rPr>
          <w:t>.</w:t>
        </w:r>
        <w:r w:rsidR="00011706">
          <w:rPr>
            <w:rStyle w:val="Hyperlink"/>
          </w:rPr>
          <w:t xml:space="preserve"> </w:t>
        </w:r>
      </w:hyperlink>
    </w:p>
    <w:p w14:paraId="7A1890A8" w14:textId="77777777" w:rsidR="00B91B5E" w:rsidRDefault="00B91B5E" w:rsidP="00B91B5E">
      <w:pPr>
        <w:pStyle w:val="Body"/>
      </w:pPr>
    </w:p>
    <w:tbl>
      <w:tblPr>
        <w:tblW w:w="0" w:type="auto"/>
        <w:shd w:val="clear" w:color="auto" w:fill="E7E7D4"/>
        <w:tblLook w:val="0600" w:firstRow="0" w:lastRow="0" w:firstColumn="0" w:lastColumn="0" w:noHBand="1" w:noVBand="1"/>
      </w:tblPr>
      <w:tblGrid>
        <w:gridCol w:w="992"/>
        <w:gridCol w:w="8034"/>
      </w:tblGrid>
      <w:tr w:rsidR="00B91B5E" w14:paraId="7173AFC9" w14:textId="77777777" w:rsidTr="00FB5B49">
        <w:trPr>
          <w:trHeight w:val="659"/>
        </w:trPr>
        <w:tc>
          <w:tcPr>
            <w:tcW w:w="992" w:type="dxa"/>
            <w:shd w:val="clear" w:color="auto" w:fill="E7E7D4"/>
            <w:vAlign w:val="center"/>
          </w:tcPr>
          <w:p w14:paraId="1B7275BE" w14:textId="77777777" w:rsidR="00B91B5E" w:rsidRPr="009C3DED" w:rsidRDefault="00B91B5E" w:rsidP="00FB5B49">
            <w:pPr>
              <w:pStyle w:val="Body"/>
              <w:spacing w:after="0" w:line="240" w:lineRule="auto"/>
              <w:jc w:val="center"/>
            </w:pPr>
            <w:r>
              <w:rPr>
                <w:noProof/>
                <w:lang w:eastAsia="en-AU"/>
              </w:rPr>
              <w:drawing>
                <wp:inline distT="0" distB="0" distL="0" distR="0" wp14:anchorId="62828066" wp14:editId="4384C536">
                  <wp:extent cx="365760" cy="357809"/>
                  <wp:effectExtent l="0" t="0" r="0" b="4445"/>
                  <wp:docPr id="245" name="Picture 24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38">
                            <a:duotone>
                              <a:schemeClr val="accent4">
                                <a:shade val="45000"/>
                                <a:satMod val="135000"/>
                              </a:schemeClr>
                              <a:prstClr val="white"/>
                            </a:duotone>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11BC57B" w14:textId="77777777" w:rsidR="00B91B5E" w:rsidRPr="00C372CB" w:rsidRDefault="00B91B5E" w:rsidP="00FB5B49">
            <w:pPr>
              <w:pStyle w:val="Heading1noTOC"/>
            </w:pPr>
            <w:r w:rsidRPr="00C372CB">
              <w:t>Practice activity</w:t>
            </w:r>
          </w:p>
        </w:tc>
      </w:tr>
    </w:tbl>
    <w:p w14:paraId="7E2BA362" w14:textId="77777777" w:rsidR="00B91B5E" w:rsidRPr="000478B6" w:rsidRDefault="00B91B5E" w:rsidP="00B91B5E">
      <w:pPr>
        <w:pStyle w:val="Heading2"/>
        <w:spacing w:before="120"/>
      </w:pPr>
      <w:bookmarkStart w:id="97" w:name="_Toc11755221"/>
      <w:r>
        <w:t>Activity 2.5: Cost Benefit Analysis</w:t>
      </w:r>
      <w:bookmarkEnd w:id="97"/>
    </w:p>
    <w:p w14:paraId="171B30C5" w14:textId="6A9B07C6" w:rsidR="00B91B5E" w:rsidRDefault="00F7520E">
      <w:r>
        <w:t xml:space="preserve">Access the following </w:t>
      </w:r>
      <w:r w:rsidR="001E1FD9">
        <w:t xml:space="preserve">link </w:t>
      </w:r>
      <w:r>
        <w:t>to research the topic “</w:t>
      </w:r>
      <w:hyperlink r:id="rId60" w:history="1">
        <w:r w:rsidR="001E1FD9">
          <w:rPr>
            <w:rStyle w:val="Hyperlink"/>
          </w:rPr>
          <w:t>how is cloud computing cost effective</w:t>
        </w:r>
      </w:hyperlink>
      <w:r w:rsidR="001E1FD9">
        <w:t>” and prepare</w:t>
      </w:r>
      <w:r>
        <w:t xml:space="preserve"> a list of the benefits of cloud computing</w:t>
      </w:r>
      <w:r w:rsidR="001E1FD9">
        <w:t>.</w:t>
      </w:r>
    </w:p>
    <w:p w14:paraId="5E303E26" w14:textId="43B9C7EF" w:rsidR="001E1FD9" w:rsidRDefault="001E1FD9">
      <w:pPr>
        <w:rPr>
          <w:color w:val="0000C0"/>
          <w:u w:val="single"/>
        </w:rPr>
      </w:pPr>
    </w:p>
    <w:p w14:paraId="49380121" w14:textId="77777777" w:rsidR="001E1FD9" w:rsidRPr="001E1FD9" w:rsidRDefault="001E1FD9">
      <w:pPr>
        <w:rPr>
          <w:color w:val="0000C0"/>
          <w:u w:val="single"/>
        </w:rPr>
      </w:pPr>
    </w:p>
    <w:p w14:paraId="5804F765" w14:textId="77777777" w:rsidR="001E1FD9" w:rsidRDefault="001E1FD9">
      <w:pPr>
        <w:rPr>
          <w:rFonts w:eastAsia="Times New Roman" w:cstheme="minorHAnsi"/>
          <w:b/>
          <w:noProof/>
          <w:color w:val="464748"/>
          <w:kern w:val="22"/>
          <w:sz w:val="36"/>
          <w:szCs w:val="36"/>
          <w:lang w:eastAsia="en-AU"/>
        </w:rPr>
      </w:pPr>
      <w:r>
        <w:br w:type="page"/>
      </w:r>
    </w:p>
    <w:p w14:paraId="1D63218D" w14:textId="7EF354B1" w:rsidR="00BC3D09" w:rsidRDefault="00BC3D09" w:rsidP="00313905">
      <w:pPr>
        <w:pStyle w:val="Heading2"/>
        <w:spacing w:before="120"/>
      </w:pPr>
      <w:bookmarkStart w:id="98" w:name="_Toc11755222"/>
      <w:r w:rsidRPr="000478B6">
        <w:lastRenderedPageBreak/>
        <w:t>Prepare a business case</w:t>
      </w:r>
      <w:bookmarkEnd w:id="93"/>
      <w:bookmarkEnd w:id="98"/>
    </w:p>
    <w:p w14:paraId="532114D8" w14:textId="77777777" w:rsidR="00BC3D09" w:rsidRDefault="00BC3D09" w:rsidP="00313905">
      <w:pPr>
        <w:pStyle w:val="Heading3"/>
        <w:spacing w:before="120"/>
        <w:contextualSpacing w:val="0"/>
      </w:pPr>
      <w:bookmarkStart w:id="99" w:name="_Toc7186754"/>
      <w:bookmarkStart w:id="100" w:name="_Toc11755223"/>
      <w:r w:rsidRPr="000478B6">
        <w:t>Prepare to write a business case for implementing cloud computing services</w:t>
      </w:r>
      <w:r>
        <w:t>.</w:t>
      </w:r>
      <w:bookmarkEnd w:id="99"/>
      <w:bookmarkEnd w:id="100"/>
    </w:p>
    <w:p w14:paraId="372983E0" w14:textId="75AF0CFD" w:rsidR="00BC3D09" w:rsidRDefault="00BC3D09" w:rsidP="00BC3D09">
      <w:pPr>
        <w:pStyle w:val="Body"/>
      </w:pPr>
      <w:r>
        <w:t xml:space="preserve">A business case is a carefully structured document which pulls together all the </w:t>
      </w:r>
      <w:r w:rsidR="001271EC">
        <w:t>reasoning for making a change from</w:t>
      </w:r>
      <w:r>
        <w:t xml:space="preserve"> current arrangements.</w:t>
      </w:r>
    </w:p>
    <w:p w14:paraId="4EB5074F" w14:textId="77777777" w:rsidR="00BC3D09" w:rsidRDefault="00BC3D09" w:rsidP="00BC3D09">
      <w:pPr>
        <w:pStyle w:val="Body"/>
      </w:pPr>
      <w:r>
        <w:t>It is principally a business document not a financial one, although the financial implications of new costs and possible savings to offset them need to be included.</w:t>
      </w:r>
    </w:p>
    <w:p w14:paraId="11E640DC" w14:textId="768578D7" w:rsidR="00BC3D09" w:rsidRDefault="00BC3D09" w:rsidP="00BC3D09">
      <w:pPr>
        <w:pStyle w:val="Body"/>
      </w:pPr>
      <w:r>
        <w:t>The business case aims to explain what is being proposed, and why. It must do this in business terms, not technical ones. If it provides some benefits to the competitive position, agility or flexibility, capability to meet growing or different customer demands, or the ability to interact with suppliers or regulatory authorities in more efficient ways, it will get the attention of the senior decision-makers.</w:t>
      </w:r>
      <w:r w:rsidR="00845DCD">
        <w:rPr>
          <w:rStyle w:val="FootnoteReference"/>
        </w:rPr>
        <w:footnoteReference w:id="9"/>
      </w:r>
    </w:p>
    <w:tbl>
      <w:tblPr>
        <w:tblW w:w="0" w:type="auto"/>
        <w:shd w:val="clear" w:color="auto" w:fill="E7E7D4"/>
        <w:tblLook w:val="0600" w:firstRow="0" w:lastRow="0" w:firstColumn="0" w:lastColumn="0" w:noHBand="1" w:noVBand="1"/>
      </w:tblPr>
      <w:tblGrid>
        <w:gridCol w:w="992"/>
        <w:gridCol w:w="8001"/>
      </w:tblGrid>
      <w:tr w:rsidR="00534AE4" w14:paraId="51C3D8CA" w14:textId="77777777" w:rsidTr="00011706">
        <w:trPr>
          <w:trHeight w:val="659"/>
        </w:trPr>
        <w:tc>
          <w:tcPr>
            <w:tcW w:w="992" w:type="dxa"/>
            <w:shd w:val="clear" w:color="auto" w:fill="E7E7D4"/>
            <w:vAlign w:val="center"/>
          </w:tcPr>
          <w:p w14:paraId="79697EBD" w14:textId="77777777" w:rsidR="00534AE4" w:rsidRPr="009C3DED" w:rsidRDefault="00534AE4" w:rsidP="00011706">
            <w:pPr>
              <w:pStyle w:val="Body"/>
              <w:spacing w:after="0" w:line="240" w:lineRule="auto"/>
              <w:jc w:val="center"/>
            </w:pPr>
            <w:r w:rsidRPr="0077790D">
              <w:rPr>
                <w:noProof/>
                <w:lang w:eastAsia="en-AU"/>
              </w:rPr>
              <w:drawing>
                <wp:inline distT="0" distB="0" distL="0" distR="0" wp14:anchorId="22459FEE" wp14:editId="64153D68">
                  <wp:extent cx="333375" cy="370750"/>
                  <wp:effectExtent l="0" t="0" r="0" b="0"/>
                  <wp:docPr id="240" name="Picture 240" descr="E:\TAFE Digital\Projects\Accessibility Project - 03.04.2018\Template - SkillsPoint\Template - Icons\Reading LAVEN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TAFE Digital\Projects\Accessibility Project - 03.04.2018\Template - SkillsPoint\Template - Icons\Reading LAVENDER.png"/>
                          <pic:cNvPicPr>
                            <a:picLocks noChangeAspect="1" noChangeArrowheads="1"/>
                          </pic:cNvPicPr>
                        </pic:nvPicPr>
                        <pic:blipFill rotWithShape="1">
                          <a:blip r:embed="rId22">
                            <a:extLst>
                              <a:ext uri="{28A0092B-C50C-407E-A947-70E740481C1C}">
                                <a14:useLocalDpi xmlns:a14="http://schemas.microsoft.com/office/drawing/2010/main" val="0"/>
                              </a:ext>
                            </a:extLst>
                          </a:blip>
                          <a:srcRect l="27616" t="24609" r="29989" b="22459"/>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5F300F32" w14:textId="74B22E6F" w:rsidR="00534AE4" w:rsidRPr="009C3DED" w:rsidRDefault="004B5368" w:rsidP="00011706">
            <w:pPr>
              <w:pStyle w:val="Heading1"/>
              <w:spacing w:before="0"/>
            </w:pPr>
            <w:bookmarkStart w:id="101" w:name="_Toc11755224"/>
            <w:r>
              <w:t>Suggested r</w:t>
            </w:r>
            <w:r w:rsidR="00534AE4">
              <w:t>eading</w:t>
            </w:r>
            <w:bookmarkEnd w:id="101"/>
          </w:p>
        </w:tc>
      </w:tr>
    </w:tbl>
    <w:p w14:paraId="61609F3D" w14:textId="77777777" w:rsidR="00534AE4" w:rsidRPr="00BD19E0" w:rsidRDefault="00534AE4" w:rsidP="00534AE4">
      <w:pPr>
        <w:pStyle w:val="FootnoteText"/>
        <w:rPr>
          <w:sz w:val="24"/>
        </w:rPr>
      </w:pPr>
      <w:r w:rsidRPr="00BD19E0">
        <w:rPr>
          <w:sz w:val="24"/>
        </w:rPr>
        <w:t>Thomas, L</w:t>
      </w:r>
      <w:r>
        <w:rPr>
          <w:sz w:val="24"/>
        </w:rPr>
        <w:t>,</w:t>
      </w:r>
      <w:r w:rsidRPr="00BD19E0">
        <w:rPr>
          <w:sz w:val="24"/>
        </w:rPr>
        <w:t xml:space="preserve"> 2018, </w:t>
      </w:r>
      <w:r w:rsidRPr="00BD19E0">
        <w:rPr>
          <w:i/>
          <w:sz w:val="24"/>
        </w:rPr>
        <w:t>Introduce Cloud Computing into Business Operations</w:t>
      </w:r>
      <w:r w:rsidRPr="00BD19E0">
        <w:rPr>
          <w:sz w:val="24"/>
        </w:rPr>
        <w:t>, Better Teams Publications, Strawberry Hills, Australia</w:t>
      </w:r>
      <w:r>
        <w:rPr>
          <w:sz w:val="24"/>
        </w:rPr>
        <w:t>.</w:t>
      </w:r>
    </w:p>
    <w:p w14:paraId="7979BCE6" w14:textId="48930EB4" w:rsidR="00534AE4" w:rsidRDefault="00534AE4" w:rsidP="00BC3D09">
      <w:pPr>
        <w:pStyle w:val="Body"/>
      </w:pPr>
      <w:r>
        <w:t>Thoroughly r</w:t>
      </w:r>
      <w:r w:rsidRPr="000768DA">
        <w:t xml:space="preserve">ead </w:t>
      </w:r>
      <w:r>
        <w:t>p</w:t>
      </w:r>
      <w:r w:rsidRPr="000768DA">
        <w:t>ages</w:t>
      </w:r>
      <w:r>
        <w:t xml:space="preserve"> 91 to 92 of the r</w:t>
      </w:r>
      <w:r w:rsidRPr="000768DA">
        <w:t xml:space="preserve">ecommended </w:t>
      </w:r>
      <w:r>
        <w:t>textbook to gain an understanding of how to prepare a business case.</w:t>
      </w:r>
    </w:p>
    <w:p w14:paraId="4CA7D85F" w14:textId="77777777" w:rsidR="00534AE4" w:rsidRDefault="00534AE4">
      <w:r>
        <w:br w:type="page"/>
      </w:r>
    </w:p>
    <w:p w14:paraId="2C1F5CE1" w14:textId="7CF49D00" w:rsidR="00534AE4" w:rsidRDefault="009C5487" w:rsidP="00534AE4">
      <w:pPr>
        <w:pStyle w:val="Heading3"/>
        <w:spacing w:before="120"/>
        <w:contextualSpacing w:val="0"/>
      </w:pPr>
      <w:bookmarkStart w:id="102" w:name="_Toc11755225"/>
      <w:r>
        <w:lastRenderedPageBreak/>
        <w:t>Sections of</w:t>
      </w:r>
      <w:r w:rsidR="00534AE4" w:rsidRPr="000478B6">
        <w:t xml:space="preserve"> a business case</w:t>
      </w:r>
      <w:bookmarkEnd w:id="102"/>
    </w:p>
    <w:p w14:paraId="005683EB" w14:textId="3D61F072" w:rsidR="00BC3D09" w:rsidRDefault="00BC3D09" w:rsidP="00313905">
      <w:pPr>
        <w:pStyle w:val="Body"/>
        <w:spacing w:after="120" w:line="264" w:lineRule="auto"/>
      </w:pPr>
      <w:r>
        <w:t>There is no perfect template for writing a business case, but it usually contains the following components:</w:t>
      </w:r>
    </w:p>
    <w:p w14:paraId="120F7EC8" w14:textId="7EF30EE1" w:rsidR="00BC3D09" w:rsidRDefault="00BC3D09" w:rsidP="00236772">
      <w:pPr>
        <w:pStyle w:val="BulletListLevel1"/>
        <w:numPr>
          <w:ilvl w:val="0"/>
          <w:numId w:val="1"/>
        </w:numPr>
        <w:spacing w:line="22" w:lineRule="atLeast"/>
        <w:ind w:left="714" w:hanging="357"/>
      </w:pPr>
      <w:r>
        <w:t>Executive summary</w:t>
      </w:r>
    </w:p>
    <w:p w14:paraId="777F6FCD" w14:textId="4D8EBECE" w:rsidR="00BC3D09" w:rsidRDefault="00BC3D09" w:rsidP="00236772">
      <w:pPr>
        <w:pStyle w:val="BulletListLevel1"/>
        <w:numPr>
          <w:ilvl w:val="0"/>
          <w:numId w:val="1"/>
        </w:numPr>
        <w:spacing w:line="22" w:lineRule="atLeast"/>
        <w:ind w:left="714" w:hanging="357"/>
      </w:pPr>
      <w:r>
        <w:t>Introduction</w:t>
      </w:r>
    </w:p>
    <w:p w14:paraId="6EF10168" w14:textId="7FFFDCDD" w:rsidR="00BC3D09" w:rsidRDefault="00BC3D09" w:rsidP="00236772">
      <w:pPr>
        <w:pStyle w:val="BulletListLevel1"/>
        <w:numPr>
          <w:ilvl w:val="0"/>
          <w:numId w:val="1"/>
        </w:numPr>
        <w:spacing w:line="22" w:lineRule="atLeast"/>
        <w:ind w:left="714" w:hanging="357"/>
      </w:pPr>
      <w:r>
        <w:t>Statement of the problem</w:t>
      </w:r>
      <w:r w:rsidR="00AD084E">
        <w:t xml:space="preserve"> or new technology being considered (e.g. </w:t>
      </w:r>
      <w:r w:rsidR="009952EC">
        <w:t>“Proposed t</w:t>
      </w:r>
      <w:r w:rsidR="00AD084E">
        <w:t>ransfer</w:t>
      </w:r>
      <w:r w:rsidR="009952EC">
        <w:t xml:space="preserve"> of</w:t>
      </w:r>
      <w:r w:rsidR="00AD084E">
        <w:t xml:space="preserve"> </w:t>
      </w:r>
      <w:r w:rsidR="009952EC">
        <w:t xml:space="preserve">systems and data </w:t>
      </w:r>
      <w:r w:rsidR="00AD084E">
        <w:t xml:space="preserve">to the </w:t>
      </w:r>
      <w:r w:rsidR="001271EC">
        <w:t>c</w:t>
      </w:r>
      <w:r w:rsidR="00AD084E">
        <w:t>loud</w:t>
      </w:r>
      <w:r w:rsidR="00313905">
        <w:t>”</w:t>
      </w:r>
      <w:r w:rsidR="00AD084E">
        <w:t xml:space="preserve">) </w:t>
      </w:r>
    </w:p>
    <w:p w14:paraId="2ECFEF63" w14:textId="01417E0F" w:rsidR="00BC3D09" w:rsidRDefault="00BC3D09" w:rsidP="00236772">
      <w:pPr>
        <w:pStyle w:val="BulletListLevel1"/>
        <w:numPr>
          <w:ilvl w:val="0"/>
          <w:numId w:val="1"/>
        </w:numPr>
        <w:spacing w:line="22" w:lineRule="atLeast"/>
        <w:ind w:left="714" w:hanging="357"/>
      </w:pPr>
      <w:r>
        <w:t>Analysis</w:t>
      </w:r>
      <w:r w:rsidR="005219D2">
        <w:t>—</w:t>
      </w:r>
      <w:r w:rsidR="00313905">
        <w:t>specific of what this entails</w:t>
      </w:r>
    </w:p>
    <w:p w14:paraId="7A1F8580" w14:textId="77777777" w:rsidR="00BC3D09" w:rsidRDefault="00BC3D09" w:rsidP="00236772">
      <w:pPr>
        <w:pStyle w:val="BulletListLevel1"/>
        <w:numPr>
          <w:ilvl w:val="0"/>
          <w:numId w:val="1"/>
        </w:numPr>
        <w:spacing w:line="22" w:lineRule="atLeast"/>
        <w:ind w:left="714" w:hanging="357"/>
      </w:pPr>
      <w:r>
        <w:t>Discussion of possible options:</w:t>
      </w:r>
    </w:p>
    <w:p w14:paraId="265165DB" w14:textId="77777777" w:rsidR="00BC3D09" w:rsidRPr="005219D2" w:rsidRDefault="00BC3D09" w:rsidP="005219D2">
      <w:pPr>
        <w:pStyle w:val="BulletlistLevel2"/>
      </w:pPr>
      <w:r w:rsidRPr="005219D2">
        <w:t>benefits</w:t>
      </w:r>
    </w:p>
    <w:p w14:paraId="1BBD3AD5" w14:textId="77777777" w:rsidR="00BC3D09" w:rsidRPr="005219D2" w:rsidRDefault="00BC3D09" w:rsidP="005219D2">
      <w:pPr>
        <w:pStyle w:val="BulletlistLevel2"/>
      </w:pPr>
      <w:r w:rsidRPr="005219D2">
        <w:t>costs</w:t>
      </w:r>
    </w:p>
    <w:p w14:paraId="4586C0AA" w14:textId="77777777" w:rsidR="00BC3D09" w:rsidRPr="005219D2" w:rsidRDefault="00BC3D09" w:rsidP="005219D2">
      <w:pPr>
        <w:pStyle w:val="BulletlistLevel2"/>
      </w:pPr>
      <w:r w:rsidRPr="005219D2">
        <w:t>time scale</w:t>
      </w:r>
    </w:p>
    <w:p w14:paraId="5D9A17F1" w14:textId="77777777" w:rsidR="00BC3D09" w:rsidRPr="005219D2" w:rsidRDefault="00BC3D09" w:rsidP="005219D2">
      <w:pPr>
        <w:pStyle w:val="BulletlistLevel2"/>
      </w:pPr>
      <w:r w:rsidRPr="005219D2">
        <w:t xml:space="preserve">risks </w:t>
      </w:r>
    </w:p>
    <w:p w14:paraId="7B955EC0" w14:textId="488DAA3D" w:rsidR="00BC3D09" w:rsidRPr="005219D2" w:rsidRDefault="00BC3D09" w:rsidP="005219D2">
      <w:pPr>
        <w:pStyle w:val="BulletlistLevel2"/>
      </w:pPr>
      <w:r w:rsidRPr="005219D2">
        <w:t>opportunities</w:t>
      </w:r>
    </w:p>
    <w:p w14:paraId="2C60E2AA" w14:textId="7DC8C71D" w:rsidR="00BC3D09" w:rsidRDefault="00BC3D09" w:rsidP="00236772">
      <w:pPr>
        <w:pStyle w:val="BulletListLevel1"/>
        <w:numPr>
          <w:ilvl w:val="0"/>
          <w:numId w:val="1"/>
        </w:numPr>
        <w:spacing w:line="22" w:lineRule="atLeast"/>
        <w:ind w:left="714" w:hanging="357"/>
      </w:pPr>
      <w:r>
        <w:t>Recommendation</w:t>
      </w:r>
    </w:p>
    <w:p w14:paraId="1BE4516D" w14:textId="1A8BB0DA" w:rsidR="00BC3D09" w:rsidRDefault="00BC3D09" w:rsidP="00236772">
      <w:pPr>
        <w:pStyle w:val="BulletListLevel1"/>
        <w:numPr>
          <w:ilvl w:val="0"/>
          <w:numId w:val="1"/>
        </w:numPr>
        <w:spacing w:line="22" w:lineRule="atLeast"/>
        <w:ind w:left="714" w:hanging="357"/>
      </w:pPr>
      <w:r>
        <w:t>Details of your chosen option</w:t>
      </w:r>
    </w:p>
    <w:p w14:paraId="211488E2" w14:textId="3B9EFA7A" w:rsidR="00BC3D09" w:rsidRDefault="00BC3D09" w:rsidP="00236772">
      <w:pPr>
        <w:pStyle w:val="BulletListLevel1"/>
        <w:numPr>
          <w:ilvl w:val="0"/>
          <w:numId w:val="1"/>
        </w:numPr>
        <w:ind w:left="714" w:hanging="357"/>
      </w:pPr>
      <w:r>
        <w:t>Conclusion</w:t>
      </w:r>
      <w:r w:rsidR="005219D2">
        <w:t>.</w:t>
      </w:r>
    </w:p>
    <w:tbl>
      <w:tblPr>
        <w:tblW w:w="0" w:type="auto"/>
        <w:shd w:val="clear" w:color="auto" w:fill="E7E7D4"/>
        <w:tblLook w:val="0600" w:firstRow="0" w:lastRow="0" w:firstColumn="0" w:lastColumn="0" w:noHBand="1" w:noVBand="1"/>
      </w:tblPr>
      <w:tblGrid>
        <w:gridCol w:w="992"/>
        <w:gridCol w:w="8001"/>
      </w:tblGrid>
      <w:tr w:rsidR="00BC3D09" w14:paraId="556F0068" w14:textId="77777777" w:rsidTr="00DD02BB">
        <w:trPr>
          <w:trHeight w:val="659"/>
        </w:trPr>
        <w:tc>
          <w:tcPr>
            <w:tcW w:w="992" w:type="dxa"/>
            <w:shd w:val="clear" w:color="auto" w:fill="E7E7D4"/>
            <w:vAlign w:val="center"/>
          </w:tcPr>
          <w:p w14:paraId="297B7691" w14:textId="77777777" w:rsidR="00BC3D09" w:rsidRPr="009C3DED" w:rsidRDefault="00BC3D09" w:rsidP="00DD02BB">
            <w:pPr>
              <w:pStyle w:val="Body"/>
              <w:spacing w:after="0" w:line="240" w:lineRule="auto"/>
              <w:jc w:val="center"/>
            </w:pPr>
            <w:r w:rsidRPr="0077179B">
              <w:rPr>
                <w:noProof/>
                <w:lang w:eastAsia="en-AU"/>
              </w:rPr>
              <w:drawing>
                <wp:inline distT="0" distB="0" distL="0" distR="0" wp14:anchorId="1E6F81E8" wp14:editId="36D76458">
                  <wp:extent cx="304800" cy="355706"/>
                  <wp:effectExtent l="0" t="0" r="0" b="6350"/>
                  <wp:docPr id="234" name="Picture 234"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33">
                            <a:duotone>
                              <a:schemeClr val="accent4">
                                <a:shade val="45000"/>
                                <a:satMod val="135000"/>
                              </a:schemeClr>
                              <a:prstClr val="white"/>
                            </a:duotone>
                            <a:extLst>
                              <a:ext uri="{28A0092B-C50C-407E-A947-70E740481C1C}">
                                <a14:useLocalDpi xmlns:a14="http://schemas.microsoft.com/office/drawing/2010/main" val="0"/>
                              </a:ext>
                            </a:extLst>
                          </a:blip>
                          <a:srcRect/>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00804F4D" w14:textId="77777777" w:rsidR="00BC3D09" w:rsidRPr="009C3DED" w:rsidRDefault="00BC3D09" w:rsidP="005219D2">
            <w:pPr>
              <w:pStyle w:val="Heading1noTOC"/>
            </w:pPr>
            <w:r w:rsidRPr="00C372CB">
              <w:t>Reading list</w:t>
            </w:r>
          </w:p>
        </w:tc>
      </w:tr>
    </w:tbl>
    <w:p w14:paraId="4023D67F" w14:textId="77777777" w:rsidR="00BC3D09" w:rsidRDefault="00BC3D09" w:rsidP="00BC3D09">
      <w:pPr>
        <w:pStyle w:val="Heading2"/>
      </w:pPr>
      <w:bookmarkStart w:id="103" w:name="_Toc7186756"/>
      <w:bookmarkStart w:id="104" w:name="_Toc11755226"/>
      <w:r>
        <w:t>Research</w:t>
      </w:r>
      <w:bookmarkEnd w:id="103"/>
      <w:bookmarkEnd w:id="104"/>
    </w:p>
    <w:p w14:paraId="7340C84A" w14:textId="77777777" w:rsidR="00BC3D09" w:rsidRDefault="00BC3D09" w:rsidP="00BC3D09">
      <w:pPr>
        <w:pStyle w:val="Body"/>
      </w:pPr>
      <w:r>
        <w:t>The information below will assist you in understanding how to write a business case.</w:t>
      </w:r>
    </w:p>
    <w:p w14:paraId="304D7CE5" w14:textId="77777777" w:rsidR="00BC3D09" w:rsidRDefault="00BC3D09" w:rsidP="00BC3D09">
      <w:pPr>
        <w:pStyle w:val="Heading3"/>
      </w:pPr>
      <w:bookmarkStart w:id="105" w:name="_Toc7186757"/>
      <w:bookmarkStart w:id="106" w:name="_Toc11755227"/>
      <w:r>
        <w:t>How to prepare a business case</w:t>
      </w:r>
      <w:bookmarkEnd w:id="105"/>
      <w:bookmarkEnd w:id="106"/>
    </w:p>
    <w:p w14:paraId="27BD2533" w14:textId="24CE63D8" w:rsidR="00BC3D09" w:rsidRDefault="00BC3D09" w:rsidP="00BC3D09">
      <w:pPr>
        <w:pStyle w:val="Body"/>
      </w:pPr>
      <w:r>
        <w:t>The following links will assist you to write a business case:</w:t>
      </w:r>
    </w:p>
    <w:p w14:paraId="1E48DE5C" w14:textId="5E619D90" w:rsidR="00BC3D09" w:rsidRDefault="006941CA" w:rsidP="003E338D">
      <w:pPr>
        <w:pStyle w:val="Body"/>
        <w:numPr>
          <w:ilvl w:val="0"/>
          <w:numId w:val="39"/>
        </w:numPr>
      </w:pPr>
      <w:hyperlink r:id="rId61" w:history="1">
        <w:r w:rsidR="003E338D">
          <w:rPr>
            <w:rStyle w:val="Hyperlink"/>
          </w:rPr>
          <w:t>How to prepare a business case</w:t>
        </w:r>
      </w:hyperlink>
      <w:r w:rsidR="003D47D8">
        <w:t xml:space="preserve"> </w:t>
      </w:r>
    </w:p>
    <w:p w14:paraId="63A6ECA1" w14:textId="06184DB0" w:rsidR="00D34BB2" w:rsidRDefault="006941CA" w:rsidP="003E338D">
      <w:pPr>
        <w:pStyle w:val="Body"/>
        <w:numPr>
          <w:ilvl w:val="0"/>
          <w:numId w:val="39"/>
        </w:numPr>
        <w:spacing w:after="360"/>
      </w:pPr>
      <w:hyperlink r:id="rId62" w:history="1">
        <w:r w:rsidR="003E338D">
          <w:rPr>
            <w:rStyle w:val="Hyperlink"/>
          </w:rPr>
          <w:t>How to build a business case</w:t>
        </w:r>
      </w:hyperlink>
      <w:r w:rsidR="003D47D8">
        <w:t xml:space="preserve"> </w:t>
      </w:r>
    </w:p>
    <w:p w14:paraId="79B3D064" w14:textId="77777777" w:rsidR="005219D2" w:rsidRDefault="005219D2">
      <w:r>
        <w:br w:type="page"/>
      </w:r>
    </w:p>
    <w:tbl>
      <w:tblPr>
        <w:tblW w:w="0" w:type="auto"/>
        <w:shd w:val="clear" w:color="auto" w:fill="E7E7D4"/>
        <w:tblLook w:val="0600" w:firstRow="0" w:lastRow="0" w:firstColumn="0" w:lastColumn="0" w:noHBand="1" w:noVBand="1"/>
      </w:tblPr>
      <w:tblGrid>
        <w:gridCol w:w="992"/>
        <w:gridCol w:w="8034"/>
      </w:tblGrid>
      <w:tr w:rsidR="005219D2" w14:paraId="453D9FDE" w14:textId="77777777" w:rsidTr="008935BF">
        <w:trPr>
          <w:trHeight w:val="659"/>
        </w:trPr>
        <w:tc>
          <w:tcPr>
            <w:tcW w:w="992" w:type="dxa"/>
            <w:shd w:val="clear" w:color="auto" w:fill="E7E7D4"/>
            <w:vAlign w:val="center"/>
          </w:tcPr>
          <w:p w14:paraId="6877328A" w14:textId="376D5DCA" w:rsidR="005219D2" w:rsidRPr="009C3DED" w:rsidRDefault="005219D2" w:rsidP="008935BF">
            <w:pPr>
              <w:pStyle w:val="Body"/>
              <w:spacing w:after="0" w:line="240" w:lineRule="auto"/>
              <w:jc w:val="center"/>
            </w:pPr>
            <w:r>
              <w:rPr>
                <w:noProof/>
                <w:lang w:eastAsia="en-AU"/>
              </w:rPr>
              <w:lastRenderedPageBreak/>
              <w:drawing>
                <wp:inline distT="0" distB="0" distL="0" distR="0" wp14:anchorId="51E53564" wp14:editId="613E0F86">
                  <wp:extent cx="365760" cy="357809"/>
                  <wp:effectExtent l="0" t="0" r="0" b="4445"/>
                  <wp:docPr id="11" name="Picture 1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38">
                            <a:duotone>
                              <a:schemeClr val="accent4">
                                <a:shade val="45000"/>
                                <a:satMod val="135000"/>
                              </a:schemeClr>
                              <a:prstClr val="white"/>
                            </a:duotone>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3FDABAD0" w14:textId="77777777" w:rsidR="005219D2" w:rsidRPr="00C372CB" w:rsidRDefault="005219D2" w:rsidP="008935BF">
            <w:pPr>
              <w:pStyle w:val="Heading1noTOC"/>
            </w:pPr>
            <w:r w:rsidRPr="00C372CB">
              <w:t>Practice activity</w:t>
            </w:r>
          </w:p>
        </w:tc>
      </w:tr>
    </w:tbl>
    <w:p w14:paraId="72B13BAF" w14:textId="4AD7AECA" w:rsidR="007E24B0" w:rsidRPr="005219D2" w:rsidRDefault="000E6A20" w:rsidP="005219D2">
      <w:pPr>
        <w:pStyle w:val="Heading2"/>
      </w:pPr>
      <w:bookmarkStart w:id="107" w:name="_Toc11755228"/>
      <w:r>
        <w:rPr>
          <w:rStyle w:val="Heading3Char"/>
          <w:rFonts w:eastAsiaTheme="minorHAnsi"/>
          <w:b/>
          <w:color w:val="464748"/>
          <w:sz w:val="36"/>
          <w:szCs w:val="36"/>
        </w:rPr>
        <w:t>Activity 2.</w:t>
      </w:r>
      <w:r w:rsidR="001E1FD9">
        <w:rPr>
          <w:rStyle w:val="Heading3Char"/>
          <w:rFonts w:eastAsiaTheme="minorHAnsi"/>
          <w:b/>
          <w:color w:val="464748"/>
          <w:sz w:val="36"/>
          <w:szCs w:val="36"/>
        </w:rPr>
        <w:t>6</w:t>
      </w:r>
      <w:r w:rsidR="005219D2">
        <w:rPr>
          <w:rStyle w:val="Heading3Char"/>
          <w:rFonts w:eastAsiaTheme="minorHAnsi"/>
          <w:b/>
          <w:color w:val="464748"/>
          <w:sz w:val="36"/>
          <w:szCs w:val="36"/>
        </w:rPr>
        <w:t xml:space="preserve">: </w:t>
      </w:r>
      <w:r w:rsidR="001271EC">
        <w:rPr>
          <w:rStyle w:val="Heading3Char"/>
          <w:rFonts w:eastAsiaTheme="minorHAnsi"/>
          <w:b/>
          <w:color w:val="464748"/>
          <w:sz w:val="36"/>
          <w:szCs w:val="36"/>
        </w:rPr>
        <w:t>Review computing needs for businesses</w:t>
      </w:r>
      <w:bookmarkEnd w:id="107"/>
    </w:p>
    <w:p w14:paraId="120A5C5F" w14:textId="23D01A2B" w:rsidR="00D34BB2" w:rsidRDefault="001271EC" w:rsidP="007E24B0">
      <w:pPr>
        <w:pStyle w:val="Body"/>
        <w:spacing w:after="120"/>
      </w:pPr>
      <w:r>
        <w:t>Complete the following table, showing the common computer equipment and critical information systems required for the type of business shown.</w:t>
      </w:r>
    </w:p>
    <w:tbl>
      <w:tblPr>
        <w:tblStyle w:val="TableGrid"/>
        <w:tblW w:w="0" w:type="auto"/>
        <w:tblLook w:val="04A0" w:firstRow="1" w:lastRow="0" w:firstColumn="1" w:lastColumn="0" w:noHBand="0" w:noVBand="1"/>
      </w:tblPr>
      <w:tblGrid>
        <w:gridCol w:w="1980"/>
        <w:gridCol w:w="3260"/>
        <w:gridCol w:w="3776"/>
      </w:tblGrid>
      <w:tr w:rsidR="00D34BB2" w14:paraId="7FEEC3FC" w14:textId="77777777" w:rsidTr="00D34BB2">
        <w:trPr>
          <w:cnfStyle w:val="100000000000" w:firstRow="1" w:lastRow="0" w:firstColumn="0" w:lastColumn="0" w:oddVBand="0" w:evenVBand="0" w:oddHBand="0" w:evenHBand="0" w:firstRowFirstColumn="0" w:firstRowLastColumn="0" w:lastRowFirstColumn="0" w:lastRowLastColumn="0"/>
          <w:tblHeader/>
        </w:trPr>
        <w:tc>
          <w:tcPr>
            <w:tcW w:w="1980" w:type="dxa"/>
          </w:tcPr>
          <w:p w14:paraId="50E0F0F0" w14:textId="29A007F8" w:rsidR="00D34BB2" w:rsidRPr="005219D2" w:rsidRDefault="00D34BB2" w:rsidP="005219D2">
            <w:pPr>
              <w:pStyle w:val="TableHeading"/>
              <w:rPr>
                <w:b/>
              </w:rPr>
            </w:pPr>
            <w:r w:rsidRPr="005219D2">
              <w:rPr>
                <w:b/>
              </w:rPr>
              <w:t>Type of Business entity</w:t>
            </w:r>
          </w:p>
        </w:tc>
        <w:tc>
          <w:tcPr>
            <w:tcW w:w="3260" w:type="dxa"/>
          </w:tcPr>
          <w:p w14:paraId="608811BC" w14:textId="64C01C2F" w:rsidR="00D34BB2" w:rsidRPr="005219D2" w:rsidRDefault="00D34BB2" w:rsidP="005219D2">
            <w:pPr>
              <w:pStyle w:val="TableHeading"/>
              <w:rPr>
                <w:b/>
              </w:rPr>
            </w:pPr>
            <w:r w:rsidRPr="005219D2">
              <w:rPr>
                <w:b/>
              </w:rPr>
              <w:t>Common computer equipment</w:t>
            </w:r>
          </w:p>
        </w:tc>
        <w:tc>
          <w:tcPr>
            <w:tcW w:w="3776" w:type="dxa"/>
          </w:tcPr>
          <w:p w14:paraId="5F1D3E60" w14:textId="036C2D32" w:rsidR="00D34BB2" w:rsidRPr="005219D2" w:rsidRDefault="001271EC" w:rsidP="001271EC">
            <w:pPr>
              <w:pStyle w:val="TableHeading"/>
              <w:rPr>
                <w:b/>
              </w:rPr>
            </w:pPr>
            <w:r>
              <w:rPr>
                <w:b/>
              </w:rPr>
              <w:t>Critical i</w:t>
            </w:r>
            <w:r w:rsidR="00D34BB2" w:rsidRPr="005219D2">
              <w:rPr>
                <w:b/>
              </w:rPr>
              <w:t xml:space="preserve">nformation </w:t>
            </w:r>
            <w:r>
              <w:rPr>
                <w:b/>
              </w:rPr>
              <w:t>s</w:t>
            </w:r>
            <w:r w:rsidR="00D34BB2" w:rsidRPr="005219D2">
              <w:rPr>
                <w:b/>
              </w:rPr>
              <w:t>ystems</w:t>
            </w:r>
          </w:p>
        </w:tc>
      </w:tr>
      <w:tr w:rsidR="00D34BB2" w14:paraId="5BED9E43" w14:textId="77777777" w:rsidTr="00D34BB2">
        <w:tc>
          <w:tcPr>
            <w:tcW w:w="1980" w:type="dxa"/>
          </w:tcPr>
          <w:p w14:paraId="05E195F5" w14:textId="52D397FE" w:rsidR="00D34BB2" w:rsidRPr="005219D2" w:rsidRDefault="00D34BB2" w:rsidP="005219D2">
            <w:pPr>
              <w:pStyle w:val="Body"/>
            </w:pPr>
            <w:r w:rsidRPr="005219D2">
              <w:t>a medical centre</w:t>
            </w:r>
          </w:p>
        </w:tc>
        <w:tc>
          <w:tcPr>
            <w:tcW w:w="3260" w:type="dxa"/>
          </w:tcPr>
          <w:p w14:paraId="4FDA41E9" w14:textId="77777777" w:rsidR="00D34BB2" w:rsidRPr="005219D2" w:rsidRDefault="00D34BB2" w:rsidP="005219D2">
            <w:pPr>
              <w:pStyle w:val="Body"/>
            </w:pPr>
          </w:p>
          <w:p w14:paraId="3ADD1245" w14:textId="77777777" w:rsidR="00D34BB2" w:rsidRPr="005219D2" w:rsidRDefault="00D34BB2" w:rsidP="005219D2">
            <w:pPr>
              <w:pStyle w:val="Body"/>
            </w:pPr>
          </w:p>
          <w:p w14:paraId="52237556" w14:textId="77777777" w:rsidR="00D34BB2" w:rsidRPr="005219D2" w:rsidRDefault="00D34BB2" w:rsidP="005219D2">
            <w:pPr>
              <w:pStyle w:val="Body"/>
            </w:pPr>
          </w:p>
          <w:p w14:paraId="50932170" w14:textId="77777777" w:rsidR="00D34BB2" w:rsidRPr="005219D2" w:rsidRDefault="00D34BB2" w:rsidP="005219D2">
            <w:pPr>
              <w:pStyle w:val="Body"/>
            </w:pPr>
          </w:p>
          <w:p w14:paraId="140A2B6E" w14:textId="77777777" w:rsidR="00D34BB2" w:rsidRPr="005219D2" w:rsidRDefault="00D34BB2" w:rsidP="005219D2">
            <w:pPr>
              <w:pStyle w:val="Body"/>
            </w:pPr>
          </w:p>
          <w:p w14:paraId="450CF62E" w14:textId="77777777" w:rsidR="00D34BB2" w:rsidRPr="005219D2" w:rsidRDefault="00D34BB2" w:rsidP="005219D2">
            <w:pPr>
              <w:pStyle w:val="Body"/>
            </w:pPr>
          </w:p>
          <w:p w14:paraId="3944425B" w14:textId="77777777" w:rsidR="00D34BB2" w:rsidRPr="005219D2" w:rsidRDefault="00D34BB2" w:rsidP="005219D2">
            <w:pPr>
              <w:pStyle w:val="Body"/>
            </w:pPr>
          </w:p>
          <w:p w14:paraId="3A4291C6" w14:textId="01C337E7" w:rsidR="00D34BB2" w:rsidRPr="005219D2" w:rsidRDefault="00D34BB2" w:rsidP="005219D2">
            <w:pPr>
              <w:pStyle w:val="Body"/>
            </w:pPr>
          </w:p>
        </w:tc>
        <w:tc>
          <w:tcPr>
            <w:tcW w:w="3776" w:type="dxa"/>
          </w:tcPr>
          <w:p w14:paraId="26DF347E" w14:textId="77777777" w:rsidR="00D34BB2" w:rsidRPr="005219D2" w:rsidRDefault="00D34BB2" w:rsidP="005219D2">
            <w:pPr>
              <w:pStyle w:val="Body"/>
            </w:pPr>
          </w:p>
        </w:tc>
      </w:tr>
      <w:tr w:rsidR="00D34BB2" w14:paraId="0A81C602" w14:textId="77777777" w:rsidTr="00D34BB2">
        <w:tc>
          <w:tcPr>
            <w:tcW w:w="1980" w:type="dxa"/>
          </w:tcPr>
          <w:p w14:paraId="3C15511D" w14:textId="6DB25547" w:rsidR="00D34BB2" w:rsidRPr="005219D2" w:rsidRDefault="00D34BB2" w:rsidP="005219D2">
            <w:pPr>
              <w:pStyle w:val="Body"/>
            </w:pPr>
            <w:r w:rsidRPr="005219D2">
              <w:t>a law firm</w:t>
            </w:r>
          </w:p>
        </w:tc>
        <w:tc>
          <w:tcPr>
            <w:tcW w:w="3260" w:type="dxa"/>
          </w:tcPr>
          <w:p w14:paraId="7DBFE9A3" w14:textId="6877607C" w:rsidR="00D34BB2" w:rsidRPr="005219D2" w:rsidRDefault="00D34BB2" w:rsidP="005219D2">
            <w:pPr>
              <w:pStyle w:val="Body"/>
            </w:pPr>
          </w:p>
          <w:p w14:paraId="46BD5A33" w14:textId="27718036" w:rsidR="00D34BB2" w:rsidRPr="005219D2" w:rsidRDefault="00D34BB2" w:rsidP="005219D2">
            <w:pPr>
              <w:pStyle w:val="Body"/>
            </w:pPr>
          </w:p>
          <w:p w14:paraId="48505F2C" w14:textId="1EAF061F" w:rsidR="00D34BB2" w:rsidRPr="005219D2" w:rsidRDefault="00D34BB2" w:rsidP="005219D2">
            <w:pPr>
              <w:pStyle w:val="Body"/>
            </w:pPr>
          </w:p>
          <w:p w14:paraId="3B8A99FF" w14:textId="49D67113" w:rsidR="00D34BB2" w:rsidRPr="005219D2" w:rsidRDefault="00D34BB2" w:rsidP="005219D2">
            <w:pPr>
              <w:pStyle w:val="Body"/>
            </w:pPr>
          </w:p>
          <w:p w14:paraId="42BCB028" w14:textId="77777777" w:rsidR="00D34BB2" w:rsidRPr="005219D2" w:rsidRDefault="00D34BB2" w:rsidP="005219D2">
            <w:pPr>
              <w:pStyle w:val="Body"/>
            </w:pPr>
          </w:p>
          <w:p w14:paraId="3F9234B7" w14:textId="77777777" w:rsidR="00D34BB2" w:rsidRPr="005219D2" w:rsidRDefault="00D34BB2" w:rsidP="005219D2">
            <w:pPr>
              <w:pStyle w:val="Body"/>
            </w:pPr>
          </w:p>
          <w:p w14:paraId="136CD4FF" w14:textId="77777777" w:rsidR="00D34BB2" w:rsidRPr="005219D2" w:rsidRDefault="00D34BB2" w:rsidP="005219D2">
            <w:pPr>
              <w:pStyle w:val="Body"/>
            </w:pPr>
          </w:p>
          <w:p w14:paraId="18D58BAC" w14:textId="6BFAE695" w:rsidR="00D34BB2" w:rsidRPr="005219D2" w:rsidRDefault="00D34BB2" w:rsidP="005219D2">
            <w:pPr>
              <w:pStyle w:val="Body"/>
            </w:pPr>
          </w:p>
        </w:tc>
        <w:tc>
          <w:tcPr>
            <w:tcW w:w="3776" w:type="dxa"/>
          </w:tcPr>
          <w:p w14:paraId="535BF98F" w14:textId="77777777" w:rsidR="00D34BB2" w:rsidRPr="005219D2" w:rsidRDefault="00D34BB2" w:rsidP="005219D2">
            <w:pPr>
              <w:pStyle w:val="Body"/>
            </w:pPr>
          </w:p>
        </w:tc>
      </w:tr>
      <w:tr w:rsidR="00D34BB2" w14:paraId="04BC3001" w14:textId="77777777" w:rsidTr="00D34BB2">
        <w:tc>
          <w:tcPr>
            <w:tcW w:w="1980" w:type="dxa"/>
          </w:tcPr>
          <w:p w14:paraId="2F95F326" w14:textId="6B8AFF64" w:rsidR="00D34BB2" w:rsidRPr="005219D2" w:rsidRDefault="00D34BB2" w:rsidP="005219D2">
            <w:pPr>
              <w:pStyle w:val="Body"/>
            </w:pPr>
            <w:r w:rsidRPr="005219D2">
              <w:t>a building firm</w:t>
            </w:r>
          </w:p>
        </w:tc>
        <w:tc>
          <w:tcPr>
            <w:tcW w:w="3260" w:type="dxa"/>
          </w:tcPr>
          <w:p w14:paraId="6CB0C9B9" w14:textId="77777777" w:rsidR="00D34BB2" w:rsidRPr="005219D2" w:rsidRDefault="00D34BB2" w:rsidP="005219D2">
            <w:pPr>
              <w:pStyle w:val="Body"/>
            </w:pPr>
          </w:p>
          <w:p w14:paraId="1674DFB4" w14:textId="68DBE945" w:rsidR="00D34BB2" w:rsidRPr="005219D2" w:rsidRDefault="00D34BB2" w:rsidP="005219D2">
            <w:pPr>
              <w:pStyle w:val="Body"/>
            </w:pPr>
          </w:p>
          <w:p w14:paraId="5790FA52" w14:textId="1B0EEA26" w:rsidR="00D34BB2" w:rsidRPr="005219D2" w:rsidRDefault="00D34BB2" w:rsidP="005219D2">
            <w:pPr>
              <w:pStyle w:val="Body"/>
            </w:pPr>
          </w:p>
          <w:p w14:paraId="263985DA" w14:textId="191E6059" w:rsidR="00D34BB2" w:rsidRPr="005219D2" w:rsidRDefault="00D34BB2" w:rsidP="005219D2">
            <w:pPr>
              <w:pStyle w:val="Body"/>
            </w:pPr>
          </w:p>
          <w:p w14:paraId="3D62FC8A" w14:textId="60406E53" w:rsidR="00D34BB2" w:rsidRPr="005219D2" w:rsidRDefault="00D34BB2" w:rsidP="005219D2">
            <w:pPr>
              <w:pStyle w:val="Body"/>
            </w:pPr>
          </w:p>
          <w:p w14:paraId="22D55FFD" w14:textId="77777777" w:rsidR="00D34BB2" w:rsidRPr="005219D2" w:rsidRDefault="00D34BB2" w:rsidP="005219D2">
            <w:pPr>
              <w:pStyle w:val="Body"/>
            </w:pPr>
          </w:p>
          <w:p w14:paraId="3B39BA3D" w14:textId="77777777" w:rsidR="00D34BB2" w:rsidRPr="005219D2" w:rsidRDefault="00D34BB2" w:rsidP="005219D2">
            <w:pPr>
              <w:pStyle w:val="Body"/>
            </w:pPr>
          </w:p>
          <w:p w14:paraId="269DCA07" w14:textId="4791B0D5" w:rsidR="00D34BB2" w:rsidRPr="005219D2" w:rsidRDefault="00D34BB2" w:rsidP="005219D2">
            <w:pPr>
              <w:pStyle w:val="Body"/>
            </w:pPr>
          </w:p>
        </w:tc>
        <w:tc>
          <w:tcPr>
            <w:tcW w:w="3776" w:type="dxa"/>
          </w:tcPr>
          <w:p w14:paraId="0E5C447D" w14:textId="77777777" w:rsidR="00D34BB2" w:rsidRPr="005219D2" w:rsidRDefault="00D34BB2" w:rsidP="005219D2">
            <w:pPr>
              <w:pStyle w:val="Body"/>
            </w:pPr>
          </w:p>
        </w:tc>
      </w:tr>
      <w:tr w:rsidR="00D34BB2" w14:paraId="4DC95899" w14:textId="77777777" w:rsidTr="00D34BB2">
        <w:tc>
          <w:tcPr>
            <w:tcW w:w="1980" w:type="dxa"/>
          </w:tcPr>
          <w:p w14:paraId="428A3981" w14:textId="488A5C62" w:rsidR="00D34BB2" w:rsidRPr="005219D2" w:rsidRDefault="00D34BB2" w:rsidP="005219D2">
            <w:pPr>
              <w:pStyle w:val="Body"/>
            </w:pPr>
            <w:r w:rsidRPr="005219D2">
              <w:lastRenderedPageBreak/>
              <w:t>an insurance company</w:t>
            </w:r>
          </w:p>
        </w:tc>
        <w:tc>
          <w:tcPr>
            <w:tcW w:w="3260" w:type="dxa"/>
          </w:tcPr>
          <w:p w14:paraId="6495421A" w14:textId="77777777" w:rsidR="00D34BB2" w:rsidRPr="005219D2" w:rsidRDefault="00D34BB2" w:rsidP="005219D2">
            <w:pPr>
              <w:pStyle w:val="Body"/>
            </w:pPr>
          </w:p>
          <w:p w14:paraId="172E823A" w14:textId="0BA43154" w:rsidR="00D34BB2" w:rsidRPr="005219D2" w:rsidRDefault="00D34BB2" w:rsidP="005219D2">
            <w:pPr>
              <w:pStyle w:val="Body"/>
            </w:pPr>
          </w:p>
          <w:p w14:paraId="35052BE6" w14:textId="7B8EC846" w:rsidR="00D34BB2" w:rsidRPr="005219D2" w:rsidRDefault="00D34BB2" w:rsidP="005219D2">
            <w:pPr>
              <w:pStyle w:val="Body"/>
            </w:pPr>
          </w:p>
          <w:p w14:paraId="2FA621F6" w14:textId="787BCBCC" w:rsidR="00D34BB2" w:rsidRPr="005219D2" w:rsidRDefault="00D34BB2" w:rsidP="005219D2">
            <w:pPr>
              <w:pStyle w:val="Body"/>
            </w:pPr>
          </w:p>
          <w:p w14:paraId="404636F0" w14:textId="2FF281DA" w:rsidR="00D34BB2" w:rsidRPr="005219D2" w:rsidRDefault="00D34BB2" w:rsidP="005219D2">
            <w:pPr>
              <w:pStyle w:val="Body"/>
            </w:pPr>
          </w:p>
          <w:p w14:paraId="056C4E38" w14:textId="77777777" w:rsidR="00D34BB2" w:rsidRPr="005219D2" w:rsidRDefault="00D34BB2" w:rsidP="005219D2">
            <w:pPr>
              <w:pStyle w:val="Body"/>
            </w:pPr>
          </w:p>
          <w:p w14:paraId="2A0C7BAC" w14:textId="77777777" w:rsidR="00D34BB2" w:rsidRPr="005219D2" w:rsidRDefault="00D34BB2" w:rsidP="005219D2">
            <w:pPr>
              <w:pStyle w:val="Body"/>
            </w:pPr>
          </w:p>
          <w:p w14:paraId="4BCCEAF8" w14:textId="4C1057FE" w:rsidR="00D34BB2" w:rsidRPr="005219D2" w:rsidRDefault="00D34BB2" w:rsidP="005219D2">
            <w:pPr>
              <w:pStyle w:val="Body"/>
            </w:pPr>
          </w:p>
        </w:tc>
        <w:tc>
          <w:tcPr>
            <w:tcW w:w="3776" w:type="dxa"/>
          </w:tcPr>
          <w:p w14:paraId="0F5F1585" w14:textId="77777777" w:rsidR="00D34BB2" w:rsidRPr="005219D2" w:rsidRDefault="00D34BB2" w:rsidP="005219D2">
            <w:pPr>
              <w:pStyle w:val="Body"/>
            </w:pPr>
          </w:p>
        </w:tc>
      </w:tr>
      <w:tr w:rsidR="00D34BB2" w14:paraId="6B3853CE" w14:textId="77777777" w:rsidTr="00D34BB2">
        <w:tc>
          <w:tcPr>
            <w:tcW w:w="1980" w:type="dxa"/>
          </w:tcPr>
          <w:p w14:paraId="4058B1C9" w14:textId="2C10F24B" w:rsidR="00D34BB2" w:rsidRPr="005219D2" w:rsidRDefault="00D34BB2" w:rsidP="005219D2">
            <w:pPr>
              <w:pStyle w:val="Body"/>
            </w:pPr>
            <w:r w:rsidRPr="005219D2">
              <w:t>a retail business</w:t>
            </w:r>
          </w:p>
        </w:tc>
        <w:tc>
          <w:tcPr>
            <w:tcW w:w="3260" w:type="dxa"/>
          </w:tcPr>
          <w:p w14:paraId="2E4E0FF9" w14:textId="77777777" w:rsidR="00D34BB2" w:rsidRPr="005219D2" w:rsidRDefault="00D34BB2" w:rsidP="005219D2">
            <w:pPr>
              <w:pStyle w:val="Body"/>
            </w:pPr>
          </w:p>
          <w:p w14:paraId="66527E58" w14:textId="703BB117" w:rsidR="00D34BB2" w:rsidRPr="005219D2" w:rsidRDefault="00D34BB2" w:rsidP="005219D2">
            <w:pPr>
              <w:pStyle w:val="Body"/>
            </w:pPr>
          </w:p>
          <w:p w14:paraId="3D05BCDC" w14:textId="4CD9BD81" w:rsidR="00D34BB2" w:rsidRPr="005219D2" w:rsidRDefault="00D34BB2" w:rsidP="005219D2">
            <w:pPr>
              <w:pStyle w:val="Body"/>
            </w:pPr>
          </w:p>
          <w:p w14:paraId="5847EACF" w14:textId="6A6E4722" w:rsidR="00D34BB2" w:rsidRPr="005219D2" w:rsidRDefault="00D34BB2" w:rsidP="005219D2">
            <w:pPr>
              <w:pStyle w:val="Body"/>
            </w:pPr>
          </w:p>
          <w:p w14:paraId="23ABCB81" w14:textId="545E7471" w:rsidR="00D34BB2" w:rsidRPr="005219D2" w:rsidRDefault="00D34BB2" w:rsidP="005219D2">
            <w:pPr>
              <w:pStyle w:val="Body"/>
            </w:pPr>
          </w:p>
          <w:p w14:paraId="46A5E2ED" w14:textId="77777777" w:rsidR="00D34BB2" w:rsidRPr="005219D2" w:rsidRDefault="00D34BB2" w:rsidP="005219D2">
            <w:pPr>
              <w:pStyle w:val="Body"/>
            </w:pPr>
          </w:p>
          <w:p w14:paraId="5BF088B9" w14:textId="77777777" w:rsidR="00D34BB2" w:rsidRPr="005219D2" w:rsidRDefault="00D34BB2" w:rsidP="005219D2">
            <w:pPr>
              <w:pStyle w:val="Body"/>
            </w:pPr>
          </w:p>
          <w:p w14:paraId="25A93B72" w14:textId="1564ED4E" w:rsidR="00D34BB2" w:rsidRPr="005219D2" w:rsidRDefault="00D34BB2" w:rsidP="005219D2">
            <w:pPr>
              <w:pStyle w:val="Body"/>
            </w:pPr>
          </w:p>
        </w:tc>
        <w:tc>
          <w:tcPr>
            <w:tcW w:w="3776" w:type="dxa"/>
          </w:tcPr>
          <w:p w14:paraId="685A4C91" w14:textId="77777777" w:rsidR="00D34BB2" w:rsidRPr="005219D2" w:rsidRDefault="00D34BB2" w:rsidP="005219D2">
            <w:pPr>
              <w:pStyle w:val="Body"/>
            </w:pPr>
          </w:p>
        </w:tc>
      </w:tr>
    </w:tbl>
    <w:p w14:paraId="4E9B180E" w14:textId="229DB7E7" w:rsidR="00267AC3" w:rsidRDefault="00267AC3">
      <w:r>
        <w:br w:type="page"/>
      </w:r>
    </w:p>
    <w:p w14:paraId="1F83B4E4" w14:textId="77777777" w:rsidR="0020704A" w:rsidRDefault="0020704A" w:rsidP="0020704A">
      <w:pPr>
        <w:pStyle w:val="Body"/>
      </w:pPr>
    </w:p>
    <w:p w14:paraId="1ABF5543" w14:textId="48F3483A" w:rsidR="0020704A" w:rsidRDefault="0020704A" w:rsidP="0020704A">
      <w:pPr>
        <w:pStyle w:val="Sectionnumber"/>
      </w:pPr>
      <w:r>
        <w:rPr>
          <w:noProof/>
          <w:lang w:eastAsia="en-AU"/>
        </w:rPr>
        <mc:AlternateContent>
          <mc:Choice Requires="wpg">
            <w:drawing>
              <wp:anchor distT="0" distB="0" distL="114300" distR="114300" simplePos="0" relativeHeight="251757568" behindDoc="1" locked="0" layoutInCell="1" allowOverlap="1" wp14:anchorId="586BBA6C" wp14:editId="37DBAABC">
                <wp:simplePos x="0" y="0"/>
                <wp:positionH relativeFrom="margin">
                  <wp:posOffset>1883410</wp:posOffset>
                </wp:positionH>
                <wp:positionV relativeFrom="paragraph">
                  <wp:posOffset>1650365</wp:posOffset>
                </wp:positionV>
                <wp:extent cx="3876676" cy="3305175"/>
                <wp:effectExtent l="0" t="0" r="9525" b="9525"/>
                <wp:wrapNone/>
                <wp:docPr id="22" name="Group 22"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23" name="Rectangle 23"/>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Rectangle 24"/>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Rectangle 2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4B19C503" id="Group 22" o:spid="_x0000_s1026" alt="Section 1&#10;Section name" style="position:absolute;margin-left:148.3pt;margin-top:129.95pt;width:305.25pt;height:260.25pt;z-index:-25155891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">
                <v:rect id="Rectangle 23"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" filled="f" stroked="f"/>
                <v:rect id="Rectangle 24"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" filled="f" stroked="f"/>
                <v:rect id="Rectangle 25"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" filled="f" stroked="f"/>
                <v:rect id="Rectangle 2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" filled="f" stroked="f"/>
                <w10:wrap anchorx="margin"/>
              </v:group>
            </w:pict>
          </mc:Fallback>
        </mc:AlternateContent>
      </w:r>
      <w:r>
        <w:t>Topic 3</w:t>
      </w:r>
    </w:p>
    <w:p w14:paraId="3936BB4A" w14:textId="1CB58762" w:rsidR="0020704A" w:rsidRDefault="00B57B42" w:rsidP="0020704A">
      <w:pPr>
        <w:pStyle w:val="Sectionname"/>
      </w:pPr>
      <w:r>
        <w:t>Develop a p</w:t>
      </w:r>
      <w:r w:rsidR="0020704A">
        <w:t>lan</w:t>
      </w:r>
    </w:p>
    <w:p w14:paraId="03BBD875" w14:textId="77777777" w:rsidR="0020704A" w:rsidRDefault="0020704A" w:rsidP="0020704A">
      <w:pPr>
        <w:pStyle w:val="Body"/>
      </w:pPr>
      <w:r>
        <w:br w:type="page"/>
      </w:r>
    </w:p>
    <w:p w14:paraId="7FB338EA" w14:textId="73E14EAF" w:rsidR="00BC3D09" w:rsidRDefault="00BC3D09" w:rsidP="00BC3D09">
      <w:pPr>
        <w:pStyle w:val="Heading1"/>
      </w:pPr>
      <w:bookmarkStart w:id="108" w:name="_Toc7186758"/>
      <w:bookmarkStart w:id="109" w:name="_Toc11755229"/>
      <w:r w:rsidRPr="002123FA">
        <w:lastRenderedPageBreak/>
        <w:t>Topic 3</w:t>
      </w:r>
      <w:r w:rsidR="00ED542C">
        <w:t>:</w:t>
      </w:r>
      <w:r w:rsidRPr="002123FA">
        <w:t xml:space="preserve"> Develop a plan</w:t>
      </w:r>
      <w:bookmarkEnd w:id="108"/>
      <w:bookmarkEnd w:id="109"/>
    </w:p>
    <w:p w14:paraId="021ABC5F" w14:textId="7ACBE93F" w:rsidR="00F750A9" w:rsidRDefault="00B57B42" w:rsidP="00F750A9">
      <w:pPr>
        <w:pStyle w:val="Heading2"/>
      </w:pPr>
      <w:bookmarkStart w:id="110" w:name="_Toc11755230"/>
      <w:bookmarkStart w:id="111" w:name="_Toc7186759"/>
      <w:r>
        <w:t>Systems development l</w:t>
      </w:r>
      <w:r w:rsidR="00F750A9">
        <w:t xml:space="preserve">ife </w:t>
      </w:r>
      <w:r>
        <w:t>c</w:t>
      </w:r>
      <w:r w:rsidR="00F750A9">
        <w:t>ycle</w:t>
      </w:r>
      <w:bookmarkEnd w:id="110"/>
    </w:p>
    <w:p w14:paraId="1381AAEA" w14:textId="04AA5AD2" w:rsidR="00F750A9" w:rsidRDefault="00B57B42" w:rsidP="00F750A9">
      <w:pPr>
        <w:pStyle w:val="Body"/>
      </w:pPr>
      <w:r>
        <w:t>The systems development life c</w:t>
      </w:r>
      <w:r w:rsidR="00F750A9" w:rsidRPr="00F750A9">
        <w:t xml:space="preserve">ycle is a formal </w:t>
      </w:r>
      <w:r w:rsidR="000B4CA3" w:rsidRPr="00F750A9">
        <w:t>process,</w:t>
      </w:r>
      <w:r w:rsidR="00F750A9" w:rsidRPr="00F750A9">
        <w:t xml:space="preserve"> or a series of steps used by an organisation to plan, design and implement new systems or software irrespective of whether the new system is developed “in-house” or utilises standard commercial software (</w:t>
      </w:r>
      <w:r w:rsidR="000B4CA3" w:rsidRPr="00F750A9">
        <w:t>i.e.</w:t>
      </w:r>
      <w:r w:rsidR="00F750A9" w:rsidRPr="00F750A9">
        <w:t xml:space="preserve"> o</w:t>
      </w:r>
      <w:r w:rsidR="001271EC">
        <w:t>f</w:t>
      </w:r>
      <w:r w:rsidR="00F750A9" w:rsidRPr="00F750A9">
        <w:t>f-the-shelf packages) acquired from software vendors</w:t>
      </w:r>
      <w:r w:rsidR="00F750A9">
        <w:t xml:space="preserve"> or represents a transition to cloud computing options</w:t>
      </w:r>
      <w:r w:rsidR="00F750A9" w:rsidRPr="00F750A9">
        <w:t>.</w:t>
      </w:r>
    </w:p>
    <w:p w14:paraId="084FE3A7" w14:textId="77777777" w:rsidR="00ED542C" w:rsidRDefault="00F750A9" w:rsidP="00ED542C">
      <w:pPr>
        <w:pStyle w:val="Body"/>
        <w:keepNext/>
      </w:pPr>
      <w:r>
        <w:rPr>
          <w:noProof/>
          <w:lang w:eastAsia="en-AU"/>
        </w:rPr>
        <w:drawing>
          <wp:inline distT="0" distB="0" distL="0" distR="0" wp14:anchorId="6840816D" wp14:editId="0CD54BEB">
            <wp:extent cx="3726089" cy="3023887"/>
            <wp:effectExtent l="0" t="0" r="8255" b="5080"/>
            <wp:docPr id="5" name="Picture 5" descr="System Development Life Cycl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755841" cy="3048032"/>
                    </a:xfrm>
                    <a:prstGeom prst="rect">
                      <a:avLst/>
                    </a:prstGeom>
                  </pic:spPr>
                </pic:pic>
              </a:graphicData>
            </a:graphic>
          </wp:inline>
        </w:drawing>
      </w:r>
    </w:p>
    <w:p w14:paraId="6F47FA07" w14:textId="4D4F3ED5" w:rsidR="00ED542C" w:rsidRDefault="00ED542C" w:rsidP="00ED542C">
      <w:pPr>
        <w:pStyle w:val="Caption"/>
      </w:pPr>
      <w:r>
        <w:t xml:space="preserve">Figure </w:t>
      </w:r>
      <w:r w:rsidR="0075282E">
        <w:rPr>
          <w:noProof/>
        </w:rPr>
        <w:fldChar w:fldCharType="begin"/>
      </w:r>
      <w:r w:rsidR="0075282E">
        <w:rPr>
          <w:noProof/>
        </w:rPr>
        <w:instrText xml:space="preserve"> SEQ Figure \* ARABIC </w:instrText>
      </w:r>
      <w:r w:rsidR="0075282E">
        <w:rPr>
          <w:noProof/>
        </w:rPr>
        <w:fldChar w:fldCharType="separate"/>
      </w:r>
      <w:r w:rsidR="00582998">
        <w:rPr>
          <w:noProof/>
        </w:rPr>
        <w:t>1</w:t>
      </w:r>
      <w:r w:rsidR="0075282E">
        <w:rPr>
          <w:noProof/>
        </w:rPr>
        <w:fldChar w:fldCharType="end"/>
      </w:r>
      <w:r>
        <w:t xml:space="preserve"> </w:t>
      </w:r>
      <w:r w:rsidRPr="006130A3">
        <w:t>System Development Life Cycle diagram</w:t>
      </w:r>
    </w:p>
    <w:p w14:paraId="40E0BB40" w14:textId="737176B4" w:rsidR="00DA2D56" w:rsidRDefault="00DA2D56" w:rsidP="00F750A9">
      <w:pPr>
        <w:pStyle w:val="Body"/>
      </w:pPr>
      <w:r>
        <w:t>It is</w:t>
      </w:r>
      <w:r w:rsidR="004408FB">
        <w:t xml:space="preserve"> important that the same phases and stages of the systems development life cycle occur</w:t>
      </w:r>
      <w:r>
        <w:t xml:space="preserve"> when a cloud computing option is being considered by a business</w:t>
      </w:r>
      <w:r w:rsidR="004408FB">
        <w:t xml:space="preserve">. </w:t>
      </w:r>
    </w:p>
    <w:p w14:paraId="7EB437EA" w14:textId="4E573031" w:rsidR="004408FB" w:rsidRDefault="004408FB" w:rsidP="00DA2D56">
      <w:pPr>
        <w:pStyle w:val="Body"/>
        <w:spacing w:after="120"/>
      </w:pPr>
      <w:r>
        <w:t xml:space="preserve">These </w:t>
      </w:r>
      <w:r w:rsidR="00DA2D56">
        <w:t xml:space="preserve">stages broadly </w:t>
      </w:r>
      <w:r>
        <w:t xml:space="preserve">include: </w:t>
      </w:r>
    </w:p>
    <w:p w14:paraId="5347624E" w14:textId="18E4C832" w:rsidR="004408FB" w:rsidRDefault="00ED542C" w:rsidP="00ED542C">
      <w:pPr>
        <w:pStyle w:val="BulletListLevel1"/>
      </w:pPr>
      <w:r>
        <w:t>Identifying</w:t>
      </w:r>
      <w:r w:rsidR="004408FB">
        <w:t xml:space="preserve"> req</w:t>
      </w:r>
      <w:r>
        <w:t>uirements in the initial phase.</w:t>
      </w:r>
    </w:p>
    <w:p w14:paraId="0A23CCA3" w14:textId="6FA35010" w:rsidR="004408FB" w:rsidRDefault="00ED542C" w:rsidP="00ED542C">
      <w:pPr>
        <w:pStyle w:val="BulletListLevel1"/>
      </w:pPr>
      <w:r>
        <w:t>Costing</w:t>
      </w:r>
      <w:r w:rsidR="004408FB">
        <w:t xml:space="preserve"> and comparing costs to benefits of alternative systems and cloud options</w:t>
      </w:r>
      <w:r>
        <w:t>.</w:t>
      </w:r>
    </w:p>
    <w:p w14:paraId="588C3461" w14:textId="65BF1B5E" w:rsidR="004408FB" w:rsidRDefault="00ED542C" w:rsidP="00ED542C">
      <w:pPr>
        <w:pStyle w:val="BulletListLevel1"/>
      </w:pPr>
      <w:r>
        <w:t>Choosing</w:t>
      </w:r>
      <w:r w:rsidR="004408FB">
        <w:t xml:space="preserve"> the best options</w:t>
      </w:r>
      <w:r>
        <w:t>.</w:t>
      </w:r>
    </w:p>
    <w:p w14:paraId="307A2EC8" w14:textId="629B7B40" w:rsidR="004408FB" w:rsidRDefault="00ED542C" w:rsidP="00ED542C">
      <w:pPr>
        <w:pStyle w:val="BulletListLevel1"/>
      </w:pPr>
      <w:r>
        <w:t>Planning</w:t>
      </w:r>
      <w:r w:rsidR="004408FB">
        <w:t xml:space="preserve"> and documenting the plan/proposal/business case for the chosen alternatives/options</w:t>
      </w:r>
      <w:r>
        <w:t>.</w:t>
      </w:r>
    </w:p>
    <w:p w14:paraId="12E764A6" w14:textId="0696C636" w:rsidR="004408FB" w:rsidRDefault="00ED542C" w:rsidP="00ED542C">
      <w:pPr>
        <w:pStyle w:val="BulletListLevel1"/>
      </w:pPr>
      <w:r>
        <w:t>Communicating</w:t>
      </w:r>
      <w:r w:rsidR="004408FB">
        <w:t xml:space="preserve"> the proposal/business case</w:t>
      </w:r>
      <w:r w:rsidR="00DA2D56">
        <w:t xml:space="preserve"> to management to seek approval to commit the organisation to the new system</w:t>
      </w:r>
      <w:r>
        <w:t>.</w:t>
      </w:r>
    </w:p>
    <w:p w14:paraId="5F41EBE2" w14:textId="0CB0BB94" w:rsidR="004408FB" w:rsidRDefault="00ED542C" w:rsidP="00ED542C">
      <w:pPr>
        <w:pStyle w:val="BulletListLevel1"/>
      </w:pPr>
      <w:r>
        <w:t>Implementing</w:t>
      </w:r>
      <w:r w:rsidR="004408FB">
        <w:t xml:space="preserve"> </w:t>
      </w:r>
      <w:r w:rsidR="00DA2D56">
        <w:t>the cloud option once approval is granted</w:t>
      </w:r>
      <w:r>
        <w:t>.</w:t>
      </w:r>
    </w:p>
    <w:p w14:paraId="1DEA05AB" w14:textId="37C0F69C" w:rsidR="004408FB" w:rsidRDefault="00ED542C" w:rsidP="00ED542C">
      <w:pPr>
        <w:pStyle w:val="BulletListLevel1"/>
      </w:pPr>
      <w:r>
        <w:lastRenderedPageBreak/>
        <w:t>T</w:t>
      </w:r>
      <w:r w:rsidR="004408FB">
        <w:t>raining staff on the ne</w:t>
      </w:r>
      <w:r>
        <w:t>w system, and</w:t>
      </w:r>
    </w:p>
    <w:p w14:paraId="212329E6" w14:textId="34E8ACED" w:rsidR="00F750A9" w:rsidRDefault="00ED542C" w:rsidP="004408FB">
      <w:pPr>
        <w:pStyle w:val="Body"/>
        <w:numPr>
          <w:ilvl w:val="0"/>
          <w:numId w:val="18"/>
        </w:numPr>
        <w:spacing w:after="80"/>
        <w:ind w:left="714" w:hanging="357"/>
      </w:pPr>
      <w:r>
        <w:t>Doing</w:t>
      </w:r>
      <w:r w:rsidR="004408FB">
        <w:t xml:space="preserve"> a post-implementation review</w:t>
      </w:r>
      <w:r>
        <w:t>.</w:t>
      </w:r>
    </w:p>
    <w:p w14:paraId="154624C3" w14:textId="28773E21" w:rsidR="00DA2D56" w:rsidRDefault="00DA2D56" w:rsidP="00F750A9">
      <w:pPr>
        <w:pStyle w:val="Body"/>
      </w:pPr>
      <w:r>
        <w:t xml:space="preserve">Even though moving to a </w:t>
      </w:r>
      <w:r w:rsidR="00FD5811">
        <w:t>cloud-based</w:t>
      </w:r>
      <w:r w:rsidR="001271EC">
        <w:t xml:space="preserve"> </w:t>
      </w:r>
      <w:r>
        <w:t xml:space="preserve">option </w:t>
      </w:r>
      <w:r w:rsidR="001271EC">
        <w:t xml:space="preserve">may not be </w:t>
      </w:r>
      <w:r>
        <w:t>not as expensive as buying and implementing new software and hardware systems in-house</w:t>
      </w:r>
      <w:r w:rsidR="00E73950">
        <w:t>,</w:t>
      </w:r>
      <w:r>
        <w:t xml:space="preserve"> businesses </w:t>
      </w:r>
      <w:r w:rsidR="00E73950">
        <w:t xml:space="preserve">still </w:t>
      </w:r>
      <w:r>
        <w:t xml:space="preserve">need to choose wisely. </w:t>
      </w:r>
      <w:r w:rsidR="00E73950">
        <w:t>As the many articles identified, t</w:t>
      </w:r>
      <w:r>
        <w:t xml:space="preserve">here can be significant costs for exiting contracts and service/usage agreements early. You may be left without access to your data that has been stored on a cloud service or lose your website that has been built for you and maintained by a cloud provider if you cease a cloud option previously chosen. </w:t>
      </w:r>
    </w:p>
    <w:p w14:paraId="527F8657" w14:textId="41A789BB" w:rsidR="00E73950" w:rsidRDefault="00E73950" w:rsidP="00F750A9">
      <w:pPr>
        <w:pStyle w:val="Body"/>
      </w:pPr>
      <w:r>
        <w:t>There is also the risk of losing control over the security of your data and systems, and privacy breaches occurring, which could have additional legal ramifications depending which industry you are in.</w:t>
      </w:r>
    </w:p>
    <w:p w14:paraId="1BDC1B52" w14:textId="1C20E182" w:rsidR="004408FB" w:rsidRDefault="00DA2D56" w:rsidP="00F750A9">
      <w:pPr>
        <w:pStyle w:val="Body"/>
      </w:pPr>
      <w:r>
        <w:t>T</w:t>
      </w:r>
      <w:r w:rsidR="00F750A9">
        <w:t xml:space="preserve">o get management approval for </w:t>
      </w:r>
      <w:r>
        <w:t>a</w:t>
      </w:r>
      <w:r w:rsidR="00E3090B">
        <w:t xml:space="preserve"> proposed new cloud system</w:t>
      </w:r>
      <w:r w:rsidR="00E73950">
        <w:t>,</w:t>
      </w:r>
      <w:r w:rsidR="00F750A9">
        <w:t xml:space="preserve"> a formal Business Case based on the </w:t>
      </w:r>
      <w:r w:rsidR="00E73950">
        <w:t xml:space="preserve">businesses’ </w:t>
      </w:r>
      <w:r w:rsidR="00F750A9">
        <w:t xml:space="preserve">long and </w:t>
      </w:r>
      <w:r w:rsidR="000B4CA3">
        <w:t>short-term</w:t>
      </w:r>
      <w:r w:rsidR="00F750A9">
        <w:t xml:space="preserve"> planning considerations is to be prepared to support the recommendation. </w:t>
      </w:r>
    </w:p>
    <w:p w14:paraId="36A11F31" w14:textId="6C73B96E" w:rsidR="00615896" w:rsidRDefault="004408FB" w:rsidP="00F750A9">
      <w:pPr>
        <w:pStyle w:val="Body"/>
      </w:pPr>
      <w:r>
        <w:t>In this unit</w:t>
      </w:r>
      <w:r w:rsidR="00E73950">
        <w:t>,</w:t>
      </w:r>
      <w:r>
        <w:t xml:space="preserve"> students will be required to prepare a </w:t>
      </w:r>
      <w:r w:rsidR="00615896">
        <w:t>B</w:t>
      </w:r>
      <w:r>
        <w:t xml:space="preserve">usiness </w:t>
      </w:r>
      <w:r w:rsidR="00615896">
        <w:t>C</w:t>
      </w:r>
      <w:r>
        <w:t xml:space="preserve">ase </w:t>
      </w:r>
      <w:r w:rsidR="00615896">
        <w:t xml:space="preserve">(i.e. a formal plan including costings) </w:t>
      </w:r>
      <w:r>
        <w:t xml:space="preserve">for cloud options they have researched earlier and have decided meet the information systems and computer needs of the business type </w:t>
      </w:r>
      <w:r w:rsidR="00615896">
        <w:t xml:space="preserve">in the industry </w:t>
      </w:r>
      <w:r>
        <w:t xml:space="preserve">they have chosen to </w:t>
      </w:r>
      <w:r w:rsidR="00615896">
        <w:t>research</w:t>
      </w:r>
      <w:r w:rsidR="00E73950">
        <w:t>.</w:t>
      </w:r>
      <w:r w:rsidR="00E557C4">
        <w:t xml:space="preserve"> </w:t>
      </w:r>
      <w:r w:rsidR="00615896">
        <w:t>This enables the student to experience what it would be like in the workplace if they were responsible for researching and advising management on whether they should move services to the cloud and which services or information systems they should transfer to the cloud.</w:t>
      </w:r>
      <w:r w:rsidR="009928D9">
        <w:t xml:space="preserve"> Depending on your knowledge and skills using Microsoft PowerPoint you may want to watch the option</w:t>
      </w:r>
      <w:r w:rsidR="00E557C4">
        <w:t>al</w:t>
      </w:r>
      <w:r w:rsidR="009928D9">
        <w:t xml:space="preserve"> videos listed in the Reading List on Page 44. </w:t>
      </w:r>
    </w:p>
    <w:p w14:paraId="6A000B54" w14:textId="2EAC122A" w:rsidR="00615896" w:rsidRDefault="00E3090B" w:rsidP="00F750A9">
      <w:pPr>
        <w:pStyle w:val="Body"/>
      </w:pPr>
      <w:r>
        <w:t>The aim of most b</w:t>
      </w:r>
      <w:r w:rsidR="00615896">
        <w:t>usinesses is to maximise profits by taking advantages of opportunities to improve productivity, customer relations, and the businesses</w:t>
      </w:r>
      <w:r w:rsidR="00E73950">
        <w:t>’</w:t>
      </w:r>
      <w:r w:rsidR="00615896">
        <w:t xml:space="preserve"> reputation in industry. Any major changes to operations need to fit with an organisation’s overall goals, mission and vision.</w:t>
      </w:r>
    </w:p>
    <w:p w14:paraId="32F0D8C9" w14:textId="797A3476" w:rsidR="00615896" w:rsidRDefault="00615896" w:rsidP="00F750A9">
      <w:pPr>
        <w:pStyle w:val="Body"/>
      </w:pPr>
      <w:r>
        <w:t>Business managers aim to minimise risks and threats</w:t>
      </w:r>
      <w:r w:rsidR="00E73950">
        <w:t xml:space="preserve"> that could affect continuity of business operations. Proper planning and consideration with formal accurate costings </w:t>
      </w:r>
      <w:r w:rsidR="000B4CA3">
        <w:t>help</w:t>
      </w:r>
      <w:r w:rsidR="00E73950">
        <w:t xml:space="preserve"> businesses minimise threats and risks and ensure proposed changes are economically feasible and that the benefits of implementing new systems choices (including cloud options) outweigh the costs.</w:t>
      </w:r>
    </w:p>
    <w:p w14:paraId="6818A4A3" w14:textId="77777777" w:rsidR="001E1FD9" w:rsidRDefault="001E1FD9">
      <w:pPr>
        <w:rPr>
          <w:rFonts w:eastAsia="Times New Roman" w:cstheme="minorHAnsi"/>
          <w:b/>
          <w:noProof/>
          <w:color w:val="464748"/>
          <w:kern w:val="22"/>
          <w:sz w:val="36"/>
          <w:szCs w:val="36"/>
          <w:lang w:eastAsia="en-AU"/>
        </w:rPr>
      </w:pPr>
      <w:r>
        <w:br w:type="page"/>
      </w:r>
    </w:p>
    <w:p w14:paraId="073DAB1F" w14:textId="36514D8B" w:rsidR="00BC3D09" w:rsidRDefault="00BC3D09" w:rsidP="00BC3D09">
      <w:pPr>
        <w:pStyle w:val="Heading2"/>
      </w:pPr>
      <w:bookmarkStart w:id="112" w:name="_Toc11755231"/>
      <w:r>
        <w:lastRenderedPageBreak/>
        <w:t>Prioritising introduction of cloud computing</w:t>
      </w:r>
      <w:bookmarkEnd w:id="111"/>
      <w:bookmarkEnd w:id="112"/>
    </w:p>
    <w:p w14:paraId="09308828" w14:textId="77777777" w:rsidR="00BC3D09" w:rsidRDefault="00BC3D09" w:rsidP="00BC3D09">
      <w:pPr>
        <w:pStyle w:val="Body"/>
      </w:pPr>
      <w:r>
        <w:t>Now we will look at developing a plan to successfully introduce cloud computing into your business.</w:t>
      </w:r>
    </w:p>
    <w:p w14:paraId="25E41AAF" w14:textId="5B2BF560" w:rsidR="00BC3D09" w:rsidRDefault="00BC3D09" w:rsidP="00BC3D09">
      <w:pPr>
        <w:pStyle w:val="Body"/>
      </w:pPr>
      <w:r>
        <w:t xml:space="preserve">This includes how to prepare a budget in order to cater for the short and long-term priorities of your business following </w:t>
      </w:r>
      <w:r w:rsidR="00E3090B">
        <w:t>your organisation’s policy</w:t>
      </w:r>
      <w:r w:rsidR="00F9770B">
        <w:t xml:space="preserve"> and procedure</w:t>
      </w:r>
      <w:r>
        <w:t xml:space="preserve"> requirements and outlining the steps and activities required.</w:t>
      </w:r>
    </w:p>
    <w:p w14:paraId="66E3810B" w14:textId="77777777" w:rsidR="00BC3D09" w:rsidRDefault="00BC3D09" w:rsidP="00BC3D09">
      <w:pPr>
        <w:pStyle w:val="Heading3"/>
      </w:pPr>
      <w:bookmarkStart w:id="113" w:name="_Toc7186760"/>
      <w:bookmarkStart w:id="114" w:name="_Toc11755232"/>
      <w:r>
        <w:t>Long and short term goals</w:t>
      </w:r>
      <w:bookmarkEnd w:id="113"/>
      <w:bookmarkEnd w:id="114"/>
    </w:p>
    <w:p w14:paraId="1732734B" w14:textId="328F31C5" w:rsidR="00BC3D09" w:rsidRDefault="00BC3D09" w:rsidP="00BC3D09">
      <w:pPr>
        <w:pStyle w:val="Body"/>
      </w:pPr>
      <w:r>
        <w:t>What is the difference between short and long</w:t>
      </w:r>
      <w:r w:rsidR="00F9770B">
        <w:t xml:space="preserve"> </w:t>
      </w:r>
      <w:r>
        <w:t>term goals?</w:t>
      </w:r>
    </w:p>
    <w:p w14:paraId="057DB5A1" w14:textId="075406CB" w:rsidR="00BC3D09" w:rsidRDefault="00BC3D09" w:rsidP="00BC3D09">
      <w:pPr>
        <w:pStyle w:val="Body"/>
      </w:pPr>
      <w:r>
        <w:t>The difference between short, medium and long</w:t>
      </w:r>
      <w:r w:rsidR="00F9770B">
        <w:t xml:space="preserve"> </w:t>
      </w:r>
      <w:r>
        <w:t>term goals is the t</w:t>
      </w:r>
      <w:r w:rsidR="00F9770B">
        <w:t>ime</w:t>
      </w:r>
      <w:r>
        <w:t>frame of each and the implications that this has on the overall objectives and vision of the business.</w:t>
      </w:r>
      <w:r w:rsidR="00F9770B">
        <w:t xml:space="preserve"> These goals often have an entirely different level of detail involved in the specifics of the goals.</w:t>
      </w:r>
    </w:p>
    <w:p w14:paraId="42AD8980" w14:textId="11A42BC4" w:rsidR="00BC3D09" w:rsidRDefault="00B57B42" w:rsidP="00BC3D09">
      <w:pPr>
        <w:pStyle w:val="Heading4"/>
      </w:pPr>
      <w:r>
        <w:t>Short term g</w:t>
      </w:r>
      <w:r w:rsidR="00BC3D09">
        <w:t>oals</w:t>
      </w:r>
    </w:p>
    <w:p w14:paraId="1680CD31" w14:textId="77777777" w:rsidR="00BC3D09" w:rsidRDefault="00BC3D09" w:rsidP="00BC3D09">
      <w:pPr>
        <w:pStyle w:val="Body"/>
      </w:pPr>
      <w:r>
        <w:t>Short term goals are generally those relating to that financial year in a time frame from now until the end of the year (e.g. up to a year away). An example might be to increase turnover by 8% and increase profit by 9% by the end of the financial year.</w:t>
      </w:r>
    </w:p>
    <w:p w14:paraId="664C9489" w14:textId="34811C8A" w:rsidR="00BC3D09" w:rsidRDefault="00B57B42" w:rsidP="00BC3D09">
      <w:pPr>
        <w:pStyle w:val="Heading4"/>
      </w:pPr>
      <w:r>
        <w:t>Medium t</w:t>
      </w:r>
      <w:r w:rsidR="00BC3D09">
        <w:t xml:space="preserve">erm </w:t>
      </w:r>
      <w:r>
        <w:t>g</w:t>
      </w:r>
      <w:r w:rsidR="00BC3D09">
        <w:t>oals</w:t>
      </w:r>
    </w:p>
    <w:p w14:paraId="22EB2D67" w14:textId="475A982C" w:rsidR="00BC3D09" w:rsidRDefault="00BC3D09" w:rsidP="00BC3D09">
      <w:pPr>
        <w:pStyle w:val="Body"/>
      </w:pPr>
      <w:r>
        <w:t>Medium term goals are generally those that relate to a period from 18 months to three years or sometimes five years (whichever is appropriate for the organisation and people setting the goals). These goals will therefore be broader, can be reviewed and may need to be amended with time. An example might be to relocate new premises by March 20</w:t>
      </w:r>
      <w:r w:rsidR="002123FA">
        <w:t>x3</w:t>
      </w:r>
      <w:r>
        <w:t>.</w:t>
      </w:r>
    </w:p>
    <w:p w14:paraId="333995E5" w14:textId="7BAF8B99" w:rsidR="00BC3D09" w:rsidRDefault="00B57B42" w:rsidP="00BC3D09">
      <w:pPr>
        <w:pStyle w:val="Heading4"/>
      </w:pPr>
      <w:r>
        <w:t>Long t</w:t>
      </w:r>
      <w:r w:rsidR="00BC3D09">
        <w:t xml:space="preserve">erm </w:t>
      </w:r>
      <w:r>
        <w:t>g</w:t>
      </w:r>
      <w:r w:rsidR="00BC3D09">
        <w:t>oals</w:t>
      </w:r>
    </w:p>
    <w:p w14:paraId="433844FD" w14:textId="68CDC7FA" w:rsidR="00BC3D09" w:rsidRDefault="00BC3D09" w:rsidP="00BC3D09">
      <w:pPr>
        <w:pStyle w:val="Body"/>
      </w:pPr>
      <w:r>
        <w:t xml:space="preserve">Long term goals are generally more strategic in nature and so tend to relate to a period of </w:t>
      </w:r>
      <w:r w:rsidR="00F9770B">
        <w:t xml:space="preserve">‘in the next </w:t>
      </w:r>
      <w:r>
        <w:t xml:space="preserve">five </w:t>
      </w:r>
      <w:r w:rsidR="00F9770B">
        <w:t xml:space="preserve">to ten </w:t>
      </w:r>
      <w:r w:rsidR="000B4CA3">
        <w:t>years</w:t>
      </w:r>
      <w:r>
        <w:t xml:space="preserve">. For example, a strategic goal for the business might be to expand core operations to two other countries in the next 10 years. </w:t>
      </w:r>
    </w:p>
    <w:p w14:paraId="60BB6CBC" w14:textId="6A18A69E" w:rsidR="00BC3D09" w:rsidRDefault="000B4CA3" w:rsidP="00BC3D09">
      <w:pPr>
        <w:pStyle w:val="Body"/>
      </w:pPr>
      <w:r>
        <w:t>Of course,</w:t>
      </w:r>
      <w:r w:rsidR="00BC3D09">
        <w:t xml:space="preserve"> the medium term will become short term with the passing of time and should be reviewed and updated with this in mind.</w:t>
      </w:r>
    </w:p>
    <w:p w14:paraId="7A0272CC" w14:textId="77777777" w:rsidR="001E1FD9" w:rsidRDefault="001E1FD9">
      <w:r>
        <w:br w:type="page"/>
      </w:r>
    </w:p>
    <w:p w14:paraId="11474570" w14:textId="387BA1FF" w:rsidR="00BC3D09" w:rsidRDefault="00BC3D09" w:rsidP="00BC3D09">
      <w:pPr>
        <w:pStyle w:val="Body"/>
      </w:pPr>
      <w:r>
        <w:lastRenderedPageBreak/>
        <w:t>It is imperative when setting business goals, short, medium or long term that they follow the principle of SMART goals, in that they are:</w:t>
      </w:r>
    </w:p>
    <w:p w14:paraId="3452DE30" w14:textId="77777777" w:rsidR="00BC3D09" w:rsidRPr="001C388D" w:rsidRDefault="00BC3D09" w:rsidP="00A45CEB">
      <w:pPr>
        <w:pStyle w:val="Body"/>
        <w:spacing w:after="120"/>
      </w:pPr>
      <w:r w:rsidRPr="00BC3D09">
        <w:rPr>
          <w:rStyle w:val="Heading4Char"/>
          <w:rFonts w:eastAsiaTheme="minorHAnsi" w:cstheme="minorBidi"/>
          <w:noProof w:val="0"/>
          <w:color w:val="6260B8"/>
          <w:kern w:val="0"/>
          <w:sz w:val="40"/>
          <w:szCs w:val="24"/>
          <w:lang w:eastAsia="en-US"/>
        </w:rPr>
        <w:t>S</w:t>
      </w:r>
      <w:r w:rsidRPr="001C388D">
        <w:t>pecific</w:t>
      </w:r>
    </w:p>
    <w:p w14:paraId="6A22AEE0" w14:textId="77777777" w:rsidR="00BC3D09" w:rsidRPr="001C388D" w:rsidRDefault="00BC3D09" w:rsidP="00A45CEB">
      <w:pPr>
        <w:pStyle w:val="Body"/>
        <w:spacing w:after="120"/>
      </w:pPr>
      <w:r w:rsidRPr="00BC3D09">
        <w:rPr>
          <w:rStyle w:val="Heading4Char"/>
          <w:rFonts w:eastAsiaTheme="minorHAnsi" w:cstheme="minorBidi"/>
          <w:noProof w:val="0"/>
          <w:color w:val="6260B8"/>
          <w:kern w:val="0"/>
          <w:sz w:val="40"/>
          <w:szCs w:val="24"/>
          <w:lang w:eastAsia="en-US"/>
        </w:rPr>
        <w:t>M</w:t>
      </w:r>
      <w:r w:rsidRPr="001C388D">
        <w:t>easurable</w:t>
      </w:r>
    </w:p>
    <w:p w14:paraId="4F9BC69A" w14:textId="77777777" w:rsidR="00BC3D09" w:rsidRPr="001C388D" w:rsidRDefault="00BC3D09" w:rsidP="00A45CEB">
      <w:pPr>
        <w:pStyle w:val="Body"/>
        <w:spacing w:after="120"/>
      </w:pPr>
      <w:r w:rsidRPr="00BC3D09">
        <w:rPr>
          <w:rStyle w:val="Heading4Char"/>
          <w:rFonts w:eastAsiaTheme="minorHAnsi" w:cstheme="minorBidi"/>
          <w:noProof w:val="0"/>
          <w:color w:val="6260B8"/>
          <w:kern w:val="0"/>
          <w:sz w:val="40"/>
          <w:szCs w:val="24"/>
          <w:lang w:eastAsia="en-US"/>
        </w:rPr>
        <w:t>A</w:t>
      </w:r>
      <w:r w:rsidRPr="001C388D">
        <w:t>chievable</w:t>
      </w:r>
    </w:p>
    <w:p w14:paraId="261EEC1F" w14:textId="77777777" w:rsidR="00BC3D09" w:rsidRPr="001C388D" w:rsidRDefault="00BC3D09" w:rsidP="00A45CEB">
      <w:pPr>
        <w:pStyle w:val="Body"/>
        <w:spacing w:after="120"/>
      </w:pPr>
      <w:r w:rsidRPr="00BC3D09">
        <w:rPr>
          <w:rStyle w:val="Heading4Char"/>
          <w:rFonts w:eastAsiaTheme="minorHAnsi" w:cstheme="minorBidi"/>
          <w:noProof w:val="0"/>
          <w:color w:val="6260B8"/>
          <w:kern w:val="0"/>
          <w:sz w:val="40"/>
          <w:szCs w:val="24"/>
          <w:lang w:eastAsia="en-US"/>
        </w:rPr>
        <w:t>R</w:t>
      </w:r>
      <w:r w:rsidRPr="001C388D">
        <w:t>ealistic</w:t>
      </w:r>
    </w:p>
    <w:p w14:paraId="0B552380" w14:textId="77777777" w:rsidR="00BC3D09" w:rsidRPr="001C388D" w:rsidRDefault="00BC3D09" w:rsidP="00A45CEB">
      <w:pPr>
        <w:pStyle w:val="Body"/>
        <w:spacing w:after="120"/>
      </w:pPr>
      <w:r w:rsidRPr="00BC3D09">
        <w:rPr>
          <w:rStyle w:val="Heading4Char"/>
          <w:rFonts w:eastAsiaTheme="minorHAnsi" w:cstheme="minorBidi"/>
          <w:noProof w:val="0"/>
          <w:color w:val="6260B8"/>
          <w:kern w:val="0"/>
          <w:sz w:val="40"/>
          <w:szCs w:val="24"/>
          <w:lang w:eastAsia="en-US"/>
        </w:rPr>
        <w:t>T</w:t>
      </w:r>
      <w:r w:rsidRPr="001C388D">
        <w:t>ime bound</w:t>
      </w:r>
    </w:p>
    <w:p w14:paraId="5C3FAEDA" w14:textId="77777777" w:rsidR="00BC3D09" w:rsidRPr="001C388D" w:rsidRDefault="00BC3D09" w:rsidP="00BC3D09">
      <w:pPr>
        <w:pStyle w:val="Body"/>
      </w:pPr>
      <w:r w:rsidRPr="001C388D">
        <w:t>to be truly effective.</w:t>
      </w:r>
    </w:p>
    <w:p w14:paraId="77714876" w14:textId="581CF2FB" w:rsidR="00BC3D09" w:rsidRDefault="00BC3D09" w:rsidP="00BC3D09">
      <w:pPr>
        <w:pStyle w:val="Heading3"/>
      </w:pPr>
      <w:bookmarkStart w:id="115" w:name="_Toc7186761"/>
      <w:bookmarkStart w:id="116" w:name="_Toc11755233"/>
      <w:r>
        <w:t>Short term considerations</w:t>
      </w:r>
      <w:bookmarkEnd w:id="115"/>
      <w:bookmarkEnd w:id="116"/>
    </w:p>
    <w:p w14:paraId="4FF5C696" w14:textId="427ABCE9" w:rsidR="00BC3D09" w:rsidRDefault="00BC3D09" w:rsidP="00BC3D09">
      <w:pPr>
        <w:pStyle w:val="Body"/>
      </w:pPr>
      <w:r>
        <w:t>In relation to the introduction of cloud computing</w:t>
      </w:r>
      <w:r w:rsidR="00E3090B">
        <w:t>, these</w:t>
      </w:r>
      <w:r>
        <w:t xml:space="preserve"> might include the following:</w:t>
      </w:r>
    </w:p>
    <w:p w14:paraId="22D03BBD" w14:textId="7C91C0CD" w:rsidR="00BC3D09" w:rsidRDefault="00ED542C" w:rsidP="00236772">
      <w:pPr>
        <w:pStyle w:val="BulletListLevel1"/>
        <w:numPr>
          <w:ilvl w:val="0"/>
          <w:numId w:val="1"/>
        </w:numPr>
        <w:ind w:left="714" w:hanging="357"/>
      </w:pPr>
      <w:r>
        <w:t>Identifying</w:t>
      </w:r>
      <w:r w:rsidR="002123FA">
        <w:t xml:space="preserve"> essential</w:t>
      </w:r>
      <w:r w:rsidR="00BC3D09">
        <w:t xml:space="preserve"> systems</w:t>
      </w:r>
      <w:r w:rsidR="00E3090B">
        <w:t xml:space="preserve"> that must continue to operate. These are </w:t>
      </w:r>
      <w:r w:rsidR="002123FA">
        <w:t>referred to in your textb</w:t>
      </w:r>
      <w:r w:rsidR="00E3090B">
        <w:t>ook as mission critical systems.</w:t>
      </w:r>
    </w:p>
    <w:p w14:paraId="0A8B21F3" w14:textId="3E83C8DD" w:rsidR="002123FA" w:rsidRDefault="00ED542C" w:rsidP="00236772">
      <w:pPr>
        <w:pStyle w:val="BulletListLevel1"/>
        <w:numPr>
          <w:ilvl w:val="0"/>
          <w:numId w:val="1"/>
        </w:numPr>
        <w:ind w:left="714" w:hanging="357"/>
      </w:pPr>
      <w:r>
        <w:t>Choosing</w:t>
      </w:r>
      <w:r w:rsidR="002123FA">
        <w:t xml:space="preserve"> which services to convert to the cloud </w:t>
      </w:r>
      <w:r w:rsidR="00E3090B">
        <w:t xml:space="preserve">e.g. </w:t>
      </w:r>
      <w:r w:rsidR="002123FA">
        <w:t>file storage</w:t>
      </w:r>
      <w:r w:rsidR="00E3090B">
        <w:t xml:space="preserve"> or</w:t>
      </w:r>
      <w:r w:rsidR="002123FA">
        <w:t xml:space="preserve"> access to software products</w:t>
      </w:r>
      <w:r w:rsidR="00E3090B">
        <w:t xml:space="preserve"> such as </w:t>
      </w:r>
      <w:r w:rsidR="000B4CA3">
        <w:t>cloud-based</w:t>
      </w:r>
      <w:r w:rsidR="00A45CEB">
        <w:t xml:space="preserve"> computer accounting software</w:t>
      </w:r>
      <w:r w:rsidR="00E3090B">
        <w:t xml:space="preserve"> options like</w:t>
      </w:r>
      <w:r w:rsidR="00A45CEB">
        <w:t xml:space="preserve"> Xero or Reckon</w:t>
      </w:r>
      <w:r>
        <w:t>.</w:t>
      </w:r>
    </w:p>
    <w:p w14:paraId="299093EF" w14:textId="2A4A4263" w:rsidR="00BC3D09" w:rsidRDefault="00ED542C" w:rsidP="00236772">
      <w:pPr>
        <w:pStyle w:val="BulletListLevel1"/>
        <w:numPr>
          <w:ilvl w:val="0"/>
          <w:numId w:val="1"/>
        </w:numPr>
        <w:ind w:left="714" w:hanging="357"/>
      </w:pPr>
      <w:r>
        <w:t>Security</w:t>
      </w:r>
      <w:r w:rsidR="00BC3D09">
        <w:t xml:space="preserve"> and administrative controls</w:t>
      </w:r>
      <w:r w:rsidR="00A45CEB">
        <w:t xml:space="preserve"> required to protect systems and data from unauthorised access</w:t>
      </w:r>
      <w:r>
        <w:t>.</w:t>
      </w:r>
    </w:p>
    <w:p w14:paraId="2A87FC3C" w14:textId="7E73CB80" w:rsidR="00BC3D09" w:rsidRDefault="00ED542C" w:rsidP="00236772">
      <w:pPr>
        <w:pStyle w:val="BulletListLevel1"/>
        <w:numPr>
          <w:ilvl w:val="0"/>
          <w:numId w:val="1"/>
        </w:numPr>
        <w:ind w:left="714" w:hanging="357"/>
      </w:pPr>
      <w:r>
        <w:t>Choosing</w:t>
      </w:r>
      <w:r w:rsidR="00BC3D09">
        <w:t xml:space="preserve"> a cloud provider.</w:t>
      </w:r>
    </w:p>
    <w:p w14:paraId="3DE45D6B" w14:textId="79408164" w:rsidR="00BC3D09" w:rsidRDefault="00BC3D09" w:rsidP="00BC3D09">
      <w:pPr>
        <w:pStyle w:val="Heading3"/>
      </w:pPr>
      <w:bookmarkStart w:id="117" w:name="_Toc7186762"/>
      <w:bookmarkStart w:id="118" w:name="_Toc11755234"/>
      <w:r>
        <w:t>Long term considerations</w:t>
      </w:r>
      <w:bookmarkEnd w:id="117"/>
      <w:bookmarkEnd w:id="118"/>
    </w:p>
    <w:p w14:paraId="7CE0A09E" w14:textId="77777777" w:rsidR="00BC3D09" w:rsidRDefault="00BC3D09" w:rsidP="00BC3D09">
      <w:pPr>
        <w:pStyle w:val="Body"/>
      </w:pPr>
      <w:r>
        <w:t>Long term considerations in this instance would include:</w:t>
      </w:r>
    </w:p>
    <w:p w14:paraId="507EC9EE" w14:textId="6A0A8BF8" w:rsidR="00BC3D09" w:rsidRDefault="00ED542C" w:rsidP="00236772">
      <w:pPr>
        <w:pStyle w:val="BulletListLevel1"/>
        <w:numPr>
          <w:ilvl w:val="0"/>
          <w:numId w:val="1"/>
        </w:numPr>
        <w:ind w:left="714" w:hanging="357"/>
      </w:pPr>
      <w:r>
        <w:t>Ensuring</w:t>
      </w:r>
      <w:r w:rsidR="00BC3D09">
        <w:t xml:space="preserve"> data and reporting integrity</w:t>
      </w:r>
      <w:r>
        <w:t>.</w:t>
      </w:r>
    </w:p>
    <w:p w14:paraId="05B2F1C1" w14:textId="645C6631" w:rsidR="00A45CEB" w:rsidRDefault="00ED542C" w:rsidP="00236772">
      <w:pPr>
        <w:pStyle w:val="BulletListLevel1"/>
        <w:numPr>
          <w:ilvl w:val="0"/>
          <w:numId w:val="1"/>
        </w:numPr>
        <w:ind w:left="714" w:hanging="357"/>
      </w:pPr>
      <w:r>
        <w:t>Ensuring</w:t>
      </w:r>
      <w:r w:rsidR="00A45CEB">
        <w:t xml:space="preserve"> reports meet current and future information needs and comply with any legislative requirements</w:t>
      </w:r>
      <w:r>
        <w:t>.</w:t>
      </w:r>
    </w:p>
    <w:p w14:paraId="2B15851B" w14:textId="31F8C87C" w:rsidR="00BC3D09" w:rsidRDefault="00ED542C" w:rsidP="00236772">
      <w:pPr>
        <w:pStyle w:val="BulletListLevel1"/>
        <w:numPr>
          <w:ilvl w:val="0"/>
          <w:numId w:val="1"/>
        </w:numPr>
        <w:ind w:left="714" w:hanging="357"/>
      </w:pPr>
      <w:r>
        <w:t>Ensuring</w:t>
      </w:r>
      <w:r w:rsidR="00A45CEB">
        <w:t xml:space="preserve"> the </w:t>
      </w:r>
      <w:r w:rsidR="00BC3D09">
        <w:t>administration and support</w:t>
      </w:r>
      <w:r w:rsidR="00A45CEB">
        <w:t xml:space="preserve"> received from the cloud provider meets the organisations servicing requirements and standards and the cloud provider can be contacted about problems and issues and rectifies these promptly</w:t>
      </w:r>
      <w:r>
        <w:t>.</w:t>
      </w:r>
    </w:p>
    <w:p w14:paraId="62270974" w14:textId="0AB1F93E" w:rsidR="00BC3D09" w:rsidRDefault="00A45CEB" w:rsidP="00236772">
      <w:pPr>
        <w:pStyle w:val="BulletListLevel1"/>
        <w:numPr>
          <w:ilvl w:val="0"/>
          <w:numId w:val="1"/>
        </w:numPr>
        <w:ind w:left="714" w:hanging="357"/>
      </w:pPr>
      <w:r>
        <w:t xml:space="preserve">Ensuring the costs remain within planned parameters and that the cloud services are meeting the businesses needs and delivering the expected benefits that were planned in the cost/benefit feasibility planning </w:t>
      </w:r>
      <w:r w:rsidR="00F8101D">
        <w:t xml:space="preserve">and selection stages </w:t>
      </w:r>
      <w:r>
        <w:t>of the project</w:t>
      </w:r>
      <w:r w:rsidR="00F8101D">
        <w:t>.</w:t>
      </w:r>
    </w:p>
    <w:tbl>
      <w:tblPr>
        <w:tblW w:w="0" w:type="auto"/>
        <w:shd w:val="clear" w:color="auto" w:fill="E7E7D4"/>
        <w:tblLook w:val="0600" w:firstRow="0" w:lastRow="0" w:firstColumn="0" w:lastColumn="0" w:noHBand="1" w:noVBand="1"/>
      </w:tblPr>
      <w:tblGrid>
        <w:gridCol w:w="992"/>
        <w:gridCol w:w="8001"/>
      </w:tblGrid>
      <w:tr w:rsidR="009C5487" w14:paraId="1C84CBC1" w14:textId="77777777" w:rsidTr="00011706">
        <w:trPr>
          <w:trHeight w:val="659"/>
        </w:trPr>
        <w:tc>
          <w:tcPr>
            <w:tcW w:w="992" w:type="dxa"/>
            <w:shd w:val="clear" w:color="auto" w:fill="E7E7D4"/>
            <w:vAlign w:val="center"/>
          </w:tcPr>
          <w:p w14:paraId="0C2E49B6" w14:textId="77777777" w:rsidR="009C5487" w:rsidRPr="009C3DED" w:rsidRDefault="009C5487" w:rsidP="00011706">
            <w:pPr>
              <w:pStyle w:val="Body"/>
              <w:spacing w:after="0" w:line="240" w:lineRule="auto"/>
              <w:jc w:val="center"/>
            </w:pPr>
            <w:r w:rsidRPr="0077790D">
              <w:rPr>
                <w:noProof/>
                <w:lang w:eastAsia="en-AU"/>
              </w:rPr>
              <w:lastRenderedPageBreak/>
              <w:drawing>
                <wp:inline distT="0" distB="0" distL="0" distR="0" wp14:anchorId="57D55367" wp14:editId="2DED75E1">
                  <wp:extent cx="333375" cy="370750"/>
                  <wp:effectExtent l="0" t="0" r="0" b="0"/>
                  <wp:docPr id="241" name="Picture 241" descr="E:\TAFE Digital\Projects\Accessibility Project - 03.04.2018\Template - SkillsPoint\Template - Icons\Reading LAVEN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TAFE Digital\Projects\Accessibility Project - 03.04.2018\Template - SkillsPoint\Template - Icons\Reading LAVENDER.png"/>
                          <pic:cNvPicPr>
                            <a:picLocks noChangeAspect="1" noChangeArrowheads="1"/>
                          </pic:cNvPicPr>
                        </pic:nvPicPr>
                        <pic:blipFill rotWithShape="1">
                          <a:blip r:embed="rId22">
                            <a:extLst>
                              <a:ext uri="{28A0092B-C50C-407E-A947-70E740481C1C}">
                                <a14:useLocalDpi xmlns:a14="http://schemas.microsoft.com/office/drawing/2010/main" val="0"/>
                              </a:ext>
                            </a:extLst>
                          </a:blip>
                          <a:srcRect l="27616" t="24609" r="29989" b="22459"/>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66CE89AE" w14:textId="0A4A9BB7" w:rsidR="009C5487" w:rsidRPr="009C3DED" w:rsidRDefault="004B5368" w:rsidP="00011706">
            <w:pPr>
              <w:pStyle w:val="Heading1"/>
              <w:spacing w:before="0"/>
            </w:pPr>
            <w:bookmarkStart w:id="119" w:name="_Toc11755235"/>
            <w:r>
              <w:t>Suggested r</w:t>
            </w:r>
            <w:r w:rsidR="009C5487">
              <w:t>eading</w:t>
            </w:r>
            <w:bookmarkEnd w:id="119"/>
          </w:p>
        </w:tc>
      </w:tr>
    </w:tbl>
    <w:p w14:paraId="2D89620A" w14:textId="77777777" w:rsidR="009C5487" w:rsidRPr="00BD19E0" w:rsidRDefault="009C5487" w:rsidP="009C5487">
      <w:pPr>
        <w:pStyle w:val="FootnoteText"/>
        <w:rPr>
          <w:sz w:val="24"/>
        </w:rPr>
      </w:pPr>
      <w:r w:rsidRPr="00BD19E0">
        <w:rPr>
          <w:sz w:val="24"/>
        </w:rPr>
        <w:t>Thomas, L</w:t>
      </w:r>
      <w:r>
        <w:rPr>
          <w:sz w:val="24"/>
        </w:rPr>
        <w:t>,</w:t>
      </w:r>
      <w:r w:rsidRPr="00BD19E0">
        <w:rPr>
          <w:sz w:val="24"/>
        </w:rPr>
        <w:t xml:space="preserve"> 2018, </w:t>
      </w:r>
      <w:r w:rsidRPr="00BD19E0">
        <w:rPr>
          <w:i/>
          <w:sz w:val="24"/>
        </w:rPr>
        <w:t>Introduce Cloud Computing into Business Operations</w:t>
      </w:r>
      <w:r w:rsidRPr="00BD19E0">
        <w:rPr>
          <w:sz w:val="24"/>
        </w:rPr>
        <w:t>, Better Teams Publications, Strawberry Hills, Australia</w:t>
      </w:r>
      <w:r>
        <w:rPr>
          <w:sz w:val="24"/>
        </w:rPr>
        <w:t>.</w:t>
      </w:r>
    </w:p>
    <w:p w14:paraId="0A82D295" w14:textId="4920039E" w:rsidR="009C5487" w:rsidRDefault="009C5487" w:rsidP="009C5487">
      <w:pPr>
        <w:pStyle w:val="Body"/>
      </w:pPr>
      <w:r>
        <w:t>Thoroughly r</w:t>
      </w:r>
      <w:r w:rsidRPr="000768DA">
        <w:t xml:space="preserve">ead </w:t>
      </w:r>
      <w:r>
        <w:t>p</w:t>
      </w:r>
      <w:r w:rsidRPr="000768DA">
        <w:t>ages</w:t>
      </w:r>
      <w:r>
        <w:t xml:space="preserve"> 99 to 108 of the r</w:t>
      </w:r>
      <w:r w:rsidRPr="000768DA">
        <w:t xml:space="preserve">ecommended </w:t>
      </w:r>
      <w:r>
        <w:t>textbook to gain an understanding of how to develop a plan to introduce cloud computing</w:t>
      </w:r>
      <w:r w:rsidR="001E1FD9">
        <w:t>.</w:t>
      </w:r>
    </w:p>
    <w:p w14:paraId="76E738C8" w14:textId="10F7D438" w:rsidR="001E1FD9" w:rsidRDefault="001E1FD9" w:rsidP="00BC3D09">
      <w:pPr>
        <w:pStyle w:val="Heading3"/>
      </w:pPr>
      <w:bookmarkStart w:id="120" w:name="_Toc7186765"/>
    </w:p>
    <w:tbl>
      <w:tblPr>
        <w:tblW w:w="0" w:type="auto"/>
        <w:shd w:val="clear" w:color="auto" w:fill="E7E7D4"/>
        <w:tblLook w:val="0600" w:firstRow="0" w:lastRow="0" w:firstColumn="0" w:lastColumn="0" w:noHBand="1" w:noVBand="1"/>
      </w:tblPr>
      <w:tblGrid>
        <w:gridCol w:w="992"/>
        <w:gridCol w:w="8034"/>
      </w:tblGrid>
      <w:tr w:rsidR="001E1FD9" w14:paraId="79252323" w14:textId="77777777" w:rsidTr="00FB5B49">
        <w:trPr>
          <w:trHeight w:val="659"/>
        </w:trPr>
        <w:tc>
          <w:tcPr>
            <w:tcW w:w="992" w:type="dxa"/>
            <w:shd w:val="clear" w:color="auto" w:fill="E7E7D4"/>
            <w:vAlign w:val="center"/>
          </w:tcPr>
          <w:p w14:paraId="4CF6DC0E" w14:textId="77777777" w:rsidR="001E1FD9" w:rsidRPr="009C3DED" w:rsidRDefault="001E1FD9" w:rsidP="00FB5B49">
            <w:pPr>
              <w:pStyle w:val="Body"/>
              <w:spacing w:after="0" w:line="240" w:lineRule="auto"/>
              <w:jc w:val="center"/>
            </w:pPr>
            <w:r>
              <w:rPr>
                <w:noProof/>
                <w:lang w:eastAsia="en-AU"/>
              </w:rPr>
              <w:drawing>
                <wp:inline distT="0" distB="0" distL="0" distR="0" wp14:anchorId="5FAFB527" wp14:editId="72C57CBF">
                  <wp:extent cx="365760" cy="357809"/>
                  <wp:effectExtent l="0" t="0" r="0" b="4445"/>
                  <wp:docPr id="246" name="Picture 24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38">
                            <a:duotone>
                              <a:schemeClr val="accent4">
                                <a:shade val="45000"/>
                                <a:satMod val="135000"/>
                              </a:schemeClr>
                              <a:prstClr val="white"/>
                            </a:duotone>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3564DAA8" w14:textId="77777777" w:rsidR="001E1FD9" w:rsidRPr="00C372CB" w:rsidRDefault="001E1FD9" w:rsidP="00FB5B49">
            <w:pPr>
              <w:pStyle w:val="Heading1noTOC"/>
            </w:pPr>
            <w:r w:rsidRPr="00C372CB">
              <w:t>Practice activity</w:t>
            </w:r>
          </w:p>
        </w:tc>
      </w:tr>
    </w:tbl>
    <w:p w14:paraId="20C1FA31" w14:textId="3ACF7CEF" w:rsidR="001E1FD9" w:rsidRPr="005219D2" w:rsidRDefault="001E1FD9" w:rsidP="001E1FD9">
      <w:pPr>
        <w:pStyle w:val="Heading2"/>
      </w:pPr>
      <w:bookmarkStart w:id="121" w:name="_Toc11755236"/>
      <w:r>
        <w:rPr>
          <w:rStyle w:val="Heading3Char"/>
          <w:rFonts w:eastAsiaTheme="minorHAnsi"/>
          <w:b/>
          <w:color w:val="464748"/>
          <w:sz w:val="36"/>
          <w:szCs w:val="36"/>
        </w:rPr>
        <w:t>Activity 3.1: Short term and long term goals</w:t>
      </w:r>
      <w:bookmarkEnd w:id="121"/>
    </w:p>
    <w:p w14:paraId="0E951F58" w14:textId="56306E93" w:rsidR="001E1FD9" w:rsidRPr="001E1FD9" w:rsidRDefault="001E1FD9" w:rsidP="001E1FD9">
      <w:pPr>
        <w:rPr>
          <w:lang w:eastAsia="en-AU"/>
        </w:rPr>
      </w:pPr>
      <w:r>
        <w:t>Using the S.M.A.R.T goals principle, record below three goals (either short term or long term) that you would want to achieve when implementing cloud computing into your business.</w:t>
      </w:r>
    </w:p>
    <w:p w14:paraId="7DA74407" w14:textId="77777777" w:rsidR="001E1FD9" w:rsidRDefault="001E1FD9" w:rsidP="00BC3D09">
      <w:pPr>
        <w:pStyle w:val="Heading3"/>
      </w:pPr>
    </w:p>
    <w:p w14:paraId="4AD31D4C" w14:textId="77777777" w:rsidR="00FE001F" w:rsidRDefault="00FE001F">
      <w:pPr>
        <w:rPr>
          <w:rFonts w:eastAsia="Times New Roman" w:cstheme="minorHAnsi"/>
          <w:b/>
          <w:noProof/>
          <w:color w:val="464748"/>
          <w:kern w:val="22"/>
          <w:sz w:val="36"/>
          <w:szCs w:val="36"/>
          <w:lang w:eastAsia="en-AU"/>
        </w:rPr>
      </w:pPr>
      <w:bookmarkStart w:id="122" w:name="_Toc7186766"/>
      <w:bookmarkEnd w:id="120"/>
      <w:r>
        <w:br w:type="page"/>
      </w:r>
    </w:p>
    <w:p w14:paraId="764CC6BF" w14:textId="410A7FBC" w:rsidR="00BC3D09" w:rsidRDefault="00BC3D09" w:rsidP="00BC3D09">
      <w:pPr>
        <w:pStyle w:val="Heading2"/>
      </w:pPr>
      <w:bookmarkStart w:id="123" w:name="_Toc11755237"/>
      <w:r w:rsidRPr="00FE4808">
        <w:lastRenderedPageBreak/>
        <w:t>Prepare a budget</w:t>
      </w:r>
      <w:bookmarkEnd w:id="122"/>
      <w:bookmarkEnd w:id="123"/>
    </w:p>
    <w:p w14:paraId="7A7171CA" w14:textId="77777777" w:rsidR="00BC3D09" w:rsidRDefault="00BC3D09" w:rsidP="00BC3D09">
      <w:pPr>
        <w:pStyle w:val="Heading3"/>
      </w:pPr>
      <w:bookmarkStart w:id="124" w:name="_Toc7186767"/>
      <w:bookmarkStart w:id="125" w:name="_Toc11755238"/>
      <w:r w:rsidRPr="00FE4808">
        <w:t>Prepare a budget for short and long term priorities</w:t>
      </w:r>
      <w:bookmarkEnd w:id="124"/>
      <w:bookmarkEnd w:id="125"/>
    </w:p>
    <w:p w14:paraId="6D273B81" w14:textId="10915B4B" w:rsidR="00BC3D09" w:rsidRDefault="00E3090B" w:rsidP="006570DE">
      <w:pPr>
        <w:pStyle w:val="Body"/>
        <w:rPr>
          <w:lang w:eastAsia="en-AU"/>
        </w:rPr>
      </w:pPr>
      <w:r>
        <w:rPr>
          <w:lang w:eastAsia="en-AU"/>
        </w:rPr>
        <w:t>The cost benefit analysis which was discussed in topic 2</w:t>
      </w:r>
      <w:r w:rsidR="00BC3D09">
        <w:rPr>
          <w:lang w:eastAsia="en-AU"/>
        </w:rPr>
        <w:t xml:space="preserve"> will contain estimates of the anticipated future costs. </w:t>
      </w:r>
    </w:p>
    <w:p w14:paraId="1522BE13" w14:textId="77777777" w:rsidR="00BC3D09" w:rsidRDefault="00BC3D09" w:rsidP="006570DE">
      <w:pPr>
        <w:pStyle w:val="Body"/>
        <w:rPr>
          <w:lang w:eastAsia="en-AU"/>
        </w:rPr>
      </w:pPr>
      <w:r>
        <w:rPr>
          <w:lang w:eastAsia="en-AU"/>
        </w:rPr>
        <w:t>Please note that there will come a time when the detail of those project costs need to be re-examined and refined.</w:t>
      </w:r>
    </w:p>
    <w:p w14:paraId="70E29C44" w14:textId="77777777" w:rsidR="00BC3D09" w:rsidRDefault="00BC3D09" w:rsidP="006570DE">
      <w:pPr>
        <w:pStyle w:val="Body"/>
        <w:rPr>
          <w:lang w:eastAsia="en-AU"/>
        </w:rPr>
      </w:pPr>
      <w:r>
        <w:rPr>
          <w:lang w:eastAsia="en-AU"/>
        </w:rPr>
        <w:t>Thomas, 2018 (p.p.103-104) states that a cloud transition project will have two major cost components:</w:t>
      </w:r>
    </w:p>
    <w:p w14:paraId="4091D3D7" w14:textId="07045447" w:rsidR="00BC3D09" w:rsidRPr="00042368" w:rsidRDefault="00BC3D09" w:rsidP="006570DE">
      <w:pPr>
        <w:pStyle w:val="BulletListLevel1"/>
      </w:pPr>
      <w:r w:rsidRPr="00042368">
        <w:t>The costs fo</w:t>
      </w:r>
      <w:r w:rsidR="00F8101D">
        <w:t>r the transition project itself</w:t>
      </w:r>
      <w:r w:rsidR="00704706">
        <w:t xml:space="preserve"> (i.e. the Set-up Costs)</w:t>
      </w:r>
      <w:r w:rsidR="006570DE">
        <w:t>.</w:t>
      </w:r>
    </w:p>
    <w:p w14:paraId="04E83AE9" w14:textId="6C945490" w:rsidR="00A62099" w:rsidRPr="00417E6D" w:rsidRDefault="00BC3D09" w:rsidP="006570DE">
      <w:pPr>
        <w:pStyle w:val="BulletListLevel1"/>
      </w:pPr>
      <w:r w:rsidRPr="00042368">
        <w:t>Ongoing costs that the business must commit to indefinitely once the</w:t>
      </w:r>
      <w:r w:rsidR="00F8101D">
        <w:t xml:space="preserve"> transition project is complete</w:t>
      </w:r>
      <w:r w:rsidR="00704706">
        <w:t>. This can comprise base rental</w:t>
      </w:r>
      <w:r w:rsidR="009F3E78">
        <w:t>, access and usage charges</w:t>
      </w:r>
      <w:r w:rsidR="006570DE">
        <w:t>.</w:t>
      </w:r>
    </w:p>
    <w:p w14:paraId="7247FA00" w14:textId="4E75A19E" w:rsidR="00BC3D09" w:rsidRDefault="00BC3D09" w:rsidP="00BC3D09">
      <w:pPr>
        <w:pStyle w:val="Heading4"/>
      </w:pPr>
      <w:r>
        <w:t>Costings</w:t>
      </w:r>
    </w:p>
    <w:p w14:paraId="4E4EB761" w14:textId="77777777" w:rsidR="00BC3D09" w:rsidRDefault="00BC3D09" w:rsidP="006570DE">
      <w:pPr>
        <w:pStyle w:val="Body"/>
        <w:rPr>
          <w:lang w:eastAsia="en-AU"/>
        </w:rPr>
      </w:pPr>
      <w:r>
        <w:rPr>
          <w:lang w:eastAsia="en-AU"/>
        </w:rPr>
        <w:t>Primary costs for consideration include:</w:t>
      </w:r>
    </w:p>
    <w:p w14:paraId="3CDDD4F0" w14:textId="3E278D5D" w:rsidR="00BC3D09" w:rsidRDefault="00F71F02" w:rsidP="00236772">
      <w:pPr>
        <w:pStyle w:val="BulletListLevel1"/>
        <w:numPr>
          <w:ilvl w:val="0"/>
          <w:numId w:val="1"/>
        </w:numPr>
        <w:ind w:left="714" w:hanging="357"/>
        <w:rPr>
          <w:lang w:eastAsia="en-AU"/>
        </w:rPr>
      </w:pPr>
      <w:r>
        <w:rPr>
          <w:lang w:eastAsia="en-AU"/>
        </w:rPr>
        <w:t>The</w:t>
      </w:r>
      <w:r w:rsidR="00BC3D09">
        <w:rPr>
          <w:lang w:eastAsia="en-AU"/>
        </w:rPr>
        <w:t xml:space="preserve"> costs from the selected cloud provide</w:t>
      </w:r>
      <w:r w:rsidR="00F8101D">
        <w:rPr>
          <w:lang w:eastAsia="en-AU"/>
        </w:rPr>
        <w:t>r</w:t>
      </w:r>
      <w:r>
        <w:rPr>
          <w:lang w:eastAsia="en-AU"/>
        </w:rPr>
        <w:t xml:space="preserve"> applicable to the services or range of services they offer</w:t>
      </w:r>
      <w:r w:rsidR="006570DE">
        <w:rPr>
          <w:lang w:eastAsia="en-AU"/>
        </w:rPr>
        <w:t>.</w:t>
      </w:r>
    </w:p>
    <w:p w14:paraId="47D44F91" w14:textId="122786D0" w:rsidR="00704706" w:rsidRDefault="00704706" w:rsidP="00236772">
      <w:pPr>
        <w:pStyle w:val="BulletListLevel1"/>
        <w:numPr>
          <w:ilvl w:val="0"/>
          <w:numId w:val="1"/>
        </w:numPr>
        <w:ind w:left="714" w:hanging="357"/>
        <w:rPr>
          <w:lang w:eastAsia="en-AU"/>
        </w:rPr>
      </w:pPr>
      <w:r>
        <w:rPr>
          <w:lang w:eastAsia="en-AU"/>
        </w:rPr>
        <w:t>The use of cloud services will require a lot of continual transferring of data (i.e. uploading and downloading of data). There will be an associated cost</w:t>
      </w:r>
      <w:r w:rsidR="00BC3D09">
        <w:rPr>
          <w:lang w:eastAsia="en-AU"/>
        </w:rPr>
        <w:t xml:space="preserve"> of upgrading the business’s data pla</w:t>
      </w:r>
      <w:r w:rsidR="00F71F02">
        <w:rPr>
          <w:lang w:eastAsia="en-AU"/>
        </w:rPr>
        <w:t>n with</w:t>
      </w:r>
      <w:r w:rsidR="00BC3D09">
        <w:rPr>
          <w:lang w:eastAsia="en-AU"/>
        </w:rPr>
        <w:t xml:space="preserve"> t</w:t>
      </w:r>
      <w:r w:rsidR="00F8101D">
        <w:rPr>
          <w:lang w:eastAsia="en-AU"/>
        </w:rPr>
        <w:t xml:space="preserve">heir telecommunications </w:t>
      </w:r>
      <w:r>
        <w:rPr>
          <w:lang w:eastAsia="en-AU"/>
        </w:rPr>
        <w:t>provider (Telstra, Optus, Dodo etc.)</w:t>
      </w:r>
      <w:r w:rsidR="00F71F02">
        <w:rPr>
          <w:lang w:eastAsia="en-AU"/>
        </w:rPr>
        <w:t xml:space="preserve"> to make sure it is sufficient to handle the volume of transactions and sp</w:t>
      </w:r>
      <w:r>
        <w:rPr>
          <w:lang w:eastAsia="en-AU"/>
        </w:rPr>
        <w:t>e</w:t>
      </w:r>
      <w:r w:rsidR="00F71F02">
        <w:rPr>
          <w:lang w:eastAsia="en-AU"/>
        </w:rPr>
        <w:t>ed of access to data a</w:t>
      </w:r>
      <w:r w:rsidR="006570DE">
        <w:rPr>
          <w:lang w:eastAsia="en-AU"/>
        </w:rPr>
        <w:t>nd systems that will be needed.</w:t>
      </w:r>
    </w:p>
    <w:p w14:paraId="4271BCF2" w14:textId="4B2BC60C" w:rsidR="009F3E78" w:rsidRPr="00A62099" w:rsidRDefault="00BC3D09" w:rsidP="006570DE">
      <w:pPr>
        <w:pStyle w:val="BulletListLevel1"/>
        <w:numPr>
          <w:ilvl w:val="0"/>
          <w:numId w:val="1"/>
        </w:numPr>
        <w:ind w:left="714" w:hanging="357"/>
        <w:rPr>
          <w:lang w:eastAsia="en-AU"/>
        </w:rPr>
      </w:pPr>
      <w:r>
        <w:rPr>
          <w:lang w:eastAsia="en-AU"/>
        </w:rPr>
        <w:t>The costs associated with an external consu</w:t>
      </w:r>
      <w:r w:rsidR="00F8101D">
        <w:rPr>
          <w:lang w:eastAsia="en-AU"/>
        </w:rPr>
        <w:t xml:space="preserve">ltant </w:t>
      </w:r>
      <w:r w:rsidR="00704706">
        <w:rPr>
          <w:lang w:eastAsia="en-AU"/>
        </w:rPr>
        <w:t xml:space="preserve">as </w:t>
      </w:r>
      <w:r w:rsidR="00F8101D">
        <w:rPr>
          <w:lang w:eastAsia="en-AU"/>
        </w:rPr>
        <w:t>project manager if needed</w:t>
      </w:r>
      <w:r w:rsidR="00704706">
        <w:rPr>
          <w:lang w:eastAsia="en-AU"/>
        </w:rPr>
        <w:t xml:space="preserve"> or the cost associated with bringing staff together to form a steering committee for the cloud conversion project</w:t>
      </w:r>
      <w:r w:rsidR="006570DE">
        <w:rPr>
          <w:lang w:eastAsia="en-AU"/>
        </w:rPr>
        <w:t>.</w:t>
      </w:r>
    </w:p>
    <w:p w14:paraId="4F8146F0" w14:textId="77777777" w:rsidR="00FE001F" w:rsidRDefault="00FE001F">
      <w:pPr>
        <w:rPr>
          <w:rFonts w:eastAsia="Times New Roman" w:cstheme="minorHAnsi"/>
          <w:b/>
          <w:noProof/>
          <w:color w:val="58585B"/>
          <w:kern w:val="22"/>
          <w:sz w:val="28"/>
          <w:szCs w:val="28"/>
          <w:lang w:eastAsia="en-AU"/>
        </w:rPr>
      </w:pPr>
      <w:r>
        <w:br w:type="page"/>
      </w:r>
    </w:p>
    <w:p w14:paraId="66FB3922" w14:textId="2C298287" w:rsidR="00BC3D09" w:rsidRDefault="00BC3D09" w:rsidP="00BC3D09">
      <w:pPr>
        <w:pStyle w:val="Heading4"/>
      </w:pPr>
      <w:r>
        <w:lastRenderedPageBreak/>
        <w:t>Set up costs</w:t>
      </w:r>
    </w:p>
    <w:p w14:paraId="4ECBC8D5" w14:textId="76923BC7" w:rsidR="00BC3D09" w:rsidRDefault="00BC3D09" w:rsidP="006570DE">
      <w:pPr>
        <w:pStyle w:val="Body"/>
        <w:rPr>
          <w:lang w:eastAsia="en-AU"/>
        </w:rPr>
      </w:pPr>
      <w:r>
        <w:rPr>
          <w:lang w:eastAsia="en-AU"/>
        </w:rPr>
        <w:t>Set up costs might include the following:</w:t>
      </w:r>
      <w:r w:rsidR="00C36ED2">
        <w:rPr>
          <w:rStyle w:val="FootnoteReference"/>
          <w:lang w:eastAsia="en-AU"/>
        </w:rPr>
        <w:footnoteReference w:id="10"/>
      </w:r>
    </w:p>
    <w:p w14:paraId="7AE47A67" w14:textId="38CFDB72" w:rsidR="00BC3D09" w:rsidRDefault="009F3E78" w:rsidP="00A003FC">
      <w:pPr>
        <w:pStyle w:val="BulletListLevel1"/>
        <w:numPr>
          <w:ilvl w:val="0"/>
          <w:numId w:val="1"/>
        </w:numPr>
        <w:ind w:left="714" w:hanging="357"/>
        <w:rPr>
          <w:lang w:eastAsia="en-AU"/>
        </w:rPr>
      </w:pPr>
      <w:r>
        <w:rPr>
          <w:lang w:eastAsia="en-AU"/>
        </w:rPr>
        <w:t>The cost of using IT experts or external consultants in the analysis and implementation phases of the conversion project</w:t>
      </w:r>
      <w:r w:rsidR="006570DE">
        <w:rPr>
          <w:lang w:eastAsia="en-AU"/>
        </w:rPr>
        <w:t>.</w:t>
      </w:r>
    </w:p>
    <w:p w14:paraId="2A38B842" w14:textId="1636648C" w:rsidR="00BC3D09" w:rsidRDefault="009F3E78" w:rsidP="00A003FC">
      <w:pPr>
        <w:pStyle w:val="BulletListLevel1"/>
        <w:numPr>
          <w:ilvl w:val="0"/>
          <w:numId w:val="1"/>
        </w:numPr>
        <w:ind w:left="714" w:hanging="357"/>
        <w:rPr>
          <w:lang w:eastAsia="en-AU"/>
        </w:rPr>
      </w:pPr>
      <w:r>
        <w:rPr>
          <w:lang w:eastAsia="en-AU"/>
        </w:rPr>
        <w:t>The cost of s</w:t>
      </w:r>
      <w:r w:rsidR="00BC3D09">
        <w:rPr>
          <w:lang w:eastAsia="en-AU"/>
        </w:rPr>
        <w:t>oftware</w:t>
      </w:r>
      <w:r>
        <w:rPr>
          <w:lang w:eastAsia="en-AU"/>
        </w:rPr>
        <w:t xml:space="preserve"> required to initially transfer data to the cloud</w:t>
      </w:r>
      <w:r w:rsidR="006570DE">
        <w:rPr>
          <w:lang w:eastAsia="en-AU"/>
        </w:rPr>
        <w:t>.</w:t>
      </w:r>
    </w:p>
    <w:p w14:paraId="5D0172BF" w14:textId="212CC583" w:rsidR="00BC3D09" w:rsidRDefault="009F3E78" w:rsidP="00A003FC">
      <w:pPr>
        <w:pStyle w:val="BulletListLevel1"/>
        <w:numPr>
          <w:ilvl w:val="0"/>
          <w:numId w:val="1"/>
        </w:numPr>
        <w:ind w:left="714" w:hanging="357"/>
        <w:rPr>
          <w:lang w:eastAsia="en-AU"/>
        </w:rPr>
      </w:pPr>
      <w:r>
        <w:rPr>
          <w:lang w:eastAsia="en-AU"/>
        </w:rPr>
        <w:t xml:space="preserve">The wages </w:t>
      </w:r>
      <w:r w:rsidR="00C36ED2">
        <w:rPr>
          <w:lang w:eastAsia="en-AU"/>
        </w:rPr>
        <w:t xml:space="preserve">and associated on-costs </w:t>
      </w:r>
      <w:r>
        <w:rPr>
          <w:lang w:eastAsia="en-AU"/>
        </w:rPr>
        <w:t>of all s</w:t>
      </w:r>
      <w:r w:rsidR="00BC3D09">
        <w:rPr>
          <w:lang w:eastAsia="en-AU"/>
        </w:rPr>
        <w:t xml:space="preserve">taff </w:t>
      </w:r>
      <w:r>
        <w:rPr>
          <w:lang w:eastAsia="en-AU"/>
        </w:rPr>
        <w:t>involved in all aspects of the conversion process</w:t>
      </w:r>
      <w:r w:rsidR="00C36ED2">
        <w:rPr>
          <w:lang w:eastAsia="en-AU"/>
        </w:rPr>
        <w:t xml:space="preserve"> (r</w:t>
      </w:r>
      <w:r w:rsidR="00F53A2F">
        <w:rPr>
          <w:lang w:eastAsia="en-AU"/>
        </w:rPr>
        <w:t>eferred to in your textbook as s</w:t>
      </w:r>
      <w:r w:rsidR="00C36ED2">
        <w:rPr>
          <w:lang w:eastAsia="en-AU"/>
        </w:rPr>
        <w:t xml:space="preserve">taff </w:t>
      </w:r>
      <w:r w:rsidR="00F53A2F">
        <w:rPr>
          <w:lang w:eastAsia="en-AU"/>
        </w:rPr>
        <w:t>t</w:t>
      </w:r>
      <w:r w:rsidR="00C36ED2">
        <w:rPr>
          <w:lang w:eastAsia="en-AU"/>
        </w:rPr>
        <w:t>ime costs)</w:t>
      </w:r>
      <w:r w:rsidR="006570DE">
        <w:rPr>
          <w:lang w:eastAsia="en-AU"/>
        </w:rPr>
        <w:t>.</w:t>
      </w:r>
    </w:p>
    <w:p w14:paraId="1B9C0120" w14:textId="5986F0F5" w:rsidR="00BC3D09" w:rsidRDefault="00C36ED2" w:rsidP="00A003FC">
      <w:pPr>
        <w:pStyle w:val="BulletListLevel1"/>
        <w:numPr>
          <w:ilvl w:val="0"/>
          <w:numId w:val="1"/>
        </w:numPr>
        <w:ind w:left="714" w:hanging="357"/>
        <w:rPr>
          <w:lang w:eastAsia="en-AU"/>
        </w:rPr>
      </w:pPr>
      <w:r>
        <w:rPr>
          <w:lang w:eastAsia="en-AU"/>
        </w:rPr>
        <w:t>C</w:t>
      </w:r>
      <w:r w:rsidR="00BC3D09">
        <w:rPr>
          <w:lang w:eastAsia="en-AU"/>
        </w:rPr>
        <w:t>osts</w:t>
      </w:r>
      <w:r>
        <w:rPr>
          <w:lang w:eastAsia="en-AU"/>
        </w:rPr>
        <w:t xml:space="preserve"> associated with ensuring data is accurately transferred, new systems are operating effectively and that systems can continue to operate (referred to in your textbook as </w:t>
      </w:r>
      <w:r w:rsidR="00F53A2F">
        <w:rPr>
          <w:lang w:eastAsia="en-AU"/>
        </w:rPr>
        <w:t>s</w:t>
      </w:r>
      <w:r>
        <w:rPr>
          <w:lang w:eastAsia="en-AU"/>
        </w:rPr>
        <w:t xml:space="preserve">ynchronising </w:t>
      </w:r>
      <w:r w:rsidR="00F53A2F">
        <w:rPr>
          <w:lang w:eastAsia="en-AU"/>
        </w:rPr>
        <w:t>c</w:t>
      </w:r>
      <w:r>
        <w:rPr>
          <w:lang w:eastAsia="en-AU"/>
        </w:rPr>
        <w:t>osts)</w:t>
      </w:r>
      <w:r w:rsidR="006570DE">
        <w:rPr>
          <w:lang w:eastAsia="en-AU"/>
        </w:rPr>
        <w:t>.</w:t>
      </w:r>
    </w:p>
    <w:p w14:paraId="2DC77F9B" w14:textId="4180AE02" w:rsidR="00A62099" w:rsidRDefault="00C36ED2" w:rsidP="00A62099">
      <w:pPr>
        <w:pStyle w:val="BulletListLevel1"/>
        <w:numPr>
          <w:ilvl w:val="0"/>
          <w:numId w:val="1"/>
        </w:numPr>
        <w:ind w:left="714" w:hanging="357"/>
        <w:rPr>
          <w:lang w:eastAsia="en-AU"/>
        </w:rPr>
      </w:pPr>
      <w:r>
        <w:rPr>
          <w:lang w:eastAsia="en-AU"/>
        </w:rPr>
        <w:t xml:space="preserve">Costs associated with linking or integrating these new cloud systems, services or platforms with remaining in-house systems or technologies (referred to in your textbook as </w:t>
      </w:r>
      <w:r w:rsidR="00F53A2F">
        <w:rPr>
          <w:lang w:eastAsia="en-AU"/>
        </w:rPr>
        <w:t>s</w:t>
      </w:r>
      <w:r w:rsidR="00BC3D09">
        <w:rPr>
          <w:lang w:eastAsia="en-AU"/>
        </w:rPr>
        <w:t>ystems integration</w:t>
      </w:r>
      <w:r>
        <w:rPr>
          <w:lang w:eastAsia="en-AU"/>
        </w:rPr>
        <w:t xml:space="preserve"> costs)</w:t>
      </w:r>
      <w:r w:rsidR="006570DE">
        <w:rPr>
          <w:lang w:eastAsia="en-AU"/>
        </w:rPr>
        <w:t>.</w:t>
      </w:r>
    </w:p>
    <w:p w14:paraId="651FCD76" w14:textId="567A52CE" w:rsidR="00A003FC" w:rsidRPr="00A62099" w:rsidRDefault="009F3E78" w:rsidP="006570DE">
      <w:pPr>
        <w:pStyle w:val="Body"/>
        <w:rPr>
          <w:lang w:eastAsia="en-AU"/>
        </w:rPr>
      </w:pPr>
      <w:r>
        <w:t xml:space="preserve">For a more detailed description or explanation of these </w:t>
      </w:r>
      <w:r w:rsidR="00C36ED2">
        <w:t>set-up cost categories - r</w:t>
      </w:r>
      <w:r>
        <w:t xml:space="preserve">ead </w:t>
      </w:r>
      <w:r w:rsidR="00C36ED2">
        <w:t>p</w:t>
      </w:r>
      <w:r>
        <w:t>age 104 of your textbook.</w:t>
      </w:r>
      <w:r w:rsidR="00A003FC">
        <w:t xml:space="preserve"> </w:t>
      </w:r>
    </w:p>
    <w:p w14:paraId="0F905C14" w14:textId="082095CF" w:rsidR="00BC3D09" w:rsidRDefault="00BC3D09" w:rsidP="00BC3D09">
      <w:pPr>
        <w:pStyle w:val="Heading4"/>
      </w:pPr>
      <w:r>
        <w:t>Ongoing costs</w:t>
      </w:r>
    </w:p>
    <w:p w14:paraId="30291C7F" w14:textId="1DE3F009" w:rsidR="00BC3D09" w:rsidRDefault="00BC3D09" w:rsidP="006570DE">
      <w:pPr>
        <w:pStyle w:val="Body"/>
        <w:rPr>
          <w:lang w:eastAsia="en-AU"/>
        </w:rPr>
      </w:pPr>
      <w:r>
        <w:rPr>
          <w:lang w:eastAsia="en-AU"/>
        </w:rPr>
        <w:t xml:space="preserve">Ongoing costs for </w:t>
      </w:r>
      <w:r w:rsidR="00C36ED2">
        <w:rPr>
          <w:lang w:eastAsia="en-AU"/>
        </w:rPr>
        <w:t xml:space="preserve">adopting </w:t>
      </w:r>
      <w:r>
        <w:rPr>
          <w:lang w:eastAsia="en-AU"/>
        </w:rPr>
        <w:t xml:space="preserve">cloud </w:t>
      </w:r>
      <w:r w:rsidR="00C36ED2">
        <w:rPr>
          <w:lang w:eastAsia="en-AU"/>
        </w:rPr>
        <w:t>options</w:t>
      </w:r>
      <w:r>
        <w:rPr>
          <w:lang w:eastAsia="en-AU"/>
        </w:rPr>
        <w:t xml:space="preserve"> might include</w:t>
      </w:r>
      <w:r w:rsidR="00A62099">
        <w:rPr>
          <w:lang w:eastAsia="en-AU"/>
        </w:rPr>
        <w:t xml:space="preserve"> the following</w:t>
      </w:r>
      <w:r>
        <w:rPr>
          <w:lang w:eastAsia="en-AU"/>
        </w:rPr>
        <w:t>:</w:t>
      </w:r>
      <w:r w:rsidR="00A62099">
        <w:rPr>
          <w:rStyle w:val="FootnoteReference"/>
          <w:lang w:eastAsia="en-AU"/>
        </w:rPr>
        <w:footnoteReference w:id="11"/>
      </w:r>
    </w:p>
    <w:p w14:paraId="3436F493" w14:textId="3D0C2A59" w:rsidR="00BC3D09" w:rsidRDefault="006570DE" w:rsidP="00236772">
      <w:pPr>
        <w:pStyle w:val="BulletListLevel1"/>
        <w:numPr>
          <w:ilvl w:val="0"/>
          <w:numId w:val="1"/>
        </w:numPr>
        <w:ind w:left="714" w:hanging="357"/>
        <w:rPr>
          <w:lang w:eastAsia="en-AU"/>
        </w:rPr>
      </w:pPr>
      <w:r>
        <w:rPr>
          <w:lang w:eastAsia="en-AU"/>
        </w:rPr>
        <w:t>Fixed</w:t>
      </w:r>
      <w:r w:rsidR="00BC3D09">
        <w:rPr>
          <w:lang w:eastAsia="en-AU"/>
        </w:rPr>
        <w:t xml:space="preserve"> </w:t>
      </w:r>
      <w:r w:rsidR="00C36ED2">
        <w:rPr>
          <w:lang w:eastAsia="en-AU"/>
        </w:rPr>
        <w:t xml:space="preserve">set </w:t>
      </w:r>
      <w:r w:rsidR="00BC3D09">
        <w:rPr>
          <w:lang w:eastAsia="en-AU"/>
        </w:rPr>
        <w:t>fee</w:t>
      </w:r>
      <w:r w:rsidR="00C36ED2">
        <w:rPr>
          <w:lang w:eastAsia="en-AU"/>
        </w:rPr>
        <w:t>s for cloud services</w:t>
      </w:r>
      <w:r>
        <w:rPr>
          <w:lang w:eastAsia="en-AU"/>
        </w:rPr>
        <w:t>.</w:t>
      </w:r>
    </w:p>
    <w:p w14:paraId="3B518D56" w14:textId="67EDE3B0" w:rsidR="00BC3D09" w:rsidRDefault="006570DE" w:rsidP="00236772">
      <w:pPr>
        <w:pStyle w:val="BulletListLevel1"/>
        <w:numPr>
          <w:ilvl w:val="0"/>
          <w:numId w:val="1"/>
        </w:numPr>
        <w:ind w:left="714" w:hanging="357"/>
        <w:rPr>
          <w:lang w:eastAsia="en-AU"/>
        </w:rPr>
      </w:pPr>
      <w:r>
        <w:rPr>
          <w:lang w:eastAsia="en-AU"/>
        </w:rPr>
        <w:t>On</w:t>
      </w:r>
      <w:r w:rsidR="00C36ED2">
        <w:rPr>
          <w:lang w:eastAsia="en-AU"/>
        </w:rPr>
        <w:t xml:space="preserve"> demand </w:t>
      </w:r>
      <w:r w:rsidR="00BC3D09">
        <w:rPr>
          <w:lang w:eastAsia="en-AU"/>
        </w:rPr>
        <w:t>variable cloud costs</w:t>
      </w:r>
      <w:r w:rsidR="00C36ED2">
        <w:rPr>
          <w:lang w:eastAsia="en-AU"/>
        </w:rPr>
        <w:t xml:space="preserve"> based on usage of certain modules of software programs </w:t>
      </w:r>
      <w:r w:rsidR="00A003FC">
        <w:rPr>
          <w:lang w:eastAsia="en-AU"/>
        </w:rPr>
        <w:t>(</w:t>
      </w:r>
      <w:r w:rsidR="00C36ED2">
        <w:rPr>
          <w:lang w:eastAsia="en-AU"/>
        </w:rPr>
        <w:t>for example in the case of Xero accounting package</w:t>
      </w:r>
      <w:r>
        <w:rPr>
          <w:lang w:eastAsia="en-AU"/>
        </w:rPr>
        <w:t>—</w:t>
      </w:r>
      <w:r w:rsidR="00A003FC">
        <w:rPr>
          <w:lang w:eastAsia="en-AU"/>
        </w:rPr>
        <w:t xml:space="preserve">the module </w:t>
      </w:r>
      <w:r w:rsidR="00C36ED2">
        <w:rPr>
          <w:lang w:eastAsia="en-AU"/>
        </w:rPr>
        <w:t xml:space="preserve">options </w:t>
      </w:r>
      <w:r w:rsidR="00A003FC">
        <w:rPr>
          <w:lang w:eastAsia="en-AU"/>
        </w:rPr>
        <w:t xml:space="preserve">chosen) </w:t>
      </w:r>
      <w:r w:rsidR="00C36ED2">
        <w:rPr>
          <w:lang w:eastAsia="en-AU"/>
        </w:rPr>
        <w:t xml:space="preserve">or </w:t>
      </w:r>
      <w:r w:rsidR="00A003FC">
        <w:rPr>
          <w:lang w:eastAsia="en-AU"/>
        </w:rPr>
        <w:t xml:space="preserve">time usage factors (e.g. the </w:t>
      </w:r>
      <w:r w:rsidR="000B4CA3">
        <w:rPr>
          <w:lang w:eastAsia="en-AU"/>
        </w:rPr>
        <w:t>number</w:t>
      </w:r>
      <w:r w:rsidR="00A003FC">
        <w:rPr>
          <w:lang w:eastAsia="en-AU"/>
        </w:rPr>
        <w:t xml:space="preserve"> of hours/minutes of processing time used) or the amount of data being stored on cloud data servers</w:t>
      </w:r>
      <w:r>
        <w:rPr>
          <w:lang w:eastAsia="en-AU"/>
        </w:rPr>
        <w:t>.</w:t>
      </w:r>
    </w:p>
    <w:p w14:paraId="42A7DF3A" w14:textId="4903136F" w:rsidR="00BC3D09" w:rsidRDefault="006570DE" w:rsidP="00236772">
      <w:pPr>
        <w:pStyle w:val="BulletListLevel1"/>
        <w:numPr>
          <w:ilvl w:val="0"/>
          <w:numId w:val="1"/>
        </w:numPr>
        <w:ind w:left="714" w:hanging="357"/>
        <w:rPr>
          <w:lang w:eastAsia="en-AU"/>
        </w:rPr>
      </w:pPr>
      <w:r>
        <w:rPr>
          <w:lang w:eastAsia="en-AU"/>
        </w:rPr>
        <w:t>Data</w:t>
      </w:r>
      <w:r w:rsidR="00BC3D09">
        <w:rPr>
          <w:lang w:eastAsia="en-AU"/>
        </w:rPr>
        <w:t xml:space="preserve"> costs</w:t>
      </w:r>
      <w:r w:rsidR="00A003FC">
        <w:rPr>
          <w:lang w:eastAsia="en-AU"/>
        </w:rPr>
        <w:t xml:space="preserve"> from your internet provider for accessing, uploading and downloading data and having the ability to access the data on a wide range of different devices from a range of different locations</w:t>
      </w:r>
      <w:r>
        <w:rPr>
          <w:lang w:eastAsia="en-AU"/>
        </w:rPr>
        <w:t>.</w:t>
      </w:r>
    </w:p>
    <w:p w14:paraId="55A991B0" w14:textId="77777777" w:rsidR="00FE001F" w:rsidRDefault="00FE001F">
      <w:pPr>
        <w:rPr>
          <w:lang w:eastAsia="en-AU"/>
        </w:rPr>
      </w:pPr>
      <w:r>
        <w:rPr>
          <w:lang w:eastAsia="en-AU"/>
        </w:rPr>
        <w:br w:type="page"/>
      </w:r>
    </w:p>
    <w:p w14:paraId="3D2B9CBF" w14:textId="3B5F64C4" w:rsidR="00BC3D09" w:rsidRDefault="006570DE" w:rsidP="00236772">
      <w:pPr>
        <w:pStyle w:val="BulletListLevel1"/>
        <w:numPr>
          <w:ilvl w:val="0"/>
          <w:numId w:val="1"/>
        </w:numPr>
        <w:ind w:left="714" w:hanging="357"/>
        <w:rPr>
          <w:lang w:eastAsia="en-AU"/>
        </w:rPr>
      </w:pPr>
      <w:r>
        <w:rPr>
          <w:lang w:eastAsia="en-AU"/>
        </w:rPr>
        <w:lastRenderedPageBreak/>
        <w:t>O</w:t>
      </w:r>
      <w:r w:rsidR="00A003FC">
        <w:rPr>
          <w:lang w:eastAsia="en-AU"/>
        </w:rPr>
        <w:t>ther associated</w:t>
      </w:r>
      <w:r w:rsidR="00BC3D09">
        <w:rPr>
          <w:lang w:eastAsia="en-AU"/>
        </w:rPr>
        <w:t xml:space="preserve"> costs</w:t>
      </w:r>
      <w:r w:rsidR="00A003FC">
        <w:rPr>
          <w:lang w:eastAsia="en-AU"/>
        </w:rPr>
        <w:t xml:space="preserve"> including maintaining and checking upon security, archiving data, backing-up data</w:t>
      </w:r>
      <w:r w:rsidR="00A62099">
        <w:rPr>
          <w:lang w:eastAsia="en-AU"/>
        </w:rPr>
        <w:t xml:space="preserve"> and ensuring data will be available for auditing purposes (tax audits and external audits of the accounting records) to meet the legal requirements of businesses</w:t>
      </w:r>
      <w:r>
        <w:rPr>
          <w:lang w:eastAsia="en-AU"/>
        </w:rPr>
        <w:t>.</w:t>
      </w:r>
    </w:p>
    <w:p w14:paraId="48DFF0EC" w14:textId="445C59CE" w:rsidR="00A62099" w:rsidRDefault="00A003FC" w:rsidP="006570DE">
      <w:pPr>
        <w:pStyle w:val="Body"/>
      </w:pPr>
      <w:bookmarkStart w:id="126" w:name="_Toc7186768"/>
      <w:r w:rsidRPr="00A003FC">
        <w:t xml:space="preserve">For a more detailed description or explanation of these </w:t>
      </w:r>
      <w:r w:rsidR="00A62099">
        <w:t>ongoing costs</w:t>
      </w:r>
      <w:r w:rsidRPr="00A003FC">
        <w:t xml:space="preserve"> - read page 104 of your textbook.</w:t>
      </w:r>
    </w:p>
    <w:p w14:paraId="04DB1D1C" w14:textId="7DC969AA" w:rsidR="00106AAD" w:rsidRDefault="00106AAD" w:rsidP="00106AAD">
      <w:pPr>
        <w:pStyle w:val="Heading3"/>
      </w:pPr>
      <w:bookmarkStart w:id="127" w:name="_Toc11755239"/>
      <w:r>
        <w:t>Steering or project committees / board of directors</w:t>
      </w:r>
      <w:bookmarkEnd w:id="127"/>
    </w:p>
    <w:p w14:paraId="2D0131E6" w14:textId="618BC4EC" w:rsidR="00106AAD" w:rsidRDefault="00106AAD" w:rsidP="006570DE">
      <w:pPr>
        <w:pStyle w:val="Body"/>
      </w:pPr>
      <w:r w:rsidRPr="00106AAD">
        <w:t xml:space="preserve">A steering or project committee is usually appointed in the systems planning phase to oversee the activities of a project.  </w:t>
      </w:r>
      <w:r w:rsidR="002264AA">
        <w:t>Depending on the size of your project, m</w:t>
      </w:r>
      <w:r w:rsidRPr="00106AAD">
        <w:t>embers o</w:t>
      </w:r>
      <w:r w:rsidR="002264AA">
        <w:t xml:space="preserve">f the committee may </w:t>
      </w:r>
      <w:r w:rsidRPr="00106AAD">
        <w:t xml:space="preserve">include: Chief Executive Officer, Chief Financial Officer, Chief Information Officer, </w:t>
      </w:r>
      <w:r w:rsidR="002264AA">
        <w:t>s</w:t>
      </w:r>
      <w:r w:rsidRPr="00106AAD">
        <w:t xml:space="preserve">enior managers from </w:t>
      </w:r>
      <w:r w:rsidR="002264AA">
        <w:t>other</w:t>
      </w:r>
      <w:r w:rsidRPr="00106AAD">
        <w:t xml:space="preserve"> areas, </w:t>
      </w:r>
      <w:r w:rsidR="002264AA">
        <w:t>s</w:t>
      </w:r>
      <w:r w:rsidRPr="00106AAD">
        <w:t>enior information technology department managers and internal auditors.</w:t>
      </w:r>
      <w:r>
        <w:t xml:space="preserve"> They ensure that your proposal and business case is sound before pres</w:t>
      </w:r>
      <w:r w:rsidR="002264AA">
        <w:t xml:space="preserve">enting it to senior management </w:t>
      </w:r>
      <w:r>
        <w:t>for final approval.</w:t>
      </w:r>
    </w:p>
    <w:p w14:paraId="1A415DB7" w14:textId="77777777" w:rsidR="00106AAD" w:rsidRDefault="00106AAD" w:rsidP="006570DE">
      <w:pPr>
        <w:pStyle w:val="Body"/>
      </w:pPr>
      <w:r>
        <w:t>Once final approval is received the implementation phase can occur.</w:t>
      </w:r>
    </w:p>
    <w:p w14:paraId="1F11E4CA" w14:textId="1AF77BE3" w:rsidR="00106AAD" w:rsidRDefault="00106AAD" w:rsidP="006570DE">
      <w:pPr>
        <w:pStyle w:val="Body"/>
      </w:pPr>
      <w:r>
        <w:t>These committee members should consult or involve users of the system</w:t>
      </w:r>
      <w:r w:rsidR="00A62099">
        <w:t>s</w:t>
      </w:r>
      <w:r>
        <w:t>, external auditors, and external systems analysts</w:t>
      </w:r>
      <w:r w:rsidR="00A62099">
        <w:t>/consultants</w:t>
      </w:r>
      <w:r>
        <w:t xml:space="preserve"> </w:t>
      </w:r>
      <w:r w:rsidR="00A62099">
        <w:t xml:space="preserve">if necessary </w:t>
      </w:r>
      <w:r>
        <w:t xml:space="preserve">in </w:t>
      </w:r>
      <w:r w:rsidR="00A62099">
        <w:t>the</w:t>
      </w:r>
      <w:r>
        <w:t xml:space="preserve"> design </w:t>
      </w:r>
      <w:r w:rsidR="00A62099">
        <w:t xml:space="preserve">and recommendation of any </w:t>
      </w:r>
      <w:r>
        <w:t>new system</w:t>
      </w:r>
      <w:r w:rsidR="00A62099">
        <w:t xml:space="preserve"> including </w:t>
      </w:r>
      <w:r w:rsidR="000B4CA3">
        <w:t>cloud-based</w:t>
      </w:r>
      <w:r w:rsidR="00A62099">
        <w:t xml:space="preserve"> systems</w:t>
      </w:r>
      <w:r w:rsidR="00616CBF">
        <w:t>, platforms and services.</w:t>
      </w:r>
    </w:p>
    <w:p w14:paraId="394ACDD3" w14:textId="0C07EECF" w:rsidR="00106AAD" w:rsidRDefault="00106AAD" w:rsidP="006570DE">
      <w:pPr>
        <w:pStyle w:val="Body"/>
      </w:pPr>
      <w:r>
        <w:t xml:space="preserve">The steering </w:t>
      </w:r>
      <w:r w:rsidR="000B4CA3">
        <w:t>committees’</w:t>
      </w:r>
      <w:r>
        <w:t xml:space="preserve"> responsibilities will include:</w:t>
      </w:r>
    </w:p>
    <w:p w14:paraId="05C6F431" w14:textId="024B088D" w:rsidR="00106AAD" w:rsidRPr="006570DE" w:rsidRDefault="006570DE" w:rsidP="006570DE">
      <w:pPr>
        <w:pStyle w:val="BulletListLevel1"/>
      </w:pPr>
      <w:r w:rsidRPr="006570DE">
        <w:t>Resolving</w:t>
      </w:r>
      <w:r w:rsidR="00106AAD" w:rsidRPr="006570DE">
        <w:t xml:space="preserve"> conflicts among managers and users over the new system</w:t>
      </w:r>
      <w:r>
        <w:t>.</w:t>
      </w:r>
    </w:p>
    <w:p w14:paraId="3C92BBCA" w14:textId="6D658E93" w:rsidR="00106AAD" w:rsidRPr="006570DE" w:rsidRDefault="006570DE" w:rsidP="006570DE">
      <w:pPr>
        <w:pStyle w:val="BulletListLevel1"/>
      </w:pPr>
      <w:r w:rsidRPr="006570DE">
        <w:t>Breaking</w:t>
      </w:r>
      <w:r w:rsidR="00106AAD" w:rsidRPr="006570DE">
        <w:t xml:space="preserve"> the project down into a series of stages with timings and responsibiliti</w:t>
      </w:r>
      <w:r>
        <w:t>es identified and assigned.</w:t>
      </w:r>
    </w:p>
    <w:p w14:paraId="643B12DE" w14:textId="0B7E7CBC" w:rsidR="00106AAD" w:rsidRPr="006570DE" w:rsidRDefault="006570DE" w:rsidP="006570DE">
      <w:pPr>
        <w:pStyle w:val="BulletListLevel1"/>
      </w:pPr>
      <w:r w:rsidRPr="006570DE">
        <w:t>Assigning</w:t>
      </w:r>
      <w:r w:rsidR="00106AAD" w:rsidRPr="006570DE">
        <w:t xml:space="preserve"> priorities to specific project tasks or stages</w:t>
      </w:r>
      <w:r w:rsidR="00616CBF" w:rsidRPr="006570DE">
        <w:t xml:space="preserve"> associated with introducing the cloud services</w:t>
      </w:r>
      <w:r>
        <w:t>.</w:t>
      </w:r>
    </w:p>
    <w:p w14:paraId="494FAA5C" w14:textId="7EB9AD19" w:rsidR="00106AAD" w:rsidRPr="006570DE" w:rsidRDefault="006570DE" w:rsidP="006570DE">
      <w:pPr>
        <w:pStyle w:val="BulletListLevel1"/>
      </w:pPr>
      <w:r w:rsidRPr="006570DE">
        <w:t>Approving</w:t>
      </w:r>
      <w:r w:rsidR="00106AAD" w:rsidRPr="006570DE">
        <w:t xml:space="preserve"> and allocating an overall budget regarding the new </w:t>
      </w:r>
      <w:r w:rsidR="00616CBF" w:rsidRPr="006570DE">
        <w:t xml:space="preserve">cloud </w:t>
      </w:r>
      <w:r w:rsidR="00106AAD" w:rsidRPr="006570DE">
        <w:t>system</w:t>
      </w:r>
      <w:r w:rsidR="00616CBF" w:rsidRPr="006570DE">
        <w:t xml:space="preserve"> options</w:t>
      </w:r>
      <w:r>
        <w:t>.</w:t>
      </w:r>
    </w:p>
    <w:p w14:paraId="104771DA" w14:textId="47B4AB8A" w:rsidR="00106AAD" w:rsidRPr="006570DE" w:rsidRDefault="006570DE" w:rsidP="006570DE">
      <w:pPr>
        <w:pStyle w:val="BulletListLevel1"/>
      </w:pPr>
      <w:r w:rsidRPr="006570DE">
        <w:t>Reviewing</w:t>
      </w:r>
      <w:r w:rsidR="00106AAD" w:rsidRPr="006570DE">
        <w:t xml:space="preserve"> the status of the project</w:t>
      </w:r>
      <w:r w:rsidR="00616CBF" w:rsidRPr="006570DE">
        <w:t xml:space="preserve"> and its successful implementation</w:t>
      </w:r>
      <w:r>
        <w:t>.</w:t>
      </w:r>
    </w:p>
    <w:p w14:paraId="13D31223" w14:textId="4630F489" w:rsidR="00106AAD" w:rsidRPr="006570DE" w:rsidRDefault="006570DE" w:rsidP="006570DE">
      <w:pPr>
        <w:pStyle w:val="BulletListLevel1"/>
      </w:pPr>
      <w:r w:rsidRPr="006570DE">
        <w:t>Developing</w:t>
      </w:r>
      <w:r w:rsidR="00106AAD" w:rsidRPr="006570DE">
        <w:t xml:space="preserve"> checkpoints within the project where stop or keep going may be part of the decision-making</w:t>
      </w:r>
      <w:r>
        <w:t>.</w:t>
      </w:r>
    </w:p>
    <w:p w14:paraId="64F876F6" w14:textId="5184C65A" w:rsidR="00106AAD" w:rsidRDefault="006570DE" w:rsidP="006570DE">
      <w:pPr>
        <w:pStyle w:val="BulletListLevel1"/>
      </w:pPr>
      <w:r w:rsidRPr="006570DE">
        <w:t>General</w:t>
      </w:r>
      <w:r w:rsidR="00106AAD" w:rsidRPr="006570DE">
        <w:t xml:space="preserve"> decision</w:t>
      </w:r>
      <w:r w:rsidR="00106AAD">
        <w:rPr>
          <w:lang w:eastAsia="en-AU"/>
        </w:rPr>
        <w:t>-making and steering of the project especially as unforeseen issues arise</w:t>
      </w:r>
      <w:r>
        <w:rPr>
          <w:lang w:eastAsia="en-AU"/>
        </w:rPr>
        <w:t>.</w:t>
      </w:r>
    </w:p>
    <w:p w14:paraId="75C62093" w14:textId="77777777" w:rsidR="00FE001F" w:rsidRDefault="00FE001F">
      <w:pPr>
        <w:rPr>
          <w:rFonts w:eastAsia="Times New Roman" w:cstheme="minorHAnsi"/>
          <w:b/>
          <w:noProof/>
          <w:color w:val="464748"/>
          <w:kern w:val="22"/>
          <w:sz w:val="36"/>
          <w:szCs w:val="36"/>
          <w:lang w:eastAsia="en-AU"/>
        </w:rPr>
      </w:pPr>
      <w:r>
        <w:br w:type="page"/>
      </w:r>
    </w:p>
    <w:p w14:paraId="3280B6FB" w14:textId="546D0783" w:rsidR="00BC3D09" w:rsidRDefault="00BC3D09" w:rsidP="00BC3D09">
      <w:pPr>
        <w:pStyle w:val="Heading2"/>
      </w:pPr>
      <w:bookmarkStart w:id="128" w:name="_Toc11755240"/>
      <w:r w:rsidRPr="003B26E7">
        <w:lastRenderedPageBreak/>
        <w:t>Steps and activities to introduce cloud computing</w:t>
      </w:r>
      <w:bookmarkEnd w:id="126"/>
      <w:bookmarkEnd w:id="128"/>
    </w:p>
    <w:p w14:paraId="0EF88C69" w14:textId="77777777" w:rsidR="00BC3D09" w:rsidRDefault="00BC3D09" w:rsidP="00BC3D09">
      <w:pPr>
        <w:pStyle w:val="Heading3"/>
      </w:pPr>
      <w:bookmarkStart w:id="129" w:name="_Toc7186769"/>
      <w:bookmarkStart w:id="130" w:name="_Toc11755241"/>
      <w:r w:rsidRPr="003B26E7">
        <w:t>Setting up a major business project</w:t>
      </w:r>
      <w:bookmarkEnd w:id="129"/>
      <w:bookmarkEnd w:id="130"/>
    </w:p>
    <w:p w14:paraId="702F47B9" w14:textId="77777777" w:rsidR="00BC3D09" w:rsidRDefault="00BC3D09" w:rsidP="006570DE">
      <w:pPr>
        <w:pStyle w:val="Body"/>
        <w:rPr>
          <w:lang w:eastAsia="en-AU"/>
        </w:rPr>
      </w:pPr>
      <w:r>
        <w:rPr>
          <w:lang w:eastAsia="en-AU"/>
        </w:rPr>
        <w:t>The steps in any major project for business include:</w:t>
      </w:r>
    </w:p>
    <w:p w14:paraId="60DF6B28" w14:textId="77777777" w:rsidR="00BC3D09" w:rsidRDefault="00BC3D09" w:rsidP="00236772">
      <w:pPr>
        <w:pStyle w:val="BulletListLevel1"/>
        <w:numPr>
          <w:ilvl w:val="0"/>
          <w:numId w:val="1"/>
        </w:numPr>
        <w:ind w:left="714" w:hanging="357"/>
        <w:rPr>
          <w:lang w:eastAsia="en-AU"/>
        </w:rPr>
      </w:pPr>
      <w:r>
        <w:rPr>
          <w:lang w:eastAsia="en-AU"/>
        </w:rPr>
        <w:t>Initiation of the project: What is the project? Who needs to be involved? Create the project team.</w:t>
      </w:r>
    </w:p>
    <w:p w14:paraId="761ECD8C" w14:textId="403D1021" w:rsidR="00BC3D09" w:rsidRDefault="00BC3D09" w:rsidP="00236772">
      <w:pPr>
        <w:pStyle w:val="BulletListLevel1"/>
        <w:numPr>
          <w:ilvl w:val="0"/>
          <w:numId w:val="1"/>
        </w:numPr>
        <w:ind w:left="714" w:hanging="357"/>
        <w:rPr>
          <w:lang w:eastAsia="en-AU"/>
        </w:rPr>
      </w:pPr>
      <w:r>
        <w:rPr>
          <w:lang w:eastAsia="en-AU"/>
        </w:rPr>
        <w:t>Detailed project planning, including approval of the budg</w:t>
      </w:r>
      <w:r w:rsidR="006570DE">
        <w:rPr>
          <w:lang w:eastAsia="en-AU"/>
        </w:rPr>
        <w:t>et and schedule for the project.</w:t>
      </w:r>
    </w:p>
    <w:p w14:paraId="16C062E8" w14:textId="281E156E" w:rsidR="00BC3D09" w:rsidRDefault="00BC3D09" w:rsidP="00236772">
      <w:pPr>
        <w:pStyle w:val="BulletListLevel1"/>
        <w:numPr>
          <w:ilvl w:val="0"/>
          <w:numId w:val="1"/>
        </w:numPr>
        <w:ind w:left="714" w:hanging="357"/>
        <w:rPr>
          <w:lang w:eastAsia="en-AU"/>
        </w:rPr>
      </w:pPr>
      <w:r>
        <w:rPr>
          <w:lang w:eastAsia="en-AU"/>
        </w:rPr>
        <w:t>Identifying the milestones</w:t>
      </w:r>
      <w:r w:rsidR="006570DE">
        <w:rPr>
          <w:lang w:eastAsia="en-AU"/>
        </w:rPr>
        <w:t>.</w:t>
      </w:r>
    </w:p>
    <w:p w14:paraId="6D9F193F" w14:textId="30D08291" w:rsidR="00BC3D09" w:rsidRDefault="00BC3D09" w:rsidP="00236772">
      <w:pPr>
        <w:pStyle w:val="BulletListLevel1"/>
        <w:numPr>
          <w:ilvl w:val="0"/>
          <w:numId w:val="1"/>
        </w:numPr>
        <w:ind w:left="714" w:hanging="357"/>
        <w:rPr>
          <w:lang w:eastAsia="en-AU"/>
        </w:rPr>
      </w:pPr>
      <w:r>
        <w:rPr>
          <w:lang w:eastAsia="en-AU"/>
        </w:rPr>
        <w:t>Execute the plan</w:t>
      </w:r>
      <w:r w:rsidR="006570DE">
        <w:rPr>
          <w:lang w:eastAsia="en-AU"/>
        </w:rPr>
        <w:t>.</w:t>
      </w:r>
    </w:p>
    <w:p w14:paraId="0B988438" w14:textId="243EE9BC" w:rsidR="00BC3D09" w:rsidRDefault="00BC3D09" w:rsidP="00236772">
      <w:pPr>
        <w:pStyle w:val="BulletListLevel1"/>
        <w:numPr>
          <w:ilvl w:val="0"/>
          <w:numId w:val="1"/>
        </w:numPr>
        <w:ind w:left="714" w:hanging="357"/>
        <w:rPr>
          <w:lang w:eastAsia="en-AU"/>
        </w:rPr>
      </w:pPr>
      <w:r>
        <w:rPr>
          <w:lang w:eastAsia="en-AU"/>
        </w:rPr>
        <w:t>Monitor the project and completion of the milestones amend where required</w:t>
      </w:r>
      <w:r w:rsidR="006570DE">
        <w:rPr>
          <w:lang w:eastAsia="en-AU"/>
        </w:rPr>
        <w:t>.</w:t>
      </w:r>
    </w:p>
    <w:p w14:paraId="75151568" w14:textId="77777777" w:rsidR="00BC3D09" w:rsidRDefault="00BC3D09" w:rsidP="00236772">
      <w:pPr>
        <w:pStyle w:val="BulletListLevel1"/>
        <w:numPr>
          <w:ilvl w:val="0"/>
          <w:numId w:val="1"/>
        </w:numPr>
        <w:ind w:left="714" w:hanging="357"/>
        <w:rPr>
          <w:lang w:eastAsia="en-AU"/>
        </w:rPr>
      </w:pPr>
      <w:r>
        <w:rPr>
          <w:lang w:eastAsia="en-AU"/>
        </w:rPr>
        <w:t>Closure of the project including reporting on outcomes and results.</w:t>
      </w:r>
    </w:p>
    <w:p w14:paraId="53E7ADCD" w14:textId="77777777" w:rsidR="00616CBF" w:rsidRDefault="00616CBF">
      <w:pPr>
        <w:rPr>
          <w:b/>
          <w:lang w:eastAsia="en-AU"/>
        </w:rPr>
      </w:pPr>
      <w:r>
        <w:rPr>
          <w:b/>
          <w:lang w:eastAsia="en-AU"/>
        </w:rPr>
        <w:br w:type="page"/>
      </w:r>
    </w:p>
    <w:p w14:paraId="44E33868" w14:textId="27669F9D" w:rsidR="00BC3D09" w:rsidRPr="00BC7C3F" w:rsidRDefault="00B57B42" w:rsidP="00616CBF">
      <w:pPr>
        <w:pStyle w:val="Heading4"/>
      </w:pPr>
      <w:r>
        <w:lastRenderedPageBreak/>
        <w:t>Steps/a</w:t>
      </w:r>
      <w:r w:rsidR="00E5200A">
        <w:t xml:space="preserve">ctivities </w:t>
      </w:r>
      <w:r>
        <w:t>c</w:t>
      </w:r>
      <w:r w:rsidR="00BC3D09" w:rsidRPr="00BC7C3F">
        <w:t>hecklist</w:t>
      </w:r>
    </w:p>
    <w:p w14:paraId="5BF7D0E9" w14:textId="4FE7BA28" w:rsidR="00BC3D09" w:rsidRDefault="00BC3D09" w:rsidP="00BC3D09">
      <w:pPr>
        <w:rPr>
          <w:lang w:eastAsia="en-AU"/>
        </w:rPr>
      </w:pPr>
      <w:r>
        <w:rPr>
          <w:lang w:eastAsia="en-AU"/>
        </w:rPr>
        <w:t xml:space="preserve">Milestones </w:t>
      </w:r>
      <w:r w:rsidR="00E5200A">
        <w:rPr>
          <w:lang w:eastAsia="en-AU"/>
        </w:rPr>
        <w:t xml:space="preserve">to be achieved/checked off </w:t>
      </w:r>
      <w:r>
        <w:rPr>
          <w:lang w:eastAsia="en-AU"/>
        </w:rPr>
        <w:t xml:space="preserve">in relation to the introduction of </w:t>
      </w:r>
      <w:r w:rsidR="00E5200A">
        <w:rPr>
          <w:lang w:eastAsia="en-AU"/>
        </w:rPr>
        <w:t xml:space="preserve">a </w:t>
      </w:r>
      <w:r>
        <w:rPr>
          <w:lang w:eastAsia="en-AU"/>
        </w:rPr>
        <w:t xml:space="preserve">cloud computing </w:t>
      </w:r>
      <w:r w:rsidR="00E5200A">
        <w:rPr>
          <w:lang w:eastAsia="en-AU"/>
        </w:rPr>
        <w:t xml:space="preserve">ICT option </w:t>
      </w:r>
      <w:r>
        <w:rPr>
          <w:lang w:eastAsia="en-AU"/>
        </w:rPr>
        <w:t>may include</w:t>
      </w:r>
      <w:r w:rsidR="00E5200A">
        <w:rPr>
          <w:lang w:eastAsia="en-AU"/>
        </w:rPr>
        <w:t xml:space="preserve"> the following steps or activities</w:t>
      </w:r>
      <w:r>
        <w:rPr>
          <w:lang w:eastAsia="en-AU"/>
        </w:rPr>
        <w:t>:</w:t>
      </w:r>
      <w:r w:rsidR="00F31CA5">
        <w:rPr>
          <w:lang w:eastAsia="en-AU"/>
        </w:rPr>
        <w:t xml:space="preserve"> </w:t>
      </w:r>
    </w:p>
    <w:tbl>
      <w:tblPr>
        <w:tblStyle w:val="TableGrid"/>
        <w:tblW w:w="5000" w:type="pct"/>
        <w:tblLook w:val="04A0" w:firstRow="1" w:lastRow="0" w:firstColumn="1" w:lastColumn="0" w:noHBand="0" w:noVBand="1"/>
      </w:tblPr>
      <w:tblGrid>
        <w:gridCol w:w="7460"/>
        <w:gridCol w:w="1556"/>
      </w:tblGrid>
      <w:tr w:rsidR="00E5200A" w:rsidRPr="00616CBF" w14:paraId="2AF9606D" w14:textId="7A39BB02" w:rsidTr="006570DE">
        <w:trPr>
          <w:cnfStyle w:val="100000000000" w:firstRow="1" w:lastRow="0" w:firstColumn="0" w:lastColumn="0" w:oddVBand="0" w:evenVBand="0" w:oddHBand="0" w:evenHBand="0" w:firstRowFirstColumn="0" w:firstRowLastColumn="0" w:lastRowFirstColumn="0" w:lastRowLastColumn="0"/>
        </w:trPr>
        <w:tc>
          <w:tcPr>
            <w:tcW w:w="4137" w:type="pct"/>
          </w:tcPr>
          <w:p w14:paraId="540DA82B" w14:textId="755F1259" w:rsidR="00E5200A" w:rsidRPr="006570DE" w:rsidRDefault="00B57B42" w:rsidP="006570DE">
            <w:pPr>
              <w:pStyle w:val="TableHeading"/>
              <w:rPr>
                <w:b/>
                <w:lang w:eastAsia="en-AU"/>
              </w:rPr>
            </w:pPr>
            <w:r>
              <w:rPr>
                <w:b/>
                <w:lang w:eastAsia="en-AU"/>
              </w:rPr>
              <w:t>Step / a</w:t>
            </w:r>
            <w:r w:rsidR="00E5200A" w:rsidRPr="006570DE">
              <w:rPr>
                <w:b/>
                <w:lang w:eastAsia="en-AU"/>
              </w:rPr>
              <w:t>ctivity</w:t>
            </w:r>
          </w:p>
        </w:tc>
        <w:tc>
          <w:tcPr>
            <w:tcW w:w="863" w:type="pct"/>
          </w:tcPr>
          <w:p w14:paraId="13C83F01" w14:textId="47B69AAF" w:rsidR="00E5200A" w:rsidRPr="006570DE" w:rsidRDefault="00F31CA5" w:rsidP="006570DE">
            <w:pPr>
              <w:pStyle w:val="TableHeading"/>
              <w:rPr>
                <w:b/>
                <w:lang w:eastAsia="en-AU"/>
              </w:rPr>
            </w:pPr>
            <w:r w:rsidRPr="006570DE">
              <w:rPr>
                <w:b/>
                <w:lang w:eastAsia="en-AU"/>
              </w:rPr>
              <w:t>Achieved (</w:t>
            </w:r>
            <w:r w:rsidRPr="006570DE">
              <w:rPr>
                <w:b/>
                <w:lang w:eastAsia="en-AU"/>
              </w:rPr>
              <w:sym w:font="Wingdings" w:char="F0FC"/>
            </w:r>
            <w:r w:rsidRPr="006570DE">
              <w:rPr>
                <w:b/>
                <w:lang w:eastAsia="en-AU"/>
              </w:rPr>
              <w:t>)</w:t>
            </w:r>
          </w:p>
        </w:tc>
      </w:tr>
      <w:tr w:rsidR="00E5200A" w:rsidRPr="00616CBF" w14:paraId="3ED4C19B" w14:textId="3C4B2F90" w:rsidTr="006570DE">
        <w:tc>
          <w:tcPr>
            <w:tcW w:w="4137" w:type="pct"/>
          </w:tcPr>
          <w:p w14:paraId="3BF4F12B" w14:textId="3052A022" w:rsidR="00E5200A" w:rsidRPr="00616CBF" w:rsidRDefault="000676D1" w:rsidP="006570DE">
            <w:pPr>
              <w:pStyle w:val="Body"/>
              <w:rPr>
                <w:lang w:eastAsia="en-AU"/>
              </w:rPr>
            </w:pPr>
            <w:r>
              <w:rPr>
                <w:lang w:eastAsia="en-AU"/>
              </w:rPr>
              <w:t>E</w:t>
            </w:r>
            <w:r w:rsidR="00E5200A" w:rsidRPr="00616CBF">
              <w:rPr>
                <w:lang w:eastAsia="en-AU"/>
              </w:rPr>
              <w:t xml:space="preserve">stablish </w:t>
            </w:r>
            <w:r>
              <w:rPr>
                <w:lang w:eastAsia="en-AU"/>
              </w:rPr>
              <w:t>the need for a project proposal</w:t>
            </w:r>
          </w:p>
        </w:tc>
        <w:tc>
          <w:tcPr>
            <w:tcW w:w="863" w:type="pct"/>
          </w:tcPr>
          <w:p w14:paraId="2B6C7C22" w14:textId="33E4148C" w:rsidR="00E5200A" w:rsidRDefault="00E5200A" w:rsidP="006570DE">
            <w:pPr>
              <w:pStyle w:val="Body"/>
              <w:rPr>
                <w:lang w:eastAsia="en-AU"/>
              </w:rPr>
            </w:pPr>
          </w:p>
        </w:tc>
      </w:tr>
      <w:tr w:rsidR="006B100D" w:rsidRPr="00616CBF" w14:paraId="665E97D8" w14:textId="77777777" w:rsidTr="006570DE">
        <w:tc>
          <w:tcPr>
            <w:tcW w:w="4137" w:type="pct"/>
          </w:tcPr>
          <w:p w14:paraId="38EE1434" w14:textId="387044C6" w:rsidR="006B100D" w:rsidRDefault="006B100D" w:rsidP="006570DE">
            <w:pPr>
              <w:pStyle w:val="Body"/>
              <w:rPr>
                <w:lang w:eastAsia="en-AU"/>
              </w:rPr>
            </w:pPr>
            <w:r>
              <w:rPr>
                <w:lang w:eastAsia="en-AU"/>
              </w:rPr>
              <w:t>Set an overall budget limitation for the project</w:t>
            </w:r>
          </w:p>
        </w:tc>
        <w:tc>
          <w:tcPr>
            <w:tcW w:w="863" w:type="pct"/>
          </w:tcPr>
          <w:p w14:paraId="2089ED3A" w14:textId="77777777" w:rsidR="006B100D" w:rsidRDefault="006B100D" w:rsidP="006570DE">
            <w:pPr>
              <w:pStyle w:val="Body"/>
              <w:rPr>
                <w:lang w:eastAsia="en-AU"/>
              </w:rPr>
            </w:pPr>
          </w:p>
        </w:tc>
      </w:tr>
      <w:tr w:rsidR="000676D1" w:rsidRPr="00616CBF" w14:paraId="2E64345C" w14:textId="77777777" w:rsidTr="006570DE">
        <w:tc>
          <w:tcPr>
            <w:tcW w:w="4137" w:type="pct"/>
          </w:tcPr>
          <w:p w14:paraId="25726B07" w14:textId="6C72680F" w:rsidR="000676D1" w:rsidRDefault="000676D1" w:rsidP="006570DE">
            <w:pPr>
              <w:pStyle w:val="Body"/>
              <w:rPr>
                <w:lang w:eastAsia="en-AU"/>
              </w:rPr>
            </w:pPr>
            <w:r>
              <w:rPr>
                <w:lang w:eastAsia="en-AU"/>
              </w:rPr>
              <w:t xml:space="preserve">Approve the </w:t>
            </w:r>
            <w:r w:rsidR="006B100D">
              <w:rPr>
                <w:lang w:eastAsia="en-AU"/>
              </w:rPr>
              <w:t xml:space="preserve">overall </w:t>
            </w:r>
            <w:r>
              <w:rPr>
                <w:lang w:eastAsia="en-AU"/>
              </w:rPr>
              <w:t xml:space="preserve">budget and </w:t>
            </w:r>
            <w:r w:rsidR="006B100D">
              <w:rPr>
                <w:lang w:eastAsia="en-AU"/>
              </w:rPr>
              <w:t xml:space="preserve">allow the needs analysis and feasibility stages of </w:t>
            </w:r>
            <w:r>
              <w:rPr>
                <w:lang w:eastAsia="en-AU"/>
              </w:rPr>
              <w:t>the project</w:t>
            </w:r>
            <w:r w:rsidR="006B100D">
              <w:rPr>
                <w:lang w:eastAsia="en-AU"/>
              </w:rPr>
              <w:t xml:space="preserve"> to commence</w:t>
            </w:r>
          </w:p>
        </w:tc>
        <w:tc>
          <w:tcPr>
            <w:tcW w:w="863" w:type="pct"/>
          </w:tcPr>
          <w:p w14:paraId="31809F18" w14:textId="77777777" w:rsidR="000676D1" w:rsidRDefault="000676D1" w:rsidP="006570DE">
            <w:pPr>
              <w:pStyle w:val="Body"/>
              <w:rPr>
                <w:lang w:eastAsia="en-AU"/>
              </w:rPr>
            </w:pPr>
          </w:p>
        </w:tc>
      </w:tr>
      <w:tr w:rsidR="00E5200A" w:rsidRPr="00616CBF" w14:paraId="3AE776DF" w14:textId="5E5E3BED" w:rsidTr="006570DE">
        <w:tc>
          <w:tcPr>
            <w:tcW w:w="4137" w:type="pct"/>
          </w:tcPr>
          <w:p w14:paraId="03143FFD" w14:textId="7238CFE0" w:rsidR="00E5200A" w:rsidRPr="00616CBF" w:rsidRDefault="00E5200A" w:rsidP="006570DE">
            <w:pPr>
              <w:pStyle w:val="Body"/>
              <w:rPr>
                <w:lang w:eastAsia="en-AU"/>
              </w:rPr>
            </w:pPr>
            <w:r>
              <w:rPr>
                <w:lang w:eastAsia="en-AU"/>
              </w:rPr>
              <w:t>I</w:t>
            </w:r>
            <w:r w:rsidRPr="00616CBF">
              <w:rPr>
                <w:lang w:eastAsia="en-AU"/>
              </w:rPr>
              <w:t xml:space="preserve">dentify all systems to be </w:t>
            </w:r>
            <w:r>
              <w:rPr>
                <w:lang w:eastAsia="en-AU"/>
              </w:rPr>
              <w:t>transferred</w:t>
            </w:r>
            <w:r w:rsidRPr="00616CBF">
              <w:rPr>
                <w:lang w:eastAsia="en-AU"/>
              </w:rPr>
              <w:t xml:space="preserve"> </w:t>
            </w:r>
            <w:r w:rsidR="006B100D">
              <w:rPr>
                <w:lang w:eastAsia="en-AU"/>
              </w:rPr>
              <w:t>including their system requirements (</w:t>
            </w:r>
            <w:r w:rsidR="005312F0">
              <w:rPr>
                <w:lang w:eastAsia="en-AU"/>
              </w:rPr>
              <w:t xml:space="preserve">identify </w:t>
            </w:r>
            <w:r w:rsidR="006B100D">
              <w:rPr>
                <w:lang w:eastAsia="en-AU"/>
              </w:rPr>
              <w:t xml:space="preserve">inputs, processes and reports required from the systems) </w:t>
            </w:r>
          </w:p>
        </w:tc>
        <w:tc>
          <w:tcPr>
            <w:tcW w:w="863" w:type="pct"/>
          </w:tcPr>
          <w:p w14:paraId="602DD28E" w14:textId="77777777" w:rsidR="00E5200A" w:rsidRPr="00616CBF" w:rsidRDefault="00E5200A" w:rsidP="006570DE">
            <w:pPr>
              <w:pStyle w:val="Body"/>
              <w:rPr>
                <w:lang w:eastAsia="en-AU"/>
              </w:rPr>
            </w:pPr>
          </w:p>
        </w:tc>
      </w:tr>
      <w:tr w:rsidR="006B100D" w:rsidRPr="00616CBF" w14:paraId="3669D3DE" w14:textId="77777777" w:rsidTr="006570DE">
        <w:tc>
          <w:tcPr>
            <w:tcW w:w="4137" w:type="pct"/>
          </w:tcPr>
          <w:p w14:paraId="5877C516" w14:textId="653C3963" w:rsidR="006B100D" w:rsidRPr="00616CBF" w:rsidRDefault="006B100D" w:rsidP="006570DE">
            <w:pPr>
              <w:pStyle w:val="Body"/>
              <w:rPr>
                <w:lang w:eastAsia="en-AU"/>
              </w:rPr>
            </w:pPr>
            <w:r>
              <w:rPr>
                <w:lang w:eastAsia="en-AU"/>
              </w:rPr>
              <w:t>Research available cloud services and cloud providers</w:t>
            </w:r>
          </w:p>
        </w:tc>
        <w:tc>
          <w:tcPr>
            <w:tcW w:w="863" w:type="pct"/>
          </w:tcPr>
          <w:p w14:paraId="05D0CD8A" w14:textId="77777777" w:rsidR="006B100D" w:rsidRDefault="006B100D" w:rsidP="006570DE">
            <w:pPr>
              <w:pStyle w:val="Body"/>
              <w:rPr>
                <w:lang w:eastAsia="en-AU"/>
              </w:rPr>
            </w:pPr>
          </w:p>
        </w:tc>
      </w:tr>
      <w:tr w:rsidR="00F31CA5" w:rsidRPr="00616CBF" w14:paraId="14EC1F2C" w14:textId="77777777" w:rsidTr="006570DE">
        <w:tc>
          <w:tcPr>
            <w:tcW w:w="4137" w:type="pct"/>
          </w:tcPr>
          <w:p w14:paraId="1F659714" w14:textId="57E85B1A" w:rsidR="00F31CA5" w:rsidRDefault="00F31CA5" w:rsidP="006570DE">
            <w:pPr>
              <w:pStyle w:val="Body"/>
              <w:rPr>
                <w:lang w:eastAsia="en-AU"/>
              </w:rPr>
            </w:pPr>
            <w:r>
              <w:rPr>
                <w:lang w:eastAsia="en-AU"/>
              </w:rPr>
              <w:t xml:space="preserve">Evaluate alternative systems and </w:t>
            </w:r>
            <w:r w:rsidR="005312F0">
              <w:rPr>
                <w:lang w:eastAsia="en-AU"/>
              </w:rPr>
              <w:t>c</w:t>
            </w:r>
            <w:r w:rsidR="002264AA">
              <w:rPr>
                <w:lang w:eastAsia="en-AU"/>
              </w:rPr>
              <w:t>lou</w:t>
            </w:r>
            <w:r w:rsidR="005312F0">
              <w:rPr>
                <w:lang w:eastAsia="en-AU"/>
              </w:rPr>
              <w:t>d p</w:t>
            </w:r>
            <w:r>
              <w:rPr>
                <w:lang w:eastAsia="en-AU"/>
              </w:rPr>
              <w:t>roviders</w:t>
            </w:r>
          </w:p>
        </w:tc>
        <w:tc>
          <w:tcPr>
            <w:tcW w:w="863" w:type="pct"/>
          </w:tcPr>
          <w:p w14:paraId="1761905E" w14:textId="77777777" w:rsidR="00F31CA5" w:rsidRDefault="00F31CA5" w:rsidP="006570DE">
            <w:pPr>
              <w:pStyle w:val="Body"/>
              <w:rPr>
                <w:lang w:eastAsia="en-AU"/>
              </w:rPr>
            </w:pPr>
          </w:p>
        </w:tc>
      </w:tr>
      <w:tr w:rsidR="006B100D" w:rsidRPr="00616CBF" w14:paraId="27249EAA" w14:textId="77777777" w:rsidTr="006570DE">
        <w:tc>
          <w:tcPr>
            <w:tcW w:w="4137" w:type="pct"/>
          </w:tcPr>
          <w:p w14:paraId="75FDC1C0" w14:textId="23F59A14" w:rsidR="006B100D" w:rsidRDefault="002264AA" w:rsidP="006570DE">
            <w:pPr>
              <w:pStyle w:val="Body"/>
              <w:rPr>
                <w:lang w:eastAsia="en-AU"/>
              </w:rPr>
            </w:pPr>
            <w:r>
              <w:rPr>
                <w:lang w:eastAsia="en-AU"/>
              </w:rPr>
              <w:t>Feasibility study completed with</w:t>
            </w:r>
            <w:r w:rsidR="006B100D">
              <w:rPr>
                <w:lang w:eastAsia="en-AU"/>
              </w:rPr>
              <w:t xml:space="preserve"> cloud service and </w:t>
            </w:r>
            <w:r>
              <w:rPr>
                <w:lang w:eastAsia="en-AU"/>
              </w:rPr>
              <w:t xml:space="preserve">cloud </w:t>
            </w:r>
            <w:r w:rsidR="006B100D">
              <w:rPr>
                <w:lang w:eastAsia="en-AU"/>
              </w:rPr>
              <w:t xml:space="preserve">provider </w:t>
            </w:r>
            <w:r w:rsidR="005312F0">
              <w:rPr>
                <w:lang w:eastAsia="en-AU"/>
              </w:rPr>
              <w:t xml:space="preserve">initially </w:t>
            </w:r>
            <w:r w:rsidR="006B100D">
              <w:rPr>
                <w:lang w:eastAsia="en-AU"/>
              </w:rPr>
              <w:t>selected based on budget</w:t>
            </w:r>
            <w:r w:rsidR="00F31CA5">
              <w:rPr>
                <w:lang w:eastAsia="en-AU"/>
              </w:rPr>
              <w:t xml:space="preserve">ed </w:t>
            </w:r>
            <w:r w:rsidR="006B100D">
              <w:rPr>
                <w:lang w:eastAsia="en-AU"/>
              </w:rPr>
              <w:t>cost</w:t>
            </w:r>
            <w:r w:rsidR="00F31CA5">
              <w:rPr>
                <w:lang w:eastAsia="en-AU"/>
              </w:rPr>
              <w:t>/</w:t>
            </w:r>
            <w:r w:rsidR="006B100D">
              <w:rPr>
                <w:lang w:eastAsia="en-AU"/>
              </w:rPr>
              <w:t>benefit analysis</w:t>
            </w:r>
          </w:p>
        </w:tc>
        <w:tc>
          <w:tcPr>
            <w:tcW w:w="863" w:type="pct"/>
          </w:tcPr>
          <w:p w14:paraId="22FEE1AE" w14:textId="77777777" w:rsidR="006B100D" w:rsidRDefault="006B100D" w:rsidP="006570DE">
            <w:pPr>
              <w:pStyle w:val="Body"/>
              <w:rPr>
                <w:lang w:eastAsia="en-AU"/>
              </w:rPr>
            </w:pPr>
          </w:p>
        </w:tc>
      </w:tr>
      <w:tr w:rsidR="00F31CA5" w:rsidRPr="00616CBF" w14:paraId="30797F9B" w14:textId="77777777" w:rsidTr="006570DE">
        <w:tc>
          <w:tcPr>
            <w:tcW w:w="4137" w:type="pct"/>
          </w:tcPr>
          <w:p w14:paraId="790112FA" w14:textId="51D43B8C" w:rsidR="00F31CA5" w:rsidRDefault="00F31CA5" w:rsidP="002264AA">
            <w:pPr>
              <w:pStyle w:val="Body"/>
              <w:rPr>
                <w:lang w:eastAsia="en-AU"/>
              </w:rPr>
            </w:pPr>
            <w:r>
              <w:rPr>
                <w:lang w:eastAsia="en-AU"/>
              </w:rPr>
              <w:t xml:space="preserve">Business </w:t>
            </w:r>
            <w:r w:rsidR="002264AA">
              <w:rPr>
                <w:lang w:eastAsia="en-AU"/>
              </w:rPr>
              <w:t>case p</w:t>
            </w:r>
            <w:r>
              <w:rPr>
                <w:lang w:eastAsia="en-AU"/>
              </w:rPr>
              <w:t>lan including cost benefit analysis documented</w:t>
            </w:r>
            <w:r w:rsidR="002264AA">
              <w:rPr>
                <w:lang w:eastAsia="en-AU"/>
              </w:rPr>
              <w:t xml:space="preserve"> and</w:t>
            </w:r>
            <w:r>
              <w:rPr>
                <w:lang w:eastAsia="en-AU"/>
              </w:rPr>
              <w:t xml:space="preserve"> presented to management</w:t>
            </w:r>
          </w:p>
        </w:tc>
        <w:tc>
          <w:tcPr>
            <w:tcW w:w="863" w:type="pct"/>
          </w:tcPr>
          <w:p w14:paraId="3941E84C" w14:textId="77777777" w:rsidR="00F31CA5" w:rsidRDefault="00F31CA5" w:rsidP="006570DE">
            <w:pPr>
              <w:pStyle w:val="Body"/>
              <w:rPr>
                <w:lang w:eastAsia="en-AU"/>
              </w:rPr>
            </w:pPr>
          </w:p>
        </w:tc>
      </w:tr>
      <w:tr w:rsidR="005312F0" w:rsidRPr="00616CBF" w14:paraId="3A55ED34" w14:textId="77777777" w:rsidTr="006570DE">
        <w:tc>
          <w:tcPr>
            <w:tcW w:w="4137" w:type="pct"/>
          </w:tcPr>
          <w:p w14:paraId="41C334D8" w14:textId="64D98739" w:rsidR="005312F0" w:rsidRDefault="002264AA" w:rsidP="002264AA">
            <w:pPr>
              <w:pStyle w:val="Body"/>
              <w:rPr>
                <w:lang w:eastAsia="en-AU"/>
              </w:rPr>
            </w:pPr>
            <w:r>
              <w:rPr>
                <w:lang w:eastAsia="en-AU"/>
              </w:rPr>
              <w:t>Business c</w:t>
            </w:r>
            <w:r w:rsidR="005312F0">
              <w:rPr>
                <w:lang w:eastAsia="en-AU"/>
              </w:rPr>
              <w:t xml:space="preserve">ase </w:t>
            </w:r>
            <w:r>
              <w:rPr>
                <w:lang w:eastAsia="en-AU"/>
              </w:rPr>
              <w:t>a</w:t>
            </w:r>
            <w:r w:rsidR="005312F0">
              <w:rPr>
                <w:lang w:eastAsia="en-AU"/>
              </w:rPr>
              <w:t>pproved</w:t>
            </w:r>
          </w:p>
        </w:tc>
        <w:tc>
          <w:tcPr>
            <w:tcW w:w="863" w:type="pct"/>
          </w:tcPr>
          <w:p w14:paraId="78CF0DEB" w14:textId="77777777" w:rsidR="005312F0" w:rsidRDefault="005312F0" w:rsidP="006570DE">
            <w:pPr>
              <w:pStyle w:val="Body"/>
              <w:rPr>
                <w:lang w:eastAsia="en-AU"/>
              </w:rPr>
            </w:pPr>
          </w:p>
        </w:tc>
      </w:tr>
      <w:tr w:rsidR="00E5200A" w:rsidRPr="00616CBF" w14:paraId="56821918" w14:textId="4587B653" w:rsidTr="006570DE">
        <w:tc>
          <w:tcPr>
            <w:tcW w:w="4137" w:type="pct"/>
          </w:tcPr>
          <w:p w14:paraId="2F2FC415" w14:textId="6690265F" w:rsidR="00E5200A" w:rsidRPr="00616CBF" w:rsidRDefault="00F31CA5" w:rsidP="006570DE">
            <w:pPr>
              <w:pStyle w:val="Body"/>
              <w:rPr>
                <w:lang w:eastAsia="en-AU"/>
              </w:rPr>
            </w:pPr>
            <w:r>
              <w:rPr>
                <w:lang w:eastAsia="en-AU"/>
              </w:rPr>
              <w:t>Make initial plans and arrangements with</w:t>
            </w:r>
            <w:r w:rsidR="00E5200A" w:rsidRPr="00616CBF">
              <w:rPr>
                <w:lang w:eastAsia="en-AU"/>
              </w:rPr>
              <w:t xml:space="preserve"> cloud provid</w:t>
            </w:r>
            <w:r w:rsidR="000676D1">
              <w:rPr>
                <w:lang w:eastAsia="en-AU"/>
              </w:rPr>
              <w:t>er</w:t>
            </w:r>
            <w:r>
              <w:rPr>
                <w:lang w:eastAsia="en-AU"/>
              </w:rPr>
              <w:t xml:space="preserve"> prior to signing contracts or agreements. The final contract arrangements will be subject to satisfactory testing and acceptance of the system and/or the completion of a trial period</w:t>
            </w:r>
          </w:p>
        </w:tc>
        <w:tc>
          <w:tcPr>
            <w:tcW w:w="863" w:type="pct"/>
          </w:tcPr>
          <w:p w14:paraId="026A7A34" w14:textId="77777777" w:rsidR="00E5200A" w:rsidRPr="00616CBF" w:rsidRDefault="00E5200A" w:rsidP="006570DE">
            <w:pPr>
              <w:pStyle w:val="Body"/>
              <w:rPr>
                <w:lang w:eastAsia="en-AU"/>
              </w:rPr>
            </w:pPr>
          </w:p>
        </w:tc>
      </w:tr>
      <w:tr w:rsidR="005312F0" w:rsidRPr="00616CBF" w14:paraId="1554AFDD" w14:textId="77777777" w:rsidTr="006570DE">
        <w:tc>
          <w:tcPr>
            <w:tcW w:w="4137" w:type="pct"/>
          </w:tcPr>
          <w:p w14:paraId="1792B433" w14:textId="713489AC" w:rsidR="005312F0" w:rsidRPr="00616CBF" w:rsidRDefault="005312F0" w:rsidP="006570DE">
            <w:pPr>
              <w:pStyle w:val="Body"/>
              <w:rPr>
                <w:lang w:eastAsia="en-AU"/>
              </w:rPr>
            </w:pPr>
            <w:r>
              <w:rPr>
                <w:lang w:eastAsia="en-AU"/>
              </w:rPr>
              <w:t>Check the C</w:t>
            </w:r>
            <w:r w:rsidRPr="00616CBF">
              <w:rPr>
                <w:lang w:eastAsia="en-AU"/>
              </w:rPr>
              <w:t xml:space="preserve">loud provider </w:t>
            </w:r>
            <w:r>
              <w:rPr>
                <w:lang w:eastAsia="en-AU"/>
              </w:rPr>
              <w:t>will allow the</w:t>
            </w:r>
            <w:r w:rsidRPr="00616CBF">
              <w:rPr>
                <w:lang w:eastAsia="en-AU"/>
              </w:rPr>
              <w:t xml:space="preserve"> test running</w:t>
            </w:r>
            <w:r>
              <w:rPr>
                <w:lang w:eastAsia="en-AU"/>
              </w:rPr>
              <w:t xml:space="preserve"> of the new system otherwise look for a new cloud provider</w:t>
            </w:r>
          </w:p>
        </w:tc>
        <w:tc>
          <w:tcPr>
            <w:tcW w:w="863" w:type="pct"/>
          </w:tcPr>
          <w:p w14:paraId="7217C7B0" w14:textId="77777777" w:rsidR="005312F0" w:rsidRDefault="005312F0" w:rsidP="006570DE">
            <w:pPr>
              <w:pStyle w:val="Body"/>
              <w:rPr>
                <w:lang w:eastAsia="en-AU"/>
              </w:rPr>
            </w:pPr>
          </w:p>
        </w:tc>
      </w:tr>
      <w:tr w:rsidR="00E5200A" w:rsidRPr="00616CBF" w14:paraId="03376CE1" w14:textId="4349EBD6" w:rsidTr="006570DE">
        <w:tc>
          <w:tcPr>
            <w:tcW w:w="4137" w:type="pct"/>
          </w:tcPr>
          <w:p w14:paraId="580998CA" w14:textId="0455565A" w:rsidR="00E5200A" w:rsidRPr="00616CBF" w:rsidRDefault="000676D1" w:rsidP="006570DE">
            <w:pPr>
              <w:pStyle w:val="Body"/>
              <w:rPr>
                <w:lang w:eastAsia="en-AU"/>
              </w:rPr>
            </w:pPr>
            <w:r>
              <w:rPr>
                <w:lang w:eastAsia="en-AU"/>
              </w:rPr>
              <w:t>Check internet plan is sufficient or arrange</w:t>
            </w:r>
            <w:r w:rsidR="00E5200A" w:rsidRPr="00616CBF">
              <w:rPr>
                <w:lang w:eastAsia="en-AU"/>
              </w:rPr>
              <w:t xml:space="preserve"> </w:t>
            </w:r>
            <w:r>
              <w:rPr>
                <w:lang w:eastAsia="en-AU"/>
              </w:rPr>
              <w:t>a new updated plan as required</w:t>
            </w:r>
          </w:p>
        </w:tc>
        <w:tc>
          <w:tcPr>
            <w:tcW w:w="863" w:type="pct"/>
          </w:tcPr>
          <w:p w14:paraId="05E94E08" w14:textId="77777777" w:rsidR="00E5200A" w:rsidRPr="00616CBF" w:rsidRDefault="00E5200A" w:rsidP="006570DE">
            <w:pPr>
              <w:pStyle w:val="Body"/>
              <w:rPr>
                <w:lang w:eastAsia="en-AU"/>
              </w:rPr>
            </w:pPr>
          </w:p>
        </w:tc>
      </w:tr>
      <w:tr w:rsidR="00E5200A" w:rsidRPr="00616CBF" w14:paraId="65B1A808" w14:textId="428581D6" w:rsidTr="006570DE">
        <w:tc>
          <w:tcPr>
            <w:tcW w:w="4137" w:type="pct"/>
          </w:tcPr>
          <w:p w14:paraId="0058B202" w14:textId="11DF0EC1" w:rsidR="00E5200A" w:rsidRPr="00616CBF" w:rsidRDefault="00E5200A" w:rsidP="006570DE">
            <w:pPr>
              <w:pStyle w:val="Body"/>
              <w:rPr>
                <w:lang w:eastAsia="en-AU"/>
              </w:rPr>
            </w:pPr>
            <w:r>
              <w:rPr>
                <w:lang w:eastAsia="en-AU"/>
              </w:rPr>
              <w:t>D</w:t>
            </w:r>
            <w:r w:rsidRPr="00616CBF">
              <w:rPr>
                <w:lang w:eastAsia="en-AU"/>
              </w:rPr>
              <w:t xml:space="preserve">etermine the order of </w:t>
            </w:r>
            <w:r w:rsidR="000676D1">
              <w:rPr>
                <w:lang w:eastAsia="en-AU"/>
              </w:rPr>
              <w:t>transferring systems and data</w:t>
            </w:r>
          </w:p>
        </w:tc>
        <w:tc>
          <w:tcPr>
            <w:tcW w:w="863" w:type="pct"/>
          </w:tcPr>
          <w:p w14:paraId="16D2D852" w14:textId="77777777" w:rsidR="00E5200A" w:rsidRPr="00616CBF" w:rsidRDefault="00E5200A" w:rsidP="006570DE">
            <w:pPr>
              <w:pStyle w:val="Body"/>
              <w:rPr>
                <w:lang w:eastAsia="en-AU"/>
              </w:rPr>
            </w:pPr>
          </w:p>
        </w:tc>
      </w:tr>
      <w:tr w:rsidR="00E5200A" w:rsidRPr="00616CBF" w14:paraId="10292D27" w14:textId="6DC2E05E" w:rsidTr="006570DE">
        <w:tc>
          <w:tcPr>
            <w:tcW w:w="4137" w:type="pct"/>
          </w:tcPr>
          <w:p w14:paraId="2F169399" w14:textId="505F945A" w:rsidR="00E5200A" w:rsidRPr="00616CBF" w:rsidRDefault="00E5200A" w:rsidP="006570DE">
            <w:pPr>
              <w:pStyle w:val="Body"/>
              <w:rPr>
                <w:lang w:eastAsia="en-AU"/>
              </w:rPr>
            </w:pPr>
            <w:r>
              <w:rPr>
                <w:lang w:eastAsia="en-AU"/>
              </w:rPr>
              <w:t>T</w:t>
            </w:r>
            <w:r w:rsidRPr="00616CBF">
              <w:rPr>
                <w:lang w:eastAsia="en-AU"/>
              </w:rPr>
              <w:t>est cloud services with dummy systems a</w:t>
            </w:r>
            <w:r w:rsidR="000676D1">
              <w:rPr>
                <w:lang w:eastAsia="en-AU"/>
              </w:rPr>
              <w:t>nd dummy data</w:t>
            </w:r>
          </w:p>
        </w:tc>
        <w:tc>
          <w:tcPr>
            <w:tcW w:w="863" w:type="pct"/>
          </w:tcPr>
          <w:p w14:paraId="682673E0" w14:textId="77777777" w:rsidR="00E5200A" w:rsidRPr="00616CBF" w:rsidRDefault="00E5200A" w:rsidP="006570DE">
            <w:pPr>
              <w:pStyle w:val="Body"/>
              <w:rPr>
                <w:lang w:eastAsia="en-AU"/>
              </w:rPr>
            </w:pPr>
          </w:p>
        </w:tc>
      </w:tr>
      <w:tr w:rsidR="00E5200A" w:rsidRPr="00616CBF" w14:paraId="16725B9A" w14:textId="23C1DEA3" w:rsidTr="006570DE">
        <w:tc>
          <w:tcPr>
            <w:tcW w:w="4137" w:type="pct"/>
          </w:tcPr>
          <w:p w14:paraId="6E323043" w14:textId="4E334571" w:rsidR="00E5200A" w:rsidRPr="00616CBF" w:rsidRDefault="00E5200A" w:rsidP="006570DE">
            <w:pPr>
              <w:pStyle w:val="Body"/>
              <w:rPr>
                <w:lang w:eastAsia="en-AU"/>
              </w:rPr>
            </w:pPr>
            <w:r>
              <w:rPr>
                <w:lang w:eastAsia="en-AU"/>
              </w:rPr>
              <w:t>S</w:t>
            </w:r>
            <w:r w:rsidRPr="00616CBF">
              <w:rPr>
                <w:lang w:eastAsia="en-AU"/>
              </w:rPr>
              <w:t>ign-off sat</w:t>
            </w:r>
            <w:r w:rsidR="000676D1">
              <w:rPr>
                <w:lang w:eastAsia="en-AU"/>
              </w:rPr>
              <w:t>isfaction with pre-live testing and that cloud system appears to be reliable</w:t>
            </w:r>
          </w:p>
        </w:tc>
        <w:tc>
          <w:tcPr>
            <w:tcW w:w="863" w:type="pct"/>
          </w:tcPr>
          <w:p w14:paraId="5F86DD9E" w14:textId="77777777" w:rsidR="00E5200A" w:rsidRPr="00616CBF" w:rsidRDefault="00E5200A" w:rsidP="006570DE">
            <w:pPr>
              <w:pStyle w:val="Body"/>
              <w:rPr>
                <w:lang w:eastAsia="en-AU"/>
              </w:rPr>
            </w:pPr>
          </w:p>
        </w:tc>
      </w:tr>
      <w:tr w:rsidR="00E5200A" w:rsidRPr="00616CBF" w14:paraId="37514DE9" w14:textId="0024431C" w:rsidTr="006570DE">
        <w:tc>
          <w:tcPr>
            <w:tcW w:w="4137" w:type="pct"/>
          </w:tcPr>
          <w:p w14:paraId="3C30CDBB" w14:textId="550CF67A" w:rsidR="00E5200A" w:rsidRPr="00616CBF" w:rsidRDefault="00E5200A" w:rsidP="006570DE">
            <w:pPr>
              <w:pStyle w:val="Body"/>
              <w:rPr>
                <w:lang w:eastAsia="en-AU"/>
              </w:rPr>
            </w:pPr>
            <w:r>
              <w:rPr>
                <w:lang w:eastAsia="en-AU"/>
              </w:rPr>
              <w:t>T</w:t>
            </w:r>
            <w:r w:rsidRPr="00616CBF">
              <w:rPr>
                <w:lang w:eastAsia="en-AU"/>
              </w:rPr>
              <w:t xml:space="preserve">rain staff </w:t>
            </w:r>
            <w:r w:rsidR="000676D1">
              <w:rPr>
                <w:lang w:eastAsia="en-AU"/>
              </w:rPr>
              <w:t>to the varying degrees as outlined in plan</w:t>
            </w:r>
          </w:p>
        </w:tc>
        <w:tc>
          <w:tcPr>
            <w:tcW w:w="863" w:type="pct"/>
          </w:tcPr>
          <w:p w14:paraId="0A2F2B1E" w14:textId="77777777" w:rsidR="00E5200A" w:rsidRPr="00616CBF" w:rsidRDefault="00E5200A" w:rsidP="006570DE">
            <w:pPr>
              <w:pStyle w:val="Body"/>
              <w:rPr>
                <w:lang w:eastAsia="en-AU"/>
              </w:rPr>
            </w:pPr>
          </w:p>
        </w:tc>
      </w:tr>
      <w:tr w:rsidR="00E5200A" w:rsidRPr="00616CBF" w14:paraId="77157430" w14:textId="33B3568E" w:rsidTr="006570DE">
        <w:tc>
          <w:tcPr>
            <w:tcW w:w="4137" w:type="pct"/>
          </w:tcPr>
          <w:p w14:paraId="4526A85B" w14:textId="0CDAAE67" w:rsidR="00E5200A" w:rsidRPr="00616CBF" w:rsidRDefault="00E5200A" w:rsidP="006570DE">
            <w:pPr>
              <w:pStyle w:val="Body"/>
              <w:rPr>
                <w:lang w:eastAsia="en-AU"/>
              </w:rPr>
            </w:pPr>
            <w:r>
              <w:rPr>
                <w:lang w:eastAsia="en-AU"/>
              </w:rPr>
              <w:lastRenderedPageBreak/>
              <w:t>O</w:t>
            </w:r>
            <w:r w:rsidRPr="00616CBF">
              <w:rPr>
                <w:lang w:eastAsia="en-AU"/>
              </w:rPr>
              <w:t xml:space="preserve">rganise new admin and security procedures </w:t>
            </w:r>
            <w:r w:rsidR="000676D1">
              <w:rPr>
                <w:lang w:eastAsia="en-AU"/>
              </w:rPr>
              <w:t>over security of your cloud services and data as required</w:t>
            </w:r>
          </w:p>
        </w:tc>
        <w:tc>
          <w:tcPr>
            <w:tcW w:w="863" w:type="pct"/>
          </w:tcPr>
          <w:p w14:paraId="020C49B3" w14:textId="77777777" w:rsidR="00E5200A" w:rsidRPr="00616CBF" w:rsidRDefault="00E5200A" w:rsidP="006570DE">
            <w:pPr>
              <w:pStyle w:val="Body"/>
              <w:rPr>
                <w:lang w:eastAsia="en-AU"/>
              </w:rPr>
            </w:pPr>
          </w:p>
        </w:tc>
      </w:tr>
      <w:tr w:rsidR="00F31CA5" w:rsidRPr="00616CBF" w14:paraId="011F0BA8" w14:textId="77777777" w:rsidTr="006570DE">
        <w:tc>
          <w:tcPr>
            <w:tcW w:w="4137" w:type="pct"/>
          </w:tcPr>
          <w:p w14:paraId="6A4BB22D" w14:textId="242C390A" w:rsidR="00F31CA5" w:rsidRPr="00616CBF" w:rsidRDefault="00F31CA5" w:rsidP="002264AA">
            <w:pPr>
              <w:pStyle w:val="Body"/>
              <w:rPr>
                <w:lang w:eastAsia="en-AU"/>
              </w:rPr>
            </w:pPr>
            <w:r>
              <w:rPr>
                <w:lang w:eastAsia="en-AU"/>
              </w:rPr>
              <w:t>E</w:t>
            </w:r>
            <w:r w:rsidRPr="00616CBF">
              <w:rPr>
                <w:lang w:eastAsia="en-AU"/>
              </w:rPr>
              <w:t xml:space="preserve">stablish </w:t>
            </w:r>
            <w:r>
              <w:rPr>
                <w:lang w:eastAsia="en-AU"/>
              </w:rPr>
              <w:t xml:space="preserve">and finalise </w:t>
            </w:r>
            <w:r w:rsidRPr="00616CBF">
              <w:rPr>
                <w:lang w:eastAsia="en-AU"/>
              </w:rPr>
              <w:t>the project team</w:t>
            </w:r>
            <w:r>
              <w:rPr>
                <w:lang w:eastAsia="en-AU"/>
              </w:rPr>
              <w:t xml:space="preserve"> for implementation</w:t>
            </w:r>
            <w:r w:rsidR="002264AA">
              <w:rPr>
                <w:lang w:eastAsia="en-AU"/>
              </w:rPr>
              <w:t>. S</w:t>
            </w:r>
            <w:r w:rsidRPr="00616CBF">
              <w:rPr>
                <w:lang w:eastAsia="en-AU"/>
              </w:rPr>
              <w:t>elect external consultants where requi</w:t>
            </w:r>
            <w:r>
              <w:rPr>
                <w:lang w:eastAsia="en-AU"/>
              </w:rPr>
              <w:t>red</w:t>
            </w:r>
          </w:p>
        </w:tc>
        <w:tc>
          <w:tcPr>
            <w:tcW w:w="863" w:type="pct"/>
          </w:tcPr>
          <w:p w14:paraId="74FF4C4D" w14:textId="77777777" w:rsidR="00F31CA5" w:rsidRDefault="00F31CA5" w:rsidP="006570DE">
            <w:pPr>
              <w:pStyle w:val="Body"/>
              <w:rPr>
                <w:lang w:eastAsia="en-AU"/>
              </w:rPr>
            </w:pPr>
          </w:p>
        </w:tc>
      </w:tr>
      <w:tr w:rsidR="00E5200A" w:rsidRPr="00616CBF" w14:paraId="4F1B75EB" w14:textId="115C7CEF" w:rsidTr="006570DE">
        <w:tc>
          <w:tcPr>
            <w:tcW w:w="4137" w:type="pct"/>
          </w:tcPr>
          <w:p w14:paraId="0D173A12" w14:textId="07A2E31A" w:rsidR="00E5200A" w:rsidRPr="00616CBF" w:rsidRDefault="00E5200A" w:rsidP="006570DE">
            <w:pPr>
              <w:pStyle w:val="Body"/>
              <w:rPr>
                <w:lang w:eastAsia="en-AU"/>
              </w:rPr>
            </w:pPr>
            <w:r>
              <w:rPr>
                <w:lang w:eastAsia="en-AU"/>
              </w:rPr>
              <w:t>F</w:t>
            </w:r>
            <w:r w:rsidRPr="00616CBF">
              <w:rPr>
                <w:lang w:eastAsia="en-AU"/>
              </w:rPr>
              <w:t xml:space="preserve">inalise timeframe for upload </w:t>
            </w:r>
            <w:r w:rsidR="000676D1">
              <w:rPr>
                <w:lang w:eastAsia="en-AU"/>
              </w:rPr>
              <w:t>of data and changeover</w:t>
            </w:r>
            <w:r w:rsidRPr="00616CBF">
              <w:rPr>
                <w:lang w:eastAsia="en-AU"/>
              </w:rPr>
              <w:t xml:space="preserve"> order </w:t>
            </w:r>
            <w:r w:rsidR="000676D1">
              <w:rPr>
                <w:lang w:eastAsia="en-AU"/>
              </w:rPr>
              <w:t xml:space="preserve">and </w:t>
            </w:r>
            <w:r w:rsidR="005312F0">
              <w:rPr>
                <w:lang w:eastAsia="en-AU"/>
              </w:rPr>
              <w:t xml:space="preserve">changeover </w:t>
            </w:r>
            <w:r w:rsidR="000676D1">
              <w:rPr>
                <w:lang w:eastAsia="en-AU"/>
              </w:rPr>
              <w:t xml:space="preserve">method </w:t>
            </w:r>
            <w:r w:rsidR="005312F0">
              <w:rPr>
                <w:lang w:eastAsia="en-AU"/>
              </w:rPr>
              <w:t>of converting data especially critical live systems</w:t>
            </w:r>
            <w:r w:rsidR="000676D1">
              <w:rPr>
                <w:lang w:eastAsia="en-AU"/>
              </w:rPr>
              <w:t xml:space="preserve"> </w:t>
            </w:r>
          </w:p>
        </w:tc>
        <w:tc>
          <w:tcPr>
            <w:tcW w:w="863" w:type="pct"/>
          </w:tcPr>
          <w:p w14:paraId="2431910D" w14:textId="77777777" w:rsidR="00E5200A" w:rsidRPr="00616CBF" w:rsidRDefault="00E5200A" w:rsidP="006570DE">
            <w:pPr>
              <w:pStyle w:val="Body"/>
              <w:rPr>
                <w:lang w:eastAsia="en-AU"/>
              </w:rPr>
            </w:pPr>
          </w:p>
        </w:tc>
      </w:tr>
      <w:tr w:rsidR="006B100D" w:rsidRPr="00616CBF" w14:paraId="31F83A06" w14:textId="77777777" w:rsidTr="006570DE">
        <w:tc>
          <w:tcPr>
            <w:tcW w:w="4137" w:type="pct"/>
          </w:tcPr>
          <w:p w14:paraId="4C3BD312" w14:textId="7D3D3787" w:rsidR="006B100D" w:rsidRPr="00616CBF" w:rsidRDefault="006B100D" w:rsidP="006570DE">
            <w:pPr>
              <w:pStyle w:val="Body"/>
              <w:rPr>
                <w:lang w:eastAsia="en-AU"/>
              </w:rPr>
            </w:pPr>
            <w:r>
              <w:rPr>
                <w:lang w:eastAsia="en-AU"/>
              </w:rPr>
              <w:t>I</w:t>
            </w:r>
            <w:r w:rsidRPr="00616CBF">
              <w:rPr>
                <w:lang w:eastAsia="en-AU"/>
              </w:rPr>
              <w:t xml:space="preserve">dentify all systems to be </w:t>
            </w:r>
            <w:r>
              <w:rPr>
                <w:lang w:eastAsia="en-AU"/>
              </w:rPr>
              <w:t>transferred</w:t>
            </w:r>
            <w:r w:rsidRPr="00616CBF">
              <w:rPr>
                <w:lang w:eastAsia="en-AU"/>
              </w:rPr>
              <w:t xml:space="preserve"> </w:t>
            </w:r>
            <w:r>
              <w:rPr>
                <w:lang w:eastAsia="en-AU"/>
              </w:rPr>
              <w:t xml:space="preserve">including their system requirements </w:t>
            </w:r>
            <w:r w:rsidRPr="00616CBF">
              <w:rPr>
                <w:lang w:eastAsia="en-AU"/>
              </w:rPr>
              <w:t xml:space="preserve">and </w:t>
            </w:r>
            <w:r>
              <w:rPr>
                <w:lang w:eastAsia="en-AU"/>
              </w:rPr>
              <w:t xml:space="preserve">where </w:t>
            </w:r>
            <w:r w:rsidRPr="00616CBF">
              <w:rPr>
                <w:lang w:eastAsia="en-AU"/>
              </w:rPr>
              <w:t xml:space="preserve">their data </w:t>
            </w:r>
            <w:r>
              <w:rPr>
                <w:lang w:eastAsia="en-AU"/>
              </w:rPr>
              <w:t xml:space="preserve">is </w:t>
            </w:r>
            <w:r w:rsidRPr="00616CBF">
              <w:rPr>
                <w:lang w:eastAsia="en-AU"/>
              </w:rPr>
              <w:t>store</w:t>
            </w:r>
            <w:r>
              <w:rPr>
                <w:lang w:eastAsia="en-AU"/>
              </w:rPr>
              <w:t>d and what is the latest version of the data</w:t>
            </w:r>
          </w:p>
        </w:tc>
        <w:tc>
          <w:tcPr>
            <w:tcW w:w="863" w:type="pct"/>
          </w:tcPr>
          <w:p w14:paraId="2E1D37F3" w14:textId="7EAE3BE8" w:rsidR="006B100D" w:rsidRDefault="006B100D" w:rsidP="006570DE">
            <w:pPr>
              <w:pStyle w:val="Body"/>
              <w:rPr>
                <w:lang w:eastAsia="en-AU"/>
              </w:rPr>
            </w:pPr>
          </w:p>
        </w:tc>
      </w:tr>
      <w:tr w:rsidR="006B100D" w:rsidRPr="00616CBF" w14:paraId="49492713" w14:textId="70535721" w:rsidTr="006570DE">
        <w:tc>
          <w:tcPr>
            <w:tcW w:w="4137" w:type="pct"/>
          </w:tcPr>
          <w:p w14:paraId="6B8786BE" w14:textId="15958EC0" w:rsidR="006B100D" w:rsidRPr="00616CBF" w:rsidRDefault="006B100D" w:rsidP="006570DE">
            <w:pPr>
              <w:pStyle w:val="Body"/>
              <w:rPr>
                <w:lang w:eastAsia="en-AU"/>
              </w:rPr>
            </w:pPr>
            <w:r>
              <w:rPr>
                <w:lang w:eastAsia="en-AU"/>
              </w:rPr>
              <w:t xml:space="preserve">Transfer data </w:t>
            </w:r>
          </w:p>
        </w:tc>
        <w:tc>
          <w:tcPr>
            <w:tcW w:w="863" w:type="pct"/>
          </w:tcPr>
          <w:p w14:paraId="48428240" w14:textId="206222F0" w:rsidR="006B100D" w:rsidRPr="00616CBF" w:rsidRDefault="006B100D" w:rsidP="006570DE">
            <w:pPr>
              <w:pStyle w:val="Body"/>
              <w:rPr>
                <w:lang w:eastAsia="en-AU"/>
              </w:rPr>
            </w:pPr>
          </w:p>
        </w:tc>
      </w:tr>
      <w:tr w:rsidR="006B100D" w:rsidRPr="00616CBF" w14:paraId="6BF63780" w14:textId="75EBF1D7" w:rsidTr="006570DE">
        <w:tc>
          <w:tcPr>
            <w:tcW w:w="4137" w:type="pct"/>
          </w:tcPr>
          <w:p w14:paraId="166CEE14" w14:textId="7BD62C5D" w:rsidR="006B100D" w:rsidRPr="00616CBF" w:rsidRDefault="006B100D" w:rsidP="006570DE">
            <w:pPr>
              <w:pStyle w:val="Body"/>
              <w:rPr>
                <w:lang w:eastAsia="en-AU"/>
              </w:rPr>
            </w:pPr>
            <w:r>
              <w:rPr>
                <w:lang w:eastAsia="en-AU"/>
              </w:rPr>
              <w:t>H</w:t>
            </w:r>
            <w:r w:rsidRPr="00616CBF">
              <w:rPr>
                <w:lang w:eastAsia="en-AU"/>
              </w:rPr>
              <w:t xml:space="preserve">ave </w:t>
            </w:r>
            <w:r>
              <w:rPr>
                <w:lang w:eastAsia="en-AU"/>
              </w:rPr>
              <w:t xml:space="preserve">back-up/recovery </w:t>
            </w:r>
            <w:r w:rsidRPr="00616CBF">
              <w:rPr>
                <w:lang w:eastAsia="en-AU"/>
              </w:rPr>
              <w:t>plan ready to use if anything goes wrong.</w:t>
            </w:r>
          </w:p>
        </w:tc>
        <w:tc>
          <w:tcPr>
            <w:tcW w:w="863" w:type="pct"/>
          </w:tcPr>
          <w:p w14:paraId="77A9C707" w14:textId="45FBD395" w:rsidR="006B100D" w:rsidRPr="00616CBF" w:rsidRDefault="006B100D" w:rsidP="006570DE">
            <w:pPr>
              <w:pStyle w:val="Body"/>
              <w:rPr>
                <w:lang w:eastAsia="en-AU"/>
              </w:rPr>
            </w:pPr>
          </w:p>
        </w:tc>
      </w:tr>
      <w:tr w:rsidR="006B100D" w:rsidRPr="00616CBF" w14:paraId="4E204C97" w14:textId="4B2BB675" w:rsidTr="006570DE">
        <w:tc>
          <w:tcPr>
            <w:tcW w:w="4137" w:type="pct"/>
          </w:tcPr>
          <w:p w14:paraId="5FBC1937" w14:textId="70F9E560" w:rsidR="006B100D" w:rsidRPr="00616CBF" w:rsidRDefault="006B100D" w:rsidP="006570DE">
            <w:pPr>
              <w:pStyle w:val="Body"/>
              <w:rPr>
                <w:lang w:eastAsia="en-AU"/>
              </w:rPr>
            </w:pPr>
            <w:r>
              <w:rPr>
                <w:lang w:eastAsia="en-AU"/>
              </w:rPr>
              <w:t>Synchronise data with remaining existi</w:t>
            </w:r>
            <w:r w:rsidR="002264AA">
              <w:rPr>
                <w:lang w:eastAsia="en-AU"/>
              </w:rPr>
              <w:t>ng in-house hardware, software and</w:t>
            </w:r>
            <w:r>
              <w:rPr>
                <w:lang w:eastAsia="en-AU"/>
              </w:rPr>
              <w:t xml:space="preserve"> systems</w:t>
            </w:r>
          </w:p>
        </w:tc>
        <w:tc>
          <w:tcPr>
            <w:tcW w:w="863" w:type="pct"/>
          </w:tcPr>
          <w:p w14:paraId="670390FA" w14:textId="387CFA57" w:rsidR="006B100D" w:rsidRPr="00616CBF" w:rsidRDefault="006B100D" w:rsidP="006570DE">
            <w:pPr>
              <w:pStyle w:val="Body"/>
              <w:rPr>
                <w:lang w:eastAsia="en-AU"/>
              </w:rPr>
            </w:pPr>
          </w:p>
        </w:tc>
      </w:tr>
      <w:tr w:rsidR="006B100D" w:rsidRPr="00616CBF" w14:paraId="4722AB4E" w14:textId="77777777" w:rsidTr="006570DE">
        <w:tc>
          <w:tcPr>
            <w:tcW w:w="4137" w:type="pct"/>
          </w:tcPr>
          <w:p w14:paraId="3A96595B" w14:textId="28C6A27F" w:rsidR="006B100D" w:rsidRPr="00616CBF" w:rsidRDefault="006B100D" w:rsidP="006570DE">
            <w:pPr>
              <w:pStyle w:val="Body"/>
              <w:rPr>
                <w:lang w:eastAsia="en-AU"/>
              </w:rPr>
            </w:pPr>
            <w:r>
              <w:rPr>
                <w:lang w:eastAsia="en-AU"/>
              </w:rPr>
              <w:t>Compare and check data against old system where a parallel run method of conversion was chosen or deemed desirable</w:t>
            </w:r>
          </w:p>
        </w:tc>
        <w:tc>
          <w:tcPr>
            <w:tcW w:w="863" w:type="pct"/>
          </w:tcPr>
          <w:p w14:paraId="34EEC5AF" w14:textId="4BEEF1FF" w:rsidR="006B100D" w:rsidRDefault="006B100D" w:rsidP="006570DE">
            <w:pPr>
              <w:pStyle w:val="Body"/>
              <w:rPr>
                <w:lang w:eastAsia="en-AU"/>
              </w:rPr>
            </w:pPr>
          </w:p>
        </w:tc>
      </w:tr>
      <w:tr w:rsidR="006B100D" w:rsidRPr="00616CBF" w14:paraId="1D7C2966" w14:textId="5A390A55" w:rsidTr="006570DE">
        <w:tc>
          <w:tcPr>
            <w:tcW w:w="4137" w:type="pct"/>
          </w:tcPr>
          <w:p w14:paraId="48270F20" w14:textId="57394A94" w:rsidR="006B100D" w:rsidRPr="00616CBF" w:rsidRDefault="006B100D" w:rsidP="006570DE">
            <w:pPr>
              <w:pStyle w:val="Body"/>
              <w:rPr>
                <w:lang w:eastAsia="en-AU"/>
              </w:rPr>
            </w:pPr>
            <w:r>
              <w:rPr>
                <w:lang w:eastAsia="en-AU"/>
              </w:rPr>
              <w:t>Check and prove the system is operating properly</w:t>
            </w:r>
          </w:p>
        </w:tc>
        <w:tc>
          <w:tcPr>
            <w:tcW w:w="863" w:type="pct"/>
          </w:tcPr>
          <w:p w14:paraId="594E4275" w14:textId="279C2465" w:rsidR="006B100D" w:rsidRPr="00616CBF" w:rsidRDefault="006B100D" w:rsidP="006570DE">
            <w:pPr>
              <w:pStyle w:val="Body"/>
              <w:rPr>
                <w:lang w:eastAsia="en-AU"/>
              </w:rPr>
            </w:pPr>
          </w:p>
        </w:tc>
      </w:tr>
      <w:tr w:rsidR="006B100D" w:rsidRPr="00616CBF" w14:paraId="5D8E922D" w14:textId="77777777" w:rsidTr="006570DE">
        <w:tc>
          <w:tcPr>
            <w:tcW w:w="4137" w:type="pct"/>
          </w:tcPr>
          <w:p w14:paraId="043D4BB3" w14:textId="2B3FD3AA" w:rsidR="006B100D" w:rsidRPr="00616CBF" w:rsidRDefault="006B100D" w:rsidP="006570DE">
            <w:pPr>
              <w:pStyle w:val="Body"/>
              <w:rPr>
                <w:lang w:eastAsia="en-AU"/>
              </w:rPr>
            </w:pPr>
            <w:r>
              <w:rPr>
                <w:lang w:eastAsia="en-AU"/>
              </w:rPr>
              <w:t>Check users have accepted and are happy with the new system (i.e. confirm it meets their needs)</w:t>
            </w:r>
          </w:p>
        </w:tc>
        <w:tc>
          <w:tcPr>
            <w:tcW w:w="863" w:type="pct"/>
          </w:tcPr>
          <w:p w14:paraId="3E8DB611" w14:textId="22838987" w:rsidR="006B100D" w:rsidRDefault="006B100D" w:rsidP="006570DE">
            <w:pPr>
              <w:pStyle w:val="Body"/>
              <w:rPr>
                <w:lang w:eastAsia="en-AU"/>
              </w:rPr>
            </w:pPr>
          </w:p>
        </w:tc>
      </w:tr>
      <w:tr w:rsidR="006B100D" w14:paraId="0846189A" w14:textId="3D6CD18E" w:rsidTr="006570DE">
        <w:tc>
          <w:tcPr>
            <w:tcW w:w="4137" w:type="pct"/>
          </w:tcPr>
          <w:p w14:paraId="3F4D01AD" w14:textId="26338BB6" w:rsidR="006B100D" w:rsidRDefault="006B100D" w:rsidP="006570DE">
            <w:pPr>
              <w:pStyle w:val="Body"/>
              <w:rPr>
                <w:lang w:eastAsia="en-AU"/>
              </w:rPr>
            </w:pPr>
            <w:r>
              <w:rPr>
                <w:lang w:eastAsia="en-AU"/>
              </w:rPr>
              <w:t>P</w:t>
            </w:r>
            <w:r w:rsidRPr="00616CBF">
              <w:rPr>
                <w:lang w:eastAsia="en-AU"/>
              </w:rPr>
              <w:t xml:space="preserve">rove </w:t>
            </w:r>
            <w:r>
              <w:rPr>
                <w:lang w:eastAsia="en-AU"/>
              </w:rPr>
              <w:t xml:space="preserve">the </w:t>
            </w:r>
            <w:r w:rsidRPr="00616CBF">
              <w:rPr>
                <w:lang w:eastAsia="en-AU"/>
              </w:rPr>
              <w:t>systems integration and reporting is working</w:t>
            </w:r>
            <w:r>
              <w:rPr>
                <w:lang w:eastAsia="en-AU"/>
              </w:rPr>
              <w:t xml:space="preserve"> and the system is providing the desired results and reports</w:t>
            </w:r>
          </w:p>
        </w:tc>
        <w:tc>
          <w:tcPr>
            <w:tcW w:w="863" w:type="pct"/>
          </w:tcPr>
          <w:p w14:paraId="12B002E4" w14:textId="6595282F" w:rsidR="006B100D" w:rsidRDefault="006B100D" w:rsidP="006570DE">
            <w:pPr>
              <w:pStyle w:val="Body"/>
              <w:rPr>
                <w:lang w:eastAsia="en-AU"/>
              </w:rPr>
            </w:pPr>
          </w:p>
        </w:tc>
      </w:tr>
    </w:tbl>
    <w:p w14:paraId="2157F14C" w14:textId="35F88E04" w:rsidR="00BC3D09" w:rsidRDefault="00BC3D09" w:rsidP="00BC3D09">
      <w:pPr>
        <w:pStyle w:val="Caption"/>
        <w:spacing w:after="360"/>
        <w:rPr>
          <w:lang w:eastAsia="en-AU"/>
        </w:rPr>
      </w:pPr>
      <w:r w:rsidRPr="003B26E7">
        <w:rPr>
          <w:lang w:eastAsia="en-AU"/>
        </w:rPr>
        <w:t>Reference: Thomas, L 2018, Introduce cloud computing into business operations, Better Teams Publications, Australia</w:t>
      </w:r>
      <w:r w:rsidR="005312F0">
        <w:rPr>
          <w:lang w:eastAsia="en-AU"/>
        </w:rPr>
        <w:t xml:space="preserve"> pp.105-6</w:t>
      </w:r>
    </w:p>
    <w:p w14:paraId="09D5192C" w14:textId="77777777" w:rsidR="00616CBF" w:rsidRDefault="00616CBF">
      <w:pPr>
        <w:rPr>
          <w:lang w:eastAsia="en-AU"/>
        </w:rPr>
      </w:pPr>
      <w:r>
        <w:rPr>
          <w:lang w:eastAsia="en-AU"/>
        </w:rPr>
        <w:br w:type="page"/>
      </w:r>
    </w:p>
    <w:tbl>
      <w:tblPr>
        <w:tblW w:w="0" w:type="auto"/>
        <w:shd w:val="clear" w:color="auto" w:fill="E7E7D4"/>
        <w:tblLook w:val="0600" w:firstRow="0" w:lastRow="0" w:firstColumn="0" w:lastColumn="0" w:noHBand="1" w:noVBand="1"/>
      </w:tblPr>
      <w:tblGrid>
        <w:gridCol w:w="992"/>
        <w:gridCol w:w="8034"/>
      </w:tblGrid>
      <w:tr w:rsidR="00FE001F" w14:paraId="74D37611" w14:textId="77777777" w:rsidTr="00FB5B49">
        <w:trPr>
          <w:trHeight w:val="659"/>
        </w:trPr>
        <w:tc>
          <w:tcPr>
            <w:tcW w:w="992" w:type="dxa"/>
            <w:shd w:val="clear" w:color="auto" w:fill="E7E7D4"/>
            <w:vAlign w:val="center"/>
          </w:tcPr>
          <w:p w14:paraId="28427CF1" w14:textId="77777777" w:rsidR="00FE001F" w:rsidRPr="009C3DED" w:rsidRDefault="00FE001F" w:rsidP="00FB5B49">
            <w:pPr>
              <w:pStyle w:val="Body"/>
              <w:spacing w:after="0" w:line="240" w:lineRule="auto"/>
              <w:jc w:val="center"/>
            </w:pPr>
            <w:bookmarkStart w:id="131" w:name="_Toc7186772"/>
            <w:r>
              <w:rPr>
                <w:noProof/>
                <w:lang w:eastAsia="en-AU"/>
              </w:rPr>
              <w:lastRenderedPageBreak/>
              <w:drawing>
                <wp:inline distT="0" distB="0" distL="0" distR="0" wp14:anchorId="7B082293" wp14:editId="022352B3">
                  <wp:extent cx="365760" cy="357809"/>
                  <wp:effectExtent l="0" t="0" r="0" b="4445"/>
                  <wp:docPr id="247" name="Picture 24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38">
                            <a:duotone>
                              <a:schemeClr val="accent4">
                                <a:shade val="45000"/>
                                <a:satMod val="135000"/>
                              </a:schemeClr>
                              <a:prstClr val="white"/>
                            </a:duotone>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9BFF980" w14:textId="77777777" w:rsidR="00FE001F" w:rsidRPr="00C372CB" w:rsidRDefault="00FE001F" w:rsidP="00FB5B49">
            <w:pPr>
              <w:pStyle w:val="Heading1noTOC"/>
            </w:pPr>
            <w:r w:rsidRPr="00C372CB">
              <w:t>Practice activity</w:t>
            </w:r>
          </w:p>
        </w:tc>
      </w:tr>
    </w:tbl>
    <w:p w14:paraId="6F6570D2" w14:textId="4ACA6701" w:rsidR="00FE001F" w:rsidRPr="005219D2" w:rsidRDefault="00FE001F" w:rsidP="00FE001F">
      <w:pPr>
        <w:pStyle w:val="Heading2"/>
      </w:pPr>
      <w:bookmarkStart w:id="132" w:name="_Toc11755242"/>
      <w:r>
        <w:rPr>
          <w:rStyle w:val="Heading3Char"/>
          <w:rFonts w:eastAsiaTheme="minorHAnsi"/>
          <w:b/>
          <w:color w:val="464748"/>
          <w:sz w:val="36"/>
          <w:szCs w:val="36"/>
        </w:rPr>
        <w:t>Activity 3.2: The four phases of cloud transition</w:t>
      </w:r>
      <w:bookmarkEnd w:id="132"/>
    </w:p>
    <w:bookmarkEnd w:id="131"/>
    <w:p w14:paraId="0306FF05" w14:textId="45AF488A" w:rsidR="00BC3D09" w:rsidRDefault="00BC3D09" w:rsidP="006570DE">
      <w:pPr>
        <w:pStyle w:val="Body"/>
        <w:rPr>
          <w:lang w:eastAsia="en-AU"/>
        </w:rPr>
      </w:pPr>
      <w:r>
        <w:rPr>
          <w:lang w:eastAsia="en-AU"/>
        </w:rPr>
        <w:t xml:space="preserve">Cisco outlines </w:t>
      </w:r>
      <w:r w:rsidR="00A36B39">
        <w:rPr>
          <w:lang w:eastAsia="en-AU"/>
        </w:rPr>
        <w:t xml:space="preserve">that </w:t>
      </w:r>
      <w:r>
        <w:rPr>
          <w:lang w:eastAsia="en-AU"/>
        </w:rPr>
        <w:t>organisations must approach the cloud transition in the following four phases:</w:t>
      </w:r>
    </w:p>
    <w:p w14:paraId="3E7226B4" w14:textId="77777777" w:rsidR="00BC3D09" w:rsidRPr="006570DE" w:rsidRDefault="00BC3D09" w:rsidP="006570DE">
      <w:pPr>
        <w:pStyle w:val="Numbering1"/>
        <w:numPr>
          <w:ilvl w:val="0"/>
          <w:numId w:val="32"/>
        </w:numPr>
      </w:pPr>
      <w:r w:rsidRPr="006570DE">
        <w:t>Strategic preparation</w:t>
      </w:r>
    </w:p>
    <w:p w14:paraId="3C439099" w14:textId="77777777" w:rsidR="00BC3D09" w:rsidRPr="006570DE" w:rsidRDefault="00BC3D09" w:rsidP="006570DE">
      <w:pPr>
        <w:pStyle w:val="Numbering1"/>
      </w:pPr>
      <w:r w:rsidRPr="006570DE">
        <w:t>Planning design</w:t>
      </w:r>
    </w:p>
    <w:p w14:paraId="070F19D3" w14:textId="77777777" w:rsidR="00BC3D09" w:rsidRPr="006570DE" w:rsidRDefault="00BC3D09" w:rsidP="006570DE">
      <w:pPr>
        <w:pStyle w:val="Numbering1"/>
      </w:pPr>
      <w:r w:rsidRPr="006570DE">
        <w:t>Implementation</w:t>
      </w:r>
    </w:p>
    <w:p w14:paraId="695E57C4" w14:textId="77777777" w:rsidR="00BC3D09" w:rsidRPr="006570DE" w:rsidRDefault="00BC3D09" w:rsidP="006570DE">
      <w:pPr>
        <w:pStyle w:val="Numbering1"/>
      </w:pPr>
      <w:r w:rsidRPr="006570DE">
        <w:t>Optimisation</w:t>
      </w:r>
    </w:p>
    <w:p w14:paraId="0B531734" w14:textId="19BC9EB7" w:rsidR="00BC3D09" w:rsidRDefault="00BC3D09" w:rsidP="0015764D">
      <w:pPr>
        <w:rPr>
          <w:lang w:eastAsia="en-AU"/>
        </w:rPr>
      </w:pPr>
      <w:r>
        <w:rPr>
          <w:lang w:eastAsia="en-AU"/>
        </w:rPr>
        <w:t>These are explained in the following article</w:t>
      </w:r>
      <w:r w:rsidR="0015764D">
        <w:rPr>
          <w:lang w:eastAsia="en-AU"/>
        </w:rPr>
        <w:t xml:space="preserve"> on </w:t>
      </w:r>
      <w:hyperlink r:id="rId64" w:history="1">
        <w:r w:rsidR="0015764D">
          <w:rPr>
            <w:rStyle w:val="Hyperlink"/>
            <w:lang w:eastAsia="en-AU"/>
          </w:rPr>
          <w:t>developing a cloud computing strategy</w:t>
        </w:r>
      </w:hyperlink>
      <w:r>
        <w:rPr>
          <w:lang w:eastAsia="en-AU"/>
        </w:rPr>
        <w:t xml:space="preserve">. </w:t>
      </w:r>
      <w:r w:rsidR="00FE001F">
        <w:rPr>
          <w:lang w:eastAsia="en-AU"/>
        </w:rPr>
        <w:t>Refer to page 5 of this PDF article and summarise your understanding of the four phases of cloud transition.</w:t>
      </w:r>
    </w:p>
    <w:p w14:paraId="3837B29F" w14:textId="77777777" w:rsidR="00FE001F" w:rsidRDefault="00FE001F">
      <w:pPr>
        <w:rPr>
          <w:rFonts w:eastAsia="Times New Roman" w:cstheme="minorHAnsi"/>
          <w:b/>
          <w:noProof/>
          <w:color w:val="6260B8"/>
          <w:kern w:val="22"/>
          <w:sz w:val="32"/>
          <w:szCs w:val="32"/>
          <w:lang w:eastAsia="en-AU"/>
        </w:rPr>
      </w:pPr>
      <w:r>
        <w:br w:type="page"/>
      </w:r>
    </w:p>
    <w:p w14:paraId="077047C2" w14:textId="1F55C372" w:rsidR="00034D3F" w:rsidRDefault="00034D3F" w:rsidP="00034D3F">
      <w:pPr>
        <w:pStyle w:val="Heading3"/>
      </w:pPr>
      <w:bookmarkStart w:id="133" w:name="_Toc11755243"/>
      <w:r>
        <w:lastRenderedPageBreak/>
        <w:t>Preparing a PowerPoint presentation</w:t>
      </w:r>
      <w:bookmarkEnd w:id="133"/>
    </w:p>
    <w:p w14:paraId="797D9692" w14:textId="1503EC2A" w:rsidR="00034D3F" w:rsidRPr="00417E6D" w:rsidRDefault="00034D3F" w:rsidP="006570DE">
      <w:pPr>
        <w:pStyle w:val="Heading4"/>
        <w:spacing w:before="120" w:after="360"/>
      </w:pPr>
      <w:r>
        <w:t xml:space="preserve">Optional </w:t>
      </w:r>
      <w:r w:rsidR="00B57B42">
        <w:t>v</w:t>
      </w:r>
      <w:r>
        <w:t xml:space="preserve">ideos </w:t>
      </w:r>
    </w:p>
    <w:tbl>
      <w:tblPr>
        <w:tblW w:w="0" w:type="auto"/>
        <w:shd w:val="clear" w:color="auto" w:fill="E7E7D4"/>
        <w:tblLook w:val="0600" w:firstRow="0" w:lastRow="0" w:firstColumn="0" w:lastColumn="0" w:noHBand="1" w:noVBand="1"/>
      </w:tblPr>
      <w:tblGrid>
        <w:gridCol w:w="992"/>
        <w:gridCol w:w="8001"/>
      </w:tblGrid>
      <w:tr w:rsidR="00034D3F" w14:paraId="2F5A0F72" w14:textId="77777777" w:rsidTr="004B4C92">
        <w:trPr>
          <w:trHeight w:val="659"/>
        </w:trPr>
        <w:tc>
          <w:tcPr>
            <w:tcW w:w="992" w:type="dxa"/>
            <w:shd w:val="clear" w:color="auto" w:fill="E7E7D4"/>
            <w:vAlign w:val="center"/>
          </w:tcPr>
          <w:p w14:paraId="6206489C" w14:textId="77777777" w:rsidR="00034D3F" w:rsidRPr="009C3DED" w:rsidRDefault="00034D3F" w:rsidP="004B4C92">
            <w:pPr>
              <w:pStyle w:val="Body"/>
              <w:spacing w:after="0" w:line="240" w:lineRule="auto"/>
              <w:jc w:val="center"/>
            </w:pPr>
            <w:r w:rsidRPr="00743582">
              <w:rPr>
                <w:rFonts w:ascii="Times New Roman" w:hAnsi="Times New Roman" w:cs="Times New Roman"/>
                <w:noProof/>
                <w:lang w:eastAsia="en-AU"/>
              </w:rPr>
              <w:drawing>
                <wp:inline distT="0" distB="0" distL="0" distR="0" wp14:anchorId="7303542C" wp14:editId="61C101E3">
                  <wp:extent cx="356235" cy="289849"/>
                  <wp:effectExtent l="0" t="0" r="5715"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7">
                            <a:duotone>
                              <a:schemeClr val="accent4">
                                <a:shade val="45000"/>
                                <a:satMod val="135000"/>
                              </a:schemeClr>
                              <a:prstClr val="white"/>
                            </a:duotone>
                            <a:extLst>
                              <a:ext uri="{BEBA8EAE-BF5A-486C-A8C5-ECC9F3942E4B}">
                                <a14:imgProps xmlns:a14="http://schemas.microsoft.com/office/drawing/2010/main">
                                  <a14:imgLayer r:embed="rId28">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a:stretch/>
                        </pic:blipFill>
                        <pic:spPr bwMode="auto">
                          <a:xfrm>
                            <a:off x="0" y="0"/>
                            <a:ext cx="367004" cy="29861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261C8654" w14:textId="77777777" w:rsidR="00034D3F" w:rsidRPr="009C3DED" w:rsidRDefault="00034D3F" w:rsidP="006570DE">
            <w:pPr>
              <w:pStyle w:val="Heading1noTOC"/>
            </w:pPr>
            <w:r w:rsidRPr="00F458AD">
              <w:t>Watch</w:t>
            </w:r>
          </w:p>
        </w:tc>
      </w:tr>
    </w:tbl>
    <w:p w14:paraId="40284115" w14:textId="524AAA06" w:rsidR="00034D3F" w:rsidRDefault="00034D3F" w:rsidP="006570DE">
      <w:pPr>
        <w:spacing w:before="240"/>
        <w:rPr>
          <w:lang w:eastAsia="en-AU"/>
        </w:rPr>
      </w:pPr>
      <w:r>
        <w:t xml:space="preserve">Watch the video </w:t>
      </w:r>
      <w:hyperlink r:id="rId65" w:history="1">
        <w:r>
          <w:rPr>
            <w:rStyle w:val="Hyperlink"/>
          </w:rPr>
          <w:t>The Beginner's Guide to Microsoft PowerPoint</w:t>
        </w:r>
      </w:hyperlink>
      <w:r>
        <w:t xml:space="preserve"> </w:t>
      </w:r>
      <w:r>
        <w:rPr>
          <w:lang w:eastAsia="en-AU"/>
        </w:rPr>
        <w:t xml:space="preserve">on YouTube published by </w:t>
      </w:r>
      <w:r w:rsidRPr="00417E6D">
        <w:t>Technology for Teachers and Students</w:t>
      </w:r>
      <w:r w:rsidRPr="00073059">
        <w:rPr>
          <w:lang w:eastAsia="en-AU"/>
        </w:rPr>
        <w:t xml:space="preserve"> on </w:t>
      </w:r>
      <w:r>
        <w:rPr>
          <w:lang w:eastAsia="en-AU"/>
        </w:rPr>
        <w:t>Sep</w:t>
      </w:r>
      <w:r w:rsidRPr="00073059">
        <w:rPr>
          <w:lang w:eastAsia="en-AU"/>
        </w:rPr>
        <w:t xml:space="preserve"> </w:t>
      </w:r>
      <w:r>
        <w:rPr>
          <w:lang w:eastAsia="en-AU"/>
        </w:rPr>
        <w:t>18</w:t>
      </w:r>
      <w:r w:rsidRPr="00073059">
        <w:rPr>
          <w:lang w:eastAsia="en-AU"/>
        </w:rPr>
        <w:t>, 201</w:t>
      </w:r>
      <w:r>
        <w:rPr>
          <w:lang w:eastAsia="en-AU"/>
        </w:rPr>
        <w:t xml:space="preserve">7 </w:t>
      </w:r>
      <w:r w:rsidRPr="00073059">
        <w:rPr>
          <w:lang w:eastAsia="en-AU"/>
        </w:rPr>
        <w:t xml:space="preserve">(Duration: </w:t>
      </w:r>
      <w:r>
        <w:rPr>
          <w:lang w:eastAsia="en-AU"/>
        </w:rPr>
        <w:t>23</w:t>
      </w:r>
      <w:r w:rsidRPr="00073059">
        <w:rPr>
          <w:lang w:eastAsia="en-AU"/>
        </w:rPr>
        <w:t>:</w:t>
      </w:r>
      <w:r>
        <w:rPr>
          <w:lang w:eastAsia="en-AU"/>
        </w:rPr>
        <w:t>12</w:t>
      </w:r>
      <w:r w:rsidRPr="00073059">
        <w:rPr>
          <w:lang w:eastAsia="en-AU"/>
        </w:rPr>
        <w:t xml:space="preserve"> minutes)</w:t>
      </w:r>
    </w:p>
    <w:p w14:paraId="63559306" w14:textId="77777777" w:rsidR="00034D3F" w:rsidRDefault="00034D3F" w:rsidP="00034D3F">
      <w:pPr>
        <w:jc w:val="center"/>
      </w:pPr>
      <w:r>
        <w:t>or</w:t>
      </w:r>
    </w:p>
    <w:p w14:paraId="1E1A00D9" w14:textId="77777777" w:rsidR="006570DE" w:rsidRDefault="00034D3F" w:rsidP="00BC3D09">
      <w:pPr>
        <w:rPr>
          <w:lang w:eastAsia="en-AU"/>
        </w:rPr>
      </w:pPr>
      <w:r>
        <w:t xml:space="preserve">Watch the video </w:t>
      </w:r>
      <w:hyperlink r:id="rId66" w:history="1">
        <w:r>
          <w:rPr>
            <w:rStyle w:val="Hyperlink"/>
          </w:rPr>
          <w:t>Learn PowerPoint - 2018 Beginners Tutorial</w:t>
        </w:r>
      </w:hyperlink>
      <w:r>
        <w:t xml:space="preserve"> </w:t>
      </w:r>
      <w:r>
        <w:rPr>
          <w:lang w:eastAsia="en-AU"/>
        </w:rPr>
        <w:t xml:space="preserve">on YouTube published by </w:t>
      </w:r>
      <w:r>
        <w:t>Teacher's Tech</w:t>
      </w:r>
      <w:r w:rsidRPr="00073059">
        <w:rPr>
          <w:lang w:eastAsia="en-AU"/>
        </w:rPr>
        <w:t xml:space="preserve"> on </w:t>
      </w:r>
      <w:r>
        <w:t>Jul 9, 2018</w:t>
      </w:r>
      <w:r w:rsidRPr="00073059">
        <w:rPr>
          <w:lang w:eastAsia="en-AU"/>
        </w:rPr>
        <w:t xml:space="preserve"> (Duration: </w:t>
      </w:r>
      <w:r>
        <w:rPr>
          <w:lang w:eastAsia="en-AU"/>
        </w:rPr>
        <w:t>26</w:t>
      </w:r>
      <w:r w:rsidRPr="00073059">
        <w:rPr>
          <w:lang w:eastAsia="en-AU"/>
        </w:rPr>
        <w:t>:</w:t>
      </w:r>
      <w:r>
        <w:rPr>
          <w:lang w:eastAsia="en-AU"/>
        </w:rPr>
        <w:t>15</w:t>
      </w:r>
      <w:r w:rsidRPr="00073059">
        <w:rPr>
          <w:lang w:eastAsia="en-AU"/>
        </w:rPr>
        <w:t xml:space="preserve"> minutes)</w:t>
      </w:r>
      <w:r w:rsidR="006570DE">
        <w:rPr>
          <w:lang w:eastAsia="en-AU"/>
        </w:rPr>
        <w:t>.</w:t>
      </w:r>
    </w:p>
    <w:p w14:paraId="050C42B4" w14:textId="77777777" w:rsidR="006570DE" w:rsidRDefault="006570DE">
      <w:pPr>
        <w:rPr>
          <w:lang w:eastAsia="en-AU"/>
        </w:rPr>
      </w:pPr>
      <w:r>
        <w:rPr>
          <w:lang w:eastAsia="en-AU"/>
        </w:rPr>
        <w:br w:type="page"/>
      </w:r>
    </w:p>
    <w:p w14:paraId="037DDFEE" w14:textId="77777777" w:rsidR="0020704A" w:rsidRDefault="0020704A" w:rsidP="0020704A">
      <w:pPr>
        <w:pStyle w:val="Body"/>
      </w:pPr>
    </w:p>
    <w:p w14:paraId="0F0465CF" w14:textId="2FD161B4" w:rsidR="0020704A" w:rsidRDefault="0020704A" w:rsidP="0020704A">
      <w:pPr>
        <w:pStyle w:val="Sectionnumber"/>
        <w:spacing w:before="3600"/>
      </w:pPr>
      <w:r>
        <w:rPr>
          <w:noProof/>
          <w:lang w:eastAsia="en-AU"/>
        </w:rPr>
        <mc:AlternateContent>
          <mc:Choice Requires="wpg">
            <w:drawing>
              <wp:anchor distT="0" distB="0" distL="114300" distR="114300" simplePos="0" relativeHeight="251759616" behindDoc="1" locked="0" layoutInCell="1" allowOverlap="1" wp14:anchorId="092EFD79" wp14:editId="11383E33">
                <wp:simplePos x="0" y="0"/>
                <wp:positionH relativeFrom="margin">
                  <wp:posOffset>1883410</wp:posOffset>
                </wp:positionH>
                <wp:positionV relativeFrom="paragraph">
                  <wp:posOffset>1650365</wp:posOffset>
                </wp:positionV>
                <wp:extent cx="3876676" cy="3305175"/>
                <wp:effectExtent l="0" t="0" r="9525" b="9525"/>
                <wp:wrapNone/>
                <wp:docPr id="27" name="Group 27"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28" name="Rectangle 28"/>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Rectangle 29"/>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Rectangle 30"/>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Rectangle 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5F7962EF" id="Group 27" o:spid="_x0000_s1026" alt="Section 1&#10;Section name" style="position:absolute;margin-left:148.3pt;margin-top:129.95pt;width:305.25pt;height:260.25pt;z-index:-251556864;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">
                <v:rect id="Rectangle 28"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" filled="f" stroked="f"/>
                <v:rect id="Rectangle 29"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" filled="f" stroked="f"/>
                <v:rect id="Rectangle 30"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x4rvQAAANsAAAAPAAAAZHJzL2Rvd25yZXYueG1sRE/Pa8Iw&#10;FL4P/B/CE3Zb024w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EzceK70AAADbAAAADwAAAAAAAAAA&#10;AAAAAAAHAgAAZHJzL2Rvd25yZXYueG1sUEsFBgAAAAADAAMAtwAAAPECAAAAAA==&#10;" filled="f" stroked="f"/>
                <v:rect id="Rectangle 3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" filled="f" stroked="f"/>
                <w10:wrap anchorx="margin"/>
              </v:group>
            </w:pict>
          </mc:Fallback>
        </mc:AlternateContent>
      </w:r>
      <w:r>
        <w:t>Topic 4</w:t>
      </w:r>
    </w:p>
    <w:p w14:paraId="6F270863" w14:textId="77777777" w:rsidR="0020704A" w:rsidRDefault="0020704A" w:rsidP="0020704A">
      <w:pPr>
        <w:pStyle w:val="Sectionname"/>
      </w:pPr>
      <w:r>
        <w:t xml:space="preserve">Support </w:t>
      </w:r>
    </w:p>
    <w:p w14:paraId="36C28074" w14:textId="22CFC697" w:rsidR="0020704A" w:rsidRDefault="00B57B42" w:rsidP="0020704A">
      <w:pPr>
        <w:pStyle w:val="Sectionname"/>
      </w:pPr>
      <w:r>
        <w:t>i</w:t>
      </w:r>
      <w:r w:rsidR="0020704A">
        <w:t>mplementation</w:t>
      </w:r>
    </w:p>
    <w:p w14:paraId="5EC6BC34" w14:textId="77777777" w:rsidR="0020704A" w:rsidRDefault="0020704A" w:rsidP="0020704A">
      <w:pPr>
        <w:pStyle w:val="Body"/>
      </w:pPr>
      <w:r>
        <w:br w:type="page"/>
      </w:r>
    </w:p>
    <w:p w14:paraId="449A5D41" w14:textId="009B781A" w:rsidR="00BC3D09" w:rsidRDefault="00BC3D09" w:rsidP="00BC3D09">
      <w:pPr>
        <w:pStyle w:val="Heading1"/>
      </w:pPr>
      <w:bookmarkStart w:id="134" w:name="_Toc7186774"/>
      <w:bookmarkStart w:id="135" w:name="_Toc11755244"/>
      <w:r>
        <w:lastRenderedPageBreak/>
        <w:t>Topic 4</w:t>
      </w:r>
      <w:r w:rsidR="006570DE">
        <w:t>:</w:t>
      </w:r>
      <w:r>
        <w:t xml:space="preserve"> Support implementation</w:t>
      </w:r>
      <w:bookmarkEnd w:id="134"/>
      <w:bookmarkEnd w:id="135"/>
    </w:p>
    <w:p w14:paraId="4902980A" w14:textId="015AF0B8" w:rsidR="00BC7C3F" w:rsidRDefault="00B57B42" w:rsidP="006570DE">
      <w:pPr>
        <w:pStyle w:val="Heading2"/>
      </w:pPr>
      <w:bookmarkStart w:id="136" w:name="_Toc437947936"/>
      <w:bookmarkStart w:id="137" w:name="_Toc11755245"/>
      <w:bookmarkStart w:id="138" w:name="_Toc7186775"/>
      <w:r>
        <w:t>Change-over/c</w:t>
      </w:r>
      <w:r w:rsidR="00BC7C3F">
        <w:t xml:space="preserve">onversion </w:t>
      </w:r>
      <w:bookmarkEnd w:id="136"/>
      <w:r w:rsidR="00CB6216">
        <w:t>options when converting to any new system</w:t>
      </w:r>
      <w:bookmarkEnd w:id="137"/>
      <w:r w:rsidR="00BC7C3F">
        <w:t xml:space="preserve"> </w:t>
      </w:r>
    </w:p>
    <w:p w14:paraId="038FA69B" w14:textId="77777777" w:rsidR="00BC7C3F" w:rsidRPr="00C1093B" w:rsidRDefault="00BC7C3F" w:rsidP="006570DE">
      <w:pPr>
        <w:pStyle w:val="Body"/>
      </w:pPr>
      <w:r w:rsidRPr="00C1093B">
        <w:t>The main methods of changing over systems are:</w:t>
      </w:r>
    </w:p>
    <w:p w14:paraId="38F73C29" w14:textId="23A23572" w:rsidR="00BC7C3F" w:rsidRPr="00C1093B" w:rsidRDefault="00B57B42" w:rsidP="006570DE">
      <w:pPr>
        <w:pStyle w:val="Heading3"/>
      </w:pPr>
      <w:bookmarkStart w:id="139" w:name="_Toc11755246"/>
      <w:r>
        <w:t>Cold-t</w:t>
      </w:r>
      <w:r w:rsidR="00BC7C3F" w:rsidRPr="00C1093B">
        <w:t>urkey conversions/changeovers</w:t>
      </w:r>
      <w:bookmarkEnd w:id="139"/>
    </w:p>
    <w:p w14:paraId="7FCBBF0B" w14:textId="5728AA6E" w:rsidR="00BC7C3F" w:rsidRPr="00C1093B" w:rsidRDefault="00BC7C3F" w:rsidP="006570DE">
      <w:pPr>
        <w:pStyle w:val="Body"/>
      </w:pPr>
      <w:r w:rsidRPr="00C1093B">
        <w:t xml:space="preserve">This involves switching off the old system as soon as the new system starts to be used. This is the </w:t>
      </w:r>
      <w:r w:rsidR="000B4CA3" w:rsidRPr="00C1093B">
        <w:t>riskiest</w:t>
      </w:r>
      <w:r w:rsidRPr="00C1093B">
        <w:t xml:space="preserve"> conversion method as errors or bugs may start to appear that weren’t seen in the testing or evaluation phase and the quality and reliability of reports may be adversely affected. This could potentially affect the operations of the organisation and potentially prevent management from meeting reporting requirements.</w:t>
      </w:r>
    </w:p>
    <w:p w14:paraId="643E4449" w14:textId="77777777" w:rsidR="00F94641" w:rsidRDefault="00BC7C3F" w:rsidP="00F94641">
      <w:pPr>
        <w:pStyle w:val="Body"/>
        <w:keepNext/>
      </w:pPr>
      <w:r>
        <w:rPr>
          <w:noProof/>
          <w:lang w:eastAsia="en-AU"/>
        </w:rPr>
        <w:drawing>
          <wp:inline distT="0" distB="0" distL="0" distR="0" wp14:anchorId="2079ACC9" wp14:editId="049E8A8D">
            <wp:extent cx="2653048" cy="948900"/>
            <wp:effectExtent l="0" t="0" r="0" b="3810"/>
            <wp:docPr id="36" name="Picture 36" descr="'Old System' arrow pointing to a 'New System' 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708277" cy="968653"/>
                    </a:xfrm>
                    <a:prstGeom prst="rect">
                      <a:avLst/>
                    </a:prstGeom>
                    <a:noFill/>
                    <a:ln>
                      <a:noFill/>
                    </a:ln>
                  </pic:spPr>
                </pic:pic>
              </a:graphicData>
            </a:graphic>
          </wp:inline>
        </w:drawing>
      </w:r>
    </w:p>
    <w:p w14:paraId="2ED4A61C" w14:textId="4647B02A" w:rsidR="00F94641" w:rsidRDefault="00F94641" w:rsidP="00F94641">
      <w:pPr>
        <w:pStyle w:val="Caption"/>
        <w:spacing w:after="120"/>
      </w:pPr>
      <w:r>
        <w:t xml:space="preserve">Figure </w:t>
      </w:r>
      <w:r w:rsidR="0075282E">
        <w:rPr>
          <w:noProof/>
        </w:rPr>
        <w:fldChar w:fldCharType="begin"/>
      </w:r>
      <w:r w:rsidR="0075282E">
        <w:rPr>
          <w:noProof/>
        </w:rPr>
        <w:instrText xml:space="preserve"> SEQ Figure \* ARABIC </w:instrText>
      </w:r>
      <w:r w:rsidR="0075282E">
        <w:rPr>
          <w:noProof/>
        </w:rPr>
        <w:fldChar w:fldCharType="separate"/>
      </w:r>
      <w:r w:rsidR="00582998">
        <w:rPr>
          <w:noProof/>
        </w:rPr>
        <w:t>2</w:t>
      </w:r>
      <w:r w:rsidR="0075282E">
        <w:rPr>
          <w:noProof/>
        </w:rPr>
        <w:fldChar w:fldCharType="end"/>
      </w:r>
      <w:r>
        <w:t xml:space="preserve"> Old System New System diagram</w:t>
      </w:r>
    </w:p>
    <w:p w14:paraId="5CDEFFB0" w14:textId="20385630" w:rsidR="00BC7C3F" w:rsidRPr="00C1093B" w:rsidRDefault="00B57B42" w:rsidP="006570DE">
      <w:pPr>
        <w:pStyle w:val="Heading3"/>
      </w:pPr>
      <w:bookmarkStart w:id="140" w:name="_Toc11755247"/>
      <w:r>
        <w:t>Phased-o</w:t>
      </w:r>
      <w:r w:rsidR="00BC7C3F" w:rsidRPr="00C1093B">
        <w:t>ut/</w:t>
      </w:r>
      <w:r>
        <w:t>m</w:t>
      </w:r>
      <w:r w:rsidR="00BC7C3F" w:rsidRPr="00C1093B">
        <w:t xml:space="preserve">odular </w:t>
      </w:r>
      <w:r>
        <w:t>a</w:t>
      </w:r>
      <w:r w:rsidR="00BC7C3F" w:rsidRPr="00C1093B">
        <w:t>pproach</w:t>
      </w:r>
      <w:bookmarkEnd w:id="140"/>
    </w:p>
    <w:p w14:paraId="1C500C67" w14:textId="0D9D2D88" w:rsidR="00BC7C3F" w:rsidRPr="006570DE" w:rsidRDefault="00BC7C3F" w:rsidP="006570DE">
      <w:pPr>
        <w:pStyle w:val="Body"/>
      </w:pPr>
      <w:r w:rsidRPr="00C1093B">
        <w:t>Involves switching over to the new system in stages</w:t>
      </w:r>
      <w:r w:rsidR="006570DE">
        <w:t>.</w:t>
      </w:r>
    </w:p>
    <w:p w14:paraId="45F89021" w14:textId="13149366" w:rsidR="00BC7C3F" w:rsidRPr="00C1093B" w:rsidRDefault="00B57B42" w:rsidP="006570DE">
      <w:pPr>
        <w:pStyle w:val="Heading3"/>
      </w:pPr>
      <w:bookmarkStart w:id="141" w:name="_Toc11755248"/>
      <w:r>
        <w:t>Parallel r</w:t>
      </w:r>
      <w:r w:rsidR="00BC7C3F" w:rsidRPr="00C1093B">
        <w:t>unning both systems</w:t>
      </w:r>
      <w:bookmarkEnd w:id="141"/>
      <w:r w:rsidR="00BC7C3F" w:rsidRPr="00C1093B">
        <w:t xml:space="preserve"> </w:t>
      </w:r>
    </w:p>
    <w:p w14:paraId="6BBE0B1E" w14:textId="0590C61C" w:rsidR="00BC7C3F" w:rsidRPr="00C1093B" w:rsidRDefault="00BC7C3F" w:rsidP="006570DE">
      <w:pPr>
        <w:pStyle w:val="Body"/>
      </w:pPr>
      <w:r w:rsidRPr="00C1093B">
        <w:t>Involves running both the old and new systems for a period of time, comparing the output to assess that the new system is operating reliably before turning off or discontinuing the old system. This is recommended as the safest way of ensuring continuity of operations and ensure all legal and reporting requirements can be met by a business</w:t>
      </w:r>
      <w:r w:rsidR="006570DE">
        <w:t>.</w:t>
      </w:r>
    </w:p>
    <w:p w14:paraId="2FA0E5CE" w14:textId="77777777" w:rsidR="00F94641" w:rsidRDefault="00BC7C3F" w:rsidP="00F94641">
      <w:pPr>
        <w:pStyle w:val="Body"/>
        <w:keepNext/>
      </w:pPr>
      <w:r>
        <w:rPr>
          <w:noProof/>
          <w:lang w:eastAsia="en-AU"/>
        </w:rPr>
        <w:drawing>
          <wp:inline distT="0" distB="0" distL="0" distR="0" wp14:anchorId="00690141" wp14:editId="0F107D14">
            <wp:extent cx="2601532" cy="1333729"/>
            <wp:effectExtent l="0" t="0" r="8890" b="0"/>
            <wp:docPr id="7" name="Picture 7" descr="'Old System' arrow running parallel for a section overlapping to a 'New System' 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8" cstate="email">
                      <a:extLst>
                        <a:ext uri="{28A0092B-C50C-407E-A947-70E740481C1C}">
                          <a14:useLocalDpi xmlns:a14="http://schemas.microsoft.com/office/drawing/2010/main" val="0"/>
                        </a:ext>
                      </a:extLst>
                    </a:blip>
                    <a:srcRect/>
                    <a:stretch>
                      <a:fillRect/>
                    </a:stretch>
                  </pic:blipFill>
                  <pic:spPr bwMode="auto">
                    <a:xfrm>
                      <a:off x="0" y="0"/>
                      <a:ext cx="2636950" cy="1351887"/>
                    </a:xfrm>
                    <a:prstGeom prst="rect">
                      <a:avLst/>
                    </a:prstGeom>
                    <a:noFill/>
                    <a:ln>
                      <a:noFill/>
                    </a:ln>
                  </pic:spPr>
                </pic:pic>
              </a:graphicData>
            </a:graphic>
          </wp:inline>
        </w:drawing>
      </w:r>
    </w:p>
    <w:p w14:paraId="588FAD8B" w14:textId="39D16369" w:rsidR="00F94641" w:rsidRDefault="00F94641" w:rsidP="00F94641">
      <w:pPr>
        <w:pStyle w:val="Caption"/>
        <w:spacing w:before="120"/>
      </w:pPr>
      <w:r>
        <w:t xml:space="preserve">Figure </w:t>
      </w:r>
      <w:r w:rsidR="0075282E">
        <w:rPr>
          <w:noProof/>
        </w:rPr>
        <w:fldChar w:fldCharType="begin"/>
      </w:r>
      <w:r w:rsidR="0075282E">
        <w:rPr>
          <w:noProof/>
        </w:rPr>
        <w:instrText xml:space="preserve"> SEQ Figure \* ARABIC </w:instrText>
      </w:r>
      <w:r w:rsidR="0075282E">
        <w:rPr>
          <w:noProof/>
        </w:rPr>
        <w:fldChar w:fldCharType="separate"/>
      </w:r>
      <w:r w:rsidR="00582998">
        <w:rPr>
          <w:noProof/>
        </w:rPr>
        <w:t>3</w:t>
      </w:r>
      <w:r w:rsidR="0075282E">
        <w:rPr>
          <w:noProof/>
        </w:rPr>
        <w:fldChar w:fldCharType="end"/>
      </w:r>
      <w:r>
        <w:t xml:space="preserve"> </w:t>
      </w:r>
      <w:r w:rsidRPr="00C03CFA">
        <w:t xml:space="preserve"> Old System New System diagram</w:t>
      </w:r>
    </w:p>
    <w:p w14:paraId="5A75D96F" w14:textId="77777777" w:rsidR="009C5487" w:rsidRDefault="009C5487">
      <w:r>
        <w:br w:type="page"/>
      </w:r>
    </w:p>
    <w:p w14:paraId="74734640" w14:textId="32A0B614" w:rsidR="00106AAD" w:rsidRPr="00C1093B" w:rsidRDefault="00CB6216" w:rsidP="006570DE">
      <w:pPr>
        <w:pStyle w:val="Body"/>
      </w:pPr>
      <w:r w:rsidRPr="00C1093B">
        <w:lastRenderedPageBreak/>
        <w:t>Where feasible, the latter option (parallel running the old and new cloud systems) for a short period of time is strongly recommended to ensure the new system is meeting the businesses’ needs, allowing continuity of operations and the meeting of information reporting requirements that businesses have.</w:t>
      </w:r>
    </w:p>
    <w:p w14:paraId="3F5CB6A0" w14:textId="2EA363F8" w:rsidR="00CB6216" w:rsidRDefault="00CB6216" w:rsidP="00CB6216">
      <w:pPr>
        <w:pStyle w:val="Body"/>
      </w:pPr>
      <w:r>
        <w:t xml:space="preserve">The likely success of any ICT conversion project will be heavily affected by the amount of planning that was done </w:t>
      </w:r>
      <w:r w:rsidR="00AF48A5">
        <w:t xml:space="preserve">in the early </w:t>
      </w:r>
      <w:r>
        <w:t xml:space="preserve">phases of the development process </w:t>
      </w:r>
      <w:r w:rsidR="00385ABE">
        <w:t xml:space="preserve">(i.e. </w:t>
      </w:r>
      <w:r w:rsidR="00AF48A5">
        <w:t xml:space="preserve">in the identifying needs, </w:t>
      </w:r>
      <w:r w:rsidR="00385ABE">
        <w:t xml:space="preserve">quantifying the </w:t>
      </w:r>
      <w:r w:rsidR="00AF48A5">
        <w:t>cost</w:t>
      </w:r>
      <w:r w:rsidR="00385ABE">
        <w:t>s</w:t>
      </w:r>
      <w:r w:rsidR="00AF48A5">
        <w:t xml:space="preserve"> </w:t>
      </w:r>
      <w:r w:rsidR="00385ABE">
        <w:t>and</w:t>
      </w:r>
      <w:r w:rsidR="00AF48A5">
        <w:t xml:space="preserve"> </w:t>
      </w:r>
      <w:r w:rsidR="00385ABE">
        <w:t xml:space="preserve">assessing/comparing these to the expected </w:t>
      </w:r>
      <w:r w:rsidR="00AF48A5">
        <w:t>benefit</w:t>
      </w:r>
      <w:r w:rsidR="00385ABE">
        <w:t>s</w:t>
      </w:r>
      <w:r w:rsidR="00AF48A5">
        <w:t xml:space="preserve">, </w:t>
      </w:r>
      <w:r w:rsidR="00385ABE">
        <w:t xml:space="preserve">and </w:t>
      </w:r>
      <w:r w:rsidR="00AF48A5">
        <w:t>comparing alternatives</w:t>
      </w:r>
      <w:r w:rsidR="00385ABE">
        <w:t>). Another important factor affecting success is</w:t>
      </w:r>
      <w:r>
        <w:t xml:space="preserve"> whether the person or persons allo</w:t>
      </w:r>
      <w:r w:rsidR="00AF48A5">
        <w:t xml:space="preserve">cated </w:t>
      </w:r>
      <w:r w:rsidR="00385ABE">
        <w:t xml:space="preserve">to manage an ICT conversion project </w:t>
      </w:r>
      <w:r w:rsidR="00AF48A5">
        <w:t xml:space="preserve">had the time, knowledge and </w:t>
      </w:r>
      <w:r>
        <w:t xml:space="preserve">experience to manage the project </w:t>
      </w:r>
      <w:r w:rsidR="00AF48A5">
        <w:t>properly. A significant number of ICT projects fail because phases of the systems development life cycle model are either skipped or inaccurately done (i.e. inaccurate or incomplete costings given to management or training and support was not included in the costings</w:t>
      </w:r>
      <w:r w:rsidR="00FC7C41">
        <w:t xml:space="preserve"> etc.</w:t>
      </w:r>
      <w:r w:rsidR="00F846C3">
        <w:t>)</w:t>
      </w:r>
      <w:r w:rsidR="00385ABE">
        <w:t>.</w:t>
      </w:r>
      <w:r w:rsidR="00F846C3">
        <w:t xml:space="preserve"> Individual project managers are often substituted for Steering or Project committees. These project managers may not have the skills to make the best decisions. This project may have been added to their list of duties as a side role</w:t>
      </w:r>
      <w:r w:rsidR="000A7786">
        <w:t>,</w:t>
      </w:r>
      <w:r w:rsidR="00F846C3">
        <w:t xml:space="preserve"> and they may be extremely busy with other main work functions</w:t>
      </w:r>
      <w:r w:rsidR="000A7786">
        <w:t>, and the conversion project may not get the attention to detail that it needs to be successful. The importance of the planning phases and selecting the right people to manage the project and its implementation will be big factors in the eventual success.</w:t>
      </w:r>
    </w:p>
    <w:p w14:paraId="5BC11887" w14:textId="778AE77A" w:rsidR="00BC3D09" w:rsidRDefault="00BC3D09" w:rsidP="00BC3D09">
      <w:pPr>
        <w:pStyle w:val="Heading2"/>
      </w:pPr>
      <w:bookmarkStart w:id="142" w:name="_Toc11755249"/>
      <w:r w:rsidRPr="003B26E7">
        <w:t>Implementing the plan</w:t>
      </w:r>
      <w:bookmarkEnd w:id="138"/>
      <w:bookmarkEnd w:id="142"/>
    </w:p>
    <w:p w14:paraId="19D6D1E8" w14:textId="77777777" w:rsidR="00BC3D09" w:rsidRDefault="00BC3D09" w:rsidP="00BC3D09">
      <w:pPr>
        <w:pStyle w:val="Body"/>
      </w:pPr>
      <w:r>
        <w:t>To support the implementation of your cloud computing plan you should consider responding to the following.</w:t>
      </w:r>
    </w:p>
    <w:p w14:paraId="613F631B" w14:textId="38FA34A0" w:rsidR="00BC3D09" w:rsidRDefault="00BC3D09" w:rsidP="00236772">
      <w:pPr>
        <w:pStyle w:val="BulletListLevel1"/>
        <w:numPr>
          <w:ilvl w:val="0"/>
          <w:numId w:val="1"/>
        </w:numPr>
        <w:ind w:left="714" w:hanging="357"/>
      </w:pPr>
      <w:r>
        <w:t>How you will communicate and promote key features of the plan to others</w:t>
      </w:r>
      <w:r w:rsidR="000A7786">
        <w:t xml:space="preserve"> and e</w:t>
      </w:r>
      <w:r w:rsidR="006F5711">
        <w:t>nsure they will accept and embrace the changes</w:t>
      </w:r>
      <w:r w:rsidR="00F94641">
        <w:t>.</w:t>
      </w:r>
    </w:p>
    <w:p w14:paraId="57C9FAFE" w14:textId="4F52C7BF" w:rsidR="00BC3D09" w:rsidRDefault="00BC3D09" w:rsidP="00236772">
      <w:pPr>
        <w:pStyle w:val="BulletListLevel1"/>
        <w:numPr>
          <w:ilvl w:val="0"/>
          <w:numId w:val="1"/>
        </w:numPr>
        <w:ind w:left="714" w:hanging="357"/>
      </w:pPr>
      <w:r>
        <w:t>How you will organise the training and coaching to maximise cloud computing potential</w:t>
      </w:r>
      <w:r w:rsidR="006F5711">
        <w:t>. Training needs to be sufficient so that the staff that will be required to use any of the new cloud systems, services and platforms will be fully operational at the completion of the training and coaching.</w:t>
      </w:r>
    </w:p>
    <w:p w14:paraId="5455B43F" w14:textId="36A79887" w:rsidR="009C5487" w:rsidRDefault="00BC3D09" w:rsidP="00BC3D09">
      <w:pPr>
        <w:pStyle w:val="BulletListLevel1"/>
        <w:numPr>
          <w:ilvl w:val="0"/>
          <w:numId w:val="1"/>
        </w:numPr>
        <w:ind w:left="714" w:hanging="357"/>
      </w:pPr>
      <w:r>
        <w:t>How you will encourage and support individuals and work groups to become more efficient using cloud computing</w:t>
      </w:r>
      <w:r w:rsidR="006F5711">
        <w:t>. This includes allowing them to make continuous improvement recommendations and following through with further planning where they can see additional ways cloud products could be made useful or added for small additional costs.</w:t>
      </w:r>
    </w:p>
    <w:p w14:paraId="56933F05" w14:textId="77777777" w:rsidR="009C5487" w:rsidRDefault="009C5487">
      <w:r>
        <w:br w:type="page"/>
      </w:r>
    </w:p>
    <w:tbl>
      <w:tblPr>
        <w:tblW w:w="0" w:type="auto"/>
        <w:shd w:val="clear" w:color="auto" w:fill="E7E7D4"/>
        <w:tblLook w:val="0600" w:firstRow="0" w:lastRow="0" w:firstColumn="0" w:lastColumn="0" w:noHBand="1" w:noVBand="1"/>
      </w:tblPr>
      <w:tblGrid>
        <w:gridCol w:w="1461"/>
        <w:gridCol w:w="7565"/>
      </w:tblGrid>
      <w:tr w:rsidR="009C5487" w14:paraId="128DBE60" w14:textId="77777777" w:rsidTr="009C5487">
        <w:trPr>
          <w:trHeight w:val="659"/>
        </w:trPr>
        <w:tc>
          <w:tcPr>
            <w:tcW w:w="1461" w:type="dxa"/>
            <w:shd w:val="clear" w:color="auto" w:fill="E7E7D4"/>
            <w:vAlign w:val="center"/>
          </w:tcPr>
          <w:p w14:paraId="0380D5B1" w14:textId="77777777" w:rsidR="009C5487" w:rsidRPr="009C3DED" w:rsidRDefault="009C5487" w:rsidP="009C5487">
            <w:pPr>
              <w:pStyle w:val="BulletListLevel1"/>
              <w:numPr>
                <w:ilvl w:val="0"/>
                <w:numId w:val="0"/>
              </w:numPr>
              <w:ind w:left="720" w:hanging="360"/>
            </w:pPr>
            <w:r w:rsidRPr="0077790D">
              <w:rPr>
                <w:noProof/>
                <w:lang w:eastAsia="en-AU"/>
              </w:rPr>
              <w:lastRenderedPageBreak/>
              <w:drawing>
                <wp:inline distT="0" distB="0" distL="0" distR="0" wp14:anchorId="4B8D495D" wp14:editId="7FE68159">
                  <wp:extent cx="332885" cy="370205"/>
                  <wp:effectExtent l="0" t="0" r="0" b="0"/>
                  <wp:docPr id="242" name="Picture 242" descr="E:\TAFE Digital\Projects\Accessibility Project - 03.04.2018\Template - SkillsPoint\Template - Icons\Reading LAVEN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TAFE Digital\Projects\Accessibility Project - 03.04.2018\Template - SkillsPoint\Template - Icons\Reading LAVENDER.png"/>
                          <pic:cNvPicPr>
                            <a:picLocks noChangeAspect="1" noChangeArrowheads="1"/>
                          </pic:cNvPicPr>
                        </pic:nvPicPr>
                        <pic:blipFill rotWithShape="1">
                          <a:blip r:embed="rId22">
                            <a:extLst>
                              <a:ext uri="{28A0092B-C50C-407E-A947-70E740481C1C}">
                                <a14:useLocalDpi xmlns:a14="http://schemas.microsoft.com/office/drawing/2010/main" val="0"/>
                              </a:ext>
                            </a:extLst>
                          </a:blip>
                          <a:srcRect l="27616" t="24609" r="29989" b="22459"/>
                          <a:stretch/>
                        </pic:blipFill>
                        <pic:spPr bwMode="auto">
                          <a:xfrm>
                            <a:off x="0" y="0"/>
                            <a:ext cx="344757" cy="38340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565" w:type="dxa"/>
            <w:shd w:val="clear" w:color="auto" w:fill="E7E7D4"/>
          </w:tcPr>
          <w:p w14:paraId="009295E9" w14:textId="74F1FB44" w:rsidR="009C5487" w:rsidRPr="009C3DED" w:rsidRDefault="009C5487" w:rsidP="004B5368">
            <w:pPr>
              <w:pStyle w:val="Heading1"/>
              <w:spacing w:before="0"/>
            </w:pPr>
            <w:bookmarkStart w:id="143" w:name="_Toc11755250"/>
            <w:r>
              <w:t xml:space="preserve">Suggested </w:t>
            </w:r>
            <w:r w:rsidR="004B5368">
              <w:t>r</w:t>
            </w:r>
            <w:r>
              <w:t>eading</w:t>
            </w:r>
            <w:bookmarkEnd w:id="143"/>
          </w:p>
        </w:tc>
      </w:tr>
    </w:tbl>
    <w:p w14:paraId="6B8143C9" w14:textId="02A9A520" w:rsidR="009C5487" w:rsidRDefault="009C5487" w:rsidP="009C5487">
      <w:pPr>
        <w:pStyle w:val="FootnoteText"/>
        <w:spacing w:after="0"/>
      </w:pPr>
      <w:r w:rsidRPr="00BD19E0">
        <w:rPr>
          <w:sz w:val="24"/>
        </w:rPr>
        <w:t>Thomas, L</w:t>
      </w:r>
      <w:r>
        <w:rPr>
          <w:sz w:val="24"/>
        </w:rPr>
        <w:t>,</w:t>
      </w:r>
      <w:r w:rsidRPr="00BD19E0">
        <w:rPr>
          <w:sz w:val="24"/>
        </w:rPr>
        <w:t xml:space="preserve"> 2018, </w:t>
      </w:r>
      <w:r w:rsidRPr="00BD19E0">
        <w:rPr>
          <w:i/>
          <w:sz w:val="24"/>
        </w:rPr>
        <w:t>Introduce Cloud Computing into Business Operations</w:t>
      </w:r>
      <w:r w:rsidRPr="00BD19E0">
        <w:rPr>
          <w:sz w:val="24"/>
        </w:rPr>
        <w:t>, Better Teams Publications, Strawberry Hills, Australia</w:t>
      </w:r>
      <w:r>
        <w:rPr>
          <w:sz w:val="24"/>
        </w:rPr>
        <w:t>.</w:t>
      </w:r>
    </w:p>
    <w:p w14:paraId="7EB3C095" w14:textId="49817FDD" w:rsidR="000A7786" w:rsidRDefault="000A7786" w:rsidP="00BC3D09">
      <w:pPr>
        <w:pStyle w:val="Body"/>
      </w:pPr>
      <w:r>
        <w:t>Read pages 114 to 116 of the recommended text for additional guidance on the areas noted above.</w:t>
      </w:r>
    </w:p>
    <w:p w14:paraId="1E78DEEE" w14:textId="7AC781D6" w:rsidR="00BC3D09" w:rsidRDefault="006F5711" w:rsidP="00BC3D09">
      <w:pPr>
        <w:pStyle w:val="Body"/>
      </w:pPr>
      <w:r>
        <w:t>The</w:t>
      </w:r>
      <w:r w:rsidR="00BC3D09">
        <w:t xml:space="preserve"> role </w:t>
      </w:r>
      <w:r>
        <w:t xml:space="preserve">of the person or steering committee managing the </w:t>
      </w:r>
      <w:r w:rsidR="000536F1">
        <w:t xml:space="preserve">cloud </w:t>
      </w:r>
      <w:r>
        <w:t>project</w:t>
      </w:r>
      <w:r w:rsidR="000536F1">
        <w:t>’</w:t>
      </w:r>
      <w:r>
        <w:t xml:space="preserve">s implementation </w:t>
      </w:r>
      <w:r w:rsidR="00BC3D09">
        <w:t xml:space="preserve">may include explaining to </w:t>
      </w:r>
      <w:r w:rsidR="000536F1">
        <w:t>the businesses</w:t>
      </w:r>
      <w:r w:rsidR="00C1093B">
        <w:t>’</w:t>
      </w:r>
      <w:r w:rsidR="000536F1">
        <w:t xml:space="preserve"> general staff</w:t>
      </w:r>
      <w:r w:rsidR="00BC3D09">
        <w:t>:</w:t>
      </w:r>
    </w:p>
    <w:p w14:paraId="1E0D1D1D" w14:textId="0F3E9205" w:rsidR="00BC3D09" w:rsidRDefault="002264AA" w:rsidP="007B27D8">
      <w:pPr>
        <w:pStyle w:val="BulletListLevel1"/>
        <w:numPr>
          <w:ilvl w:val="0"/>
          <w:numId w:val="1"/>
        </w:numPr>
        <w:ind w:left="714" w:hanging="357"/>
      </w:pPr>
      <w:r>
        <w:t>what cloud computing is about</w:t>
      </w:r>
    </w:p>
    <w:p w14:paraId="7822B467" w14:textId="4F4497AF" w:rsidR="00BC3D09" w:rsidRDefault="00BC3D09" w:rsidP="007B27D8">
      <w:pPr>
        <w:pStyle w:val="BulletListLevel1"/>
        <w:numPr>
          <w:ilvl w:val="0"/>
          <w:numId w:val="1"/>
        </w:numPr>
        <w:ind w:left="714" w:hanging="357"/>
      </w:pPr>
      <w:r>
        <w:t>how it serve</w:t>
      </w:r>
      <w:r w:rsidR="002264AA">
        <w:t>s the business</w:t>
      </w:r>
    </w:p>
    <w:p w14:paraId="666FCF92" w14:textId="77777777" w:rsidR="00BC3D09" w:rsidRDefault="00BC3D09" w:rsidP="007B27D8">
      <w:pPr>
        <w:pStyle w:val="BulletListLevel1"/>
        <w:numPr>
          <w:ilvl w:val="0"/>
          <w:numId w:val="1"/>
        </w:numPr>
        <w:ind w:left="714" w:hanging="357"/>
      </w:pPr>
      <w:r>
        <w:t>how it is a step forward from the current situation and</w:t>
      </w:r>
    </w:p>
    <w:p w14:paraId="6A7B137D" w14:textId="4B8F2DAC" w:rsidR="00BC3D09" w:rsidRDefault="006F5711" w:rsidP="007B27D8">
      <w:pPr>
        <w:pStyle w:val="BulletListLevel1"/>
        <w:numPr>
          <w:ilvl w:val="0"/>
          <w:numId w:val="1"/>
        </w:numPr>
        <w:ind w:left="714" w:hanging="357"/>
      </w:pPr>
      <w:r>
        <w:t xml:space="preserve">why the option was chosen (i.e. how the benefits are seen to be greater than the costs or that it will allow the business to remain competitive in the market place as rival </w:t>
      </w:r>
      <w:r w:rsidR="000536F1">
        <w:t>competitors are already using the new technology</w:t>
      </w:r>
      <w:r w:rsidR="00085FB1">
        <w:t xml:space="preserve"> and platforms</w:t>
      </w:r>
      <w:r w:rsidR="000536F1">
        <w:t>)</w:t>
      </w:r>
      <w:r w:rsidR="00F94641">
        <w:t>.</w:t>
      </w:r>
    </w:p>
    <w:p w14:paraId="65F74611" w14:textId="596EC3D7" w:rsidR="006F5711" w:rsidRDefault="000536F1" w:rsidP="00BC3D09">
      <w:pPr>
        <w:pStyle w:val="Body"/>
      </w:pPr>
      <w:r>
        <w:t>This is to ensure all staff are aware of the proposed changes and new systems and will accept the need to change.</w:t>
      </w:r>
    </w:p>
    <w:p w14:paraId="0EA7A17E" w14:textId="7515F3F1" w:rsidR="00BC3D09" w:rsidRDefault="00C1093B" w:rsidP="00BC3D09">
      <w:pPr>
        <w:pStyle w:val="Body"/>
      </w:pPr>
      <w:r>
        <w:t>A</w:t>
      </w:r>
      <w:r w:rsidR="000536F1" w:rsidRPr="00C1093B">
        <w:t xml:space="preserve">dditional training and </w:t>
      </w:r>
      <w:r w:rsidR="00BC3D09" w:rsidRPr="00C1093B">
        <w:t xml:space="preserve">coaching </w:t>
      </w:r>
      <w:r w:rsidR="000536F1" w:rsidRPr="00C1093B">
        <w:t>will be required for those more directly impacted by the new systems (e.g. users)</w:t>
      </w:r>
      <w:r w:rsidRPr="00C1093B">
        <w:t>.</w:t>
      </w:r>
      <w:r w:rsidR="000536F1" w:rsidRPr="00C1093B">
        <w:t xml:space="preserve"> </w:t>
      </w:r>
      <w:r w:rsidRPr="00C1093B">
        <w:t>T</w:t>
      </w:r>
      <w:r w:rsidR="000536F1" w:rsidRPr="00C1093B">
        <w:t>his is likely to be a large expense</w:t>
      </w:r>
      <w:r w:rsidR="00BC3D09" w:rsidRPr="00C1093B">
        <w:t xml:space="preserve"> </w:t>
      </w:r>
      <w:r w:rsidRPr="00C1093B">
        <w:t xml:space="preserve">and involve staff </w:t>
      </w:r>
      <w:r w:rsidR="00BC3D09" w:rsidRPr="00C1093B">
        <w:t xml:space="preserve">across the </w:t>
      </w:r>
      <w:r w:rsidRPr="00C1093B">
        <w:t>entire</w:t>
      </w:r>
      <w:r w:rsidR="00BC3D09" w:rsidRPr="00C1093B">
        <w:t xml:space="preserve"> </w:t>
      </w:r>
      <w:r w:rsidRPr="00C1093B">
        <w:t>organisation</w:t>
      </w:r>
      <w:r w:rsidR="00BC3D09" w:rsidRPr="00C1093B">
        <w:t xml:space="preserve">. A successful training strategy is vital to ensure </w:t>
      </w:r>
      <w:r w:rsidRPr="00C1093B">
        <w:t>continuity of business by making staff using the new cloud systems and platforms operational in their use.</w:t>
      </w:r>
    </w:p>
    <w:p w14:paraId="13CAEC2B" w14:textId="1EB238CF" w:rsidR="00F7313F" w:rsidRPr="00085FB1" w:rsidRDefault="00F7313F" w:rsidP="00085FB1">
      <w:pPr>
        <w:pStyle w:val="Heading4"/>
      </w:pPr>
      <w:bookmarkStart w:id="144" w:name="_Toc437947937"/>
      <w:r w:rsidRPr="00085FB1">
        <w:t>Training</w:t>
      </w:r>
      <w:bookmarkEnd w:id="144"/>
    </w:p>
    <w:p w14:paraId="6AD2EAFC" w14:textId="361EBFBA" w:rsidR="00F7313F" w:rsidRDefault="00F7313F" w:rsidP="00085FB1">
      <w:pPr>
        <w:pStyle w:val="Body"/>
      </w:pPr>
      <w:r>
        <w:t xml:space="preserve">Training staff in the use of the new </w:t>
      </w:r>
      <w:r w:rsidR="00085FB1">
        <w:t xml:space="preserve">cloud </w:t>
      </w:r>
      <w:r>
        <w:t>system</w:t>
      </w:r>
      <w:r w:rsidR="00085FB1">
        <w:t>s and platforms</w:t>
      </w:r>
      <w:r>
        <w:t xml:space="preserve"> is essential if staff are to be effective and efficient operators of the new system.</w:t>
      </w:r>
    </w:p>
    <w:p w14:paraId="388DBCAF" w14:textId="7F979F27" w:rsidR="00F7313F" w:rsidRDefault="00F7313F" w:rsidP="007B27D8">
      <w:pPr>
        <w:pStyle w:val="Body"/>
      </w:pPr>
      <w:r w:rsidRPr="00CD4D87">
        <w:t xml:space="preserve">Training usually covers </w:t>
      </w:r>
      <w:r>
        <w:t>systems</w:t>
      </w:r>
      <w:r w:rsidRPr="00CD4D87">
        <w:t xml:space="preserve"> training for those people who will be responsible for </w:t>
      </w:r>
      <w:r>
        <w:t xml:space="preserve">administering, modifying or </w:t>
      </w:r>
      <w:r w:rsidRPr="00CD4D87">
        <w:t>supporting the system as well as operational training for those end use</w:t>
      </w:r>
      <w:r>
        <w:t>rs who will be using the system.</w:t>
      </w:r>
      <w:r w:rsidR="00085FB1">
        <w:t xml:space="preserve"> In many cases one of the reasons for transitioning to the cloud has been that the internal need to administer, modify and support systems has been transferred from being an organisation responsibility to being that of the cloud provider. Again, this depends on the type and scope of cloud service or system being adopted by a business.</w:t>
      </w:r>
    </w:p>
    <w:p w14:paraId="6978EBA6" w14:textId="10375D65" w:rsidR="000C5D1A" w:rsidRDefault="00F7313F" w:rsidP="00F94641">
      <w:pPr>
        <w:pStyle w:val="Body"/>
      </w:pPr>
      <w:r>
        <w:t>Courses, manuals, on-the-job training</w:t>
      </w:r>
      <w:r w:rsidR="002264AA">
        <w:t xml:space="preserve"> and</w:t>
      </w:r>
      <w:r>
        <w:t xml:space="preserve"> hands-on practice sessions are all ways of familiarising staff with the new system.</w:t>
      </w:r>
      <w:r w:rsidR="00085FB1">
        <w:t xml:space="preserve"> Providing access to post transition support services and experienced, skilled IT experts/consultants is another way of assisting staff with additional training </w:t>
      </w:r>
      <w:r w:rsidR="000C5D1A">
        <w:t xml:space="preserve">for the more </w:t>
      </w:r>
      <w:r w:rsidR="000B4CA3">
        <w:t>high-end</w:t>
      </w:r>
      <w:r w:rsidR="000C5D1A">
        <w:t xml:space="preserve"> users of the systems.</w:t>
      </w:r>
      <w:r w:rsidR="00085FB1">
        <w:t xml:space="preserve"> </w:t>
      </w:r>
      <w:bookmarkStart w:id="145" w:name="_Toc437947938"/>
      <w:r w:rsidR="000C5D1A">
        <w:br w:type="page"/>
      </w:r>
    </w:p>
    <w:p w14:paraId="7E2B0398" w14:textId="7E02769F" w:rsidR="00F7313F" w:rsidRDefault="00F7313F" w:rsidP="000C5D1A">
      <w:pPr>
        <w:pStyle w:val="Heading4"/>
      </w:pPr>
      <w:r>
        <w:lastRenderedPageBreak/>
        <w:t xml:space="preserve">Desirable </w:t>
      </w:r>
      <w:r w:rsidR="00B57B42">
        <w:t>outcomes &amp; i</w:t>
      </w:r>
      <w:r>
        <w:t xml:space="preserve">mplementation </w:t>
      </w:r>
      <w:r w:rsidR="00B57B42">
        <w:t>i</w:t>
      </w:r>
      <w:r>
        <w:t>ssues</w:t>
      </w:r>
      <w:bookmarkEnd w:id="145"/>
    </w:p>
    <w:p w14:paraId="5335D534" w14:textId="665999DD" w:rsidR="00F7313F" w:rsidRPr="007B27D8" w:rsidRDefault="00F7313F" w:rsidP="007B27D8">
      <w:pPr>
        <w:pStyle w:val="Body"/>
        <w:spacing w:after="120"/>
      </w:pPr>
      <w:r w:rsidRPr="007B27D8">
        <w:t xml:space="preserve">The following is a summary of the desirable outcomes of the development and implementation of any new </w:t>
      </w:r>
      <w:r w:rsidR="000B4CA3" w:rsidRPr="007B27D8">
        <w:t>cloud-based</w:t>
      </w:r>
      <w:r w:rsidR="000C5D1A" w:rsidRPr="007B27D8">
        <w:t xml:space="preserve"> information technology </w:t>
      </w:r>
      <w:r w:rsidRPr="007B27D8">
        <w:t>system</w:t>
      </w:r>
      <w:r w:rsidR="000C5D1A" w:rsidRPr="007B27D8">
        <w:t xml:space="preserve"> or platform</w:t>
      </w:r>
      <w:r w:rsidRPr="007B27D8">
        <w:t>:</w:t>
      </w:r>
    </w:p>
    <w:p w14:paraId="534116D0" w14:textId="7C33E459" w:rsidR="00F7313F" w:rsidRPr="007B27D8" w:rsidRDefault="00F94641" w:rsidP="007B27D8">
      <w:pPr>
        <w:pStyle w:val="Body"/>
        <w:numPr>
          <w:ilvl w:val="0"/>
          <w:numId w:val="28"/>
        </w:numPr>
        <w:spacing w:after="120"/>
        <w:ind w:left="714" w:hanging="357"/>
      </w:pPr>
      <w:r w:rsidRPr="007B27D8">
        <w:t>on</w:t>
      </w:r>
      <w:r w:rsidR="00F7313F" w:rsidRPr="007B27D8">
        <w:t>-</w:t>
      </w:r>
      <w:r w:rsidRPr="007B27D8">
        <w:t>time</w:t>
      </w:r>
    </w:p>
    <w:p w14:paraId="03150B20" w14:textId="3DDBD93A" w:rsidR="00F7313F" w:rsidRPr="007B27D8" w:rsidRDefault="00F94641" w:rsidP="007B27D8">
      <w:pPr>
        <w:pStyle w:val="Body"/>
        <w:numPr>
          <w:ilvl w:val="0"/>
          <w:numId w:val="28"/>
        </w:numPr>
        <w:spacing w:after="120"/>
        <w:ind w:left="714" w:hanging="357"/>
      </w:pPr>
      <w:r w:rsidRPr="007B27D8">
        <w:t>on-budget</w:t>
      </w:r>
    </w:p>
    <w:p w14:paraId="59586AC5" w14:textId="3AA7C50D" w:rsidR="00F7313F" w:rsidRPr="007B27D8" w:rsidRDefault="00F94641" w:rsidP="007B27D8">
      <w:pPr>
        <w:pStyle w:val="Body"/>
        <w:numPr>
          <w:ilvl w:val="0"/>
          <w:numId w:val="28"/>
        </w:numPr>
        <w:spacing w:after="120"/>
        <w:ind w:left="714" w:hanging="357"/>
      </w:pPr>
      <w:r w:rsidRPr="007B27D8">
        <w:t>full functionality</w:t>
      </w:r>
    </w:p>
    <w:p w14:paraId="3004DE7D" w14:textId="46FE6270" w:rsidR="00F7313F" w:rsidRPr="007B27D8" w:rsidRDefault="00F94641" w:rsidP="007B27D8">
      <w:pPr>
        <w:pStyle w:val="Body"/>
        <w:numPr>
          <w:ilvl w:val="0"/>
          <w:numId w:val="28"/>
        </w:numPr>
        <w:spacing w:after="120"/>
        <w:ind w:left="714" w:hanging="357"/>
      </w:pPr>
      <w:r w:rsidRPr="007B27D8">
        <w:t>reliability</w:t>
      </w:r>
    </w:p>
    <w:p w14:paraId="45D82080" w14:textId="6476C2AE" w:rsidR="00F7313F" w:rsidRPr="007B27D8" w:rsidRDefault="00F94641" w:rsidP="007B27D8">
      <w:pPr>
        <w:pStyle w:val="Body"/>
        <w:numPr>
          <w:ilvl w:val="0"/>
          <w:numId w:val="28"/>
        </w:numPr>
        <w:spacing w:after="120"/>
        <w:ind w:left="714" w:hanging="357"/>
      </w:pPr>
      <w:r w:rsidRPr="007B27D8">
        <w:t>user acceptance</w:t>
      </w:r>
    </w:p>
    <w:p w14:paraId="0F63A618" w14:textId="115063BC" w:rsidR="00F7313F" w:rsidRPr="007B27D8" w:rsidRDefault="00F94641" w:rsidP="007B27D8">
      <w:pPr>
        <w:pStyle w:val="Body"/>
        <w:numPr>
          <w:ilvl w:val="0"/>
          <w:numId w:val="28"/>
        </w:numPr>
        <w:spacing w:after="120"/>
        <w:ind w:left="714" w:hanging="357"/>
      </w:pPr>
      <w:r w:rsidRPr="007B27D8">
        <w:t>favoura</w:t>
      </w:r>
      <w:r w:rsidR="002264AA">
        <w:t>ble costs to benefits ratio</w:t>
      </w:r>
    </w:p>
    <w:p w14:paraId="7CE7A727" w14:textId="101BEA77" w:rsidR="00F7313F" w:rsidRPr="007B27D8" w:rsidRDefault="00F94641" w:rsidP="007B27D8">
      <w:pPr>
        <w:pStyle w:val="Body"/>
        <w:numPr>
          <w:ilvl w:val="0"/>
          <w:numId w:val="28"/>
        </w:numPr>
        <w:spacing w:after="120"/>
        <w:ind w:left="714" w:hanging="357"/>
      </w:pPr>
      <w:r w:rsidRPr="007B27D8">
        <w:t>low maintenance costs</w:t>
      </w:r>
    </w:p>
    <w:p w14:paraId="5E048B76" w14:textId="613599F6" w:rsidR="00F7313F" w:rsidRPr="007B27D8" w:rsidRDefault="00F94641" w:rsidP="007B27D8">
      <w:pPr>
        <w:pStyle w:val="Body"/>
        <w:numPr>
          <w:ilvl w:val="0"/>
          <w:numId w:val="28"/>
        </w:numPr>
        <w:spacing w:after="120"/>
        <w:ind w:left="714" w:hanging="357"/>
      </w:pPr>
      <w:r w:rsidRPr="007B27D8">
        <w:t>able to be expanded or enhanced or modified as needed in the future</w:t>
      </w:r>
    </w:p>
    <w:p w14:paraId="60F56186" w14:textId="1FC673C9" w:rsidR="00F7313F" w:rsidRPr="007B27D8" w:rsidRDefault="00F94641" w:rsidP="007B27D8">
      <w:pPr>
        <w:pStyle w:val="Body"/>
        <w:numPr>
          <w:ilvl w:val="0"/>
          <w:numId w:val="28"/>
        </w:numPr>
        <w:spacing w:after="120"/>
        <w:ind w:left="714" w:hanging="357"/>
      </w:pPr>
      <w:r w:rsidRPr="007B27D8">
        <w:t>integration with other systems</w:t>
      </w:r>
      <w:r>
        <w:t>.</w:t>
      </w:r>
    </w:p>
    <w:p w14:paraId="36047574" w14:textId="7089010F" w:rsidR="000C5D1A" w:rsidRDefault="00F7313F" w:rsidP="007B27D8">
      <w:pPr>
        <w:pStyle w:val="Body"/>
        <w:spacing w:after="120"/>
      </w:pPr>
      <w:r>
        <w:t>Positive outcomes above will minimise implementation issues with the new system.</w:t>
      </w:r>
    </w:p>
    <w:p w14:paraId="2ED36AE7" w14:textId="11FDCE19" w:rsidR="000C5D1A" w:rsidRDefault="000C5D1A" w:rsidP="007B27D8">
      <w:pPr>
        <w:pStyle w:val="Body"/>
        <w:spacing w:after="120"/>
      </w:pPr>
      <w:bookmarkStart w:id="146" w:name="_Toc437947939"/>
      <w:r>
        <w:t>Common implementation issues include:</w:t>
      </w:r>
    </w:p>
    <w:p w14:paraId="188A1A93" w14:textId="71969247" w:rsidR="004A6338" w:rsidRDefault="00F94641" w:rsidP="004A6338">
      <w:pPr>
        <w:pStyle w:val="Body"/>
        <w:numPr>
          <w:ilvl w:val="0"/>
          <w:numId w:val="29"/>
        </w:numPr>
        <w:spacing w:after="120"/>
        <w:ind w:left="714" w:hanging="357"/>
      </w:pPr>
      <w:r>
        <w:t>Directionless</w:t>
      </w:r>
      <w:r w:rsidR="004A6338">
        <w:t xml:space="preserve"> implementation i.e. no real project manager assigned to handle and resolve implementation issues</w:t>
      </w:r>
      <w:r>
        <w:t>.</w:t>
      </w:r>
    </w:p>
    <w:p w14:paraId="367CBD84" w14:textId="53526CF9" w:rsidR="004A6338" w:rsidRDefault="00F94641" w:rsidP="004A6338">
      <w:pPr>
        <w:pStyle w:val="Body"/>
        <w:numPr>
          <w:ilvl w:val="0"/>
          <w:numId w:val="29"/>
        </w:numPr>
        <w:spacing w:after="120"/>
        <w:ind w:left="714" w:hanging="357"/>
      </w:pPr>
      <w:r>
        <w:t>Those</w:t>
      </w:r>
      <w:r w:rsidR="004A6338">
        <w:t xml:space="preserve"> assigned to manage the implementation are either too busy or lack the skills needed to manage the project and resolve any technical or operational issues</w:t>
      </w:r>
      <w:r>
        <w:t>.</w:t>
      </w:r>
    </w:p>
    <w:p w14:paraId="2126CA0A" w14:textId="26837EE4" w:rsidR="000C5D1A" w:rsidRDefault="00F94641" w:rsidP="004A6338">
      <w:pPr>
        <w:pStyle w:val="Body"/>
        <w:numPr>
          <w:ilvl w:val="0"/>
          <w:numId w:val="29"/>
        </w:numPr>
        <w:spacing w:after="120"/>
        <w:ind w:left="714" w:hanging="357"/>
      </w:pPr>
      <w:r>
        <w:t>It</w:t>
      </w:r>
      <w:r w:rsidR="000C5D1A">
        <w:t xml:space="preserve"> takes too long to implement the new system</w:t>
      </w:r>
      <w:r>
        <w:t>.</w:t>
      </w:r>
    </w:p>
    <w:p w14:paraId="683596F3" w14:textId="6CC223E0" w:rsidR="000C5D1A" w:rsidRDefault="00F94641" w:rsidP="007B27D8">
      <w:pPr>
        <w:pStyle w:val="Body"/>
        <w:numPr>
          <w:ilvl w:val="0"/>
          <w:numId w:val="29"/>
        </w:numPr>
        <w:spacing w:after="120"/>
        <w:ind w:left="714" w:hanging="357"/>
      </w:pPr>
      <w:r>
        <w:t>Data</w:t>
      </w:r>
      <w:r w:rsidR="000C5D1A">
        <w:t xml:space="preserve"> is not converted properly</w:t>
      </w:r>
      <w:r>
        <w:t>.</w:t>
      </w:r>
    </w:p>
    <w:p w14:paraId="62B011CC" w14:textId="2EEFB6DD" w:rsidR="000C5D1A" w:rsidRDefault="00F94641" w:rsidP="007B27D8">
      <w:pPr>
        <w:pStyle w:val="Body"/>
        <w:numPr>
          <w:ilvl w:val="0"/>
          <w:numId w:val="29"/>
        </w:numPr>
        <w:spacing w:after="120"/>
        <w:ind w:left="714" w:hanging="357"/>
      </w:pPr>
      <w:r>
        <w:t>The</w:t>
      </w:r>
      <w:r w:rsidR="000C5D1A">
        <w:t xml:space="preserve"> new system fails to deliver the required or promised outcomes</w:t>
      </w:r>
      <w:r>
        <w:t>.</w:t>
      </w:r>
    </w:p>
    <w:p w14:paraId="79378830" w14:textId="6B28CA47" w:rsidR="000C5D1A" w:rsidRDefault="004A6338" w:rsidP="007B27D8">
      <w:pPr>
        <w:pStyle w:val="Body"/>
        <w:numPr>
          <w:ilvl w:val="0"/>
          <w:numId w:val="29"/>
        </w:numPr>
        <w:spacing w:after="120"/>
        <w:ind w:left="714" w:hanging="357"/>
      </w:pPr>
      <w:r>
        <w:t>‘</w:t>
      </w:r>
      <w:r w:rsidR="00F94641">
        <w:t>Bugs</w:t>
      </w:r>
      <w:r>
        <w:t>’</w:t>
      </w:r>
      <w:r w:rsidR="000C5D1A">
        <w:t xml:space="preserve"> are identified in the accuracy or processing methods </w:t>
      </w:r>
      <w:r w:rsidR="007B27D8">
        <w:t>used in</w:t>
      </w:r>
      <w:r w:rsidR="000C5D1A">
        <w:t xml:space="preserve"> the system. A testing of the system </w:t>
      </w:r>
      <w:r w:rsidR="007B27D8">
        <w:t>or trialling of the system prior to implementation/adoption would most likely have identified such issues.</w:t>
      </w:r>
    </w:p>
    <w:p w14:paraId="46AD9520" w14:textId="7C971499" w:rsidR="000C5D1A" w:rsidRDefault="00F94641" w:rsidP="007B27D8">
      <w:pPr>
        <w:pStyle w:val="Body"/>
        <w:numPr>
          <w:ilvl w:val="0"/>
          <w:numId w:val="29"/>
        </w:numPr>
        <w:spacing w:after="120"/>
        <w:ind w:left="714" w:hanging="357"/>
      </w:pPr>
      <w:r>
        <w:t>Incorrect</w:t>
      </w:r>
      <w:r w:rsidR="007B27D8">
        <w:t xml:space="preserve"> costings or hidden costs not recognised or </w:t>
      </w:r>
      <w:r w:rsidR="000B4CA3">
        <w:t>considered</w:t>
      </w:r>
      <w:r w:rsidR="007B27D8">
        <w:t xml:space="preserve"> </w:t>
      </w:r>
      <w:r w:rsidR="004A6338">
        <w:t xml:space="preserve">in planning and feasibility stages </w:t>
      </w:r>
      <w:r w:rsidR="007B27D8">
        <w:t>make the continuation of the project unviable</w:t>
      </w:r>
      <w:r>
        <w:t>.</w:t>
      </w:r>
    </w:p>
    <w:p w14:paraId="4860DF6D" w14:textId="3B8E19FD" w:rsidR="007B27D8" w:rsidRDefault="00F94641" w:rsidP="007B27D8">
      <w:pPr>
        <w:pStyle w:val="Body"/>
        <w:numPr>
          <w:ilvl w:val="0"/>
          <w:numId w:val="29"/>
        </w:numPr>
        <w:spacing w:after="120"/>
        <w:ind w:left="714" w:hanging="357"/>
      </w:pPr>
      <w:r>
        <w:t>Timeframes</w:t>
      </w:r>
      <w:r w:rsidR="007B27D8">
        <w:t xml:space="preserve"> for implementation and training requirements are underestimated</w:t>
      </w:r>
      <w:r>
        <w:t>.</w:t>
      </w:r>
    </w:p>
    <w:p w14:paraId="23D352A7" w14:textId="77777777" w:rsidR="004A6338" w:rsidRDefault="004A6338" w:rsidP="00F94641">
      <w:pPr>
        <w:pStyle w:val="Body"/>
        <w:rPr>
          <w:noProof/>
          <w:lang w:eastAsia="en-AU"/>
        </w:rPr>
      </w:pPr>
      <w:r>
        <w:br w:type="page"/>
      </w:r>
    </w:p>
    <w:p w14:paraId="056BB40E" w14:textId="2B57A6BE" w:rsidR="00F7313F" w:rsidRDefault="00B57B42" w:rsidP="000C5D1A">
      <w:pPr>
        <w:pStyle w:val="Heading4"/>
      </w:pPr>
      <w:r>
        <w:lastRenderedPageBreak/>
        <w:t>Review, m</w:t>
      </w:r>
      <w:r w:rsidR="00F7313F">
        <w:t xml:space="preserve">aintain </w:t>
      </w:r>
      <w:r>
        <w:t>and</w:t>
      </w:r>
      <w:r w:rsidR="00F7313F">
        <w:t xml:space="preserve"> </w:t>
      </w:r>
      <w:r>
        <w:t>p</w:t>
      </w:r>
      <w:r w:rsidR="00F7313F">
        <w:t>lan updates or modifications to the new system</w:t>
      </w:r>
      <w:bookmarkEnd w:id="146"/>
    </w:p>
    <w:p w14:paraId="0FE73D01" w14:textId="0668FD4C" w:rsidR="00F7313F" w:rsidRDefault="00F7313F" w:rsidP="000C5D1A">
      <w:pPr>
        <w:pStyle w:val="Body"/>
      </w:pPr>
      <w:bookmarkStart w:id="147" w:name="_Toc426700597"/>
      <w:r>
        <w:t xml:space="preserve">The review stage of a project </w:t>
      </w:r>
      <w:r w:rsidR="00901116">
        <w:t xml:space="preserve">including converting to cloud systems and platforms </w:t>
      </w:r>
      <w:r>
        <w:t>is important</w:t>
      </w:r>
      <w:r w:rsidR="00901116">
        <w:t>.</w:t>
      </w:r>
      <w:r>
        <w:t xml:space="preserve"> </w:t>
      </w:r>
      <w:r w:rsidR="00901116">
        <w:t>H</w:t>
      </w:r>
      <w:r>
        <w:t>owever</w:t>
      </w:r>
      <w:r w:rsidR="00901116">
        <w:t>,</w:t>
      </w:r>
      <w:r>
        <w:t xml:space="preserve"> it is often not taken seriously enough and may be inadequate.</w:t>
      </w:r>
    </w:p>
    <w:p w14:paraId="64F39CC8" w14:textId="77777777" w:rsidR="00901116" w:rsidRDefault="00F7313F" w:rsidP="000C5D1A">
      <w:pPr>
        <w:pStyle w:val="Body"/>
      </w:pPr>
      <w:r>
        <w:t xml:space="preserve">During this stage </w:t>
      </w:r>
      <w:r w:rsidR="00901116">
        <w:t>a business</w:t>
      </w:r>
      <w:r>
        <w:t xml:space="preserve"> </w:t>
      </w:r>
      <w:r w:rsidR="00901116">
        <w:t xml:space="preserve">needs </w:t>
      </w:r>
      <w:r>
        <w:t xml:space="preserve">to revisit the user requirements and assess whether the new system meets the objectives and user specifications. To help determine this </w:t>
      </w:r>
      <w:r w:rsidRPr="006D5E0C">
        <w:t xml:space="preserve">Acceptance testing (or User Acceptance Testing), </w:t>
      </w:r>
      <w:r w:rsidR="00901116">
        <w:t>can be</w:t>
      </w:r>
      <w:r w:rsidRPr="006D5E0C">
        <w:t xml:space="preserve"> conducted to determine whether the system is </w:t>
      </w:r>
      <w:r>
        <w:t>working as intended</w:t>
      </w:r>
      <w:r w:rsidRPr="006D5E0C">
        <w:t xml:space="preserve">. </w:t>
      </w:r>
    </w:p>
    <w:p w14:paraId="7C4CAEFE" w14:textId="162DA525" w:rsidR="00901116" w:rsidRDefault="00901116" w:rsidP="000C5D1A">
      <w:pPr>
        <w:pStyle w:val="Body"/>
      </w:pPr>
      <w:r>
        <w:t>P</w:t>
      </w:r>
      <w:r w:rsidR="00F7313F">
        <w:t xml:space="preserve">rocess </w:t>
      </w:r>
      <w:r w:rsidR="00F7313F" w:rsidRPr="006D5E0C">
        <w:t xml:space="preserve">requirements </w:t>
      </w:r>
      <w:r>
        <w:t xml:space="preserve">identified in the needs identification phase </w:t>
      </w:r>
      <w:r w:rsidR="00F7313F">
        <w:t xml:space="preserve">can change </w:t>
      </w:r>
      <w:r>
        <w:t xml:space="preserve">(due to the introduction of subsequent legislation for example), </w:t>
      </w:r>
      <w:r w:rsidR="00F7313F">
        <w:t xml:space="preserve">and </w:t>
      </w:r>
      <w:r w:rsidR="00F7313F" w:rsidRPr="006D5E0C">
        <w:t xml:space="preserve">changes can sometimes be </w:t>
      </w:r>
      <w:r w:rsidR="000B4CA3" w:rsidRPr="006D5E0C">
        <w:t>misinterpreted,</w:t>
      </w:r>
      <w:r w:rsidR="00F7313F" w:rsidRPr="006D5E0C">
        <w:t xml:space="preserve"> </w:t>
      </w:r>
      <w:r w:rsidR="00F7313F">
        <w:t>and the final system may</w:t>
      </w:r>
      <w:r w:rsidR="00F7313F" w:rsidRPr="006D5E0C">
        <w:t xml:space="preserve"> not meet the intended needs of the users. </w:t>
      </w:r>
    </w:p>
    <w:p w14:paraId="351C0084" w14:textId="3DFBB49D" w:rsidR="00F7313F" w:rsidRDefault="00F7313F" w:rsidP="000C5D1A">
      <w:pPr>
        <w:pStyle w:val="Body"/>
      </w:pPr>
      <w:r w:rsidRPr="006D5E0C">
        <w:t xml:space="preserve">During this final </w:t>
      </w:r>
      <w:r>
        <w:t xml:space="preserve">review </w:t>
      </w:r>
      <w:r w:rsidRPr="006D5E0C">
        <w:t>phase, the user</w:t>
      </w:r>
      <w:r>
        <w:t>s</w:t>
      </w:r>
      <w:r w:rsidRPr="006D5E0C">
        <w:t xml:space="preserve"> </w:t>
      </w:r>
      <w:r>
        <w:t>will confirm</w:t>
      </w:r>
      <w:r w:rsidRPr="006D5E0C">
        <w:t xml:space="preserve"> whether the application meets their business’ needs</w:t>
      </w:r>
      <w:r>
        <w:t xml:space="preserve"> and is operating as intended. </w:t>
      </w:r>
    </w:p>
    <w:p w14:paraId="0E4CA7CA" w14:textId="4206D20E" w:rsidR="00F7313F" w:rsidRDefault="00F7313F" w:rsidP="000C5D1A">
      <w:pPr>
        <w:pStyle w:val="Body"/>
      </w:pPr>
      <w:r>
        <w:t>It is important to determine whether the new system is providing all the required reports to al</w:t>
      </w:r>
      <w:r w:rsidR="002264AA">
        <w:t>low management to fulfil their corporate g</w:t>
      </w:r>
      <w:r>
        <w:t>overnance and financial reporting responsibilities (including legislative requirements)</w:t>
      </w:r>
      <w:r w:rsidRPr="006D5E0C">
        <w:t>.</w:t>
      </w:r>
    </w:p>
    <w:p w14:paraId="324C2320" w14:textId="3754CE8D" w:rsidR="007A634E" w:rsidRDefault="007A634E" w:rsidP="000C5D1A">
      <w:pPr>
        <w:pStyle w:val="Body"/>
      </w:pPr>
      <w:r>
        <w:t xml:space="preserve">Maintenance of the ICT system includes planning for hardware and equipment to be serviced </w:t>
      </w:r>
      <w:r w:rsidR="00BD16EF">
        <w:t xml:space="preserve">and updated </w:t>
      </w:r>
      <w:r>
        <w:t xml:space="preserve">where these are not part of the cloud solution i.e. where cloud software or systems are being used and accessed on </w:t>
      </w:r>
      <w:r w:rsidR="00BD16EF">
        <w:t>in</w:t>
      </w:r>
      <w:r>
        <w:t>-house computer equipment. It involves planning for consumables to be purchased on a regular basis. It should involve planning for after-sales technical support and the procedures regarding licences, royalties, maintenance fees, updates and upgrades and any associated costs for these services.</w:t>
      </w:r>
    </w:p>
    <w:p w14:paraId="2DCDB013" w14:textId="16749D7D" w:rsidR="00F7313F" w:rsidRDefault="00F7313F" w:rsidP="000C5D1A">
      <w:pPr>
        <w:pStyle w:val="Body"/>
      </w:pPr>
      <w:r>
        <w:t xml:space="preserve">If there are problems with the </w:t>
      </w:r>
      <w:r w:rsidR="000B4CA3">
        <w:t>system,</w:t>
      </w:r>
      <w:r>
        <w:t xml:space="preserve"> then </w:t>
      </w:r>
      <w:r w:rsidR="00901116">
        <w:t xml:space="preserve">the organisation may need to approach the cloud provider to request </w:t>
      </w:r>
      <w:r>
        <w:t xml:space="preserve">modifications </w:t>
      </w:r>
      <w:r w:rsidR="00901116">
        <w:t xml:space="preserve">to the systems or platforms or the organisation’s planning and steering committee may need to re-group and consider </w:t>
      </w:r>
      <w:r w:rsidR="007A634E">
        <w:t xml:space="preserve">its </w:t>
      </w:r>
      <w:r w:rsidR="00901116">
        <w:t>other options.</w:t>
      </w:r>
      <w:r w:rsidR="007A634E">
        <w:t xml:space="preserve"> Ending an agreement with a cloud service provider can be costly. There could be large exit penalties. The services you have been using may not be able to be transferred to other providers</w:t>
      </w:r>
      <w:r w:rsidR="00BD16EF">
        <w:t>,</w:t>
      </w:r>
      <w:r w:rsidR="007A634E">
        <w:t xml:space="preserve"> or easily brought back in-house if the need arises.</w:t>
      </w:r>
    </w:p>
    <w:p w14:paraId="623D0CC9" w14:textId="77777777" w:rsidR="00F7313F" w:rsidRDefault="00F7313F" w:rsidP="00F94641">
      <w:pPr>
        <w:pStyle w:val="Body"/>
      </w:pPr>
      <w:r>
        <w:br w:type="page"/>
      </w:r>
    </w:p>
    <w:p w14:paraId="5B205FF2" w14:textId="3BCE2153" w:rsidR="00F7313F" w:rsidRDefault="00F7313F" w:rsidP="00BD16EF">
      <w:pPr>
        <w:pStyle w:val="Heading4"/>
      </w:pPr>
      <w:bookmarkStart w:id="148" w:name="_Toc426700598"/>
      <w:bookmarkStart w:id="149" w:name="_Toc437947940"/>
      <w:bookmarkEnd w:id="147"/>
      <w:r>
        <w:lastRenderedPageBreak/>
        <w:t>Project risk</w:t>
      </w:r>
      <w:bookmarkEnd w:id="148"/>
      <w:r>
        <w:t xml:space="preserve">s and </w:t>
      </w:r>
      <w:r w:rsidR="00B57B42">
        <w:t>r</w:t>
      </w:r>
      <w:r>
        <w:t xml:space="preserve">isk </w:t>
      </w:r>
      <w:r w:rsidR="00B57B42">
        <w:t>m</w:t>
      </w:r>
      <w:r>
        <w:t>anagement</w:t>
      </w:r>
      <w:bookmarkEnd w:id="149"/>
    </w:p>
    <w:p w14:paraId="040DBA75" w14:textId="732BBC6F" w:rsidR="00F7313F" w:rsidRDefault="00F7313F" w:rsidP="00BD16EF">
      <w:pPr>
        <w:pStyle w:val="Body"/>
        <w:spacing w:after="120"/>
      </w:pPr>
      <w:r>
        <w:t xml:space="preserve">There are a number of reasons why large </w:t>
      </w:r>
      <w:r w:rsidR="00BD16EF">
        <w:t xml:space="preserve">ICT </w:t>
      </w:r>
      <w:r>
        <w:t xml:space="preserve">projects </w:t>
      </w:r>
      <w:r w:rsidR="00BD16EF">
        <w:t xml:space="preserve">or conversions </w:t>
      </w:r>
      <w:r>
        <w:t>fail:</w:t>
      </w:r>
    </w:p>
    <w:p w14:paraId="1DB6D16E" w14:textId="0051E8D2" w:rsidR="00F7313F" w:rsidRDefault="00F94641" w:rsidP="00F94641">
      <w:pPr>
        <w:pStyle w:val="BulletListLevel1"/>
      </w:pPr>
      <w:r>
        <w:t>Underestimating</w:t>
      </w:r>
      <w:r w:rsidR="00F7313F">
        <w:t xml:space="preserve"> the work required</w:t>
      </w:r>
      <w:r w:rsidR="00467456">
        <w:t xml:space="preserve"> in transferring the system</w:t>
      </w:r>
      <w:r>
        <w:t>.</w:t>
      </w:r>
    </w:p>
    <w:p w14:paraId="098D21E9" w14:textId="08C98B5B" w:rsidR="00F7313F" w:rsidRDefault="00F94641" w:rsidP="00F94641">
      <w:pPr>
        <w:pStyle w:val="BulletListLevel1"/>
      </w:pPr>
      <w:r>
        <w:t>Not</w:t>
      </w:r>
      <w:r w:rsidR="00BD16EF">
        <w:t xml:space="preserve"> applying a</w:t>
      </w:r>
      <w:r w:rsidR="00F7313F">
        <w:t xml:space="preserve"> </w:t>
      </w:r>
      <w:r w:rsidR="00BD16EF">
        <w:t xml:space="preserve">System Development Life Cycle </w:t>
      </w:r>
      <w:r w:rsidR="00467456">
        <w:t xml:space="preserve">(SDLC) </w:t>
      </w:r>
      <w:r w:rsidR="00BD16EF">
        <w:t>approach to the conversion of computer systems to cloud options</w:t>
      </w:r>
      <w:r w:rsidR="00467456">
        <w:t>,</w:t>
      </w:r>
      <w:r w:rsidR="00BD16EF">
        <w:t xml:space="preserve"> and replacing a SDLC with an inadequate needs analysis, planning and impl</w:t>
      </w:r>
      <w:r w:rsidR="00467456">
        <w:t>emen</w:t>
      </w:r>
      <w:r w:rsidR="00BD16EF">
        <w:t>tation form of planning</w:t>
      </w:r>
      <w:r w:rsidR="00E421EB">
        <w:t xml:space="preserve"> and follow-up</w:t>
      </w:r>
      <w:r>
        <w:t>.</w:t>
      </w:r>
    </w:p>
    <w:p w14:paraId="065A9CEC" w14:textId="0D918161" w:rsidR="00F7313F" w:rsidRDefault="00F94641" w:rsidP="00F94641">
      <w:pPr>
        <w:pStyle w:val="BulletListLevel1"/>
      </w:pPr>
      <w:r>
        <w:t>Misunderstanding</w:t>
      </w:r>
      <w:r w:rsidR="00F7313F">
        <w:t xml:space="preserve"> user requirements</w:t>
      </w:r>
      <w:r w:rsidR="00BD16EF">
        <w:t xml:space="preserve"> and the internal use of computer equipment and technology</w:t>
      </w:r>
      <w:r>
        <w:t>.</w:t>
      </w:r>
    </w:p>
    <w:p w14:paraId="00A3ADC4" w14:textId="6CFC5EC3" w:rsidR="00BD16EF" w:rsidRDefault="00F94641" w:rsidP="00F94641">
      <w:pPr>
        <w:pStyle w:val="BulletListLevel1"/>
      </w:pPr>
      <w:r>
        <w:t>Not</w:t>
      </w:r>
      <w:r w:rsidR="00BD16EF">
        <w:t xml:space="preserve"> identifying a system as a mission critical system upon which business continuity relies on</w:t>
      </w:r>
      <w:r>
        <w:t>.</w:t>
      </w:r>
    </w:p>
    <w:p w14:paraId="4567D87F" w14:textId="7B07C15B" w:rsidR="00E421EB" w:rsidRDefault="00F94641" w:rsidP="00F94641">
      <w:pPr>
        <w:pStyle w:val="BulletListLevel1"/>
      </w:pPr>
      <w:r>
        <w:t>Not</w:t>
      </w:r>
      <w:r w:rsidR="00E421EB">
        <w:t xml:space="preserve"> identifying computer equipment as essential to continuity of business</w:t>
      </w:r>
      <w:r>
        <w:t>.</w:t>
      </w:r>
    </w:p>
    <w:p w14:paraId="5D42C2D4" w14:textId="35927453" w:rsidR="00F7313F" w:rsidRDefault="00F94641" w:rsidP="00F94641">
      <w:pPr>
        <w:pStyle w:val="BulletListLevel1"/>
      </w:pPr>
      <w:r>
        <w:t>Inadequate</w:t>
      </w:r>
      <w:r w:rsidR="00F7313F">
        <w:t xml:space="preserve"> planning</w:t>
      </w:r>
      <w:r>
        <w:t>,</w:t>
      </w:r>
      <w:r w:rsidR="00F7313F">
        <w:t xml:space="preserve"> i.e. planning not being detailed or thorough enough</w:t>
      </w:r>
      <w:r>
        <w:t>.</w:t>
      </w:r>
    </w:p>
    <w:p w14:paraId="65392896" w14:textId="37E4ADC4" w:rsidR="00F7313F" w:rsidRDefault="00F94641" w:rsidP="00F94641">
      <w:pPr>
        <w:pStyle w:val="BulletListLevel1"/>
      </w:pPr>
      <w:r>
        <w:t>Causes</w:t>
      </w:r>
      <w:r w:rsidR="00F7313F">
        <w:t xml:space="preserve"> of problems or issues with existing systems not being properly diagnosed</w:t>
      </w:r>
      <w:r>
        <w:t>.</w:t>
      </w:r>
    </w:p>
    <w:p w14:paraId="5CD70012" w14:textId="7704D41E" w:rsidR="00F7313F" w:rsidRDefault="00F94641" w:rsidP="00F94641">
      <w:pPr>
        <w:pStyle w:val="BulletListLevel1"/>
      </w:pPr>
      <w:r>
        <w:t>Communication</w:t>
      </w:r>
      <w:r w:rsidR="00F7313F">
        <w:t xml:space="preserve"> errors or not consulting properly with </w:t>
      </w:r>
      <w:r w:rsidR="00BD16EF">
        <w:t>cloud providers regarding needs</w:t>
      </w:r>
      <w:r>
        <w:t>.</w:t>
      </w:r>
    </w:p>
    <w:p w14:paraId="3F2A9CDD" w14:textId="259143A1" w:rsidR="00F7313F" w:rsidRDefault="00F94641" w:rsidP="00F94641">
      <w:pPr>
        <w:pStyle w:val="BulletListLevel1"/>
      </w:pPr>
      <w:r>
        <w:t>Delays</w:t>
      </w:r>
      <w:r w:rsidR="00F7313F">
        <w:t xml:space="preserve"> in approval</w:t>
      </w:r>
      <w:r>
        <w:t>.</w:t>
      </w:r>
    </w:p>
    <w:p w14:paraId="60D09A75" w14:textId="5EFEE755" w:rsidR="00F7313F" w:rsidRDefault="00F94641" w:rsidP="00F94641">
      <w:pPr>
        <w:pStyle w:val="BulletListLevel1"/>
      </w:pPr>
      <w:r>
        <w:t>Skills</w:t>
      </w:r>
      <w:r w:rsidR="00F7313F">
        <w:t xml:space="preserve"> shortages in </w:t>
      </w:r>
      <w:r w:rsidR="00E421EB">
        <w:t xml:space="preserve">current </w:t>
      </w:r>
      <w:r w:rsidR="00F7313F">
        <w:t>staff</w:t>
      </w:r>
      <w:r w:rsidR="00E421EB">
        <w:t xml:space="preserve"> i.e. staff not able to gain the skills needed to use the new cloud systems and platforms</w:t>
      </w:r>
      <w:r>
        <w:t>.</w:t>
      </w:r>
    </w:p>
    <w:p w14:paraId="657F84FC" w14:textId="47E09A18" w:rsidR="00BD16EF" w:rsidRDefault="00F94641" w:rsidP="00F94641">
      <w:pPr>
        <w:pStyle w:val="BulletListLevel1"/>
      </w:pPr>
      <w:r>
        <w:t>Shortage</w:t>
      </w:r>
      <w:r w:rsidR="00BD16EF">
        <w:t xml:space="preserve"> of skilled and willing staff to adopt the new </w:t>
      </w:r>
      <w:r w:rsidR="00467456">
        <w:t xml:space="preserve">cloud systems, </w:t>
      </w:r>
      <w:r w:rsidR="00BD16EF">
        <w:t>technologies</w:t>
      </w:r>
      <w:r w:rsidR="00467456">
        <w:t xml:space="preserve"> and platforms</w:t>
      </w:r>
      <w:r>
        <w:t>.</w:t>
      </w:r>
    </w:p>
    <w:p w14:paraId="3DC261FB" w14:textId="1C2FB173" w:rsidR="00F7313F" w:rsidRDefault="00F94641" w:rsidP="00F94641">
      <w:pPr>
        <w:pStyle w:val="BulletListLevel1"/>
      </w:pPr>
      <w:r>
        <w:t>Cloud</w:t>
      </w:r>
      <w:r w:rsidR="00467456">
        <w:t xml:space="preserve"> providers</w:t>
      </w:r>
      <w:r w:rsidR="00F7313F">
        <w:t xml:space="preserve"> not being available for system maintenance and after-sales service &amp; support</w:t>
      </w:r>
      <w:r>
        <w:t>.</w:t>
      </w:r>
    </w:p>
    <w:p w14:paraId="6BDFBEC8" w14:textId="79B86E9A" w:rsidR="00467456" w:rsidRDefault="00F94641" w:rsidP="00F94641">
      <w:pPr>
        <w:pStyle w:val="BulletListLevel1"/>
      </w:pPr>
      <w:r>
        <w:t>Cloud</w:t>
      </w:r>
      <w:r w:rsidR="00467456">
        <w:t xml:space="preserve"> providers ceasing their operations and leaving the organisation without essential services, systems and support</w:t>
      </w:r>
      <w:r>
        <w:t>.</w:t>
      </w:r>
    </w:p>
    <w:p w14:paraId="6535AE1A" w14:textId="1AD64F01" w:rsidR="00F7313F" w:rsidRDefault="00F94641" w:rsidP="00F94641">
      <w:pPr>
        <w:pStyle w:val="BulletListLevel1"/>
      </w:pPr>
      <w:r>
        <w:t>Inaccurate</w:t>
      </w:r>
      <w:r w:rsidR="00F7313F">
        <w:t xml:space="preserve"> estimating of costs and benefits of alternative </w:t>
      </w:r>
      <w:r w:rsidR="00467456">
        <w:t xml:space="preserve">cloud </w:t>
      </w:r>
      <w:r w:rsidR="00F7313F">
        <w:t>system options</w:t>
      </w:r>
      <w:r>
        <w:t>.</w:t>
      </w:r>
    </w:p>
    <w:p w14:paraId="57650611" w14:textId="78A1E3C0" w:rsidR="00F7313F" w:rsidRDefault="00F94641" w:rsidP="00F94641">
      <w:pPr>
        <w:pStyle w:val="BulletListLevel1"/>
      </w:pPr>
      <w:r>
        <w:t>Not</w:t>
      </w:r>
      <w:r w:rsidR="00F7313F">
        <w:t xml:space="preserve"> being aware of all the options available</w:t>
      </w:r>
      <w:r>
        <w:t>.</w:t>
      </w:r>
    </w:p>
    <w:p w14:paraId="59A6A639" w14:textId="3551B218" w:rsidR="00F7313F" w:rsidRDefault="00F94641" w:rsidP="00F94641">
      <w:pPr>
        <w:pStyle w:val="BulletListLevel1"/>
      </w:pPr>
      <w:r>
        <w:t>Not</w:t>
      </w:r>
      <w:r w:rsidR="00F7313F">
        <w:t xml:space="preserve"> fully testing the new </w:t>
      </w:r>
      <w:r w:rsidR="00467456">
        <w:t xml:space="preserve">cloud </w:t>
      </w:r>
      <w:r w:rsidR="00F7313F">
        <w:t xml:space="preserve">system </w:t>
      </w:r>
      <w:r w:rsidR="00467456">
        <w:t xml:space="preserve">by not having a </w:t>
      </w:r>
      <w:r w:rsidR="00F7313F">
        <w:t>design and testing phase prior to implementation</w:t>
      </w:r>
      <w:r w:rsidR="00467456">
        <w:t xml:space="preserve"> and </w:t>
      </w:r>
      <w:r w:rsidR="00E421EB">
        <w:t xml:space="preserve">prior to </w:t>
      </w:r>
      <w:r w:rsidR="00467456">
        <w:t>the signing of agreements or contracts</w:t>
      </w:r>
      <w:r>
        <w:t>.</w:t>
      </w:r>
    </w:p>
    <w:p w14:paraId="6943AFB2" w14:textId="407F6CDA" w:rsidR="00F7313F" w:rsidRDefault="00F94641" w:rsidP="00F94641">
      <w:pPr>
        <w:pStyle w:val="BulletListLevel1"/>
      </w:pPr>
      <w:r>
        <w:t>Poor</w:t>
      </w:r>
      <w:r w:rsidR="00F7313F">
        <w:t xml:space="preserve"> control and review processes</w:t>
      </w:r>
      <w:r>
        <w:t>.</w:t>
      </w:r>
    </w:p>
    <w:p w14:paraId="64B83B72" w14:textId="755781EB" w:rsidR="00F7313F" w:rsidRDefault="00F94641" w:rsidP="00F94641">
      <w:pPr>
        <w:pStyle w:val="BulletListLevel1"/>
      </w:pPr>
      <w:r>
        <w:t>Lack</w:t>
      </w:r>
      <w:r w:rsidR="00F7313F">
        <w:t xml:space="preserve"> of support to the team (users, management, steering committee, analysts, programmers, </w:t>
      </w:r>
      <w:r w:rsidR="00467456">
        <w:t>trainers</w:t>
      </w:r>
      <w:r w:rsidR="00F7313F">
        <w:t>)</w:t>
      </w:r>
      <w:r>
        <w:t>.</w:t>
      </w:r>
    </w:p>
    <w:p w14:paraId="0ACD60F4" w14:textId="2565F5E6" w:rsidR="00F7313F" w:rsidRDefault="00F94641" w:rsidP="00F94641">
      <w:pPr>
        <w:pStyle w:val="BulletListLevel1"/>
      </w:pPr>
      <w:r>
        <w:t>Poor</w:t>
      </w:r>
      <w:r w:rsidR="00F7313F">
        <w:t xml:space="preserve"> project management skills</w:t>
      </w:r>
      <w:r w:rsidR="00E421EB">
        <w:t xml:space="preserve"> of the project manager or within the project steering committee</w:t>
      </w:r>
      <w:r>
        <w:t>.</w:t>
      </w:r>
    </w:p>
    <w:p w14:paraId="5CCFF0C8" w14:textId="5952C125" w:rsidR="00E421EB" w:rsidRDefault="00F94641" w:rsidP="00F94641">
      <w:pPr>
        <w:pStyle w:val="BulletListLevel1"/>
      </w:pPr>
      <w:r>
        <w:lastRenderedPageBreak/>
        <w:t>No</w:t>
      </w:r>
      <w:r w:rsidR="00E421EB">
        <w:t xml:space="preserve"> one really taking control of the project – no project manager of steering committee assigned</w:t>
      </w:r>
      <w:r>
        <w:t>.</w:t>
      </w:r>
    </w:p>
    <w:p w14:paraId="040D30A2" w14:textId="3D7379D4" w:rsidR="00F7313F" w:rsidRDefault="00F94641" w:rsidP="00F94641">
      <w:pPr>
        <w:pStyle w:val="BulletListLevel1"/>
      </w:pPr>
      <w:r>
        <w:t>Failure</w:t>
      </w:r>
      <w:r w:rsidR="00F7313F">
        <w:t xml:space="preserve"> to pay for systems support and upgrades limiting the functionality and future capability of the new </w:t>
      </w:r>
      <w:r w:rsidR="00467456">
        <w:t xml:space="preserve">cloud </w:t>
      </w:r>
      <w:r w:rsidR="00F7313F">
        <w:t>system</w:t>
      </w:r>
      <w:r>
        <w:t>.</w:t>
      </w:r>
    </w:p>
    <w:p w14:paraId="44B3D40F" w14:textId="4AF39FF1" w:rsidR="00467456" w:rsidRDefault="00F94641" w:rsidP="00F94641">
      <w:pPr>
        <w:pStyle w:val="BulletListLevel1"/>
      </w:pPr>
      <w:r>
        <w:t>Not</w:t>
      </w:r>
      <w:r w:rsidR="00F7313F">
        <w:t xml:space="preserve"> </w:t>
      </w:r>
      <w:r w:rsidR="00467456">
        <w:t>having proper systems documentation</w:t>
      </w:r>
      <w:r w:rsidR="00F7313F">
        <w:t xml:space="preserve"> </w:t>
      </w:r>
      <w:r w:rsidR="00E421EB">
        <w:t xml:space="preserve">or user manual for users </w:t>
      </w:r>
      <w:r w:rsidR="00467456">
        <w:t xml:space="preserve">- </w:t>
      </w:r>
      <w:r w:rsidR="00F7313F">
        <w:t xml:space="preserve">inhibiting </w:t>
      </w:r>
      <w:r w:rsidR="00507A15">
        <w:t>users’</w:t>
      </w:r>
      <w:r w:rsidR="00F7313F">
        <w:t xml:space="preserve"> </w:t>
      </w:r>
      <w:r w:rsidR="00E421EB">
        <w:t>ability to effectively use the system</w:t>
      </w:r>
      <w:r>
        <w:t>.</w:t>
      </w:r>
    </w:p>
    <w:p w14:paraId="6F338987" w14:textId="23D0C113" w:rsidR="00467456" w:rsidRDefault="00F94641" w:rsidP="00F94641">
      <w:pPr>
        <w:pStyle w:val="BulletListLevel1"/>
      </w:pPr>
      <w:r>
        <w:t>Cloud</w:t>
      </w:r>
      <w:r w:rsidR="00467456">
        <w:t xml:space="preserve"> system and options which are too tailored or specific and cannot be transferred to</w:t>
      </w:r>
      <w:r w:rsidR="00E421EB">
        <w:t>,</w:t>
      </w:r>
      <w:r w:rsidR="00467456">
        <w:t xml:space="preserve"> or incorporated into other providers systems</w:t>
      </w:r>
      <w:r w:rsidR="00E421EB">
        <w:t>,</w:t>
      </w:r>
      <w:r w:rsidR="00467456">
        <w:t xml:space="preserve"> or brought back in-house</w:t>
      </w:r>
      <w:r w:rsidR="00E421EB">
        <w:t xml:space="preserve"> if needed</w:t>
      </w:r>
      <w:r>
        <w:t>.</w:t>
      </w:r>
    </w:p>
    <w:p w14:paraId="090F6EFA" w14:textId="2AFD975C" w:rsidR="00F7313F" w:rsidRDefault="00F94641" w:rsidP="00F94641">
      <w:pPr>
        <w:pStyle w:val="BulletListLevel1"/>
      </w:pPr>
      <w:r>
        <w:t>Cloud</w:t>
      </w:r>
      <w:r w:rsidR="00467456">
        <w:t xml:space="preserve"> providers selling a current system but not being willing or capable of</w:t>
      </w:r>
      <w:r w:rsidR="00F7313F">
        <w:t xml:space="preserve"> mod</w:t>
      </w:r>
      <w:r w:rsidR="00467456">
        <w:t>ifying and updating the system</w:t>
      </w:r>
      <w:r w:rsidR="00F7313F">
        <w:t xml:space="preserve"> in the future</w:t>
      </w:r>
      <w:r w:rsidR="00467456">
        <w:t xml:space="preserve"> as needed by the business or the industry</w:t>
      </w:r>
      <w:r>
        <w:t>.</w:t>
      </w:r>
    </w:p>
    <w:p w14:paraId="3021222C" w14:textId="2AEF70B5" w:rsidR="00F7313F" w:rsidRDefault="00F94641" w:rsidP="00F94641">
      <w:pPr>
        <w:pStyle w:val="BulletListLevel1"/>
      </w:pPr>
      <w:r>
        <w:t>Not</w:t>
      </w:r>
      <w:r w:rsidR="00F7313F">
        <w:t xml:space="preserve"> being aware the </w:t>
      </w:r>
      <w:r w:rsidR="00467456">
        <w:t xml:space="preserve">cloud </w:t>
      </w:r>
      <w:r w:rsidR="00F7313F">
        <w:t>system has bugs that affect its reliability and functionality</w:t>
      </w:r>
      <w:r>
        <w:t>.</w:t>
      </w:r>
    </w:p>
    <w:p w14:paraId="0228B20D" w14:textId="7EEF34A9" w:rsidR="00F7313F" w:rsidRDefault="00F7313F" w:rsidP="00E421EB">
      <w:pPr>
        <w:pStyle w:val="Body"/>
        <w:spacing w:after="120"/>
      </w:pPr>
      <w:r>
        <w:t>Clear communication with users</w:t>
      </w:r>
      <w:r w:rsidR="00E421EB">
        <w:t>, project managers/steering committees</w:t>
      </w:r>
      <w:r>
        <w:t xml:space="preserve"> and </w:t>
      </w:r>
      <w:r w:rsidR="00E421EB">
        <w:t>cloud providers</w:t>
      </w:r>
      <w:r>
        <w:t xml:space="preserve"> is essential at all stages of the system development life cycle.</w:t>
      </w:r>
    </w:p>
    <w:p w14:paraId="6E435BCF" w14:textId="07D5A77B" w:rsidR="00F7313F" w:rsidRDefault="00F7313F" w:rsidP="00BD16EF">
      <w:pPr>
        <w:pStyle w:val="Body"/>
        <w:spacing w:after="120"/>
      </w:pPr>
      <w:r>
        <w:t xml:space="preserve">Regular project status reviews are advisable once the </w:t>
      </w:r>
      <w:r w:rsidR="00E421EB">
        <w:t xml:space="preserve">cloud conversion </w:t>
      </w:r>
      <w:r>
        <w:t xml:space="preserve">project is underway. The use of some </w:t>
      </w:r>
      <w:r w:rsidR="00E421EB">
        <w:t xml:space="preserve">skilled, </w:t>
      </w:r>
      <w:r>
        <w:t>independent</w:t>
      </w:r>
      <w:r w:rsidR="00E421EB">
        <w:t>,</w:t>
      </w:r>
      <w:r>
        <w:t xml:space="preserve"> non-executive</w:t>
      </w:r>
      <w:r w:rsidR="00E421EB">
        <w:t>s</w:t>
      </w:r>
      <w:r>
        <w:t xml:space="preserve"> on the steering committee will strengthen the effectiveness of that committee in making well informed decisions and avoiding many of the risks identified above.</w:t>
      </w:r>
    </w:p>
    <w:p w14:paraId="14D5AC53" w14:textId="53F9977A" w:rsidR="00F7313F" w:rsidRDefault="00F7313F" w:rsidP="00E421EB">
      <w:pPr>
        <w:pStyle w:val="Heading4"/>
      </w:pPr>
      <w:bookmarkStart w:id="150" w:name="_Toc437947941"/>
      <w:r>
        <w:t>Providing reports to stakeholders</w:t>
      </w:r>
      <w:bookmarkEnd w:id="150"/>
    </w:p>
    <w:p w14:paraId="77397653" w14:textId="23121731" w:rsidR="00F75C60" w:rsidRDefault="00F7313F" w:rsidP="00E421EB">
      <w:pPr>
        <w:pStyle w:val="Body"/>
      </w:pPr>
      <w:r>
        <w:t xml:space="preserve">Once your </w:t>
      </w:r>
      <w:r w:rsidR="00F75C60">
        <w:t xml:space="preserve">cloud conversion </w:t>
      </w:r>
      <w:r>
        <w:t>project is completed and the new system has been fully installed, there are some procedures you need to complete to finalise your venture</w:t>
      </w:r>
      <w:r w:rsidR="00F75C60">
        <w:t xml:space="preserve">, </w:t>
      </w:r>
      <w:r w:rsidR="00C94260">
        <w:t>e.g.</w:t>
      </w:r>
      <w:r w:rsidR="00F75C60">
        <w:t>:</w:t>
      </w:r>
    </w:p>
    <w:p w14:paraId="01F04C66" w14:textId="218FD000" w:rsidR="00F75C60" w:rsidRDefault="00F94641" w:rsidP="00F94641">
      <w:pPr>
        <w:pStyle w:val="BulletListLevel1"/>
      </w:pPr>
      <w:r>
        <w:t>A</w:t>
      </w:r>
      <w:r w:rsidR="00F7313F">
        <w:t xml:space="preserve"> </w:t>
      </w:r>
      <w:r w:rsidR="00F75C60">
        <w:t>f</w:t>
      </w:r>
      <w:r w:rsidR="00F7313F">
        <w:t xml:space="preserve">inal </w:t>
      </w:r>
      <w:r w:rsidR="002264AA">
        <w:t>summary r</w:t>
      </w:r>
      <w:r w:rsidR="00F7313F">
        <w:t xml:space="preserve">eport for the </w:t>
      </w:r>
      <w:r w:rsidR="00F75C60">
        <w:t>project manager/s</w:t>
      </w:r>
      <w:r w:rsidR="00F7313F">
        <w:t xml:space="preserve">teering </w:t>
      </w:r>
      <w:r w:rsidR="00F75C60">
        <w:t>c</w:t>
      </w:r>
      <w:r w:rsidR="00F7313F">
        <w:t xml:space="preserve">ommittee on the success of implementing the new </w:t>
      </w:r>
      <w:r w:rsidR="00F75C60">
        <w:t xml:space="preserve">cloud </w:t>
      </w:r>
      <w:r w:rsidR="00F7313F">
        <w:t>system</w:t>
      </w:r>
      <w:r w:rsidR="00F75C60">
        <w:t>s and platforms</w:t>
      </w:r>
      <w:r>
        <w:t>.</w:t>
      </w:r>
    </w:p>
    <w:p w14:paraId="0501C65F" w14:textId="62CA5A7A" w:rsidR="00F75C60" w:rsidRDefault="00F94641" w:rsidP="00F94641">
      <w:pPr>
        <w:pStyle w:val="BulletListLevel1"/>
      </w:pPr>
      <w:r>
        <w:t>An</w:t>
      </w:r>
      <w:r w:rsidR="00F7313F">
        <w:t xml:space="preserve"> overall assessment whether the </w:t>
      </w:r>
      <w:r w:rsidR="00F75C60">
        <w:t>new cloud options chosen are</w:t>
      </w:r>
      <w:r w:rsidR="00F7313F">
        <w:t xml:space="preserve"> reliable and meeting </w:t>
      </w:r>
      <w:r>
        <w:t>users’ needs as planned as well.</w:t>
      </w:r>
    </w:p>
    <w:p w14:paraId="6440AFF6" w14:textId="106535E1" w:rsidR="00F7313F" w:rsidRDefault="00F94641" w:rsidP="00F94641">
      <w:pPr>
        <w:pStyle w:val="BulletListLevel1"/>
      </w:pPr>
      <w:r>
        <w:t>Whether</w:t>
      </w:r>
      <w:r w:rsidR="00F7313F">
        <w:t xml:space="preserve"> </w:t>
      </w:r>
      <w:r w:rsidR="00F75C60">
        <w:t>the cloud options have</w:t>
      </w:r>
      <w:r w:rsidR="00F7313F">
        <w:t xml:space="preserve"> been</w:t>
      </w:r>
      <w:r w:rsidR="00F75C60">
        <w:t xml:space="preserve"> successfully accepted by users</w:t>
      </w:r>
      <w:r>
        <w:t>.</w:t>
      </w:r>
    </w:p>
    <w:p w14:paraId="5D7DDAE1" w14:textId="43BA3F83" w:rsidR="00F75C60" w:rsidRDefault="00F94641" w:rsidP="00F94641">
      <w:pPr>
        <w:pStyle w:val="BulletListLevel1"/>
      </w:pPr>
      <w:r>
        <w:t>Whether</w:t>
      </w:r>
      <w:r w:rsidR="00F75C60">
        <w:t xml:space="preserve"> users are fully operational in the use of the cloud systems and platforms</w:t>
      </w:r>
      <w:r>
        <w:t>.</w:t>
      </w:r>
    </w:p>
    <w:p w14:paraId="4BE6F1EE" w14:textId="4482FAAE" w:rsidR="00F75C60" w:rsidRDefault="00F94641" w:rsidP="00F94641">
      <w:pPr>
        <w:pStyle w:val="BulletListLevel1"/>
      </w:pPr>
      <w:r>
        <w:t>Whether</w:t>
      </w:r>
      <w:r w:rsidR="00F75C60">
        <w:t xml:space="preserve"> any future extensions or add-ons are envisaged</w:t>
      </w:r>
      <w:r>
        <w:t>.</w:t>
      </w:r>
    </w:p>
    <w:p w14:paraId="2C7F40B5" w14:textId="791C5608" w:rsidR="00F75C60" w:rsidRDefault="00F7313F" w:rsidP="00E421EB">
      <w:pPr>
        <w:pStyle w:val="Body"/>
      </w:pPr>
      <w:r>
        <w:t xml:space="preserve">This report will indicate the final cost of the </w:t>
      </w:r>
      <w:r w:rsidR="00F75C60">
        <w:t xml:space="preserve">cloud conversion </w:t>
      </w:r>
      <w:r>
        <w:t>project including how much over or under budget it ended up.</w:t>
      </w:r>
    </w:p>
    <w:p w14:paraId="1A3F6CEB" w14:textId="77777777" w:rsidR="009C5487" w:rsidRDefault="009C5487">
      <w:r>
        <w:br w:type="page"/>
      </w:r>
    </w:p>
    <w:p w14:paraId="20AB58F8" w14:textId="76AB072E" w:rsidR="00F7313F" w:rsidRDefault="00F75C60" w:rsidP="00E421EB">
      <w:pPr>
        <w:pStyle w:val="Body"/>
      </w:pPr>
      <w:r>
        <w:lastRenderedPageBreak/>
        <w:t>T</w:t>
      </w:r>
      <w:r w:rsidR="00F7313F">
        <w:t xml:space="preserve">he </w:t>
      </w:r>
      <w:r>
        <w:t xml:space="preserve">overall </w:t>
      </w:r>
      <w:r w:rsidR="00F7313F">
        <w:t xml:space="preserve">success of a project is often measured by how closely the final project costs, match the projects baseline or budgeted costs as well as whether the project objectives were achieved in the timeframes given for the design and implementation of the </w:t>
      </w:r>
      <w:r>
        <w:t xml:space="preserve">new </w:t>
      </w:r>
      <w:r w:rsidR="00507A15">
        <w:t>cloud-based</w:t>
      </w:r>
      <w:r w:rsidR="00F7313F">
        <w:t xml:space="preserve"> system</w:t>
      </w:r>
      <w:r>
        <w:t>s</w:t>
      </w:r>
      <w:r w:rsidR="00F7313F">
        <w:t>.</w:t>
      </w:r>
    </w:p>
    <w:p w14:paraId="486C5DA0" w14:textId="34361CCC" w:rsidR="00BC3D09" w:rsidRPr="00674BB6" w:rsidRDefault="00BC3D09" w:rsidP="00F75C60">
      <w:pPr>
        <w:pStyle w:val="Heading3"/>
      </w:pPr>
      <w:bookmarkStart w:id="151" w:name="_Toc7186776"/>
      <w:bookmarkStart w:id="152" w:name="_Toc11755251"/>
      <w:r w:rsidRPr="00674BB6">
        <w:t>RECAP</w:t>
      </w:r>
      <w:r w:rsidR="00B57B42">
        <w:t xml:space="preserve"> - i</w:t>
      </w:r>
      <w:r w:rsidRPr="00674BB6">
        <w:t>ntroduce cloud computing into business operations</w:t>
      </w:r>
      <w:bookmarkEnd w:id="151"/>
      <w:bookmarkEnd w:id="152"/>
    </w:p>
    <w:p w14:paraId="00509D58" w14:textId="33EA787D" w:rsidR="00BC3D09" w:rsidRDefault="00BC3D09" w:rsidP="00BC3D09">
      <w:pPr>
        <w:pStyle w:val="Body"/>
      </w:pPr>
      <w:r w:rsidRPr="00674BB6">
        <w:rPr>
          <w:rStyle w:val="Heading4Char"/>
          <w:rFonts w:eastAsiaTheme="minorHAnsi"/>
        </w:rPr>
        <w:t>Review computing needs in business</w:t>
      </w:r>
      <w:r w:rsidR="00F94641">
        <w:t>—</w:t>
      </w:r>
      <w:r>
        <w:t>In an existing business there will be various computer technologies in use, each providing something that's important.</w:t>
      </w:r>
    </w:p>
    <w:p w14:paraId="2FB0E0C2" w14:textId="2CB329C9" w:rsidR="00BC3D09" w:rsidRDefault="00BC3D09" w:rsidP="00BC3D09">
      <w:pPr>
        <w:pStyle w:val="Body"/>
      </w:pPr>
      <w:r w:rsidRPr="00674BB6">
        <w:rPr>
          <w:rStyle w:val="Heading4Char"/>
          <w:rFonts w:eastAsiaTheme="minorHAnsi"/>
        </w:rPr>
        <w:t>Investigate cloud computing services to meet business needs</w:t>
      </w:r>
      <w:r w:rsidR="00F94641">
        <w:t>—</w:t>
      </w:r>
      <w:r>
        <w:t>Cloud refers to a provision of scalable and measurable IT resources. Undertaking a cost benefit analysis will help support a business case for introducing cloud computing. Cloud computing offers many benefits including staff efficiency, employee collaboration and data storage solutions.</w:t>
      </w:r>
    </w:p>
    <w:p w14:paraId="2FAB3743" w14:textId="656101F9" w:rsidR="00BC3D09" w:rsidRDefault="00BC3D09" w:rsidP="00BC3D09">
      <w:pPr>
        <w:pStyle w:val="Body"/>
      </w:pPr>
      <w:r w:rsidRPr="00674BB6">
        <w:rPr>
          <w:rStyle w:val="Heading4Char"/>
          <w:rFonts w:eastAsiaTheme="minorHAnsi"/>
        </w:rPr>
        <w:t>Develop a plan to introduce cloud computing</w:t>
      </w:r>
      <w:r w:rsidR="00F94641">
        <w:t>—</w:t>
      </w:r>
      <w:r>
        <w:t>Determine short and long term goals and outline steps and activities required to introduce cloud computing into the business.</w:t>
      </w:r>
    </w:p>
    <w:p w14:paraId="36F7F15E" w14:textId="4136FDA5" w:rsidR="00BC3D09" w:rsidRDefault="00BC3D09" w:rsidP="00F94641">
      <w:pPr>
        <w:pStyle w:val="Body"/>
        <w:spacing w:after="360"/>
      </w:pPr>
      <w:r w:rsidRPr="00674BB6">
        <w:rPr>
          <w:rStyle w:val="Heading4Char"/>
          <w:rFonts w:eastAsiaTheme="minorHAnsi"/>
        </w:rPr>
        <w:t>Support implementation of the plan to implement cloud computing</w:t>
      </w:r>
      <w:r w:rsidR="00F94641">
        <w:t>—</w:t>
      </w:r>
      <w:r>
        <w:t>Communicate and promote key features</w:t>
      </w:r>
      <w:r w:rsidR="00F75C60">
        <w:t xml:space="preserve"> of the new cloud systems</w:t>
      </w:r>
      <w:r>
        <w:t>, organise training and encourage and support individuals and work groups</w:t>
      </w:r>
      <w:r w:rsidR="00F75C60">
        <w:t xml:space="preserve"> to effectively use the new cloud systems and platforms</w:t>
      </w:r>
      <w:r>
        <w:t>.</w:t>
      </w:r>
    </w:p>
    <w:p w14:paraId="75AD7A4E" w14:textId="0A0E2FB8" w:rsidR="00DD0565" w:rsidRDefault="00DD0565">
      <w:r>
        <w:br w:type="page"/>
      </w:r>
    </w:p>
    <w:tbl>
      <w:tblPr>
        <w:tblW w:w="0" w:type="auto"/>
        <w:shd w:val="clear" w:color="auto" w:fill="E7E7D4"/>
        <w:tblLook w:val="0600" w:firstRow="0" w:lastRow="0" w:firstColumn="0" w:lastColumn="0" w:noHBand="1" w:noVBand="1"/>
      </w:tblPr>
      <w:tblGrid>
        <w:gridCol w:w="992"/>
        <w:gridCol w:w="8034"/>
      </w:tblGrid>
      <w:tr w:rsidR="00FE001F" w14:paraId="3989AEE6" w14:textId="77777777" w:rsidTr="00FB5B49">
        <w:trPr>
          <w:trHeight w:val="659"/>
        </w:trPr>
        <w:tc>
          <w:tcPr>
            <w:tcW w:w="992" w:type="dxa"/>
            <w:shd w:val="clear" w:color="auto" w:fill="E7E7D4"/>
            <w:vAlign w:val="center"/>
          </w:tcPr>
          <w:p w14:paraId="4025096E" w14:textId="77777777" w:rsidR="00FE001F" w:rsidRPr="009C3DED" w:rsidRDefault="00FE001F" w:rsidP="00FB5B49">
            <w:pPr>
              <w:pStyle w:val="Body"/>
              <w:spacing w:after="0" w:line="240" w:lineRule="auto"/>
              <w:jc w:val="center"/>
            </w:pPr>
            <w:r>
              <w:rPr>
                <w:noProof/>
                <w:lang w:eastAsia="en-AU"/>
              </w:rPr>
              <w:lastRenderedPageBreak/>
              <w:drawing>
                <wp:inline distT="0" distB="0" distL="0" distR="0" wp14:anchorId="5AB82EA1" wp14:editId="66E1CB39">
                  <wp:extent cx="365760" cy="357809"/>
                  <wp:effectExtent l="0" t="0" r="0" b="4445"/>
                  <wp:docPr id="251" name="Picture 25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38">
                            <a:duotone>
                              <a:schemeClr val="accent4">
                                <a:shade val="45000"/>
                                <a:satMod val="135000"/>
                              </a:schemeClr>
                              <a:prstClr val="white"/>
                            </a:duotone>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67E78FEF" w14:textId="77777777" w:rsidR="00FE001F" w:rsidRPr="00C372CB" w:rsidRDefault="00FE001F" w:rsidP="00FB5B49">
            <w:pPr>
              <w:pStyle w:val="Heading1noTOC"/>
            </w:pPr>
            <w:r w:rsidRPr="00C372CB">
              <w:t>Practice activity</w:t>
            </w:r>
          </w:p>
        </w:tc>
      </w:tr>
    </w:tbl>
    <w:p w14:paraId="720776AF" w14:textId="2690CDF9" w:rsidR="00FE001F" w:rsidRPr="005219D2" w:rsidRDefault="00FE001F" w:rsidP="00FE001F">
      <w:pPr>
        <w:pStyle w:val="Heading2"/>
      </w:pPr>
      <w:bookmarkStart w:id="153" w:name="_Toc11755252"/>
      <w:r>
        <w:rPr>
          <w:rStyle w:val="Heading3Char"/>
          <w:rFonts w:eastAsiaTheme="minorHAnsi"/>
          <w:b/>
          <w:color w:val="464748"/>
          <w:sz w:val="36"/>
          <w:szCs w:val="36"/>
        </w:rPr>
        <w:t xml:space="preserve">Activity </w:t>
      </w:r>
      <w:r w:rsidR="005B7DD3">
        <w:rPr>
          <w:rStyle w:val="Heading3Char"/>
          <w:rFonts w:eastAsiaTheme="minorHAnsi"/>
          <w:b/>
          <w:color w:val="464748"/>
          <w:sz w:val="36"/>
          <w:szCs w:val="36"/>
        </w:rPr>
        <w:t>4.1</w:t>
      </w:r>
      <w:r>
        <w:rPr>
          <w:rStyle w:val="Heading3Char"/>
          <w:rFonts w:eastAsiaTheme="minorHAnsi"/>
          <w:b/>
          <w:color w:val="464748"/>
          <w:sz w:val="36"/>
          <w:szCs w:val="36"/>
        </w:rPr>
        <w:t>: Implementing cloud services</w:t>
      </w:r>
      <w:bookmarkEnd w:id="153"/>
    </w:p>
    <w:p w14:paraId="32201771" w14:textId="1D0FC475" w:rsidR="005B7DD3" w:rsidRDefault="005B7DD3">
      <w:pPr>
        <w:rPr>
          <w:lang w:eastAsia="en-AU"/>
        </w:rPr>
      </w:pPr>
      <w:r>
        <w:rPr>
          <w:lang w:eastAsia="en-AU"/>
        </w:rPr>
        <w:t xml:space="preserve">The attached article from The Australian Government is </w:t>
      </w:r>
      <w:hyperlink r:id="rId69" w:history="1">
        <w:r w:rsidRPr="005B7DD3">
          <w:rPr>
            <w:rStyle w:val="Hyperlink"/>
            <w:lang w:eastAsia="en-AU"/>
          </w:rPr>
          <w:t>a guide to implementing cloud services</w:t>
        </w:r>
      </w:hyperlink>
      <w:r>
        <w:rPr>
          <w:lang w:eastAsia="en-AU"/>
        </w:rPr>
        <w:t>. Read the article and summarise the important steps you should take when implementing cloud services.</w:t>
      </w:r>
    </w:p>
    <w:p w14:paraId="64934213" w14:textId="77890163" w:rsidR="00225286" w:rsidRDefault="00225286">
      <w:r>
        <w:br w:type="page"/>
      </w:r>
    </w:p>
    <w:p w14:paraId="0FC04961" w14:textId="1DAE1BB9" w:rsidR="00B07AB8" w:rsidRDefault="00077DF8" w:rsidP="00B07AB8">
      <w:pPr>
        <w:pStyle w:val="Heading1"/>
      </w:pPr>
      <w:bookmarkStart w:id="154" w:name="_Toc11755253"/>
      <w:r>
        <w:lastRenderedPageBreak/>
        <w:t>References</w:t>
      </w:r>
      <w:bookmarkEnd w:id="154"/>
    </w:p>
    <w:p w14:paraId="7684601A" w14:textId="38320B32" w:rsidR="00DD0565" w:rsidRPr="000D5EF6" w:rsidRDefault="00DD0565" w:rsidP="00DD0565">
      <w:pPr>
        <w:pStyle w:val="Heading4"/>
      </w:pPr>
      <w:r>
        <w:t>Textbooks</w:t>
      </w:r>
    </w:p>
    <w:p w14:paraId="1907FFAD" w14:textId="3FF6E1F1" w:rsidR="00DD0565" w:rsidRDefault="00DD0565" w:rsidP="00DD0565">
      <w:pPr>
        <w:pStyle w:val="FootnoteText"/>
        <w:rPr>
          <w:sz w:val="24"/>
        </w:rPr>
      </w:pPr>
      <w:r w:rsidRPr="00BD19E0">
        <w:rPr>
          <w:sz w:val="24"/>
        </w:rPr>
        <w:t>Thomas, L</w:t>
      </w:r>
      <w:r>
        <w:rPr>
          <w:sz w:val="24"/>
        </w:rPr>
        <w:t>,</w:t>
      </w:r>
      <w:r w:rsidRPr="00BD19E0">
        <w:rPr>
          <w:sz w:val="24"/>
        </w:rPr>
        <w:t xml:space="preserve"> 2018, </w:t>
      </w:r>
      <w:r w:rsidRPr="00BD19E0">
        <w:rPr>
          <w:i/>
          <w:sz w:val="24"/>
        </w:rPr>
        <w:t>Introduce Cloud Computing into Business Operations</w:t>
      </w:r>
      <w:r w:rsidRPr="00BD19E0">
        <w:rPr>
          <w:sz w:val="24"/>
        </w:rPr>
        <w:t>, Better Teams Publications, Strawberry Hills, Australia</w:t>
      </w:r>
      <w:r>
        <w:rPr>
          <w:sz w:val="24"/>
        </w:rPr>
        <w:t>.</w:t>
      </w:r>
    </w:p>
    <w:p w14:paraId="2443B6CB" w14:textId="77777777" w:rsidR="00DD0565" w:rsidRPr="000D5EF6" w:rsidRDefault="00DD0565" w:rsidP="00DD0565">
      <w:pPr>
        <w:pStyle w:val="Heading4"/>
      </w:pPr>
      <w:bookmarkStart w:id="155" w:name="_Toc523478693"/>
      <w:bookmarkStart w:id="156" w:name="_Toc523478969"/>
      <w:bookmarkStart w:id="157" w:name="_Toc523480507"/>
      <w:r w:rsidRPr="000D5EF6">
        <w:t>Websites</w:t>
      </w:r>
    </w:p>
    <w:p w14:paraId="70D96E51" w14:textId="6A08BB5C" w:rsidR="00490DF8" w:rsidRPr="00FD5811" w:rsidRDefault="00490DF8" w:rsidP="00490DF8">
      <w:pPr>
        <w:rPr>
          <w:rStyle w:val="Hyperlink"/>
        </w:rPr>
      </w:pPr>
      <w:r w:rsidRPr="00FD5811">
        <w:t xml:space="preserve">Arcitura, </w:t>
      </w:r>
      <w:r w:rsidRPr="00FD5811">
        <w:rPr>
          <w:i/>
        </w:rPr>
        <w:t xml:space="preserve">Cloud, </w:t>
      </w:r>
      <w:r w:rsidR="0062567F" w:rsidRPr="00FD5811">
        <w:t xml:space="preserve">Arcitura, </w:t>
      </w:r>
      <w:r w:rsidR="0062567F">
        <w:t>v</w:t>
      </w:r>
      <w:r w:rsidRPr="00FD5811">
        <w:t xml:space="preserve">iewed 14 June 2019, </w:t>
      </w:r>
      <w:r w:rsidRPr="00FD5811">
        <w:rPr>
          <w:rStyle w:val="Hyperlink"/>
        </w:rPr>
        <w:t>&lt;</w:t>
      </w:r>
      <w:hyperlink r:id="rId70" w:history="1">
        <w:r w:rsidRPr="00FD5811">
          <w:rPr>
            <w:rStyle w:val="Hyperlink"/>
          </w:rPr>
          <w:t>https://patterns.arcitura.com/cloud-computing-patterns/basics/basic-concepts-and-terminology/cloud</w:t>
        </w:r>
      </w:hyperlink>
      <w:r w:rsidRPr="00FD5811">
        <w:rPr>
          <w:rStyle w:val="Hyperlink"/>
        </w:rPr>
        <w:t>&gt;</w:t>
      </w:r>
      <w:r w:rsidR="0062567F">
        <w:rPr>
          <w:rStyle w:val="Hyperlink"/>
        </w:rPr>
        <w:t>.</w:t>
      </w:r>
    </w:p>
    <w:p w14:paraId="6FE0D582" w14:textId="27B1EBB4" w:rsidR="004473D2" w:rsidRPr="00FD5811" w:rsidRDefault="0062567F" w:rsidP="004473D2">
      <w:pPr>
        <w:pStyle w:val="Body"/>
        <w:tabs>
          <w:tab w:val="left" w:pos="6112"/>
        </w:tabs>
      </w:pPr>
      <w:r w:rsidRPr="0062567F">
        <w:t xml:space="preserve">Art Systems Canada, </w:t>
      </w:r>
      <w:r w:rsidR="004473D2" w:rsidRPr="0062567F">
        <w:rPr>
          <w:i/>
        </w:rPr>
        <w:t>Top 10 benefits of Google drive</w:t>
      </w:r>
      <w:r w:rsidRPr="0062567F">
        <w:rPr>
          <w:i/>
        </w:rPr>
        <w:t>,</w:t>
      </w:r>
      <w:r w:rsidRPr="0062567F">
        <w:t xml:space="preserve"> Art Systems Canada, </w:t>
      </w:r>
      <w:r>
        <w:t>14 May 2012, v</w:t>
      </w:r>
      <w:r w:rsidRPr="00FD5811">
        <w:t>iewed 14 June 2019</w:t>
      </w:r>
      <w:r>
        <w:t>, &lt;</w:t>
      </w:r>
      <w:r w:rsidR="004473D2" w:rsidRPr="00FD5811">
        <w:t xml:space="preserve"> </w:t>
      </w:r>
      <w:hyperlink r:id="rId71" w:history="1">
        <w:r w:rsidR="004473D2" w:rsidRPr="00FD5811">
          <w:rPr>
            <w:rStyle w:val="Hyperlink"/>
          </w:rPr>
          <w:t>http://www.art-systems.net/blog/10-benefits-of-google-drive/?lang=en</w:t>
        </w:r>
      </w:hyperlink>
      <w:r>
        <w:rPr>
          <w:rStyle w:val="Hyperlink"/>
        </w:rPr>
        <w:t>&gt;</w:t>
      </w:r>
      <w:r>
        <w:t>.</w:t>
      </w:r>
    </w:p>
    <w:p w14:paraId="18B1DABF" w14:textId="21EC6C23" w:rsidR="004473D2" w:rsidRPr="00FD5811" w:rsidRDefault="00527E19" w:rsidP="004473D2">
      <w:pPr>
        <w:pStyle w:val="Body"/>
      </w:pPr>
      <w:r w:rsidRPr="00527E19">
        <w:t>Axelsen, Michael</w:t>
      </w:r>
      <w:r>
        <w:t>,</w:t>
      </w:r>
      <w:r w:rsidRPr="00527E19">
        <w:t xml:space="preserve"> </w:t>
      </w:r>
      <w:r w:rsidR="004473D2" w:rsidRPr="00527E19">
        <w:rPr>
          <w:i/>
        </w:rPr>
        <w:t>Five challenges to cloud computing success</w:t>
      </w:r>
      <w:r w:rsidR="00795BFE">
        <w:rPr>
          <w:i/>
        </w:rPr>
        <w:t>,</w:t>
      </w:r>
      <w:r w:rsidR="004473D2" w:rsidRPr="00527E19">
        <w:rPr>
          <w:i/>
        </w:rPr>
        <w:t xml:space="preserve"> </w:t>
      </w:r>
      <w:r>
        <w:t>CPA Australia</w:t>
      </w:r>
      <w:r w:rsidR="00795BFE">
        <w:t>,</w:t>
      </w:r>
      <w:r>
        <w:t xml:space="preserve"> 6 Oct 2017, viewed 16 June 2019</w:t>
      </w:r>
      <w:r w:rsidR="00795BFE">
        <w:t>,</w:t>
      </w:r>
      <w:r>
        <w:t xml:space="preserve"> &lt;</w:t>
      </w:r>
      <w:hyperlink r:id="rId72" w:history="1">
        <w:r w:rsidRPr="00177D73">
          <w:rPr>
            <w:rStyle w:val="Hyperlink"/>
          </w:rPr>
          <w:t>https://www.intheblack.com/articles/2017/10/06/challenges-cloud-computer</w:t>
        </w:r>
      </w:hyperlink>
      <w:r>
        <w:t>&gt;</w:t>
      </w:r>
      <w:r w:rsidR="0062567F">
        <w:t>.</w:t>
      </w:r>
    </w:p>
    <w:p w14:paraId="75EBC316" w14:textId="77777777" w:rsidR="006B7F23" w:rsidRPr="00FD5811" w:rsidRDefault="006B7F23" w:rsidP="006B7F23">
      <w:pPr>
        <w:pStyle w:val="Body"/>
        <w:spacing w:after="120"/>
      </w:pPr>
      <w:r w:rsidRPr="00FD5811">
        <w:t xml:space="preserve">Baguley, Joe, </w:t>
      </w:r>
      <w:r>
        <w:rPr>
          <w:i/>
        </w:rPr>
        <w:t>How cloud computing is changing the world… without you knowing</w:t>
      </w:r>
      <w:r w:rsidRPr="00FD5811">
        <w:t xml:space="preserve">, The Guardian, 25 Sep 2013, </w:t>
      </w:r>
      <w:r>
        <w:t>v</w:t>
      </w:r>
      <w:r w:rsidRPr="00FD5811">
        <w:t>iewed 14 June 2019, &lt;</w:t>
      </w:r>
      <w:hyperlink r:id="rId73" w:history="1">
        <w:r w:rsidRPr="00FD5811">
          <w:rPr>
            <w:rStyle w:val="Hyperlink"/>
          </w:rPr>
          <w:t>https://www.theguardian.com/media-network/media-network-blog/2013/sep/24/cloud-computing-changing-world-healthcare</w:t>
        </w:r>
      </w:hyperlink>
      <w:r w:rsidRPr="00FD5811">
        <w:t>&gt;</w:t>
      </w:r>
      <w:r>
        <w:t>.</w:t>
      </w:r>
    </w:p>
    <w:p w14:paraId="782E30D8" w14:textId="77777777" w:rsidR="006B7F23" w:rsidRPr="00FD5811" w:rsidRDefault="006B7F23" w:rsidP="006B7F23">
      <w:pPr>
        <w:pStyle w:val="Body"/>
      </w:pPr>
      <w:r>
        <w:t xml:space="preserve">Centrom, </w:t>
      </w:r>
      <w:r>
        <w:rPr>
          <w:i/>
        </w:rPr>
        <w:t xml:space="preserve">How is cloud computing cost effective?, </w:t>
      </w:r>
      <w:r>
        <w:t>Centrom, 13 June 2013,</w:t>
      </w:r>
      <w:r>
        <w:rPr>
          <w:i/>
        </w:rPr>
        <w:t xml:space="preserve"> </w:t>
      </w:r>
      <w:r>
        <w:t>v</w:t>
      </w:r>
      <w:r w:rsidRPr="00FD5811">
        <w:t>iewed 14 June 2019</w:t>
      </w:r>
      <w:r>
        <w:t>, &lt;</w:t>
      </w:r>
      <w:hyperlink r:id="rId74" w:history="1">
        <w:r w:rsidRPr="00FD5811">
          <w:rPr>
            <w:rStyle w:val="Hyperlink"/>
          </w:rPr>
          <w:t>http://www.cetrom.net/uncategorized/how-is-cloud-computing-cost-effective</w:t>
        </w:r>
      </w:hyperlink>
      <w:r>
        <w:t>&gt;.</w:t>
      </w:r>
    </w:p>
    <w:p w14:paraId="41649FBE" w14:textId="45C6B9A3" w:rsidR="004473D2" w:rsidRPr="00FD5811" w:rsidRDefault="00BE0CF2" w:rsidP="004473D2">
      <w:pPr>
        <w:rPr>
          <w:rStyle w:val="Hyperlink"/>
          <w:lang w:eastAsia="en-AU"/>
        </w:rPr>
      </w:pPr>
      <w:r>
        <w:rPr>
          <w:lang w:eastAsia="en-AU"/>
        </w:rPr>
        <w:t xml:space="preserve">Cisco, </w:t>
      </w:r>
      <w:r w:rsidR="004473D2" w:rsidRPr="00BE0CF2">
        <w:rPr>
          <w:i/>
          <w:lang w:eastAsia="en-AU"/>
        </w:rPr>
        <w:t>Developing a cloud computing strategy</w:t>
      </w:r>
      <w:r>
        <w:rPr>
          <w:i/>
          <w:lang w:eastAsia="en-AU"/>
        </w:rPr>
        <w:t xml:space="preserve"> </w:t>
      </w:r>
      <w:r w:rsidRPr="00BE0CF2">
        <w:rPr>
          <w:i/>
          <w:lang w:eastAsia="en-AU"/>
        </w:rPr>
        <w:t>for higher education,</w:t>
      </w:r>
      <w:r w:rsidR="004473D2" w:rsidRPr="00FD5811">
        <w:rPr>
          <w:lang w:eastAsia="en-AU"/>
        </w:rPr>
        <w:t xml:space="preserve"> </w:t>
      </w:r>
      <w:r>
        <w:rPr>
          <w:lang w:eastAsia="en-AU"/>
        </w:rPr>
        <w:t xml:space="preserve">Cisco, </w:t>
      </w:r>
      <w:r w:rsidR="0062567F">
        <w:t>v</w:t>
      </w:r>
      <w:r w:rsidR="0062567F" w:rsidRPr="00FD5811">
        <w:t>iewed 14 June 2019</w:t>
      </w:r>
      <w:r w:rsidR="0062567F">
        <w:t>, &lt;</w:t>
      </w:r>
      <w:hyperlink r:id="rId75" w:history="1">
        <w:r w:rsidR="004473D2" w:rsidRPr="00FD5811">
          <w:rPr>
            <w:rStyle w:val="Hyperlink"/>
            <w:lang w:eastAsia="en-AU"/>
          </w:rPr>
          <w:t>https://www.cisco.com/c/dam/en/us/services/collateral/services/services-education/cloud_101_higher_education_wp.pdf</w:t>
        </w:r>
      </w:hyperlink>
      <w:r w:rsidR="0062567F">
        <w:rPr>
          <w:rStyle w:val="Hyperlink"/>
          <w:lang w:eastAsia="en-AU"/>
        </w:rPr>
        <w:t>&gt;.</w:t>
      </w:r>
    </w:p>
    <w:p w14:paraId="2C771776" w14:textId="77777777" w:rsidR="006B7F23" w:rsidRPr="00FD5811" w:rsidRDefault="006B7F23" w:rsidP="006B7F23">
      <w:pPr>
        <w:pStyle w:val="Body"/>
        <w:rPr>
          <w:rStyle w:val="Hyperlink"/>
          <w:color w:val="auto"/>
          <w:u w:val="none"/>
        </w:rPr>
      </w:pPr>
      <w:r w:rsidRPr="00FD5811">
        <w:rPr>
          <w:rStyle w:val="Hyperlink"/>
          <w:color w:val="auto"/>
          <w:u w:val="none"/>
        </w:rPr>
        <w:t>Deloitte</w:t>
      </w:r>
      <w:r>
        <w:rPr>
          <w:rStyle w:val="Hyperlink"/>
          <w:color w:val="auto"/>
          <w:u w:val="none"/>
        </w:rPr>
        <w:t>,</w:t>
      </w:r>
      <w:r w:rsidRPr="00FD5811">
        <w:rPr>
          <w:rStyle w:val="Hyperlink"/>
          <w:color w:val="auto"/>
          <w:u w:val="none"/>
        </w:rPr>
        <w:t xml:space="preserve"> </w:t>
      </w:r>
      <w:hyperlink r:id="rId76" w:tgtFrame="_blank" w:history="1">
        <w:r w:rsidRPr="00FD5811">
          <w:rPr>
            <w:rStyle w:val="Hyperlink"/>
            <w:i/>
            <w:color w:val="auto"/>
            <w:u w:val="none"/>
          </w:rPr>
          <w:t>Cloud accounting is revolutionising how accountants work</w:t>
        </w:r>
      </w:hyperlink>
      <w:r w:rsidRPr="00FD5811">
        <w:rPr>
          <w:rStyle w:val="Hyperlink"/>
          <w:i/>
          <w:color w:val="auto"/>
          <w:u w:val="none"/>
        </w:rPr>
        <w:t xml:space="preserve">, </w:t>
      </w:r>
      <w:r w:rsidRPr="00FD5811">
        <w:rPr>
          <w:rStyle w:val="Hyperlink"/>
          <w:color w:val="auto"/>
          <w:u w:val="none"/>
        </w:rPr>
        <w:t>Deloitte</w:t>
      </w:r>
      <w:r>
        <w:rPr>
          <w:rStyle w:val="Hyperlink"/>
          <w:color w:val="auto"/>
          <w:u w:val="none"/>
        </w:rPr>
        <w:t xml:space="preserve">, </w:t>
      </w:r>
      <w:r>
        <w:t>v</w:t>
      </w:r>
      <w:r w:rsidRPr="00FD5811">
        <w:t>iewed 14 June 2019</w:t>
      </w:r>
      <w:r>
        <w:t xml:space="preserve">, </w:t>
      </w:r>
      <w:r w:rsidRPr="00FD5811">
        <w:rPr>
          <w:rStyle w:val="Hyperlink"/>
          <w:color w:val="auto"/>
          <w:u w:val="none"/>
        </w:rPr>
        <w:t>&lt;</w:t>
      </w:r>
      <w:hyperlink r:id="rId77" w:history="1">
        <w:r w:rsidRPr="00FD5811">
          <w:rPr>
            <w:rStyle w:val="Hyperlink"/>
          </w:rPr>
          <w:t>https://www2.deloitte.com/au/en/pages/deloitte-private/articles/deloitte-private-cloud-accounting.html</w:t>
        </w:r>
      </w:hyperlink>
      <w:r w:rsidRPr="00FD5811">
        <w:rPr>
          <w:rStyle w:val="Hyperlink"/>
          <w:color w:val="auto"/>
          <w:u w:val="none"/>
        </w:rPr>
        <w:t>&gt;</w:t>
      </w:r>
      <w:r>
        <w:rPr>
          <w:rStyle w:val="Hyperlink"/>
          <w:color w:val="auto"/>
          <w:u w:val="none"/>
        </w:rPr>
        <w:t>.</w:t>
      </w:r>
    </w:p>
    <w:p w14:paraId="2971F23B" w14:textId="77777777" w:rsidR="006B7F23" w:rsidRPr="00BD19E0" w:rsidRDefault="006B7F23" w:rsidP="006B7F23">
      <w:pPr>
        <w:pStyle w:val="FootnoteText"/>
        <w:rPr>
          <w:sz w:val="24"/>
        </w:rPr>
      </w:pPr>
      <w:r>
        <w:rPr>
          <w:sz w:val="24"/>
        </w:rPr>
        <w:t xml:space="preserve">Department of Finance and Deregulation, </w:t>
      </w:r>
      <w:r>
        <w:rPr>
          <w:i/>
          <w:sz w:val="24"/>
        </w:rPr>
        <w:t xml:space="preserve">A Guide to implementing Cloud Services, </w:t>
      </w:r>
      <w:r>
        <w:rPr>
          <w:sz w:val="24"/>
        </w:rPr>
        <w:t>Australian Government, Sep 2012, viewed 14 June 2019, &lt;</w:t>
      </w:r>
      <w:hyperlink r:id="rId78" w:history="1">
        <w:r w:rsidRPr="005B7DD3">
          <w:rPr>
            <w:rStyle w:val="Hyperlink"/>
            <w:sz w:val="24"/>
          </w:rPr>
          <w:t>https://www.finance.gov.au/files/2012/09/a-guide-to-implementing-cloud-services.doc</w:t>
        </w:r>
      </w:hyperlink>
      <w:r>
        <w:rPr>
          <w:sz w:val="24"/>
        </w:rPr>
        <w:t>&gt;</w:t>
      </w:r>
    </w:p>
    <w:p w14:paraId="6B09D040" w14:textId="77777777" w:rsidR="006B7F23" w:rsidRPr="00FD5811" w:rsidRDefault="006B7F23" w:rsidP="006B7F23">
      <w:pPr>
        <w:pStyle w:val="Body"/>
      </w:pPr>
      <w:r w:rsidRPr="00FD5811">
        <w:t xml:space="preserve">Drake, Nate, </w:t>
      </w:r>
      <w:r w:rsidRPr="00FD5811">
        <w:rPr>
          <w:i/>
        </w:rPr>
        <w:t>Best cloud storage of 2019 online: free, paid and business options,</w:t>
      </w:r>
      <w:r>
        <w:t xml:space="preserve"> Techradar,   8 June 2019, v</w:t>
      </w:r>
      <w:r w:rsidRPr="00FD5811">
        <w:t>iewed 14 June 2019</w:t>
      </w:r>
      <w:r>
        <w:t>,</w:t>
      </w:r>
      <w:r w:rsidRPr="00FD5811">
        <w:t xml:space="preserve"> </w:t>
      </w:r>
      <w:r>
        <w:t>&lt;</w:t>
      </w:r>
      <w:hyperlink r:id="rId79" w:history="1">
        <w:r w:rsidRPr="00FD5811">
          <w:rPr>
            <w:rStyle w:val="Hyperlink"/>
          </w:rPr>
          <w:t>https://www.techradar.com/au/news/the-best-cloud-storage</w:t>
        </w:r>
      </w:hyperlink>
      <w:r>
        <w:rPr>
          <w:rStyle w:val="Hyperlink"/>
        </w:rPr>
        <w:t>&gt;.</w:t>
      </w:r>
      <w:r w:rsidRPr="00FD5811">
        <w:t xml:space="preserve"> </w:t>
      </w:r>
    </w:p>
    <w:p w14:paraId="1C65316E" w14:textId="77777777" w:rsidR="006B7F23" w:rsidRPr="00FD5811" w:rsidRDefault="006B7F23" w:rsidP="006B7F23">
      <w:r w:rsidRPr="00FD5811">
        <w:t>Ecourse Review,</w:t>
      </w:r>
      <w:r w:rsidRPr="00FD5811">
        <w:rPr>
          <w:lang w:eastAsia="en-AU"/>
        </w:rPr>
        <w:t xml:space="preserve"> </w:t>
      </w:r>
      <w:r w:rsidRPr="00FD5811">
        <w:rPr>
          <w:i/>
          <w:lang w:eastAsia="en-AU"/>
        </w:rPr>
        <w:t>On Premise VS Cloud Computing - Pros and Cons Comparison,</w:t>
      </w:r>
      <w:r w:rsidRPr="00FD5811">
        <w:rPr>
          <w:lang w:eastAsia="en-AU"/>
        </w:rPr>
        <w:t xml:space="preserve"> YouTube, Jan 26 2017, viewed 14 June 2019</w:t>
      </w:r>
      <w:r>
        <w:rPr>
          <w:lang w:eastAsia="en-AU"/>
        </w:rPr>
        <w:t>,</w:t>
      </w:r>
      <w:r w:rsidRPr="00FD5811">
        <w:rPr>
          <w:lang w:eastAsia="en-AU"/>
        </w:rPr>
        <w:t xml:space="preserve"> &lt;</w:t>
      </w:r>
      <w:hyperlink r:id="rId80" w:history="1">
        <w:r w:rsidRPr="00FD5811">
          <w:rPr>
            <w:rStyle w:val="Hyperlink"/>
          </w:rPr>
          <w:t>https://www.youtube.com/watch?v=KVydGQGR1Lo</w:t>
        </w:r>
      </w:hyperlink>
      <w:r w:rsidRPr="00FD5811">
        <w:rPr>
          <w:rStyle w:val="Hyperlink"/>
        </w:rPr>
        <w:t>&gt;</w:t>
      </w:r>
      <w:r>
        <w:rPr>
          <w:rStyle w:val="Hyperlink"/>
        </w:rPr>
        <w:t>.</w:t>
      </w:r>
    </w:p>
    <w:p w14:paraId="7126116A" w14:textId="77777777" w:rsidR="006B7F23" w:rsidRPr="00FD5811" w:rsidRDefault="006B7F23" w:rsidP="006B7F23">
      <w:pPr>
        <w:rPr>
          <w:lang w:eastAsia="en-AU"/>
        </w:rPr>
      </w:pPr>
      <w:r w:rsidRPr="00FD5811">
        <w:lastRenderedPageBreak/>
        <w:t>Ecourse Review,</w:t>
      </w:r>
      <w:r w:rsidRPr="00FD5811">
        <w:rPr>
          <w:i/>
          <w:lang w:eastAsia="en-AU"/>
        </w:rPr>
        <w:t xml:space="preserve"> Cloud Computing Services Models (laaS, PaaS and SaaS explained)</w:t>
      </w:r>
      <w:r w:rsidRPr="00FD5811">
        <w:rPr>
          <w:lang w:eastAsia="en-AU"/>
        </w:rPr>
        <w:t>, YouTube Apr 5 2017, viewed 14 June 2019, &lt;</w:t>
      </w:r>
      <w:hyperlink r:id="rId81" w:history="1">
        <w:r w:rsidRPr="00FD5811">
          <w:rPr>
            <w:rStyle w:val="Hyperlink"/>
          </w:rPr>
          <w:t>https://www.youtube.com/watch?v=36zducUX16w</w:t>
        </w:r>
      </w:hyperlink>
      <w:r w:rsidRPr="00FD5811">
        <w:rPr>
          <w:rStyle w:val="Hyperlink"/>
        </w:rPr>
        <w:t>&gt;</w:t>
      </w:r>
      <w:r>
        <w:rPr>
          <w:rStyle w:val="Hyperlink"/>
        </w:rPr>
        <w:t>.</w:t>
      </w:r>
    </w:p>
    <w:p w14:paraId="3A8F736B" w14:textId="77777777" w:rsidR="006B7F23" w:rsidRPr="00FD5811" w:rsidRDefault="006B7F23" w:rsidP="006B7F23">
      <w:pPr>
        <w:pStyle w:val="Body"/>
      </w:pPr>
      <w:r>
        <w:t xml:space="preserve">Eggleton, Mark, </w:t>
      </w:r>
      <w:r>
        <w:rPr>
          <w:i/>
        </w:rPr>
        <w:t>Balancing the benefits and risks of cloud computing,</w:t>
      </w:r>
      <w:r>
        <w:t xml:space="preserve"> The Australian Financial Review, 14 Dec 2017,</w:t>
      </w:r>
      <w:r w:rsidRPr="00FD5811">
        <w:t xml:space="preserve"> </w:t>
      </w:r>
      <w:r>
        <w:t>v</w:t>
      </w:r>
      <w:r w:rsidRPr="00FD5811">
        <w:t>iewed 14 June 2019</w:t>
      </w:r>
      <w:r>
        <w:t>, &lt;</w:t>
      </w:r>
      <w:hyperlink r:id="rId82" w:history="1">
        <w:r w:rsidRPr="00FD5811">
          <w:rPr>
            <w:rStyle w:val="Hyperlink"/>
          </w:rPr>
          <w:t>https://www.afr.com/news/special-reports/cyber-threat/balancing-the-benefits-and-risks-of-cloud-computing-20171214-h04e46</w:t>
        </w:r>
      </w:hyperlink>
      <w:r>
        <w:rPr>
          <w:rStyle w:val="Hyperlink"/>
        </w:rPr>
        <w:t>&gt;.</w:t>
      </w:r>
    </w:p>
    <w:p w14:paraId="3ED332CF" w14:textId="77777777" w:rsidR="006B7F23" w:rsidRPr="00FD5811" w:rsidRDefault="006B7F23" w:rsidP="006B7F23">
      <w:pPr>
        <w:pStyle w:val="FootnoteText"/>
        <w:rPr>
          <w:sz w:val="24"/>
        </w:rPr>
      </w:pPr>
      <w:r w:rsidRPr="00FD5811">
        <w:rPr>
          <w:sz w:val="24"/>
        </w:rPr>
        <w:t>Gcflearnfree.org</w:t>
      </w:r>
      <w:r>
        <w:rPr>
          <w:sz w:val="24"/>
        </w:rPr>
        <w:t>,</w:t>
      </w:r>
      <w:r w:rsidRPr="00FD5811">
        <w:rPr>
          <w:sz w:val="24"/>
          <w:lang w:eastAsia="en-AU"/>
        </w:rPr>
        <w:t xml:space="preserve"> </w:t>
      </w:r>
      <w:r w:rsidRPr="00FD5811">
        <w:rPr>
          <w:i/>
          <w:sz w:val="24"/>
          <w:lang w:eastAsia="en-AU"/>
        </w:rPr>
        <w:t>Computers What is the cloud</w:t>
      </w:r>
      <w:r w:rsidRPr="00FD5811">
        <w:rPr>
          <w:sz w:val="24"/>
          <w:lang w:eastAsia="en-AU"/>
        </w:rPr>
        <w:t xml:space="preserve">, YouTube, </w:t>
      </w:r>
      <w:r>
        <w:rPr>
          <w:sz w:val="24"/>
          <w:lang w:eastAsia="en-AU"/>
        </w:rPr>
        <w:t>8 Mar 2012, viewed 14 June 2019,</w:t>
      </w:r>
      <w:r w:rsidRPr="00FD5811">
        <w:rPr>
          <w:sz w:val="24"/>
          <w:lang w:eastAsia="en-AU"/>
        </w:rPr>
        <w:t xml:space="preserve"> &lt;</w:t>
      </w:r>
      <w:hyperlink r:id="rId83" w:history="1">
        <w:r w:rsidRPr="00FD5811">
          <w:rPr>
            <w:rStyle w:val="Hyperlink"/>
            <w:sz w:val="24"/>
          </w:rPr>
          <w:t>https://www.youtube.com/watch?v=gu4FYSFeWqg</w:t>
        </w:r>
      </w:hyperlink>
      <w:r w:rsidRPr="00FD5811">
        <w:rPr>
          <w:rStyle w:val="Hyperlink"/>
          <w:sz w:val="24"/>
        </w:rPr>
        <w:t>&gt;</w:t>
      </w:r>
      <w:r>
        <w:rPr>
          <w:rStyle w:val="Hyperlink"/>
          <w:sz w:val="24"/>
        </w:rPr>
        <w:t>.</w:t>
      </w:r>
    </w:p>
    <w:p w14:paraId="2D78DEFE" w14:textId="77777777" w:rsidR="006B7F23" w:rsidRPr="00FD5811" w:rsidRDefault="006B7F23" w:rsidP="006B7F23">
      <w:pPr>
        <w:pStyle w:val="Body"/>
      </w:pPr>
      <w:r>
        <w:t xml:space="preserve">Google, </w:t>
      </w:r>
      <w:r w:rsidRPr="0062567F">
        <w:rPr>
          <w:i/>
        </w:rPr>
        <w:t>Using Google drive</w:t>
      </w:r>
      <w:r>
        <w:t>, Google,</w:t>
      </w:r>
      <w:r w:rsidRPr="0062567F">
        <w:t xml:space="preserve"> </w:t>
      </w:r>
      <w:r>
        <w:t>v</w:t>
      </w:r>
      <w:r w:rsidRPr="00FD5811">
        <w:t>iewed 14 June 2019</w:t>
      </w:r>
      <w:r>
        <w:t>, &lt;</w:t>
      </w:r>
      <w:hyperlink r:id="rId84" w:history="1">
        <w:r w:rsidRPr="00FD5811">
          <w:rPr>
            <w:rStyle w:val="Hyperlink"/>
          </w:rPr>
          <w:t>https://www.google.com.au/intl/en-GB/drive/using-drive/</w:t>
        </w:r>
      </w:hyperlink>
      <w:r>
        <w:rPr>
          <w:rStyle w:val="Hyperlink"/>
        </w:rPr>
        <w:t>&gt;</w:t>
      </w:r>
      <w:r>
        <w:t>.</w:t>
      </w:r>
    </w:p>
    <w:p w14:paraId="7843C0F3" w14:textId="77777777" w:rsidR="006B7F23" w:rsidRPr="00FD5811" w:rsidRDefault="006B7F23" w:rsidP="006B7F23">
      <w:pPr>
        <w:rPr>
          <w:b/>
        </w:rPr>
      </w:pPr>
      <w:r w:rsidRPr="00FD5811">
        <w:t xml:space="preserve">Kaleb, Joe </w:t>
      </w:r>
      <w:r w:rsidRPr="00FD5811">
        <w:rPr>
          <w:i/>
        </w:rPr>
        <w:t>MYOB Cloud Accounting Explained,</w:t>
      </w:r>
      <w:r w:rsidRPr="00FD5811">
        <w:t xml:space="preserve"> MYOB</w:t>
      </w:r>
      <w:r>
        <w:t>,</w:t>
      </w:r>
      <w:r w:rsidRPr="00FD5811">
        <w:t xml:space="preserve"> 1 January 2015, </w:t>
      </w:r>
      <w:r>
        <w:t>v</w:t>
      </w:r>
      <w:r w:rsidRPr="00FD5811">
        <w:t>iewed 14 June 2019, &lt;</w:t>
      </w:r>
      <w:hyperlink r:id="rId85" w:history="1">
        <w:r w:rsidRPr="00FD5811">
          <w:rPr>
            <w:rStyle w:val="Hyperlink"/>
          </w:rPr>
          <w:t>https://www.myob.com/au/blog/cloud-accounting-explained/</w:t>
        </w:r>
      </w:hyperlink>
      <w:r w:rsidRPr="00FD5811">
        <w:t>&gt;</w:t>
      </w:r>
      <w:r>
        <w:t>.</w:t>
      </w:r>
    </w:p>
    <w:p w14:paraId="6BACCA20" w14:textId="77777777" w:rsidR="006B7F23" w:rsidRPr="00FD5811" w:rsidRDefault="006B7F23" w:rsidP="006B7F23">
      <w:pPr>
        <w:pStyle w:val="Body"/>
      </w:pPr>
      <w:r w:rsidRPr="00FD5811">
        <w:rPr>
          <w:rStyle w:val="Hyperlink"/>
          <w:color w:val="auto"/>
          <w:u w:val="none"/>
        </w:rPr>
        <w:t>Maropost</w:t>
      </w:r>
      <w:r>
        <w:rPr>
          <w:rStyle w:val="Hyperlink"/>
          <w:color w:val="auto"/>
          <w:u w:val="none"/>
        </w:rPr>
        <w:t>,</w:t>
      </w:r>
      <w:r w:rsidRPr="00FD5811">
        <w:rPr>
          <w:rStyle w:val="Hyperlink"/>
          <w:color w:val="auto"/>
          <w:u w:val="none"/>
        </w:rPr>
        <w:t xml:space="preserve"> </w:t>
      </w:r>
      <w:hyperlink r:id="rId86" w:tgtFrame="_blank" w:history="1">
        <w:r w:rsidRPr="00FD5811">
          <w:rPr>
            <w:rStyle w:val="Hyperlink"/>
            <w:i/>
            <w:color w:val="auto"/>
            <w:u w:val="none"/>
          </w:rPr>
          <w:t>Five real-world examples of cloud computing</w:t>
        </w:r>
      </w:hyperlink>
      <w:r w:rsidRPr="00FD5811">
        <w:rPr>
          <w:rStyle w:val="Hyperlink"/>
          <w:i/>
          <w:color w:val="auto"/>
          <w:u w:val="none"/>
        </w:rPr>
        <w:t xml:space="preserve">, </w:t>
      </w:r>
      <w:r w:rsidRPr="00FD5811">
        <w:rPr>
          <w:rStyle w:val="Hyperlink"/>
          <w:color w:val="auto"/>
          <w:u w:val="none"/>
        </w:rPr>
        <w:t>Maropost</w:t>
      </w:r>
      <w:r>
        <w:rPr>
          <w:rStyle w:val="Hyperlink"/>
          <w:color w:val="auto"/>
          <w:u w:val="none"/>
        </w:rPr>
        <w:t>,</w:t>
      </w:r>
      <w:r w:rsidRPr="00FD5811">
        <w:t xml:space="preserve"> </w:t>
      </w:r>
      <w:r>
        <w:t>v</w:t>
      </w:r>
      <w:r w:rsidRPr="00FD5811">
        <w:t>iewed 14 June 2019</w:t>
      </w:r>
      <w:r w:rsidRPr="00FD5811">
        <w:rPr>
          <w:rStyle w:val="Hyperlink"/>
          <w:color w:val="auto"/>
          <w:u w:val="none"/>
        </w:rPr>
        <w:br/>
        <w:t>&lt;</w:t>
      </w:r>
      <w:hyperlink r:id="rId87" w:history="1">
        <w:r w:rsidRPr="00FD5811">
          <w:rPr>
            <w:rStyle w:val="Hyperlink"/>
          </w:rPr>
          <w:t>https://www.maropost.com/5-real-world-examples-of-cloud-computing/</w:t>
        </w:r>
      </w:hyperlink>
      <w:r w:rsidRPr="00FD5811">
        <w:rPr>
          <w:rStyle w:val="Hyperlink"/>
          <w:color w:val="auto"/>
          <w:u w:val="none"/>
        </w:rPr>
        <w:t>&gt;</w:t>
      </w:r>
      <w:r>
        <w:rPr>
          <w:rStyle w:val="Hyperlink"/>
          <w:color w:val="auto"/>
          <w:u w:val="none"/>
        </w:rPr>
        <w:t>.</w:t>
      </w:r>
    </w:p>
    <w:p w14:paraId="2121E876" w14:textId="77777777" w:rsidR="006B7F23" w:rsidRPr="00FD5811" w:rsidRDefault="006B7F23" w:rsidP="006B7F23">
      <w:pPr>
        <w:pStyle w:val="Body"/>
      </w:pPr>
      <w:r>
        <w:t xml:space="preserve">Menken, Ivanka, </w:t>
      </w:r>
      <w:r w:rsidRPr="00795BFE">
        <w:rPr>
          <w:i/>
        </w:rPr>
        <w:t>Top ten Saa</w:t>
      </w:r>
      <w:r>
        <w:rPr>
          <w:i/>
        </w:rPr>
        <w:t>S</w:t>
      </w:r>
      <w:r w:rsidRPr="00795BFE">
        <w:rPr>
          <w:i/>
        </w:rPr>
        <w:t xml:space="preserve"> implementation considerations,</w:t>
      </w:r>
      <w:r w:rsidRPr="00FD5811">
        <w:t xml:space="preserve"> </w:t>
      </w:r>
      <w:r>
        <w:t>Search IT Channel, v</w:t>
      </w:r>
      <w:r w:rsidRPr="00FD5811">
        <w:t>iewed 14 June 2019</w:t>
      </w:r>
      <w:r>
        <w:t>, &lt;</w:t>
      </w:r>
      <w:hyperlink r:id="rId88" w:history="1">
        <w:r w:rsidRPr="00FD5811">
          <w:rPr>
            <w:rStyle w:val="Hyperlink"/>
          </w:rPr>
          <w:t>https://searchitchannel.techtarget.com/feature/Top-10-considerations-when-implementing-Software-as-a-Service</w:t>
        </w:r>
      </w:hyperlink>
      <w:r>
        <w:t>&gt;.</w:t>
      </w:r>
    </w:p>
    <w:p w14:paraId="74E30306" w14:textId="77777777" w:rsidR="006B7F23" w:rsidRPr="00FD5811" w:rsidRDefault="006B7F23" w:rsidP="006B7F23">
      <w:pPr>
        <w:pStyle w:val="Body"/>
      </w:pPr>
      <w:r>
        <w:t xml:space="preserve">Mindtools, </w:t>
      </w:r>
      <w:r w:rsidRPr="0062567F">
        <w:rPr>
          <w:i/>
        </w:rPr>
        <w:t>Cost-benefit analysis – Deciding, quantitatively whether to go ahead,</w:t>
      </w:r>
      <w:r w:rsidRPr="00FD5811">
        <w:t xml:space="preserve"> </w:t>
      </w:r>
      <w:r>
        <w:t>Mindtools, v</w:t>
      </w:r>
      <w:r w:rsidRPr="00FD5811">
        <w:t>iewed 14 June 2019</w:t>
      </w:r>
      <w:r>
        <w:t>, &lt;</w:t>
      </w:r>
      <w:hyperlink r:id="rId89" w:history="1">
        <w:r w:rsidRPr="00FD5811">
          <w:rPr>
            <w:rStyle w:val="Hyperlink"/>
          </w:rPr>
          <w:t>https://www.mindtools.com/pages/article/newTED_08.htm</w:t>
        </w:r>
      </w:hyperlink>
      <w:r>
        <w:t>&gt;.</w:t>
      </w:r>
    </w:p>
    <w:p w14:paraId="269A29BF" w14:textId="77777777" w:rsidR="006B7F23" w:rsidRPr="00FD5811" w:rsidRDefault="006B7F23" w:rsidP="006B7F23">
      <w:pPr>
        <w:pStyle w:val="Body"/>
      </w:pPr>
      <w:r w:rsidRPr="00FD5811">
        <w:t>MYOB</w:t>
      </w:r>
      <w:r>
        <w:t>,</w:t>
      </w:r>
      <w:r w:rsidRPr="00FD5811">
        <w:t xml:space="preserve"> </w:t>
      </w:r>
      <w:r w:rsidRPr="00FD5811">
        <w:rPr>
          <w:i/>
        </w:rPr>
        <w:t>MYOB accounting software prices</w:t>
      </w:r>
      <w:r w:rsidRPr="00FD5811">
        <w:t>, MYOB</w:t>
      </w:r>
      <w:r>
        <w:t>,</w:t>
      </w:r>
      <w:r w:rsidRPr="00FD5811">
        <w:t xml:space="preserve"> </w:t>
      </w:r>
      <w:r>
        <w:t>v</w:t>
      </w:r>
      <w:r w:rsidRPr="00FD5811">
        <w:t>iewed 14 June 2019</w:t>
      </w:r>
      <w:r>
        <w:t xml:space="preserve">, </w:t>
      </w:r>
      <w:r w:rsidRPr="00FD5811">
        <w:t>&lt;</w:t>
      </w:r>
      <w:hyperlink r:id="rId90" w:history="1">
        <w:r w:rsidRPr="00FD5811">
          <w:rPr>
            <w:rStyle w:val="Hyperlink"/>
          </w:rPr>
          <w:t>https://www.myob.com/au/accounting-software/essentials</w:t>
        </w:r>
      </w:hyperlink>
      <w:r w:rsidRPr="00FD5811">
        <w:rPr>
          <w:rStyle w:val="Hyperlink"/>
        </w:rPr>
        <w:t>&gt;</w:t>
      </w:r>
      <w:r>
        <w:t>.</w:t>
      </w:r>
    </w:p>
    <w:p w14:paraId="702DF605" w14:textId="77777777" w:rsidR="006B7F23" w:rsidRPr="00FD5811" w:rsidRDefault="006B7F23" w:rsidP="006B7F23">
      <w:pPr>
        <w:pStyle w:val="Body"/>
      </w:pPr>
      <w:r w:rsidRPr="00FD5811">
        <w:rPr>
          <w:rStyle w:val="Hyperlink"/>
          <w:color w:val="auto"/>
          <w:u w:val="none"/>
        </w:rPr>
        <w:t>New gen apps</w:t>
      </w:r>
      <w:r>
        <w:rPr>
          <w:rStyle w:val="Hyperlink"/>
          <w:color w:val="auto"/>
          <w:u w:val="none"/>
        </w:rPr>
        <w:t>,</w:t>
      </w:r>
      <w:r w:rsidRPr="00FD5811">
        <w:rPr>
          <w:rStyle w:val="Hyperlink"/>
          <w:color w:val="auto"/>
          <w:u w:val="none"/>
        </w:rPr>
        <w:t xml:space="preserve"> </w:t>
      </w:r>
      <w:hyperlink r:id="rId91" w:tgtFrame="_blank" w:history="1">
        <w:r w:rsidRPr="00FD5811">
          <w:rPr>
            <w:rStyle w:val="Hyperlink"/>
            <w:i/>
            <w:color w:val="auto"/>
            <w:u w:val="none"/>
          </w:rPr>
          <w:t>Top ten cloud computing examples and uses</w:t>
        </w:r>
      </w:hyperlink>
      <w:r w:rsidRPr="00FD5811">
        <w:rPr>
          <w:rStyle w:val="Hyperlink"/>
          <w:color w:val="auto"/>
          <w:u w:val="none"/>
        </w:rPr>
        <w:t>, New gen apps</w:t>
      </w:r>
      <w:r>
        <w:rPr>
          <w:rStyle w:val="Hyperlink"/>
          <w:color w:val="auto"/>
          <w:u w:val="none"/>
        </w:rPr>
        <w:t xml:space="preserve">, </w:t>
      </w:r>
      <w:r w:rsidRPr="00FD5811">
        <w:rPr>
          <w:rStyle w:val="Hyperlink"/>
          <w:color w:val="auto"/>
          <w:u w:val="none"/>
        </w:rPr>
        <w:t xml:space="preserve">15 Nov 2017, </w:t>
      </w:r>
      <w:r>
        <w:rPr>
          <w:rStyle w:val="Hyperlink"/>
          <w:color w:val="auto"/>
          <w:u w:val="none"/>
        </w:rPr>
        <w:t>v</w:t>
      </w:r>
      <w:r w:rsidRPr="00FD5811">
        <w:t>iewed 14 June 2019</w:t>
      </w:r>
      <w:r>
        <w:t xml:space="preserve">, </w:t>
      </w:r>
      <w:r w:rsidRPr="00FD5811">
        <w:rPr>
          <w:rStyle w:val="Hyperlink"/>
          <w:color w:val="auto"/>
          <w:u w:val="none"/>
        </w:rPr>
        <w:t>&lt;</w:t>
      </w:r>
      <w:hyperlink r:id="rId92" w:history="1">
        <w:r w:rsidRPr="00FD5811">
          <w:rPr>
            <w:rStyle w:val="Hyperlink"/>
          </w:rPr>
          <w:t>https://www.newgenapps.com/blog/top-10-cloud-computing-examples-and-uses</w:t>
        </w:r>
      </w:hyperlink>
      <w:r w:rsidRPr="00FD5811">
        <w:rPr>
          <w:rStyle w:val="Hyperlink"/>
          <w:color w:val="auto"/>
          <w:u w:val="none"/>
        </w:rPr>
        <w:t>&gt;</w:t>
      </w:r>
      <w:r>
        <w:rPr>
          <w:rStyle w:val="Hyperlink"/>
          <w:color w:val="auto"/>
          <w:u w:val="none"/>
        </w:rPr>
        <w:t>.</w:t>
      </w:r>
    </w:p>
    <w:p w14:paraId="595AECAA" w14:textId="77777777" w:rsidR="006B7F23" w:rsidRPr="00FD5811" w:rsidRDefault="006B7F23" w:rsidP="006B7F23">
      <w:pPr>
        <w:pStyle w:val="Body"/>
      </w:pPr>
      <w:r w:rsidRPr="00FD5811">
        <w:t xml:space="preserve">Ranger, Steve </w:t>
      </w:r>
      <w:r w:rsidRPr="00FD5811">
        <w:rPr>
          <w:i/>
        </w:rPr>
        <w:t>How to build a business case</w:t>
      </w:r>
      <w:r w:rsidRPr="00FD5811">
        <w:rPr>
          <w:rStyle w:val="Hyperlink"/>
          <w:color w:val="auto"/>
          <w:u w:val="none"/>
        </w:rPr>
        <w:t xml:space="preserve">, </w:t>
      </w:r>
      <w:r w:rsidRPr="00FD5811">
        <w:t>ZDNet,</w:t>
      </w:r>
      <w:r w:rsidRPr="00FD5811">
        <w:rPr>
          <w:rStyle w:val="Hyperlink"/>
          <w:color w:val="auto"/>
          <w:u w:val="none"/>
        </w:rPr>
        <w:t xml:space="preserve"> 6 Nov 2017, </w:t>
      </w:r>
      <w:r>
        <w:t>v</w:t>
      </w:r>
      <w:r w:rsidRPr="00FD5811">
        <w:t>iewed 14 June 2019</w:t>
      </w:r>
      <w:r w:rsidRPr="00FD5811">
        <w:rPr>
          <w:b/>
        </w:rPr>
        <w:t xml:space="preserve"> &lt;</w:t>
      </w:r>
      <w:hyperlink r:id="rId93" w:history="1">
        <w:r w:rsidRPr="00FD5811">
          <w:rPr>
            <w:rStyle w:val="Hyperlink"/>
          </w:rPr>
          <w:t>https://www.zdnet.com/article/cloud-computing-how-to-build-a-business-case/</w:t>
        </w:r>
      </w:hyperlink>
      <w:r w:rsidRPr="00FD5811">
        <w:rPr>
          <w:rStyle w:val="Hyperlink"/>
          <w:color w:val="auto"/>
          <w:u w:val="none"/>
        </w:rPr>
        <w:t>&gt;</w:t>
      </w:r>
      <w:r>
        <w:rPr>
          <w:rStyle w:val="Hyperlink"/>
          <w:color w:val="auto"/>
          <w:u w:val="none"/>
        </w:rPr>
        <w:t>.</w:t>
      </w:r>
    </w:p>
    <w:p w14:paraId="10C917F7" w14:textId="77777777" w:rsidR="006B7F23" w:rsidRPr="00FD5811" w:rsidRDefault="006B7F23" w:rsidP="006B7F23">
      <w:pPr>
        <w:pStyle w:val="Body"/>
      </w:pPr>
      <w:r w:rsidRPr="00FD5811">
        <w:t>Salesforce UK</w:t>
      </w:r>
      <w:r>
        <w:t>,</w:t>
      </w:r>
      <w:r w:rsidRPr="00FD5811">
        <w:t xml:space="preserve"> </w:t>
      </w:r>
      <w:r w:rsidRPr="00FD5811">
        <w:rPr>
          <w:i/>
        </w:rPr>
        <w:t>Why move to the cloud? 10 benefits of cloud computing,</w:t>
      </w:r>
      <w:r w:rsidRPr="009D2411">
        <w:t xml:space="preserve"> </w:t>
      </w:r>
      <w:r w:rsidRPr="00FD5811">
        <w:t>Salesforce UK</w:t>
      </w:r>
      <w:r>
        <w:t>,</w:t>
      </w:r>
      <w:r w:rsidRPr="00FD5811">
        <w:rPr>
          <w:i/>
        </w:rPr>
        <w:t xml:space="preserve"> </w:t>
      </w:r>
      <w:r w:rsidRPr="00FD5811">
        <w:t>17 November 2015, viewed 16 June 2019</w:t>
      </w:r>
      <w:r>
        <w:t>,</w:t>
      </w:r>
      <w:r w:rsidRPr="00FD5811">
        <w:t xml:space="preserve"> &lt;</w:t>
      </w:r>
      <w:hyperlink r:id="rId94" w:history="1">
        <w:r w:rsidRPr="00FD5811">
          <w:rPr>
            <w:rStyle w:val="Hyperlink"/>
          </w:rPr>
          <w:t>https://www.salesforce.com/uk/blog/2015/11/why-move-to-the-cloud-10-benefits-of-cloud-computing.html</w:t>
        </w:r>
      </w:hyperlink>
      <w:r w:rsidRPr="00FD5811">
        <w:t>&gt;</w:t>
      </w:r>
      <w:r>
        <w:t>.</w:t>
      </w:r>
    </w:p>
    <w:p w14:paraId="4AF62B29" w14:textId="77777777" w:rsidR="006B7F23" w:rsidRPr="00FD5811" w:rsidRDefault="006B7F23" w:rsidP="006B7F23">
      <w:pPr>
        <w:pStyle w:val="Body"/>
      </w:pPr>
      <w:r>
        <w:t xml:space="preserve">Shagin, Abby, </w:t>
      </w:r>
      <w:r>
        <w:rPr>
          <w:i/>
        </w:rPr>
        <w:t>The risks and benefits of Cloud computing,</w:t>
      </w:r>
      <w:r>
        <w:t xml:space="preserve"> Digitalist Magazine, 25 October 2012, v</w:t>
      </w:r>
      <w:r w:rsidRPr="00FD5811">
        <w:t>iewed 14 June 2019</w:t>
      </w:r>
      <w:r>
        <w:t>, &lt;</w:t>
      </w:r>
      <w:hyperlink r:id="rId95" w:history="1">
        <w:r w:rsidRPr="00FD5811">
          <w:rPr>
            <w:rStyle w:val="Hyperlink"/>
          </w:rPr>
          <w:t>https://www.digitalistmag.com/technologies/cloud-computing/2012/10/25/risks-and-benefits-of-cloud-computing-020025</w:t>
        </w:r>
      </w:hyperlink>
      <w:r>
        <w:t>&gt;.</w:t>
      </w:r>
    </w:p>
    <w:p w14:paraId="4BF9A8C6" w14:textId="77777777" w:rsidR="006B7F23" w:rsidRPr="00FD5811" w:rsidRDefault="006B7F23" w:rsidP="006B7F23">
      <w:pPr>
        <w:pStyle w:val="Body"/>
      </w:pPr>
      <w:r>
        <w:lastRenderedPageBreak/>
        <w:t xml:space="preserve">Skills you need, </w:t>
      </w:r>
      <w:r>
        <w:rPr>
          <w:i/>
        </w:rPr>
        <w:t xml:space="preserve">Writing a business case, </w:t>
      </w:r>
      <w:r>
        <w:t>Skills you need, v</w:t>
      </w:r>
      <w:r w:rsidRPr="00FD5811">
        <w:t>iewed 14 June 2019</w:t>
      </w:r>
      <w:r>
        <w:t>, &lt;</w:t>
      </w:r>
      <w:hyperlink r:id="rId96" w:history="1">
        <w:r w:rsidRPr="00FD5811">
          <w:rPr>
            <w:rStyle w:val="Hyperlink"/>
          </w:rPr>
          <w:t>https://www.skillsyouneed.com/write/business-case.html</w:t>
        </w:r>
      </w:hyperlink>
      <w:r>
        <w:t>&gt;.</w:t>
      </w:r>
    </w:p>
    <w:p w14:paraId="55E0155D" w14:textId="77777777" w:rsidR="006B7F23" w:rsidRPr="00FD5811" w:rsidRDefault="006B7F23" w:rsidP="006B7F23">
      <w:pPr>
        <w:pStyle w:val="Body"/>
      </w:pPr>
      <w:r>
        <w:t xml:space="preserve">Solomon, Andrew, </w:t>
      </w:r>
      <w:r w:rsidRPr="00795BFE">
        <w:rPr>
          <w:i/>
        </w:rPr>
        <w:t>Privacy and the cloud,</w:t>
      </w:r>
      <w:r w:rsidRPr="00FD5811">
        <w:t xml:space="preserve"> </w:t>
      </w:r>
      <w:r>
        <w:t>9 Sep 2010, v</w:t>
      </w:r>
      <w:r w:rsidRPr="00FD5811">
        <w:t>iewed 14 June 2019</w:t>
      </w:r>
      <w:r>
        <w:t>, &lt;</w:t>
      </w:r>
      <w:hyperlink r:id="rId97" w:history="1">
        <w:r w:rsidRPr="00FD5811">
          <w:rPr>
            <w:rStyle w:val="Hyperlink"/>
          </w:rPr>
          <w:t>https://www.oaic.gov.au/privacy-law/privacy-archive/privacy-speeches-archive/privacy-and-the-cloud</w:t>
        </w:r>
      </w:hyperlink>
      <w:r>
        <w:t>&gt;.</w:t>
      </w:r>
    </w:p>
    <w:p w14:paraId="7EC3FBE4" w14:textId="77777777" w:rsidR="006B7F23" w:rsidRPr="00FD5811" w:rsidRDefault="006B7F23" w:rsidP="006B7F23">
      <w:r w:rsidRPr="00FD5811">
        <w:t xml:space="preserve">Suse, </w:t>
      </w:r>
      <w:r w:rsidRPr="00FD5811">
        <w:rPr>
          <w:i/>
        </w:rPr>
        <w:t>Cloud Computing Fundamentals,</w:t>
      </w:r>
      <w:r w:rsidRPr="00FD5811">
        <w:t xml:space="preserve"> YouTube</w:t>
      </w:r>
      <w:r>
        <w:t>, 17 Dec 2015, v</w:t>
      </w:r>
      <w:r w:rsidRPr="00FD5811">
        <w:t>iewed 14 June 2019, &lt;</w:t>
      </w:r>
      <w:hyperlink r:id="rId98" w:history="1">
        <w:r w:rsidRPr="00FD5811">
          <w:rPr>
            <w:rStyle w:val="Hyperlink"/>
          </w:rPr>
          <w:t>https://www.youtube.com/watch?v=uroryFU78gM&amp;feature=youtu.be</w:t>
        </w:r>
      </w:hyperlink>
      <w:r w:rsidRPr="00FD5811">
        <w:t>&gt;</w:t>
      </w:r>
      <w:r>
        <w:t>.</w:t>
      </w:r>
    </w:p>
    <w:p w14:paraId="1B3DC7C4" w14:textId="77777777" w:rsidR="006B7F23" w:rsidRPr="00FD5811" w:rsidRDefault="006B7F23" w:rsidP="006B7F23">
      <w:pPr>
        <w:rPr>
          <w:lang w:eastAsia="en-AU"/>
        </w:rPr>
      </w:pPr>
      <w:r w:rsidRPr="00FD5811">
        <w:t>Teacher's Tech</w:t>
      </w:r>
      <w:r>
        <w:t xml:space="preserve">, </w:t>
      </w:r>
      <w:r>
        <w:rPr>
          <w:i/>
        </w:rPr>
        <w:t>Learn PowerPoint – 2018 beginners Tutorial,</w:t>
      </w:r>
      <w:r w:rsidRPr="00FD5811">
        <w:rPr>
          <w:lang w:eastAsia="en-AU"/>
        </w:rPr>
        <w:t xml:space="preserve"> </w:t>
      </w:r>
      <w:r>
        <w:rPr>
          <w:lang w:eastAsia="en-AU"/>
        </w:rPr>
        <w:t xml:space="preserve">YouTube, 9 </w:t>
      </w:r>
      <w:r w:rsidRPr="00FD5811">
        <w:t>Jul 2018</w:t>
      </w:r>
      <w:r>
        <w:t>,</w:t>
      </w:r>
      <w:r w:rsidRPr="00FD5811">
        <w:rPr>
          <w:lang w:eastAsia="en-AU"/>
        </w:rPr>
        <w:t xml:space="preserve"> </w:t>
      </w:r>
      <w:r>
        <w:t>v</w:t>
      </w:r>
      <w:r w:rsidRPr="00FD5811">
        <w:t>iewed 14 June 2019</w:t>
      </w:r>
      <w:r>
        <w:t>, &lt;</w:t>
      </w:r>
      <w:hyperlink r:id="rId99" w:history="1">
        <w:r w:rsidRPr="001D6DA8">
          <w:rPr>
            <w:rStyle w:val="Hyperlink"/>
          </w:rPr>
          <w:t>https://www.youtube.com/watch?v=u7Tku3_RGPs</w:t>
        </w:r>
      </w:hyperlink>
      <w:r>
        <w:t>&gt;</w:t>
      </w:r>
      <w:r w:rsidRPr="00FD5811">
        <w:t xml:space="preserve"> </w:t>
      </w:r>
    </w:p>
    <w:p w14:paraId="401B38D9" w14:textId="4E80E3DD" w:rsidR="004473D2" w:rsidRPr="00FD5811" w:rsidRDefault="00BE0CF2" w:rsidP="00BE0CF2">
      <w:pPr>
        <w:spacing w:before="240"/>
        <w:rPr>
          <w:lang w:eastAsia="en-AU"/>
        </w:rPr>
      </w:pPr>
      <w:r w:rsidRPr="00FD5811">
        <w:t>Technology for Teachers and Students</w:t>
      </w:r>
      <w:r>
        <w:t xml:space="preserve">, </w:t>
      </w:r>
      <w:r>
        <w:rPr>
          <w:i/>
        </w:rPr>
        <w:t xml:space="preserve">The beginners guide to Microsoft PowerPoint, </w:t>
      </w:r>
      <w:r>
        <w:t>YouT</w:t>
      </w:r>
      <w:r w:rsidRPr="00BE0CF2">
        <w:t>ube</w:t>
      </w:r>
      <w:r>
        <w:t>,</w:t>
      </w:r>
      <w:r w:rsidRPr="00BE0CF2">
        <w:t xml:space="preserve"> 18 Sep 2017</w:t>
      </w:r>
      <w:r>
        <w:t>,</w:t>
      </w:r>
      <w:r w:rsidRPr="00BE0CF2">
        <w:t xml:space="preserve"> </w:t>
      </w:r>
      <w:r>
        <w:t>v</w:t>
      </w:r>
      <w:r w:rsidRPr="00FD5811">
        <w:t>iewed 14 June 2019</w:t>
      </w:r>
      <w:r>
        <w:t>, &lt;</w:t>
      </w:r>
      <w:hyperlink r:id="rId100" w:history="1">
        <w:r>
          <w:rPr>
            <w:rStyle w:val="Hyperlink"/>
          </w:rPr>
          <w:t>https://www.youtube.com/watch?v=XF34-Wu6qWU</w:t>
        </w:r>
      </w:hyperlink>
      <w:r>
        <w:rPr>
          <w:rStyle w:val="Hyperlink"/>
        </w:rPr>
        <w:t>&gt;</w:t>
      </w:r>
      <w:r w:rsidR="004473D2" w:rsidRPr="00FD5811">
        <w:t xml:space="preserve"> </w:t>
      </w:r>
    </w:p>
    <w:p w14:paraId="014C9E0F" w14:textId="538B3156" w:rsidR="006B7F23" w:rsidRDefault="006B7F23" w:rsidP="006B7F23">
      <w:pPr>
        <w:pStyle w:val="Body"/>
        <w:rPr>
          <w:rStyle w:val="Hyperlink"/>
        </w:rPr>
      </w:pPr>
      <w:r>
        <w:t xml:space="preserve">Techopedia, </w:t>
      </w:r>
      <w:r>
        <w:rPr>
          <w:i/>
        </w:rPr>
        <w:t>Technology Dictionary,</w:t>
      </w:r>
      <w:r w:rsidRPr="000C273C">
        <w:t xml:space="preserve"> </w:t>
      </w:r>
      <w:r>
        <w:t xml:space="preserve">Techopedia, </w:t>
      </w:r>
      <w:r w:rsidRPr="000C273C">
        <w:t>viewed 14 June 2019,</w:t>
      </w:r>
      <w:r>
        <w:rPr>
          <w:i/>
        </w:rPr>
        <w:t xml:space="preserve"> &lt;</w:t>
      </w:r>
      <w:hyperlink r:id="rId101" w:history="1">
        <w:r>
          <w:rPr>
            <w:rStyle w:val="Hyperlink"/>
          </w:rPr>
          <w:t>https://www.techopedia.com/definition</w:t>
        </w:r>
      </w:hyperlink>
      <w:r>
        <w:rPr>
          <w:rStyle w:val="Hyperlink"/>
        </w:rPr>
        <w:t>&gt;</w:t>
      </w:r>
    </w:p>
    <w:p w14:paraId="4E895881" w14:textId="77777777" w:rsidR="006B7F23" w:rsidRPr="00FD5811" w:rsidRDefault="006B7F23" w:rsidP="006B7F23">
      <w:r w:rsidRPr="00FD5811">
        <w:t>Xero</w:t>
      </w:r>
      <w:r>
        <w:t>,</w:t>
      </w:r>
      <w:r w:rsidRPr="00FD5811">
        <w:t xml:space="preserve"> </w:t>
      </w:r>
      <w:r w:rsidRPr="00FD5811">
        <w:rPr>
          <w:i/>
        </w:rPr>
        <w:t>Connect and collaborate online with cloud accounting</w:t>
      </w:r>
      <w:r>
        <w:rPr>
          <w:i/>
        </w:rPr>
        <w:t xml:space="preserve">, </w:t>
      </w:r>
      <w:r w:rsidRPr="00FD5811">
        <w:t>Xero</w:t>
      </w:r>
      <w:r>
        <w:t>,</w:t>
      </w:r>
      <w:r w:rsidRPr="00FD5811">
        <w:t xml:space="preserve"> </w:t>
      </w:r>
      <w:r>
        <w:t>v</w:t>
      </w:r>
      <w:r w:rsidRPr="00FD5811">
        <w:t>iewed 14 June 2019, &lt;</w:t>
      </w:r>
      <w:hyperlink r:id="rId102" w:history="1">
        <w:r w:rsidRPr="00FD5811">
          <w:rPr>
            <w:rStyle w:val="Hyperlink"/>
          </w:rPr>
          <w:t>https://www.xero.com/au/why-xero/benefits/online-accounting/</w:t>
        </w:r>
      </w:hyperlink>
      <w:r w:rsidRPr="00FD5811">
        <w:t>&gt;</w:t>
      </w:r>
      <w:r>
        <w:t>.</w:t>
      </w:r>
    </w:p>
    <w:p w14:paraId="02444F3D" w14:textId="77777777" w:rsidR="006B7F23" w:rsidRPr="00FD5811" w:rsidRDefault="006B7F23" w:rsidP="006B7F23">
      <w:pPr>
        <w:pStyle w:val="Body"/>
      </w:pPr>
      <w:r w:rsidRPr="00FD5811">
        <w:t>Xero</w:t>
      </w:r>
      <w:r>
        <w:t>,</w:t>
      </w:r>
      <w:r w:rsidRPr="00FD5811">
        <w:t xml:space="preserve"> </w:t>
      </w:r>
      <w:r w:rsidRPr="00FD5811">
        <w:rPr>
          <w:i/>
        </w:rPr>
        <w:t>Does your business need a mobile accounting app?</w:t>
      </w:r>
      <w:r>
        <w:rPr>
          <w:i/>
        </w:rPr>
        <w:t xml:space="preserve">, </w:t>
      </w:r>
      <w:r w:rsidRPr="00FD5811">
        <w:t>Xero</w:t>
      </w:r>
      <w:r>
        <w:t>,</w:t>
      </w:r>
      <w:r w:rsidRPr="00FD5811">
        <w:rPr>
          <w:b/>
        </w:rPr>
        <w:t xml:space="preserve"> </w:t>
      </w:r>
      <w:r>
        <w:t xml:space="preserve">viewed 14 June 2019, </w:t>
      </w:r>
      <w:r w:rsidRPr="00FD5811">
        <w:rPr>
          <w:b/>
        </w:rPr>
        <w:t>&lt;</w:t>
      </w:r>
      <w:hyperlink r:id="rId103" w:history="1">
        <w:r w:rsidRPr="00FD5811">
          <w:rPr>
            <w:rStyle w:val="Hyperlink"/>
          </w:rPr>
          <w:t>https://www.xero.com/au/resources/small-business-guides/cloud-accounting/mobile-accounting-app/</w:t>
        </w:r>
      </w:hyperlink>
      <w:r w:rsidRPr="00FD5811">
        <w:rPr>
          <w:rStyle w:val="Hyperlink"/>
        </w:rPr>
        <w:t>&gt;</w:t>
      </w:r>
      <w:r>
        <w:rPr>
          <w:rStyle w:val="Hyperlink"/>
        </w:rPr>
        <w:t>.</w:t>
      </w:r>
    </w:p>
    <w:p w14:paraId="7220B761" w14:textId="77777777" w:rsidR="006B7F23" w:rsidRPr="00FD5811" w:rsidRDefault="006B7F23" w:rsidP="006B7F23">
      <w:pPr>
        <w:pStyle w:val="Body"/>
      </w:pPr>
      <w:r w:rsidRPr="00FD5811">
        <w:t xml:space="preserve">Xero, </w:t>
      </w:r>
      <w:r w:rsidRPr="00FD5811">
        <w:rPr>
          <w:i/>
        </w:rPr>
        <w:t>Xero accounting software prices</w:t>
      </w:r>
      <w:r w:rsidRPr="00FD5811">
        <w:t>, Xero</w:t>
      </w:r>
      <w:r>
        <w:t>,</w:t>
      </w:r>
      <w:r w:rsidRPr="00FD5811">
        <w:t xml:space="preserve"> </w:t>
      </w:r>
      <w:r>
        <w:t>v</w:t>
      </w:r>
      <w:r w:rsidRPr="00FD5811">
        <w:t>iewed 14 June 2019</w:t>
      </w:r>
      <w:r>
        <w:t xml:space="preserve">, </w:t>
      </w:r>
      <w:r w:rsidRPr="00FD5811">
        <w:t>&lt;</w:t>
      </w:r>
      <w:hyperlink r:id="rId104" w:history="1">
        <w:r w:rsidRPr="001D6DA8">
          <w:rPr>
            <w:rStyle w:val="Hyperlink"/>
          </w:rPr>
          <w:t>https://www.xero.com/au/try/accounting-software/?gclid=EAIaIQobChMIkdOepean2wIVj4qPCh3X3gVxEAAYASAAEgL1lPD_BwE&amp;gclsrc=aw.ds&amp;dclid=CPm3pKjmp9sCFQ99vQode1gAEg</w:t>
        </w:r>
      </w:hyperlink>
      <w:r w:rsidRPr="00FD5811">
        <w:t>&gt;</w:t>
      </w:r>
      <w:r>
        <w:t>.</w:t>
      </w:r>
    </w:p>
    <w:p w14:paraId="1DF086C9" w14:textId="77777777" w:rsidR="006B7F23" w:rsidRDefault="006B7F23" w:rsidP="006B7F23">
      <w:pPr>
        <w:pStyle w:val="Body"/>
      </w:pPr>
    </w:p>
    <w:p w14:paraId="2F3D0FEE" w14:textId="022481D1" w:rsidR="00D51872" w:rsidRDefault="00D51872" w:rsidP="00D51872">
      <w:pPr>
        <w:pStyle w:val="Heading2"/>
      </w:pPr>
      <w:bookmarkStart w:id="158" w:name="_Toc11755254"/>
      <w:r>
        <w:t>Additional Resources</w:t>
      </w:r>
      <w:bookmarkEnd w:id="158"/>
    </w:p>
    <w:p w14:paraId="5498E6AA" w14:textId="77777777" w:rsidR="00D51872" w:rsidRDefault="00D51872" w:rsidP="00D51872">
      <w:pPr>
        <w:pStyle w:val="Heading3"/>
      </w:pPr>
      <w:bookmarkStart w:id="159" w:name="_Toc11755255"/>
      <w:r>
        <w:t>Historic development/evolution of computers</w:t>
      </w:r>
      <w:bookmarkEnd w:id="159"/>
    </w:p>
    <w:p w14:paraId="12E5BD9B" w14:textId="13DBE6BE" w:rsidR="00D51872" w:rsidRDefault="000C273C" w:rsidP="00D51872">
      <w:pPr>
        <w:rPr>
          <w:rStyle w:val="Hyperlink"/>
        </w:rPr>
      </w:pPr>
      <w:r>
        <w:rPr>
          <w:lang w:eastAsia="en-AU"/>
        </w:rPr>
        <w:t xml:space="preserve">Use the links provided if you would like any further information on </w:t>
      </w:r>
      <w:hyperlink r:id="rId105" w:history="1">
        <w:r>
          <w:rPr>
            <w:rStyle w:val="Hyperlink"/>
          </w:rPr>
          <w:t>the evolution of computers</w:t>
        </w:r>
      </w:hyperlink>
      <w:r>
        <w:rPr>
          <w:lang w:eastAsia="en-AU"/>
        </w:rPr>
        <w:t xml:space="preserve"> or </w:t>
      </w:r>
      <w:hyperlink r:id="rId106" w:history="1">
        <w:r>
          <w:rPr>
            <w:rStyle w:val="Hyperlink"/>
          </w:rPr>
          <w:t>the history of information technology</w:t>
        </w:r>
      </w:hyperlink>
      <w:r>
        <w:rPr>
          <w:rStyle w:val="Hyperlink"/>
        </w:rPr>
        <w:t>.</w:t>
      </w:r>
    </w:p>
    <w:p w14:paraId="29A53ED0" w14:textId="4A4FA3E7" w:rsidR="00A7095E" w:rsidRDefault="00A7095E">
      <w:pPr>
        <w:rPr>
          <w:rFonts w:eastAsia="Times New Roman" w:cstheme="minorHAnsi"/>
          <w:b/>
          <w:noProof/>
          <w:color w:val="58585B"/>
          <w:kern w:val="22"/>
          <w:sz w:val="28"/>
          <w:szCs w:val="28"/>
          <w:lang w:eastAsia="en-AU"/>
        </w:rPr>
      </w:pPr>
      <w:r>
        <w:br w:type="page"/>
      </w:r>
    </w:p>
    <w:p w14:paraId="582C3C13" w14:textId="59AF07B4" w:rsidR="00F84405" w:rsidRPr="00227554" w:rsidRDefault="00B57B42" w:rsidP="003D70AE">
      <w:pPr>
        <w:pStyle w:val="Heading4"/>
      </w:pPr>
      <w:r>
        <w:lastRenderedPageBreak/>
        <w:t>Recommended v</w:t>
      </w:r>
      <w:r w:rsidR="00F84405" w:rsidRPr="00227554">
        <w:t>ideos</w:t>
      </w:r>
      <w:r w:rsidR="00BD19E0">
        <w:t xml:space="preserve"> from reference list</w:t>
      </w:r>
      <w:r w:rsidR="00F84405" w:rsidRPr="00227554">
        <w:t>:</w:t>
      </w:r>
    </w:p>
    <w:tbl>
      <w:tblPr>
        <w:tblStyle w:val="TableGrid"/>
        <w:tblW w:w="0" w:type="auto"/>
        <w:tblLook w:val="04A0" w:firstRow="1" w:lastRow="0" w:firstColumn="1" w:lastColumn="0" w:noHBand="0" w:noVBand="1"/>
      </w:tblPr>
      <w:tblGrid>
        <w:gridCol w:w="1919"/>
        <w:gridCol w:w="7097"/>
      </w:tblGrid>
      <w:tr w:rsidR="00F84405" w14:paraId="1D16232D" w14:textId="77777777" w:rsidTr="00F84405">
        <w:trPr>
          <w:cnfStyle w:val="100000000000" w:firstRow="1" w:lastRow="0" w:firstColumn="0" w:lastColumn="0" w:oddVBand="0" w:evenVBand="0" w:oddHBand="0" w:evenHBand="0" w:firstRowFirstColumn="0" w:firstRowLastColumn="0" w:lastRowFirstColumn="0" w:lastRowLastColumn="0"/>
        </w:trPr>
        <w:tc>
          <w:tcPr>
            <w:tcW w:w="2972" w:type="dxa"/>
          </w:tcPr>
          <w:p w14:paraId="2FE17ABB" w14:textId="7D28395B" w:rsidR="00F84405" w:rsidRPr="00F94641" w:rsidRDefault="00B57B42" w:rsidP="00F94641">
            <w:pPr>
              <w:pStyle w:val="TableHeading"/>
              <w:rPr>
                <w:b/>
              </w:rPr>
            </w:pPr>
            <w:r>
              <w:rPr>
                <w:b/>
              </w:rPr>
              <w:t>Video hyperlink t</w:t>
            </w:r>
            <w:r w:rsidR="00F84405" w:rsidRPr="00F94641">
              <w:rPr>
                <w:b/>
              </w:rPr>
              <w:t>itle</w:t>
            </w:r>
          </w:p>
        </w:tc>
        <w:tc>
          <w:tcPr>
            <w:tcW w:w="6044" w:type="dxa"/>
          </w:tcPr>
          <w:p w14:paraId="782E2388" w14:textId="1B6D2536" w:rsidR="00F84405" w:rsidRPr="00F94641" w:rsidRDefault="00F84405" w:rsidP="00F94641">
            <w:pPr>
              <w:pStyle w:val="TableHeading"/>
              <w:rPr>
                <w:b/>
              </w:rPr>
            </w:pPr>
            <w:r w:rsidRPr="00F94641">
              <w:rPr>
                <w:b/>
              </w:rPr>
              <w:t>Full website reference</w:t>
            </w:r>
          </w:p>
        </w:tc>
      </w:tr>
      <w:tr w:rsidR="00F84405" w14:paraId="1471C364" w14:textId="77777777" w:rsidTr="00F84405">
        <w:tc>
          <w:tcPr>
            <w:tcW w:w="2972" w:type="dxa"/>
          </w:tcPr>
          <w:p w14:paraId="7550381B" w14:textId="2429C447" w:rsidR="00F84405" w:rsidRDefault="00F84405">
            <w:r>
              <w:t>Computer Basics: What is the Cloud?</w:t>
            </w:r>
          </w:p>
        </w:tc>
        <w:tc>
          <w:tcPr>
            <w:tcW w:w="6044" w:type="dxa"/>
          </w:tcPr>
          <w:p w14:paraId="21855DF2" w14:textId="0482045F" w:rsidR="00F84405" w:rsidRPr="00F94641" w:rsidRDefault="006941CA">
            <w:pPr>
              <w:rPr>
                <w:color w:val="0000C0"/>
                <w:u w:val="single"/>
              </w:rPr>
            </w:pPr>
            <w:hyperlink r:id="rId107" w:history="1">
              <w:r w:rsidR="00F84405" w:rsidRPr="00DC0948">
                <w:rPr>
                  <w:rStyle w:val="Hyperlink"/>
                </w:rPr>
                <w:t>https://www.youtube.com/watch?v=gu4FYSFeWqg</w:t>
              </w:r>
            </w:hyperlink>
          </w:p>
        </w:tc>
      </w:tr>
      <w:tr w:rsidR="00233269" w14:paraId="30D0FCDD" w14:textId="77777777" w:rsidTr="00F84405">
        <w:tc>
          <w:tcPr>
            <w:tcW w:w="2972" w:type="dxa"/>
          </w:tcPr>
          <w:p w14:paraId="55C0160D" w14:textId="36C5E4FF" w:rsidR="00233269" w:rsidRDefault="00FD3B4D">
            <w:r w:rsidRPr="00FD3B4D">
              <w:t>On Premise VS Cloud Computing - Pros and Cons Comparison</w:t>
            </w:r>
          </w:p>
        </w:tc>
        <w:tc>
          <w:tcPr>
            <w:tcW w:w="6044" w:type="dxa"/>
          </w:tcPr>
          <w:p w14:paraId="451AD101" w14:textId="4E3728FA" w:rsidR="00233269" w:rsidRDefault="006941CA">
            <w:hyperlink r:id="rId108" w:history="1">
              <w:r w:rsidR="00233269" w:rsidRPr="00AA2566">
                <w:rPr>
                  <w:rStyle w:val="Hyperlink"/>
                </w:rPr>
                <w:t>https://www.youtube.com/watch?v=KVydGQGR1Lo</w:t>
              </w:r>
            </w:hyperlink>
            <w:r w:rsidR="00233269">
              <w:t xml:space="preserve"> </w:t>
            </w:r>
          </w:p>
        </w:tc>
      </w:tr>
      <w:tr w:rsidR="00F84405" w14:paraId="610CA5BD" w14:textId="77777777" w:rsidTr="00F84405">
        <w:tc>
          <w:tcPr>
            <w:tcW w:w="2972" w:type="dxa"/>
          </w:tcPr>
          <w:p w14:paraId="6B6188D3" w14:textId="7E5A278F" w:rsidR="00F84405" w:rsidRDefault="001F5661">
            <w:r w:rsidRPr="001F5661">
              <w:t>Cloud Computing Services Models (laaS, PaaS and SaaS explained)</w:t>
            </w:r>
          </w:p>
        </w:tc>
        <w:tc>
          <w:tcPr>
            <w:tcW w:w="6044" w:type="dxa"/>
          </w:tcPr>
          <w:p w14:paraId="17CAFB05" w14:textId="5B34E3B3" w:rsidR="00F84405" w:rsidRDefault="006941CA">
            <w:hyperlink r:id="rId109" w:history="1">
              <w:r w:rsidR="001F5661" w:rsidRPr="00AA2566">
                <w:rPr>
                  <w:rStyle w:val="Hyperlink"/>
                </w:rPr>
                <w:t>https://www.youtube.com/watch?v=36zducUX16w</w:t>
              </w:r>
            </w:hyperlink>
          </w:p>
        </w:tc>
      </w:tr>
      <w:tr w:rsidR="00F84405" w14:paraId="79BE6864" w14:textId="77777777" w:rsidTr="00F84405">
        <w:tc>
          <w:tcPr>
            <w:tcW w:w="2972" w:type="dxa"/>
          </w:tcPr>
          <w:p w14:paraId="3D3F22F8" w14:textId="1B29D5B2" w:rsidR="00F84405" w:rsidRPr="009A2C70" w:rsidRDefault="009A2C70">
            <w:pPr>
              <w:rPr>
                <w:rFonts w:asciiTheme="minorHAnsi" w:hAnsiTheme="minorHAnsi" w:cstheme="minorHAnsi"/>
              </w:rPr>
            </w:pPr>
            <w:r w:rsidRPr="009A2C70">
              <w:rPr>
                <w:rStyle w:val="watch-title"/>
                <w:rFonts w:asciiTheme="minorHAnsi" w:hAnsiTheme="minorHAnsi" w:cstheme="minorHAnsi"/>
                <w:kern w:val="36"/>
                <w:szCs w:val="30"/>
                <w:lang w:val="en"/>
              </w:rPr>
              <w:t>Cloud Computing Fundamentals</w:t>
            </w:r>
          </w:p>
        </w:tc>
        <w:tc>
          <w:tcPr>
            <w:tcW w:w="6044" w:type="dxa"/>
          </w:tcPr>
          <w:p w14:paraId="3A2D5FBB" w14:textId="771403F4" w:rsidR="00F84405" w:rsidRDefault="006941CA">
            <w:hyperlink r:id="rId110" w:history="1">
              <w:r w:rsidR="009A2C70" w:rsidRPr="00AA2566">
                <w:rPr>
                  <w:rStyle w:val="Hyperlink"/>
                </w:rPr>
                <w:t>https://www.youtube.com/watch?v=uroryFU78gM&amp;feature=youtu.be</w:t>
              </w:r>
            </w:hyperlink>
          </w:p>
        </w:tc>
      </w:tr>
      <w:tr w:rsidR="00F84405" w14:paraId="1CA0388C" w14:textId="77777777" w:rsidTr="00F84405">
        <w:tc>
          <w:tcPr>
            <w:tcW w:w="2972" w:type="dxa"/>
          </w:tcPr>
          <w:p w14:paraId="18B7ADE8" w14:textId="7C9140F2" w:rsidR="00F84405" w:rsidRDefault="00C5169B">
            <w:r w:rsidRPr="00C5169B">
              <w:t>Create a presentation in PowerPoint</w:t>
            </w:r>
          </w:p>
        </w:tc>
        <w:tc>
          <w:tcPr>
            <w:tcW w:w="6044" w:type="dxa"/>
          </w:tcPr>
          <w:p w14:paraId="59974E35" w14:textId="3BA6313B" w:rsidR="00F84405" w:rsidRDefault="006941CA" w:rsidP="00F94641">
            <w:pPr>
              <w:pStyle w:val="Body"/>
              <w:ind w:left="-43"/>
            </w:pPr>
            <w:hyperlink r:id="rId111" w:history="1">
              <w:r w:rsidR="00C5169B" w:rsidRPr="00C5169B">
                <w:rPr>
                  <w:rStyle w:val="Hyperlink"/>
                </w:rPr>
                <w:t>https://support.office.com/en-us/article/create-a-presentation-in-powerpoint-422250f8-5721-4cea-92cc-202fa7b89617</w:t>
              </w:r>
            </w:hyperlink>
          </w:p>
        </w:tc>
      </w:tr>
      <w:tr w:rsidR="009928D9" w14:paraId="333B4B59" w14:textId="77777777" w:rsidTr="00F84405">
        <w:tc>
          <w:tcPr>
            <w:tcW w:w="2972" w:type="dxa"/>
          </w:tcPr>
          <w:p w14:paraId="122B07FA" w14:textId="0F9D29A4" w:rsidR="009928D9" w:rsidRDefault="009928D9">
            <w:r w:rsidRPr="009928D9">
              <w:t>The Beginner's Guide to Microsoft PowerPoint</w:t>
            </w:r>
          </w:p>
        </w:tc>
        <w:tc>
          <w:tcPr>
            <w:tcW w:w="6044" w:type="dxa"/>
          </w:tcPr>
          <w:p w14:paraId="17DDCE2D" w14:textId="3D2D0C39" w:rsidR="009928D9" w:rsidRPr="00C5169B" w:rsidRDefault="006941CA" w:rsidP="00C5169B">
            <w:pPr>
              <w:pStyle w:val="Body"/>
              <w:ind w:left="-43"/>
            </w:pPr>
            <w:hyperlink r:id="rId112" w:history="1">
              <w:r w:rsidR="009928D9" w:rsidRPr="00CF04EC">
                <w:rPr>
                  <w:rStyle w:val="Hyperlink"/>
                </w:rPr>
                <w:t>https://www.youtube.com/watch?v=XF34-Wu6qWU</w:t>
              </w:r>
            </w:hyperlink>
            <w:r w:rsidR="009928D9">
              <w:t xml:space="preserve"> </w:t>
            </w:r>
          </w:p>
        </w:tc>
      </w:tr>
      <w:tr w:rsidR="009928D9" w14:paraId="0E97AE36" w14:textId="77777777" w:rsidTr="00F84405">
        <w:tc>
          <w:tcPr>
            <w:tcW w:w="2972" w:type="dxa"/>
          </w:tcPr>
          <w:p w14:paraId="285D862D" w14:textId="4581980D" w:rsidR="009928D9" w:rsidRDefault="009928D9">
            <w:r w:rsidRPr="009928D9">
              <w:t>Learn PowerPoint - 2018 Beginners Tutorial</w:t>
            </w:r>
          </w:p>
        </w:tc>
        <w:tc>
          <w:tcPr>
            <w:tcW w:w="6044" w:type="dxa"/>
          </w:tcPr>
          <w:p w14:paraId="26F13554" w14:textId="11158EF3" w:rsidR="009928D9" w:rsidRDefault="006941CA" w:rsidP="00C5169B">
            <w:pPr>
              <w:pStyle w:val="Body"/>
              <w:ind w:left="-43"/>
            </w:pPr>
            <w:hyperlink r:id="rId113" w:history="1">
              <w:r w:rsidR="009928D9" w:rsidRPr="00CF04EC">
                <w:rPr>
                  <w:rStyle w:val="Hyperlink"/>
                </w:rPr>
                <w:t>https://www.youtube.com/watch?v=u7Tku3_RGPs</w:t>
              </w:r>
            </w:hyperlink>
            <w:r w:rsidR="009928D9">
              <w:t xml:space="preserve"> </w:t>
            </w:r>
          </w:p>
        </w:tc>
      </w:tr>
      <w:bookmarkEnd w:id="0"/>
      <w:bookmarkEnd w:id="1"/>
      <w:bookmarkEnd w:id="2"/>
      <w:bookmarkEnd w:id="3"/>
      <w:bookmarkEnd w:id="155"/>
      <w:bookmarkEnd w:id="156"/>
      <w:bookmarkEnd w:id="157"/>
    </w:tbl>
    <w:p w14:paraId="2824F2D8" w14:textId="1A7FEC84" w:rsidR="00B66FE0" w:rsidRDefault="00B66FE0" w:rsidP="00B07AB8"/>
    <w:p w14:paraId="38A14CA2" w14:textId="77777777" w:rsidR="00B66FE0" w:rsidRDefault="00B66FE0">
      <w:r>
        <w:br w:type="page"/>
      </w:r>
    </w:p>
    <w:tbl>
      <w:tblPr>
        <w:tblW w:w="0" w:type="auto"/>
        <w:shd w:val="clear" w:color="auto" w:fill="E7E7D4"/>
        <w:tblLook w:val="0600" w:firstRow="0" w:lastRow="0" w:firstColumn="0" w:lastColumn="0" w:noHBand="1" w:noVBand="1"/>
      </w:tblPr>
      <w:tblGrid>
        <w:gridCol w:w="992"/>
        <w:gridCol w:w="8034"/>
      </w:tblGrid>
      <w:tr w:rsidR="00B66FE0" w14:paraId="61A7EA21" w14:textId="77777777" w:rsidTr="0097561D">
        <w:trPr>
          <w:trHeight w:val="659"/>
        </w:trPr>
        <w:tc>
          <w:tcPr>
            <w:tcW w:w="992" w:type="dxa"/>
            <w:shd w:val="clear" w:color="auto" w:fill="E7E7D4"/>
            <w:vAlign w:val="center"/>
          </w:tcPr>
          <w:p w14:paraId="1F05C409" w14:textId="77777777" w:rsidR="00B66FE0" w:rsidRPr="009C3DED" w:rsidRDefault="00B66FE0" w:rsidP="0097561D">
            <w:pPr>
              <w:pStyle w:val="Body"/>
              <w:spacing w:after="0" w:line="240" w:lineRule="auto"/>
              <w:jc w:val="center"/>
            </w:pPr>
            <w:r>
              <w:rPr>
                <w:noProof/>
                <w:lang w:eastAsia="en-AU"/>
              </w:rPr>
              <w:lastRenderedPageBreak/>
              <w:drawing>
                <wp:inline distT="0" distB="0" distL="0" distR="0" wp14:anchorId="52A1FD04" wp14:editId="2B7473F9">
                  <wp:extent cx="365760" cy="357809"/>
                  <wp:effectExtent l="0" t="0" r="0" b="4445"/>
                  <wp:docPr id="3" name="Picture 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38">
                            <a:duotone>
                              <a:schemeClr val="accent4">
                                <a:shade val="45000"/>
                                <a:satMod val="135000"/>
                              </a:schemeClr>
                              <a:prstClr val="white"/>
                            </a:duotone>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3B3E574D" w14:textId="28590CC5" w:rsidR="00B66FE0" w:rsidRPr="009C3DED" w:rsidRDefault="00B66FE0" w:rsidP="0097561D">
            <w:pPr>
              <w:pStyle w:val="Heading1noTOC"/>
            </w:pPr>
            <w:r w:rsidRPr="00C372CB">
              <w:t xml:space="preserve">Solutions to </w:t>
            </w:r>
            <w:r w:rsidR="000E68ED">
              <w:t xml:space="preserve">multiple choice </w:t>
            </w:r>
            <w:r>
              <w:t>p</w:t>
            </w:r>
            <w:r w:rsidRPr="00C372CB">
              <w:t xml:space="preserve">ractice </w:t>
            </w:r>
            <w:r>
              <w:t>a</w:t>
            </w:r>
            <w:r w:rsidRPr="00C372CB">
              <w:t>ctivit</w:t>
            </w:r>
            <w:r>
              <w:t>ies</w:t>
            </w:r>
          </w:p>
        </w:tc>
      </w:tr>
    </w:tbl>
    <w:p w14:paraId="01CDE6EF" w14:textId="77777777" w:rsidR="00B66FE0" w:rsidRDefault="00B66FE0" w:rsidP="00B66FE0">
      <w:pPr>
        <w:pStyle w:val="Heading2"/>
      </w:pPr>
      <w:bookmarkStart w:id="160" w:name="_Toc11755256"/>
      <w:r>
        <w:t>Solution to activity 1.1</w:t>
      </w:r>
      <w:bookmarkEnd w:id="160"/>
    </w:p>
    <w:p w14:paraId="34B13DB4" w14:textId="77777777" w:rsidR="00B66FE0" w:rsidRPr="00B66FE0" w:rsidRDefault="00B66FE0" w:rsidP="00B66FE0">
      <w:pPr>
        <w:pStyle w:val="Body"/>
        <w:spacing w:after="0"/>
        <w:ind w:left="284" w:hanging="284"/>
        <w:rPr>
          <w:lang w:eastAsia="en-AU"/>
        </w:rPr>
      </w:pPr>
      <w:r w:rsidRPr="003D1229">
        <w:rPr>
          <w:b/>
          <w:lang w:eastAsia="en-AU"/>
        </w:rPr>
        <w:t xml:space="preserve">1. </w:t>
      </w:r>
      <w:r w:rsidRPr="003D1229">
        <w:rPr>
          <w:b/>
          <w:lang w:eastAsia="en-AU"/>
        </w:rPr>
        <w:tab/>
      </w:r>
      <w:r w:rsidRPr="00B66FE0">
        <w:rPr>
          <w:lang w:eastAsia="en-AU"/>
        </w:rPr>
        <w:t>When something is stored in the cloud it means:</w:t>
      </w:r>
    </w:p>
    <w:p w14:paraId="0E98EBAD" w14:textId="14C35D92" w:rsidR="00B66FE0" w:rsidRPr="00B66FE0" w:rsidRDefault="006941CA" w:rsidP="00B66FE0">
      <w:pPr>
        <w:pStyle w:val="Body"/>
        <w:spacing w:after="120"/>
        <w:rPr>
          <w:color w:val="0000FF"/>
        </w:rPr>
      </w:pPr>
      <w:sdt>
        <w:sdtPr>
          <w:rPr>
            <w:color w:val="0000FF"/>
          </w:rPr>
          <w:id w:val="484822888"/>
          <w14:checkbox>
            <w14:checked w14:val="1"/>
            <w14:checkedState w14:val="2612" w14:font="MS Gothic"/>
            <w14:uncheckedState w14:val="2610" w14:font="MS Gothic"/>
          </w14:checkbox>
        </w:sdtPr>
        <w:sdtEndPr/>
        <w:sdtContent>
          <w:r w:rsidR="00B66FE0">
            <w:rPr>
              <w:rFonts w:ascii="MS Gothic" w:eastAsia="MS Gothic" w:hAnsi="MS Gothic" w:hint="eastAsia"/>
              <w:color w:val="0000FF"/>
            </w:rPr>
            <w:t>☒</w:t>
          </w:r>
        </w:sdtContent>
      </w:sdt>
      <w:r w:rsidR="00B66FE0" w:rsidRPr="00B66FE0">
        <w:rPr>
          <w:color w:val="0000FF"/>
        </w:rPr>
        <w:t xml:space="preserve"> it is stored in external internet servers</w:t>
      </w:r>
    </w:p>
    <w:p w14:paraId="250B0974" w14:textId="65038BE6" w:rsidR="00B66FE0" w:rsidRPr="00B66FE0" w:rsidRDefault="00B66FE0" w:rsidP="00B66FE0">
      <w:pPr>
        <w:pStyle w:val="Guidetext"/>
        <w:spacing w:after="0"/>
        <w:ind w:left="284" w:hanging="284"/>
        <w:rPr>
          <w:i w:val="0"/>
          <w:color w:val="auto"/>
          <w:lang w:eastAsia="en-AU"/>
        </w:rPr>
      </w:pPr>
      <w:r w:rsidRPr="00B66FE0">
        <w:rPr>
          <w:i w:val="0"/>
          <w:color w:val="auto"/>
          <w:lang w:eastAsia="en-AU"/>
        </w:rPr>
        <w:t>2.</w:t>
      </w:r>
      <w:r w:rsidRPr="00B66FE0">
        <w:rPr>
          <w:i w:val="0"/>
          <w:color w:val="auto"/>
          <w:lang w:eastAsia="en-AU"/>
        </w:rPr>
        <w:tab/>
        <w:t>Select from the components below the ones that can be provided to a business via the 'cloud'.</w:t>
      </w:r>
    </w:p>
    <w:p w14:paraId="3A4F6F7E" w14:textId="77777777" w:rsidR="00B66FE0" w:rsidRPr="00B66FE0" w:rsidRDefault="006941CA" w:rsidP="00B66FE0">
      <w:pPr>
        <w:pStyle w:val="Body"/>
        <w:spacing w:after="120"/>
        <w:rPr>
          <w:color w:val="0000FF"/>
        </w:rPr>
      </w:pPr>
      <w:sdt>
        <w:sdtPr>
          <w:rPr>
            <w:color w:val="0000FF"/>
          </w:rPr>
          <w:id w:val="280779140"/>
          <w14:checkbox>
            <w14:checked w14:val="1"/>
            <w14:checkedState w14:val="2612" w14:font="MS Gothic"/>
            <w14:uncheckedState w14:val="2610" w14:font="MS Gothic"/>
          </w14:checkbox>
        </w:sdtPr>
        <w:sdtEndPr/>
        <w:sdtContent>
          <w:r w:rsidR="00B66FE0" w:rsidRPr="00B66FE0">
            <w:rPr>
              <w:rFonts w:ascii="MS Gothic" w:eastAsia="MS Gothic" w:hAnsi="MS Gothic" w:hint="eastAsia"/>
              <w:color w:val="0000FF"/>
            </w:rPr>
            <w:t>☒</w:t>
          </w:r>
        </w:sdtContent>
      </w:sdt>
      <w:r w:rsidR="00B66FE0" w:rsidRPr="00B66FE0">
        <w:rPr>
          <w:color w:val="0000FF"/>
        </w:rPr>
        <w:t xml:space="preserve"> All of the above</w:t>
      </w:r>
    </w:p>
    <w:p w14:paraId="6876BD73" w14:textId="77777777" w:rsidR="00B66FE0" w:rsidRPr="00B66FE0" w:rsidRDefault="00B66FE0" w:rsidP="00B66FE0">
      <w:pPr>
        <w:pStyle w:val="Body"/>
        <w:spacing w:after="0"/>
        <w:ind w:left="284" w:hanging="284"/>
        <w:rPr>
          <w:lang w:eastAsia="en-AU"/>
        </w:rPr>
      </w:pPr>
      <w:r w:rsidRPr="00B66FE0">
        <w:rPr>
          <w:lang w:eastAsia="en-AU"/>
        </w:rPr>
        <w:t>3.</w:t>
      </w:r>
      <w:r w:rsidRPr="00B66FE0">
        <w:rPr>
          <w:lang w:eastAsia="en-AU"/>
        </w:rPr>
        <w:tab/>
        <w:t>When reviewing computing needs in business you should determine current business needs, identify tasks that are undertaken, list all the equipment, obtain data on computer use and stocktake all software and licences. True or False?</w:t>
      </w:r>
    </w:p>
    <w:p w14:paraId="2E4EC79C" w14:textId="25E955E0" w:rsidR="00B66FE0" w:rsidRDefault="006941CA" w:rsidP="00B66FE0">
      <w:pPr>
        <w:pStyle w:val="Body"/>
        <w:spacing w:after="120"/>
        <w:ind w:left="720" w:hanging="720"/>
        <w:rPr>
          <w:color w:val="0000FF"/>
        </w:rPr>
      </w:pPr>
      <w:sdt>
        <w:sdtPr>
          <w:rPr>
            <w:color w:val="0000FF"/>
          </w:rPr>
          <w:id w:val="1883058782"/>
          <w14:checkbox>
            <w14:checked w14:val="1"/>
            <w14:checkedState w14:val="2612" w14:font="MS Gothic"/>
            <w14:uncheckedState w14:val="2610" w14:font="MS Gothic"/>
          </w14:checkbox>
        </w:sdtPr>
        <w:sdtEndPr/>
        <w:sdtContent>
          <w:r w:rsidR="00B66FE0" w:rsidRPr="00B66FE0">
            <w:rPr>
              <w:rFonts w:ascii="MS Gothic" w:eastAsia="MS Gothic" w:hAnsi="MS Gothic" w:hint="eastAsia"/>
              <w:color w:val="0000FF"/>
            </w:rPr>
            <w:t>☒</w:t>
          </w:r>
        </w:sdtContent>
      </w:sdt>
      <w:r w:rsidR="00B66FE0" w:rsidRPr="00B66FE0">
        <w:rPr>
          <w:color w:val="0000FF"/>
        </w:rPr>
        <w:t xml:space="preserve"> True</w:t>
      </w:r>
    </w:p>
    <w:p w14:paraId="03902FD2" w14:textId="77777777" w:rsidR="00B66FE0" w:rsidRPr="00B66FE0" w:rsidRDefault="00B66FE0" w:rsidP="00B66FE0">
      <w:pPr>
        <w:pStyle w:val="Body"/>
        <w:spacing w:after="120"/>
        <w:ind w:left="720" w:hanging="720"/>
        <w:rPr>
          <w:color w:val="0000FF"/>
        </w:rPr>
      </w:pPr>
    </w:p>
    <w:p w14:paraId="5B0192D7" w14:textId="2C3C6FD2" w:rsidR="00B66FE0" w:rsidRDefault="00B66FE0" w:rsidP="00B66FE0">
      <w:pPr>
        <w:pStyle w:val="Heading2"/>
      </w:pPr>
      <w:bookmarkStart w:id="161" w:name="_Toc11755257"/>
      <w:r>
        <w:t>Solution to activity 2.</w:t>
      </w:r>
      <w:r w:rsidR="000E6A20">
        <w:t>3</w:t>
      </w:r>
      <w:bookmarkEnd w:id="161"/>
    </w:p>
    <w:p w14:paraId="39ED389E" w14:textId="77777777" w:rsidR="00B66FE0" w:rsidRPr="00B66FE0" w:rsidRDefault="00B66FE0" w:rsidP="00B66FE0">
      <w:pPr>
        <w:pStyle w:val="Body"/>
        <w:spacing w:after="0"/>
        <w:ind w:left="284" w:hanging="284"/>
        <w:rPr>
          <w:lang w:eastAsia="en-AU"/>
        </w:rPr>
      </w:pPr>
      <w:r w:rsidRPr="00B66FE0">
        <w:rPr>
          <w:lang w:eastAsia="en-AU"/>
        </w:rPr>
        <w:t>1.</w:t>
      </w:r>
      <w:r w:rsidRPr="00B66FE0">
        <w:rPr>
          <w:lang w:eastAsia="en-AU"/>
        </w:rPr>
        <w:tab/>
        <w:t>Elastic computing is a term that refers to ability of a customer to purchase cloud services as needed and then return them. True or False?</w:t>
      </w:r>
    </w:p>
    <w:p w14:paraId="45EA5C44" w14:textId="77777777" w:rsidR="00B66FE0" w:rsidRPr="00B66FE0" w:rsidRDefault="006941CA" w:rsidP="00B66FE0">
      <w:pPr>
        <w:pStyle w:val="Body"/>
        <w:rPr>
          <w:color w:val="0000FF"/>
        </w:rPr>
      </w:pPr>
      <w:sdt>
        <w:sdtPr>
          <w:rPr>
            <w:color w:val="0000FF"/>
          </w:rPr>
          <w:id w:val="1044177683"/>
          <w14:checkbox>
            <w14:checked w14:val="1"/>
            <w14:checkedState w14:val="2612" w14:font="MS Gothic"/>
            <w14:uncheckedState w14:val="2610" w14:font="MS Gothic"/>
          </w14:checkbox>
        </w:sdtPr>
        <w:sdtEndPr/>
        <w:sdtContent>
          <w:r w:rsidR="00B66FE0" w:rsidRPr="00B66FE0">
            <w:rPr>
              <w:rFonts w:ascii="MS Gothic" w:eastAsia="MS Gothic" w:hAnsi="MS Gothic" w:hint="eastAsia"/>
              <w:color w:val="0000FF"/>
            </w:rPr>
            <w:t>☒</w:t>
          </w:r>
        </w:sdtContent>
      </w:sdt>
      <w:r w:rsidR="00B66FE0" w:rsidRPr="00B66FE0">
        <w:rPr>
          <w:color w:val="0000FF"/>
        </w:rPr>
        <w:t xml:space="preserve"> False</w:t>
      </w:r>
    </w:p>
    <w:p w14:paraId="6F57683B" w14:textId="77777777" w:rsidR="00B66FE0" w:rsidRPr="00B66FE0" w:rsidRDefault="00B66FE0" w:rsidP="00B66FE0">
      <w:pPr>
        <w:pStyle w:val="Body"/>
        <w:spacing w:after="0"/>
        <w:ind w:left="284" w:hanging="284"/>
      </w:pPr>
      <w:r w:rsidRPr="00B66FE0">
        <w:t>2.</w:t>
      </w:r>
      <w:r w:rsidRPr="00B66FE0">
        <w:tab/>
        <w:t>Select three fundamental components of cloud computing from the list below.</w:t>
      </w:r>
    </w:p>
    <w:p w14:paraId="07469766" w14:textId="77777777" w:rsidR="00B66FE0" w:rsidRPr="00B66FE0" w:rsidRDefault="006941CA" w:rsidP="00B66FE0">
      <w:pPr>
        <w:pStyle w:val="Body"/>
        <w:spacing w:after="0"/>
        <w:ind w:left="720" w:hanging="720"/>
        <w:rPr>
          <w:color w:val="0000FF"/>
        </w:rPr>
      </w:pPr>
      <w:sdt>
        <w:sdtPr>
          <w:rPr>
            <w:color w:val="0000FF"/>
          </w:rPr>
          <w:id w:val="-1315645162"/>
          <w14:checkbox>
            <w14:checked w14:val="1"/>
            <w14:checkedState w14:val="2612" w14:font="MS Gothic"/>
            <w14:uncheckedState w14:val="2610" w14:font="MS Gothic"/>
          </w14:checkbox>
        </w:sdtPr>
        <w:sdtEndPr/>
        <w:sdtContent>
          <w:r w:rsidR="00B66FE0" w:rsidRPr="00B66FE0">
            <w:rPr>
              <w:rFonts w:ascii="MS Gothic" w:eastAsia="MS Gothic" w:hAnsi="MS Gothic" w:hint="eastAsia"/>
              <w:color w:val="0000FF"/>
            </w:rPr>
            <w:t>☒</w:t>
          </w:r>
        </w:sdtContent>
      </w:sdt>
      <w:r w:rsidR="00B66FE0" w:rsidRPr="00B66FE0">
        <w:rPr>
          <w:color w:val="0000FF"/>
        </w:rPr>
        <w:t xml:space="preserve"> basics of virtualisation</w:t>
      </w:r>
    </w:p>
    <w:p w14:paraId="17819AC1" w14:textId="77777777" w:rsidR="00B66FE0" w:rsidRPr="00B66FE0" w:rsidRDefault="006941CA" w:rsidP="00B66FE0">
      <w:pPr>
        <w:pStyle w:val="Body"/>
        <w:spacing w:after="0"/>
        <w:ind w:left="720" w:hanging="720"/>
        <w:rPr>
          <w:color w:val="0000FF"/>
        </w:rPr>
      </w:pPr>
      <w:sdt>
        <w:sdtPr>
          <w:rPr>
            <w:color w:val="0000FF"/>
          </w:rPr>
          <w:id w:val="1620637763"/>
          <w14:checkbox>
            <w14:checked w14:val="1"/>
            <w14:checkedState w14:val="2612" w14:font="MS Gothic"/>
            <w14:uncheckedState w14:val="2610" w14:font="MS Gothic"/>
          </w14:checkbox>
        </w:sdtPr>
        <w:sdtEndPr/>
        <w:sdtContent>
          <w:r w:rsidR="00B66FE0" w:rsidRPr="00B66FE0">
            <w:rPr>
              <w:rFonts w:ascii="MS Gothic" w:eastAsia="MS Gothic" w:hAnsi="MS Gothic" w:hint="eastAsia"/>
              <w:color w:val="0000FF"/>
            </w:rPr>
            <w:t>☒</w:t>
          </w:r>
        </w:sdtContent>
      </w:sdt>
      <w:r w:rsidR="00B66FE0" w:rsidRPr="00B66FE0">
        <w:rPr>
          <w:color w:val="0000FF"/>
        </w:rPr>
        <w:t xml:space="preserve"> security and privacy</w:t>
      </w:r>
    </w:p>
    <w:p w14:paraId="3346FD63" w14:textId="77777777" w:rsidR="00B66FE0" w:rsidRPr="00B66FE0" w:rsidRDefault="006941CA" w:rsidP="00B66FE0">
      <w:pPr>
        <w:pStyle w:val="Body"/>
        <w:ind w:left="720" w:hanging="720"/>
        <w:rPr>
          <w:color w:val="0000FF"/>
        </w:rPr>
      </w:pPr>
      <w:sdt>
        <w:sdtPr>
          <w:rPr>
            <w:color w:val="0000FF"/>
          </w:rPr>
          <w:id w:val="341903139"/>
          <w14:checkbox>
            <w14:checked w14:val="1"/>
            <w14:checkedState w14:val="2612" w14:font="MS Gothic"/>
            <w14:uncheckedState w14:val="2610" w14:font="MS Gothic"/>
          </w14:checkbox>
        </w:sdtPr>
        <w:sdtEndPr/>
        <w:sdtContent>
          <w:r w:rsidR="00B66FE0" w:rsidRPr="00B66FE0">
            <w:rPr>
              <w:rFonts w:ascii="MS Gothic" w:eastAsia="MS Gothic" w:hAnsi="MS Gothic" w:hint="eastAsia"/>
              <w:color w:val="0000FF"/>
            </w:rPr>
            <w:t>☒</w:t>
          </w:r>
        </w:sdtContent>
      </w:sdt>
      <w:r w:rsidR="00B66FE0" w:rsidRPr="00B66FE0">
        <w:rPr>
          <w:color w:val="0000FF"/>
        </w:rPr>
        <w:t xml:space="preserve"> public, private and hybrid clouds</w:t>
      </w:r>
    </w:p>
    <w:p w14:paraId="45738A91" w14:textId="77777777" w:rsidR="00B66FE0" w:rsidRPr="00B66FE0" w:rsidRDefault="00B66FE0" w:rsidP="00B66FE0">
      <w:pPr>
        <w:pStyle w:val="Body"/>
        <w:spacing w:after="0"/>
        <w:ind w:left="284" w:hanging="284"/>
      </w:pPr>
      <w:r w:rsidRPr="00B66FE0">
        <w:t>3.</w:t>
      </w:r>
      <w:r w:rsidRPr="00B66FE0">
        <w:tab/>
        <w:t>Cloud computing provides several types of processes over the internet. The anagram aaS refers to?</w:t>
      </w:r>
    </w:p>
    <w:p w14:paraId="64D70563" w14:textId="203E610A" w:rsidR="00B66FE0" w:rsidRDefault="006941CA" w:rsidP="00B66FE0">
      <w:pPr>
        <w:pStyle w:val="Body"/>
        <w:rPr>
          <w:color w:val="0000FF"/>
        </w:rPr>
      </w:pPr>
      <w:sdt>
        <w:sdtPr>
          <w:rPr>
            <w:color w:val="0000FF"/>
          </w:rPr>
          <w:id w:val="-1412228957"/>
          <w14:checkbox>
            <w14:checked w14:val="1"/>
            <w14:checkedState w14:val="2612" w14:font="MS Gothic"/>
            <w14:uncheckedState w14:val="2610" w14:font="MS Gothic"/>
          </w14:checkbox>
        </w:sdtPr>
        <w:sdtEndPr/>
        <w:sdtContent>
          <w:r w:rsidR="00B66FE0" w:rsidRPr="00B66FE0">
            <w:rPr>
              <w:rFonts w:ascii="MS Gothic" w:eastAsia="MS Gothic" w:hAnsi="MS Gothic" w:hint="eastAsia"/>
              <w:color w:val="0000FF"/>
            </w:rPr>
            <w:t>☒</w:t>
          </w:r>
        </w:sdtContent>
      </w:sdt>
      <w:r w:rsidR="00B66FE0" w:rsidRPr="00B66FE0">
        <w:rPr>
          <w:color w:val="0000FF"/>
        </w:rPr>
        <w:t xml:space="preserve"> as a Service</w:t>
      </w:r>
    </w:p>
    <w:p w14:paraId="6906C96E" w14:textId="58AA044D" w:rsidR="00B66FE0" w:rsidRPr="00B66FE0" w:rsidRDefault="00B66FE0" w:rsidP="00907D36">
      <w:pPr>
        <w:rPr>
          <w:color w:val="0000FF"/>
        </w:rPr>
      </w:pPr>
    </w:p>
    <w:sectPr w:rsidR="00B66FE0" w:rsidRPr="00B66FE0" w:rsidSect="001E25C8">
      <w:headerReference w:type="even" r:id="rId114"/>
      <w:headerReference w:type="default" r:id="rId115"/>
      <w:footerReference w:type="even" r:id="rId116"/>
      <w:footerReference w:type="default" r:id="rId117"/>
      <w:headerReference w:type="first" r:id="rId118"/>
      <w:footerReference w:type="first" r:id="rId119"/>
      <w:pgSz w:w="11906" w:h="16838" w:code="9"/>
      <w:pgMar w:top="1531" w:right="1440" w:bottom="1440" w:left="1440" w:header="567" w:footer="482"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62C816" w14:textId="77777777" w:rsidR="001B60B0" w:rsidRDefault="001B60B0" w:rsidP="00EE3A11">
      <w:r>
        <w:separator/>
      </w:r>
    </w:p>
    <w:p w14:paraId="6FA2B973" w14:textId="77777777" w:rsidR="001B60B0" w:rsidRDefault="001B60B0" w:rsidP="00EE3A11"/>
  </w:endnote>
  <w:endnote w:type="continuationSeparator" w:id="0">
    <w:p w14:paraId="3EB8E801" w14:textId="77777777" w:rsidR="001B60B0" w:rsidRDefault="001B60B0" w:rsidP="00EE3A11">
      <w:r>
        <w:continuationSeparator/>
      </w:r>
    </w:p>
    <w:p w14:paraId="56A93159" w14:textId="77777777" w:rsidR="001B60B0" w:rsidRDefault="001B60B0"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Myriad Pro">
    <w:altName w:val="Arial"/>
    <w:panose1 w:val="020B0503030403020204"/>
    <w:charset w:val="00"/>
    <w:family w:val="swiss"/>
    <w:notTrueType/>
    <w:pitch w:val="variable"/>
    <w:sig w:usb0="20000287" w:usb1="00000001" w:usb2="00000000"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1B60B0" w:rsidRPr="00D325DD" w14:paraId="5AD8ABC6" w14:textId="77777777" w:rsidTr="00564B2D">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563C1AB0" w14:textId="77777777" w:rsidR="001B60B0" w:rsidRPr="00D325DD" w:rsidRDefault="001B60B0" w:rsidP="00564B2D">
          <w:pPr>
            <w:pStyle w:val="Footer"/>
          </w:pPr>
        </w:p>
      </w:tc>
    </w:tr>
    <w:tr w:rsidR="001B60B0" w:rsidRPr="00D325DD" w14:paraId="6D3E6D78" w14:textId="77777777" w:rsidTr="00564B2D">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4542C2F7" w14:textId="77777777" w:rsidR="001B60B0" w:rsidRPr="00D325DD" w:rsidRDefault="001B60B0" w:rsidP="00564B2D">
          <w:pPr>
            <w:pStyle w:val="Footer"/>
            <w:tabs>
              <w:tab w:val="clear" w:pos="4513"/>
              <w:tab w:val="center" w:pos="4500"/>
              <w:tab w:val="right" w:pos="9000"/>
            </w:tabs>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2D3E571F" w14:textId="51765FDD" w:rsidR="001B60B0" w:rsidRPr="00D325DD" w:rsidRDefault="001B60B0" w:rsidP="00564B2D">
          <w:pPr>
            <w:pStyle w:val="Footer"/>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00582998">
            <w:rPr>
              <w:rFonts w:ascii="Arial" w:hAnsi="Arial" w:cs="Arial"/>
              <w:noProof/>
              <w:color w:val="808080"/>
              <w:sz w:val="18"/>
              <w:szCs w:val="18"/>
            </w:rPr>
            <w:t>15/05/2019</w:t>
          </w:r>
          <w:r>
            <w:rPr>
              <w:rFonts w:ascii="Arial" w:hAnsi="Arial" w:cs="Arial"/>
              <w:color w:val="808080"/>
              <w:sz w:val="18"/>
              <w:szCs w:val="18"/>
            </w:rPr>
            <w:fldChar w:fldCharType="end"/>
          </w:r>
        </w:p>
        <w:p w14:paraId="4BA10E7D" w14:textId="77777777" w:rsidR="001B60B0" w:rsidRPr="00D325DD" w:rsidRDefault="001B60B0" w:rsidP="00564B2D">
          <w:pPr>
            <w:pStyle w:val="Footer"/>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7CB59D29" w14:textId="09888237" w:rsidR="001B60B0" w:rsidRDefault="001B60B0" w:rsidP="00564B2D">
          <w:pPr>
            <w:pStyle w:val="Footer"/>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sidR="00582998">
            <w:rPr>
              <w:rFonts w:ascii="Arial" w:hAnsi="Arial" w:cs="Arial"/>
              <w:noProof/>
              <w:color w:val="808080"/>
              <w:sz w:val="18"/>
              <w:szCs w:val="18"/>
            </w:rPr>
            <w:t>BSBSMB412_SW_1of1</w:t>
          </w:r>
          <w:r>
            <w:rPr>
              <w:rFonts w:ascii="Arial" w:hAnsi="Arial" w:cs="Arial"/>
              <w:color w:val="808080"/>
              <w:sz w:val="18"/>
              <w:szCs w:val="18"/>
            </w:rPr>
            <w:fldChar w:fldCharType="end"/>
          </w:r>
        </w:p>
        <w:p w14:paraId="5E5B203C" w14:textId="744C6F4B" w:rsidR="001B60B0" w:rsidRPr="00D325DD" w:rsidRDefault="001B60B0" w:rsidP="00564B2D">
          <w:pPr>
            <w:pStyle w:val="Footer"/>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7C587C">
            <w:rPr>
              <w:rFonts w:ascii="Arial" w:hAnsi="Arial" w:cs="Arial"/>
              <w:noProof/>
              <w:color w:val="808080"/>
              <w:sz w:val="18"/>
              <w:szCs w:val="18"/>
            </w:rPr>
            <w:t>18/06/2019</w:t>
          </w:r>
          <w:r>
            <w:rPr>
              <w:rFonts w:ascii="Arial" w:hAnsi="Arial" w:cs="Arial"/>
              <w:color w:val="808080"/>
              <w:sz w:val="18"/>
              <w:szCs w:val="18"/>
            </w:rPr>
            <w:fldChar w:fldCharType="end"/>
          </w:r>
        </w:p>
        <w:p w14:paraId="68F07ED4" w14:textId="3AF5C075" w:rsidR="001B60B0" w:rsidRPr="00D325DD" w:rsidRDefault="001B60B0" w:rsidP="00564B2D">
          <w:pPr>
            <w:pStyle w:val="Footer"/>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sidR="00582998">
            <w:rPr>
              <w:rFonts w:ascii="Arial" w:hAnsi="Arial" w:cs="Arial"/>
              <w:noProof/>
              <w:color w:val="808080"/>
              <w:sz w:val="18"/>
              <w:szCs w:val="18"/>
            </w:rPr>
            <w:t>65</w:t>
          </w:r>
          <w:r w:rsidRPr="00D325DD">
            <w:rPr>
              <w:rFonts w:ascii="Arial" w:hAnsi="Arial" w:cs="Arial"/>
              <w:color w:val="808080"/>
              <w:sz w:val="18"/>
              <w:szCs w:val="18"/>
            </w:rPr>
            <w:fldChar w:fldCharType="end"/>
          </w:r>
        </w:p>
      </w:tc>
    </w:tr>
  </w:tbl>
  <w:p w14:paraId="0EFA885C" w14:textId="77777777" w:rsidR="001B60B0" w:rsidRPr="00D92C68" w:rsidRDefault="001B60B0" w:rsidP="00564B2D">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540C10" w14:textId="77777777" w:rsidR="001B60B0" w:rsidRPr="004820C4" w:rsidRDefault="001B60B0" w:rsidP="0002323C">
    <w:pPr>
      <w:pStyle w:val="Footer-DocumentTitleLeft"/>
    </w:pPr>
    <w:r>
      <w:rPr>
        <w:szCs w:val="14"/>
        <w:lang w:val="en-AU" w:eastAsia="en-AU"/>
      </w:rPr>
      <mc:AlternateContent>
        <mc:Choice Requires="wps">
          <w:drawing>
            <wp:anchor distT="0" distB="0" distL="114300" distR="114300" simplePos="0" relativeHeight="251656704" behindDoc="0" locked="0" layoutInCell="1" allowOverlap="1" wp14:anchorId="5C43BCBC" wp14:editId="2DAC6D69">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D791C2" w14:textId="1CC2E862" w:rsidR="001B60B0" w:rsidRPr="007853F7" w:rsidRDefault="001B60B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582998">
                            <w:rPr>
                              <w:noProof/>
                            </w:rPr>
                            <w:t>65</w:t>
                          </w:r>
                          <w:r>
                            <w:rPr>
                              <w:noProof/>
                            </w:rPr>
                            <w:fldChar w:fldCharType="end"/>
                          </w:r>
                        </w:p>
                        <w:p w14:paraId="3DFFA60E" w14:textId="77777777" w:rsidR="001B60B0" w:rsidRPr="0091230B" w:rsidRDefault="001B60B0"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C43BCBC" id="_x0000_t202" coordsize="21600,21600" o:spt="202" path="m,l,21600r21600,l21600,xe">
              <v:stroke joinstyle="miter"/>
              <v:path gradientshapeok="t" o:connecttype="rect"/>
            </v:shapetype>
            <v:shape id="Text Box 2" o:spid="_x0000_s1028" type="#_x0000_t202" style="position:absolute;left:0;text-align:left;margin-left:-4pt;margin-top:7.55pt;width:52.2pt;height:24.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KS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" filled="f" stroked="f">
              <v:textbox>
                <w:txbxContent>
                  <w:p w14:paraId="59D791C2" w14:textId="1CC2E862" w:rsidR="001B60B0" w:rsidRPr="007853F7" w:rsidRDefault="001B60B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582998">
                      <w:rPr>
                        <w:noProof/>
                      </w:rPr>
                      <w:t>65</w:t>
                    </w:r>
                    <w:r>
                      <w:rPr>
                        <w:noProof/>
                      </w:rPr>
                      <w:fldChar w:fldCharType="end"/>
                    </w:r>
                  </w:p>
                  <w:p w14:paraId="3DFFA60E" w14:textId="77777777" w:rsidR="001B60B0" w:rsidRPr="0091230B" w:rsidRDefault="001B60B0" w:rsidP="00EE3A11"/>
                </w:txbxContent>
              </v:textbox>
            </v:shape>
          </w:pict>
        </mc:Fallback>
      </mc:AlternateContent>
    </w:r>
    <w:r>
      <w:rPr>
        <w:lang w:val="en-AU" w:eastAsia="en-AU"/>
      </w:rPr>
      <mc:AlternateContent>
        <mc:Choice Requires="wps">
          <w:drawing>
            <wp:anchor distT="0" distB="0" distL="114299" distR="114299" simplePos="0" relativeHeight="251655680" behindDoc="0" locked="0" layoutInCell="1" allowOverlap="1" wp14:anchorId="4AEE2B50" wp14:editId="2E00718F">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5AFFAA18"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56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54656" behindDoc="0" locked="0" layoutInCell="1" allowOverlap="1" wp14:anchorId="62113817" wp14:editId="49A1AC96">
          <wp:simplePos x="0" y="0"/>
          <wp:positionH relativeFrom="column">
            <wp:posOffset>708025</wp:posOffset>
          </wp:positionH>
          <wp:positionV relativeFrom="paragraph">
            <wp:posOffset>-2540</wp:posOffset>
          </wp:positionV>
          <wp:extent cx="276860" cy="314960"/>
          <wp:effectExtent l="19050" t="0" r="8890" b="0"/>
          <wp:wrapSquare wrapText="bothSides"/>
          <wp:docPr id="135"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7728" behindDoc="0" locked="0" layoutInCell="1" allowOverlap="1" wp14:anchorId="5A66D55A" wp14:editId="3613B5E3">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7A1591EE" id="AutoShape 3" o:spid="_x0000_s1026" type="#_x0000_t32" style="position:absolute;margin-left:3.2pt;margin-top:-4pt;width:477.75pt;height:.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385F9B81" w14:textId="77777777" w:rsidR="001B60B0" w:rsidRDefault="001B60B0"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6DD6799" w14:textId="77777777" w:rsidR="001B60B0" w:rsidRPr="0006452B" w:rsidRDefault="001B60B0" w:rsidP="00EE3A11"/>
  <w:p w14:paraId="36DC3A37" w14:textId="77777777" w:rsidR="001B60B0" w:rsidRDefault="001B60B0"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20E44E" w14:textId="3E6F2679" w:rsidR="001B60B0" w:rsidRDefault="001B60B0" w:rsidP="00026B24">
    <w:pPr>
      <w:pStyle w:val="Bodyfooter"/>
      <w:rPr>
        <w:noProof/>
      </w:rPr>
    </w:pPr>
    <w:r>
      <w:t>Resource ID: TBS_18_007_BSBSMB412_SW_1of1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6941CA">
      <w:rPr>
        <w:noProof/>
      </w:rPr>
      <w:t>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6941CA">
      <w:rPr>
        <w:noProof/>
      </w:rPr>
      <w:t>65</w:t>
    </w:r>
    <w:r>
      <w:rPr>
        <w:noProof/>
      </w:rPr>
      <w:fldChar w:fldCharType="end"/>
    </w:r>
  </w:p>
  <w:p w14:paraId="65E32CCC" w14:textId="77777777" w:rsidR="001B60B0" w:rsidRPr="00190738" w:rsidRDefault="001B60B0" w:rsidP="00026B24">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FCA416" w14:textId="04555B15" w:rsidR="001B60B0" w:rsidRPr="008D467A" w:rsidRDefault="001B60B0"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582998">
      <w:rPr>
        <w:noProof/>
      </w:rPr>
      <w:t>65</w:t>
    </w:r>
    <w:r>
      <w:rPr>
        <w:noProof/>
      </w:rPr>
      <w:fldChar w:fldCharType="end"/>
    </w:r>
  </w:p>
  <w:p w14:paraId="212FB018" w14:textId="77777777" w:rsidR="001B60B0" w:rsidRPr="008948B1" w:rsidRDefault="001B60B0" w:rsidP="00026B24">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3D8342DD" w14:textId="77777777" w:rsidR="001B60B0" w:rsidRPr="00AA3155" w:rsidRDefault="001B60B0" w:rsidP="00EE3A11">
    <w:pPr>
      <w:pStyle w:val="Footer"/>
    </w:pPr>
  </w:p>
  <w:p w14:paraId="6FA8F053" w14:textId="77777777" w:rsidR="001B60B0" w:rsidRDefault="001B60B0"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54C6F2" w14:textId="77777777" w:rsidR="001B60B0" w:rsidRDefault="001B60B0" w:rsidP="00EE3A11">
      <w:r>
        <w:separator/>
      </w:r>
    </w:p>
    <w:p w14:paraId="75611D35" w14:textId="77777777" w:rsidR="001B60B0" w:rsidRDefault="001B60B0" w:rsidP="00EE3A11"/>
  </w:footnote>
  <w:footnote w:type="continuationSeparator" w:id="0">
    <w:p w14:paraId="0CC9A503" w14:textId="77777777" w:rsidR="001B60B0" w:rsidRDefault="001B60B0" w:rsidP="00EE3A11">
      <w:r>
        <w:continuationSeparator/>
      </w:r>
    </w:p>
    <w:p w14:paraId="2ECC1D7C" w14:textId="77777777" w:rsidR="001B60B0" w:rsidRDefault="001B60B0" w:rsidP="00EE3A11"/>
  </w:footnote>
  <w:footnote w:id="1">
    <w:p w14:paraId="236B9878" w14:textId="0004AF13" w:rsidR="001B60B0" w:rsidRDefault="001B60B0">
      <w:pPr>
        <w:pStyle w:val="FootnoteText"/>
      </w:pPr>
      <w:r>
        <w:rPr>
          <w:rStyle w:val="FootnoteReference"/>
        </w:rPr>
        <w:footnoteRef/>
      </w:r>
      <w:r>
        <w:t xml:space="preserve"> Thomas, L 2018, Introduce Cloud Computing into Business Operations, Better Teams Publications, Strawberry Hills, Australia</w:t>
      </w:r>
    </w:p>
  </w:footnote>
  <w:footnote w:id="2">
    <w:p w14:paraId="73909656" w14:textId="014F7F51" w:rsidR="001B60B0" w:rsidRDefault="001B60B0">
      <w:pPr>
        <w:pStyle w:val="FootnoteText"/>
      </w:pPr>
      <w:r>
        <w:rPr>
          <w:rStyle w:val="FootnoteReference"/>
        </w:rPr>
        <w:footnoteRef/>
      </w:r>
      <w:r>
        <w:t xml:space="preserve"> </w:t>
      </w:r>
      <w:hyperlink r:id="rId1" w:history="1">
        <w:r>
          <w:rPr>
            <w:rStyle w:val="Hyperlink"/>
          </w:rPr>
          <w:t>https://www.techopedia.com/definition/26815/virtual-private-data-center-vpdc</w:t>
        </w:r>
      </w:hyperlink>
    </w:p>
  </w:footnote>
  <w:footnote w:id="3">
    <w:p w14:paraId="22C982EA" w14:textId="2C90D89F" w:rsidR="001B60B0" w:rsidRDefault="001B60B0">
      <w:pPr>
        <w:pStyle w:val="FootnoteText"/>
      </w:pPr>
      <w:r>
        <w:rPr>
          <w:rStyle w:val="FootnoteReference"/>
        </w:rPr>
        <w:footnoteRef/>
      </w:r>
      <w:r>
        <w:t xml:space="preserve"> </w:t>
      </w:r>
      <w:hyperlink r:id="rId2" w:history="1">
        <w:r>
          <w:rPr>
            <w:rStyle w:val="Hyperlink"/>
          </w:rPr>
          <w:t>https://www.techopedia.com/definition/16633/multitenancy</w:t>
        </w:r>
      </w:hyperlink>
    </w:p>
  </w:footnote>
  <w:footnote w:id="4">
    <w:p w14:paraId="3DD22AF7" w14:textId="0310ADEA" w:rsidR="001B60B0" w:rsidRDefault="001B60B0">
      <w:pPr>
        <w:pStyle w:val="FootnoteText"/>
      </w:pPr>
      <w:r>
        <w:rPr>
          <w:rStyle w:val="FootnoteReference"/>
        </w:rPr>
        <w:footnoteRef/>
      </w:r>
      <w:r>
        <w:t xml:space="preserve"> </w:t>
      </w:r>
      <w:hyperlink r:id="rId3" w:history="1">
        <w:r>
          <w:rPr>
            <w:rStyle w:val="Hyperlink"/>
          </w:rPr>
          <w:t>https://www.techopedia.com/definition/4362/software-plus-services</w:t>
        </w:r>
      </w:hyperlink>
    </w:p>
  </w:footnote>
  <w:footnote w:id="5">
    <w:p w14:paraId="629E06AE" w14:textId="1141DA54" w:rsidR="001B60B0" w:rsidRDefault="001B60B0">
      <w:pPr>
        <w:pStyle w:val="FootnoteText"/>
      </w:pPr>
      <w:r>
        <w:rPr>
          <w:rStyle w:val="FootnoteReference"/>
        </w:rPr>
        <w:footnoteRef/>
      </w:r>
      <w:r>
        <w:t xml:space="preserve"> </w:t>
      </w:r>
      <w:hyperlink r:id="rId4" w:history="1">
        <w:r>
          <w:rPr>
            <w:rStyle w:val="Hyperlink"/>
          </w:rPr>
          <w:t>https://www.techopedia.com/definition/26633/hosted-application</w:t>
        </w:r>
      </w:hyperlink>
    </w:p>
  </w:footnote>
  <w:footnote w:id="6">
    <w:p w14:paraId="53710368" w14:textId="4E9EC3EF" w:rsidR="001B60B0" w:rsidRDefault="001B60B0">
      <w:pPr>
        <w:pStyle w:val="FootnoteText"/>
      </w:pPr>
      <w:r>
        <w:rPr>
          <w:rStyle w:val="FootnoteReference"/>
        </w:rPr>
        <w:footnoteRef/>
      </w:r>
      <w:r>
        <w:t xml:space="preserve"> </w:t>
      </w:r>
      <w:hyperlink r:id="rId5" w:history="1">
        <w:r>
          <w:rPr>
            <w:rStyle w:val="Hyperlink"/>
          </w:rPr>
          <w:t>https://www.techopedia.com/definition/26560/consumption-based-pricing-model</w:t>
        </w:r>
      </w:hyperlink>
    </w:p>
  </w:footnote>
  <w:footnote w:id="7">
    <w:p w14:paraId="71050D5D" w14:textId="6C974EA2" w:rsidR="001B60B0" w:rsidRDefault="001B60B0">
      <w:pPr>
        <w:pStyle w:val="FootnoteText"/>
      </w:pPr>
      <w:r>
        <w:rPr>
          <w:rStyle w:val="FootnoteReference"/>
        </w:rPr>
        <w:footnoteRef/>
      </w:r>
      <w:r>
        <w:t xml:space="preserve"> </w:t>
      </w:r>
      <w:hyperlink r:id="rId6" w:history="1">
        <w:r>
          <w:rPr>
            <w:rStyle w:val="Hyperlink"/>
          </w:rPr>
          <w:t>https://www.techopedia.com/definition/26551/cloudsourcing</w:t>
        </w:r>
      </w:hyperlink>
    </w:p>
  </w:footnote>
  <w:footnote w:id="8">
    <w:p w14:paraId="27B76225" w14:textId="44339F1C" w:rsidR="001B60B0" w:rsidRDefault="001B60B0">
      <w:pPr>
        <w:pStyle w:val="FootnoteText"/>
      </w:pPr>
      <w:r>
        <w:rPr>
          <w:rStyle w:val="FootnoteReference"/>
        </w:rPr>
        <w:footnoteRef/>
      </w:r>
      <w:r>
        <w:t xml:space="preserve"> </w:t>
      </w:r>
      <w:hyperlink r:id="rId7" w:history="1">
        <w:r>
          <w:rPr>
            <w:rStyle w:val="Hyperlink"/>
          </w:rPr>
          <w:t>https://www.techopedia.com/definition/26598/elastic-computing-ec</w:t>
        </w:r>
      </w:hyperlink>
    </w:p>
  </w:footnote>
  <w:footnote w:id="9">
    <w:p w14:paraId="77453434" w14:textId="6076F244" w:rsidR="001B60B0" w:rsidRDefault="001B60B0">
      <w:pPr>
        <w:pStyle w:val="FootnoteText"/>
      </w:pPr>
      <w:r>
        <w:rPr>
          <w:rStyle w:val="FootnoteReference"/>
        </w:rPr>
        <w:footnoteRef/>
      </w:r>
      <w:r>
        <w:t xml:space="preserve"> Thomas, L 2018, Introduce Cloud Computing into Business Operations, Better Teams Publications, Strawberry Hills, Australia</w:t>
      </w:r>
    </w:p>
  </w:footnote>
  <w:footnote w:id="10">
    <w:p w14:paraId="630C2BFD" w14:textId="1F13DF53" w:rsidR="001B60B0" w:rsidRDefault="001B60B0">
      <w:pPr>
        <w:pStyle w:val="FootnoteText"/>
      </w:pPr>
      <w:r>
        <w:rPr>
          <w:rStyle w:val="FootnoteReference"/>
        </w:rPr>
        <w:footnoteRef/>
      </w:r>
      <w:r>
        <w:t xml:space="preserve"> Thomas, L 2018, Introduce Cloud Computing into Business Operations, Better Teams Publications, Strawberry Hills, Australia p.104</w:t>
      </w:r>
    </w:p>
  </w:footnote>
  <w:footnote w:id="11">
    <w:p w14:paraId="4C7C4463" w14:textId="031920D3" w:rsidR="001B60B0" w:rsidRDefault="001B60B0">
      <w:pPr>
        <w:pStyle w:val="FootnoteText"/>
      </w:pPr>
      <w:r>
        <w:rPr>
          <w:rStyle w:val="FootnoteReference"/>
        </w:rPr>
        <w:footnoteRef/>
      </w:r>
      <w:r>
        <w:t xml:space="preserve"> Thomas, L 2018, Introduce Cloud Computing into Business Operations, Better Teams Publications, Strawberry Hills, Australia p.104</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BCC7F2" w14:textId="77777777" w:rsidR="001B60B0" w:rsidRDefault="006941CA">
    <w:pPr>
      <w:pStyle w:val="Header"/>
    </w:pPr>
    <w:r>
      <w:rPr>
        <w:noProof/>
        <w:lang w:eastAsia="en-AU"/>
      </w:rPr>
      <w:pict w14:anchorId="42E1311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260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4D52FA" w14:textId="77777777" w:rsidR="001B60B0" w:rsidRDefault="006941CA">
    <w:pPr>
      <w:pStyle w:val="Header"/>
    </w:pPr>
    <w:r>
      <w:rPr>
        <w:noProof/>
        <w:lang w:eastAsia="en-AU"/>
      </w:rPr>
      <w:pict w14:anchorId="54257DB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158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FC3312" w14:textId="77777777" w:rsidR="001B60B0" w:rsidRDefault="001B60B0" w:rsidP="00EE3A11">
    <w:r>
      <w:rPr>
        <w:noProof/>
        <w:lang w:eastAsia="en-AU"/>
      </w:rPr>
      <mc:AlternateContent>
        <mc:Choice Requires="wps">
          <w:drawing>
            <wp:anchor distT="0" distB="0" distL="114300" distR="114300" simplePos="0" relativeHeight="251658752" behindDoc="0" locked="0" layoutInCell="1" allowOverlap="1" wp14:anchorId="3D55F748" wp14:editId="25FC5867">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0A3A480B"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643FEBD0" w14:textId="77777777" w:rsidR="001B60B0" w:rsidRDefault="001B60B0" w:rsidP="00EE3A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96FAC4" w14:textId="77777777" w:rsidR="001B60B0" w:rsidRDefault="001B60B0" w:rsidP="00071AF5">
    <w:pPr>
      <w:pStyle w:val="Header-SectionTitle"/>
    </w:pPr>
    <w:r>
      <w:rPr>
        <w:noProof/>
        <w:lang w:eastAsia="en-AU"/>
      </w:rPr>
      <w:drawing>
        <wp:inline distT="0" distB="0" distL="0" distR="0" wp14:anchorId="5CD839B0" wp14:editId="6E29FFB5">
          <wp:extent cx="1591359" cy="397840"/>
          <wp:effectExtent l="0" t="0" r="0" b="254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312CB8" w14:textId="77777777" w:rsidR="001B60B0" w:rsidRDefault="001B60B0" w:rsidP="00EE3A11">
    <w:pPr>
      <w:pStyle w:val="Header"/>
    </w:pPr>
  </w:p>
  <w:p w14:paraId="348D9112" w14:textId="77777777" w:rsidR="001B60B0" w:rsidRDefault="001B60B0"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9A25C1"/>
    <w:multiLevelType w:val="hybridMultilevel"/>
    <w:tmpl w:val="500C6C36"/>
    <w:lvl w:ilvl="0" w:tplc="0C09000F">
      <w:start w:val="1"/>
      <w:numFmt w:val="decimal"/>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 w15:restartNumberingAfterBreak="0">
    <w:nsid w:val="05AB197F"/>
    <w:multiLevelType w:val="hybridMultilevel"/>
    <w:tmpl w:val="B9C67DF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8F31059"/>
    <w:multiLevelType w:val="hybridMultilevel"/>
    <w:tmpl w:val="A2DC6572"/>
    <w:lvl w:ilvl="0" w:tplc="0C09000F">
      <w:start w:val="1"/>
      <w:numFmt w:val="decimal"/>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 w15:restartNumberingAfterBreak="0">
    <w:nsid w:val="0AD06D4E"/>
    <w:multiLevelType w:val="hybridMultilevel"/>
    <w:tmpl w:val="FD60E7D6"/>
    <w:lvl w:ilvl="0" w:tplc="8F72A9B8">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35D05D0"/>
    <w:multiLevelType w:val="hybridMultilevel"/>
    <w:tmpl w:val="386E65E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0C71F12"/>
    <w:multiLevelType w:val="hybridMultilevel"/>
    <w:tmpl w:val="6764EF8A"/>
    <w:lvl w:ilvl="0" w:tplc="8F72A9B8">
      <w:start w:val="1"/>
      <w:numFmt w:val="bullet"/>
      <w:lvlText w:val=""/>
      <w:lvlJc w:val="left"/>
      <w:pPr>
        <w:ind w:left="720" w:hanging="360"/>
      </w:pPr>
      <w:rPr>
        <w:rFonts w:ascii="Symbol" w:hAnsi="Symbol" w:hint="default"/>
      </w:rPr>
    </w:lvl>
    <w:lvl w:ilvl="1" w:tplc="0C09000B">
      <w:start w:val="1"/>
      <w:numFmt w:val="bullet"/>
      <w:lvlText w:val=""/>
      <w:lvlJc w:val="left"/>
      <w:pPr>
        <w:ind w:left="1440" w:hanging="360"/>
      </w:pPr>
      <w:rPr>
        <w:rFonts w:ascii="Wingdings" w:hAnsi="Wingdings" w:hint="default"/>
      </w:rPr>
    </w:lvl>
    <w:lvl w:ilvl="2" w:tplc="F7FE76D8">
      <w:start w:val="1"/>
      <w:numFmt w:val="bullet"/>
      <w:lvlText w:val=""/>
      <w:lvlJc w:val="left"/>
      <w:pPr>
        <w:ind w:left="2160" w:hanging="360"/>
      </w:pPr>
      <w:rPr>
        <w:rFonts w:ascii="Wingdings" w:hAnsi="Wingdings" w:hint="default"/>
      </w:rPr>
    </w:lvl>
    <w:lvl w:ilvl="3" w:tplc="3FB42BF8">
      <w:numFmt w:val="bullet"/>
      <w:lvlText w:val="•"/>
      <w:lvlJc w:val="left"/>
      <w:pPr>
        <w:ind w:left="3240" w:hanging="720"/>
      </w:pPr>
      <w:rPr>
        <w:rFonts w:ascii="Calibri" w:eastAsiaTheme="minorHAnsi" w:hAnsi="Calibri" w:cstheme="minorBidi"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5921081"/>
    <w:multiLevelType w:val="hybridMultilevel"/>
    <w:tmpl w:val="B1FCAF0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0" w15:restartNumberingAfterBreak="0">
    <w:nsid w:val="2F9116B1"/>
    <w:multiLevelType w:val="hybridMultilevel"/>
    <w:tmpl w:val="6B88A20A"/>
    <w:lvl w:ilvl="0" w:tplc="0C09000F">
      <w:start w:val="1"/>
      <w:numFmt w:val="decimal"/>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11" w15:restartNumberingAfterBreak="0">
    <w:nsid w:val="30E03078"/>
    <w:multiLevelType w:val="hybridMultilevel"/>
    <w:tmpl w:val="511E54A8"/>
    <w:lvl w:ilvl="0" w:tplc="0C09000B">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35221F78"/>
    <w:multiLevelType w:val="hybridMultilevel"/>
    <w:tmpl w:val="74F0C10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35A35F43"/>
    <w:multiLevelType w:val="hybridMultilevel"/>
    <w:tmpl w:val="0C789F3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360A60AB"/>
    <w:multiLevelType w:val="hybridMultilevel"/>
    <w:tmpl w:val="009CC3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39A24AF7"/>
    <w:multiLevelType w:val="hybridMultilevel"/>
    <w:tmpl w:val="41B2DE1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3C8F03E6"/>
    <w:multiLevelType w:val="hybridMultilevel"/>
    <w:tmpl w:val="745ED54A"/>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8" w15:restartNumberingAfterBreak="0">
    <w:nsid w:val="3FC5248A"/>
    <w:multiLevelType w:val="hybridMultilevel"/>
    <w:tmpl w:val="DC9AAAD0"/>
    <w:lvl w:ilvl="0" w:tplc="75B64D1C">
      <w:start w:val="1"/>
      <w:numFmt w:val="bullet"/>
      <w:pStyle w:val="TNBullet"/>
      <w:lvlText w:val="&gt;"/>
      <w:lvlJc w:val="left"/>
      <w:pPr>
        <w:ind w:left="1287" w:hanging="360"/>
      </w:pPr>
      <w:rPr>
        <w:rFonts w:ascii="Myriad Pro" w:hAnsi="Myriad Pro" w:hint="default"/>
        <w:color w:val="31596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9" w15:restartNumberingAfterBreak="0">
    <w:nsid w:val="40954440"/>
    <w:multiLevelType w:val="hybridMultilevel"/>
    <w:tmpl w:val="61A6781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410B0260"/>
    <w:multiLevelType w:val="hybridMultilevel"/>
    <w:tmpl w:val="7BDE7D1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45C66E77"/>
    <w:multiLevelType w:val="hybridMultilevel"/>
    <w:tmpl w:val="108AC7C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49D0754E"/>
    <w:multiLevelType w:val="hybridMultilevel"/>
    <w:tmpl w:val="FB8A77AA"/>
    <w:lvl w:ilvl="0" w:tplc="6800673A">
      <w:start w:val="1"/>
      <w:numFmt w:val="bullet"/>
      <w:pStyle w:val="BulletListLevel1"/>
      <w:lvlText w:val=""/>
      <w:lvlJc w:val="left"/>
      <w:pPr>
        <w:ind w:left="720" w:hanging="360"/>
      </w:pPr>
      <w:rPr>
        <w:rFonts w:ascii="Symbol" w:hAnsi="Symbol" w:hint="default"/>
      </w:rPr>
    </w:lvl>
    <w:lvl w:ilvl="1" w:tplc="0C09000B">
      <w:start w:val="1"/>
      <w:numFmt w:val="bullet"/>
      <w:lvlText w:val=""/>
      <w:lvlJc w:val="left"/>
      <w:pPr>
        <w:ind w:left="1440" w:hanging="360"/>
      </w:pPr>
      <w:rPr>
        <w:rFonts w:ascii="Wingdings" w:hAnsi="Wingdings"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4B8F7929"/>
    <w:multiLevelType w:val="hybridMultilevel"/>
    <w:tmpl w:val="D19E271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54CE17AF"/>
    <w:multiLevelType w:val="hybridMultilevel"/>
    <w:tmpl w:val="AE3E1F2C"/>
    <w:lvl w:ilvl="0" w:tplc="0C09000F">
      <w:start w:val="1"/>
      <w:numFmt w:val="decimal"/>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6" w15:restartNumberingAfterBreak="0">
    <w:nsid w:val="5C54456C"/>
    <w:multiLevelType w:val="hybridMultilevel"/>
    <w:tmpl w:val="E1BA54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6B770381"/>
    <w:multiLevelType w:val="hybridMultilevel"/>
    <w:tmpl w:val="04A8EE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6E5502CA"/>
    <w:multiLevelType w:val="hybridMultilevel"/>
    <w:tmpl w:val="D0D299D0"/>
    <w:lvl w:ilvl="0" w:tplc="37308DD0">
      <w:start w:val="1"/>
      <w:numFmt w:val="decimal"/>
      <w:pStyle w:val="Numbering1"/>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6EB67993"/>
    <w:multiLevelType w:val="hybridMultilevel"/>
    <w:tmpl w:val="68480290"/>
    <w:lvl w:ilvl="0" w:tplc="B2561EC2">
      <w:start w:val="1"/>
      <w:numFmt w:val="bullet"/>
      <w:lvlText w:val=""/>
      <w:lvlJc w:val="left"/>
      <w:pPr>
        <w:ind w:left="720" w:hanging="360"/>
      </w:pPr>
      <w:rPr>
        <w:rFonts w:ascii="Symbol" w:hAnsi="Symbol" w:hint="default"/>
        <w:color w:val="auto"/>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6F6D0B53"/>
    <w:multiLevelType w:val="hybridMultilevel"/>
    <w:tmpl w:val="64C65DB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71D00D8B"/>
    <w:multiLevelType w:val="hybridMultilevel"/>
    <w:tmpl w:val="72B860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72B716C9"/>
    <w:multiLevelType w:val="hybridMultilevel"/>
    <w:tmpl w:val="7A06DEC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73BE1ED8"/>
    <w:multiLevelType w:val="hybridMultilevel"/>
    <w:tmpl w:val="1E20FF3E"/>
    <w:lvl w:ilvl="0" w:tplc="BCA6D946">
      <w:start w:val="1"/>
      <w:numFmt w:val="bullet"/>
      <w:lvlText w:val="•"/>
      <w:lvlJc w:val="left"/>
      <w:pPr>
        <w:tabs>
          <w:tab w:val="num" w:pos="720"/>
        </w:tabs>
        <w:ind w:left="720" w:hanging="360"/>
      </w:pPr>
      <w:rPr>
        <w:rFonts w:ascii="Arial" w:hAnsi="Arial" w:hint="default"/>
      </w:rPr>
    </w:lvl>
    <w:lvl w:ilvl="1" w:tplc="04BA8D86" w:tentative="1">
      <w:start w:val="1"/>
      <w:numFmt w:val="bullet"/>
      <w:lvlText w:val="•"/>
      <w:lvlJc w:val="left"/>
      <w:pPr>
        <w:tabs>
          <w:tab w:val="num" w:pos="1440"/>
        </w:tabs>
        <w:ind w:left="1440" w:hanging="360"/>
      </w:pPr>
      <w:rPr>
        <w:rFonts w:ascii="Arial" w:hAnsi="Arial" w:hint="default"/>
      </w:rPr>
    </w:lvl>
    <w:lvl w:ilvl="2" w:tplc="E3F266B0" w:tentative="1">
      <w:start w:val="1"/>
      <w:numFmt w:val="bullet"/>
      <w:lvlText w:val="•"/>
      <w:lvlJc w:val="left"/>
      <w:pPr>
        <w:tabs>
          <w:tab w:val="num" w:pos="2160"/>
        </w:tabs>
        <w:ind w:left="2160" w:hanging="360"/>
      </w:pPr>
      <w:rPr>
        <w:rFonts w:ascii="Arial" w:hAnsi="Arial" w:hint="default"/>
      </w:rPr>
    </w:lvl>
    <w:lvl w:ilvl="3" w:tplc="C30C40F0" w:tentative="1">
      <w:start w:val="1"/>
      <w:numFmt w:val="bullet"/>
      <w:lvlText w:val="•"/>
      <w:lvlJc w:val="left"/>
      <w:pPr>
        <w:tabs>
          <w:tab w:val="num" w:pos="2880"/>
        </w:tabs>
        <w:ind w:left="2880" w:hanging="360"/>
      </w:pPr>
      <w:rPr>
        <w:rFonts w:ascii="Arial" w:hAnsi="Arial" w:hint="default"/>
      </w:rPr>
    </w:lvl>
    <w:lvl w:ilvl="4" w:tplc="850A71CA" w:tentative="1">
      <w:start w:val="1"/>
      <w:numFmt w:val="bullet"/>
      <w:lvlText w:val="•"/>
      <w:lvlJc w:val="left"/>
      <w:pPr>
        <w:tabs>
          <w:tab w:val="num" w:pos="3600"/>
        </w:tabs>
        <w:ind w:left="3600" w:hanging="360"/>
      </w:pPr>
      <w:rPr>
        <w:rFonts w:ascii="Arial" w:hAnsi="Arial" w:hint="default"/>
      </w:rPr>
    </w:lvl>
    <w:lvl w:ilvl="5" w:tplc="F6166328" w:tentative="1">
      <w:start w:val="1"/>
      <w:numFmt w:val="bullet"/>
      <w:lvlText w:val="•"/>
      <w:lvlJc w:val="left"/>
      <w:pPr>
        <w:tabs>
          <w:tab w:val="num" w:pos="4320"/>
        </w:tabs>
        <w:ind w:left="4320" w:hanging="360"/>
      </w:pPr>
      <w:rPr>
        <w:rFonts w:ascii="Arial" w:hAnsi="Arial" w:hint="default"/>
      </w:rPr>
    </w:lvl>
    <w:lvl w:ilvl="6" w:tplc="5F826FB4" w:tentative="1">
      <w:start w:val="1"/>
      <w:numFmt w:val="bullet"/>
      <w:lvlText w:val="•"/>
      <w:lvlJc w:val="left"/>
      <w:pPr>
        <w:tabs>
          <w:tab w:val="num" w:pos="5040"/>
        </w:tabs>
        <w:ind w:left="5040" w:hanging="360"/>
      </w:pPr>
      <w:rPr>
        <w:rFonts w:ascii="Arial" w:hAnsi="Arial" w:hint="default"/>
      </w:rPr>
    </w:lvl>
    <w:lvl w:ilvl="7" w:tplc="DC1CAD10" w:tentative="1">
      <w:start w:val="1"/>
      <w:numFmt w:val="bullet"/>
      <w:lvlText w:val="•"/>
      <w:lvlJc w:val="left"/>
      <w:pPr>
        <w:tabs>
          <w:tab w:val="num" w:pos="5760"/>
        </w:tabs>
        <w:ind w:left="5760" w:hanging="360"/>
      </w:pPr>
      <w:rPr>
        <w:rFonts w:ascii="Arial" w:hAnsi="Arial" w:hint="default"/>
      </w:rPr>
    </w:lvl>
    <w:lvl w:ilvl="8" w:tplc="BF92BD00"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783E2223"/>
    <w:multiLevelType w:val="hybridMultilevel"/>
    <w:tmpl w:val="A5E4D00E"/>
    <w:lvl w:ilvl="0" w:tplc="0C09000F">
      <w:start w:val="1"/>
      <w:numFmt w:val="decimal"/>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num w:numId="1">
    <w:abstractNumId w:val="22"/>
  </w:num>
  <w:num w:numId="2">
    <w:abstractNumId w:val="4"/>
  </w:num>
  <w:num w:numId="3">
    <w:abstractNumId w:val="9"/>
  </w:num>
  <w:num w:numId="4">
    <w:abstractNumId w:val="8"/>
  </w:num>
  <w:num w:numId="5">
    <w:abstractNumId w:val="12"/>
  </w:num>
  <w:num w:numId="6">
    <w:abstractNumId w:val="22"/>
  </w:num>
  <w:num w:numId="7">
    <w:abstractNumId w:val="24"/>
  </w:num>
  <w:num w:numId="8">
    <w:abstractNumId w:val="10"/>
  </w:num>
  <w:num w:numId="9">
    <w:abstractNumId w:val="28"/>
  </w:num>
  <w:num w:numId="10">
    <w:abstractNumId w:val="28"/>
    <w:lvlOverride w:ilvl="0">
      <w:startOverride w:val="1"/>
    </w:lvlOverride>
  </w:num>
  <w:num w:numId="11">
    <w:abstractNumId w:val="6"/>
  </w:num>
  <w:num w:numId="12">
    <w:abstractNumId w:val="27"/>
  </w:num>
  <w:num w:numId="13">
    <w:abstractNumId w:val="2"/>
  </w:num>
  <w:num w:numId="14">
    <w:abstractNumId w:val="34"/>
  </w:num>
  <w:num w:numId="15">
    <w:abstractNumId w:val="15"/>
  </w:num>
  <w:num w:numId="16">
    <w:abstractNumId w:val="25"/>
  </w:num>
  <w:num w:numId="17">
    <w:abstractNumId w:val="33"/>
  </w:num>
  <w:num w:numId="18">
    <w:abstractNumId w:val="7"/>
  </w:num>
  <w:num w:numId="19">
    <w:abstractNumId w:val="30"/>
  </w:num>
  <w:num w:numId="20">
    <w:abstractNumId w:val="3"/>
  </w:num>
  <w:num w:numId="21">
    <w:abstractNumId w:val="22"/>
  </w:num>
  <w:num w:numId="22">
    <w:abstractNumId w:val="0"/>
  </w:num>
  <w:num w:numId="23">
    <w:abstractNumId w:val="18"/>
  </w:num>
  <w:num w:numId="24">
    <w:abstractNumId w:val="11"/>
  </w:num>
  <w:num w:numId="25">
    <w:abstractNumId w:val="17"/>
  </w:num>
  <w:num w:numId="26">
    <w:abstractNumId w:val="23"/>
  </w:num>
  <w:num w:numId="27">
    <w:abstractNumId w:val="16"/>
  </w:num>
  <w:num w:numId="28">
    <w:abstractNumId w:val="5"/>
  </w:num>
  <w:num w:numId="29">
    <w:abstractNumId w:val="1"/>
  </w:num>
  <w:num w:numId="30">
    <w:abstractNumId w:val="13"/>
  </w:num>
  <w:num w:numId="31">
    <w:abstractNumId w:val="31"/>
  </w:num>
  <w:num w:numId="32">
    <w:abstractNumId w:val="28"/>
    <w:lvlOverride w:ilvl="0">
      <w:startOverride w:val="1"/>
    </w:lvlOverride>
  </w:num>
  <w:num w:numId="33">
    <w:abstractNumId w:val="14"/>
  </w:num>
  <w:num w:numId="34">
    <w:abstractNumId w:val="29"/>
  </w:num>
  <w:num w:numId="35">
    <w:abstractNumId w:val="19"/>
  </w:num>
  <w:num w:numId="36">
    <w:abstractNumId w:val="26"/>
  </w:num>
  <w:num w:numId="37">
    <w:abstractNumId w:val="20"/>
  </w:num>
  <w:num w:numId="38">
    <w:abstractNumId w:val="21"/>
  </w:num>
  <w:num w:numId="39">
    <w:abstractNumId w:val="3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3C13"/>
    <w:rsid w:val="00001772"/>
    <w:rsid w:val="0000295B"/>
    <w:rsid w:val="00003F7E"/>
    <w:rsid w:val="000049AD"/>
    <w:rsid w:val="00011706"/>
    <w:rsid w:val="0001488B"/>
    <w:rsid w:val="0002323C"/>
    <w:rsid w:val="00024A06"/>
    <w:rsid w:val="00025A5D"/>
    <w:rsid w:val="00026B24"/>
    <w:rsid w:val="00031C67"/>
    <w:rsid w:val="000345D7"/>
    <w:rsid w:val="00034D3F"/>
    <w:rsid w:val="000511D5"/>
    <w:rsid w:val="000533A7"/>
    <w:rsid w:val="000536F1"/>
    <w:rsid w:val="00053C64"/>
    <w:rsid w:val="000605B8"/>
    <w:rsid w:val="00060CC5"/>
    <w:rsid w:val="00063680"/>
    <w:rsid w:val="00064BF3"/>
    <w:rsid w:val="000676D1"/>
    <w:rsid w:val="00071AF5"/>
    <w:rsid w:val="00074B39"/>
    <w:rsid w:val="00074DD9"/>
    <w:rsid w:val="000768DA"/>
    <w:rsid w:val="00077959"/>
    <w:rsid w:val="00077DC5"/>
    <w:rsid w:val="00077DF8"/>
    <w:rsid w:val="00083062"/>
    <w:rsid w:val="00084567"/>
    <w:rsid w:val="00085C24"/>
    <w:rsid w:val="00085FB1"/>
    <w:rsid w:val="0009055A"/>
    <w:rsid w:val="00091275"/>
    <w:rsid w:val="000951A6"/>
    <w:rsid w:val="0009535C"/>
    <w:rsid w:val="000953D5"/>
    <w:rsid w:val="000976EE"/>
    <w:rsid w:val="00097CA1"/>
    <w:rsid w:val="000A11A3"/>
    <w:rsid w:val="000A340D"/>
    <w:rsid w:val="000A4F32"/>
    <w:rsid w:val="000A7786"/>
    <w:rsid w:val="000B14FD"/>
    <w:rsid w:val="000B3522"/>
    <w:rsid w:val="000B4CA3"/>
    <w:rsid w:val="000B551C"/>
    <w:rsid w:val="000C273C"/>
    <w:rsid w:val="000C2985"/>
    <w:rsid w:val="000C5D1A"/>
    <w:rsid w:val="000C6479"/>
    <w:rsid w:val="000C725D"/>
    <w:rsid w:val="000D074B"/>
    <w:rsid w:val="000D3B13"/>
    <w:rsid w:val="000D5024"/>
    <w:rsid w:val="000D5EF6"/>
    <w:rsid w:val="000D6B63"/>
    <w:rsid w:val="000E22FF"/>
    <w:rsid w:val="000E4609"/>
    <w:rsid w:val="000E5A04"/>
    <w:rsid w:val="000E68ED"/>
    <w:rsid w:val="000E6A20"/>
    <w:rsid w:val="000F15A1"/>
    <w:rsid w:val="000F1E35"/>
    <w:rsid w:val="0010268F"/>
    <w:rsid w:val="001055D0"/>
    <w:rsid w:val="00106AAD"/>
    <w:rsid w:val="00110C28"/>
    <w:rsid w:val="00114A24"/>
    <w:rsid w:val="0011700D"/>
    <w:rsid w:val="00125ABE"/>
    <w:rsid w:val="001264EE"/>
    <w:rsid w:val="001271EC"/>
    <w:rsid w:val="001301DF"/>
    <w:rsid w:val="0013572C"/>
    <w:rsid w:val="001411B0"/>
    <w:rsid w:val="00142C60"/>
    <w:rsid w:val="00143DEB"/>
    <w:rsid w:val="0014752A"/>
    <w:rsid w:val="00152656"/>
    <w:rsid w:val="00152F10"/>
    <w:rsid w:val="001558DD"/>
    <w:rsid w:val="0015747C"/>
    <w:rsid w:val="0015764D"/>
    <w:rsid w:val="0015779E"/>
    <w:rsid w:val="0016422F"/>
    <w:rsid w:val="00164F5E"/>
    <w:rsid w:val="00167276"/>
    <w:rsid w:val="00171399"/>
    <w:rsid w:val="0017368D"/>
    <w:rsid w:val="00173D29"/>
    <w:rsid w:val="00176402"/>
    <w:rsid w:val="00180BE8"/>
    <w:rsid w:val="00182D13"/>
    <w:rsid w:val="0018375D"/>
    <w:rsid w:val="001843BC"/>
    <w:rsid w:val="00190019"/>
    <w:rsid w:val="00190738"/>
    <w:rsid w:val="0019299C"/>
    <w:rsid w:val="001A49AE"/>
    <w:rsid w:val="001A58D8"/>
    <w:rsid w:val="001B0C35"/>
    <w:rsid w:val="001B3754"/>
    <w:rsid w:val="001B60B0"/>
    <w:rsid w:val="001C3671"/>
    <w:rsid w:val="001C4407"/>
    <w:rsid w:val="001C6AD8"/>
    <w:rsid w:val="001D405E"/>
    <w:rsid w:val="001D653F"/>
    <w:rsid w:val="001E167C"/>
    <w:rsid w:val="001E1FD9"/>
    <w:rsid w:val="001E25C8"/>
    <w:rsid w:val="001F5661"/>
    <w:rsid w:val="00200E96"/>
    <w:rsid w:val="00203A90"/>
    <w:rsid w:val="00204B65"/>
    <w:rsid w:val="002067A7"/>
    <w:rsid w:val="0020704A"/>
    <w:rsid w:val="002123FA"/>
    <w:rsid w:val="00214286"/>
    <w:rsid w:val="00217FC3"/>
    <w:rsid w:val="00223807"/>
    <w:rsid w:val="00225286"/>
    <w:rsid w:val="00225312"/>
    <w:rsid w:val="002264AA"/>
    <w:rsid w:val="0023031D"/>
    <w:rsid w:val="002303B8"/>
    <w:rsid w:val="00230450"/>
    <w:rsid w:val="00231C10"/>
    <w:rsid w:val="00233269"/>
    <w:rsid w:val="00236772"/>
    <w:rsid w:val="002407CB"/>
    <w:rsid w:val="00243E8B"/>
    <w:rsid w:val="00247F4B"/>
    <w:rsid w:val="00254015"/>
    <w:rsid w:val="00254FC7"/>
    <w:rsid w:val="00263F16"/>
    <w:rsid w:val="002644DD"/>
    <w:rsid w:val="0026687F"/>
    <w:rsid w:val="00267AC3"/>
    <w:rsid w:val="00274EFE"/>
    <w:rsid w:val="002754E8"/>
    <w:rsid w:val="0027689F"/>
    <w:rsid w:val="00276AE0"/>
    <w:rsid w:val="002770ED"/>
    <w:rsid w:val="00283411"/>
    <w:rsid w:val="00284E59"/>
    <w:rsid w:val="00287388"/>
    <w:rsid w:val="00291A31"/>
    <w:rsid w:val="0029236B"/>
    <w:rsid w:val="00293D3F"/>
    <w:rsid w:val="0029595B"/>
    <w:rsid w:val="002963CB"/>
    <w:rsid w:val="00297C57"/>
    <w:rsid w:val="002A34C5"/>
    <w:rsid w:val="002A5D07"/>
    <w:rsid w:val="002A6286"/>
    <w:rsid w:val="002A6839"/>
    <w:rsid w:val="002A76F8"/>
    <w:rsid w:val="002B2938"/>
    <w:rsid w:val="002C501C"/>
    <w:rsid w:val="002C7CD5"/>
    <w:rsid w:val="002D1CAF"/>
    <w:rsid w:val="002D2547"/>
    <w:rsid w:val="002E7660"/>
    <w:rsid w:val="002F4559"/>
    <w:rsid w:val="002F7F93"/>
    <w:rsid w:val="003077C4"/>
    <w:rsid w:val="003124C5"/>
    <w:rsid w:val="003127E4"/>
    <w:rsid w:val="00313905"/>
    <w:rsid w:val="00315D3A"/>
    <w:rsid w:val="003224A8"/>
    <w:rsid w:val="003251E4"/>
    <w:rsid w:val="00326D08"/>
    <w:rsid w:val="00333854"/>
    <w:rsid w:val="003441EE"/>
    <w:rsid w:val="003550A9"/>
    <w:rsid w:val="00361A93"/>
    <w:rsid w:val="00374E8B"/>
    <w:rsid w:val="003767C8"/>
    <w:rsid w:val="00380E52"/>
    <w:rsid w:val="00385ABE"/>
    <w:rsid w:val="00393D00"/>
    <w:rsid w:val="00395EFA"/>
    <w:rsid w:val="003B63FF"/>
    <w:rsid w:val="003B75F3"/>
    <w:rsid w:val="003C0972"/>
    <w:rsid w:val="003C14AB"/>
    <w:rsid w:val="003C7843"/>
    <w:rsid w:val="003C78E9"/>
    <w:rsid w:val="003D0483"/>
    <w:rsid w:val="003D1229"/>
    <w:rsid w:val="003D29E1"/>
    <w:rsid w:val="003D3CA3"/>
    <w:rsid w:val="003D47D8"/>
    <w:rsid w:val="003D5701"/>
    <w:rsid w:val="003D70AE"/>
    <w:rsid w:val="003E338D"/>
    <w:rsid w:val="003E55C2"/>
    <w:rsid w:val="003E798C"/>
    <w:rsid w:val="003F1A27"/>
    <w:rsid w:val="003F736A"/>
    <w:rsid w:val="003F7EA2"/>
    <w:rsid w:val="00413C95"/>
    <w:rsid w:val="00416A8C"/>
    <w:rsid w:val="00417E6D"/>
    <w:rsid w:val="004238CB"/>
    <w:rsid w:val="00423D70"/>
    <w:rsid w:val="00425542"/>
    <w:rsid w:val="00427D81"/>
    <w:rsid w:val="00430206"/>
    <w:rsid w:val="004334C4"/>
    <w:rsid w:val="00435F90"/>
    <w:rsid w:val="004408FB"/>
    <w:rsid w:val="00442E3E"/>
    <w:rsid w:val="00447158"/>
    <w:rsid w:val="004473D2"/>
    <w:rsid w:val="00451A60"/>
    <w:rsid w:val="00451B7F"/>
    <w:rsid w:val="00452C97"/>
    <w:rsid w:val="00467456"/>
    <w:rsid w:val="0047108E"/>
    <w:rsid w:val="00472E82"/>
    <w:rsid w:val="004734F5"/>
    <w:rsid w:val="00475FDD"/>
    <w:rsid w:val="00477518"/>
    <w:rsid w:val="00490DF8"/>
    <w:rsid w:val="00492216"/>
    <w:rsid w:val="00493FD8"/>
    <w:rsid w:val="00494A2B"/>
    <w:rsid w:val="00494D52"/>
    <w:rsid w:val="004A0054"/>
    <w:rsid w:val="004A077E"/>
    <w:rsid w:val="004A2599"/>
    <w:rsid w:val="004A4854"/>
    <w:rsid w:val="004A6338"/>
    <w:rsid w:val="004B4C92"/>
    <w:rsid w:val="004B5368"/>
    <w:rsid w:val="004B64B7"/>
    <w:rsid w:val="004C0DC5"/>
    <w:rsid w:val="004C0DE3"/>
    <w:rsid w:val="004C0F2D"/>
    <w:rsid w:val="004C2052"/>
    <w:rsid w:val="004C21F1"/>
    <w:rsid w:val="004C30D1"/>
    <w:rsid w:val="004D2CA6"/>
    <w:rsid w:val="004F0644"/>
    <w:rsid w:val="004F108B"/>
    <w:rsid w:val="004F1663"/>
    <w:rsid w:val="004F3280"/>
    <w:rsid w:val="004F6959"/>
    <w:rsid w:val="00503C88"/>
    <w:rsid w:val="0050408C"/>
    <w:rsid w:val="00506619"/>
    <w:rsid w:val="005073F2"/>
    <w:rsid w:val="00507A15"/>
    <w:rsid w:val="00510670"/>
    <w:rsid w:val="0051262A"/>
    <w:rsid w:val="00513706"/>
    <w:rsid w:val="005155BC"/>
    <w:rsid w:val="00517079"/>
    <w:rsid w:val="0051759C"/>
    <w:rsid w:val="005219D2"/>
    <w:rsid w:val="00524AC8"/>
    <w:rsid w:val="0052771D"/>
    <w:rsid w:val="00527E19"/>
    <w:rsid w:val="00530092"/>
    <w:rsid w:val="005312F0"/>
    <w:rsid w:val="005319C2"/>
    <w:rsid w:val="005319D0"/>
    <w:rsid w:val="00534AE4"/>
    <w:rsid w:val="00546736"/>
    <w:rsid w:val="00546C77"/>
    <w:rsid w:val="005610BA"/>
    <w:rsid w:val="00563F2B"/>
    <w:rsid w:val="00564B2D"/>
    <w:rsid w:val="00565227"/>
    <w:rsid w:val="00565A11"/>
    <w:rsid w:val="0057536A"/>
    <w:rsid w:val="00582998"/>
    <w:rsid w:val="005948A0"/>
    <w:rsid w:val="00594AF6"/>
    <w:rsid w:val="0059669B"/>
    <w:rsid w:val="005975C2"/>
    <w:rsid w:val="005A22AC"/>
    <w:rsid w:val="005A2FFA"/>
    <w:rsid w:val="005A33C4"/>
    <w:rsid w:val="005B4246"/>
    <w:rsid w:val="005B51AF"/>
    <w:rsid w:val="005B741D"/>
    <w:rsid w:val="005B7DD3"/>
    <w:rsid w:val="005C5DA1"/>
    <w:rsid w:val="005D1215"/>
    <w:rsid w:val="005D268B"/>
    <w:rsid w:val="005D3BDD"/>
    <w:rsid w:val="005D43E9"/>
    <w:rsid w:val="005D5874"/>
    <w:rsid w:val="005E3B64"/>
    <w:rsid w:val="005F0730"/>
    <w:rsid w:val="005F3EF0"/>
    <w:rsid w:val="005F7ABE"/>
    <w:rsid w:val="00601DBD"/>
    <w:rsid w:val="0060253E"/>
    <w:rsid w:val="00604B87"/>
    <w:rsid w:val="00615896"/>
    <w:rsid w:val="00616CBF"/>
    <w:rsid w:val="00617141"/>
    <w:rsid w:val="00623781"/>
    <w:rsid w:val="0062567F"/>
    <w:rsid w:val="00630C65"/>
    <w:rsid w:val="00636C8A"/>
    <w:rsid w:val="00641850"/>
    <w:rsid w:val="00645E36"/>
    <w:rsid w:val="006523E1"/>
    <w:rsid w:val="006532A5"/>
    <w:rsid w:val="006536B1"/>
    <w:rsid w:val="0065672E"/>
    <w:rsid w:val="006570DE"/>
    <w:rsid w:val="00660D69"/>
    <w:rsid w:val="00662576"/>
    <w:rsid w:val="00664079"/>
    <w:rsid w:val="00664DFC"/>
    <w:rsid w:val="0066597D"/>
    <w:rsid w:val="00671840"/>
    <w:rsid w:val="0067313C"/>
    <w:rsid w:val="00674252"/>
    <w:rsid w:val="00682A05"/>
    <w:rsid w:val="006862CE"/>
    <w:rsid w:val="00691E4B"/>
    <w:rsid w:val="006941CA"/>
    <w:rsid w:val="00695838"/>
    <w:rsid w:val="00696847"/>
    <w:rsid w:val="006A0DC9"/>
    <w:rsid w:val="006A155B"/>
    <w:rsid w:val="006A4C07"/>
    <w:rsid w:val="006A5CF4"/>
    <w:rsid w:val="006A768C"/>
    <w:rsid w:val="006B100D"/>
    <w:rsid w:val="006B36F7"/>
    <w:rsid w:val="006B43E4"/>
    <w:rsid w:val="006B59AE"/>
    <w:rsid w:val="006B7F23"/>
    <w:rsid w:val="006C4CCC"/>
    <w:rsid w:val="006E25B8"/>
    <w:rsid w:val="006E455D"/>
    <w:rsid w:val="006E4C39"/>
    <w:rsid w:val="006E6428"/>
    <w:rsid w:val="006E68C8"/>
    <w:rsid w:val="006E70F9"/>
    <w:rsid w:val="006F02DF"/>
    <w:rsid w:val="006F5711"/>
    <w:rsid w:val="00700ACE"/>
    <w:rsid w:val="007011D1"/>
    <w:rsid w:val="00702180"/>
    <w:rsid w:val="00703BF8"/>
    <w:rsid w:val="00704070"/>
    <w:rsid w:val="00704706"/>
    <w:rsid w:val="007100BB"/>
    <w:rsid w:val="007103F5"/>
    <w:rsid w:val="00713C9A"/>
    <w:rsid w:val="0071569A"/>
    <w:rsid w:val="00722307"/>
    <w:rsid w:val="00735668"/>
    <w:rsid w:val="0075092D"/>
    <w:rsid w:val="0075282E"/>
    <w:rsid w:val="00752DDC"/>
    <w:rsid w:val="00753BE7"/>
    <w:rsid w:val="00757252"/>
    <w:rsid w:val="007605FA"/>
    <w:rsid w:val="00761BD8"/>
    <w:rsid w:val="00761F04"/>
    <w:rsid w:val="00765A60"/>
    <w:rsid w:val="00767C20"/>
    <w:rsid w:val="00771AEF"/>
    <w:rsid w:val="0077599D"/>
    <w:rsid w:val="00780CCC"/>
    <w:rsid w:val="00785CD6"/>
    <w:rsid w:val="00786D53"/>
    <w:rsid w:val="007925D9"/>
    <w:rsid w:val="00792BB9"/>
    <w:rsid w:val="00793CE3"/>
    <w:rsid w:val="00793E3A"/>
    <w:rsid w:val="00795BFE"/>
    <w:rsid w:val="007A634E"/>
    <w:rsid w:val="007A7615"/>
    <w:rsid w:val="007B10F4"/>
    <w:rsid w:val="007B27D8"/>
    <w:rsid w:val="007B2FFE"/>
    <w:rsid w:val="007B420B"/>
    <w:rsid w:val="007B6EB2"/>
    <w:rsid w:val="007C0502"/>
    <w:rsid w:val="007C3861"/>
    <w:rsid w:val="007C587C"/>
    <w:rsid w:val="007D40AA"/>
    <w:rsid w:val="007D5E2B"/>
    <w:rsid w:val="007E018E"/>
    <w:rsid w:val="007E0246"/>
    <w:rsid w:val="007E24B0"/>
    <w:rsid w:val="007E3BD7"/>
    <w:rsid w:val="007E754A"/>
    <w:rsid w:val="007F0BB4"/>
    <w:rsid w:val="007F27F7"/>
    <w:rsid w:val="00805AFB"/>
    <w:rsid w:val="0081496E"/>
    <w:rsid w:val="00827436"/>
    <w:rsid w:val="0082790D"/>
    <w:rsid w:val="008339E8"/>
    <w:rsid w:val="00840418"/>
    <w:rsid w:val="00841239"/>
    <w:rsid w:val="00845DCD"/>
    <w:rsid w:val="00846F80"/>
    <w:rsid w:val="00851DEA"/>
    <w:rsid w:val="00851F32"/>
    <w:rsid w:val="00853B81"/>
    <w:rsid w:val="00863754"/>
    <w:rsid w:val="00863CEE"/>
    <w:rsid w:val="00864021"/>
    <w:rsid w:val="00867768"/>
    <w:rsid w:val="008837AA"/>
    <w:rsid w:val="00886864"/>
    <w:rsid w:val="00887928"/>
    <w:rsid w:val="008935BF"/>
    <w:rsid w:val="0089381D"/>
    <w:rsid w:val="008948B1"/>
    <w:rsid w:val="008A1BF8"/>
    <w:rsid w:val="008A4500"/>
    <w:rsid w:val="008A535F"/>
    <w:rsid w:val="008A5B08"/>
    <w:rsid w:val="008A679F"/>
    <w:rsid w:val="008A6997"/>
    <w:rsid w:val="008A769F"/>
    <w:rsid w:val="008B336A"/>
    <w:rsid w:val="008C20F4"/>
    <w:rsid w:val="008C7A4B"/>
    <w:rsid w:val="008D08E6"/>
    <w:rsid w:val="008D0C2C"/>
    <w:rsid w:val="008D4203"/>
    <w:rsid w:val="008D75D3"/>
    <w:rsid w:val="008E161B"/>
    <w:rsid w:val="008F0349"/>
    <w:rsid w:val="008F4237"/>
    <w:rsid w:val="008F6145"/>
    <w:rsid w:val="00901116"/>
    <w:rsid w:val="00901984"/>
    <w:rsid w:val="00902B18"/>
    <w:rsid w:val="00903223"/>
    <w:rsid w:val="0090704D"/>
    <w:rsid w:val="00907709"/>
    <w:rsid w:val="0090782D"/>
    <w:rsid w:val="00907D36"/>
    <w:rsid w:val="00910B8A"/>
    <w:rsid w:val="00914C64"/>
    <w:rsid w:val="00920658"/>
    <w:rsid w:val="00922952"/>
    <w:rsid w:val="009234A3"/>
    <w:rsid w:val="009238B3"/>
    <w:rsid w:val="0092433D"/>
    <w:rsid w:val="00924E70"/>
    <w:rsid w:val="00925D9E"/>
    <w:rsid w:val="00925DA3"/>
    <w:rsid w:val="00926168"/>
    <w:rsid w:val="00927086"/>
    <w:rsid w:val="00933CC8"/>
    <w:rsid w:val="0093654B"/>
    <w:rsid w:val="00937574"/>
    <w:rsid w:val="00943001"/>
    <w:rsid w:val="00943948"/>
    <w:rsid w:val="0095011A"/>
    <w:rsid w:val="00950C04"/>
    <w:rsid w:val="00953AEF"/>
    <w:rsid w:val="009540E1"/>
    <w:rsid w:val="00954B05"/>
    <w:rsid w:val="00954C78"/>
    <w:rsid w:val="00955429"/>
    <w:rsid w:val="00957DA0"/>
    <w:rsid w:val="00965145"/>
    <w:rsid w:val="00971223"/>
    <w:rsid w:val="009733C0"/>
    <w:rsid w:val="0097561D"/>
    <w:rsid w:val="009812FD"/>
    <w:rsid w:val="00983E69"/>
    <w:rsid w:val="00987D2F"/>
    <w:rsid w:val="009928D9"/>
    <w:rsid w:val="00992EED"/>
    <w:rsid w:val="00993A2B"/>
    <w:rsid w:val="009952EC"/>
    <w:rsid w:val="00996C34"/>
    <w:rsid w:val="00997E45"/>
    <w:rsid w:val="009A1210"/>
    <w:rsid w:val="009A2961"/>
    <w:rsid w:val="009A2C70"/>
    <w:rsid w:val="009A4A68"/>
    <w:rsid w:val="009A55AA"/>
    <w:rsid w:val="009A7983"/>
    <w:rsid w:val="009B0BD5"/>
    <w:rsid w:val="009B25A3"/>
    <w:rsid w:val="009B4002"/>
    <w:rsid w:val="009B53E1"/>
    <w:rsid w:val="009C004E"/>
    <w:rsid w:val="009C3DED"/>
    <w:rsid w:val="009C40A6"/>
    <w:rsid w:val="009C5487"/>
    <w:rsid w:val="009C6C52"/>
    <w:rsid w:val="009D2411"/>
    <w:rsid w:val="009D489D"/>
    <w:rsid w:val="009D4F41"/>
    <w:rsid w:val="009D757C"/>
    <w:rsid w:val="009E4A0F"/>
    <w:rsid w:val="009F3E78"/>
    <w:rsid w:val="009F4D9F"/>
    <w:rsid w:val="009F76D0"/>
    <w:rsid w:val="00A003FC"/>
    <w:rsid w:val="00A01890"/>
    <w:rsid w:val="00A1105F"/>
    <w:rsid w:val="00A305EB"/>
    <w:rsid w:val="00A3522D"/>
    <w:rsid w:val="00A36B39"/>
    <w:rsid w:val="00A42A11"/>
    <w:rsid w:val="00A4335F"/>
    <w:rsid w:val="00A4365D"/>
    <w:rsid w:val="00A45A4A"/>
    <w:rsid w:val="00A45CEB"/>
    <w:rsid w:val="00A50545"/>
    <w:rsid w:val="00A52A37"/>
    <w:rsid w:val="00A55BC0"/>
    <w:rsid w:val="00A577D5"/>
    <w:rsid w:val="00A62099"/>
    <w:rsid w:val="00A630CE"/>
    <w:rsid w:val="00A654DC"/>
    <w:rsid w:val="00A6672C"/>
    <w:rsid w:val="00A7095E"/>
    <w:rsid w:val="00A75F20"/>
    <w:rsid w:val="00A80B72"/>
    <w:rsid w:val="00A848C5"/>
    <w:rsid w:val="00A86F85"/>
    <w:rsid w:val="00AA3155"/>
    <w:rsid w:val="00AA3A35"/>
    <w:rsid w:val="00AA6867"/>
    <w:rsid w:val="00AB6FC0"/>
    <w:rsid w:val="00AC0016"/>
    <w:rsid w:val="00AC0C84"/>
    <w:rsid w:val="00AC6A49"/>
    <w:rsid w:val="00AC6C1B"/>
    <w:rsid w:val="00AD084E"/>
    <w:rsid w:val="00AD1F81"/>
    <w:rsid w:val="00AD4A88"/>
    <w:rsid w:val="00AD6C67"/>
    <w:rsid w:val="00AE6676"/>
    <w:rsid w:val="00AF0AA2"/>
    <w:rsid w:val="00AF1525"/>
    <w:rsid w:val="00AF3F94"/>
    <w:rsid w:val="00AF48A5"/>
    <w:rsid w:val="00AF7F7F"/>
    <w:rsid w:val="00B025B2"/>
    <w:rsid w:val="00B07AB8"/>
    <w:rsid w:val="00B07F4D"/>
    <w:rsid w:val="00B10880"/>
    <w:rsid w:val="00B166E8"/>
    <w:rsid w:val="00B1735C"/>
    <w:rsid w:val="00B1779D"/>
    <w:rsid w:val="00B37DBF"/>
    <w:rsid w:val="00B450B8"/>
    <w:rsid w:val="00B46014"/>
    <w:rsid w:val="00B538AD"/>
    <w:rsid w:val="00B57B42"/>
    <w:rsid w:val="00B65D0C"/>
    <w:rsid w:val="00B66FE0"/>
    <w:rsid w:val="00B71A2C"/>
    <w:rsid w:val="00B7784F"/>
    <w:rsid w:val="00B82DB2"/>
    <w:rsid w:val="00B90E5B"/>
    <w:rsid w:val="00B91B5E"/>
    <w:rsid w:val="00B9442B"/>
    <w:rsid w:val="00BA0812"/>
    <w:rsid w:val="00BA1D72"/>
    <w:rsid w:val="00BA5646"/>
    <w:rsid w:val="00BB452E"/>
    <w:rsid w:val="00BC0FFD"/>
    <w:rsid w:val="00BC1A72"/>
    <w:rsid w:val="00BC3D09"/>
    <w:rsid w:val="00BC7C3F"/>
    <w:rsid w:val="00BD16EF"/>
    <w:rsid w:val="00BD19E0"/>
    <w:rsid w:val="00BD51D4"/>
    <w:rsid w:val="00BD6E37"/>
    <w:rsid w:val="00BD6F4D"/>
    <w:rsid w:val="00BE0CF2"/>
    <w:rsid w:val="00BE3072"/>
    <w:rsid w:val="00BE3E39"/>
    <w:rsid w:val="00BE592F"/>
    <w:rsid w:val="00BF3524"/>
    <w:rsid w:val="00BF7BA3"/>
    <w:rsid w:val="00BF7D14"/>
    <w:rsid w:val="00C0158B"/>
    <w:rsid w:val="00C020CE"/>
    <w:rsid w:val="00C03F55"/>
    <w:rsid w:val="00C04D2B"/>
    <w:rsid w:val="00C07E14"/>
    <w:rsid w:val="00C1093B"/>
    <w:rsid w:val="00C12AFB"/>
    <w:rsid w:val="00C13316"/>
    <w:rsid w:val="00C20023"/>
    <w:rsid w:val="00C218CB"/>
    <w:rsid w:val="00C2210D"/>
    <w:rsid w:val="00C26E0F"/>
    <w:rsid w:val="00C36B36"/>
    <w:rsid w:val="00C36ED2"/>
    <w:rsid w:val="00C372CB"/>
    <w:rsid w:val="00C37CA1"/>
    <w:rsid w:val="00C43C25"/>
    <w:rsid w:val="00C465DC"/>
    <w:rsid w:val="00C47EDE"/>
    <w:rsid w:val="00C5057F"/>
    <w:rsid w:val="00C50E88"/>
    <w:rsid w:val="00C5169B"/>
    <w:rsid w:val="00C63A79"/>
    <w:rsid w:val="00C63C13"/>
    <w:rsid w:val="00C66762"/>
    <w:rsid w:val="00C671D2"/>
    <w:rsid w:val="00C71093"/>
    <w:rsid w:val="00C74DE5"/>
    <w:rsid w:val="00C80989"/>
    <w:rsid w:val="00C80EC4"/>
    <w:rsid w:val="00C878C9"/>
    <w:rsid w:val="00C93EF0"/>
    <w:rsid w:val="00C94260"/>
    <w:rsid w:val="00C9487F"/>
    <w:rsid w:val="00CB3185"/>
    <w:rsid w:val="00CB6216"/>
    <w:rsid w:val="00CC4548"/>
    <w:rsid w:val="00CC4677"/>
    <w:rsid w:val="00CC5867"/>
    <w:rsid w:val="00CC65E1"/>
    <w:rsid w:val="00CD2841"/>
    <w:rsid w:val="00CD30F1"/>
    <w:rsid w:val="00CD567D"/>
    <w:rsid w:val="00CD5ECD"/>
    <w:rsid w:val="00CD608C"/>
    <w:rsid w:val="00CD671D"/>
    <w:rsid w:val="00CE7670"/>
    <w:rsid w:val="00CF1A0F"/>
    <w:rsid w:val="00CF3796"/>
    <w:rsid w:val="00D0032D"/>
    <w:rsid w:val="00D021E2"/>
    <w:rsid w:val="00D05E63"/>
    <w:rsid w:val="00D10262"/>
    <w:rsid w:val="00D10EF2"/>
    <w:rsid w:val="00D12CF9"/>
    <w:rsid w:val="00D14C3C"/>
    <w:rsid w:val="00D16305"/>
    <w:rsid w:val="00D230E6"/>
    <w:rsid w:val="00D2575A"/>
    <w:rsid w:val="00D32B0B"/>
    <w:rsid w:val="00D33504"/>
    <w:rsid w:val="00D34BB2"/>
    <w:rsid w:val="00D50ED7"/>
    <w:rsid w:val="00D51872"/>
    <w:rsid w:val="00D52097"/>
    <w:rsid w:val="00D52C9D"/>
    <w:rsid w:val="00D601B3"/>
    <w:rsid w:val="00D61C8F"/>
    <w:rsid w:val="00D63D05"/>
    <w:rsid w:val="00D70745"/>
    <w:rsid w:val="00D71C85"/>
    <w:rsid w:val="00D73C7D"/>
    <w:rsid w:val="00D7463D"/>
    <w:rsid w:val="00D748D3"/>
    <w:rsid w:val="00D7688F"/>
    <w:rsid w:val="00D8232C"/>
    <w:rsid w:val="00D85073"/>
    <w:rsid w:val="00D86E90"/>
    <w:rsid w:val="00D87E55"/>
    <w:rsid w:val="00D91FD7"/>
    <w:rsid w:val="00D9210D"/>
    <w:rsid w:val="00D92D2E"/>
    <w:rsid w:val="00D92FA7"/>
    <w:rsid w:val="00D94F80"/>
    <w:rsid w:val="00D959F5"/>
    <w:rsid w:val="00D95F7E"/>
    <w:rsid w:val="00D97580"/>
    <w:rsid w:val="00D97AC3"/>
    <w:rsid w:val="00DA15E9"/>
    <w:rsid w:val="00DA1B48"/>
    <w:rsid w:val="00DA2486"/>
    <w:rsid w:val="00DA2D56"/>
    <w:rsid w:val="00DA65A7"/>
    <w:rsid w:val="00DB4628"/>
    <w:rsid w:val="00DB7726"/>
    <w:rsid w:val="00DB78EF"/>
    <w:rsid w:val="00DB7E0B"/>
    <w:rsid w:val="00DC4854"/>
    <w:rsid w:val="00DC5E90"/>
    <w:rsid w:val="00DC76A8"/>
    <w:rsid w:val="00DC7DC4"/>
    <w:rsid w:val="00DD02BB"/>
    <w:rsid w:val="00DD0565"/>
    <w:rsid w:val="00DD0BBE"/>
    <w:rsid w:val="00DD5D6C"/>
    <w:rsid w:val="00DE1B04"/>
    <w:rsid w:val="00DE3FD4"/>
    <w:rsid w:val="00DE4056"/>
    <w:rsid w:val="00DF01EA"/>
    <w:rsid w:val="00DF288C"/>
    <w:rsid w:val="00DF2AB9"/>
    <w:rsid w:val="00E0424A"/>
    <w:rsid w:val="00E058B0"/>
    <w:rsid w:val="00E12AA6"/>
    <w:rsid w:val="00E23A6F"/>
    <w:rsid w:val="00E2609B"/>
    <w:rsid w:val="00E27DFD"/>
    <w:rsid w:val="00E3090B"/>
    <w:rsid w:val="00E34AFE"/>
    <w:rsid w:val="00E421EB"/>
    <w:rsid w:val="00E428D2"/>
    <w:rsid w:val="00E45188"/>
    <w:rsid w:val="00E46AD2"/>
    <w:rsid w:val="00E50600"/>
    <w:rsid w:val="00E51638"/>
    <w:rsid w:val="00E5200A"/>
    <w:rsid w:val="00E53972"/>
    <w:rsid w:val="00E548EC"/>
    <w:rsid w:val="00E557C4"/>
    <w:rsid w:val="00E55C2E"/>
    <w:rsid w:val="00E5621C"/>
    <w:rsid w:val="00E60CB0"/>
    <w:rsid w:val="00E623D1"/>
    <w:rsid w:val="00E66E91"/>
    <w:rsid w:val="00E73950"/>
    <w:rsid w:val="00E774D5"/>
    <w:rsid w:val="00E81811"/>
    <w:rsid w:val="00E8225E"/>
    <w:rsid w:val="00E82B30"/>
    <w:rsid w:val="00E85811"/>
    <w:rsid w:val="00E865EB"/>
    <w:rsid w:val="00E9158C"/>
    <w:rsid w:val="00E96CC2"/>
    <w:rsid w:val="00EA0E00"/>
    <w:rsid w:val="00EA3D3B"/>
    <w:rsid w:val="00EB6D5D"/>
    <w:rsid w:val="00EB6F1C"/>
    <w:rsid w:val="00EC06F4"/>
    <w:rsid w:val="00EC0B91"/>
    <w:rsid w:val="00EC5433"/>
    <w:rsid w:val="00EC624B"/>
    <w:rsid w:val="00EC6ED2"/>
    <w:rsid w:val="00ED542C"/>
    <w:rsid w:val="00ED71D2"/>
    <w:rsid w:val="00ED7279"/>
    <w:rsid w:val="00EE2256"/>
    <w:rsid w:val="00EE3A11"/>
    <w:rsid w:val="00EE5C94"/>
    <w:rsid w:val="00EE63C1"/>
    <w:rsid w:val="00EF0787"/>
    <w:rsid w:val="00EF6757"/>
    <w:rsid w:val="00F029E0"/>
    <w:rsid w:val="00F03D63"/>
    <w:rsid w:val="00F0486D"/>
    <w:rsid w:val="00F04D99"/>
    <w:rsid w:val="00F07639"/>
    <w:rsid w:val="00F10908"/>
    <w:rsid w:val="00F11DD1"/>
    <w:rsid w:val="00F2128A"/>
    <w:rsid w:val="00F23C17"/>
    <w:rsid w:val="00F31331"/>
    <w:rsid w:val="00F31CA5"/>
    <w:rsid w:val="00F351B9"/>
    <w:rsid w:val="00F37D27"/>
    <w:rsid w:val="00F44FBF"/>
    <w:rsid w:val="00F458AD"/>
    <w:rsid w:val="00F505F2"/>
    <w:rsid w:val="00F52A06"/>
    <w:rsid w:val="00F53A2F"/>
    <w:rsid w:val="00F54E2D"/>
    <w:rsid w:val="00F5598B"/>
    <w:rsid w:val="00F577E0"/>
    <w:rsid w:val="00F6786A"/>
    <w:rsid w:val="00F706F0"/>
    <w:rsid w:val="00F707A6"/>
    <w:rsid w:val="00F71F02"/>
    <w:rsid w:val="00F7313F"/>
    <w:rsid w:val="00F731D6"/>
    <w:rsid w:val="00F74E51"/>
    <w:rsid w:val="00F750A9"/>
    <w:rsid w:val="00F7520E"/>
    <w:rsid w:val="00F75C60"/>
    <w:rsid w:val="00F80B24"/>
    <w:rsid w:val="00F8101D"/>
    <w:rsid w:val="00F84405"/>
    <w:rsid w:val="00F846C3"/>
    <w:rsid w:val="00F867FD"/>
    <w:rsid w:val="00F87FCE"/>
    <w:rsid w:val="00F91CF5"/>
    <w:rsid w:val="00F923C2"/>
    <w:rsid w:val="00F92CAB"/>
    <w:rsid w:val="00F94641"/>
    <w:rsid w:val="00F94FE8"/>
    <w:rsid w:val="00F9770B"/>
    <w:rsid w:val="00FA2A5F"/>
    <w:rsid w:val="00FA4832"/>
    <w:rsid w:val="00FA6477"/>
    <w:rsid w:val="00FB2BCD"/>
    <w:rsid w:val="00FB5B49"/>
    <w:rsid w:val="00FC4B52"/>
    <w:rsid w:val="00FC5245"/>
    <w:rsid w:val="00FC65C0"/>
    <w:rsid w:val="00FC68FE"/>
    <w:rsid w:val="00FC7C41"/>
    <w:rsid w:val="00FD33EB"/>
    <w:rsid w:val="00FD3B4D"/>
    <w:rsid w:val="00FD5811"/>
    <w:rsid w:val="00FE001F"/>
    <w:rsid w:val="00FE33F1"/>
    <w:rsid w:val="00FE6872"/>
    <w:rsid w:val="00FF0228"/>
    <w:rsid w:val="00FF1529"/>
    <w:rsid w:val="00FF1B97"/>
    <w:rsid w:val="00FF5701"/>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661F15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0E4609"/>
  </w:style>
  <w:style w:type="paragraph" w:styleId="Heading1">
    <w:name w:val="heading 1"/>
    <w:next w:val="Normal"/>
    <w:link w:val="Heading1Char"/>
    <w:uiPriority w:val="9"/>
    <w:qFormat/>
    <w:rsid w:val="00B1779D"/>
    <w:pPr>
      <w:spacing w:before="120" w:after="120" w:line="600" w:lineRule="exact"/>
      <w:outlineLvl w:val="0"/>
    </w:pPr>
    <w:rPr>
      <w:rFonts w:eastAsia="Times New Roman" w:cstheme="minorHAnsi"/>
      <w:noProof/>
      <w:color w:val="6260B8"/>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B1779D"/>
    <w:pPr>
      <w:spacing w:before="240" w:after="120" w:afterAutospacing="0" w:line="240" w:lineRule="auto"/>
      <w:outlineLvl w:val="2"/>
    </w:pPr>
    <w:rPr>
      <w:b/>
      <w:color w:val="6260B8"/>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C2210D"/>
    <w:pPr>
      <w:tabs>
        <w:tab w:val="left" w:pos="-567"/>
      </w:tabs>
      <w:spacing w:after="4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B1779D"/>
    <w:rPr>
      <w:rFonts w:eastAsia="Times New Roman" w:cstheme="minorHAnsi"/>
      <w:noProof/>
      <w:color w:val="6260B8"/>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C2210D"/>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C2210D"/>
    <w:rPr>
      <w:rFonts w:eastAsia="Times New Roman" w:cstheme="minorHAnsi"/>
      <w:bCs/>
      <w:kern w:val="22"/>
      <w:sz w:val="44"/>
      <w:szCs w:val="28"/>
    </w:rPr>
  </w:style>
  <w:style w:type="paragraph" w:customStyle="1" w:styleId="Header-SectionTitle">
    <w:name w:val="Header - Section Title"/>
    <w:basedOn w:val="Body"/>
    <w:autoRedefine/>
    <w:rsid w:val="00071AF5"/>
    <w:pPr>
      <w:ind w:right="-46"/>
      <w:jc w:val="right"/>
    </w:pPr>
    <w:rPr>
      <w:color w:val="7F7F7F" w:themeColor="text1" w:themeTint="80"/>
      <w:sz w:val="16"/>
      <w:szCs w:val="16"/>
    </w:rPr>
  </w:style>
  <w:style w:type="paragraph" w:styleId="TOC3">
    <w:name w:val="toc 3"/>
    <w:basedOn w:val="Heading6"/>
    <w:next w:val="Normal"/>
    <w:uiPriority w:val="39"/>
    <w:rsid w:val="00B1779D"/>
    <w:pPr>
      <w:spacing w:before="0" w:after="0" w:line="240" w:lineRule="auto"/>
      <w:ind w:left="567"/>
    </w:pPr>
    <w:rPr>
      <w:b w:val="0"/>
      <w:color w:val="6260B8"/>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B1779D"/>
    <w:rPr>
      <w:rFonts w:eastAsia="Times New Roman" w:cstheme="minorHAnsi"/>
      <w:b/>
      <w:noProof/>
      <w:color w:val="6260B8"/>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2"/>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3"/>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uiPriority w:val="39"/>
    <w:rsid w:val="00564B2D"/>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6260B8"/>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uiPriority w:val="99"/>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4"/>
      </w:numPr>
    </w:pPr>
  </w:style>
  <w:style w:type="paragraph" w:customStyle="1" w:styleId="Bodyfooter">
    <w:name w:val="Body footer"/>
    <w:basedOn w:val="Normal"/>
    <w:autoRedefine/>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5"/>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0E4609"/>
    <w:pPr>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34"/>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unhideWhenUsed/>
    <w:rsid w:val="000E4609"/>
    <w:rPr>
      <w:sz w:val="20"/>
    </w:rPr>
  </w:style>
  <w:style w:type="character" w:customStyle="1" w:styleId="FootnoteTextChar">
    <w:name w:val="Footnote Text Char"/>
    <w:basedOn w:val="DefaultParagraphFont"/>
    <w:link w:val="FootnoteText"/>
    <w:uiPriority w:val="99"/>
    <w:rsid w:val="000E4609"/>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5E3B64"/>
    <w:pPr>
      <w:numPr>
        <w:numId w:val="6"/>
      </w:numPr>
      <w:spacing w:after="120"/>
    </w:pPr>
  </w:style>
  <w:style w:type="paragraph" w:customStyle="1" w:styleId="BulletlistLevel2">
    <w:name w:val="Bullet list Level 2"/>
    <w:basedOn w:val="Body"/>
    <w:link w:val="BulletlistLevel2Char"/>
    <w:qFormat/>
    <w:rsid w:val="005E3B64"/>
    <w:pPr>
      <w:numPr>
        <w:ilvl w:val="1"/>
        <w:numId w:val="7"/>
      </w:numPr>
      <w:spacing w:after="120"/>
      <w:ind w:left="1434" w:hanging="357"/>
    </w:pPr>
  </w:style>
  <w:style w:type="character" w:customStyle="1" w:styleId="BulletListLevel1Char">
    <w:name w:val="Bullet List Level 1 Char"/>
    <w:basedOn w:val="BodyChar"/>
    <w:link w:val="BulletListLevel1"/>
    <w:rsid w:val="005E3B64"/>
  </w:style>
  <w:style w:type="paragraph" w:customStyle="1" w:styleId="BulletListLevel3">
    <w:name w:val="Bullet List Level 3"/>
    <w:basedOn w:val="Body"/>
    <w:link w:val="BulletListLevel3Char"/>
    <w:qFormat/>
    <w:rsid w:val="005E3B64"/>
    <w:pPr>
      <w:numPr>
        <w:ilvl w:val="2"/>
        <w:numId w:val="7"/>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C20023"/>
  </w:style>
  <w:style w:type="character" w:customStyle="1" w:styleId="watch-title">
    <w:name w:val="watch-title"/>
    <w:basedOn w:val="DefaultParagraphFont"/>
    <w:rsid w:val="009A2C70"/>
    <w:rPr>
      <w:sz w:val="24"/>
      <w:szCs w:val="24"/>
      <w:bdr w:val="none" w:sz="0" w:space="0" w:color="auto" w:frame="1"/>
      <w:shd w:val="clear" w:color="auto" w:fill="auto"/>
    </w:rPr>
  </w:style>
  <w:style w:type="paragraph" w:customStyle="1" w:styleId="Numbering1">
    <w:name w:val="Numbering1"/>
    <w:basedOn w:val="BulletListLevel1"/>
    <w:qFormat/>
    <w:rsid w:val="006532A5"/>
    <w:pPr>
      <w:numPr>
        <w:numId w:val="9"/>
      </w:numPr>
    </w:pPr>
    <w:rPr>
      <w:lang w:eastAsia="en-AU"/>
    </w:rPr>
  </w:style>
  <w:style w:type="paragraph" w:customStyle="1" w:styleId="TNBody">
    <w:name w:val="TN Body"/>
    <w:basedOn w:val="Normal"/>
    <w:qFormat/>
    <w:rsid w:val="00BC7C3F"/>
    <w:pPr>
      <w:keepLines/>
      <w:widowControl w:val="0"/>
      <w:spacing w:before="240" w:after="120" w:line="360" w:lineRule="auto"/>
    </w:pPr>
    <w:rPr>
      <w:rFonts w:ascii="Myriad Pro" w:eastAsia="Calibri" w:hAnsi="Myriad Pro" w:cs="Times New Roman"/>
      <w:sz w:val="21"/>
      <w:szCs w:val="22"/>
    </w:rPr>
  </w:style>
  <w:style w:type="paragraph" w:customStyle="1" w:styleId="TNHeading2">
    <w:name w:val="TN Heading 2"/>
    <w:basedOn w:val="Normal"/>
    <w:next w:val="TNBody"/>
    <w:qFormat/>
    <w:rsid w:val="00BC7C3F"/>
    <w:pPr>
      <w:keepLines/>
      <w:spacing w:before="360" w:after="360" w:line="240" w:lineRule="auto"/>
    </w:pPr>
    <w:rPr>
      <w:rFonts w:ascii="Myriad Pro" w:eastAsia="Calibri" w:hAnsi="Myriad Pro" w:cs="Times New Roman"/>
      <w:color w:val="404040"/>
      <w:sz w:val="40"/>
      <w:szCs w:val="22"/>
    </w:rPr>
  </w:style>
  <w:style w:type="paragraph" w:customStyle="1" w:styleId="TNBullet">
    <w:name w:val="TN Bullet"/>
    <w:basedOn w:val="Normal"/>
    <w:qFormat/>
    <w:rsid w:val="00F7313F"/>
    <w:pPr>
      <w:keepLines/>
      <w:numPr>
        <w:numId w:val="23"/>
      </w:numPr>
      <w:spacing w:before="60" w:after="60" w:line="360" w:lineRule="auto"/>
      <w:ind w:left="425" w:hanging="425"/>
    </w:pPr>
    <w:rPr>
      <w:rFonts w:ascii="Myriad Pro" w:eastAsia="Calibri" w:hAnsi="Myriad Pro" w:cs="Times New Roman"/>
      <w:sz w:val="21"/>
      <w:szCs w:val="22"/>
    </w:rPr>
  </w:style>
  <w:style w:type="paragraph" w:customStyle="1" w:styleId="Heading1noTOC">
    <w:name w:val="Heading 1 no TOC"/>
    <w:qFormat/>
    <w:rsid w:val="003F7EA2"/>
    <w:pPr>
      <w:spacing w:before="60" w:after="60"/>
    </w:pPr>
    <w:rPr>
      <w:rFonts w:eastAsia="Times New Roman" w:cstheme="minorHAnsi"/>
      <w:noProof/>
      <w:color w:val="6260B8"/>
      <w:kern w:val="22"/>
      <w:sz w:val="44"/>
      <w:szCs w:val="40"/>
      <w:lang w:eastAsia="en-AU"/>
    </w:rPr>
  </w:style>
  <w:style w:type="paragraph" w:customStyle="1" w:styleId="TableHeading">
    <w:name w:val="Table Heading"/>
    <w:qFormat/>
    <w:rsid w:val="006B59AE"/>
    <w:pPr>
      <w:spacing w:before="80" w:after="80" w:line="240" w:lineRule="auto"/>
    </w:pPr>
    <w:rPr>
      <w:rFonts w:asciiTheme="minorHAnsi" w:hAnsiTheme="minorHAnsi"/>
      <w:b/>
      <w:color w:val="FFFFFF" w:themeColor="background1"/>
    </w:rPr>
  </w:style>
  <w:style w:type="character" w:customStyle="1" w:styleId="UnresolvedMention1">
    <w:name w:val="Unresolved Mention1"/>
    <w:basedOn w:val="DefaultParagraphFont"/>
    <w:uiPriority w:val="99"/>
    <w:semiHidden/>
    <w:unhideWhenUsed/>
    <w:rsid w:val="00276AE0"/>
    <w:rPr>
      <w:color w:val="605E5C"/>
      <w:shd w:val="clear" w:color="auto" w:fill="E1DFDD"/>
    </w:rPr>
  </w:style>
  <w:style w:type="character" w:customStyle="1" w:styleId="UnresolvedMention">
    <w:name w:val="Unresolved Mention"/>
    <w:basedOn w:val="DefaultParagraphFont"/>
    <w:uiPriority w:val="99"/>
    <w:semiHidden/>
    <w:unhideWhenUsed/>
    <w:rsid w:val="00527E19"/>
    <w:rPr>
      <w:color w:val="605E5C"/>
      <w:shd w:val="clear" w:color="auto" w:fill="E1DFDD"/>
    </w:rPr>
  </w:style>
  <w:style w:type="character" w:styleId="HTMLCite">
    <w:name w:val="HTML Cite"/>
    <w:basedOn w:val="DefaultParagraphFont"/>
    <w:uiPriority w:val="99"/>
    <w:semiHidden/>
    <w:unhideWhenUsed/>
    <w:rsid w:val="005B7DD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1217128">
      <w:bodyDiv w:val="1"/>
      <w:marLeft w:val="0"/>
      <w:marRight w:val="0"/>
      <w:marTop w:val="0"/>
      <w:marBottom w:val="0"/>
      <w:divBdr>
        <w:top w:val="none" w:sz="0" w:space="0" w:color="auto"/>
        <w:left w:val="none" w:sz="0" w:space="0" w:color="auto"/>
        <w:bottom w:val="none" w:sz="0" w:space="0" w:color="auto"/>
        <w:right w:val="none" w:sz="0" w:space="0" w:color="auto"/>
      </w:divBdr>
    </w:div>
    <w:div w:id="632254322">
      <w:bodyDiv w:val="1"/>
      <w:marLeft w:val="0"/>
      <w:marRight w:val="0"/>
      <w:marTop w:val="0"/>
      <w:marBottom w:val="0"/>
      <w:divBdr>
        <w:top w:val="none" w:sz="0" w:space="0" w:color="auto"/>
        <w:left w:val="none" w:sz="0" w:space="0" w:color="auto"/>
        <w:bottom w:val="none" w:sz="0" w:space="0" w:color="auto"/>
        <w:right w:val="none" w:sz="0" w:space="0" w:color="auto"/>
      </w:divBdr>
      <w:divsChild>
        <w:div w:id="778569649">
          <w:marLeft w:val="547"/>
          <w:marRight w:val="0"/>
          <w:marTop w:val="0"/>
          <w:marBottom w:val="198"/>
          <w:divBdr>
            <w:top w:val="none" w:sz="0" w:space="0" w:color="auto"/>
            <w:left w:val="none" w:sz="0" w:space="0" w:color="auto"/>
            <w:bottom w:val="none" w:sz="0" w:space="0" w:color="auto"/>
            <w:right w:val="none" w:sz="0" w:space="0" w:color="auto"/>
          </w:divBdr>
        </w:div>
      </w:divsChild>
    </w:div>
    <w:div w:id="16746482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microsoft.com/office/2007/relationships/hdphoto" Target="media/hdphoto2.wdp"/><Relationship Id="rId117" Type="http://schemas.openxmlformats.org/officeDocument/2006/relationships/footer" Target="footer3.xml"/><Relationship Id="rId21" Type="http://schemas.openxmlformats.org/officeDocument/2006/relationships/image" Target="media/image9.png"/><Relationship Id="rId42" Type="http://schemas.openxmlformats.org/officeDocument/2006/relationships/hyperlink" Target="https://www.youtube.com/watch?v=KVydGQGR1Lo" TargetMode="External"/><Relationship Id="rId47" Type="http://schemas.openxmlformats.org/officeDocument/2006/relationships/hyperlink" Target="https://www.youtube.com/watch?v=uroryFU78gM&amp;feature=youtu.be" TargetMode="External"/><Relationship Id="rId63" Type="http://schemas.openxmlformats.org/officeDocument/2006/relationships/image" Target="media/image20.png"/><Relationship Id="rId68" Type="http://schemas.openxmlformats.org/officeDocument/2006/relationships/image" Target="media/image22.png"/><Relationship Id="rId84" Type="http://schemas.openxmlformats.org/officeDocument/2006/relationships/hyperlink" Target="https://www.google.com.au/intl/en-GB/drive/using-drive/" TargetMode="External"/><Relationship Id="rId89" Type="http://schemas.openxmlformats.org/officeDocument/2006/relationships/hyperlink" Target="https://www.mindtools.com/pages/article/newTED_08.htm" TargetMode="External"/><Relationship Id="rId112" Type="http://schemas.openxmlformats.org/officeDocument/2006/relationships/hyperlink" Target="https://www.youtube.com/watch?v=XF34-Wu6qWU" TargetMode="External"/><Relationship Id="rId16" Type="http://schemas.openxmlformats.org/officeDocument/2006/relationships/image" Target="media/image4.jpg"/><Relationship Id="rId107" Type="http://schemas.openxmlformats.org/officeDocument/2006/relationships/hyperlink" Target="https://www.youtube.com/watch?v=gu4FYSFeWqg" TargetMode="External"/><Relationship Id="rId11" Type="http://schemas.openxmlformats.org/officeDocument/2006/relationships/header" Target="header1.xml"/><Relationship Id="rId32" Type="http://schemas.openxmlformats.org/officeDocument/2006/relationships/hyperlink" Target="https://www.youtube.com/watch?v=gu4FYSFeWqg" TargetMode="External"/><Relationship Id="rId37" Type="http://schemas.openxmlformats.org/officeDocument/2006/relationships/hyperlink" Target="https://www.theguardian.com/media-network/media-network-blog/2013/sep/24/cloud-computing-changing-world-healthcare" TargetMode="External"/><Relationship Id="rId53" Type="http://schemas.openxmlformats.org/officeDocument/2006/relationships/hyperlink" Target="http://www.art-systems.net/blog/10-benefits-of-google-drive/?lang=en" TargetMode="External"/><Relationship Id="rId58" Type="http://schemas.openxmlformats.org/officeDocument/2006/relationships/hyperlink" Target="https://www.oaic.gov.au/privacy-law/privacy-archive/privacy-speeches-archive/privacy-and-the-cloud" TargetMode="External"/><Relationship Id="rId74" Type="http://schemas.openxmlformats.org/officeDocument/2006/relationships/hyperlink" Target="http://www.cetrom.net/uncategorized/how-is-cloud-computing-cost-effective" TargetMode="External"/><Relationship Id="rId79" Type="http://schemas.openxmlformats.org/officeDocument/2006/relationships/hyperlink" Target="https://www.techradar.com/au/news/the-best-cloud-storage" TargetMode="External"/><Relationship Id="rId102" Type="http://schemas.openxmlformats.org/officeDocument/2006/relationships/hyperlink" Target="https://www.xero.com/au/why-xero/benefits/online-accounting/" TargetMode="External"/><Relationship Id="rId5" Type="http://schemas.openxmlformats.org/officeDocument/2006/relationships/numbering" Target="numbering.xml"/><Relationship Id="rId61" Type="http://schemas.openxmlformats.org/officeDocument/2006/relationships/hyperlink" Target="https://www.skillsyouneed.com/write/business-case.html" TargetMode="External"/><Relationship Id="rId82" Type="http://schemas.openxmlformats.org/officeDocument/2006/relationships/hyperlink" Target="https://www.afr.com/news/special-reports/cyber-threat/balancing-the-benefits-and-risks-of-cloud-computing-20171214-h04e46" TargetMode="External"/><Relationship Id="rId90" Type="http://schemas.openxmlformats.org/officeDocument/2006/relationships/hyperlink" Target="https://www.myob.com/au/accounting-software/essentials" TargetMode="External"/><Relationship Id="rId95" Type="http://schemas.openxmlformats.org/officeDocument/2006/relationships/hyperlink" Target="https://www.digitalistmag.com/technologies/cloud-computing/2012/10/25/risks-and-benefits-of-cloud-computing-020025" TargetMode="External"/><Relationship Id="rId19" Type="http://schemas.openxmlformats.org/officeDocument/2006/relationships/image" Target="media/image7.png"/><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3.png"/><Relationship Id="rId30" Type="http://schemas.openxmlformats.org/officeDocument/2006/relationships/image" Target="media/image14.png"/><Relationship Id="rId35" Type="http://schemas.openxmlformats.org/officeDocument/2006/relationships/hyperlink" Target="https://www.maropost.com/blog/5-real-world-examples-of-cloud-computing/" TargetMode="External"/><Relationship Id="rId43" Type="http://schemas.openxmlformats.org/officeDocument/2006/relationships/image" Target="media/image17.png"/><Relationship Id="rId48" Type="http://schemas.openxmlformats.org/officeDocument/2006/relationships/image" Target="media/image19.png"/><Relationship Id="rId56" Type="http://schemas.openxmlformats.org/officeDocument/2006/relationships/hyperlink" Target="https://www.afr.com/news/special-reports/cyber-threat/balancing-the-benefits-and-risks-of-cloud-computing-20171214-h04e46" TargetMode="External"/><Relationship Id="rId64" Type="http://schemas.openxmlformats.org/officeDocument/2006/relationships/hyperlink" Target="https://www.cisco.com/c/dam/en/us/services/collateral/services/services-education/cloud_101_higher_education_wp.pdf" TargetMode="External"/><Relationship Id="rId69" Type="http://schemas.openxmlformats.org/officeDocument/2006/relationships/hyperlink" Target="https://www.finance.gov.au/files/2012/09/a-guide-to-implementing-cloud-services.doc" TargetMode="External"/><Relationship Id="rId77" Type="http://schemas.openxmlformats.org/officeDocument/2006/relationships/hyperlink" Target="https://www2.deloitte.com/au/en/pages/deloitte-private/articles/deloitte-private-cloud-accounting.html" TargetMode="External"/><Relationship Id="rId100" Type="http://schemas.openxmlformats.org/officeDocument/2006/relationships/hyperlink" Target="https://www.youtube.com/watch?v=XF34-Wu6qWU" TargetMode="External"/><Relationship Id="rId105" Type="http://schemas.openxmlformats.org/officeDocument/2006/relationships/hyperlink" Target="https://www.slideshare.net/MukaleleRogers/102-evolution-of-computers" TargetMode="External"/><Relationship Id="rId113" Type="http://schemas.openxmlformats.org/officeDocument/2006/relationships/hyperlink" Target="https://www.youtube.com/watch?v=u7Tku3_RGPs" TargetMode="External"/><Relationship Id="rId118" Type="http://schemas.openxmlformats.org/officeDocument/2006/relationships/header" Target="header5.xml"/><Relationship Id="rId8" Type="http://schemas.openxmlformats.org/officeDocument/2006/relationships/webSettings" Target="webSettings.xml"/><Relationship Id="rId51" Type="http://schemas.openxmlformats.org/officeDocument/2006/relationships/hyperlink" Target="https://www.myob.com/au/accounting-software/essentials" TargetMode="External"/><Relationship Id="rId72" Type="http://schemas.openxmlformats.org/officeDocument/2006/relationships/hyperlink" Target="https://www.intheblack.com/articles/2017/10/06/challenges-cloud-computer" TargetMode="External"/><Relationship Id="rId80" Type="http://schemas.openxmlformats.org/officeDocument/2006/relationships/hyperlink" Target="https://www.youtube.com/watch?v=KVydGQGR1Lo" TargetMode="External"/><Relationship Id="rId85" Type="http://schemas.openxmlformats.org/officeDocument/2006/relationships/hyperlink" Target="https://www.myob.com/au/blog/cloud-accounting-explained/" TargetMode="External"/><Relationship Id="rId93" Type="http://schemas.openxmlformats.org/officeDocument/2006/relationships/hyperlink" Target="https://www.zdnet.com/article/cloud-computing-how-to-build-a-business-case/" TargetMode="External"/><Relationship Id="rId98" Type="http://schemas.openxmlformats.org/officeDocument/2006/relationships/hyperlink" Target="https://www.youtube.com/watch?v=uroryFU78gM&amp;feature=youtu.be" TargetMode="External"/><Relationship Id="rId12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image" Target="media/image5.jpeg"/><Relationship Id="rId25" Type="http://schemas.openxmlformats.org/officeDocument/2006/relationships/image" Target="media/image12.png"/><Relationship Id="rId33" Type="http://schemas.openxmlformats.org/officeDocument/2006/relationships/image" Target="media/image15.png"/><Relationship Id="rId38" Type="http://schemas.openxmlformats.org/officeDocument/2006/relationships/image" Target="media/image16.png"/><Relationship Id="rId46" Type="http://schemas.openxmlformats.org/officeDocument/2006/relationships/hyperlink" Target="https://www.youtube.com/watch?v=36zducUX16w" TargetMode="External"/><Relationship Id="rId59" Type="http://schemas.openxmlformats.org/officeDocument/2006/relationships/hyperlink" Target="https://www.mindtools.com/pages/article/newTED_08.htm" TargetMode="External"/><Relationship Id="rId67" Type="http://schemas.openxmlformats.org/officeDocument/2006/relationships/image" Target="media/image21.png"/><Relationship Id="rId103" Type="http://schemas.openxmlformats.org/officeDocument/2006/relationships/hyperlink" Target="https://www.xero.com/au/resources/small-business-guides/cloud-accounting/mobile-accounting-app/" TargetMode="External"/><Relationship Id="rId108" Type="http://schemas.openxmlformats.org/officeDocument/2006/relationships/hyperlink" Target="https://www.youtube.com/watch?v=KVydGQGR1Lo" TargetMode="External"/><Relationship Id="rId116" Type="http://schemas.openxmlformats.org/officeDocument/2006/relationships/footer" Target="footer2.xml"/><Relationship Id="rId20" Type="http://schemas.openxmlformats.org/officeDocument/2006/relationships/image" Target="media/image8.png"/><Relationship Id="rId41" Type="http://schemas.openxmlformats.org/officeDocument/2006/relationships/hyperlink" Target="https://patterns.arcitura.com/cloud-computing-patterns/basics/basic-concepts-and-terminology/cloud" TargetMode="External"/><Relationship Id="rId54" Type="http://schemas.openxmlformats.org/officeDocument/2006/relationships/hyperlink" Target="https://www.google.com.au/intl/en-GB/drive/using-drive/" TargetMode="External"/><Relationship Id="rId62" Type="http://schemas.openxmlformats.org/officeDocument/2006/relationships/hyperlink" Target="https://www.zdnet.com/article/cloud-computing-how-to-build-a-business-case/" TargetMode="External"/><Relationship Id="rId70" Type="http://schemas.openxmlformats.org/officeDocument/2006/relationships/hyperlink" Target="https://patterns.arcitura.com/cloud-computing-patterns/basics/basic-concepts-and-terminology/cloud" TargetMode="External"/><Relationship Id="rId75" Type="http://schemas.openxmlformats.org/officeDocument/2006/relationships/hyperlink" Target="https://www.cisco.com/c/dam/en/us/services/collateral/services/services-education/cloud_101_higher_education_wp.pdf" TargetMode="External"/><Relationship Id="rId83" Type="http://schemas.openxmlformats.org/officeDocument/2006/relationships/hyperlink" Target="https://www.youtube.com/watch?v=gu4FYSFeWqg" TargetMode="External"/><Relationship Id="rId88" Type="http://schemas.openxmlformats.org/officeDocument/2006/relationships/hyperlink" Target="https://searchitchannel.techtarget.com/feature/Top-10-considerations-when-implementing-Software-as-a-Service" TargetMode="External"/><Relationship Id="rId91" Type="http://schemas.openxmlformats.org/officeDocument/2006/relationships/hyperlink" Target="https://www.newgenapps.com/blog/top-10-cloud-computing-examples-and-uses" TargetMode="External"/><Relationship Id="rId96" Type="http://schemas.openxmlformats.org/officeDocument/2006/relationships/hyperlink" Target="https://www.skillsyouneed.com/write/business-case.html" TargetMode="External"/><Relationship Id="rId111" Type="http://schemas.openxmlformats.org/officeDocument/2006/relationships/hyperlink" Target="https://support.office.com/en-us/article/create-a-presentation-in-powerpoint-422250f8-5721-4cea-92cc-202fa7b89617"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3.jpeg"/><Relationship Id="rId23" Type="http://schemas.openxmlformats.org/officeDocument/2006/relationships/image" Target="media/image11.png"/><Relationship Id="rId28" Type="http://schemas.microsoft.com/office/2007/relationships/hdphoto" Target="media/hdphoto3.wdp"/><Relationship Id="rId36" Type="http://schemas.openxmlformats.org/officeDocument/2006/relationships/hyperlink" Target="https://www2.deloitte.com/au/en/pages/deloitte-private/articles/deloitte-private-cloud-accounting.html" TargetMode="External"/><Relationship Id="rId49" Type="http://schemas.openxmlformats.org/officeDocument/2006/relationships/hyperlink" Target="https://www.techradar.com/au/news/the-best-cloud-storage" TargetMode="External"/><Relationship Id="rId57" Type="http://schemas.openxmlformats.org/officeDocument/2006/relationships/hyperlink" Target="https://searchitchannel.techtarget.com/feature/Top-10-considerations-when-implementing-Software-as-a-Service" TargetMode="External"/><Relationship Id="rId106" Type="http://schemas.openxmlformats.org/officeDocument/2006/relationships/hyperlink" Target="https://www.slideshare.net/fhemrosacia/evolution-of-computer?next_slideshow=1" TargetMode="External"/><Relationship Id="rId114" Type="http://schemas.openxmlformats.org/officeDocument/2006/relationships/header" Target="header3.xml"/><Relationship Id="rId119" Type="http://schemas.openxmlformats.org/officeDocument/2006/relationships/footer" Target="footer4.xml"/><Relationship Id="rId10" Type="http://schemas.openxmlformats.org/officeDocument/2006/relationships/endnotes" Target="endnotes.xml"/><Relationship Id="rId31" Type="http://schemas.openxmlformats.org/officeDocument/2006/relationships/hyperlink" Target="http://gcflearnfree.org/" TargetMode="External"/><Relationship Id="rId44" Type="http://schemas.openxmlformats.org/officeDocument/2006/relationships/hyperlink" Target="https://www.youtube.com/watch?v=36zducUX16w" TargetMode="External"/><Relationship Id="rId52" Type="http://schemas.openxmlformats.org/officeDocument/2006/relationships/hyperlink" Target="https://www.salesforce.com/uk/blog/2015/11/why-move-to-the-cloud-10-benefits-of-cloud-computing.html" TargetMode="External"/><Relationship Id="rId60" Type="http://schemas.openxmlformats.org/officeDocument/2006/relationships/hyperlink" Target="http://www.cetrom.net/uncategorized/how-is-cloud-computing-cost-effective" TargetMode="External"/><Relationship Id="rId65" Type="http://schemas.openxmlformats.org/officeDocument/2006/relationships/hyperlink" Target="https://www.youtube.com/watch?v=XF34-Wu6qWU" TargetMode="External"/><Relationship Id="rId73" Type="http://schemas.openxmlformats.org/officeDocument/2006/relationships/hyperlink" Target="https://www.theguardian.com/media-network/media-network-blog/2013/sep/24/cloud-computing-changing-world-healthcare" TargetMode="External"/><Relationship Id="rId78" Type="http://schemas.openxmlformats.org/officeDocument/2006/relationships/hyperlink" Target="https://www.finance.gov.au/files/2012/09/a-guide-to-implementing-cloud-services.doc" TargetMode="External"/><Relationship Id="rId81" Type="http://schemas.openxmlformats.org/officeDocument/2006/relationships/hyperlink" Target="https://www.youtube.com/watch?v=36zducUX16w" TargetMode="External"/><Relationship Id="rId86" Type="http://schemas.openxmlformats.org/officeDocument/2006/relationships/hyperlink" Target="https://www.maropost.com/blog/5-real-world-examples-of-cloud-computing/" TargetMode="External"/><Relationship Id="rId94" Type="http://schemas.openxmlformats.org/officeDocument/2006/relationships/hyperlink" Target="https://www.salesforce.com/uk/blog/2015/11/why-move-to-the-cloud-10-benefits-of-cloud-computing.html" TargetMode="External"/><Relationship Id="rId99" Type="http://schemas.openxmlformats.org/officeDocument/2006/relationships/hyperlink" Target="https://www.youtube.com/watch?v=u7Tku3_RGPs" TargetMode="External"/><Relationship Id="rId101" Type="http://schemas.openxmlformats.org/officeDocument/2006/relationships/hyperlink" Target="https://www.techopedia.com/definition/26551/cloudsourcing"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6.jpg"/><Relationship Id="rId39" Type="http://schemas.openxmlformats.org/officeDocument/2006/relationships/hyperlink" Target="https://www.myob.com/au/blog/cloud-accounting-explained/" TargetMode="External"/><Relationship Id="rId109" Type="http://schemas.openxmlformats.org/officeDocument/2006/relationships/hyperlink" Target="https://www.youtube.com/watch?v=36zducUX16w" TargetMode="External"/><Relationship Id="rId34" Type="http://schemas.openxmlformats.org/officeDocument/2006/relationships/hyperlink" Target="https://www.xero.com/au/resources/small-business-guides/cloud-accounting/mobile-accounting-app/" TargetMode="External"/><Relationship Id="rId50" Type="http://schemas.openxmlformats.org/officeDocument/2006/relationships/hyperlink" Target="https://www.xero.com/au/try/accounting-software/?gclid=EAIaIQobChMIkdOepean2wIVj4qPCh3X3gVxEAAYASAAEgL1lPD_BwE&amp;gclsrc=aw.ds&amp;dclid=CPm3pKjmp9sCFQ99vQode1gAEg" TargetMode="External"/><Relationship Id="rId55" Type="http://schemas.openxmlformats.org/officeDocument/2006/relationships/hyperlink" Target="https://www.digitalistmag.com/technologies/cloud-computing/2012/10/25/risks-and-benefits-of-cloud-computing-020025" TargetMode="External"/><Relationship Id="rId76" Type="http://schemas.openxmlformats.org/officeDocument/2006/relationships/hyperlink" Target="https://www2.deloitte.com/au/en/pages/deloitte-private/articles/deloitte-private-cloud-accounting.html" TargetMode="External"/><Relationship Id="rId97" Type="http://schemas.openxmlformats.org/officeDocument/2006/relationships/hyperlink" Target="https://www.oaic.gov.au/privacy-law/privacy-archive/privacy-speeches-archive/privacy-and-the-cloud" TargetMode="External"/><Relationship Id="rId104" Type="http://schemas.openxmlformats.org/officeDocument/2006/relationships/hyperlink" Target="https://www.xero.com/au/try/accounting-software/?gclid=EAIaIQobChMIkdOepean2wIVj4qPCh3X3gVxEAAYASAAEgL1lPD_BwE&amp;gclsrc=aw.ds&amp;dclid=CPm3pKjmp9sCFQ99vQode1gAEg" TargetMode="External"/><Relationship Id="rId120"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www.art-systems.net/blog/10-benefits-of-google-drive/?lang=en" TargetMode="External"/><Relationship Id="rId92" Type="http://schemas.openxmlformats.org/officeDocument/2006/relationships/hyperlink" Target="https://www.newgenapps.com/blog/top-10-cloud-computing-examples-and-uses" TargetMode="External"/><Relationship Id="rId2" Type="http://schemas.openxmlformats.org/officeDocument/2006/relationships/customXml" Target="../customXml/item2.xml"/><Relationship Id="rId29" Type="http://schemas.openxmlformats.org/officeDocument/2006/relationships/hyperlink" Target="https://www.youtube.com/watch?v=gu4FYSFeWqg" TargetMode="External"/><Relationship Id="rId24" Type="http://schemas.microsoft.com/office/2007/relationships/hdphoto" Target="media/hdphoto1.wdp"/><Relationship Id="rId40" Type="http://schemas.openxmlformats.org/officeDocument/2006/relationships/hyperlink" Target="https://www.xero.com/au/why-xero/benefits/online-accounting/" TargetMode="External"/><Relationship Id="rId45" Type="http://schemas.openxmlformats.org/officeDocument/2006/relationships/image" Target="media/image18.png"/><Relationship Id="rId66" Type="http://schemas.openxmlformats.org/officeDocument/2006/relationships/hyperlink" Target="https://www.youtube.com/watch?v=u7Tku3_RGPs" TargetMode="External"/><Relationship Id="rId87" Type="http://schemas.openxmlformats.org/officeDocument/2006/relationships/hyperlink" Target="https://www.maropost.com/5-real-world-examples-of-cloud-computing/" TargetMode="External"/><Relationship Id="rId110" Type="http://schemas.openxmlformats.org/officeDocument/2006/relationships/hyperlink" Target="https://www.youtube.com/watch?v=uroryFU78gM&amp;feature=youtu.be" TargetMode="External"/><Relationship Id="rId115" Type="http://schemas.openxmlformats.org/officeDocument/2006/relationships/header" Target="header4.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techopedia.com/definition/4362/software-plus-services" TargetMode="External"/><Relationship Id="rId7" Type="http://schemas.openxmlformats.org/officeDocument/2006/relationships/hyperlink" Target="https://www.techopedia.com/definition/26598/elastic-computing-ec" TargetMode="External"/><Relationship Id="rId2" Type="http://schemas.openxmlformats.org/officeDocument/2006/relationships/hyperlink" Target="https://www.techopedia.com/definition/16633/multitenancy" TargetMode="External"/><Relationship Id="rId1" Type="http://schemas.openxmlformats.org/officeDocument/2006/relationships/hyperlink" Target="https://www.techopedia.com/definition/26815/virtual-private-data-center-vpdc" TargetMode="External"/><Relationship Id="rId6" Type="http://schemas.openxmlformats.org/officeDocument/2006/relationships/hyperlink" Target="https://www.techopedia.com/definition/26551/cloudsourcing" TargetMode="External"/><Relationship Id="rId5" Type="http://schemas.openxmlformats.org/officeDocument/2006/relationships/hyperlink" Target="https://www.techopedia.com/definition/26560/consumption-based-pricing-model" TargetMode="External"/><Relationship Id="rId4" Type="http://schemas.openxmlformats.org/officeDocument/2006/relationships/hyperlink" Target="https://www.techopedia.com/definition/26633/hosted-applicatio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reeves.AD\Downloads\Unit%20Code_SW_20181017_Dark%20Lavender%20(5).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69482a57-b03b-4972-8110-25980252886f"/>
    <ds:schemaRef ds:uri="http://purl.org/dc/dcmitype/"/>
    <ds:schemaRef ds:uri="http://schemas.microsoft.com/office/infopath/2007/PartnerControls"/>
    <ds:schemaRef ds:uri="http://schemas.microsoft.com/office/2006/documentManagement/types"/>
    <ds:schemaRef ds:uri="http://purl.org/dc/elements/1.1/"/>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36612078-34EB-45CB-B6B0-5A7FB0C9404A}"/>
</file>

<file path=customXml/itemProps4.xml><?xml version="1.0" encoding="utf-8"?>
<ds:datastoreItem xmlns:ds="http://schemas.openxmlformats.org/officeDocument/2006/customXml" ds:itemID="{5E852AFD-F5E8-4168-A0A9-32F839B0F7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Code_SW_20181017_Dark Lavender (5)</Template>
  <TotalTime>0</TotalTime>
  <Pages>65</Pages>
  <Words>13456</Words>
  <Characters>76700</Characters>
  <Application>Microsoft Office Word</Application>
  <DocSecurity>0</DocSecurity>
  <Lines>639</Lines>
  <Paragraphs>179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89977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2019-05-15T00:37:00Z</dcterms:created>
  <dcterms:modified xsi:type="dcterms:W3CDTF">2019-06-18T06:09:00Z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