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3CE28F" w14:textId="32430844" w:rsidR="00E2609B" w:rsidRDefault="009E6B74" w:rsidP="0091420E">
      <w:pPr>
        <w:pStyle w:val="Body"/>
      </w:pPr>
      <w:bookmarkStart w:id="0" w:name="_Toc511220116"/>
      <w:bookmarkStart w:id="1" w:name="_Toc523306278"/>
      <w:bookmarkStart w:id="2" w:name="_Toc523477958"/>
      <w:bookmarkStart w:id="3" w:name="_Toc523478411"/>
      <w:bookmarkStart w:id="4" w:name="_GoBack"/>
      <w:bookmarkEnd w:id="4"/>
      <w:r>
        <w:rPr>
          <w:noProof/>
          <w:lang w:eastAsia="en-AU"/>
        </w:rPr>
        <w:drawing>
          <wp:anchor distT="0" distB="0" distL="114300" distR="114300" simplePos="0" relativeHeight="251636224" behindDoc="1" locked="0" layoutInCell="0" allowOverlap="1" wp14:anchorId="16B6A811" wp14:editId="15665757">
            <wp:simplePos x="0" y="0"/>
            <wp:positionH relativeFrom="margin">
              <wp:align>center</wp:align>
            </wp:positionH>
            <wp:positionV relativeFrom="margin">
              <wp:align>center</wp:align>
            </wp:positionV>
            <wp:extent cx="7562215" cy="10689590"/>
            <wp:effectExtent l="0" t="0" r="635" b="0"/>
            <wp:wrapNone/>
            <wp:docPr id="41" name="Picture 41" descr=" " title="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562215" cy="10689590"/>
                    </a:xfrm>
                    <a:prstGeom prst="rect">
                      <a:avLst/>
                    </a:prstGeom>
                    <a:noFill/>
                    <a:ln>
                      <a:noFill/>
                    </a:ln>
                  </pic:spPr>
                </pic:pic>
              </a:graphicData>
            </a:graphic>
            <wp14:sizeRelH relativeFrom="page">
              <wp14:pctWidth>0</wp14:pctWidth>
            </wp14:sizeRelH>
            <wp14:sizeRelV relativeFrom="page">
              <wp14:pctHeight>0</wp14:pctHeight>
            </wp14:sizeRelV>
          </wp:anchor>
        </w:drawing>
      </w:r>
      <w:r w:rsidR="005F3EF0">
        <w:rPr>
          <w:noProof/>
          <w:lang w:eastAsia="en-AU"/>
        </w:rPr>
        <w:drawing>
          <wp:anchor distT="0" distB="0" distL="114300" distR="114300" simplePos="0" relativeHeight="251640320" behindDoc="0" locked="0" layoutInCell="1" allowOverlap="1" wp14:anchorId="245CAB4C" wp14:editId="50A0E521">
            <wp:simplePos x="0" y="0"/>
            <wp:positionH relativeFrom="margin">
              <wp:posOffset>3917820</wp:posOffset>
            </wp:positionH>
            <wp:positionV relativeFrom="paragraph">
              <wp:posOffset>-247461</wp:posOffset>
            </wp:positionV>
            <wp:extent cx="2224800" cy="554400"/>
            <wp:effectExtent l="0" t="0" r="4445" b="0"/>
            <wp:wrapNone/>
            <wp:docPr id="121" name="Picture 12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2609B">
        <w:rPr>
          <w:noProof/>
          <w:lang w:eastAsia="en-AU"/>
        </w:rPr>
        <mc:AlternateContent>
          <mc:Choice Requires="wpg">
            <w:drawing>
              <wp:anchor distT="0" distB="0" distL="114300" distR="114300" simplePos="0" relativeHeight="251637248" behindDoc="0" locked="0" layoutInCell="1" allowOverlap="1" wp14:anchorId="70F356E9" wp14:editId="164EC479">
                <wp:simplePos x="0" y="0"/>
                <wp:positionH relativeFrom="column">
                  <wp:posOffset>57832</wp:posOffset>
                </wp:positionH>
                <wp:positionV relativeFrom="paragraph">
                  <wp:posOffset>439970</wp:posOffset>
                </wp:positionV>
                <wp:extent cx="2032819" cy="581209"/>
                <wp:effectExtent l="0" t="0" r="24765" b="28575"/>
                <wp:wrapNone/>
                <wp:docPr id="111" name="Group 111" descr=" " title="Border"/>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112" name="Straight Connector 112"/>
                        <wps:cNvCnPr/>
                        <wps:spPr>
                          <a:xfrm flipH="1">
                            <a:off x="0" y="163773"/>
                            <a:ext cx="2032819" cy="0"/>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s:wsp>
                        <wps:cNvPr id="113" name="Straight Connector 113"/>
                        <wps:cNvCnPr/>
                        <wps:spPr>
                          <a:xfrm>
                            <a:off x="0" y="163773"/>
                            <a:ext cx="2146" cy="417436"/>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s:wsp>
                        <wps:cNvPr id="114" name="Straight Connector 114"/>
                        <wps:cNvCnPr/>
                        <wps:spPr>
                          <a:xfrm flipV="1">
                            <a:off x="0" y="0"/>
                            <a:ext cx="154858" cy="157316"/>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940A2C9" id="Group 111" o:spid="_x0000_s1026" alt="Title: Border - Description:  " style="position:absolute;margin-left:4.55pt;margin-top:34.65pt;width:160.05pt;height:45.75pt;z-index:25163724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">
                <v:line id="Straight Connector 112"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" strokecolor="#7472c0"/>
                <v:line id="Straight Connector 113"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" strokecolor="#7472c0"/>
                <v:line id="Straight Connector 114"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" strokecolor="#7472c0"/>
              </v:group>
            </w:pict>
          </mc:Fallback>
        </mc:AlternateContent>
      </w:r>
      <w:r w:rsidR="00E2609B">
        <w:rPr>
          <w:noProof/>
          <w:lang w:eastAsia="en-AU"/>
        </w:rPr>
        <mc:AlternateContent>
          <mc:Choice Requires="wpg">
            <w:drawing>
              <wp:anchor distT="0" distB="0" distL="114300" distR="114300" simplePos="0" relativeHeight="251639296" behindDoc="0" locked="0" layoutInCell="1" allowOverlap="1" wp14:anchorId="15543BCF" wp14:editId="0562CA02">
                <wp:simplePos x="0" y="0"/>
                <wp:positionH relativeFrom="column">
                  <wp:posOffset>-120735</wp:posOffset>
                </wp:positionH>
                <wp:positionV relativeFrom="paragraph">
                  <wp:posOffset>9046317</wp:posOffset>
                </wp:positionV>
                <wp:extent cx="6341440" cy="442921"/>
                <wp:effectExtent l="0" t="0" r="2540" b="0"/>
                <wp:wrapNone/>
                <wp:docPr id="115" name="Group 115" descr=" " title="Border"/>
                <wp:cNvGraphicFramePr/>
                <a:graphic xmlns:a="http://schemas.openxmlformats.org/drawingml/2006/main">
                  <a:graphicData uri="http://schemas.microsoft.com/office/word/2010/wordprocessingGroup">
                    <wpg:wgp>
                      <wpg:cNvGrpSpPr/>
                      <wpg:grpSpPr>
                        <a:xfrm>
                          <a:off x="0" y="0"/>
                          <a:ext cx="6341440" cy="442921"/>
                          <a:chOff x="0" y="0"/>
                          <a:chExt cx="6341440" cy="442921"/>
                        </a:xfrm>
                      </wpg:grpSpPr>
                      <wps:wsp>
                        <wps:cNvPr id="116" name="Rectangle 116"/>
                        <wps:cNvSpPr/>
                        <wps:spPr>
                          <a:xfrm>
                            <a:off x="207469" y="0"/>
                            <a:ext cx="6133971" cy="235975"/>
                          </a:xfrm>
                          <a:prstGeom prst="rect">
                            <a:avLst/>
                          </a:prstGeom>
                          <a:solidFill>
                            <a:srgbClr val="7472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Rectangle 117"/>
                        <wps:cNvSpPr/>
                        <wps:spPr>
                          <a:xfrm>
                            <a:off x="0" y="238205"/>
                            <a:ext cx="204716" cy="204716"/>
                          </a:xfrm>
                          <a:prstGeom prst="rect">
                            <a:avLst/>
                          </a:prstGeom>
                          <a:solidFill>
                            <a:srgbClr val="7472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C50ED9C" id="Group 115" o:spid="_x0000_s1026" alt="Title: Border - Description:  " style="position:absolute;margin-left:-9.5pt;margin-top:712.3pt;width:499.35pt;height:34.9pt;z-index:251639296"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">
                <v:rect id="Rectangle 116"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" fillcolor="#7472c0" stroked="f" strokeweight="2pt"/>
                <v:rect id="Rectangle 11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" fillcolor="#7472c0" stroked="f" strokeweight="2pt"/>
              </v:group>
            </w:pict>
          </mc:Fallback>
        </mc:AlternateContent>
      </w:r>
      <w:r w:rsidR="00E2609B">
        <w:rPr>
          <w:noProof/>
          <w:lang w:eastAsia="en-AU"/>
        </w:rPr>
        <mc:AlternateContent>
          <mc:Choice Requires="wps">
            <w:drawing>
              <wp:anchor distT="0" distB="0" distL="114300" distR="114300" simplePos="0" relativeHeight="251638272" behindDoc="0" locked="0" layoutInCell="1" allowOverlap="1" wp14:anchorId="6D9C2BE7" wp14:editId="245F96A6">
                <wp:simplePos x="0" y="0"/>
                <wp:positionH relativeFrom="margin">
                  <wp:posOffset>-104140</wp:posOffset>
                </wp:positionH>
                <wp:positionV relativeFrom="paragraph">
                  <wp:posOffset>3899535</wp:posOffset>
                </wp:positionV>
                <wp:extent cx="6341465" cy="4921250"/>
                <wp:effectExtent l="0" t="0" r="2540" b="0"/>
                <wp:wrapNone/>
                <wp:docPr id="120" name="Freeform 120" descr=" " title="Shape"/>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a:extLst>
                              <a:ext uri="{28A0092B-C50C-407E-A947-70E740481C1C}">
                                <a14:useLocalDpi xmlns:a14="http://schemas.microsoft.com/office/drawing/2010/main" val="0"/>
                              </a:ext>
                            </a:extLst>
                          </a:blip>
                          <a:srcRect/>
                          <a:stretch>
                            <a:fillRect l="-31030" r="-5688" b="-137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8E1F1B9" w14:textId="77777777" w:rsidR="00543E70" w:rsidRDefault="00543E70" w:rsidP="00E2609B">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9C2BE7" id="Freeform 120" o:spid="_x0000_s1026" alt="Title: Shape - Description:  " style="position:absolute;margin-left:-8.2pt;margin-top:307.05pt;width:499.35pt;height:387.5pt;z-index:25163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38E1F1B9" w14:textId="77777777" w:rsidR="00543E70" w:rsidRDefault="00543E70" w:rsidP="00E2609B">
                      <w:pPr>
                        <w:jc w:val="center"/>
                      </w:pPr>
                      <w:r>
                        <w:softHyphen/>
                      </w:r>
                    </w:p>
                  </w:txbxContent>
                </v:textbox>
                <w10:wrap anchorx="margin"/>
              </v:shape>
            </w:pict>
          </mc:Fallback>
        </mc:AlternateContent>
      </w:r>
    </w:p>
    <w:p w14:paraId="02BBEF75" w14:textId="77777777" w:rsidR="00884C56" w:rsidRDefault="00884C56" w:rsidP="009E6B74">
      <w:pPr>
        <w:pStyle w:val="Covertitle"/>
      </w:pPr>
      <w:r>
        <w:t>Student workbook</w:t>
      </w:r>
    </w:p>
    <w:p w14:paraId="7EDE06BC" w14:textId="647D8A85" w:rsidR="00884C56" w:rsidRDefault="00884C56" w:rsidP="009E6B74">
      <w:pPr>
        <w:pStyle w:val="Coversubtitle"/>
      </w:pPr>
      <w:r w:rsidRPr="00A470B5">
        <w:t>BSBSUS501 Develop workplace policy and procedures for sustainability</w:t>
      </w:r>
    </w:p>
    <w:p w14:paraId="3F380AD3" w14:textId="77777777" w:rsidR="00DB2BF2" w:rsidRPr="00DB2BF2" w:rsidRDefault="00DB2BF2" w:rsidP="00DB2BF2"/>
    <w:p w14:paraId="1CDF17B5" w14:textId="77777777" w:rsidR="00F47132" w:rsidRDefault="00F47132" w:rsidP="0091420E">
      <w:pPr>
        <w:pStyle w:val="Body"/>
        <w:sectPr w:rsidR="00F47132" w:rsidSect="005B6193">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134" w:right="1134" w:bottom="1134" w:left="1134" w:header="709" w:footer="284" w:gutter="0"/>
          <w:pgNumType w:start="1"/>
          <w:cols w:space="708"/>
          <w:titlePg/>
          <w:docGrid w:linePitch="360"/>
        </w:sectPr>
      </w:pPr>
    </w:p>
    <w:p w14:paraId="3E0C0114" w14:textId="77777777" w:rsidR="00A24787" w:rsidRPr="00B2780C" w:rsidRDefault="00A24787" w:rsidP="00A24787">
      <w:pPr>
        <w:pStyle w:val="FinePrint"/>
        <w:spacing w:before="480" w:after="6960"/>
        <w:rPr>
          <w:rStyle w:val="Strong"/>
        </w:rPr>
      </w:pPr>
      <w:r w:rsidRPr="00B2780C">
        <w:rPr>
          <w:rStyle w:val="Strong"/>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6D923700" w14:textId="108D775A" w:rsidR="00A24787" w:rsidRPr="00B2780C" w:rsidRDefault="00A24787" w:rsidP="00A24787">
      <w:pPr>
        <w:pStyle w:val="FinePrint"/>
        <w:rPr>
          <w:sz w:val="24"/>
        </w:rPr>
      </w:pPr>
      <w:r w:rsidRPr="00B2780C">
        <w:t>Version:</w:t>
      </w:r>
      <w:r w:rsidRPr="00B2780C">
        <w:tab/>
      </w:r>
      <w:r w:rsidR="00543E70">
        <w:t>20191122</w:t>
      </w:r>
    </w:p>
    <w:p w14:paraId="1D54F9EE" w14:textId="0BEFCA54" w:rsidR="00A24787" w:rsidRPr="00B2780C" w:rsidRDefault="00A24787" w:rsidP="00A24787">
      <w:pPr>
        <w:pStyle w:val="FinePrint"/>
      </w:pPr>
      <w:r w:rsidRPr="00B2780C">
        <w:t xml:space="preserve">Date </w:t>
      </w:r>
      <w:proofErr w:type="gramStart"/>
      <w:r w:rsidRPr="00B2780C">
        <w:t>created:</w:t>
      </w:r>
      <w:proofErr w:type="gramEnd"/>
      <w:r w:rsidRPr="00B2780C">
        <w:tab/>
      </w:r>
      <w:r w:rsidR="00543E70">
        <w:t>24/04/2019</w:t>
      </w:r>
    </w:p>
    <w:p w14:paraId="6004EDE9" w14:textId="1FF8A22E" w:rsidR="00A24787" w:rsidRPr="00B2780C" w:rsidRDefault="00A24787" w:rsidP="00A24787">
      <w:pPr>
        <w:pStyle w:val="FinePrint"/>
      </w:pPr>
      <w:r w:rsidRPr="00B2780C">
        <w:t xml:space="preserve">Date </w:t>
      </w:r>
      <w:proofErr w:type="gramStart"/>
      <w:r w:rsidRPr="00B2780C">
        <w:t>modified:</w:t>
      </w:r>
      <w:proofErr w:type="gramEnd"/>
      <w:r w:rsidRPr="00B2780C">
        <w:tab/>
      </w:r>
      <w:r w:rsidR="00543E70">
        <w:t>22</w:t>
      </w:r>
      <w:r>
        <w:t>/</w:t>
      </w:r>
      <w:r w:rsidR="00106D13">
        <w:t>11</w:t>
      </w:r>
      <w:r>
        <w:t>/2019</w:t>
      </w:r>
    </w:p>
    <w:p w14:paraId="3827E44E" w14:textId="77777777" w:rsidR="00A24787" w:rsidRDefault="00A24787" w:rsidP="00A24787">
      <w:pPr>
        <w:pStyle w:val="FinePrint"/>
      </w:pPr>
      <w:r w:rsidRPr="00B2780C">
        <w:t xml:space="preserve">For queries contact: </w:t>
      </w:r>
    </w:p>
    <w:p w14:paraId="6D6E43F3" w14:textId="77777777" w:rsidR="00A24787" w:rsidRPr="00592231" w:rsidRDefault="00A24787" w:rsidP="00A24787">
      <w:pPr>
        <w:pStyle w:val="FinePrint"/>
        <w:spacing w:before="120" w:after="0"/>
        <w:rPr>
          <w:i/>
          <w:lang w:val="en-US" w:bidi="ar-SA"/>
        </w:rPr>
      </w:pPr>
      <w:r w:rsidRPr="00592231">
        <w:rPr>
          <w:i/>
          <w:lang w:val="en-US" w:bidi="ar-SA"/>
        </w:rPr>
        <w:t xml:space="preserve">Technology and Business Services SkillsPoint </w:t>
      </w:r>
    </w:p>
    <w:p w14:paraId="3A31A349" w14:textId="77777777" w:rsidR="00A24787" w:rsidRPr="00592231" w:rsidRDefault="00A24787" w:rsidP="00A24787">
      <w:pPr>
        <w:pStyle w:val="FinePrint"/>
        <w:spacing w:before="0" w:after="0" w:line="240" w:lineRule="auto"/>
        <w:rPr>
          <w:i/>
          <w:lang w:val="en-US" w:bidi="ar-SA"/>
        </w:rPr>
      </w:pPr>
      <w:r w:rsidRPr="00592231">
        <w:rPr>
          <w:i/>
          <w:lang w:val="en-US" w:bidi="ar-SA"/>
        </w:rPr>
        <w:t xml:space="preserve">Building B, Level G, Corner Harris Street and Mary Ann Street, Ultimo NSW 2007 </w:t>
      </w:r>
    </w:p>
    <w:p w14:paraId="1D51F17A" w14:textId="77777777" w:rsidR="00A24787" w:rsidRPr="00592231" w:rsidRDefault="00A24787" w:rsidP="00A24787">
      <w:pPr>
        <w:pStyle w:val="FinePrint"/>
        <w:spacing w:before="0" w:after="0" w:line="240" w:lineRule="auto"/>
        <w:rPr>
          <w:i/>
        </w:rPr>
      </w:pPr>
      <w:r w:rsidRPr="00592231">
        <w:rPr>
          <w:i/>
          <w:lang w:val="en-US" w:bidi="ar-SA"/>
        </w:rPr>
        <w:t>Email:  tbsskillspoint@tafensw.edu.au</w:t>
      </w:r>
      <w:sdt>
        <w:sdtPr>
          <w:rPr>
            <w:i/>
            <w:lang w:val="en-US" w:bidi="ar-SA"/>
          </w:rPr>
          <w:id w:val="-2064706130"/>
          <w:placeholder>
            <w:docPart w:val="AB9BFD460D1E4B01B7EEC213C07918D8"/>
          </w:placeholder>
          <w:text/>
        </w:sdtPr>
        <w:sdtEndPr/>
        <w:sdtContent>
          <w:r w:rsidRPr="00592231">
            <w:rPr>
              <w:i/>
              <w:lang w:val="en-US" w:bidi="ar-SA"/>
            </w:rPr>
            <w:t xml:space="preserve">  </w:t>
          </w:r>
        </w:sdtContent>
      </w:sdt>
    </w:p>
    <w:p w14:paraId="6BA99382" w14:textId="77777777" w:rsidR="00A24787" w:rsidRPr="00B2780C" w:rsidRDefault="00A24787" w:rsidP="00A24787">
      <w:pPr>
        <w:pStyle w:val="FinePrint"/>
      </w:pPr>
      <w:r w:rsidRPr="00B2780C">
        <w:t>© TAFE NSW 2019</w:t>
      </w:r>
      <w:r w:rsidRPr="00B2780C">
        <w:br/>
        <w:t>RTO Provider Number 90003 | CRICOS Provider Code: 00591E</w:t>
      </w:r>
    </w:p>
    <w:p w14:paraId="638CD949" w14:textId="77777777" w:rsidR="00A24787" w:rsidRPr="00B2780C" w:rsidRDefault="00A24787" w:rsidP="00A24787">
      <w:pPr>
        <w:pStyle w:val="FinePrint"/>
      </w:pPr>
      <w:r w:rsidRPr="00B2780C">
        <w:t xml:space="preserve">This resource </w:t>
      </w:r>
      <w:proofErr w:type="gramStart"/>
      <w:r w:rsidRPr="00B2780C">
        <w:t>can be found</w:t>
      </w:r>
      <w:proofErr w:type="gramEnd"/>
      <w:r w:rsidRPr="00B2780C">
        <w:t xml:space="preserve"> in the TAFE NSW Learning Bank.</w:t>
      </w:r>
    </w:p>
    <w:p w14:paraId="28798332" w14:textId="65458CD5" w:rsidR="00C04FF5" w:rsidRPr="00543E70" w:rsidRDefault="00A24787" w:rsidP="00A24787">
      <w:pPr>
        <w:rPr>
          <w:sz w:val="22"/>
        </w:rPr>
      </w:pPr>
      <w:r w:rsidRPr="00543E70">
        <w:rPr>
          <w:sz w:val="22"/>
        </w:rPr>
        <w:t xml:space="preserve">The content in this document is copyright © TAFE NSW 2019 and </w:t>
      </w:r>
      <w:proofErr w:type="gramStart"/>
      <w:r w:rsidRPr="00543E70">
        <w:rPr>
          <w:sz w:val="22"/>
        </w:rPr>
        <w:t>should not be reproduced</w:t>
      </w:r>
      <w:proofErr w:type="gramEnd"/>
      <w:r w:rsidRPr="00543E70">
        <w:rPr>
          <w:sz w:val="22"/>
        </w:rPr>
        <w:t xml:space="preserve"> without the permission of TAFE NSW. Information contained in this document is correct at time of printing: </w:t>
      </w:r>
      <w:r w:rsidRPr="00543E70">
        <w:rPr>
          <w:sz w:val="22"/>
        </w:rPr>
        <w:fldChar w:fldCharType="begin"/>
      </w:r>
      <w:r w:rsidRPr="00543E70">
        <w:rPr>
          <w:sz w:val="22"/>
        </w:rPr>
        <w:instrText xml:space="preserve"> DATE  \@ "dd MMMM yyyy"  \* MERGEFORMAT </w:instrText>
      </w:r>
      <w:r w:rsidRPr="00543E70">
        <w:rPr>
          <w:sz w:val="22"/>
        </w:rPr>
        <w:fldChar w:fldCharType="separate"/>
      </w:r>
      <w:r w:rsidR="00A23D18">
        <w:rPr>
          <w:noProof/>
          <w:sz w:val="22"/>
        </w:rPr>
        <w:t>22 November 2019</w:t>
      </w:r>
      <w:r w:rsidRPr="00543E70">
        <w:rPr>
          <w:sz w:val="22"/>
        </w:rPr>
        <w:fldChar w:fldCharType="end"/>
      </w:r>
      <w:r w:rsidRPr="00543E70">
        <w:rPr>
          <w:sz w:val="22"/>
        </w:rPr>
        <w:t xml:space="preserve">. For current </w:t>
      </w:r>
      <w:proofErr w:type="gramStart"/>
      <w:r w:rsidRPr="00543E70">
        <w:rPr>
          <w:sz w:val="22"/>
        </w:rPr>
        <w:t>information</w:t>
      </w:r>
      <w:proofErr w:type="gramEnd"/>
      <w:r w:rsidRPr="00543E70">
        <w:rPr>
          <w:sz w:val="22"/>
        </w:rPr>
        <w:t xml:space="preserve"> please refer to our website or your teacher as appropriate. </w:t>
      </w:r>
      <w:r w:rsidR="00C04FF5" w:rsidRPr="00543E70">
        <w:rPr>
          <w:sz w:val="22"/>
        </w:rPr>
        <w:br w:type="page"/>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60CDE0E6" w14:textId="77777777" w:rsidR="00FC65C0" w:rsidRPr="00A14C35" w:rsidRDefault="00FC65C0" w:rsidP="00A14C35">
          <w:pPr>
            <w:pStyle w:val="TOCHeading"/>
          </w:pPr>
          <w:r w:rsidRPr="00A14C35">
            <w:t>Contents</w:t>
          </w:r>
        </w:p>
        <w:p w14:paraId="2FE13774" w14:textId="60E2387E" w:rsidR="00A23D18" w:rsidRDefault="00FC65C0">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w:instrText>
          </w:r>
          <w:r w:rsidR="00E86BA6">
            <w:rPr>
              <w:b/>
              <w:bCs/>
            </w:rPr>
            <w:instrText>2</w:instrText>
          </w:r>
          <w:r>
            <w:rPr>
              <w:b/>
              <w:bCs/>
            </w:rPr>
            <w:instrText xml:space="preserve">" \h \z \u </w:instrText>
          </w:r>
          <w:r>
            <w:rPr>
              <w:b/>
              <w:bCs/>
              <w:color w:val="007E65"/>
            </w:rPr>
            <w:fldChar w:fldCharType="separate"/>
          </w:r>
          <w:hyperlink w:anchor="_Toc25310826" w:history="1">
            <w:r w:rsidR="00A23D18" w:rsidRPr="00927B68">
              <w:rPr>
                <w:rStyle w:val="Hyperlink"/>
              </w:rPr>
              <w:t>Getting started</w:t>
            </w:r>
            <w:r w:rsidR="00A23D18">
              <w:rPr>
                <w:webHidden/>
              </w:rPr>
              <w:tab/>
            </w:r>
            <w:r w:rsidR="00A23D18">
              <w:rPr>
                <w:webHidden/>
              </w:rPr>
              <w:fldChar w:fldCharType="begin"/>
            </w:r>
            <w:r w:rsidR="00A23D18">
              <w:rPr>
                <w:webHidden/>
              </w:rPr>
              <w:instrText xml:space="preserve"> PAGEREF _Toc25310826 \h </w:instrText>
            </w:r>
            <w:r w:rsidR="00A23D18">
              <w:rPr>
                <w:webHidden/>
              </w:rPr>
            </w:r>
            <w:r w:rsidR="00A23D18">
              <w:rPr>
                <w:webHidden/>
              </w:rPr>
              <w:fldChar w:fldCharType="separate"/>
            </w:r>
            <w:r w:rsidR="00A23D18">
              <w:rPr>
                <w:webHidden/>
              </w:rPr>
              <w:t>5</w:t>
            </w:r>
            <w:r w:rsidR="00A23D18">
              <w:rPr>
                <w:webHidden/>
              </w:rPr>
              <w:fldChar w:fldCharType="end"/>
            </w:r>
          </w:hyperlink>
        </w:p>
        <w:p w14:paraId="6E19170C" w14:textId="262E172D" w:rsidR="00A23D18" w:rsidRDefault="00A23D18">
          <w:pPr>
            <w:pStyle w:val="TOC2"/>
            <w:rPr>
              <w:rFonts w:asciiTheme="minorHAnsi" w:eastAsiaTheme="minorEastAsia" w:hAnsiTheme="minorHAnsi" w:cstheme="minorBidi"/>
              <w:color w:val="auto"/>
              <w:kern w:val="0"/>
              <w:sz w:val="22"/>
              <w:szCs w:val="22"/>
            </w:rPr>
          </w:pPr>
          <w:hyperlink w:anchor="_Toc25310827" w:history="1">
            <w:r w:rsidRPr="00927B68">
              <w:rPr>
                <w:rStyle w:val="Hyperlink"/>
              </w:rPr>
              <w:t>What will I learn by completing this workbook?</w:t>
            </w:r>
            <w:r>
              <w:rPr>
                <w:webHidden/>
              </w:rPr>
              <w:tab/>
            </w:r>
            <w:r>
              <w:rPr>
                <w:webHidden/>
              </w:rPr>
              <w:fldChar w:fldCharType="begin"/>
            </w:r>
            <w:r>
              <w:rPr>
                <w:webHidden/>
              </w:rPr>
              <w:instrText xml:space="preserve"> PAGEREF _Toc25310827 \h </w:instrText>
            </w:r>
            <w:r>
              <w:rPr>
                <w:webHidden/>
              </w:rPr>
            </w:r>
            <w:r>
              <w:rPr>
                <w:webHidden/>
              </w:rPr>
              <w:fldChar w:fldCharType="separate"/>
            </w:r>
            <w:r>
              <w:rPr>
                <w:webHidden/>
              </w:rPr>
              <w:t>5</w:t>
            </w:r>
            <w:r>
              <w:rPr>
                <w:webHidden/>
              </w:rPr>
              <w:fldChar w:fldCharType="end"/>
            </w:r>
          </w:hyperlink>
        </w:p>
        <w:p w14:paraId="539627F9" w14:textId="268ED66C" w:rsidR="00A23D18" w:rsidRDefault="00A23D18">
          <w:pPr>
            <w:pStyle w:val="TOC1"/>
            <w:rPr>
              <w:rFonts w:asciiTheme="minorHAnsi" w:eastAsiaTheme="minorEastAsia" w:hAnsiTheme="minorHAnsi" w:cstheme="minorBidi"/>
              <w:color w:val="auto"/>
              <w:kern w:val="0"/>
              <w:sz w:val="22"/>
              <w:szCs w:val="22"/>
            </w:rPr>
          </w:pPr>
          <w:hyperlink w:anchor="_Toc25310828" w:history="1">
            <w:r w:rsidRPr="00927B68">
              <w:rPr>
                <w:rStyle w:val="Hyperlink"/>
              </w:rPr>
              <w:t>Topic 1: Introduction to sustainability</w:t>
            </w:r>
            <w:r>
              <w:rPr>
                <w:webHidden/>
              </w:rPr>
              <w:tab/>
            </w:r>
            <w:r>
              <w:rPr>
                <w:webHidden/>
              </w:rPr>
              <w:fldChar w:fldCharType="begin"/>
            </w:r>
            <w:r>
              <w:rPr>
                <w:webHidden/>
              </w:rPr>
              <w:instrText xml:space="preserve"> PAGEREF _Toc25310828 \h </w:instrText>
            </w:r>
            <w:r>
              <w:rPr>
                <w:webHidden/>
              </w:rPr>
            </w:r>
            <w:r>
              <w:rPr>
                <w:webHidden/>
              </w:rPr>
              <w:fldChar w:fldCharType="separate"/>
            </w:r>
            <w:r>
              <w:rPr>
                <w:webHidden/>
              </w:rPr>
              <w:t>7</w:t>
            </w:r>
            <w:r>
              <w:rPr>
                <w:webHidden/>
              </w:rPr>
              <w:fldChar w:fldCharType="end"/>
            </w:r>
          </w:hyperlink>
        </w:p>
        <w:p w14:paraId="42886063" w14:textId="23C63C4E" w:rsidR="00A23D18" w:rsidRDefault="00A23D18">
          <w:pPr>
            <w:pStyle w:val="TOC2"/>
            <w:rPr>
              <w:rFonts w:asciiTheme="minorHAnsi" w:eastAsiaTheme="minorEastAsia" w:hAnsiTheme="minorHAnsi" w:cstheme="minorBidi"/>
              <w:color w:val="auto"/>
              <w:kern w:val="0"/>
              <w:sz w:val="22"/>
              <w:szCs w:val="22"/>
            </w:rPr>
          </w:pPr>
          <w:hyperlink w:anchor="_Toc25310829" w:history="1">
            <w:r w:rsidRPr="00927B68">
              <w:rPr>
                <w:rStyle w:val="Hyperlink"/>
              </w:rPr>
              <w:t>What is sustainability?</w:t>
            </w:r>
            <w:r>
              <w:rPr>
                <w:webHidden/>
              </w:rPr>
              <w:tab/>
            </w:r>
            <w:r>
              <w:rPr>
                <w:webHidden/>
              </w:rPr>
              <w:fldChar w:fldCharType="begin"/>
            </w:r>
            <w:r>
              <w:rPr>
                <w:webHidden/>
              </w:rPr>
              <w:instrText xml:space="preserve"> PAGEREF _Toc25310829 \h </w:instrText>
            </w:r>
            <w:r>
              <w:rPr>
                <w:webHidden/>
              </w:rPr>
            </w:r>
            <w:r>
              <w:rPr>
                <w:webHidden/>
              </w:rPr>
              <w:fldChar w:fldCharType="separate"/>
            </w:r>
            <w:r>
              <w:rPr>
                <w:webHidden/>
              </w:rPr>
              <w:t>7</w:t>
            </w:r>
            <w:r>
              <w:rPr>
                <w:webHidden/>
              </w:rPr>
              <w:fldChar w:fldCharType="end"/>
            </w:r>
          </w:hyperlink>
        </w:p>
        <w:p w14:paraId="04E68325" w14:textId="22C5F012" w:rsidR="00A23D18" w:rsidRDefault="00A23D18">
          <w:pPr>
            <w:pStyle w:val="TOC2"/>
            <w:rPr>
              <w:rFonts w:asciiTheme="minorHAnsi" w:eastAsiaTheme="minorEastAsia" w:hAnsiTheme="minorHAnsi" w:cstheme="minorBidi"/>
              <w:color w:val="auto"/>
              <w:kern w:val="0"/>
              <w:sz w:val="22"/>
              <w:szCs w:val="22"/>
            </w:rPr>
          </w:pPr>
          <w:hyperlink w:anchor="_Toc25310830" w:history="1">
            <w:r w:rsidRPr="00927B68">
              <w:rPr>
                <w:rStyle w:val="Hyperlink"/>
              </w:rPr>
              <w:t>Organisational sustainability</w:t>
            </w:r>
            <w:r>
              <w:rPr>
                <w:webHidden/>
              </w:rPr>
              <w:tab/>
            </w:r>
            <w:r>
              <w:rPr>
                <w:webHidden/>
              </w:rPr>
              <w:fldChar w:fldCharType="begin"/>
            </w:r>
            <w:r>
              <w:rPr>
                <w:webHidden/>
              </w:rPr>
              <w:instrText xml:space="preserve"> PAGEREF _Toc25310830 \h </w:instrText>
            </w:r>
            <w:r>
              <w:rPr>
                <w:webHidden/>
              </w:rPr>
            </w:r>
            <w:r>
              <w:rPr>
                <w:webHidden/>
              </w:rPr>
              <w:fldChar w:fldCharType="separate"/>
            </w:r>
            <w:r>
              <w:rPr>
                <w:webHidden/>
              </w:rPr>
              <w:t>9</w:t>
            </w:r>
            <w:r>
              <w:rPr>
                <w:webHidden/>
              </w:rPr>
              <w:fldChar w:fldCharType="end"/>
            </w:r>
          </w:hyperlink>
        </w:p>
        <w:p w14:paraId="1A41D95E" w14:textId="762DB6B4" w:rsidR="00A23D18" w:rsidRDefault="00A23D18">
          <w:pPr>
            <w:pStyle w:val="TOC2"/>
            <w:rPr>
              <w:rFonts w:asciiTheme="minorHAnsi" w:eastAsiaTheme="minorEastAsia" w:hAnsiTheme="minorHAnsi" w:cstheme="minorBidi"/>
              <w:color w:val="auto"/>
              <w:kern w:val="0"/>
              <w:sz w:val="22"/>
              <w:szCs w:val="22"/>
            </w:rPr>
          </w:pPr>
          <w:hyperlink w:anchor="_Toc25310831" w:history="1">
            <w:r w:rsidRPr="00927B68">
              <w:rPr>
                <w:rStyle w:val="Hyperlink"/>
              </w:rPr>
              <w:t>Benefits of sustainable development</w:t>
            </w:r>
            <w:r>
              <w:rPr>
                <w:webHidden/>
              </w:rPr>
              <w:tab/>
            </w:r>
            <w:r>
              <w:rPr>
                <w:webHidden/>
              </w:rPr>
              <w:fldChar w:fldCharType="begin"/>
            </w:r>
            <w:r>
              <w:rPr>
                <w:webHidden/>
              </w:rPr>
              <w:instrText xml:space="preserve"> PAGEREF _Toc25310831 \h </w:instrText>
            </w:r>
            <w:r>
              <w:rPr>
                <w:webHidden/>
              </w:rPr>
            </w:r>
            <w:r>
              <w:rPr>
                <w:webHidden/>
              </w:rPr>
              <w:fldChar w:fldCharType="separate"/>
            </w:r>
            <w:r>
              <w:rPr>
                <w:webHidden/>
              </w:rPr>
              <w:t>9</w:t>
            </w:r>
            <w:r>
              <w:rPr>
                <w:webHidden/>
              </w:rPr>
              <w:fldChar w:fldCharType="end"/>
            </w:r>
          </w:hyperlink>
        </w:p>
        <w:p w14:paraId="6B3CA417" w14:textId="29CDE7CA" w:rsidR="00A23D18" w:rsidRDefault="00A23D18">
          <w:pPr>
            <w:pStyle w:val="TOC2"/>
            <w:rPr>
              <w:rFonts w:asciiTheme="minorHAnsi" w:eastAsiaTheme="minorEastAsia" w:hAnsiTheme="minorHAnsi" w:cstheme="minorBidi"/>
              <w:color w:val="auto"/>
              <w:kern w:val="0"/>
              <w:sz w:val="22"/>
              <w:szCs w:val="22"/>
            </w:rPr>
          </w:pPr>
          <w:hyperlink w:anchor="_Toc25310832" w:history="1">
            <w:r w:rsidRPr="00927B68">
              <w:rPr>
                <w:rStyle w:val="Hyperlink"/>
              </w:rPr>
              <w:t>Regulatory environment</w:t>
            </w:r>
            <w:r>
              <w:rPr>
                <w:webHidden/>
              </w:rPr>
              <w:tab/>
            </w:r>
            <w:r>
              <w:rPr>
                <w:webHidden/>
              </w:rPr>
              <w:fldChar w:fldCharType="begin"/>
            </w:r>
            <w:r>
              <w:rPr>
                <w:webHidden/>
              </w:rPr>
              <w:instrText xml:space="preserve"> PAGEREF _Toc25310832 \h </w:instrText>
            </w:r>
            <w:r>
              <w:rPr>
                <w:webHidden/>
              </w:rPr>
            </w:r>
            <w:r>
              <w:rPr>
                <w:webHidden/>
              </w:rPr>
              <w:fldChar w:fldCharType="separate"/>
            </w:r>
            <w:r>
              <w:rPr>
                <w:webHidden/>
              </w:rPr>
              <w:t>10</w:t>
            </w:r>
            <w:r>
              <w:rPr>
                <w:webHidden/>
              </w:rPr>
              <w:fldChar w:fldCharType="end"/>
            </w:r>
          </w:hyperlink>
        </w:p>
        <w:p w14:paraId="1070085C" w14:textId="005D4CF4" w:rsidR="00A23D18" w:rsidRDefault="00A23D18">
          <w:pPr>
            <w:pStyle w:val="TOC1"/>
            <w:rPr>
              <w:rFonts w:asciiTheme="minorHAnsi" w:eastAsiaTheme="minorEastAsia" w:hAnsiTheme="minorHAnsi" w:cstheme="minorBidi"/>
              <w:color w:val="auto"/>
              <w:kern w:val="0"/>
              <w:sz w:val="22"/>
              <w:szCs w:val="22"/>
            </w:rPr>
          </w:pPr>
          <w:hyperlink w:anchor="_Toc25310833" w:history="1">
            <w:r w:rsidRPr="00927B68">
              <w:rPr>
                <w:rStyle w:val="Hyperlink"/>
              </w:rPr>
              <w:t xml:space="preserve">Topic 2: </w:t>
            </w:r>
            <w:r w:rsidRPr="00927B68">
              <w:rPr>
                <w:rStyle w:val="Hyperlink"/>
                <w:rFonts w:eastAsiaTheme="minorHAnsi"/>
              </w:rPr>
              <w:t>Develop workplace sustainability policy</w:t>
            </w:r>
            <w:r>
              <w:rPr>
                <w:webHidden/>
              </w:rPr>
              <w:tab/>
            </w:r>
            <w:r>
              <w:rPr>
                <w:webHidden/>
              </w:rPr>
              <w:fldChar w:fldCharType="begin"/>
            </w:r>
            <w:r>
              <w:rPr>
                <w:webHidden/>
              </w:rPr>
              <w:instrText xml:space="preserve"> PAGEREF _Toc25310833 \h </w:instrText>
            </w:r>
            <w:r>
              <w:rPr>
                <w:webHidden/>
              </w:rPr>
            </w:r>
            <w:r>
              <w:rPr>
                <w:webHidden/>
              </w:rPr>
              <w:fldChar w:fldCharType="separate"/>
            </w:r>
            <w:r>
              <w:rPr>
                <w:webHidden/>
              </w:rPr>
              <w:t>13</w:t>
            </w:r>
            <w:r>
              <w:rPr>
                <w:webHidden/>
              </w:rPr>
              <w:fldChar w:fldCharType="end"/>
            </w:r>
          </w:hyperlink>
        </w:p>
        <w:p w14:paraId="34FD6A98" w14:textId="4DF7F1E5" w:rsidR="00A23D18" w:rsidRDefault="00A23D18">
          <w:pPr>
            <w:pStyle w:val="TOC2"/>
            <w:rPr>
              <w:rFonts w:asciiTheme="minorHAnsi" w:eastAsiaTheme="minorEastAsia" w:hAnsiTheme="minorHAnsi" w:cstheme="minorBidi"/>
              <w:color w:val="auto"/>
              <w:kern w:val="0"/>
              <w:sz w:val="22"/>
              <w:szCs w:val="22"/>
            </w:rPr>
          </w:pPr>
          <w:hyperlink w:anchor="_Toc25310834" w:history="1">
            <w:r w:rsidRPr="00927B68">
              <w:rPr>
                <w:rStyle w:val="Hyperlink"/>
              </w:rPr>
              <w:t>Purpose of workplace sustainability policy</w:t>
            </w:r>
            <w:r>
              <w:rPr>
                <w:webHidden/>
              </w:rPr>
              <w:tab/>
            </w:r>
            <w:r>
              <w:rPr>
                <w:webHidden/>
              </w:rPr>
              <w:fldChar w:fldCharType="begin"/>
            </w:r>
            <w:r>
              <w:rPr>
                <w:webHidden/>
              </w:rPr>
              <w:instrText xml:space="preserve"> PAGEREF _Toc25310834 \h </w:instrText>
            </w:r>
            <w:r>
              <w:rPr>
                <w:webHidden/>
              </w:rPr>
            </w:r>
            <w:r>
              <w:rPr>
                <w:webHidden/>
              </w:rPr>
              <w:fldChar w:fldCharType="separate"/>
            </w:r>
            <w:r>
              <w:rPr>
                <w:webHidden/>
              </w:rPr>
              <w:t>14</w:t>
            </w:r>
            <w:r>
              <w:rPr>
                <w:webHidden/>
              </w:rPr>
              <w:fldChar w:fldCharType="end"/>
            </w:r>
          </w:hyperlink>
        </w:p>
        <w:p w14:paraId="78EF1365" w14:textId="626A2743" w:rsidR="00A23D18" w:rsidRDefault="00A23D18">
          <w:pPr>
            <w:pStyle w:val="TOC2"/>
            <w:rPr>
              <w:rFonts w:asciiTheme="minorHAnsi" w:eastAsiaTheme="minorEastAsia" w:hAnsiTheme="minorHAnsi" w:cstheme="minorBidi"/>
              <w:color w:val="auto"/>
              <w:kern w:val="0"/>
              <w:sz w:val="22"/>
              <w:szCs w:val="22"/>
            </w:rPr>
          </w:pPr>
          <w:hyperlink w:anchor="_Toc25310835" w:history="1">
            <w:r w:rsidRPr="00927B68">
              <w:rPr>
                <w:rStyle w:val="Hyperlink"/>
              </w:rPr>
              <w:t>Policy development processes and practices</w:t>
            </w:r>
            <w:r>
              <w:rPr>
                <w:webHidden/>
              </w:rPr>
              <w:tab/>
            </w:r>
            <w:r>
              <w:rPr>
                <w:webHidden/>
              </w:rPr>
              <w:fldChar w:fldCharType="begin"/>
            </w:r>
            <w:r>
              <w:rPr>
                <w:webHidden/>
              </w:rPr>
              <w:instrText xml:space="preserve"> PAGEREF _Toc25310835 \h </w:instrText>
            </w:r>
            <w:r>
              <w:rPr>
                <w:webHidden/>
              </w:rPr>
            </w:r>
            <w:r>
              <w:rPr>
                <w:webHidden/>
              </w:rPr>
              <w:fldChar w:fldCharType="separate"/>
            </w:r>
            <w:r>
              <w:rPr>
                <w:webHidden/>
              </w:rPr>
              <w:t>15</w:t>
            </w:r>
            <w:r>
              <w:rPr>
                <w:webHidden/>
              </w:rPr>
              <w:fldChar w:fldCharType="end"/>
            </w:r>
          </w:hyperlink>
        </w:p>
        <w:p w14:paraId="06C80327" w14:textId="1E33DC43" w:rsidR="00A23D18" w:rsidRDefault="00A23D18">
          <w:pPr>
            <w:pStyle w:val="TOC2"/>
            <w:rPr>
              <w:rFonts w:asciiTheme="minorHAnsi" w:eastAsiaTheme="minorEastAsia" w:hAnsiTheme="minorHAnsi" w:cstheme="minorBidi"/>
              <w:color w:val="auto"/>
              <w:kern w:val="0"/>
              <w:sz w:val="22"/>
              <w:szCs w:val="22"/>
            </w:rPr>
          </w:pPr>
          <w:hyperlink w:anchor="_Toc25310836" w:history="1">
            <w:r w:rsidRPr="00927B68">
              <w:rPr>
                <w:rStyle w:val="Hyperlink"/>
              </w:rPr>
              <w:t>Gaining commitment from management</w:t>
            </w:r>
            <w:r>
              <w:rPr>
                <w:webHidden/>
              </w:rPr>
              <w:tab/>
            </w:r>
            <w:r>
              <w:rPr>
                <w:webHidden/>
              </w:rPr>
              <w:fldChar w:fldCharType="begin"/>
            </w:r>
            <w:r>
              <w:rPr>
                <w:webHidden/>
              </w:rPr>
              <w:instrText xml:space="preserve"> PAGEREF _Toc25310836 \h </w:instrText>
            </w:r>
            <w:r>
              <w:rPr>
                <w:webHidden/>
              </w:rPr>
            </w:r>
            <w:r>
              <w:rPr>
                <w:webHidden/>
              </w:rPr>
              <w:fldChar w:fldCharType="separate"/>
            </w:r>
            <w:r>
              <w:rPr>
                <w:webHidden/>
              </w:rPr>
              <w:t>16</w:t>
            </w:r>
            <w:r>
              <w:rPr>
                <w:webHidden/>
              </w:rPr>
              <w:fldChar w:fldCharType="end"/>
            </w:r>
          </w:hyperlink>
        </w:p>
        <w:p w14:paraId="422DB394" w14:textId="644232F9" w:rsidR="00A23D18" w:rsidRDefault="00A23D18">
          <w:pPr>
            <w:pStyle w:val="TOC2"/>
            <w:rPr>
              <w:rFonts w:asciiTheme="minorHAnsi" w:eastAsiaTheme="minorEastAsia" w:hAnsiTheme="minorHAnsi" w:cstheme="minorBidi"/>
              <w:color w:val="auto"/>
              <w:kern w:val="0"/>
              <w:sz w:val="22"/>
              <w:szCs w:val="22"/>
            </w:rPr>
          </w:pPr>
          <w:hyperlink w:anchor="_Toc25310837" w:history="1">
            <w:r w:rsidRPr="00927B68">
              <w:rPr>
                <w:rStyle w:val="Hyperlink"/>
              </w:rPr>
              <w:t>Gather information</w:t>
            </w:r>
            <w:r>
              <w:rPr>
                <w:webHidden/>
              </w:rPr>
              <w:tab/>
            </w:r>
            <w:r>
              <w:rPr>
                <w:webHidden/>
              </w:rPr>
              <w:fldChar w:fldCharType="begin"/>
            </w:r>
            <w:r>
              <w:rPr>
                <w:webHidden/>
              </w:rPr>
              <w:instrText xml:space="preserve"> PAGEREF _Toc25310837 \h </w:instrText>
            </w:r>
            <w:r>
              <w:rPr>
                <w:webHidden/>
              </w:rPr>
            </w:r>
            <w:r>
              <w:rPr>
                <w:webHidden/>
              </w:rPr>
              <w:fldChar w:fldCharType="separate"/>
            </w:r>
            <w:r>
              <w:rPr>
                <w:webHidden/>
              </w:rPr>
              <w:t>17</w:t>
            </w:r>
            <w:r>
              <w:rPr>
                <w:webHidden/>
              </w:rPr>
              <w:fldChar w:fldCharType="end"/>
            </w:r>
          </w:hyperlink>
        </w:p>
        <w:p w14:paraId="6E4F0862" w14:textId="6D2F2BA2" w:rsidR="00A23D18" w:rsidRDefault="00A23D18">
          <w:pPr>
            <w:pStyle w:val="TOC2"/>
            <w:rPr>
              <w:rFonts w:asciiTheme="minorHAnsi" w:eastAsiaTheme="minorEastAsia" w:hAnsiTheme="minorHAnsi" w:cstheme="minorBidi"/>
              <w:color w:val="auto"/>
              <w:kern w:val="0"/>
              <w:sz w:val="22"/>
              <w:szCs w:val="22"/>
            </w:rPr>
          </w:pPr>
          <w:hyperlink w:anchor="_Toc25310838" w:history="1">
            <w:r w:rsidRPr="00927B68">
              <w:rPr>
                <w:rStyle w:val="Hyperlink"/>
              </w:rPr>
              <w:t>Content of sustainability policy</w:t>
            </w:r>
            <w:r>
              <w:rPr>
                <w:webHidden/>
              </w:rPr>
              <w:tab/>
            </w:r>
            <w:r>
              <w:rPr>
                <w:webHidden/>
              </w:rPr>
              <w:fldChar w:fldCharType="begin"/>
            </w:r>
            <w:r>
              <w:rPr>
                <w:webHidden/>
              </w:rPr>
              <w:instrText xml:space="preserve"> PAGEREF _Toc25310838 \h </w:instrText>
            </w:r>
            <w:r>
              <w:rPr>
                <w:webHidden/>
              </w:rPr>
            </w:r>
            <w:r>
              <w:rPr>
                <w:webHidden/>
              </w:rPr>
              <w:fldChar w:fldCharType="separate"/>
            </w:r>
            <w:r>
              <w:rPr>
                <w:webHidden/>
              </w:rPr>
              <w:t>20</w:t>
            </w:r>
            <w:r>
              <w:rPr>
                <w:webHidden/>
              </w:rPr>
              <w:fldChar w:fldCharType="end"/>
            </w:r>
          </w:hyperlink>
        </w:p>
        <w:p w14:paraId="69018CB6" w14:textId="6A4D4D99" w:rsidR="00A23D18" w:rsidRDefault="00A23D18">
          <w:pPr>
            <w:pStyle w:val="TOC1"/>
            <w:rPr>
              <w:rFonts w:asciiTheme="minorHAnsi" w:eastAsiaTheme="minorEastAsia" w:hAnsiTheme="minorHAnsi" w:cstheme="minorBidi"/>
              <w:color w:val="auto"/>
              <w:kern w:val="0"/>
              <w:sz w:val="22"/>
              <w:szCs w:val="22"/>
            </w:rPr>
          </w:pPr>
          <w:hyperlink w:anchor="_Toc25310839" w:history="1">
            <w:r w:rsidRPr="00927B68">
              <w:rPr>
                <w:rStyle w:val="Hyperlink"/>
              </w:rPr>
              <w:t>Topic 3: Communicate workplace sustainability policy</w:t>
            </w:r>
            <w:r>
              <w:rPr>
                <w:webHidden/>
              </w:rPr>
              <w:tab/>
            </w:r>
            <w:r>
              <w:rPr>
                <w:webHidden/>
              </w:rPr>
              <w:fldChar w:fldCharType="begin"/>
            </w:r>
            <w:r>
              <w:rPr>
                <w:webHidden/>
              </w:rPr>
              <w:instrText xml:space="preserve"> PAGEREF _Toc25310839 \h </w:instrText>
            </w:r>
            <w:r>
              <w:rPr>
                <w:webHidden/>
              </w:rPr>
            </w:r>
            <w:r>
              <w:rPr>
                <w:webHidden/>
              </w:rPr>
              <w:fldChar w:fldCharType="separate"/>
            </w:r>
            <w:r>
              <w:rPr>
                <w:webHidden/>
              </w:rPr>
              <w:t>31</w:t>
            </w:r>
            <w:r>
              <w:rPr>
                <w:webHidden/>
              </w:rPr>
              <w:fldChar w:fldCharType="end"/>
            </w:r>
          </w:hyperlink>
        </w:p>
        <w:p w14:paraId="7B801EB8" w14:textId="50B35E78" w:rsidR="00A23D18" w:rsidRDefault="00A23D18">
          <w:pPr>
            <w:pStyle w:val="TOC2"/>
            <w:rPr>
              <w:rFonts w:asciiTheme="minorHAnsi" w:eastAsiaTheme="minorEastAsia" w:hAnsiTheme="minorHAnsi" w:cstheme="minorBidi"/>
              <w:color w:val="auto"/>
              <w:kern w:val="0"/>
              <w:sz w:val="22"/>
              <w:szCs w:val="22"/>
            </w:rPr>
          </w:pPr>
          <w:hyperlink w:anchor="_Toc25310840" w:history="1">
            <w:r w:rsidRPr="00927B68">
              <w:rPr>
                <w:rStyle w:val="Hyperlink"/>
              </w:rPr>
              <w:t>Responsibilities of management</w:t>
            </w:r>
            <w:r>
              <w:rPr>
                <w:webHidden/>
              </w:rPr>
              <w:tab/>
            </w:r>
            <w:r>
              <w:rPr>
                <w:webHidden/>
              </w:rPr>
              <w:fldChar w:fldCharType="begin"/>
            </w:r>
            <w:r>
              <w:rPr>
                <w:webHidden/>
              </w:rPr>
              <w:instrText xml:space="preserve"> PAGEREF _Toc25310840 \h </w:instrText>
            </w:r>
            <w:r>
              <w:rPr>
                <w:webHidden/>
              </w:rPr>
            </w:r>
            <w:r>
              <w:rPr>
                <w:webHidden/>
              </w:rPr>
              <w:fldChar w:fldCharType="separate"/>
            </w:r>
            <w:r>
              <w:rPr>
                <w:webHidden/>
              </w:rPr>
              <w:t>31</w:t>
            </w:r>
            <w:r>
              <w:rPr>
                <w:webHidden/>
              </w:rPr>
              <w:fldChar w:fldCharType="end"/>
            </w:r>
          </w:hyperlink>
        </w:p>
        <w:p w14:paraId="7D277BAA" w14:textId="14DDE794" w:rsidR="00A23D18" w:rsidRDefault="00A23D18">
          <w:pPr>
            <w:pStyle w:val="TOC2"/>
            <w:rPr>
              <w:rFonts w:asciiTheme="minorHAnsi" w:eastAsiaTheme="minorEastAsia" w:hAnsiTheme="minorHAnsi" w:cstheme="minorBidi"/>
              <w:color w:val="auto"/>
              <w:kern w:val="0"/>
              <w:sz w:val="22"/>
              <w:szCs w:val="22"/>
            </w:rPr>
          </w:pPr>
          <w:hyperlink w:anchor="_Toc25310841" w:history="1">
            <w:r w:rsidRPr="00927B68">
              <w:rPr>
                <w:rStyle w:val="Hyperlink"/>
              </w:rPr>
              <w:t>Communication plan</w:t>
            </w:r>
            <w:r>
              <w:rPr>
                <w:webHidden/>
              </w:rPr>
              <w:tab/>
            </w:r>
            <w:r>
              <w:rPr>
                <w:webHidden/>
              </w:rPr>
              <w:fldChar w:fldCharType="begin"/>
            </w:r>
            <w:r>
              <w:rPr>
                <w:webHidden/>
              </w:rPr>
              <w:instrText xml:space="preserve"> PAGEREF _Toc25310841 \h </w:instrText>
            </w:r>
            <w:r>
              <w:rPr>
                <w:webHidden/>
              </w:rPr>
            </w:r>
            <w:r>
              <w:rPr>
                <w:webHidden/>
              </w:rPr>
              <w:fldChar w:fldCharType="separate"/>
            </w:r>
            <w:r>
              <w:rPr>
                <w:webHidden/>
              </w:rPr>
              <w:t>32</w:t>
            </w:r>
            <w:r>
              <w:rPr>
                <w:webHidden/>
              </w:rPr>
              <w:fldChar w:fldCharType="end"/>
            </w:r>
          </w:hyperlink>
        </w:p>
        <w:p w14:paraId="6EC02EA7" w14:textId="279023F5" w:rsidR="00A23D18" w:rsidRDefault="00A23D18">
          <w:pPr>
            <w:pStyle w:val="TOC2"/>
            <w:rPr>
              <w:rFonts w:asciiTheme="minorHAnsi" w:eastAsiaTheme="minorEastAsia" w:hAnsiTheme="minorHAnsi" w:cstheme="minorBidi"/>
              <w:color w:val="auto"/>
              <w:kern w:val="0"/>
              <w:sz w:val="22"/>
              <w:szCs w:val="22"/>
            </w:rPr>
          </w:pPr>
          <w:hyperlink w:anchor="_Toc25310842" w:history="1">
            <w:r w:rsidRPr="00927B68">
              <w:rPr>
                <w:rStyle w:val="Hyperlink"/>
              </w:rPr>
              <w:t>How to reduce resistance to change</w:t>
            </w:r>
            <w:r>
              <w:rPr>
                <w:webHidden/>
              </w:rPr>
              <w:tab/>
            </w:r>
            <w:r>
              <w:rPr>
                <w:webHidden/>
              </w:rPr>
              <w:fldChar w:fldCharType="begin"/>
            </w:r>
            <w:r>
              <w:rPr>
                <w:webHidden/>
              </w:rPr>
              <w:instrText xml:space="preserve"> PAGEREF _Toc25310842 \h </w:instrText>
            </w:r>
            <w:r>
              <w:rPr>
                <w:webHidden/>
              </w:rPr>
            </w:r>
            <w:r>
              <w:rPr>
                <w:webHidden/>
              </w:rPr>
              <w:fldChar w:fldCharType="separate"/>
            </w:r>
            <w:r>
              <w:rPr>
                <w:webHidden/>
              </w:rPr>
              <w:t>35</w:t>
            </w:r>
            <w:r>
              <w:rPr>
                <w:webHidden/>
              </w:rPr>
              <w:fldChar w:fldCharType="end"/>
            </w:r>
          </w:hyperlink>
        </w:p>
        <w:p w14:paraId="5DCAAD49" w14:textId="6CCFFF3F" w:rsidR="00A23D18" w:rsidRDefault="00A23D18">
          <w:pPr>
            <w:pStyle w:val="TOC1"/>
            <w:rPr>
              <w:rFonts w:asciiTheme="minorHAnsi" w:eastAsiaTheme="minorEastAsia" w:hAnsiTheme="minorHAnsi" w:cstheme="minorBidi"/>
              <w:color w:val="auto"/>
              <w:kern w:val="0"/>
              <w:sz w:val="22"/>
              <w:szCs w:val="22"/>
            </w:rPr>
          </w:pPr>
          <w:hyperlink w:anchor="_Toc25310843" w:history="1">
            <w:r w:rsidRPr="00927B68">
              <w:rPr>
                <w:rStyle w:val="Hyperlink"/>
              </w:rPr>
              <w:t>Topic 4: Implement workplace sustainability policy</w:t>
            </w:r>
            <w:r>
              <w:rPr>
                <w:webHidden/>
              </w:rPr>
              <w:tab/>
            </w:r>
            <w:r>
              <w:rPr>
                <w:webHidden/>
              </w:rPr>
              <w:fldChar w:fldCharType="begin"/>
            </w:r>
            <w:r>
              <w:rPr>
                <w:webHidden/>
              </w:rPr>
              <w:instrText xml:space="preserve"> PAGEREF _Toc25310843 \h </w:instrText>
            </w:r>
            <w:r>
              <w:rPr>
                <w:webHidden/>
              </w:rPr>
            </w:r>
            <w:r>
              <w:rPr>
                <w:webHidden/>
              </w:rPr>
              <w:fldChar w:fldCharType="separate"/>
            </w:r>
            <w:r>
              <w:rPr>
                <w:webHidden/>
              </w:rPr>
              <w:t>37</w:t>
            </w:r>
            <w:r>
              <w:rPr>
                <w:webHidden/>
              </w:rPr>
              <w:fldChar w:fldCharType="end"/>
            </w:r>
          </w:hyperlink>
        </w:p>
        <w:p w14:paraId="4366A3A9" w14:textId="0CF89AD0" w:rsidR="00A23D18" w:rsidRDefault="00A23D18">
          <w:pPr>
            <w:pStyle w:val="TOC2"/>
            <w:rPr>
              <w:rFonts w:asciiTheme="minorHAnsi" w:eastAsiaTheme="minorEastAsia" w:hAnsiTheme="minorHAnsi" w:cstheme="minorBidi"/>
              <w:color w:val="auto"/>
              <w:kern w:val="0"/>
              <w:sz w:val="22"/>
              <w:szCs w:val="22"/>
            </w:rPr>
          </w:pPr>
          <w:hyperlink w:anchor="_Toc25310844" w:history="1">
            <w:r w:rsidRPr="00927B68">
              <w:rPr>
                <w:rStyle w:val="Hyperlink"/>
                <w:lang w:val="en-US"/>
              </w:rPr>
              <w:t xml:space="preserve">The </w:t>
            </w:r>
            <w:r w:rsidRPr="00927B68">
              <w:rPr>
                <w:rStyle w:val="Hyperlink"/>
              </w:rPr>
              <w:t>implementation plan</w:t>
            </w:r>
            <w:r>
              <w:rPr>
                <w:webHidden/>
              </w:rPr>
              <w:tab/>
            </w:r>
            <w:r>
              <w:rPr>
                <w:webHidden/>
              </w:rPr>
              <w:fldChar w:fldCharType="begin"/>
            </w:r>
            <w:r>
              <w:rPr>
                <w:webHidden/>
              </w:rPr>
              <w:instrText xml:space="preserve"> PAGEREF _Toc25310844 \h </w:instrText>
            </w:r>
            <w:r>
              <w:rPr>
                <w:webHidden/>
              </w:rPr>
            </w:r>
            <w:r>
              <w:rPr>
                <w:webHidden/>
              </w:rPr>
              <w:fldChar w:fldCharType="separate"/>
            </w:r>
            <w:r>
              <w:rPr>
                <w:webHidden/>
              </w:rPr>
              <w:t>37</w:t>
            </w:r>
            <w:r>
              <w:rPr>
                <w:webHidden/>
              </w:rPr>
              <w:fldChar w:fldCharType="end"/>
            </w:r>
          </w:hyperlink>
        </w:p>
        <w:p w14:paraId="53A15193" w14:textId="2526B9A2" w:rsidR="00A23D18" w:rsidRDefault="00A23D18">
          <w:pPr>
            <w:pStyle w:val="TOC2"/>
            <w:rPr>
              <w:rFonts w:asciiTheme="minorHAnsi" w:eastAsiaTheme="minorEastAsia" w:hAnsiTheme="minorHAnsi" w:cstheme="minorBidi"/>
              <w:color w:val="auto"/>
              <w:kern w:val="0"/>
              <w:sz w:val="22"/>
              <w:szCs w:val="22"/>
            </w:rPr>
          </w:pPr>
          <w:hyperlink w:anchor="_Toc25310845" w:history="1">
            <w:r w:rsidRPr="00927B68">
              <w:rPr>
                <w:rStyle w:val="Hyperlink"/>
              </w:rPr>
              <w:t>Supply chain foundations</w:t>
            </w:r>
            <w:r>
              <w:rPr>
                <w:webHidden/>
              </w:rPr>
              <w:tab/>
            </w:r>
            <w:r>
              <w:rPr>
                <w:webHidden/>
              </w:rPr>
              <w:fldChar w:fldCharType="begin"/>
            </w:r>
            <w:r>
              <w:rPr>
                <w:webHidden/>
              </w:rPr>
              <w:instrText xml:space="preserve"> PAGEREF _Toc25310845 \h </w:instrText>
            </w:r>
            <w:r>
              <w:rPr>
                <w:webHidden/>
              </w:rPr>
            </w:r>
            <w:r>
              <w:rPr>
                <w:webHidden/>
              </w:rPr>
              <w:fldChar w:fldCharType="separate"/>
            </w:r>
            <w:r>
              <w:rPr>
                <w:webHidden/>
              </w:rPr>
              <w:t>38</w:t>
            </w:r>
            <w:r>
              <w:rPr>
                <w:webHidden/>
              </w:rPr>
              <w:fldChar w:fldCharType="end"/>
            </w:r>
          </w:hyperlink>
        </w:p>
        <w:p w14:paraId="6EC363AB" w14:textId="3295F332" w:rsidR="00A23D18" w:rsidRDefault="00A23D18">
          <w:pPr>
            <w:pStyle w:val="TOC2"/>
            <w:rPr>
              <w:rFonts w:asciiTheme="minorHAnsi" w:eastAsiaTheme="minorEastAsia" w:hAnsiTheme="minorHAnsi" w:cstheme="minorBidi"/>
              <w:color w:val="auto"/>
              <w:kern w:val="0"/>
              <w:sz w:val="22"/>
              <w:szCs w:val="22"/>
            </w:rPr>
          </w:pPr>
          <w:hyperlink w:anchor="_Toc25310846" w:history="1">
            <w:r w:rsidRPr="00927B68">
              <w:rPr>
                <w:rStyle w:val="Hyperlink"/>
                <w:lang w:val="en-US"/>
              </w:rPr>
              <w:t>Role of employees</w:t>
            </w:r>
            <w:r>
              <w:rPr>
                <w:webHidden/>
              </w:rPr>
              <w:tab/>
            </w:r>
            <w:r>
              <w:rPr>
                <w:webHidden/>
              </w:rPr>
              <w:fldChar w:fldCharType="begin"/>
            </w:r>
            <w:r>
              <w:rPr>
                <w:webHidden/>
              </w:rPr>
              <w:instrText xml:space="preserve"> PAGEREF _Toc25310846 \h </w:instrText>
            </w:r>
            <w:r>
              <w:rPr>
                <w:webHidden/>
              </w:rPr>
            </w:r>
            <w:r>
              <w:rPr>
                <w:webHidden/>
              </w:rPr>
              <w:fldChar w:fldCharType="separate"/>
            </w:r>
            <w:r>
              <w:rPr>
                <w:webHidden/>
              </w:rPr>
              <w:t>39</w:t>
            </w:r>
            <w:r>
              <w:rPr>
                <w:webHidden/>
              </w:rPr>
              <w:fldChar w:fldCharType="end"/>
            </w:r>
          </w:hyperlink>
        </w:p>
        <w:p w14:paraId="58D38D35" w14:textId="6A98920C" w:rsidR="00A23D18" w:rsidRDefault="00A23D18">
          <w:pPr>
            <w:pStyle w:val="TOC2"/>
            <w:rPr>
              <w:rFonts w:asciiTheme="minorHAnsi" w:eastAsiaTheme="minorEastAsia" w:hAnsiTheme="minorHAnsi" w:cstheme="minorBidi"/>
              <w:color w:val="auto"/>
              <w:kern w:val="0"/>
              <w:sz w:val="22"/>
              <w:szCs w:val="22"/>
            </w:rPr>
          </w:pPr>
          <w:hyperlink w:anchor="_Toc25310847" w:history="1">
            <w:r w:rsidRPr="00927B68">
              <w:rPr>
                <w:rStyle w:val="Hyperlink"/>
                <w:rFonts w:eastAsiaTheme="minorHAnsi"/>
              </w:rPr>
              <w:t>Addressing potential barriers</w:t>
            </w:r>
            <w:r>
              <w:rPr>
                <w:webHidden/>
              </w:rPr>
              <w:tab/>
            </w:r>
            <w:r>
              <w:rPr>
                <w:webHidden/>
              </w:rPr>
              <w:fldChar w:fldCharType="begin"/>
            </w:r>
            <w:r>
              <w:rPr>
                <w:webHidden/>
              </w:rPr>
              <w:instrText xml:space="preserve"> PAGEREF _Toc25310847 \h </w:instrText>
            </w:r>
            <w:r>
              <w:rPr>
                <w:webHidden/>
              </w:rPr>
            </w:r>
            <w:r>
              <w:rPr>
                <w:webHidden/>
              </w:rPr>
              <w:fldChar w:fldCharType="separate"/>
            </w:r>
            <w:r>
              <w:rPr>
                <w:webHidden/>
              </w:rPr>
              <w:t>43</w:t>
            </w:r>
            <w:r>
              <w:rPr>
                <w:webHidden/>
              </w:rPr>
              <w:fldChar w:fldCharType="end"/>
            </w:r>
          </w:hyperlink>
        </w:p>
        <w:p w14:paraId="46DD0E48" w14:textId="3B2D59C4" w:rsidR="00A23D18" w:rsidRDefault="00A23D18">
          <w:pPr>
            <w:pStyle w:val="TOC2"/>
            <w:rPr>
              <w:rFonts w:asciiTheme="minorHAnsi" w:eastAsiaTheme="minorEastAsia" w:hAnsiTheme="minorHAnsi" w:cstheme="minorBidi"/>
              <w:color w:val="auto"/>
              <w:kern w:val="0"/>
              <w:sz w:val="22"/>
              <w:szCs w:val="22"/>
            </w:rPr>
          </w:pPr>
          <w:hyperlink w:anchor="_Toc25310848" w:history="1">
            <w:r w:rsidRPr="00927B68">
              <w:rPr>
                <w:rStyle w:val="Hyperlink"/>
              </w:rPr>
              <w:t>Recording and tracking</w:t>
            </w:r>
            <w:r>
              <w:rPr>
                <w:webHidden/>
              </w:rPr>
              <w:tab/>
            </w:r>
            <w:r>
              <w:rPr>
                <w:webHidden/>
              </w:rPr>
              <w:fldChar w:fldCharType="begin"/>
            </w:r>
            <w:r>
              <w:rPr>
                <w:webHidden/>
              </w:rPr>
              <w:instrText xml:space="preserve"> PAGEREF _Toc25310848 \h </w:instrText>
            </w:r>
            <w:r>
              <w:rPr>
                <w:webHidden/>
              </w:rPr>
            </w:r>
            <w:r>
              <w:rPr>
                <w:webHidden/>
              </w:rPr>
              <w:fldChar w:fldCharType="separate"/>
            </w:r>
            <w:r>
              <w:rPr>
                <w:webHidden/>
              </w:rPr>
              <w:t>44</w:t>
            </w:r>
            <w:r>
              <w:rPr>
                <w:webHidden/>
              </w:rPr>
              <w:fldChar w:fldCharType="end"/>
            </w:r>
          </w:hyperlink>
        </w:p>
        <w:p w14:paraId="2979CCCE" w14:textId="3F9C0770" w:rsidR="00A23D18" w:rsidRDefault="00A23D18">
          <w:pPr>
            <w:pStyle w:val="TOC1"/>
            <w:rPr>
              <w:rFonts w:asciiTheme="minorHAnsi" w:eastAsiaTheme="minorEastAsia" w:hAnsiTheme="minorHAnsi" w:cstheme="minorBidi"/>
              <w:color w:val="auto"/>
              <w:kern w:val="0"/>
              <w:sz w:val="22"/>
              <w:szCs w:val="22"/>
            </w:rPr>
          </w:pPr>
          <w:hyperlink w:anchor="_Toc25310849" w:history="1">
            <w:r w:rsidRPr="00927B68">
              <w:rPr>
                <w:rStyle w:val="Hyperlink"/>
              </w:rPr>
              <w:t>Topic 5: Review workplace sustainability policy implementation</w:t>
            </w:r>
            <w:r>
              <w:rPr>
                <w:webHidden/>
              </w:rPr>
              <w:tab/>
            </w:r>
            <w:r>
              <w:rPr>
                <w:webHidden/>
              </w:rPr>
              <w:fldChar w:fldCharType="begin"/>
            </w:r>
            <w:r>
              <w:rPr>
                <w:webHidden/>
              </w:rPr>
              <w:instrText xml:space="preserve"> PAGEREF _Toc25310849 \h </w:instrText>
            </w:r>
            <w:r>
              <w:rPr>
                <w:webHidden/>
              </w:rPr>
            </w:r>
            <w:r>
              <w:rPr>
                <w:webHidden/>
              </w:rPr>
              <w:fldChar w:fldCharType="separate"/>
            </w:r>
            <w:r>
              <w:rPr>
                <w:webHidden/>
              </w:rPr>
              <w:t>47</w:t>
            </w:r>
            <w:r>
              <w:rPr>
                <w:webHidden/>
              </w:rPr>
              <w:fldChar w:fldCharType="end"/>
            </w:r>
          </w:hyperlink>
        </w:p>
        <w:p w14:paraId="40B2BCD9" w14:textId="4431CE29" w:rsidR="00A23D18" w:rsidRDefault="00A23D18">
          <w:pPr>
            <w:pStyle w:val="TOC2"/>
            <w:rPr>
              <w:rFonts w:asciiTheme="minorHAnsi" w:eastAsiaTheme="minorEastAsia" w:hAnsiTheme="minorHAnsi" w:cstheme="minorBidi"/>
              <w:color w:val="auto"/>
              <w:kern w:val="0"/>
              <w:sz w:val="22"/>
              <w:szCs w:val="22"/>
            </w:rPr>
          </w:pPr>
          <w:hyperlink w:anchor="_Toc25310850" w:history="1">
            <w:r w:rsidRPr="00927B68">
              <w:rPr>
                <w:rStyle w:val="Hyperlink"/>
              </w:rPr>
              <w:t>Policy implementation</w:t>
            </w:r>
            <w:r>
              <w:rPr>
                <w:webHidden/>
              </w:rPr>
              <w:tab/>
            </w:r>
            <w:r>
              <w:rPr>
                <w:webHidden/>
              </w:rPr>
              <w:fldChar w:fldCharType="begin"/>
            </w:r>
            <w:r>
              <w:rPr>
                <w:webHidden/>
              </w:rPr>
              <w:instrText xml:space="preserve"> PAGEREF _Toc25310850 \h </w:instrText>
            </w:r>
            <w:r>
              <w:rPr>
                <w:webHidden/>
              </w:rPr>
            </w:r>
            <w:r>
              <w:rPr>
                <w:webHidden/>
              </w:rPr>
              <w:fldChar w:fldCharType="separate"/>
            </w:r>
            <w:r>
              <w:rPr>
                <w:webHidden/>
              </w:rPr>
              <w:t>47</w:t>
            </w:r>
            <w:r>
              <w:rPr>
                <w:webHidden/>
              </w:rPr>
              <w:fldChar w:fldCharType="end"/>
            </w:r>
          </w:hyperlink>
        </w:p>
        <w:p w14:paraId="2403ABA6" w14:textId="2B3194B6" w:rsidR="00A23D18" w:rsidRDefault="00A23D18">
          <w:pPr>
            <w:pStyle w:val="TOC2"/>
            <w:rPr>
              <w:rFonts w:asciiTheme="minorHAnsi" w:eastAsiaTheme="minorEastAsia" w:hAnsiTheme="minorHAnsi" w:cstheme="minorBidi"/>
              <w:color w:val="auto"/>
              <w:kern w:val="0"/>
              <w:sz w:val="22"/>
              <w:szCs w:val="22"/>
            </w:rPr>
          </w:pPr>
          <w:hyperlink w:anchor="_Toc25310851" w:history="1">
            <w:r w:rsidRPr="00927B68">
              <w:rPr>
                <w:rStyle w:val="Hyperlink"/>
              </w:rPr>
              <w:t>Continuous improvement</w:t>
            </w:r>
            <w:r>
              <w:rPr>
                <w:webHidden/>
              </w:rPr>
              <w:tab/>
            </w:r>
            <w:r>
              <w:rPr>
                <w:webHidden/>
              </w:rPr>
              <w:fldChar w:fldCharType="begin"/>
            </w:r>
            <w:r>
              <w:rPr>
                <w:webHidden/>
              </w:rPr>
              <w:instrText xml:space="preserve"> PAGEREF _Toc25310851 \h </w:instrText>
            </w:r>
            <w:r>
              <w:rPr>
                <w:webHidden/>
              </w:rPr>
            </w:r>
            <w:r>
              <w:rPr>
                <w:webHidden/>
              </w:rPr>
              <w:fldChar w:fldCharType="separate"/>
            </w:r>
            <w:r>
              <w:rPr>
                <w:webHidden/>
              </w:rPr>
              <w:t>48</w:t>
            </w:r>
            <w:r>
              <w:rPr>
                <w:webHidden/>
              </w:rPr>
              <w:fldChar w:fldCharType="end"/>
            </w:r>
          </w:hyperlink>
        </w:p>
        <w:p w14:paraId="3BDCB87A" w14:textId="39CEFF79" w:rsidR="00A23D18" w:rsidRDefault="00A23D18">
          <w:pPr>
            <w:pStyle w:val="TOC2"/>
            <w:rPr>
              <w:rFonts w:asciiTheme="minorHAnsi" w:eastAsiaTheme="minorEastAsia" w:hAnsiTheme="minorHAnsi" w:cstheme="minorBidi"/>
              <w:color w:val="auto"/>
              <w:kern w:val="0"/>
              <w:sz w:val="22"/>
              <w:szCs w:val="22"/>
            </w:rPr>
          </w:pPr>
          <w:hyperlink w:anchor="_Toc25310852" w:history="1">
            <w:r w:rsidRPr="00927B68">
              <w:rPr>
                <w:rStyle w:val="Hyperlink"/>
              </w:rPr>
              <w:t>Documenting outcomes</w:t>
            </w:r>
            <w:r>
              <w:rPr>
                <w:webHidden/>
              </w:rPr>
              <w:tab/>
            </w:r>
            <w:r>
              <w:rPr>
                <w:webHidden/>
              </w:rPr>
              <w:fldChar w:fldCharType="begin"/>
            </w:r>
            <w:r>
              <w:rPr>
                <w:webHidden/>
              </w:rPr>
              <w:instrText xml:space="preserve"> PAGEREF _Toc25310852 \h </w:instrText>
            </w:r>
            <w:r>
              <w:rPr>
                <w:webHidden/>
              </w:rPr>
            </w:r>
            <w:r>
              <w:rPr>
                <w:webHidden/>
              </w:rPr>
              <w:fldChar w:fldCharType="separate"/>
            </w:r>
            <w:r>
              <w:rPr>
                <w:webHidden/>
              </w:rPr>
              <w:t>49</w:t>
            </w:r>
            <w:r>
              <w:rPr>
                <w:webHidden/>
              </w:rPr>
              <w:fldChar w:fldCharType="end"/>
            </w:r>
          </w:hyperlink>
        </w:p>
        <w:p w14:paraId="1D9DEA80" w14:textId="0CA42BE4" w:rsidR="00A23D18" w:rsidRDefault="00A23D18">
          <w:pPr>
            <w:pStyle w:val="TOC2"/>
            <w:rPr>
              <w:rFonts w:asciiTheme="minorHAnsi" w:eastAsiaTheme="minorEastAsia" w:hAnsiTheme="minorHAnsi" w:cstheme="minorBidi"/>
              <w:color w:val="auto"/>
              <w:kern w:val="0"/>
              <w:sz w:val="22"/>
              <w:szCs w:val="22"/>
            </w:rPr>
          </w:pPr>
          <w:hyperlink w:anchor="_Toc25310853" w:history="1">
            <w:r w:rsidRPr="00927B68">
              <w:rPr>
                <w:rStyle w:val="Hyperlink"/>
              </w:rPr>
              <w:t>Investigating success or otherwise of the policy</w:t>
            </w:r>
            <w:r>
              <w:rPr>
                <w:webHidden/>
              </w:rPr>
              <w:tab/>
            </w:r>
            <w:r>
              <w:rPr>
                <w:webHidden/>
              </w:rPr>
              <w:fldChar w:fldCharType="begin"/>
            </w:r>
            <w:r>
              <w:rPr>
                <w:webHidden/>
              </w:rPr>
              <w:instrText xml:space="preserve"> PAGEREF _Toc25310853 \h </w:instrText>
            </w:r>
            <w:r>
              <w:rPr>
                <w:webHidden/>
              </w:rPr>
            </w:r>
            <w:r>
              <w:rPr>
                <w:webHidden/>
              </w:rPr>
              <w:fldChar w:fldCharType="separate"/>
            </w:r>
            <w:r>
              <w:rPr>
                <w:webHidden/>
              </w:rPr>
              <w:t>51</w:t>
            </w:r>
            <w:r>
              <w:rPr>
                <w:webHidden/>
              </w:rPr>
              <w:fldChar w:fldCharType="end"/>
            </w:r>
          </w:hyperlink>
        </w:p>
        <w:p w14:paraId="4E3A0398" w14:textId="07EC5ED9" w:rsidR="00A23D18" w:rsidRDefault="00A23D18">
          <w:pPr>
            <w:pStyle w:val="TOC2"/>
            <w:rPr>
              <w:rFonts w:asciiTheme="minorHAnsi" w:eastAsiaTheme="minorEastAsia" w:hAnsiTheme="minorHAnsi" w:cstheme="minorBidi"/>
              <w:color w:val="auto"/>
              <w:kern w:val="0"/>
              <w:sz w:val="22"/>
              <w:szCs w:val="22"/>
            </w:rPr>
          </w:pPr>
          <w:hyperlink w:anchor="_Toc25310854" w:history="1">
            <w:r w:rsidRPr="00927B68">
              <w:rPr>
                <w:rStyle w:val="Hyperlink"/>
                <w:rFonts w:eastAsiaTheme="minorHAnsi"/>
              </w:rPr>
              <w:t>Summary</w:t>
            </w:r>
            <w:r>
              <w:rPr>
                <w:webHidden/>
              </w:rPr>
              <w:tab/>
            </w:r>
            <w:r>
              <w:rPr>
                <w:webHidden/>
              </w:rPr>
              <w:fldChar w:fldCharType="begin"/>
            </w:r>
            <w:r>
              <w:rPr>
                <w:webHidden/>
              </w:rPr>
              <w:instrText xml:space="preserve"> PAGEREF _Toc25310854 \h </w:instrText>
            </w:r>
            <w:r>
              <w:rPr>
                <w:webHidden/>
              </w:rPr>
            </w:r>
            <w:r>
              <w:rPr>
                <w:webHidden/>
              </w:rPr>
              <w:fldChar w:fldCharType="separate"/>
            </w:r>
            <w:r>
              <w:rPr>
                <w:webHidden/>
              </w:rPr>
              <w:t>55</w:t>
            </w:r>
            <w:r>
              <w:rPr>
                <w:webHidden/>
              </w:rPr>
              <w:fldChar w:fldCharType="end"/>
            </w:r>
          </w:hyperlink>
        </w:p>
        <w:p w14:paraId="22A8C8EB" w14:textId="601ED8A1" w:rsidR="00A23D18" w:rsidRDefault="00A23D18">
          <w:pPr>
            <w:pStyle w:val="TOC1"/>
            <w:rPr>
              <w:rFonts w:asciiTheme="minorHAnsi" w:eastAsiaTheme="minorEastAsia" w:hAnsiTheme="minorHAnsi" w:cstheme="minorBidi"/>
              <w:color w:val="auto"/>
              <w:kern w:val="0"/>
              <w:sz w:val="22"/>
              <w:szCs w:val="22"/>
            </w:rPr>
          </w:pPr>
          <w:hyperlink w:anchor="_Toc25310855" w:history="1">
            <w:r w:rsidRPr="00927B68">
              <w:rPr>
                <w:rStyle w:val="Hyperlink"/>
              </w:rPr>
              <w:t>References</w:t>
            </w:r>
            <w:r>
              <w:rPr>
                <w:webHidden/>
              </w:rPr>
              <w:tab/>
            </w:r>
            <w:r>
              <w:rPr>
                <w:webHidden/>
              </w:rPr>
              <w:fldChar w:fldCharType="begin"/>
            </w:r>
            <w:r>
              <w:rPr>
                <w:webHidden/>
              </w:rPr>
              <w:instrText xml:space="preserve"> PAGEREF _Toc25310855 \h </w:instrText>
            </w:r>
            <w:r>
              <w:rPr>
                <w:webHidden/>
              </w:rPr>
            </w:r>
            <w:r>
              <w:rPr>
                <w:webHidden/>
              </w:rPr>
              <w:fldChar w:fldCharType="separate"/>
            </w:r>
            <w:r>
              <w:rPr>
                <w:webHidden/>
              </w:rPr>
              <w:t>56</w:t>
            </w:r>
            <w:r>
              <w:rPr>
                <w:webHidden/>
              </w:rPr>
              <w:fldChar w:fldCharType="end"/>
            </w:r>
          </w:hyperlink>
        </w:p>
        <w:p w14:paraId="4030AC06" w14:textId="1D82AF17" w:rsidR="00A23D18" w:rsidRDefault="00A23D18">
          <w:pPr>
            <w:pStyle w:val="TOC1"/>
            <w:rPr>
              <w:rFonts w:asciiTheme="minorHAnsi" w:eastAsiaTheme="minorEastAsia" w:hAnsiTheme="minorHAnsi" w:cstheme="minorBidi"/>
              <w:color w:val="auto"/>
              <w:kern w:val="0"/>
              <w:sz w:val="22"/>
              <w:szCs w:val="22"/>
            </w:rPr>
          </w:pPr>
          <w:hyperlink w:anchor="_Toc25310856" w:history="1">
            <w:r w:rsidRPr="00927B68">
              <w:rPr>
                <w:rStyle w:val="Hyperlink"/>
                <w:rFonts w:cs="Calibri"/>
              </w:rPr>
              <w:t>Image attributions</w:t>
            </w:r>
            <w:r>
              <w:rPr>
                <w:webHidden/>
              </w:rPr>
              <w:tab/>
            </w:r>
            <w:r>
              <w:rPr>
                <w:webHidden/>
              </w:rPr>
              <w:fldChar w:fldCharType="begin"/>
            </w:r>
            <w:r>
              <w:rPr>
                <w:webHidden/>
              </w:rPr>
              <w:instrText xml:space="preserve"> PAGEREF _Toc25310856 \h </w:instrText>
            </w:r>
            <w:r>
              <w:rPr>
                <w:webHidden/>
              </w:rPr>
            </w:r>
            <w:r>
              <w:rPr>
                <w:webHidden/>
              </w:rPr>
              <w:fldChar w:fldCharType="separate"/>
            </w:r>
            <w:r>
              <w:rPr>
                <w:webHidden/>
              </w:rPr>
              <w:t>57</w:t>
            </w:r>
            <w:r>
              <w:rPr>
                <w:webHidden/>
              </w:rPr>
              <w:fldChar w:fldCharType="end"/>
            </w:r>
          </w:hyperlink>
        </w:p>
        <w:p w14:paraId="3F2BEEE6" w14:textId="07A7151A" w:rsidR="00FC65C0" w:rsidRDefault="00FC65C0" w:rsidP="0091420E">
          <w:pPr>
            <w:pStyle w:val="Body"/>
          </w:pPr>
          <w:r>
            <w:rPr>
              <w:b/>
              <w:bCs/>
              <w:noProof/>
            </w:rPr>
            <w:fldChar w:fldCharType="end"/>
          </w:r>
        </w:p>
      </w:sdtContent>
    </w:sdt>
    <w:p w14:paraId="1378BA36" w14:textId="77777777" w:rsidR="00FC65C0" w:rsidRDefault="00FC65C0" w:rsidP="0091420E">
      <w:pPr>
        <w:pStyle w:val="Body"/>
      </w:pPr>
      <w:r>
        <w:br w:type="page"/>
      </w:r>
    </w:p>
    <w:p w14:paraId="198C5621" w14:textId="77777777" w:rsidR="004334C4" w:rsidRPr="004334C4" w:rsidRDefault="00C20023" w:rsidP="00E86BA6">
      <w:pPr>
        <w:pStyle w:val="TOCHeading"/>
        <w:rPr>
          <w:lang w:eastAsia="en-AU"/>
        </w:rPr>
      </w:pPr>
      <w:bookmarkStart w:id="5" w:name="_Toc518640492"/>
      <w:r>
        <w:lastRenderedPageBreak/>
        <w:t>Icon legends</w:t>
      </w:r>
      <w:bookmarkEnd w:id="5"/>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26B4AA37" w14:textId="77777777" w:rsidTr="00C80989">
        <w:trPr>
          <w:cnfStyle w:val="100000000000" w:firstRow="1" w:lastRow="0" w:firstColumn="0" w:lastColumn="0" w:oddVBand="0" w:evenVBand="0" w:oddHBand="0" w:evenHBand="0" w:firstRowFirstColumn="0" w:firstRowLastColumn="0" w:lastRowFirstColumn="0" w:lastRowLastColumn="0"/>
          <w:tblHeader/>
        </w:trPr>
        <w:tc>
          <w:tcPr>
            <w:tcW w:w="2122" w:type="dxa"/>
          </w:tcPr>
          <w:p w14:paraId="37D0DF6B" w14:textId="77777777" w:rsidR="00C20023" w:rsidRDefault="00C20023" w:rsidP="0091420E">
            <w:pPr>
              <w:pStyle w:val="Body"/>
              <w:rPr>
                <w:lang w:eastAsia="en-AU"/>
              </w:rPr>
            </w:pPr>
            <w:r>
              <w:rPr>
                <w:lang w:eastAsia="en-AU"/>
              </w:rPr>
              <w:t>Icons</w:t>
            </w:r>
          </w:p>
        </w:tc>
        <w:tc>
          <w:tcPr>
            <w:tcW w:w="6938" w:type="dxa"/>
          </w:tcPr>
          <w:p w14:paraId="6317E4E2" w14:textId="77777777" w:rsidR="00C20023" w:rsidRDefault="00C20023" w:rsidP="0091420E">
            <w:pPr>
              <w:pStyle w:val="Body"/>
              <w:rPr>
                <w:lang w:eastAsia="en-AU"/>
              </w:rPr>
            </w:pPr>
            <w:r>
              <w:rPr>
                <w:lang w:eastAsia="en-AU"/>
              </w:rPr>
              <w:t>Descriptions</w:t>
            </w:r>
          </w:p>
        </w:tc>
      </w:tr>
      <w:tr w:rsidR="00BC1A72" w14:paraId="47BC7F36" w14:textId="77777777" w:rsidTr="00C80989">
        <w:tc>
          <w:tcPr>
            <w:tcW w:w="2122" w:type="dxa"/>
          </w:tcPr>
          <w:p w14:paraId="7BF2B9F9" w14:textId="77777777" w:rsidR="00C20023" w:rsidRDefault="00564B2D" w:rsidP="0091420E">
            <w:pPr>
              <w:pStyle w:val="Body"/>
              <w:rPr>
                <w:lang w:eastAsia="en-AU"/>
              </w:rPr>
            </w:pPr>
            <w:r>
              <w:rPr>
                <w:noProof/>
                <w:lang w:eastAsia="en-AU"/>
              </w:rPr>
              <w:drawing>
                <wp:inline distT="0" distB="0" distL="0" distR="0" wp14:anchorId="79AAE88F" wp14:editId="683B9049">
                  <wp:extent cx="1080000" cy="1000718"/>
                  <wp:effectExtent l="0" t="0" r="0" b="0"/>
                  <wp:docPr id="122" name="Picture 122" descr="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Activity LAVENDER.png"/>
                          <pic:cNvPicPr/>
                        </pic:nvPicPr>
                        <pic:blipFill>
                          <a:blip r:embed="rId21">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29D575ED" w14:textId="77777777" w:rsidR="00C20023" w:rsidRPr="00846896" w:rsidRDefault="00C20023" w:rsidP="0091420E">
            <w:pPr>
              <w:pStyle w:val="Body"/>
              <w:rPr>
                <w:b/>
                <w:i/>
              </w:rPr>
            </w:pPr>
            <w:r>
              <w:rPr>
                <w:b/>
              </w:rPr>
              <w:t>Practice a</w:t>
            </w:r>
            <w:r w:rsidRPr="00846896">
              <w:rPr>
                <w:b/>
              </w:rPr>
              <w:t xml:space="preserve">ctivity </w:t>
            </w:r>
          </w:p>
          <w:p w14:paraId="7D19D14C" w14:textId="77777777" w:rsidR="00C20023" w:rsidRPr="000A2E1E" w:rsidRDefault="00C20023" w:rsidP="0091420E">
            <w:pPr>
              <w:pStyle w:val="Body"/>
              <w:rPr>
                <w:i/>
              </w:rPr>
            </w:pPr>
            <w:r w:rsidRPr="000A2E1E">
              <w:t>Learning activities are the tasks and exercises that assist you in gaining a clear understanding of the content in this workbook.  It is important for you to undertake these activities, as they will enhance your learning.</w:t>
            </w:r>
          </w:p>
          <w:p w14:paraId="627F4665" w14:textId="77777777" w:rsidR="00C20023" w:rsidRDefault="00C20023" w:rsidP="0091420E">
            <w:pPr>
              <w:pStyle w:val="Body"/>
              <w:rPr>
                <w:lang w:eastAsia="en-AU"/>
              </w:rPr>
            </w:pPr>
            <w:r w:rsidRPr="000A2E1E">
              <w:t xml:space="preserve">Activities </w:t>
            </w:r>
            <w:proofErr w:type="gramStart"/>
            <w:r w:rsidRPr="000A2E1E">
              <w:t>can be used</w:t>
            </w:r>
            <w:proofErr w:type="gramEnd"/>
            <w:r w:rsidRPr="000A2E1E">
              <w:t xml:space="preserve"> to prepare you for assessments.  Refer to the assessments before you commence so that you are aware which activities will assist you in completing your assessments.</w:t>
            </w:r>
          </w:p>
        </w:tc>
      </w:tr>
      <w:tr w:rsidR="00BC1A72" w14:paraId="7A6C3192" w14:textId="77777777" w:rsidTr="00BC1A72">
        <w:trPr>
          <w:trHeight w:val="1514"/>
        </w:trPr>
        <w:tc>
          <w:tcPr>
            <w:tcW w:w="2122" w:type="dxa"/>
          </w:tcPr>
          <w:p w14:paraId="25691163" w14:textId="77777777" w:rsidR="00C20023" w:rsidRDefault="00564B2D" w:rsidP="0091420E">
            <w:pPr>
              <w:pStyle w:val="Body"/>
              <w:rPr>
                <w:lang w:eastAsia="en-AU"/>
              </w:rPr>
            </w:pPr>
            <w:r>
              <w:rPr>
                <w:noProof/>
                <w:lang w:eastAsia="en-AU"/>
              </w:rPr>
              <w:drawing>
                <wp:inline distT="0" distB="0" distL="0" distR="0" wp14:anchorId="63E762C4" wp14:editId="2B538606">
                  <wp:extent cx="1080000" cy="1000718"/>
                  <wp:effectExtent l="0" t="0" r="0" b="0"/>
                  <wp:docPr id="123" name="Picture 123" descr="Collaboration" title="Chat p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Collaboration LAVENDER.png"/>
                          <pic:cNvPicPr/>
                        </pic:nvPicPr>
                        <pic:blipFill>
                          <a:blip r:embed="rId22">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4ACCC37A" w14:textId="77777777" w:rsidR="00C20023" w:rsidRPr="00846896" w:rsidRDefault="00C20023" w:rsidP="0091420E">
            <w:pPr>
              <w:pStyle w:val="Body"/>
              <w:rPr>
                <w:b/>
                <w:i/>
              </w:rPr>
            </w:pPr>
            <w:r w:rsidRPr="00846896">
              <w:rPr>
                <w:b/>
              </w:rPr>
              <w:t xml:space="preserve">Collaboration </w:t>
            </w:r>
          </w:p>
          <w:p w14:paraId="2C740839" w14:textId="77777777" w:rsidR="00C20023" w:rsidRPr="000A2E1E" w:rsidRDefault="00C20023" w:rsidP="0091420E">
            <w:pPr>
              <w:pStyle w:val="Body"/>
              <w:rPr>
                <w:lang w:eastAsia="en-AU"/>
              </w:rPr>
            </w:pPr>
            <w:r w:rsidRPr="000A2E1E">
              <w:rPr>
                <w:szCs w:val="18"/>
              </w:rPr>
              <w:t xml:space="preserve">Whether you discuss your learning in an online forum or </w:t>
            </w:r>
            <w:proofErr w:type="gramStart"/>
            <w:r w:rsidRPr="000A2E1E">
              <w:rPr>
                <w:szCs w:val="18"/>
              </w:rPr>
              <w:t>in a face-to-face environment discussions</w:t>
            </w:r>
            <w:proofErr w:type="gramEnd"/>
            <w:r w:rsidRPr="000A2E1E">
              <w:rPr>
                <w:szCs w:val="18"/>
              </w:rPr>
              <w:t xml:space="preserve"> allow you to create and consolidate new meaningful knowledge.</w:t>
            </w:r>
          </w:p>
        </w:tc>
      </w:tr>
      <w:tr w:rsidR="00BC1A72" w14:paraId="276917F0" w14:textId="77777777" w:rsidTr="00BC1A72">
        <w:trPr>
          <w:trHeight w:val="1514"/>
        </w:trPr>
        <w:tc>
          <w:tcPr>
            <w:tcW w:w="2122" w:type="dxa"/>
          </w:tcPr>
          <w:p w14:paraId="23B69717" w14:textId="77777777" w:rsidR="00C20023" w:rsidRDefault="00564B2D" w:rsidP="0091420E">
            <w:pPr>
              <w:pStyle w:val="Body"/>
              <w:rPr>
                <w:lang w:eastAsia="en-AU"/>
              </w:rPr>
            </w:pPr>
            <w:r>
              <w:rPr>
                <w:noProof/>
                <w:lang w:eastAsia="en-AU"/>
              </w:rPr>
              <w:drawing>
                <wp:inline distT="0" distB="0" distL="0" distR="0" wp14:anchorId="21B2C9B8" wp14:editId="1487A672">
                  <wp:extent cx="1080000" cy="999088"/>
                  <wp:effectExtent l="0" t="0" r="0" b="0"/>
                  <wp:docPr id="124" name="Picture 124" descr="Self-check" title="T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Self-check LAVENDER.png"/>
                          <pic:cNvPicPr/>
                        </pic:nvPicPr>
                        <pic:blipFill>
                          <a:blip r:embed="rId23">
                            <a:extLst>
                              <a:ext uri="{28A0092B-C50C-407E-A947-70E740481C1C}">
                                <a14:useLocalDpi xmlns:a14="http://schemas.microsoft.com/office/drawing/2010/main" val="0"/>
                              </a:ext>
                            </a:extLst>
                          </a:blip>
                          <a:stretch>
                            <a:fillRect/>
                          </a:stretch>
                        </pic:blipFill>
                        <pic:spPr>
                          <a:xfrm>
                            <a:off x="0" y="0"/>
                            <a:ext cx="1080000" cy="999088"/>
                          </a:xfrm>
                          <a:prstGeom prst="rect">
                            <a:avLst/>
                          </a:prstGeom>
                        </pic:spPr>
                      </pic:pic>
                    </a:graphicData>
                  </a:graphic>
                </wp:inline>
              </w:drawing>
            </w:r>
          </w:p>
        </w:tc>
        <w:tc>
          <w:tcPr>
            <w:tcW w:w="6938" w:type="dxa"/>
          </w:tcPr>
          <w:p w14:paraId="2ECF1A4F" w14:textId="77777777" w:rsidR="00C20023" w:rsidRPr="00846896" w:rsidRDefault="00C20023" w:rsidP="0091420E">
            <w:pPr>
              <w:pStyle w:val="Body"/>
              <w:rPr>
                <w:b/>
                <w:i/>
              </w:rPr>
            </w:pPr>
            <w:r w:rsidRPr="00846896">
              <w:rPr>
                <w:b/>
              </w:rPr>
              <w:t>Self-check</w:t>
            </w:r>
          </w:p>
          <w:p w14:paraId="5A311114" w14:textId="77777777" w:rsidR="00C20023" w:rsidRPr="000A2E1E" w:rsidRDefault="00C20023" w:rsidP="0091420E">
            <w:pPr>
              <w:pStyle w:val="Body"/>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4A84637A" w14:textId="77777777" w:rsidTr="00C80989">
        <w:tc>
          <w:tcPr>
            <w:tcW w:w="2122" w:type="dxa"/>
          </w:tcPr>
          <w:p w14:paraId="05C82CB4" w14:textId="77777777" w:rsidR="00C20023" w:rsidRDefault="00564B2D" w:rsidP="0091420E">
            <w:pPr>
              <w:pStyle w:val="Body"/>
              <w:rPr>
                <w:noProof/>
                <w:lang w:eastAsia="en-AU"/>
              </w:rPr>
            </w:pPr>
            <w:r>
              <w:rPr>
                <w:noProof/>
                <w:lang w:eastAsia="en-AU"/>
              </w:rPr>
              <w:drawing>
                <wp:inline distT="0" distB="0" distL="0" distR="0" wp14:anchorId="6141B3A9" wp14:editId="5170B911">
                  <wp:extent cx="1080000" cy="1000718"/>
                  <wp:effectExtent l="0" t="0" r="0" b="0"/>
                  <wp:docPr id="125" name="Picture 125" descr="Readings (required and suggested)" title="P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Reading LAVENDER.png"/>
                          <pic:cNvPicPr/>
                        </pic:nvPicPr>
                        <pic:blipFill>
                          <a:blip r:embed="rId24">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6B67B90C" w14:textId="473BD0E9" w:rsidR="00C20023" w:rsidRPr="00A87EE7" w:rsidRDefault="00C20023" w:rsidP="0091420E">
            <w:pPr>
              <w:pStyle w:val="Body"/>
              <w:rPr>
                <w:b/>
              </w:rPr>
            </w:pPr>
            <w:r w:rsidRPr="00A87EE7">
              <w:rPr>
                <w:b/>
              </w:rPr>
              <w:t>Readings (</w:t>
            </w:r>
            <w:r w:rsidR="001353B4">
              <w:rPr>
                <w:b/>
              </w:rPr>
              <w:t>r</w:t>
            </w:r>
            <w:r w:rsidRPr="00A87EE7">
              <w:rPr>
                <w:b/>
              </w:rPr>
              <w:t>equired and suggested)</w:t>
            </w:r>
          </w:p>
          <w:p w14:paraId="05330264" w14:textId="77777777" w:rsidR="00C20023" w:rsidRPr="00381F20" w:rsidRDefault="00C20023" w:rsidP="0091420E">
            <w:pPr>
              <w:pStyle w:val="Body"/>
            </w:pPr>
            <w:r w:rsidRPr="00381F20">
              <w:t xml:space="preserve">The required reading </w:t>
            </w:r>
            <w:proofErr w:type="gramStart"/>
            <w:r w:rsidRPr="00381F20">
              <w:t>is referred</w:t>
            </w:r>
            <w:proofErr w:type="gramEnd"/>
            <w:r w:rsidRPr="00381F20">
              <w:t xml:space="preserve"> to throughout this </w:t>
            </w:r>
            <w:r w:rsidR="00297C57">
              <w:t>Student</w:t>
            </w:r>
            <w:r w:rsidRPr="00381F20">
              <w:t xml:space="preserve"> </w:t>
            </w:r>
            <w:r w:rsidR="00297C57">
              <w:t>workbook</w:t>
            </w:r>
            <w:r w:rsidRPr="00381F20">
              <w:t xml:space="preserve">. You will need the required text for readings and activities. </w:t>
            </w:r>
          </w:p>
          <w:p w14:paraId="10EF61B7" w14:textId="6E7176FD" w:rsidR="00C20023" w:rsidRPr="00846896" w:rsidRDefault="00C20023" w:rsidP="0091420E">
            <w:pPr>
              <w:pStyle w:val="Body"/>
              <w:rPr>
                <w:b/>
                <w:i/>
              </w:rPr>
            </w:pPr>
            <w:r w:rsidRPr="00381F20">
              <w:t xml:space="preserve">The suggested reading is quoted in the </w:t>
            </w:r>
            <w:r w:rsidR="00297C57">
              <w:t xml:space="preserve">Student </w:t>
            </w:r>
            <w:proofErr w:type="gramStart"/>
            <w:r w:rsidR="00297C57">
              <w:t>workbook</w:t>
            </w:r>
            <w:r w:rsidRPr="00381F20">
              <w:t>,</w:t>
            </w:r>
            <w:proofErr w:type="gramEnd"/>
            <w:r w:rsidRPr="00381F20">
              <w:t xml:space="preserve"> however</w:t>
            </w:r>
            <w:r w:rsidR="008D707C">
              <w:t>,</w:t>
            </w:r>
            <w:r w:rsidRPr="00381F20">
              <w:t xml:space="preserve"> you do not need a copy of this text to complete the learning. The suggested reading provides supplementary information that may assist you in completing the unit.</w:t>
            </w:r>
          </w:p>
        </w:tc>
      </w:tr>
    </w:tbl>
    <w:p w14:paraId="2E1B66BA" w14:textId="77777777" w:rsidR="00C20023" w:rsidRDefault="00C20023" w:rsidP="0091420E">
      <w:pPr>
        <w:pStyle w:val="Body"/>
      </w:pPr>
      <w:r>
        <w:br w:type="page"/>
      </w:r>
    </w:p>
    <w:p w14:paraId="635DC711" w14:textId="24D15222" w:rsidR="00DC7721" w:rsidRPr="00DC7721" w:rsidRDefault="00DC7721" w:rsidP="008D707C">
      <w:pPr>
        <w:pStyle w:val="Heading1"/>
        <w:rPr>
          <w:rStyle w:val="BodyChar"/>
        </w:rPr>
      </w:pPr>
      <w:bookmarkStart w:id="6" w:name="_Toc11938724"/>
      <w:bookmarkStart w:id="7" w:name="_Toc25310826"/>
      <w:r>
        <w:lastRenderedPageBreak/>
        <w:t>Getting started</w:t>
      </w:r>
      <w:bookmarkStart w:id="8" w:name="_Toc11938725"/>
      <w:bookmarkEnd w:id="6"/>
      <w:bookmarkEnd w:id="7"/>
    </w:p>
    <w:p w14:paraId="168876D7" w14:textId="00E10F83" w:rsidR="00DC7721" w:rsidRPr="00DC7721" w:rsidRDefault="00DC7721" w:rsidP="008D707C">
      <w:pPr>
        <w:pStyle w:val="Heading2"/>
        <w:rPr>
          <w:rStyle w:val="BodyChar"/>
        </w:rPr>
      </w:pPr>
      <w:bookmarkStart w:id="9" w:name="_Toc25310827"/>
      <w:r>
        <w:t>What will I learn by completing this workbook?</w:t>
      </w:r>
      <w:bookmarkEnd w:id="8"/>
      <w:bookmarkEnd w:id="9"/>
    </w:p>
    <w:p w14:paraId="0C43DEDD" w14:textId="72DB96F0" w:rsidR="00DC7721" w:rsidRPr="00DC7721" w:rsidRDefault="00DC7721" w:rsidP="00DC7721">
      <w:pPr>
        <w:pStyle w:val="Body"/>
      </w:pPr>
      <w:r>
        <w:t xml:space="preserve">This workbook </w:t>
      </w:r>
      <w:proofErr w:type="gramStart"/>
      <w:r>
        <w:t>has been developed</w:t>
      </w:r>
      <w:proofErr w:type="gramEnd"/>
      <w:r>
        <w:t xml:space="preserve"> for the unit of competency BSBSUS501 D</w:t>
      </w:r>
      <w:r w:rsidRPr="00DC7721">
        <w:t xml:space="preserve">evelop workplace policy and procedures for sustainability. </w:t>
      </w:r>
    </w:p>
    <w:p w14:paraId="22C98613" w14:textId="1DEEE562" w:rsidR="00DC7721" w:rsidRPr="00DC7721" w:rsidRDefault="00DC7721" w:rsidP="00DC7721">
      <w:pPr>
        <w:spacing w:before="200"/>
        <w:rPr>
          <w:rStyle w:val="BodyChar"/>
        </w:rPr>
      </w:pPr>
      <w:r>
        <w:t xml:space="preserve">Successfully completing this unit of competency will give you the skills and knowledge to </w:t>
      </w:r>
      <w:r w:rsidRPr="00DC7721">
        <w:rPr>
          <w:rStyle w:val="BodyChar"/>
        </w:rPr>
        <w:t>develop and implement a workplace sustainability policy and to modify the policy to suit changed circumstances.</w:t>
      </w:r>
    </w:p>
    <w:p w14:paraId="28294CD0" w14:textId="0F2767D6" w:rsidR="00DC7721" w:rsidRDefault="00DC7721" w:rsidP="00DC7721">
      <w:pPr>
        <w:spacing w:before="200"/>
      </w:pPr>
      <w:r>
        <w:t>In this workbook, you will learn about:</w:t>
      </w:r>
    </w:p>
    <w:p w14:paraId="53B1746C" w14:textId="69D2370A" w:rsidR="00DC7721" w:rsidRPr="00DC7721" w:rsidRDefault="00DC7721" w:rsidP="00DC7721">
      <w:pPr>
        <w:pStyle w:val="Body"/>
        <w:numPr>
          <w:ilvl w:val="0"/>
          <w:numId w:val="40"/>
        </w:numPr>
        <w:rPr>
          <w:lang w:eastAsia="en-AU"/>
        </w:rPr>
      </w:pPr>
      <w:r w:rsidRPr="00DC7721">
        <w:rPr>
          <w:lang w:eastAsia="en-AU"/>
        </w:rPr>
        <w:t>developing, communicating and implementing workplace sustainability policy</w:t>
      </w:r>
    </w:p>
    <w:p w14:paraId="59CC38B0" w14:textId="77777777" w:rsidR="00DC7721" w:rsidRPr="00DC7721" w:rsidRDefault="00DC7721" w:rsidP="00DC7721">
      <w:pPr>
        <w:pStyle w:val="Body"/>
        <w:numPr>
          <w:ilvl w:val="0"/>
          <w:numId w:val="40"/>
        </w:numPr>
        <w:rPr>
          <w:lang w:eastAsia="en-AU"/>
        </w:rPr>
      </w:pPr>
      <w:proofErr w:type="gramStart"/>
      <w:r w:rsidRPr="00DC7721">
        <w:rPr>
          <w:lang w:eastAsia="en-AU"/>
        </w:rPr>
        <w:t>reviewing</w:t>
      </w:r>
      <w:proofErr w:type="gramEnd"/>
      <w:r w:rsidRPr="00DC7721">
        <w:rPr>
          <w:lang w:eastAsia="en-AU"/>
        </w:rPr>
        <w:t xml:space="preserve"> workplace sustainability policy implementation.</w:t>
      </w:r>
    </w:p>
    <w:p w14:paraId="73A8F3A9" w14:textId="77777777" w:rsidR="00DC7721" w:rsidRDefault="00DC7721" w:rsidP="00DC7721">
      <w:pPr>
        <w:spacing w:before="200"/>
      </w:pPr>
      <w:r>
        <w:t xml:space="preserve">Each topic includes opportunities to check your progress and understanding as well as activities that will help you to complete the formal assessments.   </w:t>
      </w:r>
    </w:p>
    <w:p w14:paraId="339887CA" w14:textId="505BAA9D" w:rsidR="00DC7721" w:rsidRDefault="00DC7721" w:rsidP="00DC7721">
      <w:pPr>
        <w:spacing w:before="200"/>
      </w:pPr>
      <w:r>
        <w:t xml:space="preserve">There are </w:t>
      </w:r>
      <w:r w:rsidR="008D707C">
        <w:t>five</w:t>
      </w:r>
      <w:r>
        <w:t xml:space="preserve"> topics to complete within this workbook. They are: </w:t>
      </w:r>
    </w:p>
    <w:p w14:paraId="7D9E31B6" w14:textId="0B96B4B7" w:rsidR="00DC7721" w:rsidRDefault="00DC7721" w:rsidP="00DC7721">
      <w:pPr>
        <w:numPr>
          <w:ilvl w:val="0"/>
          <w:numId w:val="38"/>
        </w:numPr>
        <w:spacing w:before="120" w:after="120"/>
        <w:ind w:left="714" w:hanging="357"/>
      </w:pPr>
      <w:r>
        <w:t>Introduction to sustainability</w:t>
      </w:r>
      <w:r w:rsidR="00FA048C">
        <w:t>.</w:t>
      </w:r>
    </w:p>
    <w:p w14:paraId="38E61172" w14:textId="28232A42" w:rsidR="00DC7721" w:rsidRDefault="00DC7721" w:rsidP="00DC7721">
      <w:pPr>
        <w:numPr>
          <w:ilvl w:val="0"/>
          <w:numId w:val="38"/>
        </w:numPr>
        <w:spacing w:before="120" w:after="120"/>
        <w:ind w:left="714" w:hanging="357"/>
      </w:pPr>
      <w:r>
        <w:t>Develop workplace sustainability policy</w:t>
      </w:r>
      <w:r w:rsidR="00FA048C">
        <w:t>.</w:t>
      </w:r>
    </w:p>
    <w:p w14:paraId="6D3825D7" w14:textId="5D1B4D86" w:rsidR="00DC7721" w:rsidRDefault="00DC7721" w:rsidP="00DC7721">
      <w:pPr>
        <w:numPr>
          <w:ilvl w:val="0"/>
          <w:numId w:val="38"/>
        </w:numPr>
        <w:spacing w:before="120" w:after="120"/>
        <w:ind w:left="714" w:hanging="357"/>
      </w:pPr>
      <w:r>
        <w:t>Communicate workplace sustainability policy</w:t>
      </w:r>
      <w:r w:rsidR="00FA048C">
        <w:t>.</w:t>
      </w:r>
    </w:p>
    <w:p w14:paraId="0FF9845F" w14:textId="1B6CF658" w:rsidR="00DC7721" w:rsidRDefault="00DC7721" w:rsidP="00DC7721">
      <w:pPr>
        <w:numPr>
          <w:ilvl w:val="0"/>
          <w:numId w:val="38"/>
        </w:numPr>
        <w:spacing w:before="120" w:after="120"/>
        <w:ind w:left="714" w:hanging="357"/>
      </w:pPr>
      <w:r>
        <w:t>Implement workplace sustainability policy</w:t>
      </w:r>
      <w:r w:rsidR="00FA048C">
        <w:t>.</w:t>
      </w:r>
    </w:p>
    <w:p w14:paraId="5225CFAA" w14:textId="55FCCA9D" w:rsidR="00DC7721" w:rsidRDefault="00DC7721" w:rsidP="00DC7721">
      <w:pPr>
        <w:numPr>
          <w:ilvl w:val="0"/>
          <w:numId w:val="38"/>
        </w:numPr>
        <w:spacing w:before="120" w:after="120"/>
        <w:ind w:left="714" w:hanging="357"/>
      </w:pPr>
      <w:r>
        <w:t>Review workplace sustainability policy</w:t>
      </w:r>
      <w:r w:rsidR="00FA048C">
        <w:t>.</w:t>
      </w:r>
    </w:p>
    <w:p w14:paraId="5ED21376" w14:textId="77777777" w:rsidR="00DC7721" w:rsidRDefault="00DC7721">
      <w:r>
        <w:br w:type="page"/>
      </w:r>
    </w:p>
    <w:p w14:paraId="32079197" w14:textId="4BA04709" w:rsidR="00DC7721" w:rsidRDefault="00DC7721" w:rsidP="0091420E">
      <w:pPr>
        <w:pStyle w:val="Body"/>
      </w:pPr>
    </w:p>
    <w:p w14:paraId="0993F6D3" w14:textId="77777777" w:rsidR="00C20023" w:rsidRDefault="00BF7D14" w:rsidP="00EB4653">
      <w:pPr>
        <w:pStyle w:val="Sectionnumber"/>
      </w:pPr>
      <w:r>
        <w:rPr>
          <w:noProof/>
          <w:lang w:eastAsia="en-AU"/>
        </w:rPr>
        <mc:AlternateContent>
          <mc:Choice Requires="wpg">
            <w:drawing>
              <wp:anchor distT="0" distB="0" distL="114300" distR="114300" simplePos="0" relativeHeight="251635200" behindDoc="1" locked="0" layoutInCell="1" allowOverlap="1" wp14:anchorId="11BFC109" wp14:editId="1234EA66">
                <wp:simplePos x="0" y="0"/>
                <wp:positionH relativeFrom="margin">
                  <wp:posOffset>1883410</wp:posOffset>
                </wp:positionH>
                <wp:positionV relativeFrom="paragraph">
                  <wp:posOffset>1650365</wp:posOffset>
                </wp:positionV>
                <wp:extent cx="3876676" cy="3305175"/>
                <wp:effectExtent l="0" t="0" r="9525" b="9525"/>
                <wp:wrapNone/>
                <wp:docPr id="38" name="Group 38"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4187C0B" id="Group 38" o:spid="_x0000_s1026" alt="Title: Shape - Description:  " style="position:absolute;margin-left:148.3pt;margin-top:129.95pt;width:305.25pt;height:260.25pt;z-index:-25168128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0C70ACD6" w14:textId="3726089C" w:rsidR="00472E82" w:rsidRDefault="00A470B5" w:rsidP="003E0CCE">
      <w:pPr>
        <w:pStyle w:val="Sectionname"/>
        <w:ind w:right="3402"/>
      </w:pPr>
      <w:r>
        <w:t>Introduction to</w:t>
      </w:r>
      <w:r w:rsidR="003E0CCE">
        <w:t xml:space="preserve"> </w:t>
      </w:r>
      <w:r>
        <w:t>sustainability</w:t>
      </w:r>
    </w:p>
    <w:p w14:paraId="59A33959" w14:textId="77777777" w:rsidR="00C20023" w:rsidRDefault="00C20023" w:rsidP="0091420E">
      <w:pPr>
        <w:pStyle w:val="Body"/>
      </w:pPr>
      <w:r>
        <w:br w:type="page"/>
      </w:r>
    </w:p>
    <w:p w14:paraId="65DC0098" w14:textId="77777777" w:rsidR="00A470B5" w:rsidRPr="008D707C" w:rsidRDefault="00A470B5" w:rsidP="008D707C">
      <w:pPr>
        <w:pStyle w:val="Heading1"/>
      </w:pPr>
      <w:bookmarkStart w:id="10" w:name="_Toc25310828"/>
      <w:r w:rsidRPr="008D707C">
        <w:lastRenderedPageBreak/>
        <w:t>Topic 1: Introduction to sustainability</w:t>
      </w:r>
      <w:bookmarkEnd w:id="10"/>
    </w:p>
    <w:p w14:paraId="440FAB53" w14:textId="40E074B0" w:rsidR="00A470B5" w:rsidRDefault="00A470B5" w:rsidP="0091420E">
      <w:pPr>
        <w:pStyle w:val="Body"/>
        <w:rPr>
          <w:lang w:eastAsia="en-AU"/>
        </w:rPr>
      </w:pPr>
      <w:r>
        <w:rPr>
          <w:lang w:eastAsia="en-AU"/>
        </w:rPr>
        <w:t xml:space="preserve">At the end of this </w:t>
      </w:r>
      <w:r w:rsidR="00F36651">
        <w:rPr>
          <w:lang w:eastAsia="en-AU"/>
        </w:rPr>
        <w:t>topic</w:t>
      </w:r>
      <w:r>
        <w:rPr>
          <w:lang w:eastAsia="en-AU"/>
        </w:rPr>
        <w:t xml:space="preserve">, you will be able to: </w:t>
      </w:r>
    </w:p>
    <w:p w14:paraId="282C5C68" w14:textId="77777777" w:rsidR="00A470B5" w:rsidRDefault="00A470B5" w:rsidP="00B5483E">
      <w:pPr>
        <w:pStyle w:val="BulletListLevel1"/>
        <w:rPr>
          <w:lang w:eastAsia="en-AU"/>
        </w:rPr>
      </w:pPr>
      <w:r>
        <w:rPr>
          <w:lang w:eastAsia="en-AU"/>
        </w:rPr>
        <w:t>define the term sustainability</w:t>
      </w:r>
    </w:p>
    <w:p w14:paraId="48E1BFAC" w14:textId="77777777" w:rsidR="00A470B5" w:rsidRDefault="00A470B5" w:rsidP="00B5483E">
      <w:pPr>
        <w:pStyle w:val="BulletListLevel1"/>
        <w:rPr>
          <w:lang w:eastAsia="en-AU"/>
        </w:rPr>
      </w:pPr>
      <w:r>
        <w:rPr>
          <w:lang w:eastAsia="en-AU"/>
        </w:rPr>
        <w:t>understand the concept of the triple bottom line</w:t>
      </w:r>
    </w:p>
    <w:p w14:paraId="178304AD" w14:textId="77777777" w:rsidR="00A470B5" w:rsidRDefault="00A470B5" w:rsidP="00B5483E">
      <w:pPr>
        <w:pStyle w:val="BulletListLevel1"/>
        <w:rPr>
          <w:lang w:eastAsia="en-AU"/>
        </w:rPr>
      </w:pPr>
      <w:r>
        <w:rPr>
          <w:lang w:eastAsia="en-AU"/>
        </w:rPr>
        <w:t>understand the organisational benefits of sustainability</w:t>
      </w:r>
    </w:p>
    <w:p w14:paraId="18571680" w14:textId="77777777" w:rsidR="00A470B5" w:rsidRPr="00A470B5" w:rsidRDefault="00A470B5" w:rsidP="00B5483E">
      <w:pPr>
        <w:pStyle w:val="BulletListLevel1"/>
        <w:rPr>
          <w:lang w:eastAsia="en-AU"/>
        </w:rPr>
      </w:pPr>
      <w:proofErr w:type="gramStart"/>
      <w:r>
        <w:rPr>
          <w:lang w:eastAsia="en-AU"/>
        </w:rPr>
        <w:t>identify</w:t>
      </w:r>
      <w:proofErr w:type="gramEnd"/>
      <w:r>
        <w:rPr>
          <w:lang w:eastAsia="en-AU"/>
        </w:rPr>
        <w:t xml:space="preserve"> the main legislation and regulations relating to sustainability.</w:t>
      </w:r>
    </w:p>
    <w:p w14:paraId="6006E212" w14:textId="77777777" w:rsidR="00A470B5" w:rsidRPr="008D707C" w:rsidRDefault="00A470B5" w:rsidP="008D707C">
      <w:pPr>
        <w:pStyle w:val="Heading2"/>
      </w:pPr>
      <w:bookmarkStart w:id="11" w:name="_Toc25310829"/>
      <w:r w:rsidRPr="008D707C">
        <w:t>What is sustainability?</w:t>
      </w:r>
      <w:bookmarkEnd w:id="11"/>
    </w:p>
    <w:p w14:paraId="031BC7E0" w14:textId="77777777" w:rsidR="00A470B5" w:rsidRPr="00A470B5" w:rsidRDefault="00A470B5" w:rsidP="0091420E">
      <w:pPr>
        <w:pStyle w:val="Body"/>
      </w:pPr>
      <w:r w:rsidRPr="00A470B5">
        <w:t>Sustainability has become a strategic issue for organisations as they position themselves to be good corporate citizens.</w:t>
      </w:r>
    </w:p>
    <w:p w14:paraId="5BCF8F1A" w14:textId="77777777" w:rsidR="00A470B5" w:rsidRPr="00A470B5" w:rsidRDefault="00A470B5" w:rsidP="0091420E">
      <w:pPr>
        <w:pStyle w:val="Body"/>
      </w:pPr>
      <w:r w:rsidRPr="00A470B5">
        <w:t>Turning sustainability into opportunities which benefit the business rather than expensive burdens means organisations can operate more sustainability and, at the same time, more profitably with considerably reduced risk exposure (Cole, 2010, p.780).</w:t>
      </w:r>
    </w:p>
    <w:p w14:paraId="44B1B12A" w14:textId="77777777" w:rsidR="00A470B5" w:rsidRPr="00A470B5" w:rsidRDefault="00A470B5" w:rsidP="0091420E">
      <w:pPr>
        <w:pStyle w:val="Body"/>
      </w:pPr>
      <w:r w:rsidRPr="00A470B5">
        <w:t xml:space="preserve">There are many definitions of sustainability including: </w:t>
      </w:r>
    </w:p>
    <w:p w14:paraId="6FE66522" w14:textId="0F74DF31" w:rsidR="00A470B5" w:rsidRPr="00A24787" w:rsidRDefault="00EC359F" w:rsidP="00A24787">
      <w:pPr>
        <w:pStyle w:val="Body"/>
        <w:ind w:left="426"/>
        <w:rPr>
          <w:i/>
          <w:sz w:val="22"/>
        </w:rPr>
      </w:pPr>
      <w:r>
        <w:rPr>
          <w:i/>
        </w:rPr>
        <w:t>‘</w:t>
      </w:r>
      <w:proofErr w:type="gramStart"/>
      <w:r w:rsidR="00A470B5" w:rsidRPr="00A470B5">
        <w:rPr>
          <w:i/>
        </w:rPr>
        <w:t>development</w:t>
      </w:r>
      <w:proofErr w:type="gramEnd"/>
      <w:r w:rsidR="00A470B5" w:rsidRPr="00A470B5">
        <w:rPr>
          <w:i/>
        </w:rPr>
        <w:t xml:space="preserve"> that meets the needs of the present without compromising the ability of future generations to meet their own needs</w:t>
      </w:r>
      <w:r>
        <w:rPr>
          <w:i/>
        </w:rPr>
        <w:t>’</w:t>
      </w:r>
      <w:r w:rsidR="00A470B5" w:rsidRPr="00A470B5">
        <w:rPr>
          <w:i/>
        </w:rPr>
        <w:t xml:space="preserve"> </w:t>
      </w:r>
      <w:r w:rsidR="00A470B5" w:rsidRPr="00A24787">
        <w:rPr>
          <w:i/>
          <w:sz w:val="22"/>
        </w:rPr>
        <w:t xml:space="preserve">(International Institute for Sustainable Development, </w:t>
      </w:r>
      <w:proofErr w:type="spellStart"/>
      <w:r w:rsidR="00A470B5" w:rsidRPr="00A24787">
        <w:rPr>
          <w:i/>
          <w:sz w:val="22"/>
        </w:rPr>
        <w:t>n.d.</w:t>
      </w:r>
      <w:proofErr w:type="spellEnd"/>
      <w:r w:rsidR="00A470B5" w:rsidRPr="00A24787">
        <w:rPr>
          <w:i/>
          <w:sz w:val="22"/>
        </w:rPr>
        <w:t>).</w:t>
      </w:r>
    </w:p>
    <w:p w14:paraId="74C2B120" w14:textId="35689DEC" w:rsidR="00A470B5" w:rsidRPr="00A470B5" w:rsidRDefault="00EC359F" w:rsidP="00A24787">
      <w:pPr>
        <w:pStyle w:val="Body"/>
        <w:ind w:left="426"/>
        <w:rPr>
          <w:i/>
        </w:rPr>
      </w:pPr>
      <w:r>
        <w:rPr>
          <w:i/>
        </w:rPr>
        <w:t>‘</w:t>
      </w:r>
      <w:r w:rsidR="00A470B5" w:rsidRPr="00A470B5">
        <w:rPr>
          <w:i/>
        </w:rPr>
        <w:t>using, conserving and enhancing the community’s resources so that ecological processes, on which life depends, are maintained and the total quality of life, now and in the future, can be increased</w:t>
      </w:r>
      <w:r>
        <w:rPr>
          <w:i/>
        </w:rPr>
        <w:t>’</w:t>
      </w:r>
      <w:r w:rsidR="00A470B5" w:rsidRPr="00A470B5">
        <w:rPr>
          <w:i/>
        </w:rPr>
        <w:t xml:space="preserve"> </w:t>
      </w:r>
      <w:r w:rsidR="00A470B5" w:rsidRPr="00A24787">
        <w:rPr>
          <w:i/>
          <w:sz w:val="22"/>
        </w:rPr>
        <w:t xml:space="preserve">(Department of the Environment and Energy, </w:t>
      </w:r>
      <w:proofErr w:type="spellStart"/>
      <w:r w:rsidR="00A470B5" w:rsidRPr="00A24787">
        <w:rPr>
          <w:i/>
          <w:sz w:val="22"/>
        </w:rPr>
        <w:t>n.d</w:t>
      </w:r>
      <w:proofErr w:type="spellEnd"/>
      <w:r w:rsidR="00A470B5" w:rsidRPr="00A24787">
        <w:rPr>
          <w:i/>
          <w:sz w:val="22"/>
        </w:rPr>
        <w:t>).</w:t>
      </w:r>
    </w:p>
    <w:p w14:paraId="6C12087E" w14:textId="5CEFB2DA" w:rsidR="00A470B5" w:rsidRPr="00A24787" w:rsidRDefault="00EC359F" w:rsidP="00A24787">
      <w:pPr>
        <w:pStyle w:val="Body"/>
        <w:ind w:left="426"/>
        <w:rPr>
          <w:i/>
          <w:sz w:val="22"/>
        </w:rPr>
      </w:pPr>
      <w:r>
        <w:rPr>
          <w:i/>
        </w:rPr>
        <w:t>‘</w:t>
      </w:r>
      <w:r w:rsidR="00A470B5" w:rsidRPr="00A470B5">
        <w:rPr>
          <w:i/>
        </w:rPr>
        <w:t>a sensitivity to the limits of economic growth and their impact on society and the environment, with a commitment to assess personal and societal levels of consumption out of concern for the environment and for social justice</w:t>
      </w:r>
      <w:r>
        <w:rPr>
          <w:i/>
        </w:rPr>
        <w:t>’</w:t>
      </w:r>
      <w:r w:rsidR="00A470B5" w:rsidRPr="00A470B5">
        <w:rPr>
          <w:i/>
        </w:rPr>
        <w:t xml:space="preserve"> (</w:t>
      </w:r>
      <w:r w:rsidR="00A470B5" w:rsidRPr="00A24787">
        <w:rPr>
          <w:i/>
          <w:sz w:val="22"/>
        </w:rPr>
        <w:t>UNESCO, 2002).</w:t>
      </w:r>
    </w:p>
    <w:p w14:paraId="0ADCAAF6" w14:textId="77777777" w:rsidR="00A470B5" w:rsidRDefault="00A470B5" w:rsidP="0091420E">
      <w:pPr>
        <w:pStyle w:val="Body"/>
      </w:pPr>
      <w:r w:rsidRPr="00A470B5">
        <w:t>A sustainable organisation is one that makes a positive contribution to the community through regard to the three main elements of sustainability:</w:t>
      </w:r>
    </w:p>
    <w:p w14:paraId="4E97431C" w14:textId="77777777" w:rsidR="00A470B5" w:rsidRDefault="00A470B5" w:rsidP="00B5483E">
      <w:pPr>
        <w:pStyle w:val="BulletListLevel1"/>
      </w:pPr>
      <w:r w:rsidRPr="002D5387">
        <w:t>environmental (planet</w:t>
      </w:r>
      <w:r>
        <w:t>)</w:t>
      </w:r>
    </w:p>
    <w:p w14:paraId="1BF6554D" w14:textId="77777777" w:rsidR="00A470B5" w:rsidRDefault="00A470B5" w:rsidP="00B5483E">
      <w:pPr>
        <w:pStyle w:val="BulletListLevel1"/>
      </w:pPr>
      <w:r>
        <w:t>economic (profit)</w:t>
      </w:r>
    </w:p>
    <w:p w14:paraId="5433336D" w14:textId="426AC89D" w:rsidR="00A470B5" w:rsidRDefault="00A470B5" w:rsidP="00B5483E">
      <w:pPr>
        <w:pStyle w:val="BulletListLevel1"/>
      </w:pPr>
      <w:proofErr w:type="gramStart"/>
      <w:r>
        <w:t>social</w:t>
      </w:r>
      <w:proofErr w:type="gramEnd"/>
      <w:r>
        <w:t xml:space="preserve"> (people)</w:t>
      </w:r>
      <w:r w:rsidR="00FA048C">
        <w:t>.</w:t>
      </w:r>
    </w:p>
    <w:p w14:paraId="654D9DD1" w14:textId="77777777" w:rsidR="00A24787" w:rsidRDefault="00A24787">
      <w:r>
        <w:br w:type="page"/>
      </w:r>
    </w:p>
    <w:p w14:paraId="4B48CF3D" w14:textId="76B3A854" w:rsidR="00A470B5" w:rsidRPr="00424241" w:rsidRDefault="00A470B5" w:rsidP="0091420E">
      <w:pPr>
        <w:pStyle w:val="Body"/>
      </w:pPr>
      <w:r w:rsidRPr="00424241">
        <w:lastRenderedPageBreak/>
        <w:t xml:space="preserve">Sustainability expert John </w:t>
      </w:r>
      <w:proofErr w:type="spellStart"/>
      <w:r w:rsidRPr="00424241">
        <w:t>Elkington</w:t>
      </w:r>
      <w:proofErr w:type="spellEnd"/>
      <w:r w:rsidRPr="00424241">
        <w:t xml:space="preserve"> </w:t>
      </w:r>
      <w:r>
        <w:t>(</w:t>
      </w:r>
      <w:proofErr w:type="spellStart"/>
      <w:r w:rsidRPr="00A24787">
        <w:rPr>
          <w:i/>
          <w:sz w:val="22"/>
        </w:rPr>
        <w:t>Moscardo</w:t>
      </w:r>
      <w:proofErr w:type="spellEnd"/>
      <w:r w:rsidRPr="00A24787">
        <w:rPr>
          <w:i/>
          <w:sz w:val="22"/>
        </w:rPr>
        <w:t xml:space="preserve">, </w:t>
      </w:r>
      <w:proofErr w:type="spellStart"/>
      <w:r w:rsidRPr="00A24787">
        <w:rPr>
          <w:i/>
          <w:sz w:val="22"/>
        </w:rPr>
        <w:t>Lamberton</w:t>
      </w:r>
      <w:proofErr w:type="spellEnd"/>
      <w:r w:rsidRPr="00A24787">
        <w:rPr>
          <w:i/>
          <w:sz w:val="22"/>
        </w:rPr>
        <w:t xml:space="preserve"> &amp; Wells, 2013, p.4</w:t>
      </w:r>
      <w:r>
        <w:t xml:space="preserve">) </w:t>
      </w:r>
      <w:r w:rsidRPr="00424241">
        <w:t>coined the term ‘triple bottom line' and reasoned that there should be three bottom lines:</w:t>
      </w:r>
    </w:p>
    <w:p w14:paraId="43432D8D" w14:textId="77777777" w:rsidR="00A470B5" w:rsidRPr="00835D76" w:rsidRDefault="00A470B5" w:rsidP="00B5483E">
      <w:pPr>
        <w:pStyle w:val="BulletListLevel1"/>
      </w:pPr>
      <w:r w:rsidRPr="00835D76">
        <w:t>the ‘profit' bottom line</w:t>
      </w:r>
      <w:r>
        <w:t>,</w:t>
      </w:r>
      <w:r w:rsidRPr="00835D76">
        <w:t xml:space="preserve"> which is a measure of the customary profit and loss financial bottom line</w:t>
      </w:r>
    </w:p>
    <w:p w14:paraId="033764A0" w14:textId="77777777" w:rsidR="00A470B5" w:rsidRDefault="00A470B5" w:rsidP="00B5483E">
      <w:pPr>
        <w:pStyle w:val="BulletListLevel1"/>
      </w:pPr>
      <w:r w:rsidRPr="00835D76">
        <w:t>the ‘people' bottom line</w:t>
      </w:r>
      <w:r>
        <w:t>,</w:t>
      </w:r>
      <w:r w:rsidRPr="00835D76">
        <w:t xml:space="preserve"> which is a measure of how socially responsible and ethical an organisation is</w:t>
      </w:r>
    </w:p>
    <w:p w14:paraId="7F1BFEE6" w14:textId="71993BA5" w:rsidR="00A470B5" w:rsidRDefault="00A470B5" w:rsidP="00B5483E">
      <w:pPr>
        <w:pStyle w:val="BulletListLevel1"/>
      </w:pPr>
      <w:proofErr w:type="gramStart"/>
      <w:r>
        <w:t>the</w:t>
      </w:r>
      <w:proofErr w:type="gramEnd"/>
      <w:r>
        <w:t xml:space="preserve"> ‘planet’ bottom line, which is a measure of how sustainable and environmentally responsible the organisation has been.</w:t>
      </w:r>
    </w:p>
    <w:p w14:paraId="1E9224CD" w14:textId="77777777" w:rsidR="00A24787" w:rsidRDefault="00A24787" w:rsidP="00B5483E">
      <w:pPr>
        <w:pStyle w:val="BulletListLevel1"/>
        <w:numPr>
          <w:ilvl w:val="0"/>
          <w:numId w:val="0"/>
        </w:numPr>
        <w:ind w:left="357"/>
      </w:pPr>
    </w:p>
    <w:p w14:paraId="4A2643DC" w14:textId="47EB4552" w:rsidR="00C04FF5" w:rsidRDefault="00C04FF5" w:rsidP="005F21E6">
      <w:pPr>
        <w:pStyle w:val="Body"/>
        <w:jc w:val="center"/>
      </w:pPr>
      <w:r>
        <w:rPr>
          <w:noProof/>
          <w:lang w:eastAsia="en-AU"/>
        </w:rPr>
        <w:drawing>
          <wp:inline distT="0" distB="0" distL="0" distR="0" wp14:anchorId="61855987" wp14:editId="4B0C0E1E">
            <wp:extent cx="5731510" cy="3822065"/>
            <wp:effectExtent l="0" t="0" r="2540" b="6985"/>
            <wp:docPr id="249" name="Picture 249" descr="Triple bottom line diagram represented with three circles, overlapping in the centre. Circle 1 is Planet; Circle 2 is People; and Circle 3 is Prof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T1 What is sustainability_IC.jpg"/>
                    <pic:cNvPicPr/>
                  </pic:nvPicPr>
                  <pic:blipFill>
                    <a:blip r:embed="rId25">
                      <a:extLst>
                        <a:ext uri="{28A0092B-C50C-407E-A947-70E740481C1C}">
                          <a14:useLocalDpi xmlns:a14="http://schemas.microsoft.com/office/drawing/2010/main" val="0"/>
                        </a:ext>
                      </a:extLst>
                    </a:blip>
                    <a:stretch>
                      <a:fillRect/>
                    </a:stretch>
                  </pic:blipFill>
                  <pic:spPr>
                    <a:xfrm>
                      <a:off x="0" y="0"/>
                      <a:ext cx="5731510" cy="3822065"/>
                    </a:xfrm>
                    <a:prstGeom prst="rect">
                      <a:avLst/>
                    </a:prstGeom>
                  </pic:spPr>
                </pic:pic>
              </a:graphicData>
            </a:graphic>
          </wp:inline>
        </w:drawing>
      </w:r>
    </w:p>
    <w:p w14:paraId="27CF3707" w14:textId="6198B10E" w:rsidR="009B76D0" w:rsidRDefault="009B76D0" w:rsidP="009B76D0">
      <w:pPr>
        <w:pStyle w:val="ReferenceCaption"/>
      </w:pPr>
      <w:r w:rsidRPr="009B76D0">
        <w:t>© TAFE NSW 2019 The triple bottom line</w:t>
      </w:r>
    </w:p>
    <w:tbl>
      <w:tblPr>
        <w:tblW w:w="9072" w:type="dxa"/>
        <w:shd w:val="clear" w:color="auto" w:fill="F2F2F2" w:themeFill="background1" w:themeFillShade="F2"/>
        <w:tblLook w:val="0600" w:firstRow="0" w:lastRow="0" w:firstColumn="0" w:lastColumn="0" w:noHBand="1" w:noVBand="1"/>
      </w:tblPr>
      <w:tblGrid>
        <w:gridCol w:w="992"/>
        <w:gridCol w:w="8080"/>
      </w:tblGrid>
      <w:tr w:rsidR="00A24787" w:rsidRPr="00CD68C7" w14:paraId="73764DD9" w14:textId="77777777" w:rsidTr="00106D13">
        <w:trPr>
          <w:trHeight w:val="659"/>
        </w:trPr>
        <w:tc>
          <w:tcPr>
            <w:tcW w:w="992" w:type="dxa"/>
            <w:shd w:val="clear" w:color="auto" w:fill="F2F2F2" w:themeFill="background1" w:themeFillShade="F2"/>
            <w:vAlign w:val="center"/>
          </w:tcPr>
          <w:p w14:paraId="203EF971" w14:textId="77777777" w:rsidR="00A24787" w:rsidRPr="00106D13" w:rsidRDefault="00A24787" w:rsidP="00106D13">
            <w:pPr>
              <w:pStyle w:val="Heading3"/>
              <w:spacing w:before="0" w:after="0"/>
              <w:rPr>
                <w:b w:val="0"/>
                <w:sz w:val="44"/>
                <w:szCs w:val="44"/>
              </w:rPr>
            </w:pPr>
            <w:r w:rsidRPr="00106D13">
              <w:rPr>
                <w:b w:val="0"/>
                <w:sz w:val="44"/>
                <w:szCs w:val="44"/>
              </w:rPr>
              <w:drawing>
                <wp:inline distT="0" distB="0" distL="0" distR="0" wp14:anchorId="1C956B01" wp14:editId="71AE233B">
                  <wp:extent cx="333375" cy="370750"/>
                  <wp:effectExtent l="0" t="0" r="0" b="0"/>
                  <wp:docPr id="10" name="Picture 10" descr="Readings (required and suggested)" title="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4">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2AF42684" w14:textId="77777777" w:rsidR="00A24787" w:rsidRPr="00106D13" w:rsidRDefault="00A24787" w:rsidP="00106D13">
            <w:pPr>
              <w:pStyle w:val="Heading3"/>
              <w:rPr>
                <w:b w:val="0"/>
                <w:sz w:val="44"/>
                <w:szCs w:val="44"/>
              </w:rPr>
            </w:pPr>
            <w:r w:rsidRPr="00106D13">
              <w:rPr>
                <w:b w:val="0"/>
                <w:sz w:val="44"/>
                <w:szCs w:val="44"/>
              </w:rPr>
              <w:t>Reading List</w:t>
            </w:r>
          </w:p>
        </w:tc>
      </w:tr>
    </w:tbl>
    <w:p w14:paraId="693AB75F" w14:textId="77777777" w:rsidR="00A24787" w:rsidRDefault="00A24787" w:rsidP="0D34A9FF"/>
    <w:p w14:paraId="0462C8F4" w14:textId="2CDDA22D" w:rsidR="00A24787" w:rsidRDefault="00A24787" w:rsidP="0D34A9FF">
      <w:r>
        <w:sym w:font="Webdings" w:char="F0B7"/>
      </w:r>
      <w:r>
        <w:t xml:space="preserve"> </w:t>
      </w:r>
      <w:r w:rsidR="0D34A9FF">
        <w:t>Watch this 5</w:t>
      </w:r>
      <w:r w:rsidR="008D707C">
        <w:t>-</w:t>
      </w:r>
      <w:r w:rsidR="0D34A9FF">
        <w:t xml:space="preserve">minute video </w:t>
      </w:r>
      <w:hyperlink r:id="rId26" w:history="1">
        <w:r w:rsidR="0D34A9FF" w:rsidRPr="00A24787">
          <w:rPr>
            <w:rStyle w:val="Hyperlink"/>
          </w:rPr>
          <w:t>'The triple bottom line'</w:t>
        </w:r>
      </w:hyperlink>
      <w:r w:rsidR="00FC6DAC">
        <w:t>:</w:t>
      </w:r>
      <w:r w:rsidR="0D34A9FF">
        <w:t xml:space="preserve"> </w:t>
      </w:r>
      <w:r>
        <w:t>(</w:t>
      </w:r>
      <w:r w:rsidRPr="00A24787">
        <w:rPr>
          <w:i/>
          <w:sz w:val="22"/>
        </w:rPr>
        <w:t>http://</w:t>
      </w:r>
      <w:r w:rsidR="0D34A9FF" w:rsidRPr="00A24787">
        <w:rPr>
          <w:rFonts w:eastAsia="Calibri" w:cs="Calibri"/>
          <w:i/>
          <w:sz w:val="22"/>
        </w:rPr>
        <w:t>share.tafensw.edu.au/share/items/a9496d06-aaf1-41ce-aecb-3e3efa147cef/0/?attachment.uuid=2b2fb061-abbe-45e4-ba54-42228de36b17</w:t>
      </w:r>
      <w:r>
        <w:rPr>
          <w:rFonts w:eastAsia="Calibri" w:cs="Calibri"/>
          <w:i/>
          <w:sz w:val="22"/>
        </w:rPr>
        <w:t>)</w:t>
      </w:r>
      <w:r w:rsidR="0D34A9FF">
        <w:t xml:space="preserve"> from LinkedInLearning.com</w:t>
      </w:r>
      <w:r w:rsidR="008D707C">
        <w:t>.</w:t>
      </w:r>
      <w:r w:rsidR="0D34A9FF">
        <w:t xml:space="preserve"> </w:t>
      </w:r>
    </w:p>
    <w:p w14:paraId="16048C3E" w14:textId="7C08782B" w:rsidR="001D3143" w:rsidRDefault="0D34A9FF">
      <w:r>
        <w:t xml:space="preserve">You can access a transcript of the video on the transcript tab within </w:t>
      </w:r>
      <w:r w:rsidR="008D707C">
        <w:t>the video</w:t>
      </w:r>
      <w:r>
        <w:t>.</w:t>
      </w:r>
      <w:r w:rsidR="001D3143">
        <w:br w:type="page"/>
      </w:r>
    </w:p>
    <w:p w14:paraId="45CB0C2D" w14:textId="286180EF" w:rsidR="001D3143" w:rsidRDefault="001D3143" w:rsidP="001D3143">
      <w:pPr>
        <w:pStyle w:val="Heading2"/>
      </w:pPr>
      <w:bookmarkStart w:id="12" w:name="_Toc25310830"/>
      <w:r>
        <w:lastRenderedPageBreak/>
        <w:t>Organisational sustainability</w:t>
      </w:r>
      <w:bookmarkEnd w:id="12"/>
    </w:p>
    <w:p w14:paraId="03D81F4B" w14:textId="0BF4B4DC" w:rsidR="0091420E" w:rsidRDefault="0091420E" w:rsidP="0091420E">
      <w:pPr>
        <w:pStyle w:val="Body"/>
      </w:pPr>
      <w:r>
        <w:t>Organisations sometimes have many competing goals. The primary goal of public organisations is to maintain and increase productivity and profit. The goal for public sector and not-for-profit organisations is to provide a quality service within a budget. For these reasons, environmental sustainability programs must be cost-effective.</w:t>
      </w:r>
    </w:p>
    <w:p w14:paraId="153530E1" w14:textId="77777777" w:rsidR="0091420E" w:rsidRDefault="0091420E" w:rsidP="0091420E">
      <w:pPr>
        <w:pStyle w:val="Body"/>
      </w:pPr>
      <w:r w:rsidRPr="001D3143">
        <w:rPr>
          <w:b/>
        </w:rPr>
        <w:t>For example</w:t>
      </w:r>
      <w:r>
        <w:t>, an organisation which improves the ‘eco-friendliness' of its product may gain market share. An organisation that focuses on reducing waste will benefit from innovation and the cost savings.</w:t>
      </w:r>
    </w:p>
    <w:p w14:paraId="34A0D6CB" w14:textId="77777777" w:rsidR="0091420E" w:rsidRDefault="0091420E" w:rsidP="0091420E">
      <w:pPr>
        <w:pStyle w:val="Body"/>
      </w:pPr>
      <w:r>
        <w:t xml:space="preserve">Immediate savings </w:t>
      </w:r>
      <w:proofErr w:type="gramStart"/>
      <w:r>
        <w:t>can be obtained</w:t>
      </w:r>
      <w:proofErr w:type="gramEnd"/>
      <w:r>
        <w:t xml:space="preserve"> by simply ensuring that all machinery and appliances are effectively maintained to optimise efficiency and that all staff are versed in efficiency practices, such as:</w:t>
      </w:r>
    </w:p>
    <w:p w14:paraId="195D0649" w14:textId="77777777" w:rsidR="0091420E" w:rsidRDefault="0091420E" w:rsidP="00B5483E">
      <w:pPr>
        <w:pStyle w:val="BulletListLevel1"/>
      </w:pPr>
      <w:r>
        <w:t>switching off lights</w:t>
      </w:r>
    </w:p>
    <w:p w14:paraId="20C6DE83" w14:textId="77777777" w:rsidR="0091420E" w:rsidRDefault="0091420E" w:rsidP="00B5483E">
      <w:pPr>
        <w:pStyle w:val="BulletListLevel1"/>
      </w:pPr>
      <w:r>
        <w:t>reporting water leakages</w:t>
      </w:r>
    </w:p>
    <w:p w14:paraId="0852FFB7" w14:textId="77777777" w:rsidR="0091420E" w:rsidRDefault="0091420E" w:rsidP="00B5483E">
      <w:pPr>
        <w:pStyle w:val="BulletListLevel1"/>
      </w:pPr>
      <w:r>
        <w:t>separating recyclables</w:t>
      </w:r>
    </w:p>
    <w:p w14:paraId="7328C4D4" w14:textId="77777777" w:rsidR="0091420E" w:rsidRDefault="0091420E" w:rsidP="00B5483E">
      <w:pPr>
        <w:pStyle w:val="BulletListLevel1"/>
      </w:pPr>
      <w:proofErr w:type="gramStart"/>
      <w:r>
        <w:t>minimising</w:t>
      </w:r>
      <w:proofErr w:type="gramEnd"/>
      <w:r>
        <w:t xml:space="preserve"> waste.</w:t>
      </w:r>
    </w:p>
    <w:p w14:paraId="7E13DF70" w14:textId="77777777" w:rsidR="0091420E" w:rsidRDefault="0091420E" w:rsidP="0091420E">
      <w:pPr>
        <w:pStyle w:val="Body"/>
      </w:pPr>
      <w:r w:rsidRPr="0091420E">
        <w:t xml:space="preserve">In some cases, workplace practice that enhances the sustainability of a workplace may add costs, such as recycling in areas where it is cheaper to use landfill. However, these costs </w:t>
      </w:r>
      <w:proofErr w:type="gramStart"/>
      <w:r w:rsidRPr="0091420E">
        <w:t>can be offset</w:t>
      </w:r>
      <w:proofErr w:type="gramEnd"/>
      <w:r w:rsidRPr="0091420E">
        <w:t xml:space="preserve"> by the adoption of other sustainable practices that save money, such as energy savings. (Department of Industry, Innovation and Science, 2018)</w:t>
      </w:r>
    </w:p>
    <w:p w14:paraId="5B6FD794" w14:textId="77777777" w:rsidR="0091420E" w:rsidRDefault="0091420E" w:rsidP="00C04FF5">
      <w:pPr>
        <w:pStyle w:val="Heading2"/>
      </w:pPr>
      <w:bookmarkStart w:id="13" w:name="_Toc25310831"/>
      <w:r>
        <w:t>Benefits of sustainable development</w:t>
      </w:r>
      <w:bookmarkEnd w:id="13"/>
    </w:p>
    <w:p w14:paraId="6CAE2766" w14:textId="77777777" w:rsidR="0091420E" w:rsidRDefault="0091420E" w:rsidP="0091420E">
      <w:pPr>
        <w:pStyle w:val="Body"/>
      </w:pPr>
      <w:r>
        <w:t>Sustainable and environmental management offers a number of benefits to an organisation. These include:</w:t>
      </w:r>
    </w:p>
    <w:p w14:paraId="702A5DB3" w14:textId="77777777" w:rsidR="0091420E" w:rsidRPr="0091420E" w:rsidRDefault="0091420E" w:rsidP="00B5483E">
      <w:pPr>
        <w:pStyle w:val="BulletListLevel1"/>
      </w:pPr>
      <w:r w:rsidRPr="0091420E">
        <w:t>reducing the impact of the organisation’s operations on the environment</w:t>
      </w:r>
    </w:p>
    <w:p w14:paraId="2459A0BA" w14:textId="77777777" w:rsidR="0091420E" w:rsidRPr="00B5483E" w:rsidRDefault="0091420E" w:rsidP="00B5483E">
      <w:pPr>
        <w:pStyle w:val="BulletListLevel1"/>
      </w:pPr>
      <w:r w:rsidRPr="00B5483E">
        <w:t>lowering the organisation’s carbon footprint</w:t>
      </w:r>
    </w:p>
    <w:p w14:paraId="1D77CD6C" w14:textId="77777777" w:rsidR="0091420E" w:rsidRPr="0091420E" w:rsidRDefault="0091420E" w:rsidP="00B5483E">
      <w:pPr>
        <w:pStyle w:val="BulletListLevel1"/>
      </w:pPr>
      <w:r w:rsidRPr="0091420E">
        <w:t>increase in profitability through more efficient work practices</w:t>
      </w:r>
    </w:p>
    <w:p w14:paraId="18107783" w14:textId="77777777" w:rsidR="0091420E" w:rsidRPr="0091420E" w:rsidRDefault="0091420E" w:rsidP="00B5483E">
      <w:pPr>
        <w:pStyle w:val="BulletListLevel1"/>
      </w:pPr>
      <w:r w:rsidRPr="0091420E">
        <w:t>using less energy, water and raw materials, and spending less money</w:t>
      </w:r>
    </w:p>
    <w:p w14:paraId="4AC596CF" w14:textId="77777777" w:rsidR="0091420E" w:rsidRPr="0091420E" w:rsidRDefault="0091420E" w:rsidP="00B5483E">
      <w:pPr>
        <w:pStyle w:val="BulletListLevel1"/>
      </w:pPr>
      <w:r w:rsidRPr="0091420E">
        <w:t>reputational gain through compliance with legislation and international standards</w:t>
      </w:r>
    </w:p>
    <w:p w14:paraId="19376236" w14:textId="77777777" w:rsidR="0091420E" w:rsidRPr="0091420E" w:rsidRDefault="0091420E" w:rsidP="00B5483E">
      <w:pPr>
        <w:pStyle w:val="BulletListLevel1"/>
      </w:pPr>
      <w:r w:rsidRPr="0091420E">
        <w:t>improved workplace conditions through reduced use of toxic materials and hazardous chemicals</w:t>
      </w:r>
    </w:p>
    <w:p w14:paraId="7CBF7161" w14:textId="77777777" w:rsidR="0091420E" w:rsidRPr="0091420E" w:rsidRDefault="0091420E" w:rsidP="00B5483E">
      <w:pPr>
        <w:pStyle w:val="BulletListLevel1"/>
      </w:pPr>
      <w:r w:rsidRPr="0091420E">
        <w:t>improved community relations</w:t>
      </w:r>
    </w:p>
    <w:p w14:paraId="576D862E" w14:textId="77777777" w:rsidR="0091420E" w:rsidRPr="0091420E" w:rsidRDefault="0091420E" w:rsidP="00B5483E">
      <w:pPr>
        <w:pStyle w:val="BulletListLevel1"/>
      </w:pPr>
      <w:r w:rsidRPr="0091420E">
        <w:t>market advantage</w:t>
      </w:r>
    </w:p>
    <w:p w14:paraId="3CD1BB0A" w14:textId="009CA253" w:rsidR="001D3143" w:rsidRDefault="0091420E" w:rsidP="00B5483E">
      <w:pPr>
        <w:pStyle w:val="BulletListLevel1"/>
      </w:pPr>
      <w:r w:rsidRPr="0091420E">
        <w:t>innovation leading to enhancements of products or services</w:t>
      </w:r>
      <w:r w:rsidR="001D3143">
        <w:br w:type="page"/>
      </w:r>
    </w:p>
    <w:p w14:paraId="5C961610" w14:textId="77777777" w:rsidR="0091420E" w:rsidRPr="0091420E" w:rsidRDefault="0091420E" w:rsidP="00B5483E">
      <w:pPr>
        <w:pStyle w:val="BulletListLevel1"/>
      </w:pPr>
      <w:r w:rsidRPr="0091420E">
        <w:lastRenderedPageBreak/>
        <w:t>changes to the organisation’s culture</w:t>
      </w:r>
    </w:p>
    <w:p w14:paraId="04D94B98" w14:textId="77777777" w:rsidR="0091420E" w:rsidRPr="0091420E" w:rsidRDefault="0091420E" w:rsidP="00B5483E">
      <w:pPr>
        <w:pStyle w:val="BulletListLevel1"/>
      </w:pPr>
      <w:proofErr w:type="gramStart"/>
      <w:r w:rsidRPr="0091420E">
        <w:t>increased</w:t>
      </w:r>
      <w:proofErr w:type="gramEnd"/>
      <w:r w:rsidRPr="0091420E">
        <w:t xml:space="preserve"> employee satisfaction.</w:t>
      </w:r>
    </w:p>
    <w:p w14:paraId="1F35A94A" w14:textId="77777777" w:rsidR="0091420E" w:rsidRDefault="0091420E" w:rsidP="001D3143">
      <w:pPr>
        <w:pStyle w:val="Heading2"/>
      </w:pPr>
      <w:bookmarkStart w:id="14" w:name="_Toc25310832"/>
      <w:r>
        <w:t>Regulatory environment</w:t>
      </w:r>
      <w:bookmarkEnd w:id="14"/>
    </w:p>
    <w:p w14:paraId="68AC2FA8" w14:textId="77777777" w:rsidR="0091420E" w:rsidRPr="0091420E" w:rsidRDefault="0091420E" w:rsidP="0091420E">
      <w:pPr>
        <w:pStyle w:val="Body"/>
      </w:pPr>
      <w:r w:rsidRPr="0091420E">
        <w:t>Everyone involved in work, including managers, supervisors, staff, contractors and subcontractors, need to be aware of the environmental laws that apply to the workplace. Having an understanding of environmental laws, and the potential of the organisation to affect the environment and the community, enables managers to manage risk.</w:t>
      </w:r>
    </w:p>
    <w:p w14:paraId="30AD2D94" w14:textId="77777777" w:rsidR="0091420E" w:rsidRPr="0091420E" w:rsidRDefault="0091420E" w:rsidP="0091420E">
      <w:pPr>
        <w:pStyle w:val="Body"/>
      </w:pPr>
      <w:r w:rsidRPr="0091420E">
        <w:t>Before writing workplace sustainability policies and procedures, it is crucial to be aware of environmental or sustainability legislation, regulations and codes of practice applicable to the organisation in NSW, Australia and internationally.</w:t>
      </w:r>
    </w:p>
    <w:p w14:paraId="7EBA4FAB" w14:textId="77777777" w:rsidR="0091420E" w:rsidRPr="0091420E" w:rsidRDefault="0091420E" w:rsidP="0091420E">
      <w:pPr>
        <w:pStyle w:val="Body"/>
      </w:pPr>
      <w:r w:rsidRPr="0091420E">
        <w:t>As determining the effects of applicable laws and regulations may be quite complex, the organisation may need to refer to an expert environmental lawyer, consultant, employer association or local and state government regulators for guidance and support.</w:t>
      </w:r>
    </w:p>
    <w:p w14:paraId="4C8F4935" w14:textId="77777777" w:rsidR="0091420E" w:rsidRPr="0091420E" w:rsidRDefault="0091420E" w:rsidP="0091420E">
      <w:pPr>
        <w:pStyle w:val="Body"/>
      </w:pPr>
      <w:r w:rsidRPr="0091420E">
        <w:t>Some of the legislation, regulations and codes that apply include:</w:t>
      </w:r>
    </w:p>
    <w:p w14:paraId="2FF85A49" w14:textId="77777777" w:rsidR="0091420E" w:rsidRDefault="0091420E" w:rsidP="00B5483E">
      <w:pPr>
        <w:pStyle w:val="BulletListLevel1"/>
      </w:pPr>
      <w:r>
        <w:t>Australian Packaging Covenant</w:t>
      </w:r>
    </w:p>
    <w:p w14:paraId="65AC68CD" w14:textId="77777777" w:rsidR="0091420E" w:rsidRDefault="0091420E" w:rsidP="00B5483E">
      <w:pPr>
        <w:pStyle w:val="BulletListLevel1"/>
      </w:pPr>
      <w:r>
        <w:t>Corporations Act 2001 (</w:t>
      </w:r>
      <w:proofErr w:type="spellStart"/>
      <w:r>
        <w:t>Cth</w:t>
      </w:r>
      <w:proofErr w:type="spellEnd"/>
      <w:r>
        <w:t>)</w:t>
      </w:r>
    </w:p>
    <w:p w14:paraId="223D68DA" w14:textId="77777777" w:rsidR="0091420E" w:rsidRDefault="0091420E" w:rsidP="00B5483E">
      <w:pPr>
        <w:pStyle w:val="BulletListLevel1"/>
      </w:pPr>
      <w:r>
        <w:t>Environment Protection and Biodiversity Conservation Act 2016 (</w:t>
      </w:r>
      <w:proofErr w:type="spellStart"/>
      <w:r>
        <w:t>Cth</w:t>
      </w:r>
      <w:proofErr w:type="spellEnd"/>
      <w:r>
        <w:t xml:space="preserve">) </w:t>
      </w:r>
    </w:p>
    <w:p w14:paraId="28EC27A6" w14:textId="77777777" w:rsidR="0091420E" w:rsidRDefault="0091420E" w:rsidP="00B5483E">
      <w:pPr>
        <w:pStyle w:val="BulletListLevel1"/>
      </w:pPr>
      <w:r>
        <w:t>NSW Environmental Planning and Assessment Act 1979</w:t>
      </w:r>
    </w:p>
    <w:p w14:paraId="06B9C47B" w14:textId="77777777" w:rsidR="0091420E" w:rsidRDefault="0091420E" w:rsidP="00B5483E">
      <w:pPr>
        <w:pStyle w:val="BulletListLevel1"/>
      </w:pPr>
      <w:r>
        <w:t>NSW Protection of the Environment Operations Act 1997</w:t>
      </w:r>
    </w:p>
    <w:p w14:paraId="1FB34680" w14:textId="77777777" w:rsidR="0091420E" w:rsidRDefault="0091420E" w:rsidP="00B5483E">
      <w:pPr>
        <w:pStyle w:val="BulletListLevel1"/>
      </w:pPr>
      <w:r>
        <w:t>Waste Avoidance and Resource Recovery Act 2001</w:t>
      </w:r>
    </w:p>
    <w:p w14:paraId="3BA46F99" w14:textId="0DCAE337" w:rsidR="0091420E" w:rsidRDefault="0091420E" w:rsidP="00B5483E">
      <w:pPr>
        <w:pStyle w:val="BulletListLevel1"/>
      </w:pPr>
      <w:r>
        <w:t>Work Health and Safety Act 2011</w:t>
      </w:r>
      <w:r w:rsidR="00EC359F">
        <w:t>.</w:t>
      </w:r>
    </w:p>
    <w:p w14:paraId="2E5A04EB" w14:textId="77777777" w:rsidR="0091420E" w:rsidRDefault="0091420E" w:rsidP="0091420E">
      <w:pPr>
        <w:pStyle w:val="Body"/>
      </w:pPr>
      <w:r>
        <w:t>International guidelines include:</w:t>
      </w:r>
    </w:p>
    <w:p w14:paraId="4E7B7806" w14:textId="77777777" w:rsidR="0091420E" w:rsidRDefault="0091420E" w:rsidP="00B5483E">
      <w:pPr>
        <w:pStyle w:val="BulletListLevel1"/>
      </w:pPr>
      <w:r>
        <w:t>Organisation for Economic Cooperation and Development (OECD) Sustainable Development Goals</w:t>
      </w:r>
    </w:p>
    <w:p w14:paraId="71B8510C" w14:textId="77777777" w:rsidR="0091420E" w:rsidRDefault="0091420E" w:rsidP="00B5483E">
      <w:pPr>
        <w:pStyle w:val="BulletListLevel1"/>
      </w:pPr>
      <w:r>
        <w:t>International Organization for Standardization, ISO 14000 family – environmental management</w:t>
      </w:r>
    </w:p>
    <w:p w14:paraId="470A3584" w14:textId="5905C3FC" w:rsidR="009F4D9F" w:rsidRDefault="0091420E" w:rsidP="00B5483E">
      <w:pPr>
        <w:pStyle w:val="BulletListLevel1"/>
      </w:pPr>
      <w:r>
        <w:t>United Nations International Sustainable Development Goals</w:t>
      </w:r>
      <w:r w:rsidR="009B76D0">
        <w:t>.</w:t>
      </w:r>
    </w:p>
    <w:p w14:paraId="14CCFA9B" w14:textId="77777777" w:rsidR="006955E3" w:rsidRDefault="006955E3">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91420E" w14:paraId="24365A5B" w14:textId="77777777" w:rsidTr="00106D13">
        <w:trPr>
          <w:trHeight w:val="659"/>
        </w:trPr>
        <w:tc>
          <w:tcPr>
            <w:tcW w:w="992" w:type="dxa"/>
            <w:shd w:val="clear" w:color="auto" w:fill="F2F2F2" w:themeFill="background1" w:themeFillShade="F2"/>
            <w:vAlign w:val="center"/>
          </w:tcPr>
          <w:p w14:paraId="6DB3E20A" w14:textId="77777777" w:rsidR="0091420E" w:rsidRPr="00A63612" w:rsidRDefault="0091420E" w:rsidP="00A63612">
            <w:pPr>
              <w:pStyle w:val="Body"/>
              <w:spacing w:after="120" w:line="240" w:lineRule="auto"/>
              <w:rPr>
                <w:color w:val="6160B8"/>
                <w:sz w:val="44"/>
                <w:szCs w:val="44"/>
              </w:rPr>
            </w:pPr>
            <w:r w:rsidRPr="00A63612">
              <w:rPr>
                <w:noProof/>
                <w:color w:val="6160B8"/>
                <w:sz w:val="44"/>
                <w:szCs w:val="44"/>
                <w:lang w:eastAsia="en-AU"/>
              </w:rPr>
              <w:lastRenderedPageBreak/>
              <w:drawing>
                <wp:inline distT="0" distB="0" distL="0" distR="0" wp14:anchorId="2F584E11" wp14:editId="4B13B6D6">
                  <wp:extent cx="396300" cy="356400"/>
                  <wp:effectExtent l="0" t="0" r="3810" b="5715"/>
                  <wp:docPr id="136" name="Picture 136" descr="Collaboration" title="Chat p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TAFE Digital\Projects\Accessibility Project - 03.04.2018\Template - SkillsPoint\Template - Icons\Collaboration LAVENDER.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25917" t="29321" r="26117" b="24041"/>
                          <a:stretch/>
                        </pic:blipFill>
                        <pic:spPr bwMode="auto">
                          <a:xfrm>
                            <a:off x="0" y="0"/>
                            <a:ext cx="396300" cy="356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28F398B7" w14:textId="77777777" w:rsidR="0091420E" w:rsidRPr="00A63612" w:rsidRDefault="0091420E" w:rsidP="00A63612">
            <w:pPr>
              <w:pStyle w:val="Body"/>
              <w:spacing w:after="120" w:line="240" w:lineRule="auto"/>
              <w:rPr>
                <w:color w:val="6160B8"/>
                <w:sz w:val="44"/>
                <w:szCs w:val="44"/>
              </w:rPr>
            </w:pPr>
            <w:r w:rsidRPr="00A63612">
              <w:rPr>
                <w:color w:val="6160B8"/>
                <w:sz w:val="44"/>
                <w:szCs w:val="44"/>
              </w:rPr>
              <w:t>Collaboration</w:t>
            </w:r>
          </w:p>
        </w:tc>
      </w:tr>
    </w:tbl>
    <w:p w14:paraId="54351F89" w14:textId="53B34ABE" w:rsidR="0091420E" w:rsidRPr="00BE5E19" w:rsidRDefault="0091420E" w:rsidP="00BE5E19">
      <w:pPr>
        <w:pStyle w:val="Heading4"/>
        <w:rPr>
          <w:rStyle w:val="Strong"/>
          <w:b/>
          <w:bCs w:val="0"/>
        </w:rPr>
      </w:pPr>
      <w:r w:rsidRPr="00BE5E19">
        <w:rPr>
          <w:rStyle w:val="Strong"/>
          <w:b/>
          <w:bCs w:val="0"/>
        </w:rPr>
        <w:t>Activity 1.1: Forum: Current knowledge</w:t>
      </w:r>
    </w:p>
    <w:p w14:paraId="1507B9BE" w14:textId="0E6FEFA9" w:rsidR="0091420E" w:rsidRDefault="0091420E" w:rsidP="00A24787">
      <w:pPr>
        <w:pStyle w:val="Body"/>
      </w:pPr>
      <w:r>
        <w:t xml:space="preserve">Visit the unit forum </w:t>
      </w:r>
      <w:r w:rsidR="00A24787">
        <w:t xml:space="preserve">to post your answers to the </w:t>
      </w:r>
      <w:r>
        <w:t>following questions</w:t>
      </w:r>
      <w:r w:rsidR="006955E3">
        <w:t xml:space="preserve"> or write them below</w:t>
      </w:r>
      <w:r>
        <w:t>:</w:t>
      </w:r>
    </w:p>
    <w:p w14:paraId="43CA5001" w14:textId="1B229AB5" w:rsidR="001A7FAD" w:rsidRDefault="0D34A9FF" w:rsidP="00B5483E">
      <w:pPr>
        <w:pStyle w:val="BulletListLevel1"/>
        <w:numPr>
          <w:ilvl w:val="0"/>
          <w:numId w:val="7"/>
        </w:numPr>
      </w:pPr>
      <w:r>
        <w:t>What areas of sustainability do you know well, or can you perform well?</w:t>
      </w:r>
    </w:p>
    <w:p w14:paraId="1995E467" w14:textId="47367844"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0FB0A5FE" w14:textId="2C63C41C"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0A6739F2" w14:textId="77777777"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3942CEBC" w14:textId="77777777"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513BAE8C" w14:textId="4E96D051" w:rsidR="001A7FAD" w:rsidRDefault="0091420E" w:rsidP="00B5483E">
      <w:pPr>
        <w:pStyle w:val="BulletListLevel1"/>
        <w:numPr>
          <w:ilvl w:val="0"/>
          <w:numId w:val="7"/>
        </w:numPr>
      </w:pPr>
      <w:r>
        <w:t>Describe a personal experience where you have applied sustainable practices at home or work.</w:t>
      </w:r>
    </w:p>
    <w:p w14:paraId="0AC2A159" w14:textId="1A5E249C"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28AF44D9" w14:textId="38236D31"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4220BCDA" w14:textId="03B30E80"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073FF85B" w14:textId="77777777"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2CF5CED6" w14:textId="77777777"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5691ABD3" w14:textId="527CFD64" w:rsidR="0091420E" w:rsidRDefault="0091420E" w:rsidP="00B5483E">
      <w:pPr>
        <w:pStyle w:val="BulletListLevel1"/>
        <w:numPr>
          <w:ilvl w:val="0"/>
          <w:numId w:val="7"/>
        </w:numPr>
      </w:pPr>
      <w:r>
        <w:t>What are the key sustainability issues in your industry, now and into the future?</w:t>
      </w:r>
    </w:p>
    <w:p w14:paraId="2011BDAC" w14:textId="0D8E466F"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2630C454" w14:textId="08D9D17C"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27462FE8" w14:textId="77777777"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5FACF1FE" w14:textId="77777777"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4D4E5B24" w14:textId="77777777" w:rsidR="006955E3" w:rsidRDefault="006955E3"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2D79B41E" w14:textId="77777777" w:rsidR="0091420E" w:rsidRDefault="0091420E" w:rsidP="0091420E">
      <w:pPr>
        <w:pStyle w:val="Body"/>
      </w:pPr>
      <w:r>
        <w:br w:type="page"/>
      </w:r>
    </w:p>
    <w:p w14:paraId="30FF9D0B" w14:textId="77777777" w:rsidR="0091420E" w:rsidRDefault="0091420E" w:rsidP="0091420E">
      <w:pPr>
        <w:pStyle w:val="Body"/>
      </w:pPr>
    </w:p>
    <w:p w14:paraId="59388709" w14:textId="77777777" w:rsidR="0091420E" w:rsidRDefault="0091420E" w:rsidP="00C04FF5">
      <w:pPr>
        <w:pStyle w:val="Sectionnumber"/>
      </w:pPr>
      <w:r>
        <w:rPr>
          <w:noProof/>
          <w:lang w:eastAsia="en-AU"/>
        </w:rPr>
        <mc:AlternateContent>
          <mc:Choice Requires="wpg">
            <w:drawing>
              <wp:anchor distT="0" distB="0" distL="114300" distR="114300" simplePos="0" relativeHeight="251650560" behindDoc="1" locked="0" layoutInCell="1" allowOverlap="1" wp14:anchorId="44426A57" wp14:editId="3EE8AC85">
                <wp:simplePos x="0" y="0"/>
                <wp:positionH relativeFrom="margin">
                  <wp:posOffset>1883410</wp:posOffset>
                </wp:positionH>
                <wp:positionV relativeFrom="paragraph">
                  <wp:posOffset>1650365</wp:posOffset>
                </wp:positionV>
                <wp:extent cx="3876676" cy="3305175"/>
                <wp:effectExtent l="0" t="0" r="9525" b="9525"/>
                <wp:wrapNone/>
                <wp:docPr id="5" name="Group 5"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8" name="Rectangle 8"/>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Rectangle 225"/>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6" name="Rectangle 22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 name="Rectangle 22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DFC6A2A" id="Group 5" o:spid="_x0000_s1026" alt="Title: Shape - Description:  " style="position:absolute;margin-left:148.3pt;margin-top:129.95pt;width:305.25pt;height:260.25pt;z-index:-25166592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">
                <v:rect id="Rectangle 8"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" filled="f" stroked="f"/>
                <v:rect id="Rectangle 22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" filled="f" stroked="f"/>
                <v:rect id="Rectangle 22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" filled="f" stroked="f"/>
                <w10:wrap anchorx="margin"/>
              </v:group>
            </w:pict>
          </mc:Fallback>
        </mc:AlternateContent>
      </w:r>
      <w:r>
        <w:t>Topic 2</w:t>
      </w:r>
    </w:p>
    <w:p w14:paraId="68A14E84" w14:textId="77777777" w:rsidR="0091420E" w:rsidRDefault="0091420E" w:rsidP="003E0CCE">
      <w:pPr>
        <w:pStyle w:val="Sectionname"/>
        <w:ind w:right="3402"/>
      </w:pPr>
      <w:r>
        <w:t>Develop workplace sustainability policy</w:t>
      </w:r>
    </w:p>
    <w:p w14:paraId="0F4E0D86" w14:textId="77777777" w:rsidR="0091420E" w:rsidRDefault="00430206" w:rsidP="0091420E">
      <w:pPr>
        <w:pStyle w:val="Body"/>
      </w:pPr>
      <w:r>
        <w:br w:type="page"/>
      </w:r>
    </w:p>
    <w:p w14:paraId="406992EA" w14:textId="77777777" w:rsidR="0091420E" w:rsidRDefault="0091420E" w:rsidP="0091420E">
      <w:pPr>
        <w:pStyle w:val="Heading1"/>
      </w:pPr>
      <w:bookmarkStart w:id="15" w:name="_Toc25310833"/>
      <w:r>
        <w:lastRenderedPageBreak/>
        <w:t xml:space="preserve">Topic 2: </w:t>
      </w:r>
      <w:r w:rsidRPr="0091420E">
        <w:rPr>
          <w:rFonts w:eastAsiaTheme="minorHAnsi"/>
        </w:rPr>
        <w:t>Develop workplace sustainability policy</w:t>
      </w:r>
      <w:bookmarkEnd w:id="15"/>
    </w:p>
    <w:p w14:paraId="2D35EE8E" w14:textId="131E9C09" w:rsidR="0091420E" w:rsidRDefault="0091420E" w:rsidP="0091420E">
      <w:pPr>
        <w:pStyle w:val="Body"/>
      </w:pPr>
      <w:r>
        <w:t xml:space="preserve">At the end of this </w:t>
      </w:r>
      <w:r w:rsidR="00F36651">
        <w:t>topic</w:t>
      </w:r>
      <w:r>
        <w:t xml:space="preserve">, you will be able to: </w:t>
      </w:r>
    </w:p>
    <w:p w14:paraId="090D855F" w14:textId="77777777" w:rsidR="0091420E" w:rsidRDefault="0091420E" w:rsidP="00B5483E">
      <w:pPr>
        <w:pStyle w:val="BulletListLevel1"/>
      </w:pPr>
      <w:r>
        <w:t>define the vision and scope of a sustainability policy</w:t>
      </w:r>
    </w:p>
    <w:p w14:paraId="66C2416F" w14:textId="77777777" w:rsidR="0091420E" w:rsidRDefault="0091420E" w:rsidP="00B5483E">
      <w:pPr>
        <w:pStyle w:val="BulletListLevel1"/>
      </w:pPr>
      <w:r>
        <w:t>gather information from a range of sources to plan for and develop the policy</w:t>
      </w:r>
    </w:p>
    <w:p w14:paraId="45553ACE" w14:textId="77777777" w:rsidR="0091420E" w:rsidRDefault="0091420E" w:rsidP="00B5483E">
      <w:pPr>
        <w:pStyle w:val="BulletListLevel1"/>
      </w:pPr>
      <w:r>
        <w:t>identify and consult stakeholders as part of the policy development process</w:t>
      </w:r>
    </w:p>
    <w:p w14:paraId="71BDD7DC" w14:textId="77777777" w:rsidR="0091420E" w:rsidRDefault="0091420E" w:rsidP="00B5483E">
      <w:pPr>
        <w:pStyle w:val="BulletListLevel1"/>
      </w:pPr>
      <w:r>
        <w:t>write goals for the policy</w:t>
      </w:r>
    </w:p>
    <w:p w14:paraId="1B0F09C3" w14:textId="77777777" w:rsidR="0091420E" w:rsidRDefault="0091420E" w:rsidP="00B5483E">
      <w:pPr>
        <w:pStyle w:val="BulletListLevel1"/>
      </w:pPr>
      <w:proofErr w:type="gramStart"/>
      <w:r>
        <w:t>determine</w:t>
      </w:r>
      <w:proofErr w:type="gramEnd"/>
      <w:r>
        <w:t xml:space="preserve"> strategies to implement the goals.</w:t>
      </w:r>
    </w:p>
    <w:p w14:paraId="0BDE98A8" w14:textId="77777777" w:rsidR="00004D09" w:rsidRDefault="0091420E" w:rsidP="0091420E">
      <w:pPr>
        <w:pStyle w:val="Body"/>
      </w:pPr>
      <w:r w:rsidRPr="0091420E">
        <w:t xml:space="preserve">Environmental sustainability is becoming one of the most important drivers of change in economic and skill development. New technologies, changes to markets and the investments underpinning industrial activity, new ‘green jobs’ (see link below for the definition), as well as the modification of existing jobs, are all playing a role in transforming work and commerce. </w:t>
      </w:r>
    </w:p>
    <w:p w14:paraId="2AF6349D" w14:textId="2553688C" w:rsidR="0091420E" w:rsidRDefault="0091420E" w:rsidP="0091420E">
      <w:pPr>
        <w:pStyle w:val="Body"/>
      </w:pPr>
      <w:r w:rsidRPr="0091420E">
        <w:t>Organisations are expected and required to include sustainability in their pla</w:t>
      </w:r>
      <w:r w:rsidR="00DB17F0">
        <w:t>ns, strategies and activities.</w:t>
      </w:r>
    </w:p>
    <w:p w14:paraId="594B2F41" w14:textId="77777777" w:rsidR="00543E70" w:rsidRPr="0091420E" w:rsidRDefault="00543E70" w:rsidP="00543E70">
      <w:pPr>
        <w:pStyle w:val="Body"/>
      </w:pPr>
      <w:r w:rsidRPr="0091420E">
        <w:t>Importantly, organisations need to have a clear commitment to sustainability. This means:</w:t>
      </w:r>
    </w:p>
    <w:p w14:paraId="3460A6A2" w14:textId="77777777" w:rsidR="00543E70" w:rsidRPr="0091420E" w:rsidRDefault="00543E70" w:rsidP="00543E70">
      <w:pPr>
        <w:pStyle w:val="BulletListLevel1"/>
        <w:numPr>
          <w:ilvl w:val="0"/>
          <w:numId w:val="14"/>
        </w:numPr>
      </w:pPr>
      <w:r w:rsidRPr="0091420E">
        <w:t>having an awareness of activities impacting the environment, such as the use of natural resources, the impact of emissions, environmental hazards and maintenance of a safe workplace</w:t>
      </w:r>
    </w:p>
    <w:p w14:paraId="7AE55C68" w14:textId="77777777" w:rsidR="00543E70" w:rsidRPr="0091420E" w:rsidRDefault="00543E70" w:rsidP="00543E70">
      <w:pPr>
        <w:pStyle w:val="BulletListLevel1"/>
        <w:numPr>
          <w:ilvl w:val="0"/>
          <w:numId w:val="14"/>
        </w:numPr>
      </w:pPr>
      <w:r w:rsidRPr="0091420E">
        <w:t>developing a vision or strategy for sustainability</w:t>
      </w:r>
    </w:p>
    <w:p w14:paraId="4C16ED87" w14:textId="77777777" w:rsidR="00543E70" w:rsidRPr="0091420E" w:rsidRDefault="00543E70" w:rsidP="00543E70">
      <w:pPr>
        <w:pStyle w:val="BulletListLevel1"/>
        <w:numPr>
          <w:ilvl w:val="0"/>
          <w:numId w:val="14"/>
        </w:numPr>
      </w:pPr>
      <w:r w:rsidRPr="0091420E">
        <w:t>setting objectives and targets to reduce the environmental impact of activities</w:t>
      </w:r>
    </w:p>
    <w:p w14:paraId="26A335AD" w14:textId="77777777" w:rsidR="00543E70" w:rsidRPr="0091420E" w:rsidRDefault="00543E70" w:rsidP="00543E70">
      <w:pPr>
        <w:pStyle w:val="BulletListLevel1"/>
        <w:numPr>
          <w:ilvl w:val="0"/>
          <w:numId w:val="14"/>
        </w:numPr>
      </w:pPr>
      <w:proofErr w:type="gramStart"/>
      <w:r w:rsidRPr="0091420E">
        <w:t>planning</w:t>
      </w:r>
      <w:proofErr w:type="gramEnd"/>
      <w:r w:rsidRPr="0091420E">
        <w:t xml:space="preserve"> to achieve the objectives and meet targets.</w:t>
      </w:r>
    </w:p>
    <w:p w14:paraId="603D553A" w14:textId="5DAF2B0F" w:rsidR="0055428C" w:rsidRDefault="0055428C" w:rsidP="00685F4E">
      <w:pPr>
        <w:pStyle w:val="Body"/>
        <w:spacing w:after="120" w:line="240" w:lineRule="auto"/>
      </w:pPr>
    </w:p>
    <w:tbl>
      <w:tblPr>
        <w:tblW w:w="9072" w:type="dxa"/>
        <w:shd w:val="clear" w:color="auto" w:fill="F2F2F2" w:themeFill="background1" w:themeFillShade="F2"/>
        <w:tblLook w:val="0600" w:firstRow="0" w:lastRow="0" w:firstColumn="0" w:lastColumn="0" w:noHBand="1" w:noVBand="1"/>
      </w:tblPr>
      <w:tblGrid>
        <w:gridCol w:w="992"/>
        <w:gridCol w:w="8080"/>
      </w:tblGrid>
      <w:tr w:rsidR="00DB17F0" w14:paraId="0B2F7F08" w14:textId="77777777" w:rsidTr="00106D13">
        <w:trPr>
          <w:trHeight w:val="659"/>
        </w:trPr>
        <w:tc>
          <w:tcPr>
            <w:tcW w:w="992" w:type="dxa"/>
            <w:shd w:val="clear" w:color="auto" w:fill="F2F2F2" w:themeFill="background1" w:themeFillShade="F2"/>
            <w:vAlign w:val="center"/>
          </w:tcPr>
          <w:p w14:paraId="4E9FC518" w14:textId="77777777" w:rsidR="00DB17F0" w:rsidRPr="00A63612" w:rsidRDefault="00DB17F0" w:rsidP="00A63612">
            <w:pPr>
              <w:pStyle w:val="Body"/>
              <w:spacing w:after="120" w:line="240" w:lineRule="auto"/>
            </w:pPr>
            <w:r w:rsidRPr="00A63612">
              <w:rPr>
                <w:noProof/>
                <w:lang w:eastAsia="en-AU"/>
              </w:rPr>
              <w:drawing>
                <wp:inline distT="0" distB="0" distL="0" distR="0" wp14:anchorId="2E31FF02" wp14:editId="2FC595D7">
                  <wp:extent cx="333375" cy="370750"/>
                  <wp:effectExtent l="0" t="0" r="0" b="0"/>
                  <wp:docPr id="4" name="Picture 4" descr="Readings (required and suggested)" title="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6258FEB0" w14:textId="77777777" w:rsidR="00DB17F0" w:rsidRPr="00A63612" w:rsidRDefault="00DB17F0" w:rsidP="00A63612">
            <w:pPr>
              <w:pStyle w:val="Body"/>
              <w:spacing w:after="120" w:line="240" w:lineRule="auto"/>
              <w:rPr>
                <w:color w:val="6160B8"/>
                <w:sz w:val="44"/>
                <w:szCs w:val="44"/>
              </w:rPr>
            </w:pPr>
            <w:r w:rsidRPr="00A63612">
              <w:rPr>
                <w:color w:val="6160B8"/>
                <w:sz w:val="44"/>
                <w:szCs w:val="44"/>
              </w:rPr>
              <w:t>Reading list</w:t>
            </w:r>
          </w:p>
        </w:tc>
      </w:tr>
    </w:tbl>
    <w:p w14:paraId="29A444B4" w14:textId="77777777" w:rsidR="006955E3" w:rsidRDefault="006955E3" w:rsidP="006955E3">
      <w:pPr>
        <w:pStyle w:val="Body"/>
      </w:pPr>
    </w:p>
    <w:p w14:paraId="424D3C68" w14:textId="5EB0C822" w:rsidR="0091420E" w:rsidRPr="006955E3" w:rsidRDefault="006955E3" w:rsidP="006955E3">
      <w:pPr>
        <w:pStyle w:val="Body"/>
        <w:rPr>
          <w:i/>
          <w:sz w:val="22"/>
        </w:rPr>
      </w:pPr>
      <w:r>
        <w:sym w:font="Webdings" w:char="F0A8"/>
      </w:r>
      <w:r>
        <w:t xml:space="preserve"> </w:t>
      </w:r>
      <w:r w:rsidR="0D34A9FF">
        <w:t xml:space="preserve">Read about </w:t>
      </w:r>
      <w:hyperlink r:id="rId27" w:history="1">
        <w:r w:rsidR="0D34A9FF" w:rsidRPr="006955E3">
          <w:rPr>
            <w:rStyle w:val="Hyperlink"/>
          </w:rPr>
          <w:t>what a green job is</w:t>
        </w:r>
      </w:hyperlink>
      <w:r w:rsidR="0D34A9FF">
        <w:t xml:space="preserve"> on the </w:t>
      </w:r>
      <w:r w:rsidR="0D34A9FF" w:rsidRPr="00CD5546">
        <w:t>International Labour Organization website</w:t>
      </w:r>
      <w:r w:rsidR="00CD5546">
        <w:t>:</w:t>
      </w:r>
      <w:r w:rsidR="00CD5546">
        <w:rPr>
          <w:rStyle w:val="Hyperlink"/>
        </w:rPr>
        <w:t xml:space="preserve"> </w:t>
      </w:r>
      <w:r w:rsidRPr="006955E3">
        <w:rPr>
          <w:rStyle w:val="Hyperlink"/>
          <w:i/>
          <w:color w:val="auto"/>
          <w:sz w:val="22"/>
          <w:u w:val="none"/>
        </w:rPr>
        <w:t>(</w:t>
      </w:r>
      <w:r w:rsidR="0D34A9FF" w:rsidRPr="006955E3">
        <w:rPr>
          <w:i/>
          <w:sz w:val="22"/>
        </w:rPr>
        <w:t>www.ilo.org/global/topics/green-jobs/news/WCMS_220248/lang--</w:t>
      </w:r>
      <w:proofErr w:type="spellStart"/>
      <w:r w:rsidR="0D34A9FF" w:rsidRPr="006955E3">
        <w:rPr>
          <w:i/>
          <w:sz w:val="22"/>
        </w:rPr>
        <w:t>en</w:t>
      </w:r>
      <w:proofErr w:type="spellEnd"/>
      <w:r w:rsidR="0D34A9FF" w:rsidRPr="006955E3">
        <w:rPr>
          <w:i/>
          <w:sz w:val="22"/>
        </w:rPr>
        <w:t>/index.htm</w:t>
      </w:r>
      <w:r w:rsidRPr="006955E3">
        <w:rPr>
          <w:i/>
          <w:sz w:val="22"/>
        </w:rPr>
        <w:t>)</w:t>
      </w:r>
    </w:p>
    <w:p w14:paraId="5D9FA6E9" w14:textId="7FD57F00" w:rsidR="0D34A9FF" w:rsidRDefault="006955E3" w:rsidP="006955E3">
      <w:pPr>
        <w:pStyle w:val="Body"/>
      </w:pPr>
      <w:r>
        <w:sym w:font="Webdings" w:char="F0A8"/>
      </w:r>
      <w:r>
        <w:t xml:space="preserve"> </w:t>
      </w:r>
      <w:r w:rsidR="0D34A9FF">
        <w:t xml:space="preserve">Read the </w:t>
      </w:r>
      <w:hyperlink r:id="rId28" w:history="1">
        <w:r w:rsidR="0D34A9FF" w:rsidRPr="006955E3">
          <w:rPr>
            <w:rStyle w:val="Hyperlink"/>
          </w:rPr>
          <w:t>definition of a green-collar worker</w:t>
        </w:r>
      </w:hyperlink>
      <w:r w:rsidR="00CD5546">
        <w:t>:</w:t>
      </w:r>
      <w:r w:rsidR="0D34A9FF">
        <w:t xml:space="preserve"> </w:t>
      </w:r>
      <w:r w:rsidRPr="006955E3">
        <w:rPr>
          <w:i/>
          <w:sz w:val="22"/>
        </w:rPr>
        <w:t>(</w:t>
      </w:r>
      <w:r w:rsidR="0D34A9FF" w:rsidRPr="006955E3">
        <w:rPr>
          <w:i/>
          <w:sz w:val="22"/>
        </w:rPr>
        <w:t>www.dictionary.com/browse/green-collar</w:t>
      </w:r>
      <w:r w:rsidRPr="006955E3">
        <w:rPr>
          <w:i/>
          <w:sz w:val="22"/>
        </w:rPr>
        <w:t>)</w:t>
      </w:r>
    </w:p>
    <w:p w14:paraId="7C190833" w14:textId="77777777" w:rsidR="006955E3" w:rsidRDefault="006955E3">
      <w:r>
        <w:br w:type="page"/>
      </w:r>
    </w:p>
    <w:p w14:paraId="509F7F57" w14:textId="3A9B8A65" w:rsidR="0091420E" w:rsidRPr="0091420E" w:rsidRDefault="0091420E" w:rsidP="0091420E">
      <w:pPr>
        <w:pStyle w:val="Body"/>
      </w:pPr>
      <w:r w:rsidRPr="0091420E">
        <w:lastRenderedPageBreak/>
        <w:t>The development of sustainability policies benefits the organisation in several areas, including:</w:t>
      </w:r>
    </w:p>
    <w:p w14:paraId="11E5100A" w14:textId="77777777" w:rsidR="0091420E" w:rsidRDefault="0091420E" w:rsidP="00B5483E">
      <w:pPr>
        <w:pStyle w:val="BulletListLevel1"/>
        <w:numPr>
          <w:ilvl w:val="0"/>
          <w:numId w:val="13"/>
        </w:numPr>
      </w:pPr>
      <w:r>
        <w:t>an enhanced organisational image which may lead to increased business, and improved attraction and retention of employees</w:t>
      </w:r>
    </w:p>
    <w:p w14:paraId="1BA50489" w14:textId="77777777" w:rsidR="0091420E" w:rsidRDefault="0091420E" w:rsidP="00B5483E">
      <w:pPr>
        <w:pStyle w:val="BulletListLevel1"/>
        <w:numPr>
          <w:ilvl w:val="0"/>
          <w:numId w:val="13"/>
        </w:numPr>
      </w:pPr>
      <w:r>
        <w:t>the creation of new business networks which may lead to new business opportunities for growth and expansion</w:t>
      </w:r>
    </w:p>
    <w:p w14:paraId="24ABB863" w14:textId="77777777" w:rsidR="0091420E" w:rsidRDefault="0091420E" w:rsidP="00B5483E">
      <w:pPr>
        <w:pStyle w:val="BulletListLevel1"/>
        <w:numPr>
          <w:ilvl w:val="0"/>
          <w:numId w:val="13"/>
        </w:numPr>
      </w:pPr>
      <w:r>
        <w:t>eligibility for government incentive programs</w:t>
      </w:r>
    </w:p>
    <w:p w14:paraId="6ACD85C7" w14:textId="77777777" w:rsidR="0091420E" w:rsidRDefault="0091420E" w:rsidP="00B5483E">
      <w:pPr>
        <w:pStyle w:val="BulletListLevel1"/>
        <w:numPr>
          <w:ilvl w:val="0"/>
          <w:numId w:val="13"/>
        </w:numPr>
      </w:pPr>
      <w:r>
        <w:t>a reduction in operating costs, as well as a reduction in overall resource consumption and waste</w:t>
      </w:r>
    </w:p>
    <w:p w14:paraId="69921EFF" w14:textId="77777777" w:rsidR="0091420E" w:rsidRDefault="0091420E" w:rsidP="00B5483E">
      <w:pPr>
        <w:pStyle w:val="BulletListLevel1"/>
        <w:numPr>
          <w:ilvl w:val="0"/>
          <w:numId w:val="13"/>
        </w:numPr>
      </w:pPr>
      <w:r>
        <w:t>compliance with legal and regulatory standards and minimisation of potential legal liability in the context of environmental damage</w:t>
      </w:r>
    </w:p>
    <w:p w14:paraId="25BC18A5" w14:textId="77777777" w:rsidR="0091420E" w:rsidRDefault="0091420E" w:rsidP="00B5483E">
      <w:pPr>
        <w:pStyle w:val="BulletListLevel1"/>
        <w:numPr>
          <w:ilvl w:val="0"/>
          <w:numId w:val="13"/>
        </w:numPr>
      </w:pPr>
      <w:r>
        <w:t>industry acknowledgement and an increased organisational capacity to address opportunities arising from a focus on sustainability</w:t>
      </w:r>
    </w:p>
    <w:p w14:paraId="3C0A3D05" w14:textId="77777777" w:rsidR="0091420E" w:rsidRDefault="0091420E" w:rsidP="00B5483E">
      <w:pPr>
        <w:pStyle w:val="BulletListLevel1"/>
        <w:numPr>
          <w:ilvl w:val="0"/>
          <w:numId w:val="13"/>
        </w:numPr>
      </w:pPr>
      <w:proofErr w:type="gramStart"/>
      <w:r>
        <w:t>future</w:t>
      </w:r>
      <w:proofErr w:type="gramEnd"/>
      <w:r>
        <w:t xml:space="preserve"> improvements in environmental performance.</w:t>
      </w:r>
    </w:p>
    <w:p w14:paraId="6FD3C2CD" w14:textId="77777777" w:rsidR="0091420E" w:rsidRDefault="0091420E" w:rsidP="0091420E">
      <w:pPr>
        <w:pStyle w:val="Heading2"/>
      </w:pPr>
      <w:bookmarkStart w:id="16" w:name="_Toc25310834"/>
      <w:r w:rsidRPr="00B75BBB">
        <w:t>Purpose of workplace sustainability policy</w:t>
      </w:r>
      <w:bookmarkEnd w:id="16"/>
    </w:p>
    <w:p w14:paraId="24E78A0F" w14:textId="77777777" w:rsidR="00004D09" w:rsidRDefault="00004D09" w:rsidP="00004D09">
      <w:pPr>
        <w:pStyle w:val="Body"/>
      </w:pPr>
      <w:r>
        <w:t>An environmental policy is a way for an organisation to tell their staff, contractors, interested parties and other industry bodies that they are committed to sustainable work practices, products or services.</w:t>
      </w:r>
    </w:p>
    <w:p w14:paraId="61A830B9" w14:textId="77777777" w:rsidR="00004D09" w:rsidRDefault="00004D09" w:rsidP="00004D09">
      <w:pPr>
        <w:pStyle w:val="Body"/>
      </w:pPr>
      <w:r>
        <w:t>Policies are statements of the organisation's objectives and principles to facilitate the operations and activities and guide decision-making.</w:t>
      </w:r>
    </w:p>
    <w:p w14:paraId="29E53872" w14:textId="77777777" w:rsidR="0091420E" w:rsidRPr="0091420E" w:rsidRDefault="0091420E" w:rsidP="0091420E">
      <w:pPr>
        <w:pStyle w:val="Body"/>
      </w:pPr>
      <w:r w:rsidRPr="0091420E">
        <w:t xml:space="preserve">Having an environmental policy, or developing one, is a way for an organisation to tell their staff, contractors, interested parties and other industry bodies that they are committed to sustainable work practices, products or services. A workplace sustainability policy is a way for senior management </w:t>
      </w:r>
      <w:proofErr w:type="gramStart"/>
      <w:r w:rsidRPr="0091420E">
        <w:t>to formally express</w:t>
      </w:r>
      <w:proofErr w:type="gramEnd"/>
      <w:r w:rsidRPr="0091420E">
        <w:t xml:space="preserve"> their intentions for organisational sustainability.</w:t>
      </w:r>
    </w:p>
    <w:p w14:paraId="59B33E8F" w14:textId="18661EEC" w:rsidR="0091420E" w:rsidRPr="0091420E" w:rsidRDefault="0091420E" w:rsidP="0091420E">
      <w:pPr>
        <w:pStyle w:val="Body"/>
      </w:pPr>
      <w:r w:rsidRPr="0091420E">
        <w:t xml:space="preserve">Policies are statements of the organisation’s objectives and principles to facilitate the operations and activities and guide </w:t>
      </w:r>
      <w:proofErr w:type="gramStart"/>
      <w:r w:rsidRPr="0091420E">
        <w:t>decision making</w:t>
      </w:r>
      <w:proofErr w:type="gramEnd"/>
      <w:r w:rsidRPr="0091420E">
        <w:t xml:space="preserve">. Generally, policies </w:t>
      </w:r>
      <w:proofErr w:type="gramStart"/>
      <w:r w:rsidRPr="0091420E">
        <w:t>are developed</w:t>
      </w:r>
      <w:proofErr w:type="gramEnd"/>
      <w:r w:rsidRPr="0091420E">
        <w:t xml:space="preserve"> to ensure the organisation can:</w:t>
      </w:r>
    </w:p>
    <w:p w14:paraId="4C73E949" w14:textId="77777777" w:rsidR="0091420E" w:rsidRPr="0091420E" w:rsidRDefault="0091420E" w:rsidP="00B5483E">
      <w:pPr>
        <w:pStyle w:val="BulletListLevel1"/>
        <w:numPr>
          <w:ilvl w:val="0"/>
          <w:numId w:val="15"/>
        </w:numPr>
      </w:pPr>
      <w:r w:rsidRPr="0091420E">
        <w:t>have guidelines and rules</w:t>
      </w:r>
    </w:p>
    <w:p w14:paraId="15C98098" w14:textId="77777777" w:rsidR="0091420E" w:rsidRPr="0091420E" w:rsidRDefault="0091420E" w:rsidP="00B5483E">
      <w:pPr>
        <w:pStyle w:val="BulletListLevel1"/>
        <w:numPr>
          <w:ilvl w:val="0"/>
          <w:numId w:val="15"/>
        </w:numPr>
      </w:pPr>
      <w:r w:rsidRPr="0091420E">
        <w:t>give employees of the organisation a reference point for the way it wants to operate</w:t>
      </w:r>
    </w:p>
    <w:p w14:paraId="6E571059" w14:textId="77777777" w:rsidR="0091420E" w:rsidRPr="0091420E" w:rsidRDefault="0091420E" w:rsidP="00B5483E">
      <w:pPr>
        <w:pStyle w:val="BulletListLevel1"/>
        <w:numPr>
          <w:ilvl w:val="0"/>
          <w:numId w:val="15"/>
        </w:numPr>
      </w:pPr>
      <w:r w:rsidRPr="0091420E">
        <w:t>express its expectations on work performance</w:t>
      </w:r>
    </w:p>
    <w:p w14:paraId="1D1B0AF7" w14:textId="77777777" w:rsidR="0091420E" w:rsidRPr="0091420E" w:rsidRDefault="0091420E" w:rsidP="00B5483E">
      <w:pPr>
        <w:pStyle w:val="BulletListLevel1"/>
        <w:numPr>
          <w:ilvl w:val="0"/>
          <w:numId w:val="15"/>
        </w:numPr>
      </w:pPr>
      <w:r w:rsidRPr="0091420E">
        <w:t>comply with laws and regulations</w:t>
      </w:r>
    </w:p>
    <w:p w14:paraId="02389A15" w14:textId="79573610" w:rsidR="006955E3" w:rsidRPr="00004D09" w:rsidRDefault="0091420E" w:rsidP="00B5483E">
      <w:pPr>
        <w:pStyle w:val="BulletListLevel1"/>
        <w:numPr>
          <w:ilvl w:val="0"/>
          <w:numId w:val="15"/>
        </w:numPr>
        <w:rPr>
          <w:rFonts w:eastAsia="Times New Roman" w:cstheme="minorHAnsi"/>
          <w:b/>
          <w:noProof/>
          <w:color w:val="464748"/>
          <w:kern w:val="22"/>
          <w:sz w:val="36"/>
          <w:szCs w:val="36"/>
          <w:lang w:eastAsia="en-AU"/>
        </w:rPr>
      </w:pPr>
      <w:proofErr w:type="gramStart"/>
      <w:r w:rsidRPr="0091420E">
        <w:t>articulate</w:t>
      </w:r>
      <w:proofErr w:type="gramEnd"/>
      <w:r w:rsidRPr="0091420E">
        <w:t xml:space="preserve"> standards that apply to the operations and activities of the organisation.</w:t>
      </w:r>
      <w:r w:rsidR="006955E3">
        <w:br w:type="page"/>
      </w:r>
    </w:p>
    <w:p w14:paraId="239A9B8D" w14:textId="5BD129AC" w:rsidR="0091420E" w:rsidRDefault="0091420E" w:rsidP="0091420E">
      <w:pPr>
        <w:pStyle w:val="Heading2"/>
      </w:pPr>
      <w:bookmarkStart w:id="17" w:name="_Toc25310835"/>
      <w:r w:rsidRPr="00B75BBB">
        <w:lastRenderedPageBreak/>
        <w:t>Policy development processes and practices</w:t>
      </w:r>
      <w:bookmarkEnd w:id="17"/>
    </w:p>
    <w:p w14:paraId="2CD64BD9" w14:textId="77777777" w:rsidR="005B58DB" w:rsidRDefault="0091420E" w:rsidP="0091420E">
      <w:pPr>
        <w:pStyle w:val="Body"/>
      </w:pPr>
      <w:r w:rsidRPr="00B75BBB">
        <w:t>All organisations engage in activities that impact on the environment, through the usage of resources</w:t>
      </w:r>
      <w:r>
        <w:t>,</w:t>
      </w:r>
      <w:r w:rsidRPr="00B75BBB">
        <w:t xml:space="preserve"> such as energy, water and paper</w:t>
      </w:r>
      <w:r>
        <w:t>,</w:t>
      </w:r>
      <w:r w:rsidRPr="00B75BBB">
        <w:t xml:space="preserve"> and through the generation of waste and emissions. </w:t>
      </w:r>
    </w:p>
    <w:p w14:paraId="7BA063D9" w14:textId="77777777" w:rsidR="00004D09" w:rsidRDefault="00004D09" w:rsidP="00004D09">
      <w:pPr>
        <w:pStyle w:val="Heading3"/>
      </w:pPr>
      <w:r>
        <w:t>Environment management system</w:t>
      </w:r>
    </w:p>
    <w:p w14:paraId="371C17DE" w14:textId="77777777" w:rsidR="00004D09" w:rsidRDefault="0091420E" w:rsidP="0091420E">
      <w:pPr>
        <w:pStyle w:val="Body"/>
      </w:pPr>
      <w:r w:rsidRPr="00B75BBB">
        <w:t xml:space="preserve">Creating an </w:t>
      </w:r>
      <w:r w:rsidRPr="00F22D1F">
        <w:rPr>
          <w:b/>
        </w:rPr>
        <w:t>Environmental Management System</w:t>
      </w:r>
      <w:r w:rsidRPr="00B75BBB">
        <w:t xml:space="preserve"> allows an organisation to control and monitor these impacts and achieve its environmental objectives, making sustainability an integral part of business activity. </w:t>
      </w:r>
    </w:p>
    <w:p w14:paraId="3A6028E3" w14:textId="77777777" w:rsidR="00543E70" w:rsidRDefault="00004D09" w:rsidP="00004D09">
      <w:pPr>
        <w:pStyle w:val="Body"/>
        <w:jc w:val="center"/>
      </w:pPr>
      <w:r>
        <w:rPr>
          <w:noProof/>
          <w:lang w:eastAsia="en-AU"/>
        </w:rPr>
        <w:drawing>
          <wp:inline distT="0" distB="0" distL="0" distR="0" wp14:anchorId="5E9AEC3B" wp14:editId="7BCB7462">
            <wp:extent cx="4521693" cy="3195873"/>
            <wp:effectExtent l="0" t="0" r="0" b="5080"/>
            <wp:docPr id="17" name="Picture 17" descr="Develop - communicate - implement - review" title="Environmental management system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990F110.tmp"/>
                    <pic:cNvPicPr/>
                  </pic:nvPicPr>
                  <pic:blipFill rotWithShape="1">
                    <a:blip r:embed="rId29">
                      <a:extLst>
                        <a:ext uri="{28A0092B-C50C-407E-A947-70E740481C1C}">
                          <a14:useLocalDpi xmlns:a14="http://schemas.microsoft.com/office/drawing/2010/main" val="0"/>
                        </a:ext>
                      </a:extLst>
                    </a:blip>
                    <a:srcRect l="5980" t="2442" r="3488" b="1735"/>
                    <a:stretch/>
                  </pic:blipFill>
                  <pic:spPr bwMode="auto">
                    <a:xfrm>
                      <a:off x="0" y="0"/>
                      <a:ext cx="4523541" cy="3197179"/>
                    </a:xfrm>
                    <a:prstGeom prst="rect">
                      <a:avLst/>
                    </a:prstGeom>
                    <a:ln>
                      <a:noFill/>
                    </a:ln>
                    <a:extLst>
                      <a:ext uri="{53640926-AAD7-44D8-BBD7-CCE9431645EC}">
                        <a14:shadowObscured xmlns:a14="http://schemas.microsoft.com/office/drawing/2010/main"/>
                      </a:ext>
                    </a:extLst>
                  </pic:spPr>
                </pic:pic>
              </a:graphicData>
            </a:graphic>
          </wp:inline>
        </w:drawing>
      </w:r>
    </w:p>
    <w:p w14:paraId="5E3E1C14" w14:textId="65946D98" w:rsidR="00004D09" w:rsidRPr="00004D09" w:rsidRDefault="00004D09" w:rsidP="00543E70">
      <w:pPr>
        <w:pStyle w:val="Body"/>
        <w:rPr>
          <w:rStyle w:val="CaptionChar"/>
        </w:rPr>
      </w:pPr>
      <w:r w:rsidRPr="00004D09">
        <w:rPr>
          <w:rStyle w:val="CaptionChar"/>
        </w:rPr>
        <w:t>© TAFE NSW 2019</w:t>
      </w:r>
    </w:p>
    <w:p w14:paraId="7D4E238C" w14:textId="62C53881" w:rsidR="0091420E" w:rsidRPr="00B75BBB" w:rsidRDefault="0091420E" w:rsidP="0091420E">
      <w:pPr>
        <w:pStyle w:val="Body"/>
      </w:pPr>
      <w:r w:rsidRPr="00B75BBB">
        <w:t>Achieving this involves developing a sustainability policy and procedures, communicating the policy to stakeholders, implementing the policy and conducting regular reviews to ensure continuous improvement.</w:t>
      </w:r>
    </w:p>
    <w:p w14:paraId="39B69BF5" w14:textId="7138E79A" w:rsidR="0091420E" w:rsidRPr="0091420E" w:rsidRDefault="0091420E" w:rsidP="0091420E">
      <w:pPr>
        <w:pStyle w:val="Body"/>
      </w:pPr>
      <w:r w:rsidRPr="0091420E">
        <w:t>Policy development processes can include:</w:t>
      </w:r>
    </w:p>
    <w:p w14:paraId="2D89E7A3" w14:textId="77777777" w:rsidR="0091420E" w:rsidRPr="00B75BBB" w:rsidRDefault="0091420E" w:rsidP="00B5483E">
      <w:pPr>
        <w:pStyle w:val="BulletListLevel1"/>
        <w:numPr>
          <w:ilvl w:val="0"/>
          <w:numId w:val="16"/>
        </w:numPr>
      </w:pPr>
      <w:r w:rsidRPr="00B75BBB">
        <w:t>gaining senior management commitment</w:t>
      </w:r>
    </w:p>
    <w:p w14:paraId="1E8825B1" w14:textId="77777777" w:rsidR="0091420E" w:rsidRPr="00B75BBB" w:rsidRDefault="0091420E" w:rsidP="00B5483E">
      <w:pPr>
        <w:pStyle w:val="BulletListLevel1"/>
        <w:numPr>
          <w:ilvl w:val="0"/>
          <w:numId w:val="16"/>
        </w:numPr>
      </w:pPr>
      <w:r w:rsidRPr="00B75BBB">
        <w:t>gathering information from a range of sources</w:t>
      </w:r>
      <w:r>
        <w:t>,</w:t>
      </w:r>
      <w:r w:rsidRPr="00B75BBB">
        <w:t xml:space="preserve"> including internal and external sources</w:t>
      </w:r>
    </w:p>
    <w:p w14:paraId="681ACA18" w14:textId="77777777" w:rsidR="0091420E" w:rsidRPr="00B75BBB" w:rsidRDefault="0091420E" w:rsidP="00B5483E">
      <w:pPr>
        <w:pStyle w:val="BulletListLevel1"/>
        <w:numPr>
          <w:ilvl w:val="0"/>
          <w:numId w:val="16"/>
        </w:numPr>
      </w:pPr>
      <w:r w:rsidRPr="00B75BBB">
        <w:t>consulting with key stakeholders</w:t>
      </w:r>
    </w:p>
    <w:p w14:paraId="66C7EFE8" w14:textId="77777777" w:rsidR="0091420E" w:rsidRPr="00B75BBB" w:rsidRDefault="0091420E" w:rsidP="00B5483E">
      <w:pPr>
        <w:pStyle w:val="BulletListLevel1"/>
        <w:numPr>
          <w:ilvl w:val="0"/>
          <w:numId w:val="16"/>
        </w:numPr>
      </w:pPr>
      <w:r w:rsidRPr="00B75BBB">
        <w:t>measuring current resource use</w:t>
      </w:r>
    </w:p>
    <w:p w14:paraId="33A567F6" w14:textId="77777777" w:rsidR="00004D09" w:rsidRDefault="0091420E" w:rsidP="0055428C">
      <w:pPr>
        <w:pStyle w:val="ListParagraph"/>
        <w:numPr>
          <w:ilvl w:val="0"/>
          <w:numId w:val="16"/>
        </w:numPr>
      </w:pPr>
      <w:r w:rsidRPr="00B75BBB">
        <w:t>determining regulatory requirements</w:t>
      </w:r>
      <w:r w:rsidR="00004D09">
        <w:br w:type="page"/>
      </w:r>
    </w:p>
    <w:p w14:paraId="2CBDFE3F" w14:textId="77777777" w:rsidR="0091420E" w:rsidRPr="00B75BBB" w:rsidRDefault="0091420E" w:rsidP="00B5483E">
      <w:pPr>
        <w:pStyle w:val="BulletListLevel1"/>
        <w:numPr>
          <w:ilvl w:val="0"/>
          <w:numId w:val="16"/>
        </w:numPr>
      </w:pPr>
      <w:r w:rsidRPr="00B75BBB">
        <w:lastRenderedPageBreak/>
        <w:t>reviewing policy options</w:t>
      </w:r>
    </w:p>
    <w:p w14:paraId="0FCF7468" w14:textId="77777777" w:rsidR="0091420E" w:rsidRPr="00B75BBB" w:rsidRDefault="0091420E" w:rsidP="00B5483E">
      <w:pPr>
        <w:pStyle w:val="BulletListLevel1"/>
        <w:numPr>
          <w:ilvl w:val="0"/>
          <w:numId w:val="16"/>
        </w:numPr>
      </w:pPr>
      <w:r w:rsidRPr="00B75BBB">
        <w:t>examining options for feasibility</w:t>
      </w:r>
    </w:p>
    <w:p w14:paraId="24B17221" w14:textId="77777777" w:rsidR="0091420E" w:rsidRPr="00B75BBB" w:rsidRDefault="0091420E" w:rsidP="00B5483E">
      <w:pPr>
        <w:pStyle w:val="BulletListLevel1"/>
        <w:numPr>
          <w:ilvl w:val="0"/>
          <w:numId w:val="16"/>
        </w:numPr>
      </w:pPr>
      <w:r w:rsidRPr="00B75BBB">
        <w:t>gaining commitment from management</w:t>
      </w:r>
    </w:p>
    <w:p w14:paraId="4674263E" w14:textId="77777777" w:rsidR="0091420E" w:rsidRPr="00B75BBB" w:rsidRDefault="0091420E" w:rsidP="00B5483E">
      <w:pPr>
        <w:pStyle w:val="BulletListLevel1"/>
        <w:numPr>
          <w:ilvl w:val="0"/>
          <w:numId w:val="16"/>
        </w:numPr>
      </w:pPr>
      <w:r w:rsidRPr="00B75BBB">
        <w:t xml:space="preserve">writing the first draft of the policy </w:t>
      </w:r>
    </w:p>
    <w:p w14:paraId="70EBF296" w14:textId="77777777" w:rsidR="0091420E" w:rsidRPr="00B75BBB" w:rsidRDefault="0091420E" w:rsidP="00B5483E">
      <w:pPr>
        <w:pStyle w:val="BulletListLevel1"/>
        <w:numPr>
          <w:ilvl w:val="0"/>
          <w:numId w:val="16"/>
        </w:numPr>
      </w:pPr>
      <w:r w:rsidRPr="00B75BBB">
        <w:t>writing final version</w:t>
      </w:r>
    </w:p>
    <w:p w14:paraId="26C64B12" w14:textId="77777777" w:rsidR="0091420E" w:rsidRDefault="0091420E" w:rsidP="00B5483E">
      <w:pPr>
        <w:pStyle w:val="BulletListLevel1"/>
        <w:numPr>
          <w:ilvl w:val="0"/>
          <w:numId w:val="16"/>
        </w:numPr>
      </w:pPr>
      <w:proofErr w:type="gramStart"/>
      <w:r w:rsidRPr="00B75BBB">
        <w:t>communicating</w:t>
      </w:r>
      <w:proofErr w:type="gramEnd"/>
      <w:r w:rsidRPr="00B75BBB">
        <w:t xml:space="preserve"> the new policy.</w:t>
      </w:r>
    </w:p>
    <w:p w14:paraId="203ABEA4" w14:textId="77777777" w:rsidR="0091420E" w:rsidRDefault="0091420E" w:rsidP="00004D09">
      <w:pPr>
        <w:pStyle w:val="Heading2"/>
        <w:spacing w:before="360"/>
      </w:pPr>
      <w:bookmarkStart w:id="18" w:name="_Toc25310836"/>
      <w:r>
        <w:t>Gaining commitment from management</w:t>
      </w:r>
      <w:bookmarkEnd w:id="18"/>
    </w:p>
    <w:p w14:paraId="08B06FE6" w14:textId="77777777" w:rsidR="0091420E" w:rsidRDefault="0091420E" w:rsidP="0091420E">
      <w:pPr>
        <w:pStyle w:val="Body"/>
      </w:pPr>
      <w:r>
        <w:t>Before an organisation can develop and implement sustainability policy and plans, there needs to be a commitment from senior management.</w:t>
      </w:r>
    </w:p>
    <w:p w14:paraId="34DF806A" w14:textId="77777777" w:rsidR="00004D09" w:rsidRDefault="0091420E" w:rsidP="006E3334">
      <w:r>
        <w:t xml:space="preserve">An effective way to influence management is by providing examples of benefits other organisations have achieved through their environmental management programs. Research case studies of similar organisations that have become more efficient and saved money through sustainability initiatives. </w:t>
      </w:r>
    </w:p>
    <w:p w14:paraId="70E1FA84" w14:textId="792FABD2" w:rsidR="006E3334" w:rsidRDefault="006E3334" w:rsidP="006E3334">
      <w:r w:rsidRPr="006E3334">
        <w:t xml:space="preserve">Recommended policies </w:t>
      </w:r>
      <w:proofErr w:type="gramStart"/>
      <w:r w:rsidRPr="006E3334">
        <w:t>will be based</w:t>
      </w:r>
      <w:proofErr w:type="gramEnd"/>
      <w:r w:rsidRPr="006E3334">
        <w:t xml:space="preserve"> on factors such as their intended effectiveness, cost and timeframes. </w:t>
      </w:r>
    </w:p>
    <w:p w14:paraId="13EC4FBB" w14:textId="2E9A1E3C" w:rsidR="00964B0D" w:rsidRDefault="0091420E" w:rsidP="0091420E">
      <w:pPr>
        <w:pStyle w:val="Body"/>
      </w:pPr>
      <w:r>
        <w:t xml:space="preserve">This process, called benchmarking, involves establishing a point of reference or standard, which represents best practice. </w:t>
      </w:r>
    </w:p>
    <w:p w14:paraId="4E28CC44" w14:textId="77777777" w:rsidR="00004D09" w:rsidRDefault="00004D09" w:rsidP="00004D09">
      <w:pPr>
        <w:pStyle w:val="Body"/>
      </w:pPr>
      <w:r>
        <w:t xml:space="preserve">Recommended policies </w:t>
      </w:r>
      <w:proofErr w:type="gramStart"/>
      <w:r>
        <w:t>will be based</w:t>
      </w:r>
      <w:proofErr w:type="gramEnd"/>
      <w:r>
        <w:t xml:space="preserve"> on factors such as their intended effectiveness, cost and timeframes. </w:t>
      </w:r>
    </w:p>
    <w:p w14:paraId="0E1EA3B1" w14:textId="08239BB4" w:rsidR="00004D09" w:rsidRDefault="00004D09" w:rsidP="00004D09">
      <w:pPr>
        <w:pStyle w:val="Body"/>
      </w:pPr>
      <w:r>
        <w:t xml:space="preserve">You can obtain this information from </w:t>
      </w:r>
      <w:r w:rsidR="00543E70">
        <w:t>a variety of sources including:</w:t>
      </w:r>
    </w:p>
    <w:p w14:paraId="627CBA06" w14:textId="3C0E368F" w:rsidR="0091420E" w:rsidRDefault="0091420E" w:rsidP="00B5483E">
      <w:pPr>
        <w:pStyle w:val="BulletListLevel1"/>
        <w:numPr>
          <w:ilvl w:val="0"/>
          <w:numId w:val="17"/>
        </w:numPr>
      </w:pPr>
      <w:r>
        <w:t>competitors</w:t>
      </w:r>
    </w:p>
    <w:p w14:paraId="65F95B4F" w14:textId="77777777" w:rsidR="0091420E" w:rsidRDefault="0091420E" w:rsidP="00B5483E">
      <w:pPr>
        <w:pStyle w:val="BulletListLevel1"/>
        <w:numPr>
          <w:ilvl w:val="0"/>
          <w:numId w:val="17"/>
        </w:numPr>
      </w:pPr>
      <w:r>
        <w:t>industry standards</w:t>
      </w:r>
    </w:p>
    <w:p w14:paraId="2A30CB74" w14:textId="77777777" w:rsidR="0091420E" w:rsidRDefault="0091420E" w:rsidP="00B5483E">
      <w:pPr>
        <w:pStyle w:val="BulletListLevel1"/>
        <w:numPr>
          <w:ilvl w:val="0"/>
          <w:numId w:val="17"/>
        </w:numPr>
      </w:pPr>
      <w:r>
        <w:t>customer expectations</w:t>
      </w:r>
    </w:p>
    <w:p w14:paraId="2CF9EE3E" w14:textId="51B02DA5" w:rsidR="002D7BE3" w:rsidRDefault="0091420E" w:rsidP="00B5483E">
      <w:pPr>
        <w:pStyle w:val="BulletListLevel1"/>
        <w:numPr>
          <w:ilvl w:val="0"/>
          <w:numId w:val="17"/>
        </w:numPr>
      </w:pPr>
      <w:proofErr w:type="gramStart"/>
      <w:r>
        <w:t>institutionalised</w:t>
      </w:r>
      <w:proofErr w:type="gramEnd"/>
      <w:r>
        <w:t xml:space="preserve"> standards such, as ISO 4000 environmental management standards (International Organization for Standardization, </w:t>
      </w:r>
      <w:proofErr w:type="spellStart"/>
      <w:r>
        <w:t>n.d.</w:t>
      </w:r>
      <w:proofErr w:type="spellEnd"/>
      <w:r>
        <w:t>).</w:t>
      </w:r>
    </w:p>
    <w:p w14:paraId="6ED3FC37" w14:textId="79F31493" w:rsidR="00004D09" w:rsidRDefault="00004D09">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91420E" w14:paraId="7356F808" w14:textId="77777777" w:rsidTr="00106D13">
        <w:trPr>
          <w:trHeight w:val="659"/>
        </w:trPr>
        <w:tc>
          <w:tcPr>
            <w:tcW w:w="992" w:type="dxa"/>
            <w:shd w:val="clear" w:color="auto" w:fill="F2F2F2" w:themeFill="background1" w:themeFillShade="F2"/>
            <w:vAlign w:val="center"/>
          </w:tcPr>
          <w:p w14:paraId="0B3596D8" w14:textId="77777777" w:rsidR="0091420E" w:rsidRPr="00A63612" w:rsidRDefault="0091420E" w:rsidP="00A63612">
            <w:pPr>
              <w:pStyle w:val="Body"/>
              <w:spacing w:after="120" w:line="240" w:lineRule="auto"/>
            </w:pPr>
            <w:r w:rsidRPr="00A63612">
              <w:rPr>
                <w:noProof/>
                <w:lang w:eastAsia="en-AU"/>
              </w:rPr>
              <w:lastRenderedPageBreak/>
              <w:drawing>
                <wp:inline distT="0" distB="0" distL="0" distR="0" wp14:anchorId="27DD5190" wp14:editId="5B239906">
                  <wp:extent cx="367200" cy="386398"/>
                  <wp:effectExtent l="0" t="0" r="0" b="0"/>
                  <wp:docPr id="133" name="Picture 133" descr="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21E8998A" w14:textId="77777777" w:rsidR="0091420E" w:rsidRPr="00A63612" w:rsidRDefault="0091420E" w:rsidP="00A63612">
            <w:pPr>
              <w:pStyle w:val="Body"/>
              <w:spacing w:after="120" w:line="240" w:lineRule="auto"/>
              <w:rPr>
                <w:color w:val="6160B8"/>
                <w:sz w:val="44"/>
                <w:szCs w:val="44"/>
              </w:rPr>
            </w:pPr>
            <w:r w:rsidRPr="00A63612">
              <w:rPr>
                <w:color w:val="6160B8"/>
                <w:sz w:val="44"/>
                <w:szCs w:val="44"/>
              </w:rPr>
              <w:t>Practice activity</w:t>
            </w:r>
          </w:p>
        </w:tc>
      </w:tr>
    </w:tbl>
    <w:p w14:paraId="6A762DE2" w14:textId="47945779" w:rsidR="0091420E" w:rsidRPr="00BE5E19" w:rsidRDefault="0091420E" w:rsidP="00BE5E19">
      <w:pPr>
        <w:pStyle w:val="Heading4"/>
        <w:rPr>
          <w:rStyle w:val="Strong"/>
          <w:b/>
          <w:bCs w:val="0"/>
        </w:rPr>
      </w:pPr>
      <w:r w:rsidRPr="00BE5E19">
        <w:rPr>
          <w:rStyle w:val="Strong"/>
          <w:b/>
          <w:bCs w:val="0"/>
        </w:rPr>
        <w:t>Activity 2.1: Gaining management commitment</w:t>
      </w:r>
    </w:p>
    <w:p w14:paraId="52CB355B" w14:textId="3576C873" w:rsidR="0091420E" w:rsidRDefault="0091420E" w:rsidP="00964B0D">
      <w:pPr>
        <w:pStyle w:val="Body"/>
      </w:pPr>
      <w:r w:rsidRPr="00F22D1F">
        <w:t xml:space="preserve">Consider </w:t>
      </w:r>
      <w:r w:rsidR="00106ADC">
        <w:t xml:space="preserve">and comment on </w:t>
      </w:r>
      <w:r w:rsidRPr="00F22D1F">
        <w:t>the reasons you would give to senior management to obtain their commitment to implementing a sustainability policy and plan.</w:t>
      </w:r>
    </w:p>
    <w:p w14:paraId="5B676FFA" w14:textId="64337770" w:rsidR="005B58DB" w:rsidRDefault="005B58DB" w:rsidP="00B5483E">
      <w:pPr>
        <w:pStyle w:val="Heading2"/>
        <w:pBdr>
          <w:top w:val="single" w:sz="4" w:space="1" w:color="6260B8"/>
          <w:left w:val="single" w:sz="4" w:space="4" w:color="6260B8"/>
          <w:bottom w:val="single" w:sz="4" w:space="1" w:color="6260B8"/>
          <w:right w:val="single" w:sz="4" w:space="4" w:color="6260B8"/>
        </w:pBdr>
      </w:pPr>
    </w:p>
    <w:p w14:paraId="2579F8BA" w14:textId="241C619B" w:rsidR="005B58DB" w:rsidRDefault="005B58DB" w:rsidP="00B5483E">
      <w:pPr>
        <w:pBdr>
          <w:top w:val="single" w:sz="4" w:space="1" w:color="6260B8"/>
          <w:left w:val="single" w:sz="4" w:space="4" w:color="6260B8"/>
          <w:bottom w:val="single" w:sz="4" w:space="1" w:color="6260B8"/>
          <w:right w:val="single" w:sz="4" w:space="4" w:color="6260B8"/>
        </w:pBdr>
        <w:rPr>
          <w:lang w:eastAsia="en-AU"/>
        </w:rPr>
      </w:pPr>
    </w:p>
    <w:p w14:paraId="6FD937E5" w14:textId="1724A663" w:rsidR="00106ADC" w:rsidRDefault="00106ADC" w:rsidP="00B5483E">
      <w:pPr>
        <w:pBdr>
          <w:top w:val="single" w:sz="4" w:space="1" w:color="6260B8"/>
          <w:left w:val="single" w:sz="4" w:space="4" w:color="6260B8"/>
          <w:bottom w:val="single" w:sz="4" w:space="1" w:color="6260B8"/>
          <w:right w:val="single" w:sz="4" w:space="4" w:color="6260B8"/>
        </w:pBdr>
        <w:rPr>
          <w:lang w:eastAsia="en-AU"/>
        </w:rPr>
      </w:pPr>
    </w:p>
    <w:p w14:paraId="740FD351" w14:textId="77777777" w:rsidR="00106ADC" w:rsidRDefault="00106ADC" w:rsidP="00B5483E">
      <w:pPr>
        <w:pBdr>
          <w:top w:val="single" w:sz="4" w:space="1" w:color="6260B8"/>
          <w:left w:val="single" w:sz="4" w:space="4" w:color="6260B8"/>
          <w:bottom w:val="single" w:sz="4" w:space="1" w:color="6260B8"/>
          <w:right w:val="single" w:sz="4" w:space="4" w:color="6260B8"/>
        </w:pBdr>
        <w:rPr>
          <w:lang w:eastAsia="en-AU"/>
        </w:rPr>
      </w:pPr>
    </w:p>
    <w:p w14:paraId="1FD62272" w14:textId="77777777" w:rsidR="00106ADC" w:rsidRDefault="00106ADC" w:rsidP="00B5483E">
      <w:pPr>
        <w:pBdr>
          <w:top w:val="single" w:sz="4" w:space="1" w:color="6260B8"/>
          <w:left w:val="single" w:sz="4" w:space="4" w:color="6260B8"/>
          <w:bottom w:val="single" w:sz="4" w:space="1" w:color="6260B8"/>
          <w:right w:val="single" w:sz="4" w:space="4" w:color="6260B8"/>
        </w:pBdr>
        <w:rPr>
          <w:lang w:eastAsia="en-AU"/>
        </w:rPr>
      </w:pPr>
    </w:p>
    <w:p w14:paraId="7E5A2284" w14:textId="1EF39777" w:rsidR="005B58DB" w:rsidRDefault="005B58DB" w:rsidP="00B5483E">
      <w:pPr>
        <w:pBdr>
          <w:top w:val="single" w:sz="4" w:space="1" w:color="6260B8"/>
          <w:left w:val="single" w:sz="4" w:space="4" w:color="6260B8"/>
          <w:bottom w:val="single" w:sz="4" w:space="1" w:color="6260B8"/>
          <w:right w:val="single" w:sz="4" w:space="4" w:color="6260B8"/>
        </w:pBdr>
        <w:rPr>
          <w:lang w:eastAsia="en-AU"/>
        </w:rPr>
      </w:pPr>
    </w:p>
    <w:p w14:paraId="0206686E" w14:textId="77777777" w:rsidR="005B58DB" w:rsidRPr="005B58DB" w:rsidRDefault="005B58DB" w:rsidP="00B5483E">
      <w:pPr>
        <w:pBdr>
          <w:top w:val="single" w:sz="4" w:space="1" w:color="6260B8"/>
          <w:left w:val="single" w:sz="4" w:space="4" w:color="6260B8"/>
          <w:bottom w:val="single" w:sz="4" w:space="1" w:color="6260B8"/>
          <w:right w:val="single" w:sz="4" w:space="4" w:color="6260B8"/>
        </w:pBdr>
        <w:rPr>
          <w:lang w:eastAsia="en-AU"/>
        </w:rPr>
      </w:pPr>
    </w:p>
    <w:p w14:paraId="41457608" w14:textId="77777777" w:rsidR="006E3334" w:rsidRDefault="006E3334" w:rsidP="006E3334">
      <w:pPr>
        <w:pStyle w:val="Body"/>
      </w:pPr>
    </w:p>
    <w:p w14:paraId="0D666A35" w14:textId="584A9BBD" w:rsidR="006E3334" w:rsidRDefault="006E3334" w:rsidP="006E3334">
      <w:pPr>
        <w:pStyle w:val="Body"/>
      </w:pPr>
      <w:r w:rsidRPr="00004D09">
        <w:rPr>
          <w:rStyle w:val="Heading4Char"/>
          <w:rFonts w:eastAsiaTheme="minorHAnsi"/>
        </w:rPr>
        <w:t>Providing a structure and framework for the policy development phase</w:t>
      </w:r>
      <w:r>
        <w:t>.</w:t>
      </w:r>
    </w:p>
    <w:p w14:paraId="4F5AF469" w14:textId="71387144" w:rsidR="005B58DB" w:rsidRDefault="006E3334" w:rsidP="006E3334">
      <w:pPr>
        <w:pStyle w:val="Body"/>
      </w:pPr>
      <w:r>
        <w:t>As part of the planning process</w:t>
      </w:r>
      <w:r w:rsidR="008D707C">
        <w:t>,</w:t>
      </w:r>
      <w:r>
        <w:t xml:space="preserve"> the individual or team responsible for developing the policy and procedures will also seek agreement from senior management and other stakeholders on proposed methods of implementation, outcomes and performance indicators.</w:t>
      </w:r>
    </w:p>
    <w:p w14:paraId="58CAC05E" w14:textId="623AB35E" w:rsidR="0091420E" w:rsidRDefault="0091420E" w:rsidP="0091420E">
      <w:pPr>
        <w:pStyle w:val="Heading2"/>
      </w:pPr>
      <w:bookmarkStart w:id="19" w:name="_Toc25310837"/>
      <w:r>
        <w:t>Gather information</w:t>
      </w:r>
      <w:bookmarkEnd w:id="19"/>
    </w:p>
    <w:p w14:paraId="7542CDF5" w14:textId="77777777" w:rsidR="0091420E" w:rsidRDefault="0091420E" w:rsidP="0091420E">
      <w:pPr>
        <w:pStyle w:val="Body"/>
      </w:pPr>
      <w:r>
        <w:t>To develop the best policy contextualised to the organisation, you need to research widely.</w:t>
      </w:r>
    </w:p>
    <w:p w14:paraId="1EE41ADB" w14:textId="77777777" w:rsidR="0091420E" w:rsidRDefault="0091420E" w:rsidP="0091420E">
      <w:pPr>
        <w:pStyle w:val="Heading3"/>
      </w:pPr>
      <w:r>
        <w:t>Internal sources of information</w:t>
      </w:r>
    </w:p>
    <w:p w14:paraId="2066EF71" w14:textId="77777777" w:rsidR="00106ADC" w:rsidRDefault="0091420E" w:rsidP="0091420E">
      <w:pPr>
        <w:pStyle w:val="Body"/>
      </w:pPr>
      <w:r>
        <w:t xml:space="preserve">The aim of collecting information is to identify current resource use and practices to determine whether the use of resources and work practices can be more efficient, effective and sustainable. </w:t>
      </w:r>
    </w:p>
    <w:p w14:paraId="2FE6F7EF" w14:textId="27FC741B" w:rsidR="0091420E" w:rsidRDefault="0091420E" w:rsidP="0091420E">
      <w:pPr>
        <w:pStyle w:val="Body"/>
      </w:pPr>
      <w:r>
        <w:t>Some sources of internal information include:</w:t>
      </w:r>
    </w:p>
    <w:p w14:paraId="4AC26464" w14:textId="77777777" w:rsidR="0091420E" w:rsidRDefault="0091420E" w:rsidP="00B5483E">
      <w:pPr>
        <w:pStyle w:val="BulletListLevel1"/>
        <w:numPr>
          <w:ilvl w:val="0"/>
          <w:numId w:val="18"/>
        </w:numPr>
      </w:pPr>
      <w:r>
        <w:t>current procedures and systems</w:t>
      </w:r>
    </w:p>
    <w:p w14:paraId="1E921EA1" w14:textId="77777777" w:rsidR="0091420E" w:rsidRDefault="0091420E" w:rsidP="00B5483E">
      <w:pPr>
        <w:pStyle w:val="BulletListLevel1"/>
        <w:numPr>
          <w:ilvl w:val="0"/>
          <w:numId w:val="18"/>
        </w:numPr>
      </w:pPr>
      <w:r>
        <w:t>environmental information already stored such as audits</w:t>
      </w:r>
    </w:p>
    <w:p w14:paraId="66ADD935" w14:textId="0AB0E6CB" w:rsidR="0055428C" w:rsidRDefault="0091420E" w:rsidP="00B5483E">
      <w:pPr>
        <w:pStyle w:val="BulletListLevel1"/>
        <w:numPr>
          <w:ilvl w:val="0"/>
          <w:numId w:val="18"/>
        </w:numPr>
      </w:pPr>
      <w:r>
        <w:t>complet</w:t>
      </w:r>
      <w:r w:rsidR="00FA048C">
        <w:t>ed compliance forms and reports</w:t>
      </w:r>
    </w:p>
    <w:p w14:paraId="15C110AC" w14:textId="77777777" w:rsidR="0055428C" w:rsidRDefault="0055428C">
      <w:r>
        <w:br w:type="page"/>
      </w:r>
    </w:p>
    <w:p w14:paraId="3672B479" w14:textId="77777777" w:rsidR="0091420E" w:rsidRDefault="0091420E" w:rsidP="00B5483E">
      <w:pPr>
        <w:pStyle w:val="BulletListLevel1"/>
        <w:numPr>
          <w:ilvl w:val="0"/>
          <w:numId w:val="18"/>
        </w:numPr>
      </w:pPr>
      <w:r>
        <w:lastRenderedPageBreak/>
        <w:t>employees from all levels of the organisation including specialists, purchasing, work health and safety and operations managers</w:t>
      </w:r>
    </w:p>
    <w:p w14:paraId="69826736" w14:textId="77777777" w:rsidR="0091420E" w:rsidRDefault="0091420E" w:rsidP="00B5483E">
      <w:pPr>
        <w:pStyle w:val="BulletListLevel1"/>
        <w:numPr>
          <w:ilvl w:val="0"/>
          <w:numId w:val="18"/>
        </w:numPr>
      </w:pPr>
      <w:r>
        <w:t>observations such as a walk-through audit detecting water leaks, maintenance, chemical use</w:t>
      </w:r>
    </w:p>
    <w:p w14:paraId="4ABE79FA" w14:textId="77777777" w:rsidR="0091420E" w:rsidRDefault="0091420E" w:rsidP="00B5483E">
      <w:pPr>
        <w:pStyle w:val="BulletListLevel1"/>
        <w:numPr>
          <w:ilvl w:val="0"/>
          <w:numId w:val="18"/>
        </w:numPr>
      </w:pPr>
      <w:r>
        <w:t>greenhouse gas or carbon footprint calculations</w:t>
      </w:r>
    </w:p>
    <w:p w14:paraId="085A533A" w14:textId="10FA4A3C" w:rsidR="002D7BE3" w:rsidRDefault="0091420E" w:rsidP="00B5483E">
      <w:pPr>
        <w:pStyle w:val="BulletListLevel1"/>
        <w:numPr>
          <w:ilvl w:val="0"/>
          <w:numId w:val="18"/>
        </w:numPr>
      </w:pPr>
      <w:proofErr w:type="gramStart"/>
      <w:r>
        <w:t>records</w:t>
      </w:r>
      <w:proofErr w:type="gramEnd"/>
      <w:r>
        <w:t xml:space="preserve"> of resource use such as energy and water bills.</w:t>
      </w:r>
    </w:p>
    <w:p w14:paraId="6CFE87E2" w14:textId="2E7AC535" w:rsidR="002D7BE3" w:rsidRDefault="002D7BE3"/>
    <w:tbl>
      <w:tblPr>
        <w:tblW w:w="9072" w:type="dxa"/>
        <w:shd w:val="clear" w:color="auto" w:fill="E7E7D4"/>
        <w:tblLook w:val="0600" w:firstRow="0" w:lastRow="0" w:firstColumn="0" w:lastColumn="0" w:noHBand="1" w:noVBand="1"/>
      </w:tblPr>
      <w:tblGrid>
        <w:gridCol w:w="992"/>
        <w:gridCol w:w="8080"/>
      </w:tblGrid>
      <w:tr w:rsidR="00954353" w14:paraId="1C429AD6" w14:textId="77777777" w:rsidTr="00106D13">
        <w:trPr>
          <w:trHeight w:val="659"/>
        </w:trPr>
        <w:tc>
          <w:tcPr>
            <w:tcW w:w="992" w:type="dxa"/>
            <w:shd w:val="clear" w:color="auto" w:fill="F2F2F2" w:themeFill="background1" w:themeFillShade="F2"/>
            <w:vAlign w:val="center"/>
          </w:tcPr>
          <w:p w14:paraId="306E9B2A" w14:textId="77777777" w:rsidR="00954353" w:rsidRPr="00106D13" w:rsidRDefault="00954353" w:rsidP="00A63612">
            <w:pPr>
              <w:pStyle w:val="Body"/>
              <w:spacing w:after="120" w:line="240" w:lineRule="auto"/>
            </w:pPr>
            <w:r w:rsidRPr="00106D13">
              <w:rPr>
                <w:noProof/>
                <w:lang w:eastAsia="en-AU"/>
              </w:rPr>
              <w:drawing>
                <wp:inline distT="0" distB="0" distL="0" distR="0" wp14:anchorId="12EB676E" wp14:editId="2FDBE73C">
                  <wp:extent cx="367200" cy="386398"/>
                  <wp:effectExtent l="0" t="0" r="0" b="0"/>
                  <wp:docPr id="229" name="Picture 229" descr=" 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1E437094" w14:textId="77777777" w:rsidR="00954353" w:rsidRPr="00A63612" w:rsidRDefault="00954353" w:rsidP="00A63612">
            <w:pPr>
              <w:pStyle w:val="Body"/>
              <w:spacing w:after="120" w:line="240" w:lineRule="auto"/>
              <w:rPr>
                <w:color w:val="6160B8"/>
                <w:sz w:val="44"/>
                <w:szCs w:val="44"/>
              </w:rPr>
            </w:pPr>
            <w:r w:rsidRPr="00A63612">
              <w:rPr>
                <w:color w:val="6160B8"/>
                <w:sz w:val="44"/>
                <w:szCs w:val="44"/>
              </w:rPr>
              <w:t>Practice activity</w:t>
            </w:r>
          </w:p>
        </w:tc>
      </w:tr>
    </w:tbl>
    <w:p w14:paraId="61CA4E8F" w14:textId="4B488B34" w:rsidR="00954353" w:rsidRPr="00BE5E19" w:rsidRDefault="00954353" w:rsidP="00BE5E19">
      <w:pPr>
        <w:pStyle w:val="Heading4"/>
        <w:rPr>
          <w:rStyle w:val="Strong"/>
          <w:b/>
          <w:bCs w:val="0"/>
        </w:rPr>
      </w:pPr>
      <w:r w:rsidRPr="00BE5E19">
        <w:rPr>
          <w:rStyle w:val="Strong"/>
          <w:b/>
          <w:bCs w:val="0"/>
        </w:rPr>
        <w:t>Activity 2.2: Estimating resource use</w:t>
      </w:r>
    </w:p>
    <w:p w14:paraId="4802E1C6" w14:textId="77777777" w:rsidR="0091420E" w:rsidRPr="006E3334" w:rsidRDefault="0091420E" w:rsidP="001F6187">
      <w:pPr>
        <w:pStyle w:val="Body"/>
      </w:pPr>
      <w:r w:rsidRPr="006E3334">
        <w:t>Collect a copy of your home electricity bill. Review the bill carefully and answer the following questions.</w:t>
      </w:r>
    </w:p>
    <w:p w14:paraId="319C549A" w14:textId="40DD2CF0" w:rsidR="0091420E" w:rsidRPr="006E3334" w:rsidRDefault="0091420E" w:rsidP="00B5483E">
      <w:pPr>
        <w:pStyle w:val="BulletListLevel1"/>
        <w:numPr>
          <w:ilvl w:val="0"/>
          <w:numId w:val="8"/>
        </w:numPr>
      </w:pPr>
      <w:r w:rsidRPr="006E3334">
        <w:t xml:space="preserve">What is the current usage? </w:t>
      </w:r>
    </w:p>
    <w:p w14:paraId="0011DB58" w14:textId="02559844" w:rsidR="00727237" w:rsidRDefault="00727237"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28BF1C55" w14:textId="77777777" w:rsidR="00BE5E19" w:rsidRPr="006E3334" w:rsidRDefault="00BE5E19"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5641DC87" w14:textId="68DE4A0E" w:rsidR="0091420E" w:rsidRPr="006E3334" w:rsidRDefault="0091420E" w:rsidP="00B5483E">
      <w:pPr>
        <w:pStyle w:val="BulletListLevel1"/>
        <w:numPr>
          <w:ilvl w:val="0"/>
          <w:numId w:val="8"/>
        </w:numPr>
      </w:pPr>
      <w:r w:rsidRPr="006E3334">
        <w:t>What was the usage at the same time last year?</w:t>
      </w:r>
    </w:p>
    <w:p w14:paraId="5F698FF8" w14:textId="6973EDDF" w:rsidR="00727237" w:rsidRDefault="00727237"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1F79820B" w14:textId="77777777" w:rsidR="00BE5E19" w:rsidRPr="006E3334" w:rsidRDefault="00BE5E19"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37B601B5" w14:textId="388AAF3F" w:rsidR="0091420E" w:rsidRPr="006E3334" w:rsidRDefault="003C6409" w:rsidP="00B5483E">
      <w:pPr>
        <w:pStyle w:val="BulletListLevel1"/>
        <w:numPr>
          <w:ilvl w:val="0"/>
          <w:numId w:val="8"/>
        </w:numPr>
      </w:pPr>
      <w:proofErr w:type="gramStart"/>
      <w:r w:rsidRPr="006E3334">
        <w:t>Estimate what your next bill might be and explore the impact if you made a change to reduce your consumption</w:t>
      </w:r>
      <w:r w:rsidR="0091420E" w:rsidRPr="006E3334">
        <w:t>?</w:t>
      </w:r>
      <w:proofErr w:type="gramEnd"/>
    </w:p>
    <w:p w14:paraId="24903294" w14:textId="21B3BD0C" w:rsidR="00727237" w:rsidRDefault="00727237"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07683846" w14:textId="5125A36F" w:rsidR="006E3334" w:rsidRDefault="006E3334"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2BFBB304" w14:textId="77777777" w:rsidR="00BE5E19" w:rsidRDefault="00BE5E19"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2BBAF106" w14:textId="06FDF315" w:rsidR="006E3334" w:rsidRDefault="006E3334"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5763286C" w14:textId="77777777" w:rsidR="006E3334" w:rsidRDefault="006E3334" w:rsidP="00B5483E">
      <w:pPr>
        <w:pStyle w:val="BulletListLevel1"/>
        <w:numPr>
          <w:ilvl w:val="0"/>
          <w:numId w:val="0"/>
        </w:numPr>
        <w:pBdr>
          <w:top w:val="single" w:sz="4" w:space="1" w:color="6260B8"/>
          <w:left w:val="single" w:sz="4" w:space="4" w:color="6260B8"/>
          <w:bottom w:val="single" w:sz="4" w:space="1" w:color="6260B8"/>
          <w:right w:val="single" w:sz="4" w:space="4" w:color="6260B8"/>
        </w:pBdr>
      </w:pPr>
    </w:p>
    <w:p w14:paraId="34A4EBE2" w14:textId="3B4A5968" w:rsidR="0063508A" w:rsidRDefault="0063508A" w:rsidP="0063508A">
      <w:pPr>
        <w:pStyle w:val="Body"/>
        <w:spacing w:after="120"/>
      </w:pPr>
      <w:r>
        <w:br w:type="page"/>
      </w:r>
    </w:p>
    <w:tbl>
      <w:tblPr>
        <w:tblW w:w="9072" w:type="dxa"/>
        <w:shd w:val="clear" w:color="auto" w:fill="E7E7D4"/>
        <w:tblLook w:val="0600" w:firstRow="0" w:lastRow="0" w:firstColumn="0" w:lastColumn="0" w:noHBand="1" w:noVBand="1"/>
      </w:tblPr>
      <w:tblGrid>
        <w:gridCol w:w="992"/>
        <w:gridCol w:w="8080"/>
      </w:tblGrid>
      <w:tr w:rsidR="0063508A" w14:paraId="70D0C913" w14:textId="77777777" w:rsidTr="00631CE1">
        <w:trPr>
          <w:trHeight w:val="659"/>
        </w:trPr>
        <w:tc>
          <w:tcPr>
            <w:tcW w:w="992" w:type="dxa"/>
            <w:shd w:val="clear" w:color="auto" w:fill="F2F2F2" w:themeFill="background1" w:themeFillShade="F2"/>
            <w:vAlign w:val="center"/>
          </w:tcPr>
          <w:p w14:paraId="291C2C09" w14:textId="77777777" w:rsidR="0063508A" w:rsidRPr="00106D13" w:rsidRDefault="0063508A" w:rsidP="00631CE1">
            <w:pPr>
              <w:pStyle w:val="Heading3"/>
              <w:spacing w:before="0" w:after="0"/>
              <w:rPr>
                <w:b w:val="0"/>
                <w:sz w:val="44"/>
                <w:szCs w:val="44"/>
              </w:rPr>
            </w:pPr>
            <w:r w:rsidRPr="00106D13">
              <w:rPr>
                <w:b w:val="0"/>
                <w:sz w:val="44"/>
                <w:szCs w:val="44"/>
              </w:rPr>
              <w:lastRenderedPageBreak/>
              <w:drawing>
                <wp:inline distT="0" distB="0" distL="0" distR="0" wp14:anchorId="14BEE347" wp14:editId="1C794359">
                  <wp:extent cx="333375" cy="370750"/>
                  <wp:effectExtent l="0" t="0" r="0" b="0"/>
                  <wp:docPr id="11" name="Picture 11" descr="Readings (required and suggested)" title="Pag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38D2248B" w14:textId="77777777" w:rsidR="0063508A" w:rsidRPr="00106D13" w:rsidRDefault="0063508A" w:rsidP="00631CE1">
            <w:pPr>
              <w:pStyle w:val="Heading3"/>
              <w:spacing w:before="0" w:after="0"/>
              <w:rPr>
                <w:b w:val="0"/>
                <w:sz w:val="44"/>
                <w:szCs w:val="44"/>
              </w:rPr>
            </w:pPr>
            <w:r w:rsidRPr="00106D13">
              <w:rPr>
                <w:b w:val="0"/>
                <w:sz w:val="44"/>
                <w:szCs w:val="44"/>
              </w:rPr>
              <w:t>Reading list</w:t>
            </w:r>
          </w:p>
        </w:tc>
      </w:tr>
    </w:tbl>
    <w:p w14:paraId="17D5014A" w14:textId="0422585F" w:rsidR="0063508A" w:rsidRDefault="0063508A" w:rsidP="00093A36">
      <w:pPr>
        <w:pStyle w:val="Body"/>
        <w:spacing w:after="120"/>
      </w:pPr>
    </w:p>
    <w:p w14:paraId="5C6C4E59" w14:textId="76B6BEEE" w:rsidR="0091420E" w:rsidRPr="00F22D1F" w:rsidRDefault="00727237" w:rsidP="001F6187">
      <w:pPr>
        <w:pStyle w:val="Body"/>
      </w:pPr>
      <w:r>
        <w:sym w:font="Webdings" w:char="F0A8"/>
      </w:r>
      <w:r>
        <w:t xml:space="preserve"> Refer </w:t>
      </w:r>
      <w:r w:rsidR="0D34A9FF">
        <w:t xml:space="preserve">to the </w:t>
      </w:r>
      <w:r w:rsidR="0D34A9FF" w:rsidRPr="00904BC3">
        <w:t xml:space="preserve">Australian Government’s </w:t>
      </w:r>
      <w:hyperlink r:id="rId30" w:history="1">
        <w:r w:rsidR="0D34A9FF" w:rsidRPr="00727237">
          <w:rPr>
            <w:rStyle w:val="Hyperlink"/>
          </w:rPr>
          <w:t>Energy made easy calculator</w:t>
        </w:r>
      </w:hyperlink>
      <w:r w:rsidR="00904BC3">
        <w:t xml:space="preserve">: </w:t>
      </w:r>
      <w:r w:rsidR="0063508A">
        <w:t xml:space="preserve"> </w:t>
      </w:r>
      <w:r w:rsidR="0063508A" w:rsidRPr="0063508A">
        <w:t>to compare your home energy usage with a typical household.</w:t>
      </w:r>
      <w:r w:rsidR="0063508A" w:rsidRPr="00727237">
        <w:rPr>
          <w:i/>
          <w:sz w:val="22"/>
        </w:rPr>
        <w:t xml:space="preserve"> </w:t>
      </w:r>
      <w:r w:rsidRPr="00727237">
        <w:rPr>
          <w:i/>
          <w:sz w:val="22"/>
        </w:rPr>
        <w:t>(</w:t>
      </w:r>
      <w:r w:rsidR="0D34A9FF" w:rsidRPr="00727237">
        <w:rPr>
          <w:i/>
          <w:sz w:val="22"/>
        </w:rPr>
        <w:t>www.energymadeeasy.gov.au/benchmark</w:t>
      </w:r>
      <w:r w:rsidRPr="00727237">
        <w:rPr>
          <w:i/>
          <w:sz w:val="22"/>
        </w:rPr>
        <w:t>)</w:t>
      </w:r>
      <w:r w:rsidR="0063508A">
        <w:rPr>
          <w:i/>
          <w:sz w:val="22"/>
        </w:rPr>
        <w:t>.</w:t>
      </w:r>
      <w:r w:rsidR="0D34A9FF">
        <w:t xml:space="preserve"> </w:t>
      </w:r>
    </w:p>
    <w:p w14:paraId="4206A51E" w14:textId="6FEA2A77" w:rsidR="0091420E" w:rsidRDefault="0091420E" w:rsidP="0091420E">
      <w:pPr>
        <w:pStyle w:val="Heading3"/>
      </w:pPr>
      <w:r>
        <w:t>External sources of information</w:t>
      </w:r>
    </w:p>
    <w:p w14:paraId="13F9423F" w14:textId="77777777" w:rsidR="0091420E" w:rsidRDefault="0091420E" w:rsidP="0091420E">
      <w:pPr>
        <w:pStyle w:val="Body"/>
      </w:pPr>
      <w:r>
        <w:t>You have to gather information from a range of sources to plan and develop policy.</w:t>
      </w:r>
    </w:p>
    <w:p w14:paraId="5C6F3643" w14:textId="77777777" w:rsidR="0091420E" w:rsidRDefault="0091420E" w:rsidP="0091420E">
      <w:pPr>
        <w:pStyle w:val="Body"/>
      </w:pPr>
      <w:r>
        <w:t>External sources of information include:</w:t>
      </w:r>
    </w:p>
    <w:p w14:paraId="31819E34" w14:textId="77777777" w:rsidR="0091420E" w:rsidRPr="00C37771" w:rsidRDefault="0091420E" w:rsidP="00954353">
      <w:pPr>
        <w:pStyle w:val="Heading4"/>
      </w:pPr>
      <w:r w:rsidRPr="00F22D1F">
        <w:t>Government bodies</w:t>
      </w:r>
    </w:p>
    <w:p w14:paraId="549F0004" w14:textId="39A10904" w:rsidR="0091420E" w:rsidRDefault="0091420E" w:rsidP="0091420E">
      <w:pPr>
        <w:pStyle w:val="Body"/>
      </w:pPr>
      <w:r>
        <w:t>Local councils have environmental laws and regulations, which apply to individuals and organisations. Organisations may also choose to include in their plan voluntary environmental actions to reduce their environmental impact on the surrounding community. Federal and state governments have websites with useful information about planning, business operations, grants, permits, research and consultatio</w:t>
      </w:r>
      <w:r w:rsidR="00DB17F0">
        <w:t>n.</w:t>
      </w:r>
    </w:p>
    <w:p w14:paraId="71E3C0D5" w14:textId="36E584C7" w:rsidR="00C941B6" w:rsidRDefault="003C6409" w:rsidP="0091420E">
      <w:pPr>
        <w:pStyle w:val="Body"/>
      </w:pPr>
      <w:r w:rsidRPr="0063508A">
        <w:rPr>
          <w:b/>
        </w:rPr>
        <w:t>Tip</w:t>
      </w:r>
      <w:r>
        <w:t xml:space="preserve">: </w:t>
      </w:r>
      <w:r w:rsidRPr="0063508A">
        <w:rPr>
          <w:i/>
        </w:rPr>
        <w:t xml:space="preserve">Your local chamber of commerce is a great place to network and gain valuable insights </w:t>
      </w:r>
      <w:r w:rsidR="008D707C">
        <w:rPr>
          <w:i/>
        </w:rPr>
        <w:t>in</w:t>
      </w:r>
      <w:r w:rsidRPr="0063508A">
        <w:rPr>
          <w:i/>
        </w:rPr>
        <w:t>to other business sustainability practices and strategies</w:t>
      </w:r>
      <w:r>
        <w:t xml:space="preserve">. </w:t>
      </w:r>
    </w:p>
    <w:p w14:paraId="7AFF3B22" w14:textId="290197AB" w:rsidR="00093A36" w:rsidRPr="00C37771" w:rsidRDefault="00093A36" w:rsidP="00093A36">
      <w:pPr>
        <w:pStyle w:val="Heading4"/>
      </w:pPr>
      <w:r w:rsidRPr="00F22D1F">
        <w:t>Energy, water, gas, waste management providers</w:t>
      </w:r>
    </w:p>
    <w:p w14:paraId="7EEBE668" w14:textId="2C8C87DB" w:rsidR="00093A36" w:rsidRDefault="00093A36" w:rsidP="00093A36">
      <w:pPr>
        <w:pStyle w:val="Body"/>
      </w:pPr>
      <w:r>
        <w:t>Contact water and energy providers for sustainability information, business programs and guidelines for meeting responsibilities.</w:t>
      </w:r>
    </w:p>
    <w:p w14:paraId="08947C00" w14:textId="77777777" w:rsidR="00093A36" w:rsidRPr="00C37771" w:rsidRDefault="00093A36" w:rsidP="00093A36">
      <w:pPr>
        <w:pStyle w:val="Heading4"/>
      </w:pPr>
      <w:r w:rsidRPr="00F22D1F">
        <w:t>Suppliers and customers</w:t>
      </w:r>
    </w:p>
    <w:p w14:paraId="4365D402" w14:textId="0A17A1E7" w:rsidR="00093A36" w:rsidRDefault="00093A36" w:rsidP="00093A36">
      <w:pPr>
        <w:pStyle w:val="Body"/>
      </w:pPr>
      <w:r>
        <w:t>Suppliers can give information about product development and trends and availability of environmentally sustainable products. These include businesses that supply equipment, station</w:t>
      </w:r>
      <w:r w:rsidR="008D707C">
        <w:t>e</w:t>
      </w:r>
      <w:r>
        <w:t xml:space="preserve">ry, printing services and computers. Consider using a questionnaire for all suppliers, which could ask questions about the sustainability of their products or services, or what actions they are taking. Some manufacturers design </w:t>
      </w:r>
      <w:proofErr w:type="gramStart"/>
      <w:r>
        <w:t>products which</w:t>
      </w:r>
      <w:proofErr w:type="gramEnd"/>
      <w:r>
        <w:t xml:space="preserve"> are both environmentally friendly and cost-effective.</w:t>
      </w:r>
    </w:p>
    <w:p w14:paraId="32121855" w14:textId="5DA9B878" w:rsidR="00093A36" w:rsidRDefault="00093A36" w:rsidP="00093A36">
      <w:pPr>
        <w:pStyle w:val="Body"/>
      </w:pPr>
      <w:r>
        <w:t>Consider eco-design when reviewing purchasing strategies. This does not mean ‘green products', but products which are functional, desirable, cost-effective and have no harmful effects on the environment, for example</w:t>
      </w:r>
      <w:r w:rsidR="008D707C">
        <w:t>,</w:t>
      </w:r>
      <w:r>
        <w:t xml:space="preserve"> less toxic substances in materials or processes.</w:t>
      </w:r>
    </w:p>
    <w:p w14:paraId="226E8A78" w14:textId="36D56AE3" w:rsidR="00093A36" w:rsidRPr="00C37771" w:rsidRDefault="00093A36" w:rsidP="00093A36">
      <w:pPr>
        <w:pStyle w:val="Heading4"/>
      </w:pPr>
      <w:r w:rsidRPr="00F22D1F">
        <w:t>Other organisations</w:t>
      </w:r>
    </w:p>
    <w:p w14:paraId="1330EC54" w14:textId="34FC325A" w:rsidR="00093A36" w:rsidRDefault="00093A36" w:rsidP="00093A36">
      <w:pPr>
        <w:pStyle w:val="Body"/>
      </w:pPr>
      <w:r>
        <w:t>Access websites and annual reports of other organisations, which show their own policies and procedures, and methods they use to ensure sustainability. This can assist you to create or adapt procedures relevant to your organisation.</w:t>
      </w:r>
      <w:r w:rsidR="0063508A" w:rsidRPr="0063508A">
        <w:t xml:space="preserve"> </w:t>
      </w:r>
      <w:r w:rsidR="0063508A">
        <w:br w:type="page"/>
      </w:r>
    </w:p>
    <w:tbl>
      <w:tblPr>
        <w:tblW w:w="9072" w:type="dxa"/>
        <w:shd w:val="clear" w:color="auto" w:fill="E7E7D4"/>
        <w:tblLook w:val="0600" w:firstRow="0" w:lastRow="0" w:firstColumn="0" w:lastColumn="0" w:noHBand="1" w:noVBand="1"/>
      </w:tblPr>
      <w:tblGrid>
        <w:gridCol w:w="992"/>
        <w:gridCol w:w="8080"/>
      </w:tblGrid>
      <w:tr w:rsidR="00DB17F0" w14:paraId="0F5D1BB3" w14:textId="77777777" w:rsidTr="00106D13">
        <w:trPr>
          <w:trHeight w:val="659"/>
        </w:trPr>
        <w:tc>
          <w:tcPr>
            <w:tcW w:w="992" w:type="dxa"/>
            <w:shd w:val="clear" w:color="auto" w:fill="F2F2F2" w:themeFill="background1" w:themeFillShade="F2"/>
            <w:vAlign w:val="center"/>
          </w:tcPr>
          <w:p w14:paraId="32DD584D" w14:textId="77777777" w:rsidR="00DB17F0" w:rsidRPr="00106D13" w:rsidRDefault="00DB17F0" w:rsidP="00106D13">
            <w:pPr>
              <w:pStyle w:val="Heading3"/>
              <w:spacing w:before="0" w:after="0"/>
              <w:rPr>
                <w:b w:val="0"/>
                <w:sz w:val="44"/>
                <w:szCs w:val="44"/>
              </w:rPr>
            </w:pPr>
            <w:r w:rsidRPr="00106D13">
              <w:rPr>
                <w:b w:val="0"/>
                <w:sz w:val="44"/>
                <w:szCs w:val="44"/>
              </w:rPr>
              <w:lastRenderedPageBreak/>
              <w:drawing>
                <wp:inline distT="0" distB="0" distL="0" distR="0" wp14:anchorId="39DBAD22" wp14:editId="7BD11B4A">
                  <wp:extent cx="333375" cy="370750"/>
                  <wp:effectExtent l="0" t="0" r="0" b="0"/>
                  <wp:docPr id="9" name="Picture 9" descr="Readings (required and suggested)" title="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7091404F" w14:textId="77777777" w:rsidR="00DB17F0" w:rsidRPr="00106D13" w:rsidRDefault="00DB17F0" w:rsidP="00106D13">
            <w:pPr>
              <w:pStyle w:val="Heading3"/>
              <w:spacing w:before="0" w:after="0"/>
              <w:rPr>
                <w:b w:val="0"/>
                <w:sz w:val="44"/>
                <w:szCs w:val="44"/>
              </w:rPr>
            </w:pPr>
            <w:r w:rsidRPr="00106D13">
              <w:rPr>
                <w:b w:val="0"/>
                <w:sz w:val="44"/>
                <w:szCs w:val="44"/>
              </w:rPr>
              <w:t>Reading list</w:t>
            </w:r>
          </w:p>
        </w:tc>
      </w:tr>
    </w:tbl>
    <w:p w14:paraId="72D06C19" w14:textId="5BA8C39A" w:rsidR="0091420E" w:rsidRPr="00BE5E19" w:rsidRDefault="00093A36" w:rsidP="00BE5E19">
      <w:pPr>
        <w:pStyle w:val="Heading4"/>
      </w:pPr>
      <w:r w:rsidRPr="00BE5E19">
        <w:t>Government Bodies</w:t>
      </w:r>
      <w:r w:rsidR="0091420E" w:rsidRPr="00BE5E19">
        <w:t>:</w:t>
      </w:r>
    </w:p>
    <w:p w14:paraId="5F85D483" w14:textId="25BD1636" w:rsidR="0D34A9FF" w:rsidRPr="00012502" w:rsidRDefault="00FB35B0" w:rsidP="00FB35B0">
      <w:pPr>
        <w:pStyle w:val="Body"/>
        <w:spacing w:before="120" w:after="120" w:line="300" w:lineRule="auto"/>
      </w:pPr>
      <w:r>
        <w:sym w:font="Webdings" w:char="F0A8"/>
      </w:r>
      <w:r>
        <w:t xml:space="preserve"> </w:t>
      </w:r>
      <w:hyperlink r:id="rId31" w:history="1">
        <w:r w:rsidR="0D34A9FF" w:rsidRPr="00FB35B0">
          <w:rPr>
            <w:rStyle w:val="Hyperlink"/>
          </w:rPr>
          <w:t>Federal Department of Environment and Energy</w:t>
        </w:r>
      </w:hyperlink>
      <w:r w:rsidR="00012502" w:rsidRPr="00012502">
        <w:t>:</w:t>
      </w:r>
      <w:r w:rsidR="0D34A9FF" w:rsidRPr="00012502">
        <w:t xml:space="preserve"> </w:t>
      </w:r>
      <w:r w:rsidRPr="00FB35B0">
        <w:rPr>
          <w:i/>
          <w:sz w:val="22"/>
        </w:rPr>
        <w:t>(</w:t>
      </w:r>
      <w:r w:rsidR="00012502" w:rsidRPr="00FB35B0">
        <w:rPr>
          <w:i/>
          <w:sz w:val="22"/>
        </w:rPr>
        <w:t>www.environment.gov.au</w:t>
      </w:r>
      <w:r w:rsidRPr="00FB35B0">
        <w:rPr>
          <w:i/>
          <w:sz w:val="22"/>
        </w:rPr>
        <w:t>)</w:t>
      </w:r>
    </w:p>
    <w:p w14:paraId="376E6CD6" w14:textId="6EFC15C0" w:rsidR="0D34A9FF" w:rsidRPr="00012502" w:rsidRDefault="00FB35B0" w:rsidP="00FB35B0">
      <w:pPr>
        <w:pStyle w:val="Body"/>
        <w:spacing w:before="120" w:after="120" w:line="300" w:lineRule="auto"/>
      </w:pPr>
      <w:r>
        <w:sym w:font="Webdings" w:char="F0A8"/>
      </w:r>
      <w:r>
        <w:t xml:space="preserve"> </w:t>
      </w:r>
      <w:hyperlink r:id="rId32" w:history="1">
        <w:r w:rsidR="0D34A9FF" w:rsidRPr="00FB35B0">
          <w:rPr>
            <w:rStyle w:val="Hyperlink"/>
          </w:rPr>
          <w:t>NSW Office of Environment and Heritage</w:t>
        </w:r>
      </w:hyperlink>
      <w:r w:rsidR="00012502" w:rsidRPr="00012502">
        <w:t>:</w:t>
      </w:r>
      <w:r w:rsidR="0D34A9FF" w:rsidRPr="00012502">
        <w:t xml:space="preserve"> </w:t>
      </w:r>
      <w:r>
        <w:t>(</w:t>
      </w:r>
      <w:r w:rsidR="0D34A9FF" w:rsidRPr="00FB35B0">
        <w:rPr>
          <w:i/>
          <w:sz w:val="22"/>
        </w:rPr>
        <w:t>www.environment.nsw.gov.au</w:t>
      </w:r>
      <w:r>
        <w:rPr>
          <w:i/>
          <w:sz w:val="22"/>
        </w:rPr>
        <w:t>)</w:t>
      </w:r>
    </w:p>
    <w:p w14:paraId="3C8AC057" w14:textId="2370A8F4" w:rsidR="0091420E" w:rsidRPr="00FB35B0" w:rsidRDefault="00FB35B0" w:rsidP="00FB35B0">
      <w:pPr>
        <w:pStyle w:val="Body"/>
        <w:tabs>
          <w:tab w:val="left" w:pos="284"/>
        </w:tabs>
        <w:spacing w:before="120" w:after="120" w:line="300" w:lineRule="auto"/>
        <w:rPr>
          <w:i/>
          <w:sz w:val="22"/>
        </w:rPr>
      </w:pPr>
      <w:r>
        <w:sym w:font="Webdings" w:char="F0A8"/>
      </w:r>
      <w:r>
        <w:t xml:space="preserve"> </w:t>
      </w:r>
      <w:hyperlink r:id="rId33" w:history="1">
        <w:r w:rsidR="0D34A9FF" w:rsidRPr="00FB35B0">
          <w:rPr>
            <w:rStyle w:val="Hyperlink"/>
          </w:rPr>
          <w:t>City of Sydney</w:t>
        </w:r>
      </w:hyperlink>
      <w:r w:rsidR="00012502" w:rsidRPr="00012502">
        <w:t>:</w:t>
      </w:r>
      <w:r w:rsidR="0D34A9FF" w:rsidRPr="00012502">
        <w:t xml:space="preserve"> </w:t>
      </w:r>
      <w:r>
        <w:t>(</w:t>
      </w:r>
      <w:r w:rsidR="0D34A9FF" w:rsidRPr="00FB35B0">
        <w:rPr>
          <w:i/>
          <w:sz w:val="22"/>
        </w:rPr>
        <w:t>www.cityofsydney.nsw.gov.au/business/build-your-skills-and-knowledge/business-programs/greening-your-business</w:t>
      </w:r>
      <w:r>
        <w:rPr>
          <w:i/>
          <w:sz w:val="22"/>
        </w:rPr>
        <w:t>)</w:t>
      </w:r>
    </w:p>
    <w:p w14:paraId="52BE52C7" w14:textId="0F7D9D24" w:rsidR="0091420E" w:rsidRPr="00BE5E19" w:rsidRDefault="00093A36" w:rsidP="00BE5E19">
      <w:pPr>
        <w:pStyle w:val="Heading4"/>
      </w:pPr>
      <w:r w:rsidRPr="00BE5E19">
        <w:t>Energy, water, gas, waste management providers</w:t>
      </w:r>
      <w:r w:rsidR="0091420E" w:rsidRPr="00BE5E19">
        <w:t>:</w:t>
      </w:r>
    </w:p>
    <w:p w14:paraId="2E0D2328" w14:textId="2AA5DE02" w:rsidR="0D34A9FF" w:rsidRPr="00265496" w:rsidRDefault="00FB35B0" w:rsidP="00FB35B0">
      <w:pPr>
        <w:pStyle w:val="Body"/>
        <w:spacing w:before="120" w:after="120" w:line="300" w:lineRule="auto"/>
      </w:pPr>
      <w:r>
        <w:sym w:font="Webdings" w:char="F0A8"/>
      </w:r>
      <w:r>
        <w:t xml:space="preserve"> </w:t>
      </w:r>
      <w:r w:rsidR="0D34A9FF" w:rsidRPr="00265496">
        <w:t xml:space="preserve">Energy made easy – </w:t>
      </w:r>
      <w:hyperlink r:id="rId34" w:history="1">
        <w:r w:rsidR="0D34A9FF" w:rsidRPr="00FB35B0">
          <w:rPr>
            <w:rStyle w:val="Hyperlink"/>
          </w:rPr>
          <w:t>Tips for saving energy at home</w:t>
        </w:r>
      </w:hyperlink>
      <w:r w:rsidR="00002216" w:rsidRPr="00265496">
        <w:t xml:space="preserve">: </w:t>
      </w:r>
      <w:r>
        <w:t>(</w:t>
      </w:r>
      <w:r w:rsidR="0D34A9FF" w:rsidRPr="00FB35B0">
        <w:rPr>
          <w:i/>
          <w:sz w:val="22"/>
        </w:rPr>
        <w:t>www.energymadeeasy.gov.au/control-your-costs/save-money-reducing-energy-use/tips-saving-energy-home</w:t>
      </w:r>
      <w:r>
        <w:rPr>
          <w:i/>
          <w:sz w:val="22"/>
        </w:rPr>
        <w:t>)</w:t>
      </w:r>
    </w:p>
    <w:p w14:paraId="7655108E" w14:textId="758EA089" w:rsidR="0091420E" w:rsidRPr="006C01C5" w:rsidRDefault="00FB35B0" w:rsidP="00FB35B0">
      <w:pPr>
        <w:pStyle w:val="Body"/>
        <w:tabs>
          <w:tab w:val="left" w:pos="284"/>
        </w:tabs>
        <w:spacing w:before="120" w:after="120" w:line="300" w:lineRule="auto"/>
        <w:rPr>
          <w:i/>
          <w:sz w:val="22"/>
        </w:rPr>
      </w:pPr>
      <w:r>
        <w:sym w:font="Webdings" w:char="F0A8"/>
      </w:r>
      <w:r>
        <w:t xml:space="preserve"> </w:t>
      </w:r>
      <w:r w:rsidR="0D34A9FF" w:rsidRPr="00265496">
        <w:t xml:space="preserve">Energy Australia – </w:t>
      </w:r>
      <w:hyperlink r:id="rId35" w:history="1">
        <w:r w:rsidR="0D34A9FF" w:rsidRPr="006C01C5">
          <w:rPr>
            <w:rStyle w:val="Hyperlink"/>
          </w:rPr>
          <w:t>energy-saving tools</w:t>
        </w:r>
      </w:hyperlink>
      <w:r w:rsidR="00002216" w:rsidRPr="00265496">
        <w:t xml:space="preserve">: </w:t>
      </w:r>
      <w:r w:rsidR="006C01C5">
        <w:t>(</w:t>
      </w:r>
      <w:r w:rsidR="0D34A9FF" w:rsidRPr="006C01C5">
        <w:rPr>
          <w:i/>
          <w:sz w:val="22"/>
        </w:rPr>
        <w:t>www.energyaustralia.com.au/blog/better-energy/energy-saving-tools</w:t>
      </w:r>
      <w:r w:rsidR="006C01C5">
        <w:rPr>
          <w:i/>
          <w:sz w:val="22"/>
        </w:rPr>
        <w:t>)</w:t>
      </w:r>
    </w:p>
    <w:p w14:paraId="38691AC9" w14:textId="6040D810" w:rsidR="0091420E" w:rsidRPr="006C01C5" w:rsidRDefault="00FB35B0" w:rsidP="00FB35B0">
      <w:pPr>
        <w:pStyle w:val="Body"/>
        <w:tabs>
          <w:tab w:val="left" w:pos="284"/>
        </w:tabs>
        <w:spacing w:before="120" w:after="120" w:line="300" w:lineRule="auto"/>
        <w:rPr>
          <w:i/>
          <w:sz w:val="22"/>
        </w:rPr>
      </w:pPr>
      <w:r>
        <w:sym w:font="Webdings" w:char="F0A8"/>
      </w:r>
      <w:r>
        <w:t xml:space="preserve"> </w:t>
      </w:r>
      <w:r w:rsidR="0D34A9FF" w:rsidRPr="00265496">
        <w:t xml:space="preserve">Sydney Water – </w:t>
      </w:r>
      <w:hyperlink r:id="rId36" w:history="1">
        <w:r w:rsidR="0D34A9FF" w:rsidRPr="006C01C5">
          <w:rPr>
            <w:rStyle w:val="Hyperlink"/>
          </w:rPr>
          <w:t>Water Wise rules</w:t>
        </w:r>
      </w:hyperlink>
      <w:r w:rsidR="00002216" w:rsidRPr="00265496">
        <w:t xml:space="preserve">: </w:t>
      </w:r>
      <w:r w:rsidR="006C01C5">
        <w:t>(</w:t>
      </w:r>
      <w:r w:rsidR="0D34A9FF" w:rsidRPr="006C01C5">
        <w:rPr>
          <w:i/>
          <w:sz w:val="22"/>
        </w:rPr>
        <w:t>www.sydneywater.com.au/SW/water-the-environment/what-we-re-doing/water-wise-rules/index.htm</w:t>
      </w:r>
      <w:r w:rsidR="006C01C5">
        <w:rPr>
          <w:i/>
          <w:sz w:val="22"/>
        </w:rPr>
        <w:t>)</w:t>
      </w:r>
      <w:r w:rsidR="006E3334" w:rsidRPr="006E3334">
        <w:t xml:space="preserve"> </w:t>
      </w:r>
    </w:p>
    <w:p w14:paraId="1081748D" w14:textId="00B14E9E" w:rsidR="0091420E" w:rsidRPr="00DB17F0" w:rsidRDefault="00093A36" w:rsidP="00BE5E19">
      <w:pPr>
        <w:pStyle w:val="Heading4"/>
      </w:pPr>
      <w:r>
        <w:t>Suppliers and Customers</w:t>
      </w:r>
      <w:r w:rsidR="0091420E" w:rsidRPr="00DB17F0">
        <w:t>:</w:t>
      </w:r>
    </w:p>
    <w:p w14:paraId="56D211D4" w14:textId="7D84B017" w:rsidR="0D34A9FF" w:rsidRDefault="00FD54B6" w:rsidP="00FD54B6">
      <w:pPr>
        <w:pStyle w:val="Body"/>
      </w:pPr>
      <w:r>
        <w:sym w:font="Webdings" w:char="F0A8"/>
      </w:r>
      <w:r>
        <w:t xml:space="preserve"> </w:t>
      </w:r>
      <w:r w:rsidR="0D34A9FF" w:rsidRPr="005F70CF">
        <w:t xml:space="preserve">Fuji Xerox </w:t>
      </w:r>
      <w:proofErr w:type="spellStart"/>
      <w:r w:rsidR="0D34A9FF" w:rsidRPr="005F70CF">
        <w:t>n.d.</w:t>
      </w:r>
      <w:proofErr w:type="spellEnd"/>
      <w:r w:rsidR="0D34A9FF" w:rsidRPr="005F70CF">
        <w:t xml:space="preserve">, </w:t>
      </w:r>
      <w:hyperlink r:id="rId37" w:history="1">
        <w:r w:rsidR="0D34A9FF" w:rsidRPr="00FD54B6">
          <w:rPr>
            <w:rStyle w:val="Hyperlink"/>
          </w:rPr>
          <w:t>Sustainability</w:t>
        </w:r>
      </w:hyperlink>
      <w:r w:rsidR="005F70CF">
        <w:t>:</w:t>
      </w:r>
      <w:r w:rsidR="0D34A9FF">
        <w:t xml:space="preserve"> </w:t>
      </w:r>
      <w:r>
        <w:t>(</w:t>
      </w:r>
      <w:r w:rsidR="0D34A9FF" w:rsidRPr="00FD54B6">
        <w:rPr>
          <w:i/>
          <w:sz w:val="22"/>
        </w:rPr>
        <w:t>www.fujixerox.com.au/en/Sustainability</w:t>
      </w:r>
      <w:r>
        <w:rPr>
          <w:i/>
          <w:sz w:val="22"/>
        </w:rPr>
        <w:t>)</w:t>
      </w:r>
    </w:p>
    <w:p w14:paraId="3C5CE769" w14:textId="16FD5900" w:rsidR="0D34A9FF" w:rsidRPr="00FD54B6" w:rsidRDefault="00FD54B6" w:rsidP="00FD54B6">
      <w:pPr>
        <w:pStyle w:val="Body"/>
        <w:rPr>
          <w:i/>
          <w:sz w:val="22"/>
        </w:rPr>
      </w:pPr>
      <w:r>
        <w:sym w:font="Webdings" w:char="F0A8"/>
      </w:r>
      <w:r>
        <w:t xml:space="preserve"> </w:t>
      </w:r>
      <w:r w:rsidR="0D34A9FF" w:rsidRPr="005F70CF">
        <w:t xml:space="preserve">Cleanaway 2019, </w:t>
      </w:r>
      <w:hyperlink r:id="rId38" w:history="1">
        <w:r w:rsidR="0D34A9FF" w:rsidRPr="00FD54B6">
          <w:rPr>
            <w:rStyle w:val="Hyperlink"/>
          </w:rPr>
          <w:t>Making a sustainable future possible</w:t>
        </w:r>
      </w:hyperlink>
      <w:r w:rsidR="005F70CF">
        <w:t>:</w:t>
      </w:r>
      <w:r w:rsidR="0D34A9FF">
        <w:t xml:space="preserve"> </w:t>
      </w:r>
      <w:r>
        <w:t>(</w:t>
      </w:r>
      <w:r w:rsidR="005F70CF" w:rsidRPr="00FD54B6">
        <w:rPr>
          <w:i/>
          <w:sz w:val="22"/>
        </w:rPr>
        <w:t>www.cleanaway.com.au</w:t>
      </w:r>
      <w:r>
        <w:rPr>
          <w:i/>
          <w:sz w:val="22"/>
        </w:rPr>
        <w:t>)</w:t>
      </w:r>
    </w:p>
    <w:p w14:paraId="5D6E3C0E" w14:textId="37A285D3" w:rsidR="0091420E" w:rsidRDefault="0091420E" w:rsidP="0091420E">
      <w:pPr>
        <w:pStyle w:val="Body"/>
      </w:pPr>
    </w:p>
    <w:p w14:paraId="6902BF4C" w14:textId="5FC267A6" w:rsidR="0091420E" w:rsidRDefault="0091420E" w:rsidP="0091420E">
      <w:pPr>
        <w:pStyle w:val="Heading2"/>
      </w:pPr>
      <w:bookmarkStart w:id="20" w:name="_Toc25310838"/>
      <w:r w:rsidRPr="00B75BBB">
        <w:t>Content of sustainability policy</w:t>
      </w:r>
      <w:bookmarkEnd w:id="20"/>
    </w:p>
    <w:p w14:paraId="2971BB20" w14:textId="77777777" w:rsidR="0091420E" w:rsidRPr="00B75BBB" w:rsidRDefault="0091420E" w:rsidP="0091420E">
      <w:pPr>
        <w:pStyle w:val="Heading3"/>
        <w:rPr>
          <w:rFonts w:eastAsiaTheme="minorHAnsi"/>
        </w:rPr>
      </w:pPr>
      <w:r w:rsidRPr="00B75BBB">
        <w:rPr>
          <w:rFonts w:eastAsiaTheme="minorHAnsi"/>
        </w:rPr>
        <w:t xml:space="preserve">Policy </w:t>
      </w:r>
      <w:r w:rsidRPr="00DF6318">
        <w:t>vision</w:t>
      </w:r>
    </w:p>
    <w:p w14:paraId="0B247F6A" w14:textId="28443ECA" w:rsidR="0091420E" w:rsidRPr="00DF6318" w:rsidRDefault="0D34A9FF" w:rsidP="0091420E">
      <w:pPr>
        <w:pStyle w:val="Body"/>
      </w:pPr>
      <w:r>
        <w:t xml:space="preserve">Organisations need to define and then </w:t>
      </w:r>
      <w:proofErr w:type="gramStart"/>
      <w:r>
        <w:t>develop,</w:t>
      </w:r>
      <w:proofErr w:type="gramEnd"/>
      <w:r>
        <w:t xml:space="preserve"> a sustainability policy and the supporting procedures to achieve the vision. This provides a structure and framework for their approach to </w:t>
      </w:r>
      <w:proofErr w:type="gramStart"/>
      <w:r>
        <w:t>sustainability and initiates</w:t>
      </w:r>
      <w:proofErr w:type="gramEnd"/>
      <w:r>
        <w:t xml:space="preserve"> and supports the capability of an organisation to manage its impact on the environment. It also enables the organisation to plan and implement measures to reduce its environmental impact and to implement environmental protection strategies in the context of their operations and activities. </w:t>
      </w:r>
    </w:p>
    <w:p w14:paraId="1238AF3F" w14:textId="77777777" w:rsidR="0091420E" w:rsidRDefault="0091420E" w:rsidP="0091420E">
      <w:pPr>
        <w:pStyle w:val="Body"/>
      </w:pPr>
      <w:r w:rsidRPr="00DF6318">
        <w:t xml:space="preserve">A </w:t>
      </w:r>
      <w:r w:rsidRPr="00DF6318">
        <w:rPr>
          <w:b/>
        </w:rPr>
        <w:t>vision statement</w:t>
      </w:r>
      <w:r w:rsidRPr="00DF6318">
        <w:t xml:space="preserve"> expresses the organisation’s commitment to sustainability and the organisational benefits of a sustainable approach to operations.</w:t>
      </w:r>
    </w:p>
    <w:p w14:paraId="2BBAA650" w14:textId="77777777" w:rsidR="0063508A" w:rsidRDefault="0063508A">
      <w:pPr>
        <w:rPr>
          <w:rFonts w:eastAsia="Times New Roman" w:cstheme="minorHAnsi"/>
          <w:b/>
          <w:noProof/>
          <w:color w:val="6260B8"/>
          <w:kern w:val="22"/>
          <w:sz w:val="32"/>
          <w:szCs w:val="32"/>
          <w:lang w:eastAsia="en-AU"/>
        </w:rPr>
      </w:pPr>
      <w:r>
        <w:br w:type="page"/>
      </w:r>
    </w:p>
    <w:p w14:paraId="23A7BE08" w14:textId="5243BF8A" w:rsidR="0091420E" w:rsidRPr="00F4346B" w:rsidRDefault="0091420E" w:rsidP="0091420E">
      <w:pPr>
        <w:pStyle w:val="Heading3"/>
      </w:pPr>
      <w:r w:rsidRPr="00F22D1F">
        <w:lastRenderedPageBreak/>
        <w:t xml:space="preserve">Examples of </w:t>
      </w:r>
      <w:r w:rsidR="008D707C">
        <w:t xml:space="preserve">a </w:t>
      </w:r>
      <w:r w:rsidRPr="00F22D1F">
        <w:t>sustainability vision</w:t>
      </w:r>
    </w:p>
    <w:p w14:paraId="753210F2" w14:textId="77777777" w:rsidR="0091420E" w:rsidRPr="00F22D1F" w:rsidRDefault="0091420E" w:rsidP="00CB2E6A">
      <w:pPr>
        <w:pStyle w:val="Heading4"/>
      </w:pPr>
      <w:r w:rsidRPr="00F22D1F">
        <w:t>Commonwealth Bank</w:t>
      </w:r>
    </w:p>
    <w:p w14:paraId="1CC0FE2A" w14:textId="2BF04678" w:rsidR="0091420E" w:rsidRPr="00BF4B3A" w:rsidRDefault="009B76D0" w:rsidP="0091420E">
      <w:pPr>
        <w:pStyle w:val="Body"/>
        <w:rPr>
          <w:color w:val="002060"/>
        </w:rPr>
      </w:pPr>
      <w:r w:rsidRPr="00BF4B3A">
        <w:rPr>
          <w:i/>
          <w:color w:val="002060"/>
        </w:rPr>
        <w:t>‘</w:t>
      </w:r>
      <w:r w:rsidR="0091420E" w:rsidRPr="00BF4B3A">
        <w:rPr>
          <w:i/>
          <w:color w:val="002060"/>
        </w:rPr>
        <w:t>Good business practice empowers people and strengthens communities. We’re focused on transparent, balanced and sustainable practices, policies and decisions that support positive social, economic and environmental outcomes</w:t>
      </w:r>
      <w:r w:rsidR="0091420E" w:rsidRPr="00BF4B3A">
        <w:rPr>
          <w:color w:val="002060"/>
        </w:rPr>
        <w:t>.</w:t>
      </w:r>
      <w:r w:rsidRPr="00BF4B3A">
        <w:rPr>
          <w:color w:val="002060"/>
        </w:rPr>
        <w:t>’</w:t>
      </w:r>
    </w:p>
    <w:p w14:paraId="5099188E" w14:textId="77777777" w:rsidR="0091420E" w:rsidRPr="00F22D1F" w:rsidRDefault="0091420E" w:rsidP="00CB2E6A">
      <w:pPr>
        <w:pStyle w:val="Heading4"/>
      </w:pPr>
      <w:r w:rsidRPr="00F22D1F">
        <w:t>NSW Health South Eastern Sydney Local Health District</w:t>
      </w:r>
    </w:p>
    <w:p w14:paraId="1C4FEE7B" w14:textId="611B97FA" w:rsidR="0091420E" w:rsidRDefault="009B76D0" w:rsidP="00350E5B">
      <w:pPr>
        <w:pStyle w:val="Body"/>
        <w:spacing w:after="120" w:line="240" w:lineRule="auto"/>
        <w:rPr>
          <w:i/>
          <w:color w:val="002060"/>
        </w:rPr>
      </w:pPr>
      <w:r w:rsidRPr="00D25FB5">
        <w:rPr>
          <w:i/>
          <w:color w:val="002060"/>
        </w:rPr>
        <w:t>‘</w:t>
      </w:r>
      <w:r w:rsidR="0091420E" w:rsidRPr="00D25FB5">
        <w:rPr>
          <w:i/>
          <w:color w:val="002060"/>
        </w:rPr>
        <w:t>At South Eastern Sydney Local Health District (SESLHD), we recognise the benefits of an environmentally sustainable healthcare system. Improving our environmental performance will have health and financial rewards for our community, as well as environmental advantages for the planet.</w:t>
      </w:r>
      <w:r w:rsidRPr="00D25FB5">
        <w:rPr>
          <w:i/>
          <w:color w:val="002060"/>
        </w:rPr>
        <w:t>’</w:t>
      </w:r>
    </w:p>
    <w:p w14:paraId="7AA2450F" w14:textId="77777777" w:rsidR="00350E5B" w:rsidRDefault="00350E5B" w:rsidP="00350E5B">
      <w:pPr>
        <w:pStyle w:val="Body"/>
        <w:spacing w:after="120" w:line="240" w:lineRule="auto"/>
        <w:rPr>
          <w:i/>
          <w:color w:val="002060"/>
        </w:rPr>
      </w:pPr>
    </w:p>
    <w:tbl>
      <w:tblPr>
        <w:tblW w:w="9072" w:type="dxa"/>
        <w:shd w:val="clear" w:color="auto" w:fill="E7E7D4"/>
        <w:tblLook w:val="0600" w:firstRow="0" w:lastRow="0" w:firstColumn="0" w:lastColumn="0" w:noHBand="1" w:noVBand="1"/>
      </w:tblPr>
      <w:tblGrid>
        <w:gridCol w:w="992"/>
        <w:gridCol w:w="8080"/>
      </w:tblGrid>
      <w:tr w:rsidR="00D25FB5" w14:paraId="7E57E239" w14:textId="77777777" w:rsidTr="00106D13">
        <w:trPr>
          <w:trHeight w:val="659"/>
        </w:trPr>
        <w:tc>
          <w:tcPr>
            <w:tcW w:w="992" w:type="dxa"/>
            <w:shd w:val="clear" w:color="auto" w:fill="F2F2F2" w:themeFill="background1" w:themeFillShade="F2"/>
            <w:vAlign w:val="center"/>
          </w:tcPr>
          <w:p w14:paraId="02CA8816" w14:textId="77777777" w:rsidR="00D25FB5" w:rsidRPr="00106D13" w:rsidRDefault="00D25FB5" w:rsidP="00106D13">
            <w:pPr>
              <w:pStyle w:val="Heading3"/>
              <w:spacing w:before="0" w:after="0"/>
              <w:rPr>
                <w:b w:val="0"/>
                <w:sz w:val="44"/>
                <w:szCs w:val="44"/>
              </w:rPr>
            </w:pPr>
            <w:r w:rsidRPr="00106D13">
              <w:rPr>
                <w:b w:val="0"/>
                <w:sz w:val="44"/>
                <w:szCs w:val="44"/>
              </w:rPr>
              <w:drawing>
                <wp:inline distT="0" distB="0" distL="0" distR="0" wp14:anchorId="0C8E9F85" wp14:editId="380F8960">
                  <wp:extent cx="333375" cy="370750"/>
                  <wp:effectExtent l="0" t="0" r="0" b="0"/>
                  <wp:docPr id="13" name="Picture 13" descr="Readings (required and suggested)" title="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2ED361B3" w14:textId="77777777" w:rsidR="00D25FB5" w:rsidRPr="00106D13" w:rsidRDefault="00D25FB5" w:rsidP="00106D13">
            <w:pPr>
              <w:pStyle w:val="Heading3"/>
              <w:spacing w:before="0" w:after="0"/>
              <w:rPr>
                <w:b w:val="0"/>
                <w:sz w:val="44"/>
                <w:szCs w:val="44"/>
              </w:rPr>
            </w:pPr>
            <w:r w:rsidRPr="00106D13">
              <w:rPr>
                <w:b w:val="0"/>
                <w:sz w:val="44"/>
                <w:szCs w:val="44"/>
              </w:rPr>
              <w:t>Reading list</w:t>
            </w:r>
          </w:p>
        </w:tc>
      </w:tr>
    </w:tbl>
    <w:p w14:paraId="4D9C86D0" w14:textId="77777777" w:rsidR="00D25FB5" w:rsidRDefault="00D25FB5" w:rsidP="00350E5B">
      <w:pPr>
        <w:spacing w:after="120" w:line="240" w:lineRule="auto"/>
      </w:pPr>
    </w:p>
    <w:p w14:paraId="7CE56F83" w14:textId="5456B740" w:rsidR="00D25FB5" w:rsidRDefault="00D25FB5">
      <w:r>
        <w:sym w:font="Webdings" w:char="F0A8"/>
      </w:r>
      <w:r>
        <w:t xml:space="preserve"> Refer to, </w:t>
      </w:r>
      <w:hyperlink r:id="rId39" w:history="1">
        <w:r w:rsidRPr="00D25FB5">
          <w:rPr>
            <w:rStyle w:val="Hyperlink"/>
          </w:rPr>
          <w:t>Commonwealth Bank, Opportunity Initiatives</w:t>
        </w:r>
      </w:hyperlink>
      <w:r>
        <w:t xml:space="preserve">: </w:t>
      </w:r>
      <w:r w:rsidRPr="00D25FB5">
        <w:rPr>
          <w:i/>
          <w:sz w:val="22"/>
        </w:rPr>
        <w:t>(www.commbank.com.au/about-us/opportunity-initiatives/opportunity-from-good-business-practice.html</w:t>
      </w:r>
      <w:r>
        <w:rPr>
          <w:i/>
          <w:sz w:val="22"/>
        </w:rPr>
        <w:t>)</w:t>
      </w:r>
      <w:r w:rsidRPr="00D25FB5">
        <w:rPr>
          <w:sz w:val="22"/>
        </w:rPr>
        <w:t xml:space="preserve"> </w:t>
      </w:r>
    </w:p>
    <w:p w14:paraId="46F92E3D" w14:textId="3DBB97E8" w:rsidR="00D25FB5" w:rsidRDefault="00D25FB5" w:rsidP="00D25FB5">
      <w:pPr>
        <w:pStyle w:val="Body"/>
      </w:pPr>
      <w:r w:rsidRPr="00D25FB5">
        <w:sym w:font="Webdings" w:char="F0A8"/>
      </w:r>
      <w:r w:rsidRPr="00D25FB5">
        <w:t xml:space="preserve"> Refer to</w:t>
      </w:r>
      <w:r>
        <w:rPr>
          <w:rStyle w:val="Hyperlink"/>
        </w:rPr>
        <w:t>,</w:t>
      </w:r>
      <w:r w:rsidRPr="00D25FB5">
        <w:t xml:space="preserve"> </w:t>
      </w:r>
      <w:hyperlink r:id="rId40" w:history="1">
        <w:r w:rsidRPr="00D25FB5">
          <w:rPr>
            <w:rStyle w:val="Hyperlink"/>
          </w:rPr>
          <w:t>NSW Health South Eastern Sydney Local Health District, Environmental Sustaina</w:t>
        </w:r>
      </w:hyperlink>
      <w:r w:rsidRPr="00D25FB5">
        <w:rPr>
          <w:rStyle w:val="Hyperlink"/>
        </w:rPr>
        <w:t>bility:</w:t>
      </w:r>
      <w:r>
        <w:t xml:space="preserve"> </w:t>
      </w:r>
      <w:r w:rsidRPr="00D25FB5">
        <w:rPr>
          <w:i/>
          <w:sz w:val="22"/>
        </w:rPr>
        <w:t>(www.seslhd.health.nsw.gov.au/about-us/environmental-sustainability)</w:t>
      </w:r>
    </w:p>
    <w:p w14:paraId="52C93B9A" w14:textId="77777777" w:rsidR="0063508A" w:rsidRDefault="0063508A"/>
    <w:tbl>
      <w:tblPr>
        <w:tblW w:w="9072" w:type="dxa"/>
        <w:shd w:val="clear" w:color="auto" w:fill="E7E7D4"/>
        <w:tblLook w:val="0600" w:firstRow="0" w:lastRow="0" w:firstColumn="0" w:lastColumn="0" w:noHBand="1" w:noVBand="1"/>
      </w:tblPr>
      <w:tblGrid>
        <w:gridCol w:w="992"/>
        <w:gridCol w:w="8080"/>
      </w:tblGrid>
      <w:tr w:rsidR="0063508A" w14:paraId="53743E7B" w14:textId="77777777" w:rsidTr="00631CE1">
        <w:trPr>
          <w:trHeight w:val="659"/>
        </w:trPr>
        <w:tc>
          <w:tcPr>
            <w:tcW w:w="992" w:type="dxa"/>
            <w:shd w:val="clear" w:color="auto" w:fill="F2F2F2" w:themeFill="background1" w:themeFillShade="F2"/>
            <w:vAlign w:val="center"/>
          </w:tcPr>
          <w:p w14:paraId="140197C7" w14:textId="77777777" w:rsidR="0063508A" w:rsidRPr="00106D13" w:rsidRDefault="0063508A" w:rsidP="00631CE1">
            <w:pPr>
              <w:pStyle w:val="Body"/>
              <w:spacing w:after="120" w:line="240" w:lineRule="auto"/>
            </w:pPr>
            <w:r w:rsidRPr="00106D13">
              <w:rPr>
                <w:noProof/>
                <w:lang w:eastAsia="en-AU"/>
              </w:rPr>
              <w:drawing>
                <wp:inline distT="0" distB="0" distL="0" distR="0" wp14:anchorId="2D8DCEAD" wp14:editId="052BDBDE">
                  <wp:extent cx="367200" cy="386398"/>
                  <wp:effectExtent l="0" t="0" r="0" b="0"/>
                  <wp:docPr id="18" name="Picture 18" descr="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1C285C93" w14:textId="77777777" w:rsidR="0063508A" w:rsidRPr="00A63612" w:rsidRDefault="0063508A" w:rsidP="00631CE1">
            <w:pPr>
              <w:pStyle w:val="Body"/>
              <w:spacing w:after="120" w:line="240" w:lineRule="auto"/>
              <w:rPr>
                <w:color w:val="6160B8"/>
                <w:sz w:val="44"/>
                <w:szCs w:val="44"/>
              </w:rPr>
            </w:pPr>
            <w:r w:rsidRPr="00A63612">
              <w:rPr>
                <w:color w:val="6160B8"/>
                <w:sz w:val="44"/>
                <w:szCs w:val="44"/>
              </w:rPr>
              <w:t>Practice activity</w:t>
            </w:r>
          </w:p>
        </w:tc>
      </w:tr>
    </w:tbl>
    <w:p w14:paraId="4B261911" w14:textId="5C116E7E" w:rsidR="0063508A" w:rsidRDefault="0063508A"/>
    <w:p w14:paraId="23C8CEC3" w14:textId="03984B3C" w:rsidR="0063508A" w:rsidRPr="00BE5E19" w:rsidRDefault="0063508A" w:rsidP="00BE5E19">
      <w:pPr>
        <w:pStyle w:val="Heading4"/>
        <w:rPr>
          <w:rStyle w:val="Strong"/>
          <w:b/>
          <w:bCs w:val="0"/>
        </w:rPr>
      </w:pPr>
      <w:r w:rsidRPr="00BE5E19">
        <w:rPr>
          <w:rStyle w:val="Strong"/>
          <w:b/>
          <w:bCs w:val="0"/>
        </w:rPr>
        <w:t>Activity 2.3 Draft a vision statement</w:t>
      </w:r>
    </w:p>
    <w:p w14:paraId="2AF9910C" w14:textId="77777777" w:rsidR="0063508A" w:rsidRPr="0063508A" w:rsidRDefault="0063508A" w:rsidP="0063508A">
      <w:pPr>
        <w:pStyle w:val="Body"/>
      </w:pPr>
      <w:r w:rsidRPr="0063508A">
        <w:rPr>
          <w:rStyle w:val="Strong"/>
          <w:b w:val="0"/>
          <w:bCs w:val="0"/>
        </w:rPr>
        <w:t>Write a draft vision statement that expresses the organisation's commitment to sustainability and benefits of a sustainable approach to operations.</w:t>
      </w:r>
    </w:p>
    <w:p w14:paraId="433E3D05" w14:textId="64DC8BBA" w:rsidR="0063508A" w:rsidRPr="0063508A" w:rsidRDefault="0063508A" w:rsidP="0063508A">
      <w:pPr>
        <w:pStyle w:val="Body"/>
      </w:pPr>
      <w:r w:rsidRPr="0063508A">
        <w:rPr>
          <w:rStyle w:val="Strong"/>
          <w:b w:val="0"/>
          <w:bCs w:val="0"/>
        </w:rPr>
        <w:t xml:space="preserve">Share your statement with other students in </w:t>
      </w:r>
      <w:r>
        <w:rPr>
          <w:rStyle w:val="Strong"/>
          <w:b w:val="0"/>
          <w:bCs w:val="0"/>
        </w:rPr>
        <w:t xml:space="preserve">class or in the online </w:t>
      </w:r>
      <w:r w:rsidRPr="0063508A">
        <w:rPr>
          <w:rStyle w:val="Strong"/>
          <w:b w:val="0"/>
          <w:bCs w:val="0"/>
        </w:rPr>
        <w:t>the forum.</w:t>
      </w:r>
    </w:p>
    <w:p w14:paraId="39598A40" w14:textId="04D3C6D6" w:rsidR="0063508A" w:rsidRDefault="0063508A" w:rsidP="00B5483E">
      <w:pPr>
        <w:pBdr>
          <w:top w:val="single" w:sz="4" w:space="1" w:color="6260B8"/>
          <w:left w:val="single" w:sz="4" w:space="4" w:color="6260B8"/>
          <w:bottom w:val="single" w:sz="4" w:space="1" w:color="6260B8"/>
          <w:right w:val="single" w:sz="4" w:space="4" w:color="6260B8"/>
        </w:pBdr>
      </w:pPr>
    </w:p>
    <w:p w14:paraId="4B7FB790" w14:textId="11F2C8AB" w:rsidR="0063508A" w:rsidRDefault="0063508A" w:rsidP="00B5483E">
      <w:pPr>
        <w:pBdr>
          <w:top w:val="single" w:sz="4" w:space="1" w:color="6260B8"/>
          <w:left w:val="single" w:sz="4" w:space="4" w:color="6260B8"/>
          <w:bottom w:val="single" w:sz="4" w:space="1" w:color="6260B8"/>
          <w:right w:val="single" w:sz="4" w:space="4" w:color="6260B8"/>
        </w:pBdr>
      </w:pPr>
    </w:p>
    <w:p w14:paraId="75395FC0" w14:textId="77777777" w:rsidR="00BE5E19" w:rsidRDefault="00BE5E19" w:rsidP="00B5483E">
      <w:pPr>
        <w:pBdr>
          <w:top w:val="single" w:sz="4" w:space="1" w:color="6260B8"/>
          <w:left w:val="single" w:sz="4" w:space="4" w:color="6260B8"/>
          <w:bottom w:val="single" w:sz="4" w:space="1" w:color="6260B8"/>
          <w:right w:val="single" w:sz="4" w:space="4" w:color="6260B8"/>
        </w:pBdr>
      </w:pPr>
    </w:p>
    <w:p w14:paraId="1332F1D0" w14:textId="08DC8CC7" w:rsidR="0063508A" w:rsidRDefault="0063508A" w:rsidP="00B5483E">
      <w:pPr>
        <w:pBdr>
          <w:top w:val="single" w:sz="4" w:space="1" w:color="6260B8"/>
          <w:left w:val="single" w:sz="4" w:space="4" w:color="6260B8"/>
          <w:bottom w:val="single" w:sz="4" w:space="1" w:color="6260B8"/>
          <w:right w:val="single" w:sz="4" w:space="4" w:color="6260B8"/>
        </w:pBdr>
      </w:pPr>
    </w:p>
    <w:p w14:paraId="10115735" w14:textId="77777777" w:rsidR="00BE5E19" w:rsidRDefault="00BE5E19" w:rsidP="00B5483E">
      <w:pPr>
        <w:pBdr>
          <w:top w:val="single" w:sz="4" w:space="1" w:color="6260B8"/>
          <w:left w:val="single" w:sz="4" w:space="4" w:color="6260B8"/>
          <w:bottom w:val="single" w:sz="4" w:space="1" w:color="6260B8"/>
          <w:right w:val="single" w:sz="4" w:space="4" w:color="6260B8"/>
        </w:pBdr>
      </w:pPr>
    </w:p>
    <w:p w14:paraId="68A8F7BB" w14:textId="27064E05" w:rsidR="0091420E" w:rsidRPr="00DF6318" w:rsidRDefault="0091420E" w:rsidP="00350E5B">
      <w:pPr>
        <w:pStyle w:val="Heading3"/>
        <w:spacing w:before="480"/>
      </w:pPr>
      <w:r w:rsidRPr="00DF6318">
        <w:lastRenderedPageBreak/>
        <w:t>Policy scope</w:t>
      </w:r>
    </w:p>
    <w:p w14:paraId="4CA2FB1A" w14:textId="5CF81750" w:rsidR="003C6409" w:rsidRDefault="0091420E" w:rsidP="003C6409">
      <w:pPr>
        <w:pStyle w:val="Body"/>
      </w:pPr>
      <w:r w:rsidRPr="00DF6318">
        <w:t xml:space="preserve">Before writing the sustainability policy, the developer should consider the </w:t>
      </w:r>
      <w:r w:rsidRPr="00DF6318">
        <w:rPr>
          <w:b/>
        </w:rPr>
        <w:t>scope</w:t>
      </w:r>
      <w:r w:rsidRPr="00DF6318">
        <w:t xml:space="preserve"> of the policy. The scope is the geographical or administrative boundaries of the policy, plans and procedures.</w:t>
      </w:r>
    </w:p>
    <w:p w14:paraId="3534ABB5" w14:textId="3AABEBF1" w:rsidR="0091420E" w:rsidRPr="003C6409" w:rsidRDefault="0091420E" w:rsidP="0091420E">
      <w:pPr>
        <w:pStyle w:val="Body"/>
        <w:rPr>
          <w:i/>
        </w:rPr>
      </w:pPr>
      <w:r w:rsidRPr="003C6409">
        <w:rPr>
          <w:b/>
          <w:i/>
        </w:rPr>
        <w:t>For example</w:t>
      </w:r>
      <w:r w:rsidRPr="003C6409">
        <w:rPr>
          <w:i/>
        </w:rPr>
        <w:t>, you may decide your policy could apply to the entire organisation, your department or a single work team. The larger the scope, the more complex the policy will be.</w:t>
      </w:r>
    </w:p>
    <w:p w14:paraId="40AC1260" w14:textId="77777777" w:rsidR="0091420E" w:rsidRDefault="0091420E" w:rsidP="0091420E">
      <w:pPr>
        <w:pStyle w:val="Body"/>
      </w:pPr>
      <w:r w:rsidRPr="00DF6318">
        <w:t>Determine what the policy will cover. It may apply to everyday work practices, green purchasing choices, life-cycle management, engagement of environmentally conscious suppliers and contractors, reporting systems, and inclusion of environmental</w:t>
      </w:r>
      <w:r>
        <w:t>,</w:t>
      </w:r>
      <w:r w:rsidRPr="00DF6318">
        <w:t xml:space="preserve"> as well as financial</w:t>
      </w:r>
      <w:r>
        <w:t>,</w:t>
      </w:r>
      <w:r w:rsidRPr="00DF6318">
        <w:t xml:space="preserve"> results in annual reports.</w:t>
      </w:r>
    </w:p>
    <w:p w14:paraId="2449BBA0" w14:textId="3210474A" w:rsidR="0091420E" w:rsidRPr="00350E5B" w:rsidRDefault="0091420E" w:rsidP="00350E5B">
      <w:pPr>
        <w:rPr>
          <w:rFonts w:eastAsia="Times New Roman" w:cstheme="minorHAnsi"/>
          <w:b/>
          <w:noProof/>
          <w:color w:val="6260B8"/>
          <w:kern w:val="22"/>
          <w:sz w:val="32"/>
          <w:szCs w:val="32"/>
          <w:lang w:eastAsia="en-AU"/>
        </w:rPr>
      </w:pPr>
      <w:r w:rsidRPr="00350E5B">
        <w:rPr>
          <w:rFonts w:eastAsia="Times New Roman" w:cstheme="minorHAnsi"/>
          <w:b/>
          <w:noProof/>
          <w:color w:val="6260B8"/>
          <w:kern w:val="22"/>
          <w:sz w:val="32"/>
          <w:szCs w:val="32"/>
          <w:lang w:eastAsia="en-AU"/>
        </w:rPr>
        <w:t>Example scope statements</w:t>
      </w:r>
    </w:p>
    <w:p w14:paraId="3BAFBF4B" w14:textId="77777777" w:rsidR="0091420E" w:rsidRPr="00F4346B" w:rsidRDefault="0091420E" w:rsidP="00CB2E6A">
      <w:pPr>
        <w:pStyle w:val="Heading4"/>
      </w:pPr>
      <w:r w:rsidRPr="00F22D1F">
        <w:t>Woodside Petroleum Limited</w:t>
      </w:r>
    </w:p>
    <w:p w14:paraId="604A75BD" w14:textId="572A315B" w:rsidR="0091420E" w:rsidRDefault="009B76D0" w:rsidP="0091420E">
      <w:pPr>
        <w:pStyle w:val="Body"/>
        <w:rPr>
          <w:i/>
        </w:rPr>
      </w:pPr>
      <w:r w:rsidRPr="00350E5B">
        <w:rPr>
          <w:i/>
          <w:color w:val="002060"/>
        </w:rPr>
        <w:t>‘</w:t>
      </w:r>
      <w:r w:rsidR="0091420E" w:rsidRPr="00350E5B">
        <w:rPr>
          <w:i/>
          <w:color w:val="002060"/>
        </w:rPr>
        <w:t>Responsibility for the application of this policy rests with all Woodside employees, contractors and joint venturers engaged in activities under Woodside operational control. Woodside managers are also responsible for promotion of this policy in non-operated joint ventures. This policy will be reviewed regularly and updated as required.</w:t>
      </w:r>
      <w:r w:rsidRPr="00350E5B">
        <w:rPr>
          <w:i/>
          <w:color w:val="002060"/>
        </w:rPr>
        <w:t>’</w:t>
      </w:r>
    </w:p>
    <w:p w14:paraId="4FDAA245" w14:textId="77777777" w:rsidR="0091420E" w:rsidRPr="00F4346B" w:rsidRDefault="0091420E" w:rsidP="00CB2E6A">
      <w:pPr>
        <w:pStyle w:val="Heading4"/>
      </w:pPr>
      <w:r w:rsidRPr="00F22D1F">
        <w:t>University of Wollongong</w:t>
      </w:r>
    </w:p>
    <w:p w14:paraId="11900969" w14:textId="43CEB0B7" w:rsidR="0091420E" w:rsidRPr="00350E5B" w:rsidRDefault="009B76D0" w:rsidP="0091420E">
      <w:pPr>
        <w:pStyle w:val="Body"/>
        <w:rPr>
          <w:i/>
          <w:color w:val="002060"/>
        </w:rPr>
      </w:pPr>
      <w:r w:rsidRPr="00350E5B">
        <w:rPr>
          <w:i/>
          <w:color w:val="002060"/>
        </w:rPr>
        <w:t>‘</w:t>
      </w:r>
      <w:r w:rsidR="0091420E" w:rsidRPr="00350E5B">
        <w:rPr>
          <w:i/>
          <w:color w:val="002060"/>
        </w:rPr>
        <w:t>This Policy applies to UOW, its activities and people associated with it such as staff, stude</w:t>
      </w:r>
      <w:r w:rsidRPr="00350E5B">
        <w:rPr>
          <w:i/>
          <w:color w:val="002060"/>
        </w:rPr>
        <w:t xml:space="preserve">nts, visitors and contractors. </w:t>
      </w:r>
      <w:r w:rsidR="0091420E" w:rsidRPr="00350E5B">
        <w:rPr>
          <w:i/>
          <w:color w:val="002060"/>
        </w:rPr>
        <w:t>The scope of this Policy includes all University of Wollongong (UOW) principal functions.</w:t>
      </w:r>
      <w:r w:rsidRPr="00350E5B">
        <w:rPr>
          <w:i/>
          <w:color w:val="002060"/>
        </w:rPr>
        <w:t>’</w:t>
      </w:r>
    </w:p>
    <w:p w14:paraId="50C22709" w14:textId="1B770295" w:rsidR="0D34A9FF" w:rsidRDefault="0D34A9FF" w:rsidP="0D34A9FF">
      <w:pPr>
        <w:pStyle w:val="Body"/>
      </w:pPr>
    </w:p>
    <w:tbl>
      <w:tblPr>
        <w:tblW w:w="9072" w:type="dxa"/>
        <w:shd w:val="clear" w:color="auto" w:fill="E7E7D4"/>
        <w:tblLook w:val="0600" w:firstRow="0" w:lastRow="0" w:firstColumn="0" w:lastColumn="0" w:noHBand="1" w:noVBand="1"/>
      </w:tblPr>
      <w:tblGrid>
        <w:gridCol w:w="992"/>
        <w:gridCol w:w="8080"/>
      </w:tblGrid>
      <w:tr w:rsidR="00350E5B" w14:paraId="164B1C9E" w14:textId="77777777" w:rsidTr="00106D13">
        <w:trPr>
          <w:trHeight w:val="659"/>
        </w:trPr>
        <w:tc>
          <w:tcPr>
            <w:tcW w:w="992" w:type="dxa"/>
            <w:shd w:val="clear" w:color="auto" w:fill="F2F2F2" w:themeFill="background1" w:themeFillShade="F2"/>
            <w:vAlign w:val="center"/>
          </w:tcPr>
          <w:p w14:paraId="2B2167AD" w14:textId="77777777" w:rsidR="00350E5B" w:rsidRPr="00106D13" w:rsidRDefault="00350E5B" w:rsidP="00106D13">
            <w:pPr>
              <w:pStyle w:val="Heading3"/>
              <w:spacing w:before="0" w:after="0"/>
              <w:rPr>
                <w:b w:val="0"/>
                <w:sz w:val="44"/>
                <w:szCs w:val="44"/>
              </w:rPr>
            </w:pPr>
            <w:r w:rsidRPr="00106D13">
              <w:rPr>
                <w:b w:val="0"/>
                <w:sz w:val="44"/>
                <w:szCs w:val="44"/>
              </w:rPr>
              <w:drawing>
                <wp:inline distT="0" distB="0" distL="0" distR="0" wp14:anchorId="5A95896D" wp14:editId="7D52365C">
                  <wp:extent cx="333375" cy="370750"/>
                  <wp:effectExtent l="0" t="0" r="0" b="0"/>
                  <wp:docPr id="14" name="Picture 14" descr="Readings (required and suggested)" title="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3B93204E" w14:textId="77777777" w:rsidR="00350E5B" w:rsidRPr="007035AF" w:rsidRDefault="00350E5B" w:rsidP="007035AF">
            <w:pPr>
              <w:pStyle w:val="Body"/>
              <w:spacing w:after="0" w:line="240" w:lineRule="auto"/>
              <w:rPr>
                <w:color w:val="6160B8"/>
              </w:rPr>
            </w:pPr>
            <w:r w:rsidRPr="007035AF">
              <w:rPr>
                <w:color w:val="6160B8"/>
                <w:sz w:val="40"/>
              </w:rPr>
              <w:t>Reading list</w:t>
            </w:r>
          </w:p>
        </w:tc>
      </w:tr>
    </w:tbl>
    <w:p w14:paraId="62DEAE52" w14:textId="77777777" w:rsidR="00350E5B" w:rsidRDefault="00350E5B"/>
    <w:p w14:paraId="4C0E5B85" w14:textId="56FA8712" w:rsidR="00350E5B" w:rsidRDefault="00350E5B" w:rsidP="00350E5B">
      <w:pPr>
        <w:pStyle w:val="Body"/>
        <w:rPr>
          <w:rStyle w:val="Hyperlink"/>
          <w:color w:val="auto"/>
          <w:u w:val="none"/>
        </w:rPr>
      </w:pPr>
      <w:r>
        <w:sym w:font="Webdings" w:char="F0A8"/>
      </w:r>
      <w:r>
        <w:t xml:space="preserve"> Refer to, </w:t>
      </w:r>
      <w:hyperlink r:id="rId41" w:history="1">
        <w:r w:rsidRPr="00350E5B">
          <w:rPr>
            <w:rStyle w:val="Hyperlink"/>
          </w:rPr>
          <w:t>Woodside Petroleum Limited, Health, Safety, Environment and Quality Policy</w:t>
        </w:r>
      </w:hyperlink>
      <w:r>
        <w:t xml:space="preserve">: </w:t>
      </w:r>
      <w:r w:rsidRPr="00350E5B">
        <w:rPr>
          <w:i/>
          <w:sz w:val="22"/>
          <w:szCs w:val="22"/>
        </w:rPr>
        <w:t>(f</w:t>
      </w:r>
      <w:r w:rsidRPr="00350E5B">
        <w:rPr>
          <w:i/>
          <w:sz w:val="22"/>
        </w:rPr>
        <w:t>iles.woodside/docs/default-source/about-us-documents/corporate-governance/woodside-policies-and-code-of-conduct/health-safety-environment-and-quality-policy-(december-2018).pdf?sfvrsn=36b4efcb_2</w:t>
      </w:r>
      <w:r>
        <w:rPr>
          <w:i/>
          <w:sz w:val="22"/>
        </w:rPr>
        <w:t>)</w:t>
      </w:r>
    </w:p>
    <w:p w14:paraId="1158BB16" w14:textId="0B1BFAE3" w:rsidR="00350E5B" w:rsidRDefault="00350E5B">
      <w:pPr>
        <w:rPr>
          <w:i/>
          <w:sz w:val="22"/>
        </w:rPr>
      </w:pPr>
      <w:r>
        <w:sym w:font="Webdings" w:char="F0A8"/>
      </w:r>
      <w:r>
        <w:t xml:space="preserve"> Refer to, </w:t>
      </w:r>
      <w:hyperlink r:id="rId42" w:history="1">
        <w:r w:rsidRPr="00350E5B">
          <w:rPr>
            <w:rStyle w:val="Hyperlink"/>
          </w:rPr>
          <w:t>University of Wollongong, Environmental Policy</w:t>
        </w:r>
      </w:hyperlink>
      <w:r>
        <w:t xml:space="preserve">: </w:t>
      </w:r>
      <w:r w:rsidRPr="00350E5B">
        <w:rPr>
          <w:i/>
          <w:sz w:val="22"/>
        </w:rPr>
        <w:t>(www.uow.edu.au/about/environment/UOW058684)</w:t>
      </w:r>
    </w:p>
    <w:p w14:paraId="40FFE516" w14:textId="77777777" w:rsidR="0063508A" w:rsidRDefault="0063508A">
      <w:pPr>
        <w:rPr>
          <w:rFonts w:eastAsia="Times New Roman" w:cstheme="minorHAnsi"/>
          <w:b/>
          <w:noProof/>
          <w:color w:val="6260B8"/>
          <w:kern w:val="22"/>
          <w:sz w:val="32"/>
          <w:szCs w:val="32"/>
          <w:lang w:eastAsia="en-AU"/>
        </w:rPr>
      </w:pPr>
      <w:r>
        <w:br w:type="page"/>
      </w:r>
    </w:p>
    <w:p w14:paraId="51C46E13" w14:textId="3534ADE4" w:rsidR="0091420E" w:rsidRDefault="0091420E" w:rsidP="0091420E">
      <w:pPr>
        <w:pStyle w:val="Heading3"/>
      </w:pPr>
      <w:r>
        <w:lastRenderedPageBreak/>
        <w:t>Policy stakeholders</w:t>
      </w:r>
    </w:p>
    <w:p w14:paraId="67B5085C" w14:textId="77777777" w:rsidR="0063508A" w:rsidRPr="0063508A" w:rsidRDefault="0063508A" w:rsidP="0063508A">
      <w:pPr>
        <w:pStyle w:val="Body"/>
        <w:rPr>
          <w:lang w:eastAsia="en-AU"/>
        </w:rPr>
      </w:pPr>
      <w:r w:rsidRPr="0063508A">
        <w:rPr>
          <w:lang w:eastAsia="en-AU"/>
        </w:rPr>
        <w:t>Depending on the size of your organisation, you may wish to set up a Sustainability Committee to develop policy, coordinate audits and develop options and plans for improvement.</w:t>
      </w:r>
    </w:p>
    <w:p w14:paraId="270EA69D" w14:textId="77777777" w:rsidR="0063508A" w:rsidRPr="0063508A" w:rsidRDefault="0063508A" w:rsidP="0063508A">
      <w:pPr>
        <w:pStyle w:val="Body"/>
        <w:rPr>
          <w:lang w:eastAsia="en-AU"/>
        </w:rPr>
      </w:pPr>
      <w:r w:rsidRPr="0063508A">
        <w:rPr>
          <w:lang w:eastAsia="en-AU"/>
        </w:rPr>
        <w:t>Try to include a cross-section of employees on the team and identify other key stakeholders who can participate in implementing the new work practices.</w:t>
      </w:r>
    </w:p>
    <w:p w14:paraId="781A8BCE" w14:textId="77777777" w:rsidR="0063508A" w:rsidRPr="0063508A" w:rsidRDefault="0063508A" w:rsidP="0063508A">
      <w:pPr>
        <w:pStyle w:val="Body"/>
        <w:rPr>
          <w:lang w:eastAsia="en-AU"/>
        </w:rPr>
      </w:pPr>
      <w:r w:rsidRPr="0063508A">
        <w:rPr>
          <w:lang w:eastAsia="en-AU"/>
        </w:rPr>
        <w:t>Stakeholders are any group or individual who has an expectation of the organisation and may include: </w:t>
      </w:r>
    </w:p>
    <w:p w14:paraId="2D725593" w14:textId="77777777" w:rsidR="0063508A" w:rsidRPr="0063508A" w:rsidRDefault="0063508A" w:rsidP="00BE5E19">
      <w:pPr>
        <w:pStyle w:val="BulletListLevel1"/>
      </w:pPr>
      <w:r w:rsidRPr="0063508A">
        <w:t>CEO, Board of Directors, owners and senior management</w:t>
      </w:r>
    </w:p>
    <w:p w14:paraId="1649A612" w14:textId="77777777" w:rsidR="0063508A" w:rsidRPr="0063508A" w:rsidRDefault="0063508A" w:rsidP="00BE5E19">
      <w:pPr>
        <w:pStyle w:val="BulletListLevel1"/>
      </w:pPr>
      <w:r w:rsidRPr="0063508A">
        <w:t>personnel in human resources, purchasing and marketing departments </w:t>
      </w:r>
    </w:p>
    <w:p w14:paraId="2274C6D3" w14:textId="77777777" w:rsidR="0063508A" w:rsidRPr="0063508A" w:rsidRDefault="0063508A" w:rsidP="00BE5E19">
      <w:pPr>
        <w:pStyle w:val="BulletListLevel1"/>
      </w:pPr>
      <w:r w:rsidRPr="0063508A">
        <w:t>general staff </w:t>
      </w:r>
    </w:p>
    <w:p w14:paraId="74FC4EA9" w14:textId="77777777" w:rsidR="0063508A" w:rsidRPr="0063508A" w:rsidRDefault="0063508A" w:rsidP="00BE5E19">
      <w:pPr>
        <w:pStyle w:val="BulletListLevel1"/>
      </w:pPr>
      <w:r w:rsidRPr="0063508A">
        <w:t>contractors</w:t>
      </w:r>
    </w:p>
    <w:p w14:paraId="0E62AA93" w14:textId="77777777" w:rsidR="0063508A" w:rsidRPr="0063508A" w:rsidRDefault="0063508A" w:rsidP="00BE5E19">
      <w:pPr>
        <w:pStyle w:val="BulletListLevel1"/>
      </w:pPr>
      <w:r w:rsidRPr="0063508A">
        <w:t>suppliers</w:t>
      </w:r>
    </w:p>
    <w:p w14:paraId="7A368292" w14:textId="77777777" w:rsidR="0063508A" w:rsidRPr="0063508A" w:rsidRDefault="0063508A" w:rsidP="00BE5E19">
      <w:pPr>
        <w:pStyle w:val="BulletListLevel1"/>
      </w:pPr>
      <w:r w:rsidRPr="0063508A">
        <w:t>customers or clients</w:t>
      </w:r>
    </w:p>
    <w:p w14:paraId="183C0B96" w14:textId="77777777" w:rsidR="0063508A" w:rsidRPr="0063508A" w:rsidRDefault="0063508A" w:rsidP="00BE5E19">
      <w:pPr>
        <w:pStyle w:val="BulletListLevel1"/>
      </w:pPr>
      <w:r w:rsidRPr="0063508A">
        <w:t>expert consultants</w:t>
      </w:r>
    </w:p>
    <w:p w14:paraId="52952660" w14:textId="77777777" w:rsidR="0063508A" w:rsidRPr="0063508A" w:rsidRDefault="0063508A" w:rsidP="00BE5E19">
      <w:pPr>
        <w:pStyle w:val="BulletListLevel1"/>
      </w:pPr>
      <w:proofErr w:type="gramStart"/>
      <w:r w:rsidRPr="0063508A">
        <w:t>government</w:t>
      </w:r>
      <w:proofErr w:type="gramEnd"/>
      <w:r w:rsidRPr="0063508A">
        <w:t xml:space="preserve"> departments or regulators.</w:t>
      </w:r>
    </w:p>
    <w:p w14:paraId="3EEE0326" w14:textId="77777777" w:rsidR="0063508A" w:rsidRPr="0063508A" w:rsidRDefault="0063508A" w:rsidP="0063508A">
      <w:pPr>
        <w:pStyle w:val="Body"/>
        <w:rPr>
          <w:lang w:eastAsia="en-AU"/>
        </w:rPr>
      </w:pPr>
      <w:r w:rsidRPr="0063508A">
        <w:rPr>
          <w:lang w:eastAsia="en-AU"/>
        </w:rPr>
        <w:t>Identify and consult stakeholders as a key component of the policy development process, as they can provide useful feedback on environmental practices.</w:t>
      </w:r>
    </w:p>
    <w:p w14:paraId="4458B9B7" w14:textId="77777777" w:rsidR="0091420E" w:rsidRDefault="0091420E" w:rsidP="0091420E">
      <w:pPr>
        <w:pStyle w:val="Body"/>
      </w:pPr>
      <w:r>
        <w:t>Organisations should identify and consult stakeholders as a key component of the policy development process as they can provide useful feedback on environmental practices.</w:t>
      </w:r>
    </w:p>
    <w:p w14:paraId="1AD96C30" w14:textId="09051376" w:rsidR="0091420E" w:rsidRDefault="00CB2E6A" w:rsidP="0091420E">
      <w:pPr>
        <w:pStyle w:val="Heading4"/>
      </w:pPr>
      <w:r>
        <w:t>Policy proposal</w:t>
      </w:r>
    </w:p>
    <w:p w14:paraId="22182496" w14:textId="77777777" w:rsidR="0091420E" w:rsidRDefault="0091420E" w:rsidP="0091420E">
      <w:pPr>
        <w:pStyle w:val="Body"/>
      </w:pPr>
      <w:r>
        <w:t xml:space="preserve">It is vital that the sustainability initiative </w:t>
      </w:r>
      <w:proofErr w:type="gramStart"/>
      <w:r>
        <w:t>is communicated</w:t>
      </w:r>
      <w:proofErr w:type="gramEnd"/>
      <w:r>
        <w:t xml:space="preserve"> to relevant stakeholders through a proposal. Stakeholders need to know what the initiative is about and how it will directly affect them and the work they do. They also need to know the benefits they will receive by committing to the implementation of the initiative, such as increased productivity and profits or greater flexibility in work hours and training.</w:t>
      </w:r>
    </w:p>
    <w:p w14:paraId="13405C59" w14:textId="77777777" w:rsidR="0091420E" w:rsidRDefault="0091420E" w:rsidP="0091420E">
      <w:pPr>
        <w:pStyle w:val="Body"/>
      </w:pPr>
      <w:r>
        <w:t xml:space="preserve">The advantage of consultation during the development of the sustainability policy is that all relevant stakeholders </w:t>
      </w:r>
      <w:proofErr w:type="gramStart"/>
      <w:r>
        <w:t>are linked</w:t>
      </w:r>
      <w:proofErr w:type="gramEnd"/>
      <w:r>
        <w:t xml:space="preserve"> to the process and are more likely to support a direction that they have been involved in creating.</w:t>
      </w:r>
    </w:p>
    <w:p w14:paraId="041A9815" w14:textId="77777777" w:rsidR="0063508A" w:rsidRDefault="0063508A">
      <w:pPr>
        <w:rPr>
          <w:rFonts w:eastAsia="Times New Roman" w:cstheme="minorHAnsi"/>
          <w:b/>
          <w:noProof/>
          <w:color w:val="6260B8"/>
          <w:kern w:val="22"/>
          <w:sz w:val="32"/>
          <w:szCs w:val="32"/>
          <w:lang w:eastAsia="en-AU"/>
        </w:rPr>
      </w:pPr>
      <w:r>
        <w:br w:type="page"/>
      </w:r>
    </w:p>
    <w:p w14:paraId="27236B3F" w14:textId="1A4FD7E8" w:rsidR="0091420E" w:rsidRDefault="0091420E" w:rsidP="0091420E">
      <w:pPr>
        <w:pStyle w:val="Heading3"/>
      </w:pPr>
      <w:r>
        <w:lastRenderedPageBreak/>
        <w:t>Objectives</w:t>
      </w:r>
    </w:p>
    <w:p w14:paraId="3FECDDC3" w14:textId="77777777" w:rsidR="003C6409" w:rsidRDefault="0091420E" w:rsidP="0091420E">
      <w:pPr>
        <w:pStyle w:val="Body"/>
      </w:pPr>
      <w:r>
        <w:t>A sustainability policy reflects the organisation’s commitment to sustainability as an integral part of business planning and as a business opportunity. Each organisation’s policy will have its own objectives depending on the vis</w:t>
      </w:r>
      <w:r w:rsidR="00C00AF1">
        <w:t xml:space="preserve">ion and the current situation. </w:t>
      </w:r>
    </w:p>
    <w:p w14:paraId="1A654D93" w14:textId="6C22BB94" w:rsidR="0091420E" w:rsidRDefault="0091420E" w:rsidP="00670F1C">
      <w:pPr>
        <w:pStyle w:val="Body"/>
      </w:pPr>
      <w:r>
        <w:t>As a policy may apply from one to five years, the objectives should be broad and future-focused.</w:t>
      </w:r>
      <w:r w:rsidR="00670F1C">
        <w:t xml:space="preserve"> </w:t>
      </w:r>
      <w:r w:rsidR="004D30BA">
        <w:t>Objectives can relate to broad sustainability approaches or environmentally sustainable practices.</w:t>
      </w:r>
      <w:r w:rsidR="00670F1C">
        <w:t xml:space="preserve"> </w:t>
      </w:r>
      <w:r>
        <w:t xml:space="preserve">Some areas to consider include: </w:t>
      </w:r>
    </w:p>
    <w:p w14:paraId="4AA1FE30" w14:textId="59D1158B" w:rsidR="0063508A" w:rsidRPr="0063508A" w:rsidRDefault="0063508A" w:rsidP="004D30BA">
      <w:pPr>
        <w:pStyle w:val="Body"/>
        <w:spacing w:after="120" w:line="240" w:lineRule="auto"/>
        <w:rPr>
          <w:rStyle w:val="Strong"/>
        </w:rPr>
      </w:pPr>
      <w:r w:rsidRPr="0063508A">
        <w:rPr>
          <w:rStyle w:val="Strong"/>
        </w:rPr>
        <w:t>Resource efficiency:</w:t>
      </w:r>
    </w:p>
    <w:p w14:paraId="3B5DCA6F" w14:textId="77777777" w:rsidR="0091420E" w:rsidRDefault="0091420E" w:rsidP="00B5483E">
      <w:pPr>
        <w:pStyle w:val="BulletListLevel1"/>
        <w:numPr>
          <w:ilvl w:val="0"/>
          <w:numId w:val="20"/>
        </w:numPr>
      </w:pPr>
      <w:r>
        <w:t>energy management treatment including solar or renewable energy</w:t>
      </w:r>
    </w:p>
    <w:p w14:paraId="182BC97C" w14:textId="77777777" w:rsidR="0091420E" w:rsidRDefault="0091420E" w:rsidP="00B5483E">
      <w:pPr>
        <w:pStyle w:val="BulletListLevel1"/>
        <w:numPr>
          <w:ilvl w:val="0"/>
          <w:numId w:val="20"/>
        </w:numPr>
      </w:pPr>
      <w:r>
        <w:t>waste management</w:t>
      </w:r>
    </w:p>
    <w:p w14:paraId="62DD669F" w14:textId="77777777" w:rsidR="0091420E" w:rsidRDefault="0091420E" w:rsidP="00B5483E">
      <w:pPr>
        <w:pStyle w:val="BulletListLevel1"/>
        <w:numPr>
          <w:ilvl w:val="0"/>
          <w:numId w:val="20"/>
        </w:numPr>
      </w:pPr>
      <w:r>
        <w:t>efficient work systems and more efficient use of resources</w:t>
      </w:r>
    </w:p>
    <w:p w14:paraId="62B6D407" w14:textId="77777777" w:rsidR="0091420E" w:rsidRDefault="0091420E" w:rsidP="00B5483E">
      <w:pPr>
        <w:pStyle w:val="BulletListLevel1"/>
        <w:numPr>
          <w:ilvl w:val="0"/>
          <w:numId w:val="20"/>
        </w:numPr>
      </w:pPr>
      <w:r>
        <w:t>eliminating or substituting hazardous and toxic materials</w:t>
      </w:r>
    </w:p>
    <w:p w14:paraId="1AF0EA76" w14:textId="77777777" w:rsidR="0091420E" w:rsidRDefault="0091420E" w:rsidP="00B5483E">
      <w:pPr>
        <w:pStyle w:val="BulletListLevel1"/>
        <w:numPr>
          <w:ilvl w:val="0"/>
          <w:numId w:val="20"/>
        </w:numPr>
      </w:pPr>
      <w:r>
        <w:t>reduction in water use</w:t>
      </w:r>
    </w:p>
    <w:p w14:paraId="275F6325" w14:textId="3D72B6C5" w:rsidR="0091420E" w:rsidRDefault="0091420E" w:rsidP="00B5483E">
      <w:pPr>
        <w:pStyle w:val="BulletListLevel1"/>
        <w:numPr>
          <w:ilvl w:val="0"/>
          <w:numId w:val="20"/>
        </w:numPr>
      </w:pPr>
      <w:proofErr w:type="gramStart"/>
      <w:r>
        <w:t>recycling</w:t>
      </w:r>
      <w:proofErr w:type="gramEnd"/>
      <w:r w:rsidR="00FA048C">
        <w:t>.</w:t>
      </w:r>
    </w:p>
    <w:p w14:paraId="15432FAD" w14:textId="4DA051BD" w:rsidR="0063508A" w:rsidRPr="0063508A" w:rsidRDefault="0063508A" w:rsidP="00B5483E">
      <w:pPr>
        <w:pStyle w:val="BulletListLevel1"/>
        <w:numPr>
          <w:ilvl w:val="0"/>
          <w:numId w:val="0"/>
        </w:numPr>
        <w:rPr>
          <w:rStyle w:val="Strong"/>
        </w:rPr>
      </w:pPr>
      <w:r w:rsidRPr="0063508A">
        <w:rPr>
          <w:rStyle w:val="Strong"/>
        </w:rPr>
        <w:t>Design</w:t>
      </w:r>
      <w:r w:rsidR="00670F1C">
        <w:rPr>
          <w:rStyle w:val="Strong"/>
        </w:rPr>
        <w:t>:</w:t>
      </w:r>
      <w:r w:rsidRPr="0063508A">
        <w:rPr>
          <w:rStyle w:val="Strong"/>
        </w:rPr>
        <w:t xml:space="preserve"> </w:t>
      </w:r>
    </w:p>
    <w:p w14:paraId="231022F7" w14:textId="77777777" w:rsidR="0063508A" w:rsidRPr="0063508A" w:rsidRDefault="0063508A" w:rsidP="00B5483E">
      <w:pPr>
        <w:pStyle w:val="BulletListLevel1"/>
        <w:numPr>
          <w:ilvl w:val="0"/>
          <w:numId w:val="20"/>
        </w:numPr>
      </w:pPr>
      <w:r w:rsidRPr="0063508A">
        <w:t>product design</w:t>
      </w:r>
    </w:p>
    <w:p w14:paraId="3D1A1567" w14:textId="77777777" w:rsidR="0063508A" w:rsidRPr="0063508A" w:rsidRDefault="0063508A" w:rsidP="00B5483E">
      <w:pPr>
        <w:pStyle w:val="BulletListLevel1"/>
        <w:numPr>
          <w:ilvl w:val="0"/>
          <w:numId w:val="20"/>
        </w:numPr>
      </w:pPr>
      <w:r w:rsidRPr="0063508A">
        <w:t>new green sites/premises</w:t>
      </w:r>
    </w:p>
    <w:p w14:paraId="2CB3E8AF" w14:textId="77777777" w:rsidR="0063508A" w:rsidRPr="0063508A" w:rsidRDefault="0063508A" w:rsidP="00B5483E">
      <w:pPr>
        <w:pStyle w:val="BulletListLevel1"/>
        <w:numPr>
          <w:ilvl w:val="0"/>
          <w:numId w:val="20"/>
        </w:numPr>
      </w:pPr>
      <w:proofErr w:type="gramStart"/>
      <w:r w:rsidRPr="0063508A">
        <w:t>recyclable</w:t>
      </w:r>
      <w:proofErr w:type="gramEnd"/>
      <w:r w:rsidRPr="0063508A">
        <w:t xml:space="preserve"> products and packaging.</w:t>
      </w:r>
    </w:p>
    <w:p w14:paraId="2F24FBB6" w14:textId="4ECAD394" w:rsidR="0063508A" w:rsidRPr="0063508A" w:rsidRDefault="0063508A" w:rsidP="00B5483E">
      <w:pPr>
        <w:pStyle w:val="BulletListLevel1"/>
        <w:numPr>
          <w:ilvl w:val="0"/>
          <w:numId w:val="0"/>
        </w:numPr>
        <w:rPr>
          <w:rStyle w:val="Strong"/>
        </w:rPr>
      </w:pPr>
      <w:r w:rsidRPr="0063508A">
        <w:rPr>
          <w:rStyle w:val="Strong"/>
        </w:rPr>
        <w:t>Operations</w:t>
      </w:r>
      <w:r w:rsidR="00670F1C">
        <w:rPr>
          <w:rStyle w:val="Strong"/>
        </w:rPr>
        <w:t>:</w:t>
      </w:r>
    </w:p>
    <w:p w14:paraId="3E3150D7" w14:textId="77777777" w:rsidR="0063508A" w:rsidRPr="0063508A" w:rsidRDefault="0063508A" w:rsidP="00B5483E">
      <w:pPr>
        <w:pStyle w:val="BulletListLevel1"/>
        <w:numPr>
          <w:ilvl w:val="0"/>
          <w:numId w:val="20"/>
        </w:numPr>
      </w:pPr>
      <w:r w:rsidRPr="0063508A">
        <w:t>transport changes</w:t>
      </w:r>
    </w:p>
    <w:p w14:paraId="04F70C5E" w14:textId="77777777" w:rsidR="0063508A" w:rsidRPr="0063508A" w:rsidRDefault="0063508A" w:rsidP="00B5483E">
      <w:pPr>
        <w:pStyle w:val="BulletListLevel1"/>
        <w:numPr>
          <w:ilvl w:val="0"/>
          <w:numId w:val="20"/>
        </w:numPr>
      </w:pPr>
      <w:r w:rsidRPr="0063508A">
        <w:t>noise mitigation</w:t>
      </w:r>
    </w:p>
    <w:p w14:paraId="14A237D6" w14:textId="77777777" w:rsidR="0063508A" w:rsidRPr="0063508A" w:rsidRDefault="0063508A" w:rsidP="00B5483E">
      <w:pPr>
        <w:pStyle w:val="BulletListLevel1"/>
        <w:numPr>
          <w:ilvl w:val="0"/>
          <w:numId w:val="20"/>
        </w:numPr>
      </w:pPr>
      <w:r w:rsidRPr="0063508A">
        <w:t>disposal of goods</w:t>
      </w:r>
    </w:p>
    <w:p w14:paraId="2E44BD5F" w14:textId="77777777" w:rsidR="0063508A" w:rsidRPr="0063508A" w:rsidRDefault="0063508A" w:rsidP="00B5483E">
      <w:pPr>
        <w:pStyle w:val="BulletListLevel1"/>
        <w:numPr>
          <w:ilvl w:val="0"/>
          <w:numId w:val="20"/>
        </w:numPr>
      </w:pPr>
      <w:proofErr w:type="gramStart"/>
      <w:r w:rsidRPr="0063508A">
        <w:t>improved</w:t>
      </w:r>
      <w:proofErr w:type="gramEnd"/>
      <w:r w:rsidRPr="0063508A">
        <w:t xml:space="preserve"> housekeeping.</w:t>
      </w:r>
    </w:p>
    <w:p w14:paraId="74801D3D" w14:textId="5F7BEDD6" w:rsidR="0063508A" w:rsidRPr="00670F1C" w:rsidRDefault="0063508A" w:rsidP="00B5483E">
      <w:pPr>
        <w:pStyle w:val="BulletListLevel1"/>
        <w:numPr>
          <w:ilvl w:val="0"/>
          <w:numId w:val="0"/>
        </w:numPr>
        <w:rPr>
          <w:rStyle w:val="Strong"/>
        </w:rPr>
      </w:pPr>
      <w:r w:rsidRPr="00670F1C">
        <w:rPr>
          <w:rStyle w:val="Strong"/>
        </w:rPr>
        <w:t>Policies and procedures</w:t>
      </w:r>
      <w:r w:rsidR="00670F1C">
        <w:rPr>
          <w:rStyle w:val="Strong"/>
        </w:rPr>
        <w:t>:</w:t>
      </w:r>
    </w:p>
    <w:p w14:paraId="5372C4F2" w14:textId="77777777" w:rsidR="00670F1C" w:rsidRPr="00670F1C" w:rsidRDefault="00670F1C" w:rsidP="00B5483E">
      <w:pPr>
        <w:pStyle w:val="BulletListLevel1"/>
        <w:numPr>
          <w:ilvl w:val="0"/>
          <w:numId w:val="20"/>
        </w:numPr>
      </w:pPr>
      <w:r w:rsidRPr="00670F1C">
        <w:t>purchasing principles</w:t>
      </w:r>
    </w:p>
    <w:p w14:paraId="74FA6C20" w14:textId="77777777" w:rsidR="00670F1C" w:rsidRPr="00670F1C" w:rsidRDefault="00670F1C" w:rsidP="00B5483E">
      <w:pPr>
        <w:pStyle w:val="BulletListLevel1"/>
        <w:numPr>
          <w:ilvl w:val="0"/>
          <w:numId w:val="20"/>
        </w:numPr>
      </w:pPr>
      <w:r w:rsidRPr="00670F1C">
        <w:t>supply chain management</w:t>
      </w:r>
    </w:p>
    <w:p w14:paraId="4612FD43" w14:textId="77777777" w:rsidR="00670F1C" w:rsidRPr="00670F1C" w:rsidRDefault="00670F1C" w:rsidP="00B5483E">
      <w:pPr>
        <w:pStyle w:val="BulletListLevel1"/>
        <w:numPr>
          <w:ilvl w:val="0"/>
          <w:numId w:val="20"/>
        </w:numPr>
      </w:pPr>
      <w:r w:rsidRPr="00670F1C">
        <w:t>green office program</w:t>
      </w:r>
    </w:p>
    <w:p w14:paraId="1F9AD4C8" w14:textId="7E0A9E90" w:rsidR="00670F1C" w:rsidRDefault="00670F1C" w:rsidP="00B5483E">
      <w:pPr>
        <w:pStyle w:val="BulletListLevel1"/>
        <w:numPr>
          <w:ilvl w:val="0"/>
          <w:numId w:val="20"/>
        </w:numPr>
      </w:pPr>
      <w:proofErr w:type="gramStart"/>
      <w:r w:rsidRPr="00670F1C">
        <w:t>reporting</w:t>
      </w:r>
      <w:proofErr w:type="gramEnd"/>
      <w:r w:rsidRPr="00670F1C">
        <w:t xml:space="preserve"> and recording systems</w:t>
      </w:r>
      <w:r w:rsidR="00FA048C">
        <w:t>.</w:t>
      </w:r>
    </w:p>
    <w:p w14:paraId="662D6240" w14:textId="7C0B42A0" w:rsidR="00670F1C" w:rsidRDefault="00670F1C" w:rsidP="00B5483E">
      <w:pPr>
        <w:pStyle w:val="BulletListLevel1"/>
        <w:numPr>
          <w:ilvl w:val="0"/>
          <w:numId w:val="0"/>
        </w:numPr>
        <w:rPr>
          <w:rStyle w:val="Strong"/>
        </w:rPr>
      </w:pPr>
      <w:r w:rsidRPr="00670F1C">
        <w:rPr>
          <w:rStyle w:val="Strong"/>
        </w:rPr>
        <w:t>Human resources</w:t>
      </w:r>
    </w:p>
    <w:p w14:paraId="2CA17BF3" w14:textId="77777777" w:rsidR="00670F1C" w:rsidRPr="00670F1C" w:rsidRDefault="00670F1C" w:rsidP="00B5483E">
      <w:pPr>
        <w:pStyle w:val="BulletListLevel1"/>
        <w:numPr>
          <w:ilvl w:val="0"/>
          <w:numId w:val="20"/>
        </w:numPr>
      </w:pPr>
      <w:r w:rsidRPr="00670F1C">
        <w:t>employee training and development in green skills</w:t>
      </w:r>
    </w:p>
    <w:p w14:paraId="4A1CF165" w14:textId="77777777" w:rsidR="00670F1C" w:rsidRPr="00670F1C" w:rsidRDefault="00670F1C" w:rsidP="00B5483E">
      <w:pPr>
        <w:pStyle w:val="BulletListLevel1"/>
        <w:numPr>
          <w:ilvl w:val="0"/>
          <w:numId w:val="20"/>
        </w:numPr>
      </w:pPr>
      <w:r w:rsidRPr="00670F1C">
        <w:t>employee engagement in sustainability improvements</w:t>
      </w:r>
    </w:p>
    <w:p w14:paraId="1599F589" w14:textId="6092CE12" w:rsidR="005C4FD1" w:rsidRDefault="00670F1C" w:rsidP="00B5483E">
      <w:pPr>
        <w:pStyle w:val="BulletListLevel1"/>
        <w:numPr>
          <w:ilvl w:val="0"/>
          <w:numId w:val="20"/>
        </w:numPr>
      </w:pPr>
      <w:proofErr w:type="gramStart"/>
      <w:r w:rsidRPr="00670F1C">
        <w:t>community</w:t>
      </w:r>
      <w:proofErr w:type="gramEnd"/>
      <w:r w:rsidRPr="00670F1C">
        <w:t xml:space="preserve"> projects.</w:t>
      </w:r>
      <w:r>
        <w:br w:type="page"/>
      </w:r>
    </w:p>
    <w:tbl>
      <w:tblPr>
        <w:tblW w:w="9072" w:type="dxa"/>
        <w:shd w:val="clear" w:color="auto" w:fill="E7E7D4"/>
        <w:tblLook w:val="0600" w:firstRow="0" w:lastRow="0" w:firstColumn="0" w:lastColumn="0" w:noHBand="1" w:noVBand="1"/>
      </w:tblPr>
      <w:tblGrid>
        <w:gridCol w:w="992"/>
        <w:gridCol w:w="8080"/>
      </w:tblGrid>
      <w:tr w:rsidR="003C6409" w14:paraId="308F0CE7" w14:textId="77777777" w:rsidTr="00985E91">
        <w:trPr>
          <w:trHeight w:val="659"/>
        </w:trPr>
        <w:tc>
          <w:tcPr>
            <w:tcW w:w="992" w:type="dxa"/>
            <w:shd w:val="clear" w:color="auto" w:fill="F2F2F2" w:themeFill="background1" w:themeFillShade="F2"/>
            <w:vAlign w:val="center"/>
          </w:tcPr>
          <w:p w14:paraId="39D57A3B" w14:textId="294FE9D9" w:rsidR="003C6409" w:rsidRPr="00106D13" w:rsidRDefault="003C6409" w:rsidP="00985E91">
            <w:pPr>
              <w:pStyle w:val="Heading3"/>
              <w:spacing w:before="0" w:after="0"/>
              <w:rPr>
                <w:b w:val="0"/>
                <w:sz w:val="44"/>
                <w:szCs w:val="44"/>
              </w:rPr>
            </w:pPr>
            <w:r w:rsidRPr="00106D13">
              <w:rPr>
                <w:b w:val="0"/>
                <w:sz w:val="44"/>
                <w:szCs w:val="44"/>
              </w:rPr>
              <w:lastRenderedPageBreak/>
              <w:drawing>
                <wp:inline distT="0" distB="0" distL="0" distR="0" wp14:anchorId="35300BBF" wp14:editId="032D3FD2">
                  <wp:extent cx="333375" cy="370750"/>
                  <wp:effectExtent l="0" t="0" r="0" b="0"/>
                  <wp:docPr id="138" name="Picture 138" descr="Readings (required and suggested)" title="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4DBEECCB" w14:textId="77777777" w:rsidR="003C6409" w:rsidRPr="00106D13" w:rsidRDefault="003C6409" w:rsidP="00985E91">
            <w:pPr>
              <w:pStyle w:val="Heading3"/>
              <w:spacing w:before="0" w:after="0"/>
              <w:rPr>
                <w:b w:val="0"/>
                <w:sz w:val="44"/>
                <w:szCs w:val="44"/>
              </w:rPr>
            </w:pPr>
            <w:r w:rsidRPr="00106D13">
              <w:rPr>
                <w:b w:val="0"/>
                <w:sz w:val="44"/>
                <w:szCs w:val="44"/>
              </w:rPr>
              <w:t>Reading list</w:t>
            </w:r>
          </w:p>
        </w:tc>
      </w:tr>
    </w:tbl>
    <w:p w14:paraId="7AEEB5A2" w14:textId="77777777" w:rsidR="003C6409" w:rsidRDefault="003C6409" w:rsidP="0055428C">
      <w:pPr>
        <w:pStyle w:val="Body"/>
        <w:spacing w:after="0" w:line="240" w:lineRule="auto"/>
      </w:pPr>
    </w:p>
    <w:p w14:paraId="32BAFF23" w14:textId="77777777" w:rsidR="003C6409" w:rsidRPr="00003909" w:rsidRDefault="003C6409" w:rsidP="003C6409">
      <w:pPr>
        <w:pStyle w:val="Body"/>
      </w:pPr>
      <w:r w:rsidRPr="00003909">
        <w:t>You may wish to do some research on how organisations write their sustainability objectives.</w:t>
      </w:r>
    </w:p>
    <w:p w14:paraId="4ADAC226" w14:textId="77777777" w:rsidR="003C6409" w:rsidRPr="005C4FD1" w:rsidRDefault="003C6409" w:rsidP="003C6409">
      <w:pPr>
        <w:pStyle w:val="Body"/>
        <w:rPr>
          <w:i/>
          <w:sz w:val="22"/>
        </w:rPr>
      </w:pPr>
      <w:r>
        <w:sym w:font="Webdings" w:char="F0A8"/>
      </w:r>
      <w:r>
        <w:t xml:space="preserve"> Read about </w:t>
      </w:r>
      <w:hyperlink r:id="rId43" w:history="1">
        <w:r w:rsidRPr="005C4FD1">
          <w:rPr>
            <w:rStyle w:val="Hyperlink"/>
          </w:rPr>
          <w:t>Australia Post’s sustainability objectives</w:t>
        </w:r>
      </w:hyperlink>
      <w:r>
        <w:t xml:space="preserve">: </w:t>
      </w:r>
      <w:r w:rsidRPr="005C4FD1">
        <w:rPr>
          <w:i/>
          <w:sz w:val="22"/>
        </w:rPr>
        <w:t>(auspost.com.au/about-us/corporate-responsibility/our-environment/environmental-policy)</w:t>
      </w:r>
    </w:p>
    <w:p w14:paraId="4556FCE1" w14:textId="77777777" w:rsidR="003C6409" w:rsidRDefault="003C6409" w:rsidP="003C6409">
      <w:pPr>
        <w:pStyle w:val="Body"/>
        <w:rPr>
          <w:i/>
          <w:sz w:val="22"/>
        </w:rPr>
      </w:pPr>
      <w:r>
        <w:sym w:font="Webdings" w:char="F0A8"/>
      </w:r>
      <w:r>
        <w:t xml:space="preserve"> Read about </w:t>
      </w:r>
      <w:hyperlink r:id="rId44" w:history="1">
        <w:r w:rsidRPr="005C4FD1">
          <w:rPr>
            <w:rStyle w:val="Hyperlink"/>
          </w:rPr>
          <w:t>Woolworth’s sustainability objectives</w:t>
        </w:r>
      </w:hyperlink>
      <w:r>
        <w:t xml:space="preserve">: </w:t>
      </w:r>
      <w:r w:rsidRPr="005C4FD1">
        <w:rPr>
          <w:i/>
          <w:sz w:val="22"/>
        </w:rPr>
        <w:t>(www.woolworths.com.au/shop/discover/sustainability</w:t>
      </w:r>
      <w:r>
        <w:rPr>
          <w:i/>
          <w:sz w:val="22"/>
        </w:rPr>
        <w:t>)</w:t>
      </w:r>
    </w:p>
    <w:p w14:paraId="62A385B8" w14:textId="77777777" w:rsidR="003C6409" w:rsidRDefault="003C6409" w:rsidP="0055428C">
      <w:pPr>
        <w:pStyle w:val="Body"/>
        <w:spacing w:after="0" w:line="240" w:lineRule="auto"/>
        <w:rPr>
          <w:noProof/>
          <w:lang w:eastAsia="en-AU"/>
        </w:rPr>
      </w:pPr>
    </w:p>
    <w:p w14:paraId="1039354F" w14:textId="4AD62D70" w:rsidR="0091420E" w:rsidRDefault="0091420E" w:rsidP="0055428C">
      <w:pPr>
        <w:pStyle w:val="Heading3"/>
        <w:spacing w:before="120"/>
      </w:pPr>
      <w:r>
        <w:t>Strategies</w:t>
      </w:r>
    </w:p>
    <w:p w14:paraId="7DBEC268" w14:textId="77777777" w:rsidR="0091420E" w:rsidRDefault="0091420E" w:rsidP="0091420E">
      <w:pPr>
        <w:pStyle w:val="Body"/>
      </w:pPr>
      <w:r>
        <w:t xml:space="preserve">Your sustainability policy includes activities and procedures to implement the objectives. Each viable policy strategy option needs to </w:t>
      </w:r>
      <w:proofErr w:type="gramStart"/>
      <w:r>
        <w:t>be ranked</w:t>
      </w:r>
      <w:proofErr w:type="gramEnd"/>
      <w:r>
        <w:t xml:space="preserve">. Options </w:t>
      </w:r>
      <w:proofErr w:type="gramStart"/>
      <w:r>
        <w:t>may be reviewed</w:t>
      </w:r>
      <w:proofErr w:type="gramEnd"/>
      <w:r>
        <w:t xml:space="preserve"> against</w:t>
      </w:r>
      <w:r w:rsidRPr="00F22D1F">
        <w:rPr>
          <w:b/>
        </w:rPr>
        <w:t xml:space="preserve"> technical</w:t>
      </w:r>
      <w:r>
        <w:t xml:space="preserve">, </w:t>
      </w:r>
      <w:r w:rsidRPr="00F22D1F">
        <w:rPr>
          <w:b/>
        </w:rPr>
        <w:t>economic</w:t>
      </w:r>
      <w:r>
        <w:t xml:space="preserve"> and </w:t>
      </w:r>
      <w:r w:rsidRPr="00F22D1F">
        <w:rPr>
          <w:b/>
        </w:rPr>
        <w:t>environmental feasibility.</w:t>
      </w:r>
    </w:p>
    <w:p w14:paraId="1A34FE27" w14:textId="77777777" w:rsidR="0091420E" w:rsidRDefault="0091420E" w:rsidP="0091420E">
      <w:pPr>
        <w:pStyle w:val="Heading4"/>
      </w:pPr>
      <w:r>
        <w:t>Technical feasibility</w:t>
      </w:r>
    </w:p>
    <w:p w14:paraId="7E06E712" w14:textId="77777777" w:rsidR="0091420E" w:rsidRDefault="0091420E" w:rsidP="0091420E">
      <w:pPr>
        <w:pStyle w:val="Body"/>
      </w:pPr>
      <w:r>
        <w:t>Technical feasibility examines whether the technology is available to the organisation is appropriate and can achieve the required services. For example, can a supplier install a solar energy system that is large enough to replace conventional electricity supplies?</w:t>
      </w:r>
    </w:p>
    <w:p w14:paraId="69DB93A0" w14:textId="77777777" w:rsidR="0091420E" w:rsidRDefault="0091420E" w:rsidP="0091420E">
      <w:pPr>
        <w:pStyle w:val="Heading4"/>
      </w:pPr>
      <w:r>
        <w:t>Economic feasibility</w:t>
      </w:r>
    </w:p>
    <w:p w14:paraId="27BB4528" w14:textId="77777777" w:rsidR="0091420E" w:rsidRDefault="0091420E" w:rsidP="0091420E">
      <w:pPr>
        <w:pStyle w:val="Body"/>
      </w:pPr>
      <w:r>
        <w:t>Economic feasibility compares the advantages of a future initiative against the costs of implementing the option. You may need to estimate the payback period. For example, the costs of installing solar energy panels vs power saving. You could also consider government rebates when reviewing financial issues.</w:t>
      </w:r>
    </w:p>
    <w:p w14:paraId="5658D5D0" w14:textId="77777777" w:rsidR="0091420E" w:rsidRDefault="0091420E" w:rsidP="0091420E">
      <w:pPr>
        <w:pStyle w:val="Heading4"/>
      </w:pPr>
      <w:r>
        <w:t>Environmental feasibility</w:t>
      </w:r>
    </w:p>
    <w:p w14:paraId="290F74F0" w14:textId="77777777" w:rsidR="0091420E" w:rsidRDefault="0091420E" w:rsidP="0091420E">
      <w:pPr>
        <w:pStyle w:val="Body"/>
      </w:pPr>
      <w:r>
        <w:t>Environmental feasibility determines the viability and environmental benefits of sustainability options on the organisation, customers, employees and the community. For example, purchasing hybrid cars may seem beneficial, but they may cost more to the environment in the production stage than petrol cars.</w:t>
      </w:r>
    </w:p>
    <w:p w14:paraId="0BC8433B" w14:textId="5B7D0261" w:rsidR="003C6409" w:rsidRDefault="0091420E" w:rsidP="003C6409">
      <w:pPr>
        <w:pStyle w:val="Body"/>
      </w:pPr>
      <w:r>
        <w:t xml:space="preserve">Your research and audits are likely to make you aware of areas you can improve on. If breaches of compliance are occurring, they need to </w:t>
      </w:r>
      <w:proofErr w:type="gramStart"/>
      <w:r>
        <w:t>be addressed</w:t>
      </w:r>
      <w:proofErr w:type="gramEnd"/>
      <w:r>
        <w:t xml:space="preserve"> as a priority. However, any solution that will reduce the environmental impact of the organisation </w:t>
      </w:r>
      <w:proofErr w:type="gramStart"/>
      <w:r>
        <w:t>should be considered</w:t>
      </w:r>
      <w:proofErr w:type="gramEnd"/>
      <w:r>
        <w:t xml:space="preserve"> as part of policy development.</w:t>
      </w:r>
      <w:r w:rsidR="003C6409">
        <w:br w:type="page"/>
      </w:r>
    </w:p>
    <w:p w14:paraId="65D11CED" w14:textId="5CA3A5E2" w:rsidR="00670F1C" w:rsidRPr="00670F1C" w:rsidRDefault="00670F1C" w:rsidP="00670F1C">
      <w:pPr>
        <w:pStyle w:val="Body"/>
      </w:pPr>
      <w:r w:rsidRPr="00670F1C">
        <w:lastRenderedPageBreak/>
        <w:t>The following table shows the feasibility analysis of three sustainability options, supporting management in their decision-making.</w:t>
      </w:r>
    </w:p>
    <w:p w14:paraId="18BBC474" w14:textId="5CD9F183" w:rsidR="003C6409" w:rsidRDefault="003C6409" w:rsidP="004D30BA">
      <w:pPr>
        <w:pStyle w:val="Caption"/>
        <w:keepNext/>
        <w:spacing w:before="120" w:after="120" w:line="240" w:lineRule="auto"/>
      </w:pPr>
      <w:r w:rsidRPr="00F22D1F">
        <w:rPr>
          <w:lang w:eastAsia="en-AU"/>
        </w:rPr>
        <w:t xml:space="preserve">Table </w:t>
      </w:r>
      <w:proofErr w:type="gramStart"/>
      <w:r w:rsidRPr="00F22D1F">
        <w:rPr>
          <w:lang w:eastAsia="en-AU"/>
        </w:rPr>
        <w:t>1</w:t>
      </w:r>
      <w:proofErr w:type="gramEnd"/>
      <w:r w:rsidRPr="00F22D1F">
        <w:rPr>
          <w:lang w:eastAsia="en-AU"/>
        </w:rPr>
        <w:t xml:space="preserve"> Feasibility analysis example</w:t>
      </w:r>
    </w:p>
    <w:tbl>
      <w:tblPr>
        <w:tblStyle w:val="TableGrid"/>
        <w:tblW w:w="0" w:type="auto"/>
        <w:tblLook w:val="04A0" w:firstRow="1" w:lastRow="0" w:firstColumn="1" w:lastColumn="0" w:noHBand="0" w:noVBand="1"/>
        <w:tblDescription w:val="Feasibility analysis example"/>
      </w:tblPr>
      <w:tblGrid>
        <w:gridCol w:w="1443"/>
        <w:gridCol w:w="844"/>
        <w:gridCol w:w="1070"/>
        <w:gridCol w:w="1219"/>
        <w:gridCol w:w="1313"/>
        <w:gridCol w:w="1316"/>
        <w:gridCol w:w="1811"/>
      </w:tblGrid>
      <w:tr w:rsidR="00954353" w14:paraId="3F7AF703" w14:textId="77777777" w:rsidTr="00670F1C">
        <w:trPr>
          <w:cnfStyle w:val="100000000000" w:firstRow="1" w:lastRow="0" w:firstColumn="0" w:lastColumn="0" w:oddVBand="0" w:evenVBand="0" w:oddHBand="0" w:evenHBand="0" w:firstRowFirstColumn="0" w:firstRowLastColumn="0" w:lastRowFirstColumn="0" w:lastRowLastColumn="0"/>
          <w:tblHeader/>
        </w:trPr>
        <w:tc>
          <w:tcPr>
            <w:tcW w:w="0" w:type="auto"/>
            <w:shd w:val="clear" w:color="auto" w:fill="6160B8"/>
          </w:tcPr>
          <w:p w14:paraId="6CBB3D88" w14:textId="77777777" w:rsidR="0091420E" w:rsidRPr="00670F1C" w:rsidRDefault="0091420E" w:rsidP="0091420E">
            <w:pPr>
              <w:rPr>
                <w:lang w:eastAsia="en-AU"/>
              </w:rPr>
            </w:pPr>
            <w:r w:rsidRPr="00670F1C">
              <w:rPr>
                <w:lang w:eastAsia="en-AU"/>
              </w:rPr>
              <w:t xml:space="preserve">Option </w:t>
            </w:r>
          </w:p>
        </w:tc>
        <w:tc>
          <w:tcPr>
            <w:tcW w:w="0" w:type="auto"/>
            <w:shd w:val="clear" w:color="auto" w:fill="6160B8"/>
          </w:tcPr>
          <w:p w14:paraId="66347AF2" w14:textId="77777777" w:rsidR="0091420E" w:rsidRPr="00670F1C" w:rsidRDefault="0091420E" w:rsidP="0091420E">
            <w:pPr>
              <w:rPr>
                <w:lang w:eastAsia="en-AU"/>
              </w:rPr>
            </w:pPr>
            <w:r w:rsidRPr="00670F1C">
              <w:rPr>
                <w:lang w:eastAsia="en-AU"/>
              </w:rPr>
              <w:t>Est cost</w:t>
            </w:r>
          </w:p>
        </w:tc>
        <w:tc>
          <w:tcPr>
            <w:tcW w:w="0" w:type="auto"/>
            <w:shd w:val="clear" w:color="auto" w:fill="6160B8"/>
          </w:tcPr>
          <w:p w14:paraId="065D8F87" w14:textId="77777777" w:rsidR="0091420E" w:rsidRPr="00670F1C" w:rsidRDefault="0091420E" w:rsidP="0091420E">
            <w:pPr>
              <w:rPr>
                <w:lang w:eastAsia="en-AU"/>
              </w:rPr>
            </w:pPr>
            <w:r w:rsidRPr="00670F1C">
              <w:rPr>
                <w:lang w:eastAsia="en-AU"/>
              </w:rPr>
              <w:t>Est annual benefit</w:t>
            </w:r>
          </w:p>
        </w:tc>
        <w:tc>
          <w:tcPr>
            <w:tcW w:w="0" w:type="auto"/>
            <w:shd w:val="clear" w:color="auto" w:fill="6160B8"/>
          </w:tcPr>
          <w:p w14:paraId="4E57D9F3" w14:textId="77777777" w:rsidR="0091420E" w:rsidRPr="00670F1C" w:rsidRDefault="0091420E" w:rsidP="0091420E">
            <w:pPr>
              <w:rPr>
                <w:lang w:eastAsia="en-AU"/>
              </w:rPr>
            </w:pPr>
            <w:r w:rsidRPr="00670F1C">
              <w:rPr>
                <w:lang w:eastAsia="en-AU"/>
              </w:rPr>
              <w:t>Payback period (years)</w:t>
            </w:r>
          </w:p>
        </w:tc>
        <w:tc>
          <w:tcPr>
            <w:tcW w:w="0" w:type="auto"/>
            <w:shd w:val="clear" w:color="auto" w:fill="6160B8"/>
          </w:tcPr>
          <w:p w14:paraId="1B512A0D" w14:textId="77777777" w:rsidR="0091420E" w:rsidRPr="00670F1C" w:rsidRDefault="0091420E" w:rsidP="0091420E">
            <w:pPr>
              <w:rPr>
                <w:lang w:eastAsia="en-AU"/>
              </w:rPr>
            </w:pPr>
            <w:r w:rsidRPr="00670F1C">
              <w:rPr>
                <w:lang w:eastAsia="en-AU"/>
              </w:rPr>
              <w:t>Technical feasibility</w:t>
            </w:r>
          </w:p>
        </w:tc>
        <w:tc>
          <w:tcPr>
            <w:tcW w:w="0" w:type="auto"/>
            <w:shd w:val="clear" w:color="auto" w:fill="6160B8"/>
          </w:tcPr>
          <w:p w14:paraId="13C70858" w14:textId="77777777" w:rsidR="0091420E" w:rsidRPr="00670F1C" w:rsidRDefault="0091420E" w:rsidP="0091420E">
            <w:pPr>
              <w:rPr>
                <w:lang w:eastAsia="en-AU"/>
              </w:rPr>
            </w:pPr>
            <w:r w:rsidRPr="00670F1C">
              <w:rPr>
                <w:lang w:eastAsia="en-AU"/>
              </w:rPr>
              <w:t>Economic feasibility</w:t>
            </w:r>
          </w:p>
        </w:tc>
        <w:tc>
          <w:tcPr>
            <w:tcW w:w="0" w:type="auto"/>
            <w:shd w:val="clear" w:color="auto" w:fill="6160B8"/>
          </w:tcPr>
          <w:p w14:paraId="5597E6B8" w14:textId="2FCF1A44" w:rsidR="0091420E" w:rsidRPr="00670F1C" w:rsidRDefault="0091420E" w:rsidP="00677706">
            <w:pPr>
              <w:rPr>
                <w:lang w:eastAsia="en-AU"/>
              </w:rPr>
            </w:pPr>
            <w:r w:rsidRPr="00670F1C">
              <w:rPr>
                <w:lang w:eastAsia="en-AU"/>
              </w:rPr>
              <w:t>Environmental feasibility</w:t>
            </w:r>
          </w:p>
        </w:tc>
      </w:tr>
      <w:tr w:rsidR="0091420E" w14:paraId="4BF51877" w14:textId="77777777" w:rsidTr="00677706">
        <w:tc>
          <w:tcPr>
            <w:tcW w:w="0" w:type="auto"/>
            <w:vAlign w:val="top"/>
          </w:tcPr>
          <w:p w14:paraId="6B630395" w14:textId="77777777" w:rsidR="0091420E" w:rsidRDefault="0091420E" w:rsidP="00677706">
            <w:pPr>
              <w:rPr>
                <w:lang w:eastAsia="en-AU"/>
              </w:rPr>
            </w:pPr>
            <w:r>
              <w:rPr>
                <w:lang w:eastAsia="en-AU"/>
              </w:rPr>
              <w:t>Employee training</w:t>
            </w:r>
          </w:p>
        </w:tc>
        <w:tc>
          <w:tcPr>
            <w:tcW w:w="0" w:type="auto"/>
            <w:vAlign w:val="top"/>
          </w:tcPr>
          <w:p w14:paraId="508D4EA2" w14:textId="77777777" w:rsidR="0091420E" w:rsidRDefault="0091420E" w:rsidP="00677706">
            <w:pPr>
              <w:rPr>
                <w:lang w:eastAsia="en-AU"/>
              </w:rPr>
            </w:pPr>
            <w:r>
              <w:rPr>
                <w:lang w:eastAsia="en-AU"/>
              </w:rPr>
              <w:t>$1000</w:t>
            </w:r>
          </w:p>
        </w:tc>
        <w:tc>
          <w:tcPr>
            <w:tcW w:w="0" w:type="auto"/>
            <w:vAlign w:val="top"/>
          </w:tcPr>
          <w:p w14:paraId="580E7F15" w14:textId="77777777" w:rsidR="0091420E" w:rsidRDefault="0091420E" w:rsidP="00677706">
            <w:pPr>
              <w:rPr>
                <w:lang w:eastAsia="en-AU"/>
              </w:rPr>
            </w:pPr>
            <w:r>
              <w:rPr>
                <w:lang w:eastAsia="en-AU"/>
              </w:rPr>
              <w:t>$5000</w:t>
            </w:r>
          </w:p>
        </w:tc>
        <w:tc>
          <w:tcPr>
            <w:tcW w:w="0" w:type="auto"/>
            <w:vAlign w:val="top"/>
          </w:tcPr>
          <w:p w14:paraId="3F2E277D" w14:textId="77777777" w:rsidR="0091420E" w:rsidRDefault="0091420E" w:rsidP="00677706">
            <w:pPr>
              <w:rPr>
                <w:lang w:eastAsia="en-AU"/>
              </w:rPr>
            </w:pPr>
            <w:r>
              <w:rPr>
                <w:lang w:eastAsia="en-AU"/>
              </w:rPr>
              <w:t>0.2</w:t>
            </w:r>
          </w:p>
        </w:tc>
        <w:tc>
          <w:tcPr>
            <w:tcW w:w="0" w:type="auto"/>
            <w:vAlign w:val="top"/>
          </w:tcPr>
          <w:p w14:paraId="68ADBE99" w14:textId="77777777" w:rsidR="0091420E" w:rsidRDefault="0091420E" w:rsidP="00677706">
            <w:pPr>
              <w:rPr>
                <w:lang w:eastAsia="en-AU"/>
              </w:rPr>
            </w:pPr>
            <w:r>
              <w:rPr>
                <w:lang w:eastAsia="en-AU"/>
              </w:rPr>
              <w:t>Very high</w:t>
            </w:r>
          </w:p>
        </w:tc>
        <w:tc>
          <w:tcPr>
            <w:tcW w:w="0" w:type="auto"/>
            <w:vAlign w:val="top"/>
          </w:tcPr>
          <w:p w14:paraId="6C75EBC4" w14:textId="77777777" w:rsidR="0091420E" w:rsidRDefault="0091420E" w:rsidP="00677706">
            <w:pPr>
              <w:rPr>
                <w:lang w:eastAsia="en-AU"/>
              </w:rPr>
            </w:pPr>
            <w:r>
              <w:rPr>
                <w:lang w:eastAsia="en-AU"/>
              </w:rPr>
              <w:t>Very good</w:t>
            </w:r>
          </w:p>
        </w:tc>
        <w:tc>
          <w:tcPr>
            <w:tcW w:w="0" w:type="auto"/>
            <w:vAlign w:val="top"/>
          </w:tcPr>
          <w:p w14:paraId="02E2A589" w14:textId="77777777" w:rsidR="0091420E" w:rsidRDefault="0091420E" w:rsidP="00677706">
            <w:pPr>
              <w:rPr>
                <w:lang w:eastAsia="en-AU"/>
              </w:rPr>
            </w:pPr>
            <w:r>
              <w:rPr>
                <w:lang w:eastAsia="en-AU"/>
              </w:rPr>
              <w:t>Very good</w:t>
            </w:r>
          </w:p>
        </w:tc>
      </w:tr>
      <w:tr w:rsidR="0091420E" w14:paraId="06C95BC6" w14:textId="77777777" w:rsidTr="00677706">
        <w:tc>
          <w:tcPr>
            <w:tcW w:w="0" w:type="auto"/>
            <w:vAlign w:val="top"/>
          </w:tcPr>
          <w:p w14:paraId="14B860B5" w14:textId="77777777" w:rsidR="0091420E" w:rsidRDefault="0091420E" w:rsidP="00677706">
            <w:pPr>
              <w:rPr>
                <w:lang w:eastAsia="en-AU"/>
              </w:rPr>
            </w:pPr>
            <w:r>
              <w:rPr>
                <w:lang w:eastAsia="en-AU"/>
              </w:rPr>
              <w:t>New tap nozzles</w:t>
            </w:r>
          </w:p>
        </w:tc>
        <w:tc>
          <w:tcPr>
            <w:tcW w:w="0" w:type="auto"/>
            <w:vAlign w:val="top"/>
          </w:tcPr>
          <w:p w14:paraId="0062B136" w14:textId="77777777" w:rsidR="0091420E" w:rsidRDefault="0091420E" w:rsidP="00677706">
            <w:pPr>
              <w:rPr>
                <w:lang w:eastAsia="en-AU"/>
              </w:rPr>
            </w:pPr>
            <w:r>
              <w:rPr>
                <w:lang w:eastAsia="en-AU"/>
              </w:rPr>
              <w:t>$500</w:t>
            </w:r>
          </w:p>
        </w:tc>
        <w:tc>
          <w:tcPr>
            <w:tcW w:w="0" w:type="auto"/>
            <w:vAlign w:val="top"/>
          </w:tcPr>
          <w:p w14:paraId="65351398" w14:textId="77777777" w:rsidR="0091420E" w:rsidRDefault="0091420E" w:rsidP="00677706">
            <w:pPr>
              <w:rPr>
                <w:lang w:eastAsia="en-AU"/>
              </w:rPr>
            </w:pPr>
            <w:r>
              <w:rPr>
                <w:lang w:eastAsia="en-AU"/>
              </w:rPr>
              <w:t>$1000</w:t>
            </w:r>
          </w:p>
        </w:tc>
        <w:tc>
          <w:tcPr>
            <w:tcW w:w="0" w:type="auto"/>
            <w:vAlign w:val="top"/>
          </w:tcPr>
          <w:p w14:paraId="403DAA27" w14:textId="77777777" w:rsidR="0091420E" w:rsidRDefault="0091420E" w:rsidP="00677706">
            <w:pPr>
              <w:rPr>
                <w:lang w:eastAsia="en-AU"/>
              </w:rPr>
            </w:pPr>
            <w:r>
              <w:rPr>
                <w:lang w:eastAsia="en-AU"/>
              </w:rPr>
              <w:t>0.5</w:t>
            </w:r>
          </w:p>
        </w:tc>
        <w:tc>
          <w:tcPr>
            <w:tcW w:w="0" w:type="auto"/>
            <w:vAlign w:val="top"/>
          </w:tcPr>
          <w:p w14:paraId="18B56CAB" w14:textId="77777777" w:rsidR="0091420E" w:rsidRDefault="0091420E" w:rsidP="00677706">
            <w:pPr>
              <w:rPr>
                <w:lang w:eastAsia="en-AU"/>
              </w:rPr>
            </w:pPr>
            <w:r>
              <w:rPr>
                <w:lang w:eastAsia="en-AU"/>
              </w:rPr>
              <w:t>High</w:t>
            </w:r>
          </w:p>
        </w:tc>
        <w:tc>
          <w:tcPr>
            <w:tcW w:w="0" w:type="auto"/>
            <w:vAlign w:val="top"/>
          </w:tcPr>
          <w:p w14:paraId="03168F14" w14:textId="77777777" w:rsidR="0091420E" w:rsidRDefault="0091420E" w:rsidP="00677706">
            <w:pPr>
              <w:rPr>
                <w:lang w:eastAsia="en-AU"/>
              </w:rPr>
            </w:pPr>
            <w:r>
              <w:rPr>
                <w:lang w:eastAsia="en-AU"/>
              </w:rPr>
              <w:t>Good</w:t>
            </w:r>
          </w:p>
        </w:tc>
        <w:tc>
          <w:tcPr>
            <w:tcW w:w="0" w:type="auto"/>
            <w:vAlign w:val="top"/>
          </w:tcPr>
          <w:p w14:paraId="137B932A" w14:textId="77777777" w:rsidR="0091420E" w:rsidRDefault="0091420E" w:rsidP="00677706">
            <w:pPr>
              <w:rPr>
                <w:lang w:eastAsia="en-AU"/>
              </w:rPr>
            </w:pPr>
            <w:r>
              <w:rPr>
                <w:lang w:eastAsia="en-AU"/>
              </w:rPr>
              <w:t>Good</w:t>
            </w:r>
          </w:p>
        </w:tc>
      </w:tr>
      <w:tr w:rsidR="0091420E" w14:paraId="2B77BBE7" w14:textId="77777777" w:rsidTr="00677706">
        <w:tc>
          <w:tcPr>
            <w:tcW w:w="0" w:type="auto"/>
            <w:vAlign w:val="top"/>
          </w:tcPr>
          <w:p w14:paraId="75D2772B" w14:textId="77777777" w:rsidR="0091420E" w:rsidRDefault="0091420E" w:rsidP="00677706">
            <w:pPr>
              <w:rPr>
                <w:lang w:eastAsia="en-AU"/>
              </w:rPr>
            </w:pPr>
            <w:r>
              <w:rPr>
                <w:lang w:eastAsia="en-AU"/>
              </w:rPr>
              <w:t>New air conditioner</w:t>
            </w:r>
          </w:p>
        </w:tc>
        <w:tc>
          <w:tcPr>
            <w:tcW w:w="0" w:type="auto"/>
            <w:vAlign w:val="top"/>
          </w:tcPr>
          <w:p w14:paraId="2632AE53" w14:textId="77777777" w:rsidR="0091420E" w:rsidRDefault="0091420E" w:rsidP="00677706">
            <w:pPr>
              <w:rPr>
                <w:lang w:eastAsia="en-AU"/>
              </w:rPr>
            </w:pPr>
            <w:r>
              <w:rPr>
                <w:lang w:eastAsia="en-AU"/>
              </w:rPr>
              <w:t>$9000</w:t>
            </w:r>
          </w:p>
        </w:tc>
        <w:tc>
          <w:tcPr>
            <w:tcW w:w="0" w:type="auto"/>
            <w:vAlign w:val="top"/>
          </w:tcPr>
          <w:p w14:paraId="015669D1" w14:textId="77777777" w:rsidR="0091420E" w:rsidRDefault="0091420E" w:rsidP="00677706">
            <w:pPr>
              <w:rPr>
                <w:lang w:eastAsia="en-AU"/>
              </w:rPr>
            </w:pPr>
            <w:r>
              <w:rPr>
                <w:lang w:eastAsia="en-AU"/>
              </w:rPr>
              <w:t>$1000</w:t>
            </w:r>
          </w:p>
        </w:tc>
        <w:tc>
          <w:tcPr>
            <w:tcW w:w="0" w:type="auto"/>
            <w:vAlign w:val="top"/>
          </w:tcPr>
          <w:p w14:paraId="6B262B39" w14:textId="77777777" w:rsidR="0091420E" w:rsidRDefault="0091420E" w:rsidP="00677706">
            <w:pPr>
              <w:rPr>
                <w:lang w:eastAsia="en-AU"/>
              </w:rPr>
            </w:pPr>
            <w:r>
              <w:rPr>
                <w:lang w:eastAsia="en-AU"/>
              </w:rPr>
              <w:t>9</w:t>
            </w:r>
          </w:p>
        </w:tc>
        <w:tc>
          <w:tcPr>
            <w:tcW w:w="0" w:type="auto"/>
            <w:vAlign w:val="top"/>
          </w:tcPr>
          <w:p w14:paraId="325521AB" w14:textId="77777777" w:rsidR="0091420E" w:rsidRDefault="0091420E" w:rsidP="00677706">
            <w:pPr>
              <w:rPr>
                <w:lang w:eastAsia="en-AU"/>
              </w:rPr>
            </w:pPr>
            <w:r>
              <w:rPr>
                <w:lang w:eastAsia="en-AU"/>
              </w:rPr>
              <w:t>Good</w:t>
            </w:r>
          </w:p>
        </w:tc>
        <w:tc>
          <w:tcPr>
            <w:tcW w:w="0" w:type="auto"/>
            <w:vAlign w:val="top"/>
          </w:tcPr>
          <w:p w14:paraId="06F97B29" w14:textId="77777777" w:rsidR="0091420E" w:rsidRDefault="0091420E" w:rsidP="00677706">
            <w:pPr>
              <w:rPr>
                <w:lang w:eastAsia="en-AU"/>
              </w:rPr>
            </w:pPr>
            <w:r>
              <w:rPr>
                <w:lang w:eastAsia="en-AU"/>
              </w:rPr>
              <w:t>Fair</w:t>
            </w:r>
          </w:p>
        </w:tc>
        <w:tc>
          <w:tcPr>
            <w:tcW w:w="0" w:type="auto"/>
            <w:vAlign w:val="top"/>
          </w:tcPr>
          <w:p w14:paraId="2BF685CC" w14:textId="77777777" w:rsidR="0091420E" w:rsidRDefault="0091420E" w:rsidP="00677706">
            <w:pPr>
              <w:rPr>
                <w:lang w:eastAsia="en-AU"/>
              </w:rPr>
            </w:pPr>
            <w:r>
              <w:rPr>
                <w:lang w:eastAsia="en-AU"/>
              </w:rPr>
              <w:t>Good</w:t>
            </w:r>
          </w:p>
        </w:tc>
      </w:tr>
    </w:tbl>
    <w:p w14:paraId="2B7049C3" w14:textId="352E7784" w:rsidR="0091420E" w:rsidRDefault="0091420E" w:rsidP="00954353">
      <w:pPr>
        <w:pStyle w:val="Caption"/>
        <w:rPr>
          <w:lang w:eastAsia="en-AU"/>
        </w:rPr>
      </w:pPr>
    </w:p>
    <w:tbl>
      <w:tblPr>
        <w:tblW w:w="9072" w:type="dxa"/>
        <w:shd w:val="clear" w:color="auto" w:fill="E7E7D4"/>
        <w:tblLook w:val="0600" w:firstRow="0" w:lastRow="0" w:firstColumn="0" w:lastColumn="0" w:noHBand="1" w:noVBand="1"/>
      </w:tblPr>
      <w:tblGrid>
        <w:gridCol w:w="992"/>
        <w:gridCol w:w="8080"/>
      </w:tblGrid>
      <w:tr w:rsidR="00954353" w14:paraId="0892180A" w14:textId="77777777" w:rsidTr="00106D13">
        <w:trPr>
          <w:trHeight w:val="659"/>
        </w:trPr>
        <w:tc>
          <w:tcPr>
            <w:tcW w:w="992" w:type="dxa"/>
            <w:shd w:val="clear" w:color="auto" w:fill="F2F2F2" w:themeFill="background1" w:themeFillShade="F2"/>
            <w:vAlign w:val="center"/>
          </w:tcPr>
          <w:p w14:paraId="0F7BEF0B" w14:textId="77777777" w:rsidR="00954353" w:rsidRPr="007035AF" w:rsidRDefault="00954353" w:rsidP="007035AF">
            <w:pPr>
              <w:pStyle w:val="Heading3"/>
              <w:spacing w:before="0" w:after="0"/>
              <w:rPr>
                <w:b w:val="0"/>
                <w:sz w:val="44"/>
                <w:szCs w:val="44"/>
              </w:rPr>
            </w:pPr>
            <w:r w:rsidRPr="007035AF">
              <w:rPr>
                <w:b w:val="0"/>
                <w:sz w:val="44"/>
                <w:szCs w:val="44"/>
              </w:rPr>
              <w:drawing>
                <wp:inline distT="0" distB="0" distL="0" distR="0" wp14:anchorId="246FE606" wp14:editId="3F852F8F">
                  <wp:extent cx="367200" cy="386398"/>
                  <wp:effectExtent l="0" t="0" r="0" b="0"/>
                  <wp:docPr id="230" name="Picture 230" descr="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208E279B" w14:textId="77777777" w:rsidR="00954353" w:rsidRPr="007035AF" w:rsidRDefault="00954353" w:rsidP="007035AF">
            <w:pPr>
              <w:pStyle w:val="Heading3"/>
              <w:spacing w:before="0" w:after="0"/>
              <w:rPr>
                <w:b w:val="0"/>
                <w:sz w:val="44"/>
                <w:szCs w:val="44"/>
              </w:rPr>
            </w:pPr>
            <w:r w:rsidRPr="007035AF">
              <w:rPr>
                <w:b w:val="0"/>
                <w:sz w:val="44"/>
                <w:szCs w:val="44"/>
              </w:rPr>
              <w:t>Practice activity</w:t>
            </w:r>
          </w:p>
        </w:tc>
      </w:tr>
    </w:tbl>
    <w:p w14:paraId="090D44CA" w14:textId="29D4C594" w:rsidR="00954353" w:rsidRPr="00BE5E19" w:rsidRDefault="00954353" w:rsidP="00BE5E19">
      <w:pPr>
        <w:pStyle w:val="Heading4"/>
        <w:rPr>
          <w:rStyle w:val="Strong"/>
          <w:b/>
          <w:bCs w:val="0"/>
        </w:rPr>
      </w:pPr>
      <w:r w:rsidRPr="00BE5E19">
        <w:rPr>
          <w:rStyle w:val="Strong"/>
          <w:b/>
          <w:bCs w:val="0"/>
        </w:rPr>
        <w:t>Activity 2.</w:t>
      </w:r>
      <w:r w:rsidR="0055428C" w:rsidRPr="00BE5E19">
        <w:rPr>
          <w:rStyle w:val="Strong"/>
          <w:b/>
          <w:bCs w:val="0"/>
        </w:rPr>
        <w:t>4</w:t>
      </w:r>
      <w:r w:rsidRPr="00BE5E19">
        <w:rPr>
          <w:rStyle w:val="Strong"/>
          <w:b/>
          <w:bCs w:val="0"/>
        </w:rPr>
        <w:t>: Strategy options</w:t>
      </w:r>
    </w:p>
    <w:p w14:paraId="3A8A746C" w14:textId="4A7D862B" w:rsidR="005C4FD1" w:rsidRDefault="00D42E25" w:rsidP="005C4FD1">
      <w:pPr>
        <w:pStyle w:val="Body"/>
        <w:rPr>
          <w:i/>
          <w:sz w:val="22"/>
          <w:lang w:eastAsia="en-AU"/>
        </w:rPr>
      </w:pPr>
      <w:r>
        <w:rPr>
          <w:lang w:eastAsia="en-AU"/>
        </w:rPr>
        <w:sym w:font="Webdings" w:char="F0B7"/>
      </w:r>
      <w:r w:rsidR="005C4FD1">
        <w:rPr>
          <w:lang w:eastAsia="en-AU"/>
        </w:rPr>
        <w:t xml:space="preserve"> </w:t>
      </w:r>
      <w:r w:rsidR="0091420E">
        <w:rPr>
          <w:lang w:eastAsia="en-AU"/>
        </w:rPr>
        <w:t xml:space="preserve">Watch the video </w:t>
      </w:r>
      <w:hyperlink r:id="rId45" w:history="1">
        <w:r w:rsidR="005C4FD1" w:rsidRPr="005C4FD1">
          <w:rPr>
            <w:rStyle w:val="Hyperlink"/>
            <w:lang w:eastAsia="en-AU"/>
          </w:rPr>
          <w:t>Home energy saving tips</w:t>
        </w:r>
      </w:hyperlink>
      <w:r w:rsidR="005C4FD1">
        <w:rPr>
          <w:lang w:eastAsia="en-AU"/>
        </w:rPr>
        <w:t xml:space="preserve"> </w:t>
      </w:r>
      <w:r w:rsidR="0091420E">
        <w:rPr>
          <w:lang w:eastAsia="en-AU"/>
        </w:rPr>
        <w:t>from the Federal Department of Environment and Energy</w:t>
      </w:r>
      <w:r w:rsidR="005C4FD1">
        <w:rPr>
          <w:lang w:eastAsia="en-AU"/>
        </w:rPr>
        <w:t xml:space="preserve">: </w:t>
      </w:r>
      <w:r w:rsidR="005C4FD1" w:rsidRPr="005C4FD1">
        <w:rPr>
          <w:i/>
          <w:sz w:val="22"/>
          <w:lang w:eastAsia="en-AU"/>
        </w:rPr>
        <w:t>(</w:t>
      </w:r>
      <w:r w:rsidR="009B260A" w:rsidRPr="009B260A">
        <w:rPr>
          <w:i/>
          <w:sz w:val="22"/>
          <w:lang w:eastAsia="en-AU"/>
        </w:rPr>
        <w:t>https://youtu.be/6YgUyG59rnQ</w:t>
      </w:r>
      <w:r w:rsidR="005C4FD1" w:rsidRPr="005C4FD1">
        <w:rPr>
          <w:i/>
          <w:sz w:val="22"/>
          <w:lang w:eastAsia="en-AU"/>
        </w:rPr>
        <w:t>)</w:t>
      </w:r>
      <w:r w:rsidR="009B260A">
        <w:rPr>
          <w:i/>
          <w:sz w:val="22"/>
          <w:lang w:eastAsia="en-AU"/>
        </w:rPr>
        <w:t>.</w:t>
      </w:r>
    </w:p>
    <w:p w14:paraId="5BD9C9C0" w14:textId="0B7B9118" w:rsidR="005C4FD1" w:rsidRPr="00D42E25" w:rsidRDefault="005C4FD1" w:rsidP="005C4FD1">
      <w:pPr>
        <w:pStyle w:val="Body"/>
        <w:rPr>
          <w:i/>
          <w:sz w:val="22"/>
        </w:rPr>
      </w:pPr>
      <w:r w:rsidRPr="005C4FD1">
        <w:t>You can</w:t>
      </w:r>
      <w:r>
        <w:rPr>
          <w:i/>
          <w:sz w:val="22"/>
          <w:lang w:eastAsia="en-AU"/>
        </w:rPr>
        <w:t xml:space="preserve"> </w:t>
      </w:r>
      <w:r w:rsidRPr="005C4FD1">
        <w:t>dow</w:t>
      </w:r>
      <w:r w:rsidRPr="00175C41">
        <w:rPr>
          <w:lang w:eastAsia="en-AU"/>
        </w:rPr>
        <w:t xml:space="preserve">nload </w:t>
      </w:r>
      <w:r>
        <w:rPr>
          <w:lang w:eastAsia="en-AU"/>
        </w:rPr>
        <w:t xml:space="preserve">the </w:t>
      </w:r>
      <w:r w:rsidRPr="00175C41">
        <w:rPr>
          <w:lang w:eastAsia="en-AU"/>
        </w:rPr>
        <w:t>video transcript</w:t>
      </w:r>
      <w:r>
        <w:rPr>
          <w:lang w:eastAsia="en-AU"/>
        </w:rPr>
        <w:t xml:space="preserve"> by copying the following URL into your web browser:</w:t>
      </w:r>
      <w:r w:rsidRPr="0D34A9FF">
        <w:rPr>
          <w:lang w:eastAsia="en-AU"/>
        </w:rPr>
        <w:t xml:space="preserve"> </w:t>
      </w:r>
      <w:r w:rsidRPr="00D42E25">
        <w:rPr>
          <w:i/>
          <w:sz w:val="22"/>
          <w:lang w:eastAsia="en-AU"/>
        </w:rPr>
        <w:t>(share.tafensw.edu.au/share/items/a9496d06-aaf1-41ce-aecb-3e3efa147cef/0/?attachment.uuid=063de120-56eb-4c9d-99bb-6db634929f90)</w:t>
      </w:r>
    </w:p>
    <w:p w14:paraId="4D2F8EEB" w14:textId="4B50BCAD" w:rsidR="0091420E" w:rsidRDefault="0091420E" w:rsidP="005C4FD1">
      <w:pPr>
        <w:pStyle w:val="Body"/>
        <w:rPr>
          <w:lang w:eastAsia="en-AU"/>
        </w:rPr>
      </w:pPr>
      <w:r>
        <w:rPr>
          <w:lang w:eastAsia="en-AU"/>
        </w:rPr>
        <w:t>Nominate one feasible action (technical, economic and environmental) for your household or workplace.</w:t>
      </w:r>
    </w:p>
    <w:p w14:paraId="73631E26" w14:textId="6BB00676" w:rsidR="00D42E25" w:rsidRDefault="00D42E25" w:rsidP="00B5483E">
      <w:pPr>
        <w:pStyle w:val="Body"/>
        <w:pBdr>
          <w:top w:val="single" w:sz="4" w:space="1" w:color="6260B8"/>
          <w:left w:val="single" w:sz="4" w:space="4" w:color="6260B8"/>
          <w:bottom w:val="single" w:sz="4" w:space="1" w:color="6260B8"/>
          <w:right w:val="single" w:sz="4" w:space="4" w:color="6260B8"/>
        </w:pBdr>
        <w:rPr>
          <w:lang w:eastAsia="en-AU"/>
        </w:rPr>
      </w:pPr>
    </w:p>
    <w:p w14:paraId="5AF4DD11" w14:textId="77777777" w:rsidR="00BE5E19" w:rsidRDefault="00BE5E19" w:rsidP="00B5483E">
      <w:pPr>
        <w:pStyle w:val="Body"/>
        <w:pBdr>
          <w:top w:val="single" w:sz="4" w:space="1" w:color="6260B8"/>
          <w:left w:val="single" w:sz="4" w:space="4" w:color="6260B8"/>
          <w:bottom w:val="single" w:sz="4" w:space="1" w:color="6260B8"/>
          <w:right w:val="single" w:sz="4" w:space="4" w:color="6260B8"/>
        </w:pBdr>
        <w:rPr>
          <w:lang w:eastAsia="en-AU"/>
        </w:rPr>
      </w:pPr>
    </w:p>
    <w:p w14:paraId="144E59BA" w14:textId="4326BD03" w:rsidR="00D42E25" w:rsidRDefault="00D42E25" w:rsidP="00B5483E">
      <w:pPr>
        <w:pStyle w:val="Body"/>
        <w:pBdr>
          <w:top w:val="single" w:sz="4" w:space="1" w:color="6260B8"/>
          <w:left w:val="single" w:sz="4" w:space="4" w:color="6260B8"/>
          <w:bottom w:val="single" w:sz="4" w:space="1" w:color="6260B8"/>
          <w:right w:val="single" w:sz="4" w:space="4" w:color="6260B8"/>
        </w:pBdr>
        <w:rPr>
          <w:lang w:eastAsia="en-AU"/>
        </w:rPr>
      </w:pPr>
    </w:p>
    <w:p w14:paraId="402DE346" w14:textId="77777777" w:rsidR="00D42E25" w:rsidRDefault="00D42E25" w:rsidP="00B5483E">
      <w:pPr>
        <w:pStyle w:val="Body"/>
        <w:pBdr>
          <w:top w:val="single" w:sz="4" w:space="1" w:color="6260B8"/>
          <w:left w:val="single" w:sz="4" w:space="4" w:color="6260B8"/>
          <w:bottom w:val="single" w:sz="4" w:space="1" w:color="6260B8"/>
          <w:right w:val="single" w:sz="4" w:space="4" w:color="6260B8"/>
        </w:pBdr>
        <w:rPr>
          <w:lang w:eastAsia="en-AU"/>
        </w:rPr>
      </w:pPr>
    </w:p>
    <w:p w14:paraId="335AED86" w14:textId="0427683E" w:rsidR="002846BC" w:rsidRDefault="002846BC">
      <w:r>
        <w:br w:type="page"/>
      </w:r>
    </w:p>
    <w:tbl>
      <w:tblPr>
        <w:tblW w:w="9072" w:type="dxa"/>
        <w:shd w:val="clear" w:color="auto" w:fill="E7E7D4"/>
        <w:tblLook w:val="0600" w:firstRow="0" w:lastRow="0" w:firstColumn="0" w:lastColumn="0" w:noHBand="1" w:noVBand="1"/>
      </w:tblPr>
      <w:tblGrid>
        <w:gridCol w:w="992"/>
        <w:gridCol w:w="8080"/>
      </w:tblGrid>
      <w:tr w:rsidR="002846BC" w14:paraId="3BE63DAF" w14:textId="77777777" w:rsidTr="00985E91">
        <w:trPr>
          <w:trHeight w:val="659"/>
        </w:trPr>
        <w:tc>
          <w:tcPr>
            <w:tcW w:w="992" w:type="dxa"/>
            <w:shd w:val="clear" w:color="auto" w:fill="F2F2F2" w:themeFill="background1" w:themeFillShade="F2"/>
            <w:vAlign w:val="center"/>
          </w:tcPr>
          <w:p w14:paraId="47612F18" w14:textId="77777777" w:rsidR="002846BC" w:rsidRPr="007035AF" w:rsidRDefault="002846BC" w:rsidP="00670F1C">
            <w:pPr>
              <w:pStyle w:val="Body"/>
              <w:spacing w:after="0" w:line="240" w:lineRule="auto"/>
            </w:pPr>
            <w:r w:rsidRPr="007035AF">
              <w:rPr>
                <w:noProof/>
                <w:lang w:eastAsia="en-AU"/>
              </w:rPr>
              <w:lastRenderedPageBreak/>
              <w:drawing>
                <wp:inline distT="0" distB="0" distL="0" distR="0" wp14:anchorId="0AD93646" wp14:editId="0637BDC5">
                  <wp:extent cx="367200" cy="386398"/>
                  <wp:effectExtent l="0" t="0" r="0" b="0"/>
                  <wp:docPr id="6" name="Picture 6" descr="Challeng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76587DFD" w14:textId="428357D8" w:rsidR="002846BC" w:rsidRPr="007035AF" w:rsidRDefault="002846BC" w:rsidP="00670F1C">
            <w:pPr>
              <w:pStyle w:val="Body"/>
              <w:spacing w:after="0" w:line="240" w:lineRule="auto"/>
              <w:rPr>
                <w:sz w:val="44"/>
                <w:szCs w:val="44"/>
              </w:rPr>
            </w:pPr>
            <w:r w:rsidRPr="007035AF">
              <w:rPr>
                <w:color w:val="6160B8"/>
                <w:sz w:val="44"/>
                <w:szCs w:val="44"/>
              </w:rPr>
              <w:t>Challenge activity</w:t>
            </w:r>
          </w:p>
        </w:tc>
      </w:tr>
    </w:tbl>
    <w:p w14:paraId="02FE6EBB" w14:textId="21BD1DB5" w:rsidR="002846BC" w:rsidRPr="00BE5E19" w:rsidRDefault="002846BC" w:rsidP="00BE5E19">
      <w:pPr>
        <w:pStyle w:val="Heading4"/>
      </w:pPr>
      <w:r w:rsidRPr="00BE5E19">
        <w:t>Activity 2.</w:t>
      </w:r>
      <w:r w:rsidR="0055428C" w:rsidRPr="00BE5E19">
        <w:t>5</w:t>
      </w:r>
      <w:r w:rsidR="00670F1C" w:rsidRPr="00BE5E19">
        <w:t>:</w:t>
      </w:r>
      <w:r w:rsidRPr="00BE5E19">
        <w:t xml:space="preserve"> 2018 National waste management policy</w:t>
      </w:r>
    </w:p>
    <w:p w14:paraId="4D2B46DE" w14:textId="28964445" w:rsidR="002846BC" w:rsidRPr="002846BC" w:rsidRDefault="002846BC" w:rsidP="005C4FD1">
      <w:pPr>
        <w:pStyle w:val="Body"/>
        <w:rPr>
          <w:i/>
          <w:sz w:val="22"/>
        </w:rPr>
      </w:pPr>
      <w:r>
        <w:sym w:font="Webdings" w:char="F0A8"/>
      </w:r>
      <w:r>
        <w:t xml:space="preserve">  Refer to the government</w:t>
      </w:r>
      <w:r w:rsidR="008D707C">
        <w:t>'</w:t>
      </w:r>
      <w:r>
        <w:t xml:space="preserve">s website for information on </w:t>
      </w:r>
      <w:r w:rsidR="001771AC">
        <w:t>Australia’s</w:t>
      </w:r>
      <w:r>
        <w:t xml:space="preserve"> national waste management policy to review the </w:t>
      </w:r>
      <w:hyperlink r:id="rId46" w:history="1">
        <w:r w:rsidRPr="002846BC">
          <w:rPr>
            <w:rStyle w:val="Hyperlink"/>
          </w:rPr>
          <w:t>Waste Management Action Plan</w:t>
        </w:r>
      </w:hyperlink>
      <w:r>
        <w:t>. (</w:t>
      </w:r>
      <w:r w:rsidRPr="002846BC">
        <w:rPr>
          <w:i/>
          <w:sz w:val="22"/>
        </w:rPr>
        <w:t>https://www.environment.gov.au/protection/waste-resource-recovery/publications/national-waste-policy-action-plan</w:t>
      </w:r>
      <w:r>
        <w:rPr>
          <w:i/>
          <w:sz w:val="22"/>
        </w:rPr>
        <w:t>)</w:t>
      </w:r>
    </w:p>
    <w:p w14:paraId="4AFE86E5" w14:textId="43D74074" w:rsidR="002846BC" w:rsidRDefault="002846BC" w:rsidP="002846BC">
      <w:pPr>
        <w:pStyle w:val="Body"/>
      </w:pPr>
      <w:r>
        <w:t xml:space="preserve">The national targets are as follows: </w:t>
      </w:r>
    </w:p>
    <w:p w14:paraId="2189DEE1" w14:textId="60AD48C6" w:rsidR="002846BC" w:rsidRPr="001771AC" w:rsidRDefault="00FA048C" w:rsidP="00B5483E">
      <w:pPr>
        <w:pStyle w:val="BulletListLevel1"/>
      </w:pPr>
      <w:r>
        <w:t>r</w:t>
      </w:r>
      <w:r w:rsidR="002846BC" w:rsidRPr="001771AC">
        <w:t>educe waste in Aust</w:t>
      </w:r>
      <w:r>
        <w:t>ralia per capita by 10% by 2030</w:t>
      </w:r>
    </w:p>
    <w:p w14:paraId="41380F7E" w14:textId="1BDCD652" w:rsidR="002846BC" w:rsidRPr="001771AC" w:rsidRDefault="00FA048C" w:rsidP="00B5483E">
      <w:pPr>
        <w:pStyle w:val="BulletListLevel1"/>
      </w:pPr>
      <w:r>
        <w:t>d</w:t>
      </w:r>
      <w:r w:rsidR="002846BC" w:rsidRPr="001771AC">
        <w:t>ivert 80 per</w:t>
      </w:r>
      <w:r w:rsidR="008D707C">
        <w:t xml:space="preserve"> </w:t>
      </w:r>
      <w:r w:rsidR="002846BC" w:rsidRPr="001771AC">
        <w:t>cent</w:t>
      </w:r>
      <w:r>
        <w:t xml:space="preserve"> of waste from landfill by 2030</w:t>
      </w:r>
    </w:p>
    <w:p w14:paraId="1EB71FA1" w14:textId="5D9A41CD" w:rsidR="002846BC" w:rsidRPr="001771AC" w:rsidRDefault="002846BC" w:rsidP="00B5483E">
      <w:pPr>
        <w:pStyle w:val="BulletListLevel1"/>
      </w:pPr>
      <w:r w:rsidRPr="001771AC">
        <w:t>30% average recycled content across all goods and inf</w:t>
      </w:r>
      <w:r w:rsidR="00FA048C">
        <w:t>rastructure procurement by 2030</w:t>
      </w:r>
    </w:p>
    <w:p w14:paraId="3B40CCCE" w14:textId="16220FCD" w:rsidR="002846BC" w:rsidRPr="001771AC" w:rsidRDefault="00FA048C" w:rsidP="00B5483E">
      <w:pPr>
        <w:pStyle w:val="BulletListLevel1"/>
      </w:pPr>
      <w:r>
        <w:t>p</w:t>
      </w:r>
      <w:r w:rsidR="002846BC" w:rsidRPr="001771AC">
        <w:t>hase</w:t>
      </w:r>
      <w:r w:rsidR="008D707C">
        <w:t>-</w:t>
      </w:r>
      <w:r w:rsidR="002846BC" w:rsidRPr="001771AC">
        <w:t>out problematic a</w:t>
      </w:r>
      <w:r>
        <w:t>nd unnecessary plastics by 2030</w:t>
      </w:r>
    </w:p>
    <w:p w14:paraId="3FFDCA7C" w14:textId="6349BDC0" w:rsidR="002846BC" w:rsidRPr="001771AC" w:rsidRDefault="00FA048C" w:rsidP="00B5483E">
      <w:pPr>
        <w:pStyle w:val="BulletListLevel1"/>
      </w:pPr>
      <w:proofErr w:type="gramStart"/>
      <w:r>
        <w:t>h</w:t>
      </w:r>
      <w:r w:rsidR="002846BC" w:rsidRPr="001771AC">
        <w:t>alve</w:t>
      </w:r>
      <w:proofErr w:type="gramEnd"/>
      <w:r w:rsidR="002846BC" w:rsidRPr="001771AC">
        <w:t xml:space="preserve"> volume of organic</w:t>
      </w:r>
      <w:r>
        <w:t xml:space="preserve"> waste sent to landfill by 2030.</w:t>
      </w:r>
    </w:p>
    <w:p w14:paraId="064DD41D" w14:textId="6AFDA91A" w:rsidR="002846BC" w:rsidRDefault="002846BC" w:rsidP="002846BC">
      <w:pPr>
        <w:pStyle w:val="Body"/>
      </w:pPr>
      <w:r>
        <w:t>Choose two of the targets listed above and i</w:t>
      </w:r>
      <w:r w:rsidRPr="002846BC">
        <w:t xml:space="preserve">dentify what strategies </w:t>
      </w:r>
      <w:proofErr w:type="gramStart"/>
      <w:r w:rsidRPr="002846BC">
        <w:t>could be used</w:t>
      </w:r>
      <w:proofErr w:type="gramEnd"/>
      <w:r w:rsidRPr="002846BC">
        <w:t xml:space="preserve"> for each target. </w:t>
      </w:r>
      <w:proofErr w:type="gramStart"/>
      <w:r w:rsidRPr="002846BC">
        <w:t>and</w:t>
      </w:r>
      <w:proofErr w:type="gramEnd"/>
      <w:r w:rsidRPr="002846BC">
        <w:t xml:space="preserve"> explain ho</w:t>
      </w:r>
      <w:r>
        <w:t>w</w:t>
      </w:r>
      <w:r w:rsidRPr="002846BC">
        <w:t xml:space="preserve"> your organisation or home can contribut</w:t>
      </w:r>
      <w:r w:rsidR="008D707C">
        <w:t>e</w:t>
      </w:r>
      <w:r w:rsidRPr="002846BC">
        <w:t xml:space="preserve"> to this target</w:t>
      </w:r>
      <w:r>
        <w:rPr>
          <w:rFonts w:ascii="Segoe UI" w:hAnsi="Segoe UI" w:cs="Segoe UI"/>
          <w:color w:val="000000"/>
          <w:sz w:val="20"/>
          <w:szCs w:val="20"/>
        </w:rPr>
        <w:t>.</w:t>
      </w:r>
    </w:p>
    <w:p w14:paraId="7E35242A" w14:textId="6B9D497A" w:rsidR="004D30BA" w:rsidRDefault="004D30BA" w:rsidP="004D30BA">
      <w:pPr>
        <w:pStyle w:val="Caption"/>
        <w:keepNext/>
        <w:spacing w:before="120" w:after="120" w:line="240" w:lineRule="auto"/>
      </w:pPr>
      <w:r>
        <w:t>Table 2: Activity 2.4 Targets and strategies</w:t>
      </w:r>
    </w:p>
    <w:tbl>
      <w:tblPr>
        <w:tblStyle w:val="TableGrid"/>
        <w:tblW w:w="9493" w:type="dxa"/>
        <w:tblLook w:val="04A0" w:firstRow="1" w:lastRow="0" w:firstColumn="1" w:lastColumn="0" w:noHBand="0" w:noVBand="1"/>
        <w:tblCaption w:val="Targets and strategies"/>
      </w:tblPr>
      <w:tblGrid>
        <w:gridCol w:w="1696"/>
        <w:gridCol w:w="4111"/>
        <w:gridCol w:w="3686"/>
      </w:tblGrid>
      <w:tr w:rsidR="002846BC" w14:paraId="6E70403C" w14:textId="77777777" w:rsidTr="009B260A">
        <w:trPr>
          <w:cnfStyle w:val="100000000000" w:firstRow="1" w:lastRow="0" w:firstColumn="0" w:lastColumn="0" w:oddVBand="0" w:evenVBand="0" w:oddHBand="0" w:evenHBand="0" w:firstRowFirstColumn="0" w:firstRowLastColumn="0" w:lastRowFirstColumn="0" w:lastRowLastColumn="0"/>
          <w:tblHeader/>
        </w:trPr>
        <w:tc>
          <w:tcPr>
            <w:tcW w:w="1696" w:type="dxa"/>
          </w:tcPr>
          <w:p w14:paraId="4EF592D5" w14:textId="7EABE2C1" w:rsidR="002846BC" w:rsidRDefault="002846BC" w:rsidP="002846BC">
            <w:pPr>
              <w:pStyle w:val="Body"/>
            </w:pPr>
            <w:r>
              <w:t>Target</w:t>
            </w:r>
          </w:p>
        </w:tc>
        <w:tc>
          <w:tcPr>
            <w:tcW w:w="4111" w:type="dxa"/>
          </w:tcPr>
          <w:p w14:paraId="3E0EC8BD" w14:textId="79A0B016" w:rsidR="002846BC" w:rsidRDefault="002846BC" w:rsidP="002846BC">
            <w:pPr>
              <w:pStyle w:val="Body"/>
            </w:pPr>
            <w:r>
              <w:t>Strategy</w:t>
            </w:r>
          </w:p>
        </w:tc>
        <w:tc>
          <w:tcPr>
            <w:tcW w:w="3686" w:type="dxa"/>
          </w:tcPr>
          <w:p w14:paraId="5837C43D" w14:textId="6336048B" w:rsidR="002846BC" w:rsidRDefault="002846BC" w:rsidP="002846BC">
            <w:pPr>
              <w:pStyle w:val="Body"/>
            </w:pPr>
            <w:r>
              <w:t>How can your organisation or home contribute to this target?</w:t>
            </w:r>
          </w:p>
        </w:tc>
      </w:tr>
      <w:tr w:rsidR="002846BC" w14:paraId="196AF8CF" w14:textId="77777777" w:rsidTr="004D30BA">
        <w:trPr>
          <w:trHeight w:val="2494"/>
        </w:trPr>
        <w:tc>
          <w:tcPr>
            <w:tcW w:w="1696" w:type="dxa"/>
          </w:tcPr>
          <w:p w14:paraId="635D2319" w14:textId="24C068FC" w:rsidR="002846BC" w:rsidRDefault="002846BC" w:rsidP="002846BC">
            <w:pPr>
              <w:pStyle w:val="Body"/>
            </w:pPr>
          </w:p>
        </w:tc>
        <w:tc>
          <w:tcPr>
            <w:tcW w:w="4111" w:type="dxa"/>
          </w:tcPr>
          <w:p w14:paraId="0718661B" w14:textId="77777777" w:rsidR="002846BC" w:rsidRDefault="002846BC" w:rsidP="002846BC">
            <w:pPr>
              <w:pStyle w:val="Body"/>
            </w:pPr>
          </w:p>
        </w:tc>
        <w:tc>
          <w:tcPr>
            <w:tcW w:w="3686" w:type="dxa"/>
          </w:tcPr>
          <w:p w14:paraId="4E11BC20" w14:textId="77777777" w:rsidR="002846BC" w:rsidRDefault="002846BC" w:rsidP="002846BC">
            <w:pPr>
              <w:pStyle w:val="Body"/>
            </w:pPr>
          </w:p>
        </w:tc>
      </w:tr>
      <w:tr w:rsidR="002846BC" w14:paraId="03BCC42A" w14:textId="77777777" w:rsidTr="004D30BA">
        <w:trPr>
          <w:trHeight w:val="2494"/>
        </w:trPr>
        <w:tc>
          <w:tcPr>
            <w:tcW w:w="1696" w:type="dxa"/>
          </w:tcPr>
          <w:p w14:paraId="37D7E73B" w14:textId="77777777" w:rsidR="002846BC" w:rsidRDefault="002846BC" w:rsidP="002846BC">
            <w:pPr>
              <w:pStyle w:val="Body"/>
            </w:pPr>
          </w:p>
        </w:tc>
        <w:tc>
          <w:tcPr>
            <w:tcW w:w="4111" w:type="dxa"/>
          </w:tcPr>
          <w:p w14:paraId="70CE8797" w14:textId="77777777" w:rsidR="002846BC" w:rsidRDefault="002846BC" w:rsidP="002846BC">
            <w:pPr>
              <w:pStyle w:val="Body"/>
            </w:pPr>
          </w:p>
        </w:tc>
        <w:tc>
          <w:tcPr>
            <w:tcW w:w="3686" w:type="dxa"/>
          </w:tcPr>
          <w:p w14:paraId="3E349ECC" w14:textId="77777777" w:rsidR="002846BC" w:rsidRDefault="002846BC" w:rsidP="002846BC">
            <w:pPr>
              <w:pStyle w:val="Body"/>
            </w:pPr>
          </w:p>
        </w:tc>
      </w:tr>
    </w:tbl>
    <w:p w14:paraId="5CCE1BBD" w14:textId="3CB3B6D1" w:rsidR="00BE5E19" w:rsidRPr="00BE5E19" w:rsidRDefault="00BE5E19" w:rsidP="00BE5E19">
      <w:pPr>
        <w:pStyle w:val="Body"/>
      </w:pPr>
    </w:p>
    <w:tbl>
      <w:tblPr>
        <w:tblW w:w="9072" w:type="dxa"/>
        <w:shd w:val="clear" w:color="auto" w:fill="E7E7D4"/>
        <w:tblLook w:val="0600" w:firstRow="0" w:lastRow="0" w:firstColumn="0" w:lastColumn="0" w:noHBand="1" w:noVBand="1"/>
      </w:tblPr>
      <w:tblGrid>
        <w:gridCol w:w="992"/>
        <w:gridCol w:w="8080"/>
      </w:tblGrid>
      <w:tr w:rsidR="00D42E25" w14:paraId="124D7E70" w14:textId="77777777" w:rsidTr="00106D13">
        <w:trPr>
          <w:trHeight w:val="659"/>
        </w:trPr>
        <w:tc>
          <w:tcPr>
            <w:tcW w:w="992" w:type="dxa"/>
            <w:shd w:val="clear" w:color="auto" w:fill="F2F2F2" w:themeFill="background1" w:themeFillShade="F2"/>
            <w:vAlign w:val="center"/>
          </w:tcPr>
          <w:p w14:paraId="3F51C3E6" w14:textId="77777777" w:rsidR="00D42E25" w:rsidRPr="00106D13" w:rsidRDefault="00D42E25" w:rsidP="00106D13">
            <w:pPr>
              <w:pStyle w:val="Heading3"/>
              <w:spacing w:before="0" w:after="0"/>
              <w:rPr>
                <w:b w:val="0"/>
                <w:sz w:val="44"/>
                <w:szCs w:val="44"/>
              </w:rPr>
            </w:pPr>
            <w:r w:rsidRPr="00106D13">
              <w:rPr>
                <w:b w:val="0"/>
                <w:sz w:val="44"/>
                <w:szCs w:val="44"/>
              </w:rPr>
              <w:lastRenderedPageBreak/>
              <w:drawing>
                <wp:inline distT="0" distB="0" distL="0" distR="0" wp14:anchorId="41F836ED" wp14:editId="5292F939">
                  <wp:extent cx="333375" cy="370750"/>
                  <wp:effectExtent l="0" t="0" r="0" b="0"/>
                  <wp:docPr id="15" name="Picture 15" descr="Readings (required and suggested)" title="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3ED52732" w14:textId="77777777" w:rsidR="00D42E25" w:rsidRPr="00106D13" w:rsidRDefault="00D42E25" w:rsidP="00106D13">
            <w:pPr>
              <w:pStyle w:val="Heading3"/>
              <w:spacing w:before="0" w:after="0"/>
              <w:rPr>
                <w:b w:val="0"/>
                <w:sz w:val="44"/>
                <w:szCs w:val="44"/>
              </w:rPr>
            </w:pPr>
            <w:r w:rsidRPr="00106D13">
              <w:rPr>
                <w:b w:val="0"/>
                <w:sz w:val="44"/>
                <w:szCs w:val="44"/>
              </w:rPr>
              <w:t>Reading list</w:t>
            </w:r>
          </w:p>
        </w:tc>
      </w:tr>
    </w:tbl>
    <w:p w14:paraId="512610F6" w14:textId="77777777" w:rsidR="00D42E25" w:rsidRDefault="00D42E25" w:rsidP="005C4FD1">
      <w:pPr>
        <w:pStyle w:val="Body"/>
      </w:pPr>
    </w:p>
    <w:p w14:paraId="09CDC151" w14:textId="1B7A5807" w:rsidR="00D42E25" w:rsidRPr="007C3759" w:rsidRDefault="00D42E25" w:rsidP="00D42E25">
      <w:pPr>
        <w:pStyle w:val="Body"/>
      </w:pPr>
      <w:r>
        <w:sym w:font="Webdings" w:char="F0B7"/>
      </w:r>
      <w:r>
        <w:t xml:space="preserve"> </w:t>
      </w:r>
      <w:r w:rsidR="0091420E" w:rsidRPr="007C3759">
        <w:t xml:space="preserve">Watch this five-minute </w:t>
      </w:r>
      <w:r w:rsidR="0091420E" w:rsidRPr="00F22D1F">
        <w:t>video</w:t>
      </w:r>
      <w:r>
        <w:t xml:space="preserve"> on </w:t>
      </w:r>
      <w:hyperlink r:id="rId47" w:history="1">
        <w:r w:rsidRPr="00D42E25">
          <w:rPr>
            <w:rStyle w:val="Hyperlink"/>
          </w:rPr>
          <w:t>How to create new sustainable products and services</w:t>
        </w:r>
      </w:hyperlink>
      <w:r w:rsidR="0091420E" w:rsidRPr="007C3759">
        <w:t xml:space="preserve"> from Lynda.com</w:t>
      </w:r>
      <w:r w:rsidR="0091420E">
        <w:t>.</w:t>
      </w:r>
      <w:r>
        <w:t xml:space="preserve"> </w:t>
      </w:r>
      <w:r w:rsidRPr="00D42E25">
        <w:rPr>
          <w:i/>
          <w:sz w:val="22"/>
        </w:rPr>
        <w:t>(www.lynda.com/Business-Skills-tutorials/Create-new-sustainable-products-services/431182/503737-4.html, Lynda.com)</w:t>
      </w:r>
    </w:p>
    <w:p w14:paraId="472669D0" w14:textId="0856B11C" w:rsidR="0091420E" w:rsidRDefault="0091420E" w:rsidP="0055428C">
      <w:pPr>
        <w:pStyle w:val="Body"/>
        <w:spacing w:after="0" w:line="240" w:lineRule="auto"/>
      </w:pPr>
    </w:p>
    <w:p w14:paraId="27B6356B" w14:textId="23B88104" w:rsidR="0091420E" w:rsidRPr="007C3759" w:rsidRDefault="0D34A9FF" w:rsidP="0055428C">
      <w:pPr>
        <w:pStyle w:val="Heading4"/>
        <w:spacing w:before="120"/>
      </w:pPr>
      <w:r>
        <w:t>Create new sustainable products and services</w:t>
      </w:r>
      <w:r w:rsidR="009606A2">
        <w:t>:</w:t>
      </w:r>
      <w:r>
        <w:t xml:space="preserve"> </w:t>
      </w:r>
    </w:p>
    <w:p w14:paraId="142C1015" w14:textId="01C189A1" w:rsidR="0091420E" w:rsidRDefault="0091420E" w:rsidP="0091420E">
      <w:pPr>
        <w:pStyle w:val="Body"/>
      </w:pPr>
      <w:r w:rsidRPr="00D1154F">
        <w:t xml:space="preserve">The following areas </w:t>
      </w:r>
      <w:proofErr w:type="gramStart"/>
      <w:r w:rsidRPr="00D1154F">
        <w:t>should be considered</w:t>
      </w:r>
      <w:proofErr w:type="gramEnd"/>
      <w:r w:rsidRPr="00D1154F">
        <w:t xml:space="preserve"> when examining the practicality of any proposed s</w:t>
      </w:r>
      <w:r>
        <w:t>trategy</w:t>
      </w:r>
      <w:r w:rsidRPr="00D1154F">
        <w:t>:</w:t>
      </w:r>
    </w:p>
    <w:p w14:paraId="7971B0AB" w14:textId="77777777" w:rsidR="0091420E" w:rsidRPr="00D1154F" w:rsidRDefault="0091420E" w:rsidP="00B5483E">
      <w:pPr>
        <w:pStyle w:val="BulletListLevel1"/>
        <w:numPr>
          <w:ilvl w:val="0"/>
          <w:numId w:val="21"/>
        </w:numPr>
      </w:pPr>
      <w:r>
        <w:t>D</w:t>
      </w:r>
      <w:r w:rsidRPr="00D1154F">
        <w:t xml:space="preserve">oes it fit the organisation’s strategic plan and </w:t>
      </w:r>
      <w:r>
        <w:t xml:space="preserve">vision </w:t>
      </w:r>
      <w:r w:rsidRPr="00D1154F">
        <w:t>on environmental sustainability?</w:t>
      </w:r>
    </w:p>
    <w:p w14:paraId="1993956C" w14:textId="77777777" w:rsidR="0091420E" w:rsidRPr="00D1154F" w:rsidRDefault="0091420E" w:rsidP="00B5483E">
      <w:pPr>
        <w:pStyle w:val="BulletListLevel1"/>
        <w:numPr>
          <w:ilvl w:val="0"/>
          <w:numId w:val="21"/>
        </w:numPr>
      </w:pPr>
      <w:r>
        <w:t>A</w:t>
      </w:r>
      <w:r w:rsidRPr="00D1154F">
        <w:t>re the changes mandatory?</w:t>
      </w:r>
    </w:p>
    <w:p w14:paraId="4DD8091B" w14:textId="77777777" w:rsidR="0091420E" w:rsidRPr="00D1154F" w:rsidRDefault="0091420E" w:rsidP="00B5483E">
      <w:pPr>
        <w:pStyle w:val="BulletListLevel1"/>
        <w:numPr>
          <w:ilvl w:val="0"/>
          <w:numId w:val="21"/>
        </w:numPr>
      </w:pPr>
      <w:r>
        <w:t>W</w:t>
      </w:r>
      <w:r w:rsidRPr="00D1154F">
        <w:t xml:space="preserve">hat is the </w:t>
      </w:r>
      <w:proofErr w:type="gramStart"/>
      <w:r w:rsidRPr="00D1154F">
        <w:t>time frame</w:t>
      </w:r>
      <w:proofErr w:type="gramEnd"/>
      <w:r w:rsidRPr="00D1154F">
        <w:t xml:space="preserve"> for implementation and review?</w:t>
      </w:r>
    </w:p>
    <w:p w14:paraId="73E2257A" w14:textId="77777777" w:rsidR="0091420E" w:rsidRPr="00D1154F" w:rsidRDefault="0091420E" w:rsidP="00B5483E">
      <w:pPr>
        <w:pStyle w:val="BulletListLevel1"/>
        <w:numPr>
          <w:ilvl w:val="0"/>
          <w:numId w:val="21"/>
        </w:numPr>
      </w:pPr>
      <w:r>
        <w:t>W</w:t>
      </w:r>
      <w:r w:rsidRPr="00D1154F">
        <w:t xml:space="preserve">hat are the potential improvements </w:t>
      </w:r>
      <w:proofErr w:type="gramStart"/>
      <w:r w:rsidRPr="00D1154F">
        <w:t>as a result</w:t>
      </w:r>
      <w:proofErr w:type="gramEnd"/>
      <w:r w:rsidRPr="00D1154F">
        <w:t xml:space="preserve"> of implementing the policy?</w:t>
      </w:r>
    </w:p>
    <w:p w14:paraId="45C49CE6" w14:textId="77777777" w:rsidR="0091420E" w:rsidRPr="00D1154F" w:rsidRDefault="0091420E" w:rsidP="00B5483E">
      <w:pPr>
        <w:pStyle w:val="BulletListLevel1"/>
        <w:numPr>
          <w:ilvl w:val="0"/>
          <w:numId w:val="21"/>
        </w:numPr>
      </w:pPr>
      <w:r>
        <w:t>W</w:t>
      </w:r>
      <w:r w:rsidRPr="00D1154F">
        <w:t>hat is the financial gain/cost in comparison with the current system?</w:t>
      </w:r>
    </w:p>
    <w:p w14:paraId="22C40CD5" w14:textId="77777777" w:rsidR="0091420E" w:rsidRPr="00D1154F" w:rsidRDefault="0091420E" w:rsidP="00B5483E">
      <w:pPr>
        <w:pStyle w:val="BulletListLevel1"/>
        <w:numPr>
          <w:ilvl w:val="0"/>
          <w:numId w:val="21"/>
        </w:numPr>
      </w:pPr>
      <w:r>
        <w:t>W</w:t>
      </w:r>
      <w:r w:rsidRPr="00D1154F">
        <w:t>hat is the cost of researching and implementing the new system?</w:t>
      </w:r>
    </w:p>
    <w:p w14:paraId="562D02B9" w14:textId="77777777" w:rsidR="0091420E" w:rsidRPr="00D1154F" w:rsidRDefault="0091420E" w:rsidP="00B5483E">
      <w:pPr>
        <w:pStyle w:val="BulletListLevel1"/>
        <w:numPr>
          <w:ilvl w:val="0"/>
          <w:numId w:val="21"/>
        </w:numPr>
      </w:pPr>
      <w:r>
        <w:t>A</w:t>
      </w:r>
      <w:r w:rsidRPr="00D1154F">
        <w:t xml:space="preserve">re there savings in fines and legal costs </w:t>
      </w:r>
      <w:proofErr w:type="gramStart"/>
      <w:r w:rsidRPr="00D1154F">
        <w:t>as a result</w:t>
      </w:r>
      <w:proofErr w:type="gramEnd"/>
      <w:r w:rsidRPr="00D1154F">
        <w:t xml:space="preserve"> of ensuring compliance?</w:t>
      </w:r>
    </w:p>
    <w:p w14:paraId="17CE47A7" w14:textId="77777777" w:rsidR="0091420E" w:rsidRPr="00D1154F" w:rsidRDefault="0091420E" w:rsidP="00B5483E">
      <w:pPr>
        <w:pStyle w:val="BulletListLevel1"/>
        <w:numPr>
          <w:ilvl w:val="0"/>
          <w:numId w:val="21"/>
        </w:numPr>
      </w:pPr>
      <w:r>
        <w:t>I</w:t>
      </w:r>
      <w:r w:rsidRPr="00D1154F">
        <w:t>s it attractive to new customers</w:t>
      </w:r>
      <w:r>
        <w:t xml:space="preserve"> or clients</w:t>
      </w:r>
      <w:r w:rsidRPr="00D1154F">
        <w:t>?</w:t>
      </w:r>
    </w:p>
    <w:p w14:paraId="5F9FA057" w14:textId="68B0925A" w:rsidR="0091420E" w:rsidRPr="00D1154F" w:rsidRDefault="0091420E" w:rsidP="00B5483E">
      <w:pPr>
        <w:pStyle w:val="BulletListLevel1"/>
        <w:numPr>
          <w:ilvl w:val="0"/>
          <w:numId w:val="21"/>
        </w:numPr>
      </w:pPr>
      <w:r>
        <w:t>W</w:t>
      </w:r>
      <w:r w:rsidRPr="00D1154F">
        <w:t>hat is the cost of any downtime and possible effects on productivity?</w:t>
      </w:r>
    </w:p>
    <w:p w14:paraId="09D71F2C" w14:textId="77777777" w:rsidR="0091420E" w:rsidRPr="00D1154F" w:rsidRDefault="0091420E" w:rsidP="00B5483E">
      <w:pPr>
        <w:pStyle w:val="BulletListLevel1"/>
        <w:numPr>
          <w:ilvl w:val="0"/>
          <w:numId w:val="21"/>
        </w:numPr>
      </w:pPr>
      <w:r>
        <w:t>I</w:t>
      </w:r>
      <w:r w:rsidRPr="00D1154F">
        <w:t xml:space="preserve">s there potential for wastage of current stock if changes </w:t>
      </w:r>
      <w:proofErr w:type="gramStart"/>
      <w:r w:rsidRPr="00D1154F">
        <w:t>are not implemented</w:t>
      </w:r>
      <w:proofErr w:type="gramEnd"/>
      <w:r w:rsidRPr="00D1154F">
        <w:t xml:space="preserve"> gradually?</w:t>
      </w:r>
    </w:p>
    <w:p w14:paraId="1CD38E3D" w14:textId="77777777" w:rsidR="0091420E" w:rsidRPr="00D1154F" w:rsidRDefault="0091420E" w:rsidP="00B5483E">
      <w:pPr>
        <w:pStyle w:val="BulletListLevel1"/>
        <w:numPr>
          <w:ilvl w:val="0"/>
          <w:numId w:val="21"/>
        </w:numPr>
      </w:pPr>
      <w:r>
        <w:t>W</w:t>
      </w:r>
      <w:r w:rsidRPr="00D1154F">
        <w:t>hat is the projected time for cost recovery?</w:t>
      </w:r>
    </w:p>
    <w:p w14:paraId="7B0476EC" w14:textId="77777777" w:rsidR="0091420E" w:rsidRPr="00D1154F" w:rsidRDefault="0091420E" w:rsidP="00B5483E">
      <w:pPr>
        <w:pStyle w:val="BulletListLevel1"/>
        <w:numPr>
          <w:ilvl w:val="0"/>
          <w:numId w:val="21"/>
        </w:numPr>
      </w:pPr>
      <w:r>
        <w:t>W</w:t>
      </w:r>
      <w:r w:rsidRPr="00D1154F">
        <w:t>hat are the environmental benefits and projected reduced environmental impact?</w:t>
      </w:r>
    </w:p>
    <w:p w14:paraId="755347D9" w14:textId="77777777" w:rsidR="0091420E" w:rsidRPr="00D1154F" w:rsidRDefault="0091420E" w:rsidP="00B5483E">
      <w:pPr>
        <w:pStyle w:val="BulletListLevel1"/>
        <w:numPr>
          <w:ilvl w:val="0"/>
          <w:numId w:val="21"/>
        </w:numPr>
      </w:pPr>
      <w:r>
        <w:t>H</w:t>
      </w:r>
      <w:r w:rsidRPr="00D1154F">
        <w:t>ow easy will it be to implement?</w:t>
      </w:r>
    </w:p>
    <w:p w14:paraId="16F84373" w14:textId="77777777" w:rsidR="0091420E" w:rsidRPr="00D1154F" w:rsidRDefault="0091420E" w:rsidP="00B5483E">
      <w:pPr>
        <w:pStyle w:val="BulletListLevel1"/>
        <w:numPr>
          <w:ilvl w:val="0"/>
          <w:numId w:val="21"/>
        </w:numPr>
      </w:pPr>
      <w:r>
        <w:t>W</w:t>
      </w:r>
      <w:r w:rsidRPr="00D1154F">
        <w:t>hat training is required?</w:t>
      </w:r>
    </w:p>
    <w:p w14:paraId="4D4050BE" w14:textId="77777777" w:rsidR="0091420E" w:rsidRDefault="0091420E" w:rsidP="00B5483E">
      <w:pPr>
        <w:pStyle w:val="BulletListLevel1"/>
        <w:numPr>
          <w:ilvl w:val="0"/>
          <w:numId w:val="21"/>
        </w:numPr>
      </w:pPr>
      <w:proofErr w:type="gramStart"/>
      <w:r>
        <w:t>C</w:t>
      </w:r>
      <w:r w:rsidRPr="00D1154F">
        <w:t>an it be integrated</w:t>
      </w:r>
      <w:proofErr w:type="gramEnd"/>
      <w:r w:rsidRPr="00D1154F">
        <w:t xml:space="preserve"> into current policies or will new policies need to be written?</w:t>
      </w:r>
    </w:p>
    <w:p w14:paraId="37666B2E" w14:textId="5DE7D3B4" w:rsidR="0091420E" w:rsidRDefault="0091420E" w:rsidP="00B5483E">
      <w:pPr>
        <w:pStyle w:val="BulletListLevel1"/>
        <w:numPr>
          <w:ilvl w:val="0"/>
          <w:numId w:val="21"/>
        </w:numPr>
      </w:pPr>
      <w:r>
        <w:t>Does the organisation have the required resources to implement the policy including time, space, people, money, materials, equipment or facilities?</w:t>
      </w:r>
    </w:p>
    <w:p w14:paraId="21B1780F" w14:textId="7C5CFE4D" w:rsidR="001771AC" w:rsidRDefault="001771AC">
      <w:r>
        <w:br w:type="page"/>
      </w:r>
    </w:p>
    <w:tbl>
      <w:tblPr>
        <w:tblW w:w="9072" w:type="dxa"/>
        <w:shd w:val="clear" w:color="auto" w:fill="E7E7D4"/>
        <w:tblLook w:val="0600" w:firstRow="0" w:lastRow="0" w:firstColumn="0" w:lastColumn="0" w:noHBand="1" w:noVBand="1"/>
      </w:tblPr>
      <w:tblGrid>
        <w:gridCol w:w="992"/>
        <w:gridCol w:w="8080"/>
      </w:tblGrid>
      <w:tr w:rsidR="00DB17F0" w14:paraId="5EBBD31E" w14:textId="77777777" w:rsidTr="00106D13">
        <w:trPr>
          <w:trHeight w:val="659"/>
        </w:trPr>
        <w:tc>
          <w:tcPr>
            <w:tcW w:w="992" w:type="dxa"/>
            <w:shd w:val="clear" w:color="auto" w:fill="F2F2F2" w:themeFill="background1" w:themeFillShade="F2"/>
            <w:vAlign w:val="center"/>
          </w:tcPr>
          <w:p w14:paraId="7579ED6C" w14:textId="77777777" w:rsidR="00DB17F0" w:rsidRPr="00106D13" w:rsidRDefault="00DB17F0" w:rsidP="00106D13">
            <w:pPr>
              <w:pStyle w:val="Heading3"/>
              <w:spacing w:before="0" w:after="0"/>
              <w:rPr>
                <w:b w:val="0"/>
                <w:sz w:val="44"/>
                <w:szCs w:val="44"/>
              </w:rPr>
            </w:pPr>
            <w:r w:rsidRPr="00106D13">
              <w:rPr>
                <w:b w:val="0"/>
                <w:sz w:val="44"/>
                <w:szCs w:val="44"/>
              </w:rPr>
              <w:lastRenderedPageBreak/>
              <w:drawing>
                <wp:inline distT="0" distB="0" distL="0" distR="0" wp14:anchorId="064662E8" wp14:editId="55279DBD">
                  <wp:extent cx="333375" cy="370750"/>
                  <wp:effectExtent l="0" t="0" r="0" b="0"/>
                  <wp:docPr id="2" name="Picture 2" descr="Readings (required and suggested)" title="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6196515A" w14:textId="77777777" w:rsidR="00DB17F0" w:rsidRPr="00106D13" w:rsidRDefault="00DB17F0" w:rsidP="00106D13">
            <w:pPr>
              <w:pStyle w:val="Heading3"/>
              <w:spacing w:before="0" w:after="0"/>
              <w:rPr>
                <w:b w:val="0"/>
                <w:sz w:val="44"/>
                <w:szCs w:val="44"/>
              </w:rPr>
            </w:pPr>
            <w:r w:rsidRPr="00106D13">
              <w:rPr>
                <w:b w:val="0"/>
                <w:sz w:val="44"/>
                <w:szCs w:val="44"/>
              </w:rPr>
              <w:t>Reading list</w:t>
            </w:r>
          </w:p>
        </w:tc>
      </w:tr>
    </w:tbl>
    <w:p w14:paraId="3E06D982" w14:textId="77777777" w:rsidR="00F05BCD" w:rsidRDefault="00F05BCD" w:rsidP="0055428C">
      <w:pPr>
        <w:pStyle w:val="Body"/>
        <w:spacing w:after="0" w:line="240" w:lineRule="auto"/>
      </w:pPr>
    </w:p>
    <w:p w14:paraId="50A03F42" w14:textId="46F4F279" w:rsidR="0091420E" w:rsidRPr="00DB17F0" w:rsidRDefault="0091420E" w:rsidP="00F05BCD">
      <w:pPr>
        <w:pStyle w:val="Body"/>
      </w:pPr>
      <w:r w:rsidRPr="00DB17F0">
        <w:t>You may wish to research how organisations write strategies for t</w:t>
      </w:r>
      <w:r w:rsidR="00091BBF">
        <w:t>heir sustainability objectives.</w:t>
      </w:r>
    </w:p>
    <w:p w14:paraId="5F8876AA" w14:textId="2A53BE47" w:rsidR="0D34A9FF" w:rsidRDefault="00F05BCD" w:rsidP="00F05BCD">
      <w:pPr>
        <w:pStyle w:val="Body"/>
      </w:pPr>
      <w:r>
        <w:sym w:font="Webdings" w:char="F0A8"/>
      </w:r>
      <w:r>
        <w:t xml:space="preserve"> </w:t>
      </w:r>
      <w:r w:rsidR="0D34A9FF">
        <w:t xml:space="preserve">Review the </w:t>
      </w:r>
      <w:hyperlink r:id="rId48" w:history="1">
        <w:r w:rsidR="0D34A9FF" w:rsidRPr="00F05BCD">
          <w:rPr>
            <w:rStyle w:val="Hyperlink"/>
          </w:rPr>
          <w:t>Australian Museum’s sustainability strategies</w:t>
        </w:r>
      </w:hyperlink>
      <w:r w:rsidR="00A210E6">
        <w:t xml:space="preserve">: </w:t>
      </w:r>
      <w:r w:rsidRPr="00F05BCD">
        <w:rPr>
          <w:i/>
          <w:sz w:val="22"/>
        </w:rPr>
        <w:t>(</w:t>
      </w:r>
      <w:r w:rsidR="0D34A9FF" w:rsidRPr="00F05BCD">
        <w:rPr>
          <w:i/>
          <w:sz w:val="22"/>
        </w:rPr>
        <w:t>australianmuseum.net.au/about/organisation/reports/sustainability-action-plan/</w:t>
      </w:r>
      <w:r>
        <w:rPr>
          <w:i/>
          <w:sz w:val="22"/>
        </w:rPr>
        <w:t>)</w:t>
      </w:r>
    </w:p>
    <w:p w14:paraId="3BB0B001" w14:textId="29BEB222" w:rsidR="00BE5E19" w:rsidRDefault="00F05BCD" w:rsidP="000E0DDE">
      <w:pPr>
        <w:pStyle w:val="Body"/>
        <w:rPr>
          <w:i/>
          <w:sz w:val="22"/>
        </w:rPr>
      </w:pPr>
      <w:r>
        <w:sym w:font="Webdings" w:char="F0A8"/>
      </w:r>
      <w:r>
        <w:t xml:space="preserve"> </w:t>
      </w:r>
      <w:r w:rsidR="0D34A9FF">
        <w:t xml:space="preserve">Review the </w:t>
      </w:r>
      <w:hyperlink r:id="rId49" w:history="1">
        <w:r w:rsidR="0D34A9FF" w:rsidRPr="00F05BCD">
          <w:rPr>
            <w:rStyle w:val="Hyperlink"/>
          </w:rPr>
          <w:t>University of Wollongong’s sustainability strategies</w:t>
        </w:r>
      </w:hyperlink>
      <w:r w:rsidR="00A210E6">
        <w:t xml:space="preserve">: </w:t>
      </w:r>
      <w:r w:rsidRPr="00F05BCD">
        <w:rPr>
          <w:i/>
          <w:sz w:val="22"/>
        </w:rPr>
        <w:t>(</w:t>
      </w:r>
      <w:r w:rsidR="00BE5E19" w:rsidRPr="00FA048C">
        <w:rPr>
          <w:i/>
          <w:sz w:val="22"/>
        </w:rPr>
        <w:t>www.uow.edu.au/content/groups/public/@web/@environment/documents/doc/uow245661.pdf</w:t>
      </w:r>
      <w:r w:rsidRPr="00F05BCD">
        <w:rPr>
          <w:i/>
          <w:sz w:val="22"/>
        </w:rPr>
        <w:t>)</w:t>
      </w:r>
    </w:p>
    <w:p w14:paraId="1311EFD9" w14:textId="7EB9DF19" w:rsidR="00954353" w:rsidRDefault="00954353" w:rsidP="000E0DDE">
      <w:pPr>
        <w:pStyle w:val="Body"/>
      </w:pPr>
      <w:r>
        <w:br w:type="page"/>
      </w:r>
    </w:p>
    <w:p w14:paraId="35479060" w14:textId="77777777" w:rsidR="00954353" w:rsidRDefault="00954353" w:rsidP="00954353">
      <w:pPr>
        <w:pStyle w:val="Sectionnumber"/>
      </w:pPr>
    </w:p>
    <w:p w14:paraId="29EF8564" w14:textId="52E84FBB" w:rsidR="0091420E" w:rsidRDefault="00954353" w:rsidP="00954353">
      <w:pPr>
        <w:pStyle w:val="Sectionnumber"/>
      </w:pPr>
      <w:r>
        <w:rPr>
          <w:noProof/>
          <w:lang w:eastAsia="en-AU"/>
        </w:rPr>
        <mc:AlternateContent>
          <mc:Choice Requires="wpg">
            <w:drawing>
              <wp:anchor distT="0" distB="0" distL="114300" distR="114300" simplePos="0" relativeHeight="251660800" behindDoc="1" locked="0" layoutInCell="1" allowOverlap="1" wp14:anchorId="50EE3ABC" wp14:editId="4059A704">
                <wp:simplePos x="0" y="0"/>
                <wp:positionH relativeFrom="margin">
                  <wp:posOffset>1883410</wp:posOffset>
                </wp:positionH>
                <wp:positionV relativeFrom="paragraph">
                  <wp:posOffset>1650365</wp:posOffset>
                </wp:positionV>
                <wp:extent cx="3876676" cy="3305175"/>
                <wp:effectExtent l="0" t="0" r="9525" b="9525"/>
                <wp:wrapNone/>
                <wp:docPr id="232" name="Group 232"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233" name="Rectangle 233"/>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6C77839" id="Group 232" o:spid="_x0000_s1026" alt="Title: Shape - Description:  " style="position:absolute;margin-left:148.3pt;margin-top:129.95pt;width:305.25pt;height:260.25pt;z-index:-25165568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">
                <v:rect id="Rectangle 233"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t>Topic 3</w:t>
      </w:r>
    </w:p>
    <w:p w14:paraId="5E48D400" w14:textId="6F005166" w:rsidR="00954353" w:rsidRDefault="00954353" w:rsidP="003E0CCE">
      <w:pPr>
        <w:pStyle w:val="Sectionname"/>
        <w:ind w:right="3402"/>
      </w:pPr>
      <w:r>
        <w:t>Communicate workplace sustainability policy</w:t>
      </w:r>
    </w:p>
    <w:p w14:paraId="7A3FB701" w14:textId="77777777" w:rsidR="00954353" w:rsidRDefault="00954353">
      <w:pPr>
        <w:rPr>
          <w:rFonts w:eastAsiaTheme="minorEastAsia" w:cstheme="minorHAnsi"/>
          <w:b/>
          <w:noProof/>
          <w:color w:val="000000" w:themeColor="text1"/>
          <w:spacing w:val="20"/>
          <w:kern w:val="22"/>
          <w:sz w:val="66"/>
          <w:szCs w:val="40"/>
          <w:lang w:val="en-US" w:eastAsia="en-AU" w:bidi="en-US"/>
        </w:rPr>
      </w:pPr>
      <w:r>
        <w:br w:type="page"/>
      </w:r>
    </w:p>
    <w:p w14:paraId="2447BBE7" w14:textId="43090A19" w:rsidR="00954353" w:rsidRDefault="00954353" w:rsidP="00954353">
      <w:pPr>
        <w:pStyle w:val="Heading1"/>
      </w:pPr>
      <w:bookmarkStart w:id="21" w:name="_Toc25310839"/>
      <w:r>
        <w:lastRenderedPageBreak/>
        <w:t xml:space="preserve">Topic 3: </w:t>
      </w:r>
      <w:r w:rsidRPr="00954353">
        <w:t>Communicate workplace sustainability policy</w:t>
      </w:r>
      <w:bookmarkEnd w:id="21"/>
    </w:p>
    <w:p w14:paraId="72522676" w14:textId="46C3DB06" w:rsidR="00954353" w:rsidRPr="00003909" w:rsidRDefault="00954353" w:rsidP="00954353">
      <w:pPr>
        <w:pStyle w:val="Body"/>
      </w:pPr>
      <w:r>
        <w:t xml:space="preserve">At the end of this </w:t>
      </w:r>
      <w:r w:rsidR="00F36651">
        <w:t>topic</w:t>
      </w:r>
      <w:r>
        <w:t>, you will be able to:</w:t>
      </w:r>
    </w:p>
    <w:p w14:paraId="549A60D2" w14:textId="77777777" w:rsidR="00954353" w:rsidRPr="00003909" w:rsidRDefault="00954353" w:rsidP="00B5483E">
      <w:pPr>
        <w:pStyle w:val="BulletListLevel1"/>
      </w:pPr>
      <w:r w:rsidRPr="00003909">
        <w:t>promote workplace sustainability policy, including its expected outcome to key stakeholders</w:t>
      </w:r>
    </w:p>
    <w:p w14:paraId="41813E1E" w14:textId="77777777" w:rsidR="00954353" w:rsidRDefault="00954353" w:rsidP="00B5483E">
      <w:pPr>
        <w:pStyle w:val="BulletListLevel1"/>
      </w:pPr>
      <w:proofErr w:type="gramStart"/>
      <w:r w:rsidRPr="00003909">
        <w:t>inform</w:t>
      </w:r>
      <w:proofErr w:type="gramEnd"/>
      <w:r w:rsidRPr="00003909">
        <w:t xml:space="preserve"> those involved in implementing the policy as to outcomes expected, activities to be undertaken, and responsibilities assigned.</w:t>
      </w:r>
    </w:p>
    <w:p w14:paraId="1638D8F9" w14:textId="77777777" w:rsidR="00954353" w:rsidRPr="00954353" w:rsidRDefault="00954353" w:rsidP="00954353">
      <w:pPr>
        <w:pStyle w:val="Body"/>
      </w:pPr>
      <w:r w:rsidRPr="00954353">
        <w:t>An environmental management system sets a company’s direction in terms of sustainable management. For employees to be able to understand and implement your policy, plans and procedures, information must be accessible to all staff and communicated clearly and regularly. Your goal should be to inform those involved in implementing the policy as to outcomes expected, activities to be undertaken, and responsibilities assigned.</w:t>
      </w:r>
    </w:p>
    <w:p w14:paraId="1DE8744B" w14:textId="289EAE02" w:rsidR="00954353" w:rsidRDefault="006E3334" w:rsidP="00954353">
      <w:pPr>
        <w:pStyle w:val="Body"/>
      </w:pPr>
      <w:r w:rsidRPr="006E3334">
        <w:t xml:space="preserve">An effective sustainability policy </w:t>
      </w:r>
      <w:proofErr w:type="gramStart"/>
      <w:r w:rsidRPr="006E3334">
        <w:t>must be understood, agreed to and adhered to at all levels of the organisation</w:t>
      </w:r>
      <w:proofErr w:type="gramEnd"/>
      <w:r w:rsidRPr="006E3334">
        <w:t xml:space="preserve">. Therefore, the policy, including its expected outcomes, must be promoted and communicated clearly </w:t>
      </w:r>
      <w:proofErr w:type="gramStart"/>
      <w:r w:rsidRPr="006E3334">
        <w:t>to</w:t>
      </w:r>
      <w:proofErr w:type="gramEnd"/>
      <w:r w:rsidRPr="006E3334">
        <w:t xml:space="preserve"> all stakeholders, and opportunities must be provided for feedback and clarification.</w:t>
      </w:r>
    </w:p>
    <w:p w14:paraId="79C21EAF" w14:textId="77777777" w:rsidR="00954353" w:rsidRDefault="00954353" w:rsidP="00954353">
      <w:pPr>
        <w:pStyle w:val="Heading2"/>
      </w:pPr>
      <w:bookmarkStart w:id="22" w:name="_Toc9959597"/>
      <w:bookmarkStart w:id="23" w:name="_Toc25310840"/>
      <w:r>
        <w:t xml:space="preserve">Responsibilities of </w:t>
      </w:r>
      <w:r w:rsidRPr="00003909">
        <w:t>management</w:t>
      </w:r>
      <w:bookmarkEnd w:id="22"/>
      <w:bookmarkEnd w:id="23"/>
    </w:p>
    <w:p w14:paraId="27201DAE" w14:textId="77777777" w:rsidR="00954353" w:rsidRDefault="00954353" w:rsidP="00954353">
      <w:pPr>
        <w:pStyle w:val="Body"/>
        <w:rPr>
          <w:lang w:eastAsia="en-AU"/>
        </w:rPr>
      </w:pPr>
      <w:r>
        <w:rPr>
          <w:lang w:eastAsia="en-AU"/>
        </w:rPr>
        <w:t xml:space="preserve">Senior management will always have primary responsibility for environmental issues. This includes liability if environmental breaches occur. In any organisation, responsibility for environmental policy </w:t>
      </w:r>
      <w:proofErr w:type="gramStart"/>
      <w:r>
        <w:rPr>
          <w:lang w:eastAsia="en-AU"/>
        </w:rPr>
        <w:t>should be given</w:t>
      </w:r>
      <w:proofErr w:type="gramEnd"/>
      <w:r>
        <w:rPr>
          <w:lang w:eastAsia="en-AU"/>
        </w:rPr>
        <w:t xml:space="preserve"> to someone in a position of sufficient authority to create and change policy as required.</w:t>
      </w:r>
    </w:p>
    <w:p w14:paraId="161F6AAA" w14:textId="77777777" w:rsidR="00954353" w:rsidRDefault="00954353" w:rsidP="00954353">
      <w:pPr>
        <w:pStyle w:val="Body"/>
        <w:rPr>
          <w:lang w:eastAsia="en-AU"/>
        </w:rPr>
      </w:pPr>
      <w:r>
        <w:rPr>
          <w:lang w:eastAsia="en-AU"/>
        </w:rPr>
        <w:t>Consider the organisational structure of your organisation:</w:t>
      </w:r>
    </w:p>
    <w:p w14:paraId="4E4BB60D" w14:textId="77777777" w:rsidR="00954353" w:rsidRPr="003E0B5B" w:rsidRDefault="00954353" w:rsidP="00B5483E">
      <w:pPr>
        <w:pStyle w:val="BulletListLevel1"/>
        <w:numPr>
          <w:ilvl w:val="0"/>
          <w:numId w:val="22"/>
        </w:numPr>
      </w:pPr>
      <w:r w:rsidRPr="003E0B5B">
        <w:t>Who has responsibility for the management of environmental issues?</w:t>
      </w:r>
    </w:p>
    <w:p w14:paraId="4993F6B3" w14:textId="77777777" w:rsidR="00954353" w:rsidRPr="003E0B5B" w:rsidRDefault="00954353" w:rsidP="00B5483E">
      <w:pPr>
        <w:pStyle w:val="BulletListLevel1"/>
        <w:numPr>
          <w:ilvl w:val="0"/>
          <w:numId w:val="22"/>
        </w:numPr>
      </w:pPr>
      <w:r w:rsidRPr="003E0B5B">
        <w:t>What are the specific environmental management responsibilities of this person?</w:t>
      </w:r>
    </w:p>
    <w:p w14:paraId="4C6C1308" w14:textId="77777777" w:rsidR="00954353" w:rsidRPr="003E0B5B" w:rsidRDefault="00954353" w:rsidP="00B5483E">
      <w:pPr>
        <w:pStyle w:val="BulletListLevel1"/>
        <w:numPr>
          <w:ilvl w:val="0"/>
          <w:numId w:val="22"/>
        </w:numPr>
      </w:pPr>
      <w:r w:rsidRPr="003E0B5B">
        <w:t>Are they informal or documented?</w:t>
      </w:r>
    </w:p>
    <w:p w14:paraId="69230A39" w14:textId="77777777" w:rsidR="00954353" w:rsidRPr="003E0B5B" w:rsidRDefault="00954353" w:rsidP="00B5483E">
      <w:pPr>
        <w:pStyle w:val="BulletListLevel1"/>
        <w:numPr>
          <w:ilvl w:val="0"/>
          <w:numId w:val="22"/>
        </w:numPr>
      </w:pPr>
      <w:r w:rsidRPr="003E0B5B">
        <w:t xml:space="preserve">Do other staff members know who the responsible person is, and what they are responsible </w:t>
      </w:r>
      <w:proofErr w:type="gramStart"/>
      <w:r w:rsidRPr="003E0B5B">
        <w:t>for</w:t>
      </w:r>
      <w:proofErr w:type="gramEnd"/>
      <w:r w:rsidRPr="003E0B5B">
        <w:t>?</w:t>
      </w:r>
    </w:p>
    <w:p w14:paraId="004C1144" w14:textId="77777777" w:rsidR="00954353" w:rsidRPr="003E0B5B" w:rsidRDefault="00954353" w:rsidP="00B5483E">
      <w:pPr>
        <w:pStyle w:val="BulletListLevel1"/>
        <w:numPr>
          <w:ilvl w:val="0"/>
          <w:numId w:val="22"/>
        </w:numPr>
      </w:pPr>
      <w:r w:rsidRPr="003E0B5B">
        <w:t>Are there already any documented environmental procedures?</w:t>
      </w:r>
    </w:p>
    <w:p w14:paraId="16EC48AD" w14:textId="0DC471B1" w:rsidR="00AF1C8B" w:rsidRDefault="00954353" w:rsidP="00206F20">
      <w:r w:rsidRPr="003E0B5B">
        <w:t>Consider what kind of communication on environmental issues already occurs in your organisation.</w:t>
      </w:r>
      <w:r w:rsidR="00AF1C8B" w:rsidRPr="00AF1C8B">
        <w:t xml:space="preserve"> </w:t>
      </w:r>
      <w:r w:rsidR="00AF1C8B">
        <w:br w:type="page"/>
      </w:r>
    </w:p>
    <w:tbl>
      <w:tblPr>
        <w:tblW w:w="9072" w:type="dxa"/>
        <w:shd w:val="clear" w:color="auto" w:fill="E7E7D4"/>
        <w:tblLook w:val="0600" w:firstRow="0" w:lastRow="0" w:firstColumn="0" w:lastColumn="0" w:noHBand="1" w:noVBand="1"/>
      </w:tblPr>
      <w:tblGrid>
        <w:gridCol w:w="992"/>
        <w:gridCol w:w="8080"/>
      </w:tblGrid>
      <w:tr w:rsidR="00587414" w14:paraId="73CC8095" w14:textId="77777777" w:rsidTr="00631CE1">
        <w:trPr>
          <w:trHeight w:val="659"/>
        </w:trPr>
        <w:tc>
          <w:tcPr>
            <w:tcW w:w="992" w:type="dxa"/>
            <w:shd w:val="clear" w:color="auto" w:fill="F2F2F2" w:themeFill="background1" w:themeFillShade="F2"/>
            <w:vAlign w:val="center"/>
          </w:tcPr>
          <w:p w14:paraId="054BD7B5" w14:textId="77777777" w:rsidR="00587414" w:rsidRPr="007035AF" w:rsidRDefault="00587414" w:rsidP="00631CE1">
            <w:pPr>
              <w:pStyle w:val="Heading3"/>
              <w:spacing w:before="0" w:after="0"/>
              <w:rPr>
                <w:b w:val="0"/>
                <w:sz w:val="44"/>
                <w:szCs w:val="44"/>
              </w:rPr>
            </w:pPr>
            <w:r w:rsidRPr="007035AF">
              <w:rPr>
                <w:b w:val="0"/>
                <w:sz w:val="44"/>
                <w:szCs w:val="44"/>
              </w:rPr>
              <w:lastRenderedPageBreak/>
              <w:drawing>
                <wp:inline distT="0" distB="0" distL="0" distR="0" wp14:anchorId="076DC666" wp14:editId="1DB59BD7">
                  <wp:extent cx="367200" cy="386398"/>
                  <wp:effectExtent l="0" t="0" r="0" b="0"/>
                  <wp:docPr id="19" name="Picture 19" descr="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499EFFEA" w14:textId="77777777" w:rsidR="00587414" w:rsidRPr="007035AF" w:rsidRDefault="00587414" w:rsidP="00631CE1">
            <w:pPr>
              <w:pStyle w:val="Heading3"/>
              <w:spacing w:before="0" w:after="0"/>
              <w:rPr>
                <w:b w:val="0"/>
                <w:sz w:val="44"/>
                <w:szCs w:val="44"/>
              </w:rPr>
            </w:pPr>
            <w:r w:rsidRPr="007035AF">
              <w:rPr>
                <w:b w:val="0"/>
                <w:sz w:val="44"/>
                <w:szCs w:val="44"/>
              </w:rPr>
              <w:t>Practice activity</w:t>
            </w:r>
          </w:p>
        </w:tc>
      </w:tr>
    </w:tbl>
    <w:p w14:paraId="5BA7D45A" w14:textId="075A3909" w:rsidR="00587414" w:rsidRPr="00BE5E19" w:rsidRDefault="00587414" w:rsidP="00BE5E19">
      <w:pPr>
        <w:pStyle w:val="Heading4"/>
        <w:rPr>
          <w:rStyle w:val="Strong"/>
          <w:b/>
          <w:bCs w:val="0"/>
        </w:rPr>
      </w:pPr>
      <w:r w:rsidRPr="00BE5E19">
        <w:rPr>
          <w:rStyle w:val="Strong"/>
          <w:b/>
          <w:bCs w:val="0"/>
        </w:rPr>
        <w:t>Activity 3.1: Communicating requirements</w:t>
      </w:r>
    </w:p>
    <w:p w14:paraId="5351C385" w14:textId="144832EB" w:rsidR="00587414" w:rsidRDefault="00587414" w:rsidP="00587414">
      <w:pPr>
        <w:pStyle w:val="Body"/>
      </w:pPr>
      <w:r>
        <w:rPr>
          <w:bdr w:val="none" w:sz="0" w:space="0" w:color="auto" w:frame="1"/>
        </w:rPr>
        <w:sym w:font="Webdings" w:char="F0A8"/>
      </w:r>
      <w:r>
        <w:rPr>
          <w:bdr w:val="none" w:sz="0" w:space="0" w:color="auto" w:frame="1"/>
        </w:rPr>
        <w:t xml:space="preserve"> Review the </w:t>
      </w:r>
      <w:hyperlink r:id="rId50" w:history="1">
        <w:r w:rsidRPr="00587414">
          <w:rPr>
            <w:rStyle w:val="Hyperlink"/>
          </w:rPr>
          <w:t>Plan2go sustainability policy</w:t>
        </w:r>
      </w:hyperlink>
      <w:r>
        <w:rPr>
          <w:bdr w:val="none" w:sz="0" w:space="0" w:color="auto" w:frame="1"/>
        </w:rPr>
        <w:t xml:space="preserve"> </w:t>
      </w:r>
      <w:r w:rsidRPr="00587414">
        <w:rPr>
          <w:i/>
          <w:sz w:val="22"/>
          <w:bdr w:val="none" w:sz="0" w:space="0" w:color="auto" w:frame="1"/>
        </w:rPr>
        <w:t>(http://plan2go.nctafe.edu.au/assets/document-library/Crew-Folders/People-and-Culture-Crew/Sustainability/Sustainability-Policy.pdf).</w:t>
      </w:r>
    </w:p>
    <w:p w14:paraId="02C69545" w14:textId="77777777" w:rsidR="00587414" w:rsidRDefault="00587414" w:rsidP="00587414">
      <w:pPr>
        <w:pStyle w:val="Body"/>
      </w:pPr>
      <w:r>
        <w:rPr>
          <w:bdr w:val="none" w:sz="0" w:space="0" w:color="auto" w:frame="1"/>
        </w:rPr>
        <w:t>Given the nature of the organisation and the content of the policy, consider how you would communicate the requirements to different levels of the organisation.</w:t>
      </w:r>
    </w:p>
    <w:p w14:paraId="17592447" w14:textId="22E4C5AB" w:rsidR="00587414" w:rsidRDefault="00587414" w:rsidP="00587414">
      <w:pPr>
        <w:pStyle w:val="Body"/>
      </w:pPr>
      <w:r>
        <w:rPr>
          <w:bdr w:val="none" w:sz="0" w:space="0" w:color="auto" w:frame="1"/>
        </w:rPr>
        <w:t>Share your ideas with other students in the class or in the online forum.</w:t>
      </w:r>
    </w:p>
    <w:p w14:paraId="2B4AB562" w14:textId="33EF98E5" w:rsidR="00587414" w:rsidRDefault="00587414" w:rsidP="00B5483E">
      <w:pPr>
        <w:pBdr>
          <w:top w:val="single" w:sz="4" w:space="1" w:color="6260B8"/>
          <w:left w:val="single" w:sz="4" w:space="4" w:color="6260B8"/>
          <w:bottom w:val="single" w:sz="4" w:space="1" w:color="6260B8"/>
          <w:right w:val="single" w:sz="4" w:space="4" w:color="6260B8"/>
        </w:pBdr>
        <w:rPr>
          <w:rStyle w:val="BodyChar"/>
          <w:lang w:eastAsia="en-AU"/>
        </w:rPr>
      </w:pPr>
    </w:p>
    <w:p w14:paraId="09C96AE7" w14:textId="41182921" w:rsidR="00587414" w:rsidRDefault="00587414" w:rsidP="00B5483E">
      <w:pPr>
        <w:pBdr>
          <w:top w:val="single" w:sz="4" w:space="1" w:color="6260B8"/>
          <w:left w:val="single" w:sz="4" w:space="4" w:color="6260B8"/>
          <w:bottom w:val="single" w:sz="4" w:space="1" w:color="6260B8"/>
          <w:right w:val="single" w:sz="4" w:space="4" w:color="6260B8"/>
        </w:pBdr>
        <w:rPr>
          <w:rStyle w:val="BodyChar"/>
          <w:lang w:eastAsia="en-AU"/>
        </w:rPr>
      </w:pPr>
    </w:p>
    <w:p w14:paraId="56EEAB6E" w14:textId="360AAFCE" w:rsidR="00587414" w:rsidRDefault="00587414" w:rsidP="00B5483E">
      <w:pPr>
        <w:pBdr>
          <w:top w:val="single" w:sz="4" w:space="1" w:color="6260B8"/>
          <w:left w:val="single" w:sz="4" w:space="4" w:color="6260B8"/>
          <w:bottom w:val="single" w:sz="4" w:space="1" w:color="6260B8"/>
          <w:right w:val="single" w:sz="4" w:space="4" w:color="6260B8"/>
        </w:pBdr>
        <w:rPr>
          <w:rStyle w:val="BodyChar"/>
          <w:lang w:eastAsia="en-AU"/>
        </w:rPr>
      </w:pPr>
    </w:p>
    <w:p w14:paraId="53073BDD" w14:textId="1BC6C9D0" w:rsidR="00587414" w:rsidRDefault="00587414" w:rsidP="00B5483E">
      <w:pPr>
        <w:pBdr>
          <w:top w:val="single" w:sz="4" w:space="1" w:color="6260B8"/>
          <w:left w:val="single" w:sz="4" w:space="4" w:color="6260B8"/>
          <w:bottom w:val="single" w:sz="4" w:space="1" w:color="6260B8"/>
          <w:right w:val="single" w:sz="4" w:space="4" w:color="6260B8"/>
        </w:pBdr>
        <w:rPr>
          <w:rStyle w:val="BodyChar"/>
          <w:lang w:eastAsia="en-AU"/>
        </w:rPr>
      </w:pPr>
    </w:p>
    <w:p w14:paraId="3438E503" w14:textId="77777777" w:rsidR="00587414" w:rsidRPr="00206F20" w:rsidRDefault="00587414" w:rsidP="00B5483E">
      <w:pPr>
        <w:pBdr>
          <w:top w:val="single" w:sz="4" w:space="1" w:color="6260B8"/>
          <w:left w:val="single" w:sz="4" w:space="4" w:color="6260B8"/>
          <w:bottom w:val="single" w:sz="4" w:space="1" w:color="6260B8"/>
          <w:right w:val="single" w:sz="4" w:space="4" w:color="6260B8"/>
        </w:pBdr>
        <w:rPr>
          <w:rStyle w:val="BodyChar"/>
          <w:lang w:eastAsia="en-AU"/>
        </w:rPr>
      </w:pPr>
    </w:p>
    <w:p w14:paraId="6A243329" w14:textId="5833DE22" w:rsidR="00954353" w:rsidRPr="00DF6318" w:rsidRDefault="00954353" w:rsidP="00954353">
      <w:pPr>
        <w:pStyle w:val="Heading2"/>
      </w:pPr>
      <w:bookmarkStart w:id="24" w:name="_Toc9959598"/>
      <w:bookmarkStart w:id="25" w:name="_Toc25310841"/>
      <w:r w:rsidRPr="00DF6318">
        <w:t>Communication plan</w:t>
      </w:r>
      <w:bookmarkEnd w:id="24"/>
      <w:bookmarkEnd w:id="25"/>
    </w:p>
    <w:p w14:paraId="09CB97B5" w14:textId="0F888E1C" w:rsidR="00954353" w:rsidRPr="003E0B5B" w:rsidRDefault="0D34A9FF" w:rsidP="003E0B5B">
      <w:pPr>
        <w:pStyle w:val="Body"/>
      </w:pPr>
      <w:r>
        <w:t>A communication plan can assist you in determining the best way to communicate the workplace sustainability policy and implementation plan. The plan can be prepared to identify the people you need to inform and engage within your policy and plans to make the workplace more sustainable. This includes all the stakeholders described previously and documents how the communications will take place, who is responsible for actions, feedback and follow-up communications.</w:t>
      </w:r>
    </w:p>
    <w:p w14:paraId="0AAF798C" w14:textId="390A5AE5" w:rsidR="00954353" w:rsidRDefault="00954353" w:rsidP="003E0B5B">
      <w:pPr>
        <w:pStyle w:val="Body"/>
      </w:pPr>
      <w:r w:rsidRPr="003E0B5B">
        <w:t>To create ownership of the program, you can continue to seek suggestions and ideas from staff via team meetings. You can also ask departments for data to assist with monitoring.</w:t>
      </w:r>
      <w:r w:rsidR="004D30BA">
        <w:t xml:space="preserve"> </w:t>
      </w:r>
      <w:r w:rsidRPr="003E0B5B">
        <w:t xml:space="preserve">Ask management to provide an incentive program for staff who come up with ideas that </w:t>
      </w:r>
      <w:proofErr w:type="gramStart"/>
      <w:r w:rsidRPr="003E0B5B">
        <w:t>are implemented</w:t>
      </w:r>
      <w:proofErr w:type="gramEnd"/>
      <w:r w:rsidRPr="003E0B5B">
        <w:t>, or who contribute to the implementation and monitoring.</w:t>
      </w:r>
    </w:p>
    <w:p w14:paraId="726E4610" w14:textId="77777777" w:rsidR="00587414" w:rsidRDefault="00587414" w:rsidP="00587414">
      <w:pPr>
        <w:pStyle w:val="Heading4"/>
      </w:pPr>
      <w:r>
        <w:t>Create ownership</w:t>
      </w:r>
    </w:p>
    <w:p w14:paraId="0B82CB40" w14:textId="77777777" w:rsidR="00587414" w:rsidRDefault="00587414" w:rsidP="00587414">
      <w:pPr>
        <w:pStyle w:val="Body"/>
        <w:rPr>
          <w:sz w:val="26"/>
          <w:szCs w:val="26"/>
        </w:rPr>
      </w:pPr>
      <w:r>
        <w:rPr>
          <w:sz w:val="26"/>
          <w:szCs w:val="26"/>
        </w:rPr>
        <w:t>To create ownership of the program, you can continue to seek suggestions and ideas from staff via team meetings. You can also ask departments for data to assist with monitoring.</w:t>
      </w:r>
    </w:p>
    <w:p w14:paraId="12449DCA" w14:textId="6D660A66" w:rsidR="00587414" w:rsidRDefault="00587414" w:rsidP="00587414">
      <w:pPr>
        <w:rPr>
          <w:lang w:eastAsia="en-AU"/>
        </w:rPr>
      </w:pPr>
      <w:r w:rsidRPr="00587414">
        <w:rPr>
          <w:b/>
        </w:rPr>
        <w:t>Tip:</w:t>
      </w:r>
      <w:r>
        <w:t xml:space="preserve"> </w:t>
      </w:r>
      <w:r w:rsidRPr="00587414">
        <w:rPr>
          <w:i/>
        </w:rPr>
        <w:t>Consider asking management to provide an incentive program for staff who contribute to implementation and monitoring.</w:t>
      </w:r>
      <w:r w:rsidRPr="00587414">
        <w:rPr>
          <w:lang w:eastAsia="en-AU"/>
        </w:rPr>
        <w:t xml:space="preserve"> </w:t>
      </w:r>
      <w:r>
        <w:rPr>
          <w:lang w:eastAsia="en-AU"/>
        </w:rPr>
        <w:br w:type="page"/>
      </w:r>
    </w:p>
    <w:p w14:paraId="0FA92A8A" w14:textId="77777777" w:rsidR="00587414" w:rsidRDefault="00954353" w:rsidP="00587414">
      <w:pPr>
        <w:pStyle w:val="Heading4"/>
      </w:pPr>
      <w:r>
        <w:lastRenderedPageBreak/>
        <w:t xml:space="preserve">Relevant issues </w:t>
      </w:r>
    </w:p>
    <w:p w14:paraId="0826A4AB" w14:textId="77777777" w:rsidR="00587414" w:rsidRPr="00587414" w:rsidRDefault="00587414" w:rsidP="00587414">
      <w:pPr>
        <w:pStyle w:val="Body"/>
      </w:pPr>
      <w:r w:rsidRPr="00587414">
        <w:t>Relevant issues you will need to communicate include:</w:t>
      </w:r>
    </w:p>
    <w:p w14:paraId="2F643379" w14:textId="77777777" w:rsidR="00954353" w:rsidRPr="003E0B5B" w:rsidRDefault="00954353" w:rsidP="00B5483E">
      <w:pPr>
        <w:pStyle w:val="BulletListLevel1"/>
        <w:numPr>
          <w:ilvl w:val="0"/>
          <w:numId w:val="23"/>
        </w:numPr>
      </w:pPr>
      <w:r w:rsidRPr="003E0B5B">
        <w:t>ensuring legal compliance</w:t>
      </w:r>
    </w:p>
    <w:p w14:paraId="321776BC" w14:textId="77777777" w:rsidR="00954353" w:rsidRPr="003E0B5B" w:rsidRDefault="00954353" w:rsidP="00B5483E">
      <w:pPr>
        <w:pStyle w:val="BulletListLevel1"/>
        <w:numPr>
          <w:ilvl w:val="0"/>
          <w:numId w:val="23"/>
        </w:numPr>
      </w:pPr>
      <w:r w:rsidRPr="003E0B5B">
        <w:t>co-ordinating measures to improve environmental performance</w:t>
      </w:r>
    </w:p>
    <w:p w14:paraId="4932D29A" w14:textId="77777777" w:rsidR="00954353" w:rsidRPr="003E0B5B" w:rsidRDefault="00954353" w:rsidP="00B5483E">
      <w:pPr>
        <w:pStyle w:val="BulletListLevel1"/>
        <w:numPr>
          <w:ilvl w:val="0"/>
          <w:numId w:val="23"/>
        </w:numPr>
      </w:pPr>
      <w:r w:rsidRPr="003E0B5B">
        <w:t>provision of training</w:t>
      </w:r>
    </w:p>
    <w:p w14:paraId="3DC642A6" w14:textId="77777777" w:rsidR="00954353" w:rsidRPr="003E0B5B" w:rsidRDefault="00954353" w:rsidP="00B5483E">
      <w:pPr>
        <w:pStyle w:val="BulletListLevel1"/>
        <w:numPr>
          <w:ilvl w:val="0"/>
          <w:numId w:val="23"/>
        </w:numPr>
      </w:pPr>
      <w:proofErr w:type="gramStart"/>
      <w:r w:rsidRPr="003E0B5B">
        <w:t>developing</w:t>
      </w:r>
      <w:proofErr w:type="gramEnd"/>
      <w:r w:rsidRPr="003E0B5B">
        <w:t xml:space="preserve"> and monitoring documentation and activities.</w:t>
      </w:r>
    </w:p>
    <w:p w14:paraId="2FCB992E" w14:textId="18E8F1F6" w:rsidR="00587414" w:rsidRDefault="00587414" w:rsidP="00587414">
      <w:pPr>
        <w:pStyle w:val="Heading4"/>
      </w:pPr>
      <w:r>
        <w:t>Methods of communication</w:t>
      </w:r>
    </w:p>
    <w:p w14:paraId="79F7B8F0" w14:textId="554AC099" w:rsidR="00954353" w:rsidRDefault="00954353" w:rsidP="0027494A">
      <w:pPr>
        <w:pStyle w:val="Body"/>
        <w:spacing w:after="120" w:line="240" w:lineRule="auto"/>
        <w:rPr>
          <w:lang w:eastAsia="en-AU"/>
        </w:rPr>
      </w:pPr>
      <w:r>
        <w:rPr>
          <w:lang w:eastAsia="en-AU"/>
        </w:rPr>
        <w:t>Methods of communicating information about the policy and plan include:</w:t>
      </w:r>
    </w:p>
    <w:p w14:paraId="2F7EB8D6" w14:textId="77777777" w:rsidR="00954353" w:rsidRPr="003E0B5B" w:rsidRDefault="00954353" w:rsidP="00B5483E">
      <w:pPr>
        <w:pStyle w:val="BulletListLevel1"/>
        <w:numPr>
          <w:ilvl w:val="0"/>
          <w:numId w:val="23"/>
        </w:numPr>
      </w:pPr>
      <w:r w:rsidRPr="003E0B5B">
        <w:t>regular updates about the progress of the implementation plan</w:t>
      </w:r>
    </w:p>
    <w:p w14:paraId="2B85C814" w14:textId="77777777" w:rsidR="00954353" w:rsidRPr="003E0B5B" w:rsidRDefault="00954353" w:rsidP="00B5483E">
      <w:pPr>
        <w:pStyle w:val="BulletListLevel1"/>
        <w:numPr>
          <w:ilvl w:val="0"/>
          <w:numId w:val="23"/>
        </w:numPr>
      </w:pPr>
      <w:r w:rsidRPr="003E0B5B">
        <w:t>workshops</w:t>
      </w:r>
    </w:p>
    <w:p w14:paraId="4659750B" w14:textId="77777777" w:rsidR="00954353" w:rsidRPr="003E0B5B" w:rsidRDefault="00954353" w:rsidP="00B5483E">
      <w:pPr>
        <w:pStyle w:val="BulletListLevel1"/>
        <w:numPr>
          <w:ilvl w:val="0"/>
          <w:numId w:val="23"/>
        </w:numPr>
      </w:pPr>
      <w:r w:rsidRPr="003E0B5B">
        <w:t>meetings</w:t>
      </w:r>
    </w:p>
    <w:p w14:paraId="70EBEF4D" w14:textId="77777777" w:rsidR="00954353" w:rsidRPr="003E0B5B" w:rsidRDefault="00954353" w:rsidP="00B5483E">
      <w:pPr>
        <w:pStyle w:val="BulletListLevel1"/>
        <w:numPr>
          <w:ilvl w:val="0"/>
          <w:numId w:val="23"/>
        </w:numPr>
      </w:pPr>
      <w:r w:rsidRPr="003E0B5B">
        <w:t>online newsletters containing advice and hints</w:t>
      </w:r>
    </w:p>
    <w:p w14:paraId="264841AE" w14:textId="77777777" w:rsidR="00954353" w:rsidRPr="003E0B5B" w:rsidRDefault="00954353" w:rsidP="00B5483E">
      <w:pPr>
        <w:pStyle w:val="BulletListLevel1"/>
        <w:numPr>
          <w:ilvl w:val="0"/>
          <w:numId w:val="23"/>
        </w:numPr>
      </w:pPr>
      <w:r w:rsidRPr="003E0B5B">
        <w:t>emails from relevant people in the organisation, such as the CEO or Sustainability Officer</w:t>
      </w:r>
    </w:p>
    <w:p w14:paraId="3D0C687C" w14:textId="77777777" w:rsidR="00954353" w:rsidRPr="003E0B5B" w:rsidRDefault="00954353" w:rsidP="00B5483E">
      <w:pPr>
        <w:pStyle w:val="BulletListLevel1"/>
        <w:numPr>
          <w:ilvl w:val="0"/>
          <w:numId w:val="23"/>
        </w:numPr>
      </w:pPr>
      <w:r w:rsidRPr="003E0B5B">
        <w:t>reports</w:t>
      </w:r>
    </w:p>
    <w:p w14:paraId="20112056" w14:textId="77777777" w:rsidR="00954353" w:rsidRPr="003E0B5B" w:rsidRDefault="00954353" w:rsidP="00B5483E">
      <w:pPr>
        <w:pStyle w:val="BulletListLevel1"/>
        <w:numPr>
          <w:ilvl w:val="0"/>
          <w:numId w:val="23"/>
        </w:numPr>
      </w:pPr>
      <w:r w:rsidRPr="003E0B5B">
        <w:t>information sheets</w:t>
      </w:r>
    </w:p>
    <w:p w14:paraId="4C123B10" w14:textId="77777777" w:rsidR="00954353" w:rsidRPr="003E0B5B" w:rsidRDefault="00954353" w:rsidP="00B5483E">
      <w:pPr>
        <w:pStyle w:val="BulletListLevel1"/>
        <w:numPr>
          <w:ilvl w:val="0"/>
          <w:numId w:val="23"/>
        </w:numPr>
      </w:pPr>
      <w:r w:rsidRPr="003E0B5B">
        <w:t>notices</w:t>
      </w:r>
    </w:p>
    <w:p w14:paraId="7270BB03" w14:textId="77777777" w:rsidR="00954353" w:rsidRPr="003E0B5B" w:rsidRDefault="00954353" w:rsidP="00B5483E">
      <w:pPr>
        <w:pStyle w:val="BulletListLevel1"/>
        <w:numPr>
          <w:ilvl w:val="0"/>
          <w:numId w:val="23"/>
        </w:numPr>
      </w:pPr>
      <w:r w:rsidRPr="003E0B5B">
        <w:t xml:space="preserve">signs and posters, such as ‘switch off before you leave’ </w:t>
      </w:r>
    </w:p>
    <w:p w14:paraId="69C35900" w14:textId="77777777" w:rsidR="00954353" w:rsidRPr="003E0B5B" w:rsidRDefault="00954353" w:rsidP="00B5483E">
      <w:pPr>
        <w:pStyle w:val="BulletListLevel1"/>
        <w:numPr>
          <w:ilvl w:val="0"/>
          <w:numId w:val="23"/>
        </w:numPr>
      </w:pPr>
      <w:r w:rsidRPr="003E0B5B">
        <w:t>employee training</w:t>
      </w:r>
    </w:p>
    <w:p w14:paraId="063A3908" w14:textId="77777777" w:rsidR="00954353" w:rsidRPr="003E0B5B" w:rsidRDefault="00954353" w:rsidP="00B5483E">
      <w:pPr>
        <w:pStyle w:val="BulletListLevel1"/>
        <w:numPr>
          <w:ilvl w:val="0"/>
          <w:numId w:val="23"/>
        </w:numPr>
      </w:pPr>
      <w:r w:rsidRPr="003E0B5B">
        <w:t>induction</w:t>
      </w:r>
    </w:p>
    <w:p w14:paraId="02AAAE31" w14:textId="5E08FD69" w:rsidR="00954353" w:rsidRPr="003E0B5B" w:rsidRDefault="00954353" w:rsidP="00B5483E">
      <w:pPr>
        <w:pStyle w:val="BulletListLevel1"/>
        <w:numPr>
          <w:ilvl w:val="0"/>
          <w:numId w:val="23"/>
        </w:numPr>
      </w:pPr>
      <w:proofErr w:type="gramStart"/>
      <w:r w:rsidRPr="003E0B5B">
        <w:t>checklists</w:t>
      </w:r>
      <w:proofErr w:type="gramEnd"/>
      <w:r w:rsidRPr="003E0B5B">
        <w:t>, such as resource usage audits and purchasing checklists</w:t>
      </w:r>
      <w:r w:rsidR="00FA048C">
        <w:t>.</w:t>
      </w:r>
    </w:p>
    <w:p w14:paraId="4736186E" w14:textId="77777777" w:rsidR="00004B2C" w:rsidRPr="00004B2C" w:rsidRDefault="00954353" w:rsidP="00004B2C">
      <w:pPr>
        <w:pStyle w:val="Body"/>
        <w:rPr>
          <w:noProof/>
          <w:lang w:eastAsia="en-AU"/>
        </w:rPr>
      </w:pPr>
      <w:r w:rsidRPr="003E0B5B">
        <w:t>Standard Operating Procedures (SOPs) - sets of written instructions that document steps for carrying out a routine or repetitive activity such as disposal of waste.</w:t>
      </w:r>
    </w:p>
    <w:p w14:paraId="7619093A" w14:textId="448E48B9" w:rsidR="00004B2C" w:rsidRPr="00004B2C" w:rsidRDefault="00004B2C" w:rsidP="00004B2C">
      <w:pPr>
        <w:pStyle w:val="Body"/>
      </w:pPr>
      <w:r w:rsidRPr="00004B2C">
        <w:t>Consider the following example of a sustainability communication plan.</w:t>
      </w:r>
    </w:p>
    <w:p w14:paraId="59A7B960" w14:textId="545CB525" w:rsidR="00954353" w:rsidRDefault="00954353" w:rsidP="0027494A">
      <w:pPr>
        <w:pStyle w:val="Heading3"/>
        <w:spacing w:after="240"/>
      </w:pPr>
      <w:r w:rsidRPr="0005097D">
        <w:t>Example of sustainability communication plan</w:t>
      </w:r>
    </w:p>
    <w:p w14:paraId="0F2DD079" w14:textId="22AC5A61" w:rsidR="004D30BA" w:rsidRDefault="004D30BA" w:rsidP="004D30BA">
      <w:pPr>
        <w:pStyle w:val="Caption"/>
        <w:keepNext/>
        <w:spacing w:before="120" w:after="120" w:line="240" w:lineRule="auto"/>
      </w:pPr>
      <w:r>
        <w:t>Table 2</w:t>
      </w:r>
      <w:r>
        <w:rPr>
          <w:noProof/>
        </w:rPr>
        <w:t xml:space="preserve">: </w:t>
      </w:r>
      <w:r w:rsidRPr="00AE66C7">
        <w:rPr>
          <w:noProof/>
        </w:rPr>
        <w:t>Example of sustainability communication plan</w:t>
      </w:r>
    </w:p>
    <w:tbl>
      <w:tblPr>
        <w:tblStyle w:val="TableGrid"/>
        <w:tblW w:w="5000" w:type="pct"/>
        <w:tblLook w:val="04A0" w:firstRow="1" w:lastRow="0" w:firstColumn="1" w:lastColumn="0" w:noHBand="0" w:noVBand="1"/>
        <w:tblDescription w:val="Example of sustainability communication plan"/>
      </w:tblPr>
      <w:tblGrid>
        <w:gridCol w:w="2820"/>
        <w:gridCol w:w="3026"/>
        <w:gridCol w:w="3170"/>
      </w:tblGrid>
      <w:tr w:rsidR="00BE5E19" w:rsidRPr="00BE5E19" w14:paraId="008269D7" w14:textId="77777777" w:rsidTr="00A03708">
        <w:trPr>
          <w:cnfStyle w:val="100000000000" w:firstRow="1" w:lastRow="0" w:firstColumn="0" w:lastColumn="0" w:oddVBand="0" w:evenVBand="0" w:oddHBand="0" w:evenHBand="0" w:firstRowFirstColumn="0" w:firstRowLastColumn="0" w:lastRowFirstColumn="0" w:lastRowLastColumn="0"/>
          <w:trHeight w:val="397"/>
          <w:tblHeader/>
        </w:trPr>
        <w:tc>
          <w:tcPr>
            <w:tcW w:w="1564" w:type="pct"/>
          </w:tcPr>
          <w:p w14:paraId="127F8E6A" w14:textId="77777777" w:rsidR="00954353" w:rsidRPr="00BE5E19" w:rsidRDefault="00954353" w:rsidP="00BE5E19">
            <w:pPr>
              <w:spacing w:before="60" w:after="60" w:line="240" w:lineRule="auto"/>
              <w:rPr>
                <w:lang w:eastAsia="en-AU"/>
              </w:rPr>
            </w:pPr>
            <w:r w:rsidRPr="00BE5E19">
              <w:rPr>
                <w:lang w:eastAsia="en-AU"/>
              </w:rPr>
              <w:t>Type of communication</w:t>
            </w:r>
          </w:p>
        </w:tc>
        <w:tc>
          <w:tcPr>
            <w:tcW w:w="1678" w:type="pct"/>
          </w:tcPr>
          <w:p w14:paraId="4287399F" w14:textId="77777777" w:rsidR="00954353" w:rsidRPr="00BE5E19" w:rsidRDefault="00954353" w:rsidP="00BE5E19">
            <w:pPr>
              <w:spacing w:before="60" w:after="60" w:line="240" w:lineRule="auto"/>
              <w:rPr>
                <w:lang w:eastAsia="en-AU"/>
              </w:rPr>
            </w:pPr>
            <w:r w:rsidRPr="00BE5E19">
              <w:rPr>
                <w:lang w:eastAsia="en-AU"/>
              </w:rPr>
              <w:t>Audience</w:t>
            </w:r>
          </w:p>
        </w:tc>
        <w:tc>
          <w:tcPr>
            <w:tcW w:w="1758" w:type="pct"/>
          </w:tcPr>
          <w:p w14:paraId="58BA5CAE" w14:textId="77777777" w:rsidR="00954353" w:rsidRPr="00BE5E19" w:rsidRDefault="00954353" w:rsidP="00BE5E19">
            <w:pPr>
              <w:spacing w:before="60" w:after="60" w:line="240" w:lineRule="auto"/>
              <w:rPr>
                <w:lang w:eastAsia="en-AU"/>
              </w:rPr>
            </w:pPr>
            <w:r w:rsidRPr="00BE5E19">
              <w:rPr>
                <w:lang w:eastAsia="en-AU"/>
              </w:rPr>
              <w:t>Content of communication</w:t>
            </w:r>
          </w:p>
        </w:tc>
      </w:tr>
      <w:tr w:rsidR="00954353" w14:paraId="2B28EC1E" w14:textId="77777777" w:rsidTr="00BE5E19">
        <w:trPr>
          <w:trHeight w:val="397"/>
        </w:trPr>
        <w:tc>
          <w:tcPr>
            <w:tcW w:w="1564" w:type="pct"/>
          </w:tcPr>
          <w:p w14:paraId="2622FC6D" w14:textId="77777777" w:rsidR="00954353" w:rsidRDefault="00954353" w:rsidP="00BE5E19">
            <w:pPr>
              <w:spacing w:before="60" w:after="60"/>
              <w:rPr>
                <w:lang w:eastAsia="en-AU"/>
              </w:rPr>
            </w:pPr>
            <w:r>
              <w:rPr>
                <w:lang w:eastAsia="en-AU"/>
              </w:rPr>
              <w:t>Email</w:t>
            </w:r>
          </w:p>
        </w:tc>
        <w:tc>
          <w:tcPr>
            <w:tcW w:w="1678" w:type="pct"/>
          </w:tcPr>
          <w:p w14:paraId="273AB898" w14:textId="77777777" w:rsidR="00954353" w:rsidRDefault="00954353" w:rsidP="00BE5E19">
            <w:pPr>
              <w:spacing w:before="60" w:after="60"/>
              <w:rPr>
                <w:lang w:eastAsia="en-AU"/>
              </w:rPr>
            </w:pPr>
            <w:r>
              <w:rPr>
                <w:lang w:eastAsia="en-AU"/>
              </w:rPr>
              <w:t>All employees</w:t>
            </w:r>
          </w:p>
        </w:tc>
        <w:tc>
          <w:tcPr>
            <w:tcW w:w="1758" w:type="pct"/>
          </w:tcPr>
          <w:p w14:paraId="12C859C7" w14:textId="77777777" w:rsidR="00954353" w:rsidRDefault="00954353" w:rsidP="00BE5E19">
            <w:pPr>
              <w:spacing w:before="60" w:after="60"/>
              <w:rPr>
                <w:lang w:eastAsia="en-AU"/>
              </w:rPr>
            </w:pPr>
            <w:r>
              <w:rPr>
                <w:lang w:eastAsia="en-AU"/>
              </w:rPr>
              <w:t>New policy alert</w:t>
            </w:r>
          </w:p>
        </w:tc>
      </w:tr>
      <w:tr w:rsidR="00954353" w14:paraId="7E485E62" w14:textId="77777777" w:rsidTr="00BE5E19">
        <w:trPr>
          <w:trHeight w:val="397"/>
        </w:trPr>
        <w:tc>
          <w:tcPr>
            <w:tcW w:w="1564" w:type="pct"/>
          </w:tcPr>
          <w:p w14:paraId="5BF6FB4C" w14:textId="77777777" w:rsidR="00954353" w:rsidRDefault="00954353" w:rsidP="00BE5E19">
            <w:pPr>
              <w:spacing w:before="60" w:after="60"/>
              <w:rPr>
                <w:lang w:eastAsia="en-AU"/>
              </w:rPr>
            </w:pPr>
            <w:r>
              <w:rPr>
                <w:lang w:eastAsia="en-AU"/>
              </w:rPr>
              <w:t>Posters</w:t>
            </w:r>
          </w:p>
        </w:tc>
        <w:tc>
          <w:tcPr>
            <w:tcW w:w="1678" w:type="pct"/>
          </w:tcPr>
          <w:p w14:paraId="2D13843D" w14:textId="77777777" w:rsidR="00954353" w:rsidRDefault="00954353" w:rsidP="00BE5E19">
            <w:pPr>
              <w:spacing w:before="60" w:after="60"/>
              <w:rPr>
                <w:lang w:eastAsia="en-AU"/>
              </w:rPr>
            </w:pPr>
            <w:r>
              <w:rPr>
                <w:lang w:eastAsia="en-AU"/>
              </w:rPr>
              <w:t>All employees and visitors</w:t>
            </w:r>
          </w:p>
        </w:tc>
        <w:tc>
          <w:tcPr>
            <w:tcW w:w="1758" w:type="pct"/>
          </w:tcPr>
          <w:p w14:paraId="60C4F06D" w14:textId="77777777" w:rsidR="00954353" w:rsidRDefault="00954353" w:rsidP="00BE5E19">
            <w:pPr>
              <w:spacing w:before="60" w:after="60"/>
              <w:rPr>
                <w:lang w:eastAsia="en-AU"/>
              </w:rPr>
            </w:pPr>
            <w:r>
              <w:rPr>
                <w:lang w:eastAsia="en-AU"/>
              </w:rPr>
              <w:t>Benefits of recycling</w:t>
            </w:r>
          </w:p>
        </w:tc>
      </w:tr>
      <w:tr w:rsidR="00954353" w14:paraId="210481F9" w14:textId="77777777" w:rsidTr="00BE5E19">
        <w:trPr>
          <w:trHeight w:val="397"/>
        </w:trPr>
        <w:tc>
          <w:tcPr>
            <w:tcW w:w="1564" w:type="pct"/>
          </w:tcPr>
          <w:p w14:paraId="3959DF2C" w14:textId="77777777" w:rsidR="00954353" w:rsidRDefault="00954353" w:rsidP="00BE5E19">
            <w:pPr>
              <w:spacing w:before="60" w:after="60"/>
              <w:rPr>
                <w:lang w:eastAsia="en-AU"/>
              </w:rPr>
            </w:pPr>
            <w:r>
              <w:rPr>
                <w:lang w:eastAsia="en-AU"/>
              </w:rPr>
              <w:t>Meeting</w:t>
            </w:r>
          </w:p>
        </w:tc>
        <w:tc>
          <w:tcPr>
            <w:tcW w:w="1678" w:type="pct"/>
          </w:tcPr>
          <w:p w14:paraId="47D36158" w14:textId="77777777" w:rsidR="00954353" w:rsidRDefault="00954353" w:rsidP="00BE5E19">
            <w:pPr>
              <w:spacing w:before="60" w:after="60"/>
              <w:rPr>
                <w:lang w:eastAsia="en-AU"/>
              </w:rPr>
            </w:pPr>
            <w:r>
              <w:rPr>
                <w:lang w:eastAsia="en-AU"/>
              </w:rPr>
              <w:t>Senior management</w:t>
            </w:r>
          </w:p>
        </w:tc>
        <w:tc>
          <w:tcPr>
            <w:tcW w:w="1758" w:type="pct"/>
          </w:tcPr>
          <w:p w14:paraId="134A35F4" w14:textId="77777777" w:rsidR="00954353" w:rsidRDefault="00954353" w:rsidP="00BE5E19">
            <w:pPr>
              <w:spacing w:before="60" w:after="60"/>
              <w:rPr>
                <w:lang w:eastAsia="en-AU"/>
              </w:rPr>
            </w:pPr>
            <w:r>
              <w:rPr>
                <w:lang w:eastAsia="en-AU"/>
              </w:rPr>
              <w:t>Sustainability plan budget</w:t>
            </w:r>
          </w:p>
        </w:tc>
      </w:tr>
      <w:tr w:rsidR="00954353" w14:paraId="52F0B8B1" w14:textId="77777777" w:rsidTr="00BE5E19">
        <w:trPr>
          <w:trHeight w:val="397"/>
        </w:trPr>
        <w:tc>
          <w:tcPr>
            <w:tcW w:w="1564" w:type="pct"/>
          </w:tcPr>
          <w:p w14:paraId="44FAE701" w14:textId="77777777" w:rsidR="00954353" w:rsidRDefault="00954353" w:rsidP="00BE5E19">
            <w:pPr>
              <w:spacing w:before="60" w:after="60"/>
              <w:rPr>
                <w:lang w:eastAsia="en-AU"/>
              </w:rPr>
            </w:pPr>
            <w:r>
              <w:rPr>
                <w:lang w:eastAsia="en-AU"/>
              </w:rPr>
              <w:t>Online training</w:t>
            </w:r>
          </w:p>
        </w:tc>
        <w:tc>
          <w:tcPr>
            <w:tcW w:w="1678" w:type="pct"/>
          </w:tcPr>
          <w:p w14:paraId="687CD805" w14:textId="77777777" w:rsidR="00954353" w:rsidRDefault="00954353" w:rsidP="00BE5E19">
            <w:pPr>
              <w:spacing w:before="60" w:after="60"/>
              <w:rPr>
                <w:lang w:eastAsia="en-AU"/>
              </w:rPr>
            </w:pPr>
            <w:r>
              <w:rPr>
                <w:lang w:eastAsia="en-AU"/>
              </w:rPr>
              <w:t>New employees</w:t>
            </w:r>
          </w:p>
        </w:tc>
        <w:tc>
          <w:tcPr>
            <w:tcW w:w="1758" w:type="pct"/>
          </w:tcPr>
          <w:p w14:paraId="18781CAC" w14:textId="77777777" w:rsidR="00954353" w:rsidRDefault="00954353" w:rsidP="00BE5E19">
            <w:pPr>
              <w:spacing w:before="60" w:after="60"/>
              <w:rPr>
                <w:lang w:eastAsia="en-AU"/>
              </w:rPr>
            </w:pPr>
            <w:r>
              <w:rPr>
                <w:lang w:eastAsia="en-AU"/>
              </w:rPr>
              <w:t>Hazard identification</w:t>
            </w:r>
          </w:p>
        </w:tc>
      </w:tr>
    </w:tbl>
    <w:p w14:paraId="5951ED6E" w14:textId="77777777" w:rsidR="00004B2C" w:rsidRDefault="00004B2C" w:rsidP="00004B2C">
      <w:pPr>
        <w:pStyle w:val="Body"/>
      </w:pPr>
      <w:bookmarkStart w:id="26" w:name="_Toc9959599"/>
    </w:p>
    <w:tbl>
      <w:tblPr>
        <w:tblW w:w="9072" w:type="dxa"/>
        <w:shd w:val="clear" w:color="auto" w:fill="E7E7D4"/>
        <w:tblLook w:val="0600" w:firstRow="0" w:lastRow="0" w:firstColumn="0" w:lastColumn="0" w:noHBand="1" w:noVBand="1"/>
      </w:tblPr>
      <w:tblGrid>
        <w:gridCol w:w="992"/>
        <w:gridCol w:w="8080"/>
      </w:tblGrid>
      <w:tr w:rsidR="00004B2C" w14:paraId="4E05D260" w14:textId="77777777" w:rsidTr="00631CE1">
        <w:trPr>
          <w:trHeight w:val="659"/>
        </w:trPr>
        <w:tc>
          <w:tcPr>
            <w:tcW w:w="992" w:type="dxa"/>
            <w:shd w:val="clear" w:color="auto" w:fill="F2F2F2" w:themeFill="background1" w:themeFillShade="F2"/>
            <w:vAlign w:val="center"/>
          </w:tcPr>
          <w:p w14:paraId="0EF7B57D" w14:textId="77777777" w:rsidR="00004B2C" w:rsidRPr="007035AF" w:rsidRDefault="00004B2C" w:rsidP="00631CE1">
            <w:pPr>
              <w:pStyle w:val="Heading3"/>
              <w:spacing w:before="0" w:after="0"/>
              <w:rPr>
                <w:b w:val="0"/>
                <w:sz w:val="44"/>
                <w:szCs w:val="44"/>
              </w:rPr>
            </w:pPr>
            <w:r w:rsidRPr="007035AF">
              <w:rPr>
                <w:b w:val="0"/>
                <w:sz w:val="44"/>
                <w:szCs w:val="44"/>
              </w:rPr>
              <w:drawing>
                <wp:inline distT="0" distB="0" distL="0" distR="0" wp14:anchorId="506489DC" wp14:editId="60AB1851">
                  <wp:extent cx="367200" cy="386398"/>
                  <wp:effectExtent l="0" t="0" r="0" b="0"/>
                  <wp:docPr id="20" name="Picture 20" descr="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4FFA3D13" w14:textId="77777777" w:rsidR="00004B2C" w:rsidRPr="007035AF" w:rsidRDefault="00004B2C" w:rsidP="00631CE1">
            <w:pPr>
              <w:pStyle w:val="Heading3"/>
              <w:spacing w:before="0" w:after="0"/>
              <w:rPr>
                <w:b w:val="0"/>
                <w:sz w:val="44"/>
                <w:szCs w:val="44"/>
              </w:rPr>
            </w:pPr>
            <w:r w:rsidRPr="007035AF">
              <w:rPr>
                <w:b w:val="0"/>
                <w:sz w:val="44"/>
                <w:szCs w:val="44"/>
              </w:rPr>
              <w:t>Practice activity</w:t>
            </w:r>
          </w:p>
        </w:tc>
      </w:tr>
    </w:tbl>
    <w:p w14:paraId="2A288784" w14:textId="7F1CA47E" w:rsidR="00004B2C" w:rsidRPr="00BE5E19" w:rsidRDefault="00004B2C" w:rsidP="00BE5E19">
      <w:pPr>
        <w:pStyle w:val="Heading4"/>
        <w:rPr>
          <w:rStyle w:val="Strong"/>
          <w:b/>
          <w:bCs w:val="0"/>
        </w:rPr>
      </w:pPr>
      <w:r w:rsidRPr="00BE5E19">
        <w:rPr>
          <w:rStyle w:val="Strong"/>
          <w:b/>
          <w:bCs w:val="0"/>
        </w:rPr>
        <w:t>Activity 3.2 Communication plan</w:t>
      </w:r>
    </w:p>
    <w:p w14:paraId="7C3AC6F5" w14:textId="77777777" w:rsidR="00004B2C" w:rsidRPr="00004B2C" w:rsidRDefault="00004B2C" w:rsidP="00004B2C">
      <w:pPr>
        <w:pStyle w:val="Body"/>
      </w:pPr>
      <w:r w:rsidRPr="00004B2C">
        <w:rPr>
          <w:rStyle w:val="Strong"/>
          <w:b w:val="0"/>
          <w:bCs w:val="0"/>
        </w:rPr>
        <w:t>In your assessment, you will be determining the best communication methods to inform those involved in implementing the sustainability policy about new activities and tasks.</w:t>
      </w:r>
    </w:p>
    <w:p w14:paraId="75EFAFEB" w14:textId="0C21D1BF" w:rsidR="00004B2C" w:rsidRPr="00004B2C" w:rsidRDefault="00004B2C" w:rsidP="00004B2C">
      <w:pPr>
        <w:pStyle w:val="Body"/>
      </w:pPr>
      <w:r>
        <w:rPr>
          <w:rStyle w:val="Strong"/>
          <w:b w:val="0"/>
          <w:bCs w:val="0"/>
        </w:rPr>
        <w:sym w:font="Webdings" w:char="F0A8"/>
      </w:r>
      <w:r>
        <w:rPr>
          <w:rStyle w:val="Strong"/>
          <w:b w:val="0"/>
          <w:bCs w:val="0"/>
        </w:rPr>
        <w:t xml:space="preserve"> D</w:t>
      </w:r>
      <w:r w:rsidRPr="00004B2C">
        <w:rPr>
          <w:rStyle w:val="Strong"/>
          <w:b w:val="0"/>
          <w:bCs w:val="0"/>
        </w:rPr>
        <w:t xml:space="preserve">raft a communication plan for your proposed policy and plan </w:t>
      </w:r>
      <w:r>
        <w:rPr>
          <w:rStyle w:val="Strong"/>
          <w:b w:val="0"/>
          <w:bCs w:val="0"/>
        </w:rPr>
        <w:t xml:space="preserve">by using </w:t>
      </w:r>
      <w:r w:rsidRPr="00004B2C">
        <w:rPr>
          <w:rStyle w:val="Strong"/>
          <w:b w:val="0"/>
          <w:bCs w:val="0"/>
        </w:rPr>
        <w:t>the</w:t>
      </w:r>
      <w:r>
        <w:rPr>
          <w:rStyle w:val="Strong"/>
          <w:b w:val="0"/>
          <w:bCs w:val="0"/>
        </w:rPr>
        <w:t xml:space="preserve"> </w:t>
      </w:r>
      <w:hyperlink r:id="rId51" w:history="1">
        <w:r w:rsidRPr="00004B2C">
          <w:rPr>
            <w:rStyle w:val="Hyperlink"/>
          </w:rPr>
          <w:t>Plan2Go Sustainability Communication Plan template</w:t>
        </w:r>
      </w:hyperlink>
      <w:r>
        <w:t xml:space="preserve"> </w:t>
      </w:r>
      <w:r w:rsidRPr="00004B2C">
        <w:rPr>
          <w:rStyle w:val="Strong"/>
          <w:b w:val="0"/>
          <w:bCs w:val="0"/>
          <w:i/>
          <w:sz w:val="22"/>
        </w:rPr>
        <w:t>(http://plan2go.nctafe.edu.au/assets/document-library/Crew-Folders/People-and-Culture-Crew/Sustainability/Sustainability-Communication-Plan-template.dotx)</w:t>
      </w:r>
      <w:r w:rsidRPr="00004B2C">
        <w:rPr>
          <w:rStyle w:val="Strong"/>
          <w:b w:val="0"/>
          <w:bCs w:val="0"/>
          <w:sz w:val="22"/>
        </w:rPr>
        <w:t xml:space="preserve"> </w:t>
      </w:r>
    </w:p>
    <w:p w14:paraId="24B17BFF" w14:textId="3C5E9974" w:rsidR="00004B2C" w:rsidRDefault="00004B2C" w:rsidP="00B5483E">
      <w:pPr>
        <w:pStyle w:val="Body"/>
        <w:pBdr>
          <w:top w:val="single" w:sz="4" w:space="1" w:color="6260B8"/>
          <w:left w:val="single" w:sz="4" w:space="4" w:color="6260B8"/>
          <w:bottom w:val="single" w:sz="4" w:space="1" w:color="6260B8"/>
          <w:right w:val="single" w:sz="4" w:space="4" w:color="6260B8"/>
        </w:pBdr>
      </w:pPr>
    </w:p>
    <w:p w14:paraId="1431D5DA" w14:textId="3970075B" w:rsidR="00004B2C" w:rsidRDefault="00004B2C" w:rsidP="00B5483E">
      <w:pPr>
        <w:pStyle w:val="Body"/>
        <w:pBdr>
          <w:top w:val="single" w:sz="4" w:space="1" w:color="6260B8"/>
          <w:left w:val="single" w:sz="4" w:space="4" w:color="6260B8"/>
          <w:bottom w:val="single" w:sz="4" w:space="1" w:color="6260B8"/>
          <w:right w:val="single" w:sz="4" w:space="4" w:color="6260B8"/>
        </w:pBdr>
      </w:pPr>
    </w:p>
    <w:p w14:paraId="19D713BD" w14:textId="4656B07A" w:rsidR="00004B2C" w:rsidRDefault="00004B2C" w:rsidP="00B5483E">
      <w:pPr>
        <w:pStyle w:val="Body"/>
        <w:pBdr>
          <w:top w:val="single" w:sz="4" w:space="1" w:color="6260B8"/>
          <w:left w:val="single" w:sz="4" w:space="4" w:color="6260B8"/>
          <w:bottom w:val="single" w:sz="4" w:space="1" w:color="6260B8"/>
          <w:right w:val="single" w:sz="4" w:space="4" w:color="6260B8"/>
        </w:pBdr>
      </w:pPr>
    </w:p>
    <w:p w14:paraId="06BD1263" w14:textId="4EE20B1B" w:rsidR="00004B2C" w:rsidRDefault="00004B2C" w:rsidP="00B5483E">
      <w:pPr>
        <w:pStyle w:val="Body"/>
        <w:pBdr>
          <w:top w:val="single" w:sz="4" w:space="1" w:color="6260B8"/>
          <w:left w:val="single" w:sz="4" w:space="4" w:color="6260B8"/>
          <w:bottom w:val="single" w:sz="4" w:space="1" w:color="6260B8"/>
          <w:right w:val="single" w:sz="4" w:space="4" w:color="6260B8"/>
        </w:pBdr>
      </w:pPr>
    </w:p>
    <w:p w14:paraId="50D0E4DF" w14:textId="176FBDED" w:rsidR="00004B2C" w:rsidRDefault="00004B2C" w:rsidP="00B5483E">
      <w:pPr>
        <w:pStyle w:val="Body"/>
        <w:pBdr>
          <w:top w:val="single" w:sz="4" w:space="1" w:color="6260B8"/>
          <w:left w:val="single" w:sz="4" w:space="4" w:color="6260B8"/>
          <w:bottom w:val="single" w:sz="4" w:space="1" w:color="6260B8"/>
          <w:right w:val="single" w:sz="4" w:space="4" w:color="6260B8"/>
        </w:pBdr>
      </w:pPr>
    </w:p>
    <w:p w14:paraId="34D5EE23" w14:textId="721F7DD7" w:rsidR="00004B2C" w:rsidRDefault="00004B2C" w:rsidP="00B5483E">
      <w:pPr>
        <w:pStyle w:val="Body"/>
        <w:pBdr>
          <w:top w:val="single" w:sz="4" w:space="1" w:color="6260B8"/>
          <w:left w:val="single" w:sz="4" w:space="4" w:color="6260B8"/>
          <w:bottom w:val="single" w:sz="4" w:space="1" w:color="6260B8"/>
          <w:right w:val="single" w:sz="4" w:space="4" w:color="6260B8"/>
        </w:pBdr>
      </w:pPr>
    </w:p>
    <w:p w14:paraId="3D2BA521" w14:textId="2FEBF461" w:rsidR="00004B2C" w:rsidRDefault="00004B2C" w:rsidP="00B5483E">
      <w:pPr>
        <w:pStyle w:val="Body"/>
        <w:pBdr>
          <w:top w:val="single" w:sz="4" w:space="1" w:color="6260B8"/>
          <w:left w:val="single" w:sz="4" w:space="4" w:color="6260B8"/>
          <w:bottom w:val="single" w:sz="4" w:space="1" w:color="6260B8"/>
          <w:right w:val="single" w:sz="4" w:space="4" w:color="6260B8"/>
        </w:pBdr>
      </w:pPr>
    </w:p>
    <w:p w14:paraId="0A0AE789" w14:textId="571FBDEA" w:rsidR="00004B2C" w:rsidRDefault="00004B2C" w:rsidP="00B5483E">
      <w:pPr>
        <w:pStyle w:val="Body"/>
        <w:pBdr>
          <w:top w:val="single" w:sz="4" w:space="1" w:color="6260B8"/>
          <w:left w:val="single" w:sz="4" w:space="4" w:color="6260B8"/>
          <w:bottom w:val="single" w:sz="4" w:space="1" w:color="6260B8"/>
          <w:right w:val="single" w:sz="4" w:space="4" w:color="6260B8"/>
        </w:pBdr>
      </w:pPr>
    </w:p>
    <w:p w14:paraId="77C59B7D" w14:textId="18388DA3" w:rsidR="00004B2C" w:rsidRDefault="00004B2C" w:rsidP="00B5483E">
      <w:pPr>
        <w:pStyle w:val="Body"/>
        <w:pBdr>
          <w:top w:val="single" w:sz="4" w:space="1" w:color="6260B8"/>
          <w:left w:val="single" w:sz="4" w:space="4" w:color="6260B8"/>
          <w:bottom w:val="single" w:sz="4" w:space="1" w:color="6260B8"/>
          <w:right w:val="single" w:sz="4" w:space="4" w:color="6260B8"/>
        </w:pBdr>
      </w:pPr>
    </w:p>
    <w:p w14:paraId="4C9E6F45" w14:textId="2F0C4032" w:rsidR="00004B2C" w:rsidRDefault="00004B2C" w:rsidP="00B5483E">
      <w:pPr>
        <w:pStyle w:val="Body"/>
        <w:pBdr>
          <w:top w:val="single" w:sz="4" w:space="1" w:color="6260B8"/>
          <w:left w:val="single" w:sz="4" w:space="4" w:color="6260B8"/>
          <w:bottom w:val="single" w:sz="4" w:space="1" w:color="6260B8"/>
          <w:right w:val="single" w:sz="4" w:space="4" w:color="6260B8"/>
        </w:pBdr>
      </w:pPr>
    </w:p>
    <w:p w14:paraId="040796BC" w14:textId="388A1993" w:rsidR="00004B2C" w:rsidRDefault="00004B2C" w:rsidP="00B5483E">
      <w:pPr>
        <w:pStyle w:val="Body"/>
        <w:pBdr>
          <w:top w:val="single" w:sz="4" w:space="1" w:color="6260B8"/>
          <w:left w:val="single" w:sz="4" w:space="4" w:color="6260B8"/>
          <w:bottom w:val="single" w:sz="4" w:space="1" w:color="6260B8"/>
          <w:right w:val="single" w:sz="4" w:space="4" w:color="6260B8"/>
        </w:pBdr>
      </w:pPr>
    </w:p>
    <w:p w14:paraId="2503E649" w14:textId="22C4C82C" w:rsidR="00367114" w:rsidRDefault="00367114" w:rsidP="00B5483E">
      <w:pPr>
        <w:pStyle w:val="Body"/>
        <w:pBdr>
          <w:top w:val="single" w:sz="4" w:space="1" w:color="6260B8"/>
          <w:left w:val="single" w:sz="4" w:space="4" w:color="6260B8"/>
          <w:bottom w:val="single" w:sz="4" w:space="1" w:color="6260B8"/>
          <w:right w:val="single" w:sz="4" w:space="4" w:color="6260B8"/>
        </w:pBdr>
      </w:pPr>
    </w:p>
    <w:p w14:paraId="72400451" w14:textId="1626AB74" w:rsidR="00367114" w:rsidRDefault="00367114" w:rsidP="00B5483E">
      <w:pPr>
        <w:pStyle w:val="Body"/>
        <w:pBdr>
          <w:top w:val="single" w:sz="4" w:space="1" w:color="6260B8"/>
          <w:left w:val="single" w:sz="4" w:space="4" w:color="6260B8"/>
          <w:bottom w:val="single" w:sz="4" w:space="1" w:color="6260B8"/>
          <w:right w:val="single" w:sz="4" w:space="4" w:color="6260B8"/>
        </w:pBdr>
      </w:pPr>
    </w:p>
    <w:p w14:paraId="648C40C1" w14:textId="482A8A30" w:rsidR="00367114" w:rsidRDefault="00367114" w:rsidP="00B5483E">
      <w:pPr>
        <w:pStyle w:val="Body"/>
        <w:pBdr>
          <w:top w:val="single" w:sz="4" w:space="1" w:color="6260B8"/>
          <w:left w:val="single" w:sz="4" w:space="4" w:color="6260B8"/>
          <w:bottom w:val="single" w:sz="4" w:space="1" w:color="6260B8"/>
          <w:right w:val="single" w:sz="4" w:space="4" w:color="6260B8"/>
        </w:pBdr>
      </w:pPr>
    </w:p>
    <w:p w14:paraId="230422B7" w14:textId="77777777" w:rsidR="00367114" w:rsidRDefault="00367114" w:rsidP="00B5483E">
      <w:pPr>
        <w:pStyle w:val="Body"/>
        <w:pBdr>
          <w:top w:val="single" w:sz="4" w:space="1" w:color="6260B8"/>
          <w:left w:val="single" w:sz="4" w:space="4" w:color="6260B8"/>
          <w:bottom w:val="single" w:sz="4" w:space="1" w:color="6260B8"/>
          <w:right w:val="single" w:sz="4" w:space="4" w:color="6260B8"/>
        </w:pBdr>
      </w:pPr>
    </w:p>
    <w:p w14:paraId="569F0926" w14:textId="77777777" w:rsidR="00004B2C" w:rsidRPr="00004B2C" w:rsidRDefault="00004B2C" w:rsidP="00B5483E">
      <w:pPr>
        <w:pStyle w:val="Body"/>
        <w:pBdr>
          <w:top w:val="single" w:sz="4" w:space="1" w:color="6260B8"/>
          <w:left w:val="single" w:sz="4" w:space="4" w:color="6260B8"/>
          <w:bottom w:val="single" w:sz="4" w:space="1" w:color="6260B8"/>
          <w:right w:val="single" w:sz="4" w:space="4" w:color="6260B8"/>
        </w:pBdr>
      </w:pPr>
    </w:p>
    <w:p w14:paraId="243F9BEB" w14:textId="77777777" w:rsidR="00367114" w:rsidRDefault="00367114">
      <w:pPr>
        <w:rPr>
          <w:rFonts w:eastAsia="Times New Roman" w:cstheme="minorHAnsi"/>
          <w:b/>
          <w:noProof/>
          <w:color w:val="464748"/>
          <w:kern w:val="22"/>
          <w:sz w:val="36"/>
          <w:szCs w:val="36"/>
          <w:lang w:eastAsia="en-AU"/>
        </w:rPr>
      </w:pPr>
      <w:r>
        <w:br w:type="page"/>
      </w:r>
    </w:p>
    <w:p w14:paraId="709AE1AF" w14:textId="4D9D3D25" w:rsidR="00954353" w:rsidRDefault="00954353" w:rsidP="00954353">
      <w:pPr>
        <w:pStyle w:val="Heading2"/>
      </w:pPr>
      <w:bookmarkStart w:id="27" w:name="_Toc25310842"/>
      <w:r>
        <w:lastRenderedPageBreak/>
        <w:t>How to reduce resistance to change</w:t>
      </w:r>
      <w:bookmarkEnd w:id="26"/>
      <w:bookmarkEnd w:id="27"/>
    </w:p>
    <w:p w14:paraId="00D0FC2D" w14:textId="77777777" w:rsidR="00954353" w:rsidRDefault="00954353" w:rsidP="00954353">
      <w:pPr>
        <w:pStyle w:val="Body"/>
        <w:rPr>
          <w:lang w:eastAsia="en-AU"/>
        </w:rPr>
      </w:pPr>
      <w:r>
        <w:rPr>
          <w:lang w:eastAsia="en-AU"/>
        </w:rPr>
        <w:t>Although the communication plan may be thorough, there still may be resistance to change work practice from some employees or customers. To manage the resistance to change:</w:t>
      </w:r>
    </w:p>
    <w:p w14:paraId="6C66F8BA" w14:textId="77777777" w:rsidR="00954353" w:rsidRDefault="00954353" w:rsidP="00B5483E">
      <w:pPr>
        <w:pStyle w:val="BulletListLevel1"/>
        <w:numPr>
          <w:ilvl w:val="0"/>
          <w:numId w:val="1"/>
        </w:numPr>
        <w:rPr>
          <w:lang w:eastAsia="en-AU"/>
        </w:rPr>
      </w:pPr>
      <w:r>
        <w:rPr>
          <w:lang w:eastAsia="en-AU"/>
        </w:rPr>
        <w:t>explain the sustainability policy and plan, and how it links to them</w:t>
      </w:r>
    </w:p>
    <w:p w14:paraId="4560E21F" w14:textId="77777777" w:rsidR="00954353" w:rsidRDefault="00954353" w:rsidP="00B5483E">
      <w:pPr>
        <w:pStyle w:val="BulletListLevel1"/>
        <w:numPr>
          <w:ilvl w:val="0"/>
          <w:numId w:val="1"/>
        </w:numPr>
        <w:rPr>
          <w:lang w:eastAsia="en-AU"/>
        </w:rPr>
      </w:pPr>
      <w:r>
        <w:rPr>
          <w:lang w:eastAsia="en-AU"/>
        </w:rPr>
        <w:t>detail the changes clearly</w:t>
      </w:r>
    </w:p>
    <w:p w14:paraId="30CF8984" w14:textId="77777777" w:rsidR="00954353" w:rsidRDefault="00954353" w:rsidP="00B5483E">
      <w:pPr>
        <w:pStyle w:val="BulletListLevel1"/>
        <w:numPr>
          <w:ilvl w:val="0"/>
          <w:numId w:val="1"/>
        </w:numPr>
        <w:rPr>
          <w:lang w:eastAsia="en-AU"/>
        </w:rPr>
      </w:pPr>
      <w:r>
        <w:rPr>
          <w:lang w:eastAsia="en-AU"/>
        </w:rPr>
        <w:t>describe the vision and what results will look like, and how people will benefit from plans</w:t>
      </w:r>
    </w:p>
    <w:p w14:paraId="24DB6705" w14:textId="77777777" w:rsidR="00954353" w:rsidRDefault="00954353" w:rsidP="00B5483E">
      <w:pPr>
        <w:pStyle w:val="BulletListLevel1"/>
        <w:numPr>
          <w:ilvl w:val="0"/>
          <w:numId w:val="1"/>
        </w:numPr>
        <w:rPr>
          <w:lang w:eastAsia="en-AU"/>
        </w:rPr>
      </w:pPr>
      <w:r>
        <w:rPr>
          <w:lang w:eastAsia="en-AU"/>
        </w:rPr>
        <w:t>involve employees in designing and implementing change</w:t>
      </w:r>
    </w:p>
    <w:p w14:paraId="100BEB09" w14:textId="77777777" w:rsidR="00954353" w:rsidRDefault="00954353" w:rsidP="00B5483E">
      <w:pPr>
        <w:pStyle w:val="BulletListLevel1"/>
        <w:numPr>
          <w:ilvl w:val="0"/>
          <w:numId w:val="1"/>
        </w:numPr>
        <w:rPr>
          <w:lang w:eastAsia="en-AU"/>
        </w:rPr>
      </w:pPr>
      <w:r>
        <w:rPr>
          <w:lang w:eastAsia="en-AU"/>
        </w:rPr>
        <w:t>commit the necessary resources to the change</w:t>
      </w:r>
    </w:p>
    <w:p w14:paraId="34445EEF" w14:textId="35267BF7" w:rsidR="00954353" w:rsidRDefault="00954353" w:rsidP="00B5483E">
      <w:pPr>
        <w:pStyle w:val="BulletListLevel1"/>
        <w:numPr>
          <w:ilvl w:val="0"/>
          <w:numId w:val="1"/>
        </w:numPr>
        <w:rPr>
          <w:lang w:eastAsia="en-AU"/>
        </w:rPr>
      </w:pPr>
      <w:proofErr w:type="gramStart"/>
      <w:r>
        <w:rPr>
          <w:lang w:eastAsia="en-AU"/>
        </w:rPr>
        <w:t>build</w:t>
      </w:r>
      <w:proofErr w:type="gramEnd"/>
      <w:r>
        <w:rPr>
          <w:lang w:eastAsia="en-AU"/>
        </w:rPr>
        <w:t xml:space="preserve"> on supporters for the policy and plans.</w:t>
      </w:r>
    </w:p>
    <w:p w14:paraId="090AEF5B" w14:textId="2E74301B" w:rsidR="0027494A" w:rsidRDefault="0027494A" w:rsidP="004D30BA">
      <w:pPr>
        <w:pStyle w:val="Body"/>
        <w:spacing w:after="120" w:line="240" w:lineRule="auto"/>
        <w:rPr>
          <w:lang w:eastAsia="en-AU"/>
        </w:rPr>
      </w:pPr>
    </w:p>
    <w:tbl>
      <w:tblPr>
        <w:tblW w:w="9072" w:type="dxa"/>
        <w:shd w:val="clear" w:color="auto" w:fill="E7E7D4"/>
        <w:tblLook w:val="0600" w:firstRow="0" w:lastRow="0" w:firstColumn="0" w:lastColumn="0" w:noHBand="1" w:noVBand="1"/>
      </w:tblPr>
      <w:tblGrid>
        <w:gridCol w:w="992"/>
        <w:gridCol w:w="8080"/>
      </w:tblGrid>
      <w:tr w:rsidR="003E0B5B" w14:paraId="1C318E4E" w14:textId="77777777" w:rsidTr="00106D13">
        <w:trPr>
          <w:trHeight w:val="659"/>
        </w:trPr>
        <w:tc>
          <w:tcPr>
            <w:tcW w:w="992" w:type="dxa"/>
            <w:shd w:val="clear" w:color="auto" w:fill="F2F2F2" w:themeFill="background1" w:themeFillShade="F2"/>
            <w:vAlign w:val="center"/>
          </w:tcPr>
          <w:p w14:paraId="70F3D349" w14:textId="77777777" w:rsidR="003E0B5B" w:rsidRPr="00106D13" w:rsidRDefault="003E0B5B" w:rsidP="007035AF">
            <w:pPr>
              <w:pStyle w:val="Body"/>
              <w:spacing w:after="0" w:line="240" w:lineRule="auto"/>
            </w:pPr>
            <w:bookmarkStart w:id="28" w:name="_Toc9959601"/>
            <w:r w:rsidRPr="00106D13">
              <w:rPr>
                <w:noProof/>
                <w:lang w:eastAsia="en-AU"/>
              </w:rPr>
              <w:drawing>
                <wp:inline distT="0" distB="0" distL="0" distR="0" wp14:anchorId="1209B6BB" wp14:editId="1E787F1D">
                  <wp:extent cx="396300" cy="356400"/>
                  <wp:effectExtent l="0" t="0" r="3810" b="5715"/>
                  <wp:docPr id="237" name="Picture 237" descr=" Collaboration" title="Chat p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TAFE Digital\Projects\Accessibility Project - 03.04.2018\Template - SkillsPoint\Template - Icons\Collaboration LAVENDER.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25917" t="29321" r="26117" b="24041"/>
                          <a:stretch/>
                        </pic:blipFill>
                        <pic:spPr bwMode="auto">
                          <a:xfrm>
                            <a:off x="0" y="0"/>
                            <a:ext cx="396300" cy="356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54FD8058" w14:textId="77777777" w:rsidR="003E0B5B" w:rsidRPr="007035AF" w:rsidRDefault="003E0B5B" w:rsidP="007035AF">
            <w:pPr>
              <w:pStyle w:val="Body"/>
              <w:spacing w:after="0" w:line="240" w:lineRule="auto"/>
              <w:rPr>
                <w:sz w:val="44"/>
                <w:szCs w:val="44"/>
              </w:rPr>
            </w:pPr>
            <w:r w:rsidRPr="00004B2C">
              <w:rPr>
                <w:color w:val="6160B8"/>
                <w:sz w:val="44"/>
                <w:szCs w:val="44"/>
              </w:rPr>
              <w:t>Collaboration</w:t>
            </w:r>
          </w:p>
        </w:tc>
      </w:tr>
    </w:tbl>
    <w:p w14:paraId="406964D7" w14:textId="281BB83A" w:rsidR="003E0B5B" w:rsidRPr="00BE5E19" w:rsidRDefault="003E0B5B" w:rsidP="00BE5E19">
      <w:pPr>
        <w:pStyle w:val="Heading4"/>
        <w:rPr>
          <w:rStyle w:val="Strong"/>
          <w:b/>
          <w:bCs w:val="0"/>
        </w:rPr>
      </w:pPr>
      <w:bookmarkStart w:id="29" w:name="_Toc518635974"/>
      <w:r w:rsidRPr="00BE5E19">
        <w:rPr>
          <w:rStyle w:val="Strong"/>
          <w:b/>
          <w:bCs w:val="0"/>
        </w:rPr>
        <w:t>Activity 3.</w:t>
      </w:r>
      <w:r w:rsidR="00004B2C" w:rsidRPr="00BE5E19">
        <w:rPr>
          <w:rStyle w:val="Strong"/>
          <w:b/>
          <w:bCs w:val="0"/>
        </w:rPr>
        <w:t>3</w:t>
      </w:r>
      <w:r w:rsidRPr="00BE5E19">
        <w:rPr>
          <w:rStyle w:val="Strong"/>
          <w:b/>
          <w:bCs w:val="0"/>
        </w:rPr>
        <w:t xml:space="preserve">: </w:t>
      </w:r>
      <w:bookmarkEnd w:id="29"/>
      <w:r w:rsidRPr="00BE5E19">
        <w:rPr>
          <w:rStyle w:val="Strong"/>
          <w:b/>
          <w:bCs w:val="0"/>
        </w:rPr>
        <w:t>Forum</w:t>
      </w:r>
      <w:r w:rsidR="004D30BA" w:rsidRPr="00BE5E19">
        <w:rPr>
          <w:rStyle w:val="Strong"/>
          <w:b/>
          <w:bCs w:val="0"/>
        </w:rPr>
        <w:t xml:space="preserve"> -</w:t>
      </w:r>
      <w:r w:rsidRPr="00BE5E19">
        <w:rPr>
          <w:rStyle w:val="Strong"/>
          <w:b/>
          <w:bCs w:val="0"/>
        </w:rPr>
        <w:t xml:space="preserve"> Communicating sustainability plans</w:t>
      </w:r>
    </w:p>
    <w:bookmarkEnd w:id="28"/>
    <w:p w14:paraId="58916D89" w14:textId="77777777" w:rsidR="00954353" w:rsidRDefault="00954353" w:rsidP="0027494A">
      <w:pPr>
        <w:pStyle w:val="Body"/>
      </w:pPr>
      <w:r w:rsidRPr="00534BAD">
        <w:t>Many retailers in NSW</w:t>
      </w:r>
      <w:r>
        <w:t>,</w:t>
      </w:r>
      <w:r w:rsidRPr="00534BAD">
        <w:t xml:space="preserve"> such as </w:t>
      </w:r>
      <w:r>
        <w:t xml:space="preserve">Woolworths, Coles and </w:t>
      </w:r>
      <w:r w:rsidRPr="00534BAD">
        <w:t>Bunnings</w:t>
      </w:r>
      <w:r>
        <w:t>,</w:t>
      </w:r>
      <w:r w:rsidRPr="00534BAD">
        <w:t xml:space="preserve"> </w:t>
      </w:r>
      <w:r>
        <w:t>no longer</w:t>
      </w:r>
      <w:r w:rsidRPr="00534BAD">
        <w:t xml:space="preserve"> provide plastic bags to customers.</w:t>
      </w:r>
      <w:r>
        <w:t xml:space="preserve"> Undertake research to answer the following questions and visit the forum to discuss your answers with other students.</w:t>
      </w:r>
    </w:p>
    <w:p w14:paraId="5C65D50D" w14:textId="3AB171AF" w:rsidR="003E0B5B" w:rsidRDefault="00954353" w:rsidP="00670F1C">
      <w:pPr>
        <w:pStyle w:val="Body"/>
        <w:numPr>
          <w:ilvl w:val="0"/>
          <w:numId w:val="9"/>
        </w:numPr>
        <w:tabs>
          <w:tab w:val="left" w:pos="284"/>
        </w:tabs>
        <w:spacing w:before="120" w:after="120" w:line="300" w:lineRule="auto"/>
      </w:pPr>
      <w:r w:rsidRPr="00534BAD">
        <w:t xml:space="preserve">What </w:t>
      </w:r>
      <w:r>
        <w:t xml:space="preserve">was </w:t>
      </w:r>
      <w:r w:rsidRPr="00534BAD">
        <w:t>the initial</w:t>
      </w:r>
      <w:r>
        <w:t xml:space="preserve"> customer</w:t>
      </w:r>
      <w:r w:rsidRPr="00534BAD">
        <w:t xml:space="preserve"> reaction to th</w:t>
      </w:r>
      <w:r>
        <w:t>is</w:t>
      </w:r>
      <w:r w:rsidRPr="00534BAD">
        <w:t xml:space="preserve"> change?</w:t>
      </w:r>
    </w:p>
    <w:p w14:paraId="29F06B22" w14:textId="3008FA60" w:rsidR="0027494A" w:rsidRDefault="0027494A" w:rsidP="00B5483E">
      <w:pPr>
        <w:pStyle w:val="Body"/>
        <w:pBdr>
          <w:top w:val="single" w:sz="4" w:space="1" w:color="6260B8"/>
          <w:left w:val="single" w:sz="4" w:space="4" w:color="6260B8"/>
          <w:bottom w:val="single" w:sz="4" w:space="1" w:color="6260B8"/>
          <w:right w:val="single" w:sz="4" w:space="4" w:color="6260B8"/>
        </w:pBdr>
        <w:tabs>
          <w:tab w:val="left" w:pos="284"/>
        </w:tabs>
        <w:spacing w:before="120" w:after="120" w:line="300" w:lineRule="auto"/>
      </w:pPr>
    </w:p>
    <w:p w14:paraId="2E3CD994" w14:textId="77777777" w:rsidR="0027494A" w:rsidRDefault="0027494A" w:rsidP="00B5483E">
      <w:pPr>
        <w:pStyle w:val="Body"/>
        <w:pBdr>
          <w:top w:val="single" w:sz="4" w:space="1" w:color="6260B8"/>
          <w:left w:val="single" w:sz="4" w:space="4" w:color="6260B8"/>
          <w:bottom w:val="single" w:sz="4" w:space="1" w:color="6260B8"/>
          <w:right w:val="single" w:sz="4" w:space="4" w:color="6260B8"/>
        </w:pBdr>
        <w:tabs>
          <w:tab w:val="left" w:pos="284"/>
        </w:tabs>
        <w:spacing w:before="120" w:after="120" w:line="300" w:lineRule="auto"/>
      </w:pPr>
    </w:p>
    <w:p w14:paraId="21FD6557" w14:textId="77777777" w:rsidR="0027494A" w:rsidRDefault="0027494A" w:rsidP="00B5483E">
      <w:pPr>
        <w:pStyle w:val="Body"/>
        <w:pBdr>
          <w:top w:val="single" w:sz="4" w:space="1" w:color="6260B8"/>
          <w:left w:val="single" w:sz="4" w:space="4" w:color="6260B8"/>
          <w:bottom w:val="single" w:sz="4" w:space="1" w:color="6260B8"/>
          <w:right w:val="single" w:sz="4" w:space="4" w:color="6260B8"/>
        </w:pBdr>
        <w:tabs>
          <w:tab w:val="left" w:pos="284"/>
        </w:tabs>
        <w:spacing w:before="120" w:after="120" w:line="300" w:lineRule="auto"/>
      </w:pPr>
    </w:p>
    <w:p w14:paraId="4CD537A0" w14:textId="7FDC2DC4" w:rsidR="003E0B5B" w:rsidRDefault="00954353" w:rsidP="00670F1C">
      <w:pPr>
        <w:pStyle w:val="Body"/>
        <w:numPr>
          <w:ilvl w:val="0"/>
          <w:numId w:val="9"/>
        </w:numPr>
        <w:tabs>
          <w:tab w:val="left" w:pos="284"/>
        </w:tabs>
        <w:spacing w:before="360" w:after="120" w:line="300" w:lineRule="auto"/>
        <w:ind w:left="357" w:hanging="357"/>
      </w:pPr>
      <w:r w:rsidRPr="00534BAD">
        <w:t xml:space="preserve">What strategies </w:t>
      </w:r>
      <w:r>
        <w:t>did the organisations use</w:t>
      </w:r>
      <w:r w:rsidRPr="00534BAD">
        <w:t xml:space="preserve"> to persuade customers to change their habits?</w:t>
      </w:r>
    </w:p>
    <w:p w14:paraId="08BA0683" w14:textId="4B703471" w:rsidR="0027494A" w:rsidRDefault="0027494A" w:rsidP="00B5483E">
      <w:pPr>
        <w:pStyle w:val="Body"/>
        <w:pBdr>
          <w:top w:val="single" w:sz="4" w:space="1" w:color="6260B8"/>
          <w:left w:val="single" w:sz="4" w:space="4" w:color="6260B8"/>
          <w:bottom w:val="single" w:sz="4" w:space="1" w:color="6260B8"/>
          <w:right w:val="single" w:sz="4" w:space="4" w:color="6260B8"/>
        </w:pBdr>
        <w:tabs>
          <w:tab w:val="left" w:pos="284"/>
        </w:tabs>
        <w:spacing w:before="120" w:after="120" w:line="300" w:lineRule="auto"/>
      </w:pPr>
    </w:p>
    <w:p w14:paraId="2A98A4CD" w14:textId="5BEEBB39" w:rsidR="0027494A" w:rsidRDefault="0027494A" w:rsidP="00B5483E">
      <w:pPr>
        <w:pStyle w:val="Body"/>
        <w:pBdr>
          <w:top w:val="single" w:sz="4" w:space="1" w:color="6260B8"/>
          <w:left w:val="single" w:sz="4" w:space="4" w:color="6260B8"/>
          <w:bottom w:val="single" w:sz="4" w:space="1" w:color="6260B8"/>
          <w:right w:val="single" w:sz="4" w:space="4" w:color="6260B8"/>
        </w:pBdr>
        <w:tabs>
          <w:tab w:val="left" w:pos="284"/>
        </w:tabs>
        <w:spacing w:before="120" w:after="120" w:line="300" w:lineRule="auto"/>
      </w:pPr>
    </w:p>
    <w:p w14:paraId="70915438" w14:textId="1CDE4448" w:rsidR="0027494A" w:rsidRDefault="0027494A" w:rsidP="00B5483E">
      <w:pPr>
        <w:pStyle w:val="Body"/>
        <w:pBdr>
          <w:top w:val="single" w:sz="4" w:space="1" w:color="6260B8"/>
          <w:left w:val="single" w:sz="4" w:space="4" w:color="6260B8"/>
          <w:bottom w:val="single" w:sz="4" w:space="1" w:color="6260B8"/>
          <w:right w:val="single" w:sz="4" w:space="4" w:color="6260B8"/>
        </w:pBdr>
        <w:tabs>
          <w:tab w:val="left" w:pos="284"/>
        </w:tabs>
        <w:spacing w:before="120" w:after="120" w:line="300" w:lineRule="auto"/>
      </w:pPr>
    </w:p>
    <w:p w14:paraId="15EE4D5C" w14:textId="3814DC18" w:rsidR="0027494A" w:rsidRDefault="0027494A" w:rsidP="00B5483E">
      <w:pPr>
        <w:pStyle w:val="Body"/>
        <w:pBdr>
          <w:top w:val="single" w:sz="4" w:space="1" w:color="6260B8"/>
          <w:left w:val="single" w:sz="4" w:space="4" w:color="6260B8"/>
          <w:bottom w:val="single" w:sz="4" w:space="1" w:color="6260B8"/>
          <w:right w:val="single" w:sz="4" w:space="4" w:color="6260B8"/>
        </w:pBdr>
        <w:tabs>
          <w:tab w:val="left" w:pos="284"/>
        </w:tabs>
        <w:spacing w:before="120" w:after="120" w:line="300" w:lineRule="auto"/>
      </w:pPr>
    </w:p>
    <w:p w14:paraId="32C883A5" w14:textId="32542B09" w:rsidR="0027494A" w:rsidRDefault="0027494A" w:rsidP="00B5483E">
      <w:pPr>
        <w:pStyle w:val="Body"/>
        <w:pBdr>
          <w:top w:val="single" w:sz="4" w:space="1" w:color="6260B8"/>
          <w:left w:val="single" w:sz="4" w:space="4" w:color="6260B8"/>
          <w:bottom w:val="single" w:sz="4" w:space="1" w:color="6260B8"/>
          <w:right w:val="single" w:sz="4" w:space="4" w:color="6260B8"/>
        </w:pBdr>
        <w:tabs>
          <w:tab w:val="left" w:pos="284"/>
        </w:tabs>
        <w:spacing w:before="120" w:after="120" w:line="300" w:lineRule="auto"/>
      </w:pPr>
    </w:p>
    <w:p w14:paraId="6203C5BE" w14:textId="77777777" w:rsidR="0027494A" w:rsidRDefault="0027494A" w:rsidP="00B5483E">
      <w:pPr>
        <w:pStyle w:val="Body"/>
        <w:pBdr>
          <w:top w:val="single" w:sz="4" w:space="1" w:color="6260B8"/>
          <w:left w:val="single" w:sz="4" w:space="4" w:color="6260B8"/>
          <w:bottom w:val="single" w:sz="4" w:space="1" w:color="6260B8"/>
          <w:right w:val="single" w:sz="4" w:space="4" w:color="6260B8"/>
        </w:pBdr>
        <w:tabs>
          <w:tab w:val="left" w:pos="284"/>
        </w:tabs>
        <w:spacing w:before="120" w:after="120" w:line="300" w:lineRule="auto"/>
      </w:pPr>
    </w:p>
    <w:p w14:paraId="0C25C33D" w14:textId="77777777" w:rsidR="0027494A" w:rsidRDefault="0027494A" w:rsidP="00B5483E">
      <w:pPr>
        <w:pStyle w:val="Body"/>
        <w:pBdr>
          <w:top w:val="single" w:sz="4" w:space="1" w:color="6260B8"/>
          <w:left w:val="single" w:sz="4" w:space="4" w:color="6260B8"/>
          <w:bottom w:val="single" w:sz="4" w:space="1" w:color="6260B8"/>
          <w:right w:val="single" w:sz="4" w:space="4" w:color="6260B8"/>
        </w:pBdr>
        <w:tabs>
          <w:tab w:val="left" w:pos="284"/>
        </w:tabs>
        <w:spacing w:before="120" w:after="120" w:line="300" w:lineRule="auto"/>
      </w:pPr>
    </w:p>
    <w:p w14:paraId="795D9887" w14:textId="77777777" w:rsidR="003E0B5B" w:rsidRDefault="003E0B5B">
      <w:r>
        <w:br w:type="page"/>
      </w:r>
    </w:p>
    <w:p w14:paraId="69FE30E5" w14:textId="77777777" w:rsidR="004D30BA" w:rsidRDefault="004D30BA" w:rsidP="004D30BA">
      <w:pPr>
        <w:pStyle w:val="Sectionnumber"/>
      </w:pPr>
    </w:p>
    <w:p w14:paraId="343F7B15" w14:textId="0F68A695" w:rsidR="00954353" w:rsidRDefault="003E0B5B" w:rsidP="004D30BA">
      <w:pPr>
        <w:pStyle w:val="Sectionnumber"/>
      </w:pPr>
      <w:r>
        <w:rPr>
          <w:noProof/>
          <w:lang w:eastAsia="en-AU"/>
        </w:rPr>
        <mc:AlternateContent>
          <mc:Choice Requires="wpg">
            <w:drawing>
              <wp:anchor distT="0" distB="0" distL="114300" distR="114300" simplePos="0" relativeHeight="251675136" behindDoc="1" locked="0" layoutInCell="1" allowOverlap="1" wp14:anchorId="64C84B9D" wp14:editId="6E1F8265">
                <wp:simplePos x="0" y="0"/>
                <wp:positionH relativeFrom="margin">
                  <wp:posOffset>1847196</wp:posOffset>
                </wp:positionH>
                <wp:positionV relativeFrom="paragraph">
                  <wp:posOffset>2175466</wp:posOffset>
                </wp:positionV>
                <wp:extent cx="3876676" cy="3305175"/>
                <wp:effectExtent l="0" t="0" r="9525" b="9525"/>
                <wp:wrapNone/>
                <wp:docPr id="238" name="Group 238"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239" name="Rectangle 2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0" name="Rectangle 2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1" name="Rectangle 241"/>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2" name="Rectangle 242"/>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934289A" id="Group 238" o:spid="_x0000_s1026" alt="Title: Shape - Description:  " style="position:absolute;margin-left:145.45pt;margin-top:171.3pt;width:305.25pt;height:260.25pt;z-index:-25164134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">
                <v:rect id="Rectangle 2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" filled="f" stroked="f"/>
                <v:rect id="Rectangle 2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" filled="f" stroked="f"/>
                <v:rect id="Rectangle 241"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L3AwQAAANwAAAAPAAAAZHJzL2Rvd25yZXYueG1sRI9Pi8Iw&#10;FMTvwn6H8Ba82bSy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NUAvcDBAAAA3AAAAA8AAAAA&#10;AAAAAAAAAAAABwIAAGRycy9kb3ducmV2LnhtbFBLBQYAAAAAAwADALcAAAD1AgAAAAA=&#10;" filled="f" stroked="f"/>
                <v:rect id="Rectangle 242"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" filled="f" stroked="f"/>
                <w10:wrap anchorx="margin"/>
              </v:group>
            </w:pict>
          </mc:Fallback>
        </mc:AlternateContent>
      </w:r>
      <w:r>
        <w:t>Topic 4</w:t>
      </w:r>
    </w:p>
    <w:p w14:paraId="61DAF538" w14:textId="65ECA266" w:rsidR="003E0B5B" w:rsidRDefault="003E0B5B" w:rsidP="003E0CCE">
      <w:pPr>
        <w:pStyle w:val="Sectionname"/>
        <w:ind w:right="3402"/>
      </w:pPr>
      <w:r w:rsidRPr="003E0B5B">
        <w:t>Implement workplace sustainability policy</w:t>
      </w:r>
    </w:p>
    <w:p w14:paraId="421EFFBE" w14:textId="77777777" w:rsidR="003E0B5B" w:rsidRDefault="003E0B5B">
      <w:pPr>
        <w:rPr>
          <w:rFonts w:eastAsiaTheme="minorEastAsia" w:cstheme="minorHAnsi"/>
          <w:b/>
          <w:noProof/>
          <w:color w:val="000000" w:themeColor="text1"/>
          <w:spacing w:val="20"/>
          <w:kern w:val="22"/>
          <w:sz w:val="66"/>
          <w:szCs w:val="40"/>
          <w:lang w:val="en-US" w:eastAsia="en-AU" w:bidi="en-US"/>
        </w:rPr>
      </w:pPr>
      <w:r>
        <w:br w:type="page"/>
      </w:r>
    </w:p>
    <w:p w14:paraId="2C12BD15" w14:textId="456B8720" w:rsidR="003E0B5B" w:rsidRDefault="003E0B5B" w:rsidP="003E0B5B">
      <w:pPr>
        <w:pStyle w:val="Heading1"/>
      </w:pPr>
      <w:bookmarkStart w:id="30" w:name="_Toc25310843"/>
      <w:r>
        <w:lastRenderedPageBreak/>
        <w:t xml:space="preserve">Topic 4: </w:t>
      </w:r>
      <w:r w:rsidRPr="003E0B5B">
        <w:t>Implement workplace sustainability policy</w:t>
      </w:r>
      <w:bookmarkEnd w:id="30"/>
    </w:p>
    <w:p w14:paraId="0D76C767" w14:textId="655147F7" w:rsidR="003E0B5B" w:rsidRDefault="003E0B5B" w:rsidP="003E0B5B">
      <w:pPr>
        <w:pStyle w:val="Body"/>
        <w:rPr>
          <w:lang w:eastAsia="en-AU"/>
        </w:rPr>
      </w:pPr>
      <w:r>
        <w:rPr>
          <w:lang w:eastAsia="en-AU"/>
        </w:rPr>
        <w:t xml:space="preserve">At the end of this </w:t>
      </w:r>
      <w:r w:rsidR="00F36651">
        <w:rPr>
          <w:lang w:eastAsia="en-AU"/>
        </w:rPr>
        <w:t>topic</w:t>
      </w:r>
      <w:r>
        <w:rPr>
          <w:lang w:eastAsia="en-AU"/>
        </w:rPr>
        <w:t>, you will be able to:</w:t>
      </w:r>
    </w:p>
    <w:p w14:paraId="20CC64C1" w14:textId="63846603" w:rsidR="003E0B5B" w:rsidRPr="00366EE7" w:rsidRDefault="003E0B5B" w:rsidP="00B5483E">
      <w:pPr>
        <w:pStyle w:val="BulletListLevel1"/>
      </w:pPr>
      <w:r w:rsidRPr="00366EE7">
        <w:t>develop and communicate procedures to help implement the workplace sustainability policy</w:t>
      </w:r>
    </w:p>
    <w:p w14:paraId="5C420BA4" w14:textId="1122307B" w:rsidR="003E0B5B" w:rsidRPr="00366EE7" w:rsidRDefault="003E0B5B" w:rsidP="00B5483E">
      <w:pPr>
        <w:pStyle w:val="BulletListLevel1"/>
      </w:pPr>
      <w:r w:rsidRPr="00366EE7">
        <w:t>implement strategies for improvements in resource efficiency</w:t>
      </w:r>
    </w:p>
    <w:p w14:paraId="6CC57003" w14:textId="568E1D95" w:rsidR="003E0B5B" w:rsidRPr="00366EE7" w:rsidRDefault="003E0B5B" w:rsidP="00B5483E">
      <w:pPr>
        <w:pStyle w:val="BulletListLevel1"/>
      </w:pPr>
      <w:proofErr w:type="gramStart"/>
      <w:r w:rsidRPr="00366EE7">
        <w:t>establish</w:t>
      </w:r>
      <w:proofErr w:type="gramEnd"/>
      <w:r w:rsidRPr="00366EE7">
        <w:t xml:space="preserve"> and assign responsibility for recording systems to track continuous improvements in sustainability approaches.</w:t>
      </w:r>
    </w:p>
    <w:p w14:paraId="6D671055" w14:textId="77777777" w:rsidR="003E0B5B" w:rsidRDefault="003E0B5B" w:rsidP="003E0B5B">
      <w:pPr>
        <w:pStyle w:val="Body"/>
        <w:rPr>
          <w:lang w:eastAsia="en-AU"/>
        </w:rPr>
      </w:pPr>
      <w:r>
        <w:rPr>
          <w:lang w:eastAsia="en-AU"/>
        </w:rPr>
        <w:t>Once an organisation has agreed on the sustainability policy, it is essential to agree on the methods of implementation.</w:t>
      </w:r>
    </w:p>
    <w:p w14:paraId="25EA86CA" w14:textId="77777777" w:rsidR="003E0B5B" w:rsidRDefault="003E0B5B" w:rsidP="003E0B5B">
      <w:pPr>
        <w:pStyle w:val="Body"/>
        <w:rPr>
          <w:lang w:eastAsia="en-AU"/>
        </w:rPr>
      </w:pPr>
      <w:r>
        <w:rPr>
          <w:lang w:eastAsia="en-AU"/>
        </w:rPr>
        <w:t>In a smaller organisation, the owner or manager of the business may have the sole responsibility to implement the policy and any associated initiatives that will support the achievement of the target and objectives.</w:t>
      </w:r>
    </w:p>
    <w:p w14:paraId="492BA42D" w14:textId="5B74F93A" w:rsidR="003E0B5B" w:rsidRDefault="003E0B5B" w:rsidP="003E0B5B">
      <w:pPr>
        <w:pStyle w:val="Body"/>
        <w:rPr>
          <w:lang w:eastAsia="en-AU"/>
        </w:rPr>
      </w:pPr>
      <w:r>
        <w:rPr>
          <w:lang w:eastAsia="en-AU"/>
        </w:rPr>
        <w:t>Medium to large organisations may have a range of options when implementing the policy, including pilot programs, gradual rollout or major change.</w:t>
      </w:r>
    </w:p>
    <w:p w14:paraId="665002B7" w14:textId="77777777" w:rsidR="00366EE7" w:rsidRPr="00842A9D" w:rsidRDefault="00366EE7" w:rsidP="00366EE7">
      <w:pPr>
        <w:pStyle w:val="Heading2"/>
      </w:pPr>
      <w:bookmarkStart w:id="31" w:name="_Toc9959603"/>
      <w:bookmarkStart w:id="32" w:name="_Toc25310844"/>
      <w:r>
        <w:rPr>
          <w:lang w:val="en-US"/>
        </w:rPr>
        <w:t xml:space="preserve">The </w:t>
      </w:r>
      <w:r>
        <w:t>implementation plan</w:t>
      </w:r>
      <w:bookmarkEnd w:id="31"/>
      <w:bookmarkEnd w:id="32"/>
    </w:p>
    <w:p w14:paraId="26850FFB" w14:textId="77777777" w:rsidR="00366EE7" w:rsidRPr="00304DE0" w:rsidRDefault="00366EE7" w:rsidP="00366EE7">
      <w:pPr>
        <w:pStyle w:val="Body"/>
        <w:rPr>
          <w:lang w:eastAsia="zh-CN"/>
        </w:rPr>
      </w:pPr>
      <w:r w:rsidRPr="00304DE0">
        <w:rPr>
          <w:lang w:eastAsia="zh-CN"/>
        </w:rPr>
        <w:t xml:space="preserve">The </w:t>
      </w:r>
      <w:r>
        <w:rPr>
          <w:lang w:eastAsia="zh-CN"/>
        </w:rPr>
        <w:t xml:space="preserve">sustainability </w:t>
      </w:r>
      <w:r w:rsidRPr="00304DE0">
        <w:rPr>
          <w:lang w:eastAsia="zh-CN"/>
        </w:rPr>
        <w:t>implementation plan should include:</w:t>
      </w:r>
    </w:p>
    <w:p w14:paraId="59C2E06E" w14:textId="77777777" w:rsidR="00366EE7" w:rsidRPr="00304DE0" w:rsidRDefault="00366EE7" w:rsidP="00B5483E">
      <w:pPr>
        <w:pStyle w:val="BulletListLevel1"/>
        <w:numPr>
          <w:ilvl w:val="0"/>
          <w:numId w:val="1"/>
        </w:numPr>
        <w:rPr>
          <w:lang w:eastAsia="zh-CN"/>
        </w:rPr>
      </w:pPr>
      <w:r>
        <w:rPr>
          <w:lang w:eastAsia="zh-CN"/>
        </w:rPr>
        <w:t>t</w:t>
      </w:r>
      <w:r w:rsidRPr="00304DE0">
        <w:rPr>
          <w:lang w:eastAsia="zh-CN"/>
        </w:rPr>
        <w:t>imeframe</w:t>
      </w:r>
      <w:r>
        <w:rPr>
          <w:lang w:eastAsia="zh-CN"/>
        </w:rPr>
        <w:t>s</w:t>
      </w:r>
      <w:r w:rsidRPr="00304DE0">
        <w:rPr>
          <w:lang w:eastAsia="zh-CN"/>
        </w:rPr>
        <w:t xml:space="preserve"> required for each step and total time</w:t>
      </w:r>
    </w:p>
    <w:p w14:paraId="2428CA68" w14:textId="77777777" w:rsidR="00366EE7" w:rsidRPr="00304DE0" w:rsidRDefault="00366EE7" w:rsidP="00B5483E">
      <w:pPr>
        <w:pStyle w:val="BulletListLevel1"/>
        <w:numPr>
          <w:ilvl w:val="0"/>
          <w:numId w:val="1"/>
        </w:numPr>
        <w:rPr>
          <w:lang w:eastAsia="zh-CN"/>
        </w:rPr>
      </w:pPr>
      <w:r>
        <w:rPr>
          <w:lang w:eastAsia="zh-CN"/>
        </w:rPr>
        <w:t>p</w:t>
      </w:r>
      <w:r w:rsidRPr="00304DE0">
        <w:rPr>
          <w:lang w:eastAsia="zh-CN"/>
        </w:rPr>
        <w:t>ersonnel required and their roles and responsibilities</w:t>
      </w:r>
    </w:p>
    <w:p w14:paraId="4BE9C794" w14:textId="77777777" w:rsidR="00366EE7" w:rsidRPr="00304DE0" w:rsidRDefault="00366EE7" w:rsidP="00B5483E">
      <w:pPr>
        <w:pStyle w:val="BulletListLevel1"/>
        <w:numPr>
          <w:ilvl w:val="0"/>
          <w:numId w:val="1"/>
        </w:numPr>
        <w:rPr>
          <w:lang w:eastAsia="zh-CN"/>
        </w:rPr>
      </w:pPr>
      <w:r>
        <w:rPr>
          <w:lang w:eastAsia="zh-CN"/>
        </w:rPr>
        <w:t>c</w:t>
      </w:r>
      <w:r w:rsidRPr="00304DE0">
        <w:rPr>
          <w:lang w:eastAsia="zh-CN"/>
        </w:rPr>
        <w:t>ommunication plan</w:t>
      </w:r>
    </w:p>
    <w:p w14:paraId="629A63C3" w14:textId="77777777" w:rsidR="00366EE7" w:rsidRPr="00304DE0" w:rsidRDefault="00366EE7" w:rsidP="00B5483E">
      <w:pPr>
        <w:pStyle w:val="BulletListLevel1"/>
        <w:numPr>
          <w:ilvl w:val="0"/>
          <w:numId w:val="1"/>
        </w:numPr>
        <w:rPr>
          <w:lang w:eastAsia="zh-CN"/>
        </w:rPr>
      </w:pPr>
      <w:r>
        <w:rPr>
          <w:lang w:eastAsia="zh-CN"/>
        </w:rPr>
        <w:t>t</w:t>
      </w:r>
      <w:r w:rsidRPr="00304DE0">
        <w:rPr>
          <w:lang w:eastAsia="zh-CN"/>
        </w:rPr>
        <w:t>raining</w:t>
      </w:r>
    </w:p>
    <w:p w14:paraId="57F2185D" w14:textId="77777777" w:rsidR="00366EE7" w:rsidRPr="00304DE0" w:rsidRDefault="00366EE7" w:rsidP="00B5483E">
      <w:pPr>
        <w:pStyle w:val="BulletListLevel1"/>
        <w:numPr>
          <w:ilvl w:val="0"/>
          <w:numId w:val="1"/>
        </w:numPr>
        <w:rPr>
          <w:lang w:eastAsia="zh-CN"/>
        </w:rPr>
      </w:pPr>
      <w:r>
        <w:rPr>
          <w:lang w:eastAsia="zh-CN"/>
        </w:rPr>
        <w:t>s</w:t>
      </w:r>
      <w:r w:rsidRPr="00304DE0">
        <w:rPr>
          <w:lang w:eastAsia="zh-CN"/>
        </w:rPr>
        <w:t xml:space="preserve">pecific milestones and </w:t>
      </w:r>
      <w:r>
        <w:rPr>
          <w:lang w:eastAsia="zh-CN"/>
        </w:rPr>
        <w:t>c</w:t>
      </w:r>
      <w:r w:rsidRPr="00304DE0">
        <w:rPr>
          <w:lang w:eastAsia="zh-CN"/>
        </w:rPr>
        <w:t xml:space="preserve">ritical </w:t>
      </w:r>
      <w:r>
        <w:rPr>
          <w:lang w:eastAsia="zh-CN"/>
        </w:rPr>
        <w:t>s</w:t>
      </w:r>
      <w:r w:rsidRPr="00304DE0">
        <w:rPr>
          <w:lang w:eastAsia="zh-CN"/>
        </w:rPr>
        <w:t xml:space="preserve">uccess </w:t>
      </w:r>
      <w:r>
        <w:rPr>
          <w:lang w:eastAsia="zh-CN"/>
        </w:rPr>
        <w:t>f</w:t>
      </w:r>
      <w:r w:rsidRPr="00304DE0">
        <w:rPr>
          <w:lang w:eastAsia="zh-CN"/>
        </w:rPr>
        <w:t>actors</w:t>
      </w:r>
    </w:p>
    <w:p w14:paraId="7D9D9088" w14:textId="77777777" w:rsidR="00366EE7" w:rsidRPr="00304DE0" w:rsidRDefault="00366EE7" w:rsidP="00B5483E">
      <w:pPr>
        <w:pStyle w:val="BulletListLevel1"/>
        <w:numPr>
          <w:ilvl w:val="0"/>
          <w:numId w:val="1"/>
        </w:numPr>
        <w:rPr>
          <w:lang w:eastAsia="zh-CN"/>
        </w:rPr>
      </w:pPr>
      <w:r>
        <w:rPr>
          <w:lang w:eastAsia="zh-CN"/>
        </w:rPr>
        <w:t>f</w:t>
      </w:r>
      <w:r w:rsidRPr="00304DE0">
        <w:rPr>
          <w:lang w:eastAsia="zh-CN"/>
        </w:rPr>
        <w:t>eedback mechanisms</w:t>
      </w:r>
    </w:p>
    <w:p w14:paraId="20BEAF10" w14:textId="77777777" w:rsidR="00366EE7" w:rsidRPr="00304DE0" w:rsidRDefault="00366EE7" w:rsidP="00B5483E">
      <w:pPr>
        <w:pStyle w:val="BulletListLevel1"/>
        <w:numPr>
          <w:ilvl w:val="0"/>
          <w:numId w:val="1"/>
        </w:numPr>
        <w:rPr>
          <w:lang w:eastAsia="zh-CN"/>
        </w:rPr>
      </w:pPr>
      <w:r>
        <w:rPr>
          <w:lang w:eastAsia="zh-CN"/>
        </w:rPr>
        <w:t>r</w:t>
      </w:r>
      <w:r w:rsidRPr="00304DE0">
        <w:rPr>
          <w:lang w:eastAsia="zh-CN"/>
        </w:rPr>
        <w:t>isk analysis and contingency planning</w:t>
      </w:r>
    </w:p>
    <w:p w14:paraId="4E4EC3D1" w14:textId="77777777" w:rsidR="00366EE7" w:rsidRPr="00304DE0" w:rsidRDefault="00366EE7" w:rsidP="00B5483E">
      <w:pPr>
        <w:pStyle w:val="BulletListLevel1"/>
        <w:numPr>
          <w:ilvl w:val="0"/>
          <w:numId w:val="1"/>
        </w:numPr>
        <w:rPr>
          <w:lang w:eastAsia="zh-CN"/>
        </w:rPr>
      </w:pPr>
      <w:r>
        <w:rPr>
          <w:lang w:eastAsia="zh-CN"/>
        </w:rPr>
        <w:t>s</w:t>
      </w:r>
      <w:r w:rsidRPr="00304DE0">
        <w:rPr>
          <w:lang w:eastAsia="zh-CN"/>
        </w:rPr>
        <w:t>upporting operating procedures and process documents</w:t>
      </w:r>
    </w:p>
    <w:p w14:paraId="3EBAFBF2" w14:textId="77777777" w:rsidR="00366EE7" w:rsidRPr="00304DE0" w:rsidRDefault="00366EE7" w:rsidP="00B5483E">
      <w:pPr>
        <w:pStyle w:val="BulletListLevel1"/>
        <w:numPr>
          <w:ilvl w:val="0"/>
          <w:numId w:val="1"/>
        </w:numPr>
        <w:rPr>
          <w:lang w:eastAsia="zh-CN"/>
        </w:rPr>
      </w:pPr>
      <w:r>
        <w:rPr>
          <w:lang w:eastAsia="zh-CN"/>
        </w:rPr>
        <w:t>b</w:t>
      </w:r>
      <w:r w:rsidRPr="00304DE0">
        <w:rPr>
          <w:lang w:eastAsia="zh-CN"/>
        </w:rPr>
        <w:t>udget</w:t>
      </w:r>
    </w:p>
    <w:p w14:paraId="266056A5" w14:textId="77777777" w:rsidR="00366EE7" w:rsidRPr="00304DE0" w:rsidRDefault="00366EE7" w:rsidP="00B5483E">
      <w:pPr>
        <w:pStyle w:val="BulletListLevel1"/>
        <w:numPr>
          <w:ilvl w:val="0"/>
          <w:numId w:val="1"/>
        </w:numPr>
        <w:rPr>
          <w:lang w:eastAsia="zh-CN"/>
        </w:rPr>
      </w:pPr>
      <w:proofErr w:type="gramStart"/>
      <w:r>
        <w:rPr>
          <w:lang w:eastAsia="zh-CN"/>
        </w:rPr>
        <w:t>c</w:t>
      </w:r>
      <w:r w:rsidRPr="00304DE0">
        <w:rPr>
          <w:lang w:eastAsia="zh-CN"/>
        </w:rPr>
        <w:t>onsideration</w:t>
      </w:r>
      <w:proofErr w:type="gramEnd"/>
      <w:r w:rsidRPr="00304DE0">
        <w:rPr>
          <w:lang w:eastAsia="zh-CN"/>
        </w:rPr>
        <w:t xml:space="preserve"> of diversity within groups that will influence the implementation</w:t>
      </w:r>
      <w:r>
        <w:rPr>
          <w:lang w:eastAsia="zh-CN"/>
        </w:rPr>
        <w:t>.</w:t>
      </w:r>
    </w:p>
    <w:p w14:paraId="74FE693C" w14:textId="77777777" w:rsidR="000B7C26" w:rsidRPr="000B7C26" w:rsidRDefault="000B7C26" w:rsidP="000B7C26">
      <w:pPr>
        <w:pStyle w:val="ListParagraph"/>
        <w:numPr>
          <w:ilvl w:val="0"/>
          <w:numId w:val="1"/>
        </w:numPr>
        <w:rPr>
          <w:lang w:val="en-US"/>
        </w:rPr>
      </w:pPr>
      <w:r w:rsidRPr="000B7C26">
        <w:rPr>
          <w:lang w:val="en-US"/>
        </w:rPr>
        <w:br w:type="page"/>
      </w:r>
    </w:p>
    <w:p w14:paraId="0D248F40" w14:textId="5CB9F72E" w:rsidR="00A232D7" w:rsidRDefault="00A232D7" w:rsidP="00A232D7">
      <w:pPr>
        <w:pStyle w:val="Heading4"/>
        <w:rPr>
          <w:lang w:val="en-US"/>
        </w:rPr>
      </w:pPr>
      <w:r>
        <w:rPr>
          <w:lang w:val="en-US"/>
        </w:rPr>
        <w:lastRenderedPageBreak/>
        <w:t>Actions and sub</w:t>
      </w:r>
      <w:r w:rsidR="008D707C">
        <w:rPr>
          <w:lang w:val="en-US"/>
        </w:rPr>
        <w:t>-</w:t>
      </w:r>
      <w:r>
        <w:rPr>
          <w:lang w:val="en-US"/>
        </w:rPr>
        <w:t>actions</w:t>
      </w:r>
    </w:p>
    <w:p w14:paraId="05474A1D" w14:textId="77777777" w:rsidR="00A232D7" w:rsidRDefault="00366EE7" w:rsidP="00366EE7">
      <w:pPr>
        <w:pStyle w:val="Body"/>
        <w:rPr>
          <w:lang w:val="en-US"/>
        </w:rPr>
      </w:pPr>
      <w:r>
        <w:rPr>
          <w:lang w:val="en-US"/>
        </w:rPr>
        <w:t>Specific actions and sub-actions in the implementation plan may include:</w:t>
      </w:r>
    </w:p>
    <w:p w14:paraId="66B3F355" w14:textId="4196A1AF" w:rsidR="00A232D7" w:rsidRDefault="00366EE7" w:rsidP="00B5483E">
      <w:pPr>
        <w:pStyle w:val="BulletListLevel1"/>
        <w:numPr>
          <w:ilvl w:val="0"/>
          <w:numId w:val="25"/>
        </w:numPr>
      </w:pPr>
      <w:r w:rsidRPr="00366EE7">
        <w:t>employee training and supervision on environmental management</w:t>
      </w:r>
    </w:p>
    <w:p w14:paraId="5471DE22" w14:textId="77777777" w:rsidR="00366EE7" w:rsidRPr="00366EE7" w:rsidRDefault="00366EE7" w:rsidP="00B5483E">
      <w:pPr>
        <w:pStyle w:val="BulletListLevel1"/>
        <w:numPr>
          <w:ilvl w:val="0"/>
          <w:numId w:val="25"/>
        </w:numPr>
      </w:pPr>
      <w:r w:rsidRPr="00366EE7">
        <w:t>completion of regular environmental audits</w:t>
      </w:r>
    </w:p>
    <w:p w14:paraId="2F63ABF9" w14:textId="77777777" w:rsidR="00366EE7" w:rsidRPr="00366EE7" w:rsidRDefault="00366EE7" w:rsidP="00B5483E">
      <w:pPr>
        <w:pStyle w:val="BulletListLevel1"/>
        <w:numPr>
          <w:ilvl w:val="0"/>
          <w:numId w:val="25"/>
        </w:numPr>
      </w:pPr>
      <w:r w:rsidRPr="00366EE7">
        <w:t>applying processes for reducing litter, sediment, oil, grease, wash water, debris, paint or flammable liquids into the water, stormwater for groundwater</w:t>
      </w:r>
    </w:p>
    <w:p w14:paraId="1DC93F55" w14:textId="77777777" w:rsidR="00366EE7" w:rsidRPr="00366EE7" w:rsidRDefault="00366EE7" w:rsidP="00B5483E">
      <w:pPr>
        <w:pStyle w:val="BulletListLevel1"/>
        <w:numPr>
          <w:ilvl w:val="0"/>
          <w:numId w:val="25"/>
        </w:numPr>
      </w:pPr>
      <w:r w:rsidRPr="00366EE7">
        <w:t>engineering processes to reduce the emission of impurities into the air including odours, smoke, dust, gases or fumes</w:t>
      </w:r>
    </w:p>
    <w:p w14:paraId="4C8F6B7B" w14:textId="77777777" w:rsidR="00366EE7" w:rsidRPr="00366EE7" w:rsidRDefault="00366EE7" w:rsidP="00B5483E">
      <w:pPr>
        <w:pStyle w:val="BulletListLevel1"/>
        <w:numPr>
          <w:ilvl w:val="0"/>
          <w:numId w:val="25"/>
        </w:numPr>
      </w:pPr>
      <w:r w:rsidRPr="00366EE7">
        <w:t>automated systems to monitor leaks into the environment</w:t>
      </w:r>
    </w:p>
    <w:p w14:paraId="351B3217" w14:textId="77777777" w:rsidR="00366EE7" w:rsidRPr="00366EE7" w:rsidRDefault="00366EE7" w:rsidP="00B5483E">
      <w:pPr>
        <w:pStyle w:val="BulletListLevel1"/>
        <w:numPr>
          <w:ilvl w:val="0"/>
          <w:numId w:val="25"/>
        </w:numPr>
      </w:pPr>
      <w:r w:rsidRPr="00366EE7">
        <w:t>procedures regarding the use, storage, transport and disposal of hazardous substances</w:t>
      </w:r>
    </w:p>
    <w:p w14:paraId="6F5D5F1D" w14:textId="77777777" w:rsidR="00366EE7" w:rsidRPr="00366EE7" w:rsidRDefault="00366EE7" w:rsidP="00B5483E">
      <w:pPr>
        <w:pStyle w:val="BulletListLevel1"/>
        <w:numPr>
          <w:ilvl w:val="0"/>
          <w:numId w:val="25"/>
        </w:numPr>
      </w:pPr>
      <w:r w:rsidRPr="00366EE7">
        <w:t>practices to minimise the use of hazardous materials or substitution of toxic materials with low toxicity materials</w:t>
      </w:r>
    </w:p>
    <w:p w14:paraId="6C16D5AA" w14:textId="77777777" w:rsidR="00366EE7" w:rsidRPr="00366EE7" w:rsidRDefault="00366EE7" w:rsidP="00B5483E">
      <w:pPr>
        <w:pStyle w:val="BulletListLevel1"/>
        <w:numPr>
          <w:ilvl w:val="0"/>
          <w:numId w:val="25"/>
        </w:numPr>
      </w:pPr>
      <w:r w:rsidRPr="00366EE7">
        <w:t>reduction of noise which is generated from your premises that could be offensive because of its level, nature, character, quality or time at which it is made</w:t>
      </w:r>
    </w:p>
    <w:p w14:paraId="430FDDF5" w14:textId="77777777" w:rsidR="00366EE7" w:rsidRPr="00366EE7" w:rsidRDefault="00366EE7" w:rsidP="00B5483E">
      <w:pPr>
        <w:pStyle w:val="BulletListLevel1"/>
        <w:numPr>
          <w:ilvl w:val="0"/>
          <w:numId w:val="25"/>
        </w:numPr>
      </w:pPr>
      <w:r w:rsidRPr="00366EE7">
        <w:t>policies and practices to avoid unnecessary resource consumption</w:t>
      </w:r>
    </w:p>
    <w:p w14:paraId="52C2DBF1" w14:textId="77777777" w:rsidR="00366EE7" w:rsidRPr="00366EE7" w:rsidRDefault="00366EE7" w:rsidP="00B5483E">
      <w:pPr>
        <w:pStyle w:val="BulletListLevel1"/>
        <w:numPr>
          <w:ilvl w:val="0"/>
          <w:numId w:val="25"/>
        </w:numPr>
      </w:pPr>
      <w:r w:rsidRPr="00366EE7">
        <w:t>introduction of reuse, reprocess or recycling practices</w:t>
      </w:r>
    </w:p>
    <w:p w14:paraId="187C8186" w14:textId="77777777" w:rsidR="00366EE7" w:rsidRPr="00366EE7" w:rsidRDefault="00366EE7" w:rsidP="00B5483E">
      <w:pPr>
        <w:pStyle w:val="BulletListLevel1"/>
        <w:numPr>
          <w:ilvl w:val="0"/>
          <w:numId w:val="25"/>
        </w:numPr>
      </w:pPr>
      <w:r w:rsidRPr="00366EE7">
        <w:t>disposal of material safely and lawfully</w:t>
      </w:r>
    </w:p>
    <w:p w14:paraId="7B81A467" w14:textId="77777777" w:rsidR="00366EE7" w:rsidRPr="00366EE7" w:rsidRDefault="00366EE7" w:rsidP="00B5483E">
      <w:pPr>
        <w:pStyle w:val="BulletListLevel1"/>
        <w:numPr>
          <w:ilvl w:val="0"/>
          <w:numId w:val="25"/>
        </w:numPr>
      </w:pPr>
      <w:proofErr w:type="gramStart"/>
      <w:r w:rsidRPr="00366EE7">
        <w:t>supply</w:t>
      </w:r>
      <w:proofErr w:type="gramEnd"/>
      <w:r w:rsidRPr="00366EE7">
        <w:t xml:space="preserve"> chain management.</w:t>
      </w:r>
    </w:p>
    <w:p w14:paraId="3A1704C1" w14:textId="77777777" w:rsidR="00EE3656" w:rsidRDefault="00EE3656" w:rsidP="00366EE7">
      <w:pPr>
        <w:pStyle w:val="Body"/>
      </w:pPr>
    </w:p>
    <w:tbl>
      <w:tblPr>
        <w:tblW w:w="9072" w:type="dxa"/>
        <w:shd w:val="clear" w:color="auto" w:fill="F2F2F2" w:themeFill="background1" w:themeFillShade="F2"/>
        <w:tblLook w:val="0600" w:firstRow="0" w:lastRow="0" w:firstColumn="0" w:lastColumn="0" w:noHBand="1" w:noVBand="1"/>
      </w:tblPr>
      <w:tblGrid>
        <w:gridCol w:w="992"/>
        <w:gridCol w:w="8080"/>
      </w:tblGrid>
      <w:tr w:rsidR="00EE3656" w:rsidRPr="00106D13" w14:paraId="582C7122" w14:textId="77777777" w:rsidTr="00106D13">
        <w:trPr>
          <w:trHeight w:val="659"/>
        </w:trPr>
        <w:tc>
          <w:tcPr>
            <w:tcW w:w="992" w:type="dxa"/>
            <w:shd w:val="clear" w:color="auto" w:fill="F2F2F2" w:themeFill="background1" w:themeFillShade="F2"/>
            <w:vAlign w:val="center"/>
          </w:tcPr>
          <w:p w14:paraId="2F1BEAC1" w14:textId="77777777" w:rsidR="00EE3656" w:rsidRPr="00106D13" w:rsidRDefault="00EE3656" w:rsidP="00106D13">
            <w:pPr>
              <w:pStyle w:val="Heading3"/>
              <w:spacing w:before="0" w:after="0"/>
              <w:rPr>
                <w:b w:val="0"/>
                <w:sz w:val="44"/>
                <w:szCs w:val="44"/>
              </w:rPr>
            </w:pPr>
            <w:r w:rsidRPr="00106D13">
              <w:rPr>
                <w:b w:val="0"/>
                <w:sz w:val="44"/>
                <w:szCs w:val="44"/>
              </w:rPr>
              <w:drawing>
                <wp:inline distT="0" distB="0" distL="0" distR="0" wp14:anchorId="3BFD1BBD" wp14:editId="1B6EB0D4">
                  <wp:extent cx="333375" cy="370750"/>
                  <wp:effectExtent l="0" t="0" r="0" b="0"/>
                  <wp:docPr id="16" name="Picture 16" descr="Readings (required and suggested)" title="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5D09B332" w14:textId="77777777" w:rsidR="00EE3656" w:rsidRPr="00106D13" w:rsidRDefault="00EE3656" w:rsidP="00106D13">
            <w:pPr>
              <w:pStyle w:val="Heading3"/>
              <w:spacing w:before="0" w:after="0"/>
              <w:rPr>
                <w:b w:val="0"/>
                <w:sz w:val="44"/>
                <w:szCs w:val="44"/>
              </w:rPr>
            </w:pPr>
            <w:r w:rsidRPr="00106D13">
              <w:rPr>
                <w:b w:val="0"/>
                <w:sz w:val="44"/>
                <w:szCs w:val="44"/>
              </w:rPr>
              <w:t>Reading list</w:t>
            </w:r>
          </w:p>
        </w:tc>
      </w:tr>
    </w:tbl>
    <w:p w14:paraId="7BFB59B8" w14:textId="77777777" w:rsidR="00EE3656" w:rsidRPr="00106D13" w:rsidRDefault="00EE3656" w:rsidP="0055428C">
      <w:pPr>
        <w:pStyle w:val="Body"/>
        <w:spacing w:after="0" w:line="240" w:lineRule="auto"/>
      </w:pPr>
    </w:p>
    <w:p w14:paraId="378D027F" w14:textId="1D525E60" w:rsidR="00366EE7" w:rsidRDefault="00366EE7" w:rsidP="00366EE7">
      <w:pPr>
        <w:pStyle w:val="Body"/>
      </w:pPr>
      <w:r>
        <w:t>The following video explores implementing supply chain management.</w:t>
      </w:r>
    </w:p>
    <w:p w14:paraId="37A59E60" w14:textId="6F36D5B6" w:rsidR="00366EE7" w:rsidRDefault="00EE3656" w:rsidP="00366EE7">
      <w:pPr>
        <w:pStyle w:val="Body"/>
      </w:pPr>
      <w:r>
        <w:sym w:font="Webdings" w:char="F0B7"/>
      </w:r>
      <w:r>
        <w:t xml:space="preserve"> Watch the following video on </w:t>
      </w:r>
      <w:hyperlink r:id="rId52" w:history="1">
        <w:r w:rsidR="0D34A9FF" w:rsidRPr="00EE3656">
          <w:rPr>
            <w:rStyle w:val="Hyperlink"/>
          </w:rPr>
          <w:t>Creating sustainable supply chains</w:t>
        </w:r>
      </w:hyperlink>
      <w:r w:rsidR="0095201C">
        <w:t>:</w:t>
      </w:r>
      <w:r w:rsidR="0D34A9FF">
        <w:t xml:space="preserve"> </w:t>
      </w:r>
      <w:r>
        <w:t>(</w:t>
      </w:r>
      <w:r w:rsidR="0D34A9FF" w:rsidRPr="00EE3656">
        <w:rPr>
          <w:i/>
          <w:sz w:val="22"/>
        </w:rPr>
        <w:t>www.lynda.com/Business-Skills-tutorials/Creating-sustainable-supply-chains/181730/364971-4.html, Lynda.com</w:t>
      </w:r>
      <w:r>
        <w:rPr>
          <w:i/>
          <w:sz w:val="22"/>
        </w:rPr>
        <w:t>)</w:t>
      </w:r>
      <w:r w:rsidR="0D34A9FF" w:rsidRPr="00EE3656">
        <w:rPr>
          <w:sz w:val="22"/>
        </w:rPr>
        <w:t xml:space="preserve"> </w:t>
      </w:r>
    </w:p>
    <w:p w14:paraId="02384D13" w14:textId="77777777" w:rsidR="000B7C26" w:rsidRDefault="000B7C26" w:rsidP="000B7C26">
      <w:pPr>
        <w:pStyle w:val="Heading2"/>
      </w:pPr>
      <w:bookmarkStart w:id="33" w:name="_Toc25310845"/>
      <w:r>
        <w:t>Supply chain foundations</w:t>
      </w:r>
      <w:bookmarkEnd w:id="33"/>
    </w:p>
    <w:p w14:paraId="67B9935A" w14:textId="06BC55E8" w:rsidR="00366EE7" w:rsidRPr="00974267" w:rsidRDefault="00366EE7" w:rsidP="00366EE7">
      <w:pPr>
        <w:pStyle w:val="Body"/>
      </w:pPr>
      <w:r>
        <w:t>To ensure proper implementation, e</w:t>
      </w:r>
      <w:r w:rsidRPr="00974267">
        <w:t>ach strategy should have a</w:t>
      </w:r>
      <w:r>
        <w:t>n objective,</w:t>
      </w:r>
      <w:r w:rsidRPr="00974267">
        <w:t xml:space="preserve"> specific action</w:t>
      </w:r>
      <w:r>
        <w:t xml:space="preserve"> and sub-actions</w:t>
      </w:r>
      <w:r w:rsidRPr="00974267">
        <w:t>, timeframe and people responsible</w:t>
      </w:r>
      <w:r>
        <w:t>.</w:t>
      </w:r>
      <w:r w:rsidRPr="00974267">
        <w:t xml:space="preserve"> </w:t>
      </w:r>
    </w:p>
    <w:p w14:paraId="467DCC61" w14:textId="6C0ACEF5" w:rsidR="009C49C4" w:rsidRDefault="00366EE7" w:rsidP="00EE3656">
      <w:pPr>
        <w:pStyle w:val="Body"/>
      </w:pPr>
      <w:r w:rsidRPr="00974267">
        <w:t>Once</w:t>
      </w:r>
      <w:r>
        <w:t xml:space="preserve"> the objectives have been set, the organisation can </w:t>
      </w:r>
      <w:r w:rsidRPr="00974267">
        <w:t xml:space="preserve">compare your audit of current practices against the </w:t>
      </w:r>
      <w:r>
        <w:t>objective</w:t>
      </w:r>
      <w:r w:rsidRPr="00974267">
        <w:t>s</w:t>
      </w:r>
      <w:r>
        <w:t>,</w:t>
      </w:r>
      <w:r w:rsidRPr="00974267">
        <w:t xml:space="preserve"> to see how much needs to </w:t>
      </w:r>
      <w:proofErr w:type="gramStart"/>
      <w:r w:rsidRPr="00974267">
        <w:t xml:space="preserve">be </w:t>
      </w:r>
      <w:r>
        <w:t>completed</w:t>
      </w:r>
      <w:proofErr w:type="gramEnd"/>
      <w:r w:rsidRPr="00974267">
        <w:t xml:space="preserve"> to achieve the </w:t>
      </w:r>
      <w:r>
        <w:t>objective</w:t>
      </w:r>
      <w:r w:rsidRPr="00974267">
        <w:t xml:space="preserve">. </w:t>
      </w:r>
      <w:r w:rsidR="009C49C4">
        <w:br w:type="page"/>
      </w:r>
    </w:p>
    <w:p w14:paraId="3248D6D9" w14:textId="438EFF40" w:rsidR="008A375D" w:rsidRDefault="00366EE7" w:rsidP="00EE3656">
      <w:pPr>
        <w:pStyle w:val="Body"/>
      </w:pPr>
      <w:r w:rsidRPr="00974267">
        <w:lastRenderedPageBreak/>
        <w:t>If you provide a unit of measurement for your</w:t>
      </w:r>
      <w:r>
        <w:t xml:space="preserve"> objective, for example</w:t>
      </w:r>
      <w:r w:rsidR="008D707C">
        <w:t>,</w:t>
      </w:r>
      <w:r>
        <w:t xml:space="preserve"> a </w:t>
      </w:r>
      <w:r w:rsidRPr="00974267">
        <w:t>25% reduction in electricity usage over 24 months, then you</w:t>
      </w:r>
      <w:r w:rsidRPr="0024227B">
        <w:rPr>
          <w:rFonts w:ascii="Arial" w:hAnsi="Arial" w:cs="Arial"/>
          <w:sz w:val="22"/>
          <w:szCs w:val="22"/>
        </w:rPr>
        <w:t xml:space="preserve"> </w:t>
      </w:r>
      <w:r w:rsidRPr="00974267">
        <w:t>can monitor electricity bills at regular time intervals to see whether you are meeting the target.</w:t>
      </w:r>
      <w:r w:rsidR="009C49C4">
        <w:t xml:space="preserve"> </w:t>
      </w:r>
    </w:p>
    <w:tbl>
      <w:tblPr>
        <w:tblW w:w="9072" w:type="dxa"/>
        <w:shd w:val="clear" w:color="auto" w:fill="E7E7D4"/>
        <w:tblLook w:val="0600" w:firstRow="0" w:lastRow="0" w:firstColumn="0" w:lastColumn="0" w:noHBand="1" w:noVBand="1"/>
      </w:tblPr>
      <w:tblGrid>
        <w:gridCol w:w="992"/>
        <w:gridCol w:w="8080"/>
      </w:tblGrid>
      <w:tr w:rsidR="00C04FF5" w14:paraId="2EA3AAEE" w14:textId="77777777" w:rsidTr="00106D13">
        <w:trPr>
          <w:trHeight w:val="659"/>
        </w:trPr>
        <w:tc>
          <w:tcPr>
            <w:tcW w:w="992" w:type="dxa"/>
            <w:shd w:val="clear" w:color="auto" w:fill="F2F2F2" w:themeFill="background1" w:themeFillShade="F2"/>
            <w:vAlign w:val="center"/>
          </w:tcPr>
          <w:p w14:paraId="4E3E78D4" w14:textId="77777777" w:rsidR="00C04FF5" w:rsidRPr="00106D13" w:rsidRDefault="00C04FF5" w:rsidP="00A232D7">
            <w:pPr>
              <w:pStyle w:val="Body"/>
              <w:spacing w:after="0" w:line="240" w:lineRule="auto"/>
            </w:pPr>
            <w:r w:rsidRPr="00106D13">
              <w:rPr>
                <w:noProof/>
                <w:lang w:eastAsia="en-AU"/>
              </w:rPr>
              <w:drawing>
                <wp:inline distT="0" distB="0" distL="0" distR="0" wp14:anchorId="431B080C" wp14:editId="54F1C998">
                  <wp:extent cx="367200" cy="386398"/>
                  <wp:effectExtent l="0" t="0" r="0" b="0"/>
                  <wp:docPr id="250" name="Picture 250" descr="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4DAE313C" w14:textId="77777777" w:rsidR="00C04FF5" w:rsidRPr="00A232D7" w:rsidRDefault="00C04FF5" w:rsidP="00A232D7">
            <w:pPr>
              <w:pStyle w:val="Body"/>
              <w:spacing w:after="0" w:line="240" w:lineRule="auto"/>
              <w:rPr>
                <w:color w:val="6160B8"/>
                <w:sz w:val="44"/>
                <w:szCs w:val="44"/>
              </w:rPr>
            </w:pPr>
            <w:r w:rsidRPr="00A232D7">
              <w:rPr>
                <w:color w:val="6160B8"/>
                <w:sz w:val="44"/>
                <w:szCs w:val="44"/>
              </w:rPr>
              <w:t>Practice activity</w:t>
            </w:r>
          </w:p>
        </w:tc>
      </w:tr>
    </w:tbl>
    <w:p w14:paraId="79E139D4" w14:textId="4400968F" w:rsidR="00C04FF5" w:rsidRPr="00D72149" w:rsidRDefault="00C04FF5" w:rsidP="00D72149">
      <w:pPr>
        <w:pStyle w:val="Heading4"/>
        <w:rPr>
          <w:rStyle w:val="Strong"/>
          <w:b/>
          <w:bCs w:val="0"/>
        </w:rPr>
      </w:pPr>
      <w:r w:rsidRPr="00D72149">
        <w:rPr>
          <w:rStyle w:val="Strong"/>
          <w:b/>
          <w:bCs w:val="0"/>
        </w:rPr>
        <w:t>Activity 4.1: Implementation plan objectives</w:t>
      </w:r>
    </w:p>
    <w:p w14:paraId="70A5279B" w14:textId="413D7B1F" w:rsidR="00366EE7" w:rsidRPr="007035AF" w:rsidRDefault="00366EE7" w:rsidP="007035AF">
      <w:pPr>
        <w:pStyle w:val="Body"/>
      </w:pPr>
      <w:r w:rsidRPr="007035AF">
        <w:t xml:space="preserve">You must consider and provide measurable and achievable targets in your plan. What is the difference between the following targets? </w:t>
      </w:r>
      <w:r w:rsidR="007035AF" w:rsidRPr="0005097D">
        <w:t>What is the difference between these two?</w:t>
      </w:r>
    </w:p>
    <w:p w14:paraId="0AED5089" w14:textId="66096F5E" w:rsidR="00366EE7" w:rsidRPr="007035AF" w:rsidRDefault="00366EE7" w:rsidP="007035AF">
      <w:pPr>
        <w:pStyle w:val="Body"/>
        <w:tabs>
          <w:tab w:val="left" w:pos="284"/>
        </w:tabs>
        <w:spacing w:before="120" w:after="120" w:line="300" w:lineRule="auto"/>
      </w:pPr>
      <w:r w:rsidRPr="007035AF">
        <w:rPr>
          <w:b/>
        </w:rPr>
        <w:t xml:space="preserve">Target </w:t>
      </w:r>
      <w:proofErr w:type="gramStart"/>
      <w:r w:rsidRPr="007035AF">
        <w:rPr>
          <w:b/>
        </w:rPr>
        <w:t>1</w:t>
      </w:r>
      <w:proofErr w:type="gramEnd"/>
      <w:r w:rsidRPr="007035AF">
        <w:t xml:space="preserve"> – reduce paper use</w:t>
      </w:r>
    </w:p>
    <w:p w14:paraId="4D37488C" w14:textId="77777777" w:rsidR="00366EE7" w:rsidRPr="007035AF" w:rsidRDefault="00366EE7" w:rsidP="007035AF">
      <w:pPr>
        <w:pStyle w:val="Body"/>
        <w:tabs>
          <w:tab w:val="left" w:pos="284"/>
        </w:tabs>
        <w:spacing w:before="120" w:after="120" w:line="300" w:lineRule="auto"/>
      </w:pPr>
      <w:r w:rsidRPr="007035AF">
        <w:rPr>
          <w:b/>
        </w:rPr>
        <w:t xml:space="preserve">Target </w:t>
      </w:r>
      <w:proofErr w:type="gramStart"/>
      <w:r w:rsidRPr="007035AF">
        <w:rPr>
          <w:b/>
        </w:rPr>
        <w:t>2</w:t>
      </w:r>
      <w:proofErr w:type="gramEnd"/>
      <w:r w:rsidRPr="007035AF">
        <w:t xml:space="preserve"> – reduce purchases on non-recycled paper by 40% over 12 months</w:t>
      </w:r>
    </w:p>
    <w:p w14:paraId="335C0966" w14:textId="37D48BB2" w:rsidR="007035AF" w:rsidRDefault="007035AF" w:rsidP="00B5483E">
      <w:pPr>
        <w:pStyle w:val="Body"/>
        <w:pBdr>
          <w:top w:val="single" w:sz="4" w:space="1" w:color="6260B8"/>
          <w:left w:val="single" w:sz="4" w:space="4" w:color="6260B8"/>
          <w:bottom w:val="single" w:sz="4" w:space="1" w:color="6260B8"/>
          <w:right w:val="single" w:sz="4" w:space="4" w:color="6260B8"/>
        </w:pBdr>
      </w:pPr>
    </w:p>
    <w:p w14:paraId="6FFFF0F8" w14:textId="4B641EFC" w:rsidR="007035AF" w:rsidRDefault="007035AF" w:rsidP="00B5483E">
      <w:pPr>
        <w:pStyle w:val="Body"/>
        <w:pBdr>
          <w:top w:val="single" w:sz="4" w:space="1" w:color="6260B8"/>
          <w:left w:val="single" w:sz="4" w:space="4" w:color="6260B8"/>
          <w:bottom w:val="single" w:sz="4" w:space="1" w:color="6260B8"/>
          <w:right w:val="single" w:sz="4" w:space="4" w:color="6260B8"/>
        </w:pBdr>
      </w:pPr>
    </w:p>
    <w:p w14:paraId="5B057AB1" w14:textId="77777777" w:rsidR="007035AF" w:rsidRDefault="007035AF" w:rsidP="00B5483E">
      <w:pPr>
        <w:pStyle w:val="Body"/>
        <w:pBdr>
          <w:top w:val="single" w:sz="4" w:space="1" w:color="6260B8"/>
          <w:left w:val="single" w:sz="4" w:space="4" w:color="6260B8"/>
          <w:bottom w:val="single" w:sz="4" w:space="1" w:color="6260B8"/>
          <w:right w:val="single" w:sz="4" w:space="4" w:color="6260B8"/>
        </w:pBdr>
      </w:pPr>
    </w:p>
    <w:p w14:paraId="18176C5F" w14:textId="77777777" w:rsidR="007035AF" w:rsidRDefault="007035AF" w:rsidP="00B5483E">
      <w:pPr>
        <w:pStyle w:val="Body"/>
        <w:pBdr>
          <w:top w:val="single" w:sz="4" w:space="1" w:color="6260B8"/>
          <w:left w:val="single" w:sz="4" w:space="4" w:color="6260B8"/>
          <w:bottom w:val="single" w:sz="4" w:space="1" w:color="6260B8"/>
          <w:right w:val="single" w:sz="4" w:space="4" w:color="6260B8"/>
        </w:pBdr>
      </w:pPr>
    </w:p>
    <w:p w14:paraId="6A80CCD8" w14:textId="77777777" w:rsidR="00366EE7" w:rsidRPr="000D4D5F" w:rsidRDefault="00366EE7" w:rsidP="00366EE7">
      <w:pPr>
        <w:pStyle w:val="Heading2"/>
        <w:rPr>
          <w:lang w:val="en-US"/>
        </w:rPr>
      </w:pPr>
      <w:bookmarkStart w:id="34" w:name="_Toc9959607"/>
      <w:bookmarkStart w:id="35" w:name="_Toc25310846"/>
      <w:r>
        <w:rPr>
          <w:lang w:val="en-US"/>
        </w:rPr>
        <w:t>R</w:t>
      </w:r>
      <w:r w:rsidRPr="000D4D5F">
        <w:rPr>
          <w:lang w:val="en-US"/>
        </w:rPr>
        <w:t>ole of employees</w:t>
      </w:r>
      <w:bookmarkEnd w:id="34"/>
      <w:bookmarkEnd w:id="35"/>
    </w:p>
    <w:p w14:paraId="6A3F79B2" w14:textId="77777777" w:rsidR="00366EE7" w:rsidRPr="00897AB8" w:rsidRDefault="00366EE7" w:rsidP="00366EE7">
      <w:pPr>
        <w:pStyle w:val="Body"/>
      </w:pPr>
      <w:r w:rsidRPr="00897AB8">
        <w:t>To implement your sustainability plan and policy, you will need to assign specific responsibilities to employees. Employee actions may include:</w:t>
      </w:r>
    </w:p>
    <w:p w14:paraId="202C8BD7" w14:textId="77777777" w:rsidR="00366EE7" w:rsidRPr="00897AB8" w:rsidRDefault="00366EE7" w:rsidP="00B5483E">
      <w:pPr>
        <w:pStyle w:val="BulletListLevel1"/>
        <w:numPr>
          <w:ilvl w:val="0"/>
          <w:numId w:val="26"/>
        </w:numPr>
      </w:pPr>
      <w:r w:rsidRPr="00897AB8">
        <w:t>taking and recording sustainability actions and results</w:t>
      </w:r>
    </w:p>
    <w:p w14:paraId="67FD7957" w14:textId="77777777" w:rsidR="00366EE7" w:rsidRPr="00897AB8" w:rsidRDefault="00366EE7" w:rsidP="00B5483E">
      <w:pPr>
        <w:pStyle w:val="BulletListLevel1"/>
        <w:numPr>
          <w:ilvl w:val="0"/>
          <w:numId w:val="26"/>
        </w:numPr>
      </w:pPr>
      <w:r w:rsidRPr="00897AB8">
        <w:t>recording observations and data in detail</w:t>
      </w:r>
    </w:p>
    <w:p w14:paraId="0224EE54" w14:textId="77777777" w:rsidR="00366EE7" w:rsidRPr="00897AB8" w:rsidRDefault="00366EE7" w:rsidP="00B5483E">
      <w:pPr>
        <w:pStyle w:val="BulletListLevel1"/>
        <w:numPr>
          <w:ilvl w:val="0"/>
          <w:numId w:val="26"/>
        </w:numPr>
      </w:pPr>
      <w:r w:rsidRPr="00897AB8">
        <w:t>giving feedback on the implementation</w:t>
      </w:r>
    </w:p>
    <w:p w14:paraId="5DD7B952" w14:textId="77777777" w:rsidR="00366EE7" w:rsidRPr="00897AB8" w:rsidRDefault="00366EE7" w:rsidP="00B5483E">
      <w:pPr>
        <w:pStyle w:val="BulletListLevel1"/>
        <w:numPr>
          <w:ilvl w:val="0"/>
          <w:numId w:val="26"/>
        </w:numPr>
      </w:pPr>
      <w:r w:rsidRPr="00897AB8">
        <w:t>generating sustainable innovations in the team</w:t>
      </w:r>
    </w:p>
    <w:p w14:paraId="37ED7075" w14:textId="77777777" w:rsidR="00366EE7" w:rsidRPr="00897AB8" w:rsidRDefault="00366EE7" w:rsidP="00B5483E">
      <w:pPr>
        <w:pStyle w:val="BulletListLevel1"/>
        <w:numPr>
          <w:ilvl w:val="0"/>
          <w:numId w:val="26"/>
        </w:numPr>
      </w:pPr>
      <w:r w:rsidRPr="00897AB8">
        <w:t>organising ways to implement sustainability strategies</w:t>
      </w:r>
    </w:p>
    <w:p w14:paraId="2B00180A" w14:textId="3B2510E1" w:rsidR="00366EE7" w:rsidRPr="00897AB8" w:rsidRDefault="00366EE7" w:rsidP="00B5483E">
      <w:pPr>
        <w:pStyle w:val="BulletListLevel1"/>
        <w:numPr>
          <w:ilvl w:val="0"/>
          <w:numId w:val="26"/>
        </w:numPr>
      </w:pPr>
      <w:r w:rsidRPr="00897AB8">
        <w:t>role modelling sustainable practices</w:t>
      </w:r>
    </w:p>
    <w:p w14:paraId="3DA701D0" w14:textId="77777777" w:rsidR="00366EE7" w:rsidRPr="00897AB8" w:rsidRDefault="00366EE7" w:rsidP="00B5483E">
      <w:pPr>
        <w:pStyle w:val="BulletListLevel1"/>
        <w:numPr>
          <w:ilvl w:val="0"/>
          <w:numId w:val="26"/>
        </w:numPr>
      </w:pPr>
      <w:proofErr w:type="gramStart"/>
      <w:r w:rsidRPr="00897AB8">
        <w:t>supporting</w:t>
      </w:r>
      <w:proofErr w:type="gramEnd"/>
      <w:r w:rsidRPr="00897AB8">
        <w:t xml:space="preserve"> other employees during change.</w:t>
      </w:r>
    </w:p>
    <w:p w14:paraId="57CBE5DB" w14:textId="4D8CF7BA" w:rsidR="00801228" w:rsidRDefault="00366EE7" w:rsidP="00801228">
      <w:pPr>
        <w:pStyle w:val="Body"/>
      </w:pPr>
      <w:r w:rsidRPr="00915910">
        <w:t>Your implementation plan should sequence and schedule the activities required to implement the plan.</w:t>
      </w:r>
    </w:p>
    <w:p w14:paraId="34087649" w14:textId="6A88C629" w:rsidR="00985E91" w:rsidRDefault="00985E91" w:rsidP="00801228">
      <w:pPr>
        <w:pStyle w:val="Body"/>
      </w:pPr>
      <w:r>
        <w:t>Consider the following example of an action plan including its components and details.</w:t>
      </w:r>
    </w:p>
    <w:p w14:paraId="7A546293" w14:textId="4CC34699" w:rsidR="00A232D7" w:rsidRDefault="00A232D7">
      <w:r>
        <w:br w:type="page"/>
      </w:r>
    </w:p>
    <w:p w14:paraId="23613FC9" w14:textId="77777777" w:rsidR="00985E91" w:rsidRPr="00366EE7" w:rsidRDefault="00985E91" w:rsidP="00985E91">
      <w:pPr>
        <w:pStyle w:val="Heading3"/>
      </w:pPr>
      <w:r>
        <w:lastRenderedPageBreak/>
        <w:t>Example of an implementation plan</w:t>
      </w:r>
    </w:p>
    <w:tbl>
      <w:tblPr>
        <w:tblStyle w:val="TableGrid"/>
        <w:tblW w:w="9631" w:type="dxa"/>
        <w:tblLook w:val="04A0" w:firstRow="1" w:lastRow="0" w:firstColumn="1" w:lastColumn="0" w:noHBand="0" w:noVBand="1"/>
        <w:tblCaption w:val="Components of an action plan"/>
        <w:tblDescription w:val="Scope, description, objectives, KPI's, resources and monitoring "/>
      </w:tblPr>
      <w:tblGrid>
        <w:gridCol w:w="2402"/>
        <w:gridCol w:w="7229"/>
      </w:tblGrid>
      <w:tr w:rsidR="00985E91" w:rsidRPr="00D72149" w14:paraId="7E437592" w14:textId="77777777" w:rsidTr="00D72149">
        <w:trPr>
          <w:cnfStyle w:val="100000000000" w:firstRow="1" w:lastRow="0" w:firstColumn="0" w:lastColumn="0" w:oddVBand="0" w:evenVBand="0" w:oddHBand="0" w:evenHBand="0" w:firstRowFirstColumn="0" w:firstRowLastColumn="0" w:lastRowFirstColumn="0" w:lastRowLastColumn="0"/>
          <w:tblHeader/>
        </w:trPr>
        <w:tc>
          <w:tcPr>
            <w:tcW w:w="2402" w:type="dxa"/>
            <w:hideMark/>
          </w:tcPr>
          <w:p w14:paraId="15581C6E" w14:textId="74E92FF4" w:rsidR="00985E91" w:rsidRPr="00D72149" w:rsidRDefault="00985E91" w:rsidP="00D72149">
            <w:pPr>
              <w:pStyle w:val="Body"/>
              <w:ind w:left="57"/>
              <w:rPr>
                <w:lang w:eastAsia="en-AU"/>
              </w:rPr>
            </w:pPr>
            <w:r w:rsidRPr="00D72149">
              <w:rPr>
                <w:lang w:eastAsia="en-AU"/>
              </w:rPr>
              <w:t>Components of plan </w:t>
            </w:r>
          </w:p>
        </w:tc>
        <w:tc>
          <w:tcPr>
            <w:tcW w:w="7229" w:type="dxa"/>
            <w:hideMark/>
          </w:tcPr>
          <w:p w14:paraId="704766E6" w14:textId="77777777" w:rsidR="00985E91" w:rsidRPr="00D72149" w:rsidRDefault="00985E91" w:rsidP="00D72149">
            <w:pPr>
              <w:pStyle w:val="Body"/>
              <w:ind w:left="57" w:right="1348"/>
              <w:rPr>
                <w:lang w:eastAsia="en-AU"/>
              </w:rPr>
            </w:pPr>
            <w:r w:rsidRPr="00D72149">
              <w:rPr>
                <w:lang w:eastAsia="en-AU"/>
              </w:rPr>
              <w:t>Details of plan</w:t>
            </w:r>
          </w:p>
        </w:tc>
      </w:tr>
      <w:tr w:rsidR="00985E91" w:rsidRPr="00985E91" w14:paraId="0ACA066E" w14:textId="77777777" w:rsidTr="00D72149">
        <w:tc>
          <w:tcPr>
            <w:tcW w:w="2402" w:type="dxa"/>
            <w:hideMark/>
          </w:tcPr>
          <w:p w14:paraId="7D025128" w14:textId="77777777" w:rsidR="00985E91" w:rsidRPr="00985E91" w:rsidRDefault="00985E91" w:rsidP="00D72149">
            <w:pPr>
              <w:pStyle w:val="Body"/>
              <w:ind w:left="57"/>
              <w:rPr>
                <w:lang w:eastAsia="en-AU"/>
              </w:rPr>
            </w:pPr>
            <w:r w:rsidRPr="00985E91">
              <w:rPr>
                <w:bdr w:val="none" w:sz="0" w:space="0" w:color="auto" w:frame="1"/>
                <w:lang w:eastAsia="en-AU"/>
              </w:rPr>
              <w:t>Scope </w:t>
            </w:r>
          </w:p>
        </w:tc>
        <w:tc>
          <w:tcPr>
            <w:tcW w:w="7229" w:type="dxa"/>
            <w:hideMark/>
          </w:tcPr>
          <w:p w14:paraId="5CF053C1" w14:textId="77777777" w:rsidR="00985E91" w:rsidRPr="00985E91" w:rsidRDefault="00985E91" w:rsidP="00D72149">
            <w:pPr>
              <w:pStyle w:val="Body"/>
              <w:ind w:left="57" w:right="1348"/>
              <w:rPr>
                <w:lang w:eastAsia="en-AU"/>
              </w:rPr>
            </w:pPr>
            <w:r w:rsidRPr="00985E91">
              <w:rPr>
                <w:bdr w:val="none" w:sz="0" w:space="0" w:color="auto" w:frame="1"/>
                <w:lang w:eastAsia="en-AU"/>
              </w:rPr>
              <w:t xml:space="preserve">This plan applies to the ground floor of Building F, St George TAFE, </w:t>
            </w:r>
            <w:proofErr w:type="spellStart"/>
            <w:r w:rsidRPr="00985E91">
              <w:rPr>
                <w:bdr w:val="none" w:sz="0" w:space="0" w:color="auto" w:frame="1"/>
                <w:lang w:eastAsia="en-AU"/>
              </w:rPr>
              <w:t>Cnr</w:t>
            </w:r>
            <w:proofErr w:type="spellEnd"/>
            <w:r w:rsidRPr="00985E91">
              <w:rPr>
                <w:bdr w:val="none" w:sz="0" w:space="0" w:color="auto" w:frame="1"/>
                <w:lang w:eastAsia="en-AU"/>
              </w:rPr>
              <w:t xml:space="preserve"> Princes Highway and President Avenue, Kogarah. </w:t>
            </w:r>
          </w:p>
        </w:tc>
      </w:tr>
      <w:tr w:rsidR="00985E91" w:rsidRPr="00985E91" w14:paraId="6BB4014E" w14:textId="77777777" w:rsidTr="00D72149">
        <w:tc>
          <w:tcPr>
            <w:tcW w:w="2402" w:type="dxa"/>
            <w:hideMark/>
          </w:tcPr>
          <w:p w14:paraId="03657258" w14:textId="77777777" w:rsidR="00985E91" w:rsidRPr="00985E91" w:rsidRDefault="00985E91" w:rsidP="00D72149">
            <w:pPr>
              <w:pStyle w:val="Body"/>
              <w:ind w:left="57"/>
              <w:rPr>
                <w:lang w:eastAsia="en-AU"/>
              </w:rPr>
            </w:pPr>
            <w:r w:rsidRPr="00985E91">
              <w:rPr>
                <w:bdr w:val="none" w:sz="0" w:space="0" w:color="auto" w:frame="1"/>
                <w:lang w:eastAsia="en-AU"/>
              </w:rPr>
              <w:t>Plan description </w:t>
            </w:r>
          </w:p>
        </w:tc>
        <w:tc>
          <w:tcPr>
            <w:tcW w:w="7229" w:type="dxa"/>
            <w:hideMark/>
          </w:tcPr>
          <w:p w14:paraId="65E05F47" w14:textId="77777777" w:rsidR="00985E91" w:rsidRPr="00985E91" w:rsidRDefault="00985E91" w:rsidP="00D72149">
            <w:pPr>
              <w:pStyle w:val="Body"/>
              <w:ind w:left="57" w:right="1348"/>
              <w:rPr>
                <w:lang w:eastAsia="en-AU"/>
              </w:rPr>
            </w:pPr>
            <w:r w:rsidRPr="00985E91">
              <w:rPr>
                <w:bdr w:val="none" w:sz="0" w:space="0" w:color="auto" w:frame="1"/>
                <w:lang w:eastAsia="en-AU"/>
              </w:rPr>
              <w:t>This plan describes the steps required to install new energy-efficient windows into the location. </w:t>
            </w:r>
          </w:p>
        </w:tc>
      </w:tr>
      <w:tr w:rsidR="00985E91" w:rsidRPr="00985E91" w14:paraId="39BADD0A" w14:textId="77777777" w:rsidTr="00D72149">
        <w:tc>
          <w:tcPr>
            <w:tcW w:w="2402" w:type="dxa"/>
            <w:hideMark/>
          </w:tcPr>
          <w:p w14:paraId="73A2F75B" w14:textId="77777777" w:rsidR="00985E91" w:rsidRPr="00985E91" w:rsidRDefault="00985E91" w:rsidP="00D72149">
            <w:pPr>
              <w:pStyle w:val="Body"/>
              <w:ind w:left="57"/>
              <w:rPr>
                <w:lang w:eastAsia="en-AU"/>
              </w:rPr>
            </w:pPr>
            <w:r w:rsidRPr="00985E91">
              <w:rPr>
                <w:bdr w:val="none" w:sz="0" w:space="0" w:color="auto" w:frame="1"/>
                <w:lang w:eastAsia="en-AU"/>
              </w:rPr>
              <w:t>Plan objectives</w:t>
            </w:r>
          </w:p>
        </w:tc>
        <w:tc>
          <w:tcPr>
            <w:tcW w:w="7229" w:type="dxa"/>
            <w:hideMark/>
          </w:tcPr>
          <w:p w14:paraId="4DF85F29" w14:textId="77777777" w:rsidR="00985E91" w:rsidRPr="00985E91" w:rsidRDefault="00985E91" w:rsidP="00D72149">
            <w:pPr>
              <w:pStyle w:val="Body"/>
              <w:ind w:left="57" w:right="1348"/>
              <w:rPr>
                <w:lang w:eastAsia="en-AU"/>
              </w:rPr>
            </w:pPr>
            <w:r w:rsidRPr="00985E91">
              <w:rPr>
                <w:lang w:eastAsia="en-AU"/>
              </w:rPr>
              <w:t>To reduce energy use by 5% in Year 1 through the installation of energy-efficient windows. </w:t>
            </w:r>
          </w:p>
          <w:p w14:paraId="4C678089" w14:textId="77777777" w:rsidR="00985E91" w:rsidRPr="00985E91" w:rsidRDefault="00985E91" w:rsidP="00D72149">
            <w:pPr>
              <w:pStyle w:val="Body"/>
              <w:ind w:left="57" w:right="1348"/>
              <w:rPr>
                <w:lang w:eastAsia="en-AU"/>
              </w:rPr>
            </w:pPr>
            <w:r w:rsidRPr="00985E91">
              <w:rPr>
                <w:lang w:eastAsia="en-AU"/>
              </w:rPr>
              <w:t>To provide a skills practice opportunity for students studying Diploma of Building Design and Diploma of Building and Construction in Year 1.</w:t>
            </w:r>
          </w:p>
        </w:tc>
      </w:tr>
      <w:tr w:rsidR="00985E91" w:rsidRPr="00985E91" w14:paraId="5881C6E0" w14:textId="77777777" w:rsidTr="00D72149">
        <w:tc>
          <w:tcPr>
            <w:tcW w:w="2402" w:type="dxa"/>
            <w:hideMark/>
          </w:tcPr>
          <w:p w14:paraId="50BE973B" w14:textId="77777777" w:rsidR="00985E91" w:rsidRPr="00985E91" w:rsidRDefault="00985E91" w:rsidP="00D72149">
            <w:pPr>
              <w:pStyle w:val="Body"/>
              <w:ind w:left="57"/>
              <w:rPr>
                <w:lang w:eastAsia="en-AU"/>
              </w:rPr>
            </w:pPr>
            <w:r w:rsidRPr="00985E91">
              <w:rPr>
                <w:bdr w:val="none" w:sz="0" w:space="0" w:color="auto" w:frame="1"/>
                <w:lang w:eastAsia="en-AU"/>
              </w:rPr>
              <w:t>Key performance indicators</w:t>
            </w:r>
          </w:p>
        </w:tc>
        <w:tc>
          <w:tcPr>
            <w:tcW w:w="7229" w:type="dxa"/>
            <w:hideMark/>
          </w:tcPr>
          <w:p w14:paraId="3ABCA107" w14:textId="77777777" w:rsidR="00985E91" w:rsidRPr="00985E91" w:rsidRDefault="00985E91" w:rsidP="00D72149">
            <w:pPr>
              <w:pStyle w:val="Body"/>
              <w:ind w:left="57" w:right="1348"/>
              <w:rPr>
                <w:lang w:eastAsia="en-AU"/>
              </w:rPr>
            </w:pPr>
            <w:r w:rsidRPr="00985E91">
              <w:rPr>
                <w:lang w:eastAsia="en-AU"/>
              </w:rPr>
              <w:t>New heating and cooling procedures </w:t>
            </w:r>
          </w:p>
          <w:p w14:paraId="717A6747" w14:textId="77777777" w:rsidR="00985E91" w:rsidRPr="00985E91" w:rsidRDefault="00985E91" w:rsidP="00D72149">
            <w:pPr>
              <w:pStyle w:val="Body"/>
              <w:ind w:left="57" w:right="1348"/>
              <w:rPr>
                <w:lang w:eastAsia="en-AU"/>
              </w:rPr>
            </w:pPr>
            <w:r w:rsidRPr="00985E91">
              <w:rPr>
                <w:lang w:eastAsia="en-AU"/>
              </w:rPr>
              <w:t>New windows installed in LG Building F by end Year 1 </w:t>
            </w:r>
          </w:p>
          <w:p w14:paraId="7FD8F18B" w14:textId="77777777" w:rsidR="00985E91" w:rsidRPr="00985E91" w:rsidRDefault="00985E91" w:rsidP="00D72149">
            <w:pPr>
              <w:pStyle w:val="Body"/>
              <w:ind w:left="57" w:right="1348"/>
              <w:rPr>
                <w:lang w:eastAsia="en-AU"/>
              </w:rPr>
            </w:pPr>
            <w:r w:rsidRPr="00985E91">
              <w:rPr>
                <w:lang w:eastAsia="en-AU"/>
              </w:rPr>
              <w:t>New energy and sound measuring systems </w:t>
            </w:r>
          </w:p>
          <w:p w14:paraId="40B77149" w14:textId="77777777" w:rsidR="00985E91" w:rsidRPr="00985E91" w:rsidRDefault="00985E91" w:rsidP="00D72149">
            <w:pPr>
              <w:pStyle w:val="Body"/>
              <w:ind w:left="57" w:right="1348"/>
              <w:rPr>
                <w:lang w:eastAsia="en-AU"/>
              </w:rPr>
            </w:pPr>
            <w:r w:rsidRPr="00985E91">
              <w:rPr>
                <w:lang w:eastAsia="en-AU"/>
              </w:rPr>
              <w:t>Reduction in energy costs</w:t>
            </w:r>
          </w:p>
        </w:tc>
      </w:tr>
      <w:tr w:rsidR="00985E91" w:rsidRPr="00985E91" w14:paraId="27420FA1" w14:textId="77777777" w:rsidTr="00D72149">
        <w:tc>
          <w:tcPr>
            <w:tcW w:w="2402" w:type="dxa"/>
            <w:hideMark/>
          </w:tcPr>
          <w:p w14:paraId="05B7528D" w14:textId="77777777" w:rsidR="00985E91" w:rsidRPr="00985E91" w:rsidRDefault="00985E91" w:rsidP="00D72149">
            <w:pPr>
              <w:pStyle w:val="Body"/>
              <w:ind w:left="57"/>
              <w:rPr>
                <w:lang w:eastAsia="en-AU"/>
              </w:rPr>
            </w:pPr>
            <w:r w:rsidRPr="00985E91">
              <w:rPr>
                <w:bdr w:val="none" w:sz="0" w:space="0" w:color="auto" w:frame="1"/>
                <w:lang w:eastAsia="en-AU"/>
              </w:rPr>
              <w:t>Resource requirements</w:t>
            </w:r>
          </w:p>
        </w:tc>
        <w:tc>
          <w:tcPr>
            <w:tcW w:w="7229" w:type="dxa"/>
            <w:hideMark/>
          </w:tcPr>
          <w:p w14:paraId="64E69029" w14:textId="77777777" w:rsidR="00985E91" w:rsidRPr="00985E91" w:rsidRDefault="00985E91" w:rsidP="00D72149">
            <w:pPr>
              <w:pStyle w:val="Body"/>
              <w:ind w:left="57" w:right="1348"/>
              <w:rPr>
                <w:lang w:eastAsia="en-AU"/>
              </w:rPr>
            </w:pPr>
            <w:r w:rsidRPr="00985E91">
              <w:rPr>
                <w:lang w:eastAsia="en-AU"/>
              </w:rPr>
              <w:t>Budget double glazed windows start at around $150 (600mm X 600mm) (</w:t>
            </w:r>
            <w:proofErr w:type="spellStart"/>
            <w:r w:rsidRPr="00985E91">
              <w:rPr>
                <w:lang w:eastAsia="en-AU"/>
              </w:rPr>
              <w:t>hipages</w:t>
            </w:r>
            <w:proofErr w:type="spellEnd"/>
            <w:r w:rsidRPr="00985E91">
              <w:rPr>
                <w:lang w:eastAsia="en-AU"/>
              </w:rPr>
              <w:t>, 2016)</w:t>
            </w:r>
          </w:p>
          <w:p w14:paraId="7C3563C9" w14:textId="77777777" w:rsidR="00985E91" w:rsidRPr="00985E91" w:rsidRDefault="00985E91" w:rsidP="00D72149">
            <w:pPr>
              <w:pStyle w:val="Body"/>
              <w:ind w:left="57" w:right="1348"/>
              <w:rPr>
                <w:lang w:eastAsia="en-AU"/>
              </w:rPr>
            </w:pPr>
            <w:r w:rsidRPr="00985E91">
              <w:rPr>
                <w:lang w:eastAsia="en-AU"/>
              </w:rPr>
              <w:t>Installation: 4 tradespeople x 10 days</w:t>
            </w:r>
          </w:p>
        </w:tc>
      </w:tr>
      <w:tr w:rsidR="00985E91" w:rsidRPr="00985E91" w14:paraId="04DA0AC4" w14:textId="77777777" w:rsidTr="00D72149">
        <w:tc>
          <w:tcPr>
            <w:tcW w:w="2402" w:type="dxa"/>
            <w:hideMark/>
          </w:tcPr>
          <w:p w14:paraId="2C5E65D6" w14:textId="77777777" w:rsidR="00985E91" w:rsidRPr="00985E91" w:rsidRDefault="00985E91" w:rsidP="00D72149">
            <w:pPr>
              <w:pStyle w:val="Body"/>
              <w:ind w:left="57"/>
              <w:rPr>
                <w:lang w:eastAsia="en-AU"/>
              </w:rPr>
            </w:pPr>
            <w:r w:rsidRPr="00985E91">
              <w:rPr>
                <w:bdr w:val="none" w:sz="0" w:space="0" w:color="auto" w:frame="1"/>
                <w:lang w:eastAsia="en-AU"/>
              </w:rPr>
              <w:t>Recording and monitoring</w:t>
            </w:r>
          </w:p>
        </w:tc>
        <w:tc>
          <w:tcPr>
            <w:tcW w:w="7229" w:type="dxa"/>
            <w:hideMark/>
          </w:tcPr>
          <w:p w14:paraId="3C758E1F" w14:textId="77777777" w:rsidR="00985E91" w:rsidRPr="00985E91" w:rsidRDefault="00985E91" w:rsidP="00D72149">
            <w:pPr>
              <w:pStyle w:val="Body"/>
              <w:ind w:left="57" w:right="1348"/>
              <w:rPr>
                <w:lang w:eastAsia="en-AU"/>
              </w:rPr>
            </w:pPr>
            <w:r w:rsidRPr="00985E91">
              <w:rPr>
                <w:lang w:eastAsia="en-AU"/>
              </w:rPr>
              <w:t>Observation by the manager, measurement of heating and cooling costs, survey of students and staff, feedback from installers</w:t>
            </w:r>
          </w:p>
        </w:tc>
      </w:tr>
    </w:tbl>
    <w:p w14:paraId="78E64830" w14:textId="77777777" w:rsidR="001B7B8B" w:rsidRDefault="001B7B8B" w:rsidP="001B7B8B">
      <w:pPr>
        <w:rPr>
          <w:rFonts w:eastAsia="Times New Roman" w:cstheme="minorHAnsi"/>
          <w:noProof/>
          <w:color w:val="58585B"/>
          <w:kern w:val="22"/>
          <w:sz w:val="28"/>
          <w:szCs w:val="28"/>
          <w:lang w:eastAsia="en-AU"/>
        </w:rPr>
      </w:pPr>
      <w:r>
        <w:br w:type="page"/>
      </w:r>
    </w:p>
    <w:p w14:paraId="2F0C6DC6" w14:textId="5386E404" w:rsidR="00985E91" w:rsidRDefault="00985E91" w:rsidP="00985E91">
      <w:pPr>
        <w:pStyle w:val="Heading4"/>
      </w:pPr>
      <w:r>
        <w:lastRenderedPageBreak/>
        <w:t>Action: Research</w:t>
      </w:r>
    </w:p>
    <w:tbl>
      <w:tblPr>
        <w:tblStyle w:val="TableGrid"/>
        <w:tblW w:w="0" w:type="auto"/>
        <w:tblLook w:val="04A0" w:firstRow="1" w:lastRow="0" w:firstColumn="1" w:lastColumn="0" w:noHBand="0" w:noVBand="1"/>
        <w:tblCaption w:val="Action research"/>
        <w:tblDescription w:val="An action plan that explains the sub actions, accountability and timeframes"/>
      </w:tblPr>
      <w:tblGrid>
        <w:gridCol w:w="2189"/>
        <w:gridCol w:w="2230"/>
        <w:gridCol w:w="1306"/>
        <w:gridCol w:w="2031"/>
        <w:gridCol w:w="1260"/>
      </w:tblGrid>
      <w:tr w:rsidR="00985E91" w:rsidRPr="00D72149" w14:paraId="40452C17" w14:textId="77777777" w:rsidTr="00D72149">
        <w:trPr>
          <w:cnfStyle w:val="100000000000" w:firstRow="1" w:lastRow="0" w:firstColumn="0" w:lastColumn="0" w:oddVBand="0" w:evenVBand="0" w:oddHBand="0" w:evenHBand="0" w:firstRowFirstColumn="0" w:firstRowLastColumn="0" w:lastRowFirstColumn="0" w:lastRowLastColumn="0"/>
          <w:tblHeader/>
        </w:trPr>
        <w:tc>
          <w:tcPr>
            <w:tcW w:w="0" w:type="auto"/>
          </w:tcPr>
          <w:p w14:paraId="0ADC1A34" w14:textId="77777777" w:rsidR="00985E91" w:rsidRPr="00D72149" w:rsidRDefault="00985E91" w:rsidP="00985E91">
            <w:pPr>
              <w:tabs>
                <w:tab w:val="left" w:pos="284"/>
              </w:tabs>
              <w:rPr>
                <w:rFonts w:cstheme="minorHAnsi"/>
                <w:lang w:eastAsia="en-AU"/>
              </w:rPr>
            </w:pPr>
            <w:r w:rsidRPr="00D72149">
              <w:rPr>
                <w:rFonts w:cstheme="minorHAnsi"/>
                <w:lang w:eastAsia="en-AU"/>
              </w:rPr>
              <w:t>Sub-actions</w:t>
            </w:r>
          </w:p>
        </w:tc>
        <w:tc>
          <w:tcPr>
            <w:tcW w:w="0" w:type="auto"/>
          </w:tcPr>
          <w:p w14:paraId="38E5E521" w14:textId="77777777" w:rsidR="00985E91" w:rsidRPr="00D72149" w:rsidRDefault="00985E91" w:rsidP="00985E91">
            <w:pPr>
              <w:tabs>
                <w:tab w:val="left" w:pos="284"/>
              </w:tabs>
              <w:rPr>
                <w:rFonts w:cstheme="minorHAnsi"/>
                <w:lang w:eastAsia="en-AU"/>
              </w:rPr>
            </w:pPr>
            <w:r w:rsidRPr="00D72149">
              <w:rPr>
                <w:rFonts w:cstheme="minorHAnsi"/>
                <w:lang w:eastAsia="en-AU"/>
              </w:rPr>
              <w:t>Personnel</w:t>
            </w:r>
          </w:p>
        </w:tc>
        <w:tc>
          <w:tcPr>
            <w:tcW w:w="0" w:type="auto"/>
          </w:tcPr>
          <w:p w14:paraId="6693EB38" w14:textId="77777777" w:rsidR="00985E91" w:rsidRPr="00D72149" w:rsidRDefault="00985E91" w:rsidP="00985E91">
            <w:pPr>
              <w:tabs>
                <w:tab w:val="left" w:pos="284"/>
              </w:tabs>
              <w:rPr>
                <w:rFonts w:cstheme="minorHAnsi"/>
                <w:lang w:eastAsia="en-AU"/>
              </w:rPr>
            </w:pPr>
            <w:r w:rsidRPr="00D72149">
              <w:rPr>
                <w:rFonts w:cstheme="minorHAnsi"/>
                <w:lang w:eastAsia="en-AU"/>
              </w:rPr>
              <w:t>Timeframe</w:t>
            </w:r>
          </w:p>
        </w:tc>
        <w:tc>
          <w:tcPr>
            <w:tcW w:w="0" w:type="auto"/>
          </w:tcPr>
          <w:p w14:paraId="53B3A114" w14:textId="77777777" w:rsidR="00985E91" w:rsidRPr="00D72149" w:rsidRDefault="00985E91" w:rsidP="00985E91">
            <w:pPr>
              <w:tabs>
                <w:tab w:val="left" w:pos="284"/>
              </w:tabs>
              <w:rPr>
                <w:rFonts w:cstheme="minorHAnsi"/>
                <w:lang w:eastAsia="en-AU"/>
              </w:rPr>
            </w:pPr>
            <w:r w:rsidRPr="00D72149">
              <w:rPr>
                <w:rFonts w:cstheme="minorHAnsi"/>
                <w:lang w:eastAsia="en-AU"/>
              </w:rPr>
              <w:t xml:space="preserve">Communication </w:t>
            </w:r>
          </w:p>
        </w:tc>
        <w:tc>
          <w:tcPr>
            <w:tcW w:w="0" w:type="auto"/>
          </w:tcPr>
          <w:p w14:paraId="2D375F06" w14:textId="77777777" w:rsidR="00985E91" w:rsidRPr="00D72149" w:rsidRDefault="00985E91" w:rsidP="00985E91">
            <w:pPr>
              <w:tabs>
                <w:tab w:val="left" w:pos="284"/>
              </w:tabs>
              <w:rPr>
                <w:rFonts w:cstheme="minorHAnsi"/>
                <w:lang w:eastAsia="en-AU"/>
              </w:rPr>
            </w:pPr>
            <w:r w:rsidRPr="00D72149">
              <w:rPr>
                <w:rFonts w:cstheme="minorHAnsi"/>
                <w:lang w:eastAsia="en-AU"/>
              </w:rPr>
              <w:t>Budget</w:t>
            </w:r>
          </w:p>
        </w:tc>
      </w:tr>
      <w:tr w:rsidR="00985E91" w14:paraId="67D5F478" w14:textId="77777777" w:rsidTr="00D72149">
        <w:trPr>
          <w:trHeight w:val="381"/>
        </w:trPr>
        <w:tc>
          <w:tcPr>
            <w:tcW w:w="0" w:type="auto"/>
          </w:tcPr>
          <w:p w14:paraId="38B95010" w14:textId="77777777" w:rsidR="00985E91" w:rsidRPr="00915910" w:rsidRDefault="00985E91" w:rsidP="00985E91">
            <w:r w:rsidRPr="00915910">
              <w:t>Meeting of key stakeholders to agree on objectives and timeframes</w:t>
            </w:r>
          </w:p>
        </w:tc>
        <w:tc>
          <w:tcPr>
            <w:tcW w:w="0" w:type="auto"/>
          </w:tcPr>
          <w:p w14:paraId="38414A42" w14:textId="77777777" w:rsidR="00985E91" w:rsidRPr="00915910" w:rsidRDefault="00985E91" w:rsidP="00985E91">
            <w:r w:rsidRPr="00915910">
              <w:t>College Manager, Procurement Manager, Sustainability Committee</w:t>
            </w:r>
          </w:p>
        </w:tc>
        <w:tc>
          <w:tcPr>
            <w:tcW w:w="0" w:type="auto"/>
          </w:tcPr>
          <w:p w14:paraId="3BCA94A7" w14:textId="77777777" w:rsidR="00985E91" w:rsidRPr="00915910" w:rsidRDefault="00985E91" w:rsidP="00985E91">
            <w:r w:rsidRPr="00915910">
              <w:t>Month 1</w:t>
            </w:r>
          </w:p>
        </w:tc>
        <w:tc>
          <w:tcPr>
            <w:tcW w:w="0" w:type="auto"/>
          </w:tcPr>
          <w:p w14:paraId="65B599DD" w14:textId="77777777" w:rsidR="00985E91" w:rsidRPr="00915910" w:rsidRDefault="00985E91" w:rsidP="00985E91">
            <w:r w:rsidRPr="00915910">
              <w:t>Face to face meeting and minutes</w:t>
            </w:r>
          </w:p>
        </w:tc>
        <w:tc>
          <w:tcPr>
            <w:tcW w:w="0" w:type="auto"/>
          </w:tcPr>
          <w:p w14:paraId="02DCB344" w14:textId="77777777" w:rsidR="00985E91" w:rsidRPr="00915910" w:rsidRDefault="00985E91" w:rsidP="00985E91">
            <w:r w:rsidRPr="00915910">
              <w:t>$0</w:t>
            </w:r>
          </w:p>
        </w:tc>
      </w:tr>
      <w:tr w:rsidR="00985E91" w14:paraId="06A1B92D" w14:textId="77777777" w:rsidTr="00D72149">
        <w:trPr>
          <w:trHeight w:val="380"/>
        </w:trPr>
        <w:tc>
          <w:tcPr>
            <w:tcW w:w="0" w:type="auto"/>
          </w:tcPr>
          <w:p w14:paraId="1610855A" w14:textId="5910E22E" w:rsidR="00985E91" w:rsidRPr="00915910" w:rsidRDefault="00985E91" w:rsidP="008D707C">
            <w:r w:rsidRPr="00915910">
              <w:t>Site visit to buildings with energy</w:t>
            </w:r>
            <w:r w:rsidR="008D707C">
              <w:t>-</w:t>
            </w:r>
            <w:r w:rsidRPr="00915910">
              <w:t>efficient windows</w:t>
            </w:r>
          </w:p>
        </w:tc>
        <w:tc>
          <w:tcPr>
            <w:tcW w:w="0" w:type="auto"/>
          </w:tcPr>
          <w:p w14:paraId="12D88B70" w14:textId="77777777" w:rsidR="00985E91" w:rsidRPr="00915910" w:rsidRDefault="00985E91" w:rsidP="00985E91">
            <w:r w:rsidRPr="00915910">
              <w:t>Sustainability Committee</w:t>
            </w:r>
          </w:p>
        </w:tc>
        <w:tc>
          <w:tcPr>
            <w:tcW w:w="0" w:type="auto"/>
          </w:tcPr>
          <w:p w14:paraId="186A14F1" w14:textId="77777777" w:rsidR="00985E91" w:rsidRPr="00915910" w:rsidRDefault="00985E91" w:rsidP="00985E91">
            <w:r w:rsidRPr="00915910">
              <w:t>Month 1</w:t>
            </w:r>
          </w:p>
        </w:tc>
        <w:tc>
          <w:tcPr>
            <w:tcW w:w="0" w:type="auto"/>
          </w:tcPr>
          <w:p w14:paraId="38B21F71" w14:textId="77777777" w:rsidR="00985E91" w:rsidRPr="00915910" w:rsidRDefault="00985E91" w:rsidP="00985E91">
            <w:r w:rsidRPr="00915910">
              <w:t>Site visit; written report</w:t>
            </w:r>
          </w:p>
        </w:tc>
        <w:tc>
          <w:tcPr>
            <w:tcW w:w="0" w:type="auto"/>
          </w:tcPr>
          <w:p w14:paraId="246D0D3E" w14:textId="77777777" w:rsidR="00985E91" w:rsidRPr="00915910" w:rsidRDefault="00985E91" w:rsidP="00985E91">
            <w:r w:rsidRPr="00915910">
              <w:t>Transport - $100</w:t>
            </w:r>
          </w:p>
        </w:tc>
      </w:tr>
      <w:tr w:rsidR="00985E91" w14:paraId="28EE2C9F" w14:textId="77777777" w:rsidTr="00D72149">
        <w:trPr>
          <w:trHeight w:val="380"/>
        </w:trPr>
        <w:tc>
          <w:tcPr>
            <w:tcW w:w="0" w:type="auto"/>
          </w:tcPr>
          <w:p w14:paraId="0549A8ED" w14:textId="77777777" w:rsidR="00985E91" w:rsidRPr="00915910" w:rsidRDefault="00985E91" w:rsidP="00985E91">
            <w:r w:rsidRPr="00915910">
              <w:t>Meeting with sustainable window experts</w:t>
            </w:r>
          </w:p>
        </w:tc>
        <w:tc>
          <w:tcPr>
            <w:tcW w:w="0" w:type="auto"/>
          </w:tcPr>
          <w:p w14:paraId="75E23AB3" w14:textId="77777777" w:rsidR="00985E91" w:rsidRPr="00915910" w:rsidRDefault="00985E91" w:rsidP="00985E91">
            <w:r>
              <w:t>Sustainability Committee</w:t>
            </w:r>
          </w:p>
        </w:tc>
        <w:tc>
          <w:tcPr>
            <w:tcW w:w="0" w:type="auto"/>
          </w:tcPr>
          <w:p w14:paraId="02F2E47C" w14:textId="77777777" w:rsidR="00985E91" w:rsidRPr="00915910" w:rsidRDefault="00985E91" w:rsidP="00985E91">
            <w:r w:rsidRPr="00915910">
              <w:t>Month 1</w:t>
            </w:r>
          </w:p>
        </w:tc>
        <w:tc>
          <w:tcPr>
            <w:tcW w:w="0" w:type="auto"/>
          </w:tcPr>
          <w:p w14:paraId="3B341B79" w14:textId="77777777" w:rsidR="00985E91" w:rsidRPr="00915910" w:rsidRDefault="00985E91" w:rsidP="00985E91">
            <w:r w:rsidRPr="00915910">
              <w:t>Meeting, written report</w:t>
            </w:r>
          </w:p>
        </w:tc>
        <w:tc>
          <w:tcPr>
            <w:tcW w:w="0" w:type="auto"/>
          </w:tcPr>
          <w:p w14:paraId="590ED42A" w14:textId="77777777" w:rsidR="00985E91" w:rsidRPr="00915910" w:rsidRDefault="00985E91" w:rsidP="00985E91">
            <w:r w:rsidRPr="00915910">
              <w:t>Catering - $50</w:t>
            </w:r>
          </w:p>
        </w:tc>
      </w:tr>
    </w:tbl>
    <w:p w14:paraId="54328FAD" w14:textId="77777777" w:rsidR="00985E91" w:rsidRDefault="00985E91" w:rsidP="00985E91">
      <w:pPr>
        <w:pStyle w:val="Heading4"/>
      </w:pPr>
      <w:r>
        <w:t xml:space="preserve">Action: </w:t>
      </w:r>
      <w:r w:rsidRPr="00915910">
        <w:t>Approvals</w:t>
      </w:r>
    </w:p>
    <w:tbl>
      <w:tblPr>
        <w:tblStyle w:val="TableGrid"/>
        <w:tblW w:w="0" w:type="auto"/>
        <w:tblLook w:val="04A0" w:firstRow="1" w:lastRow="0" w:firstColumn="1" w:lastColumn="0" w:noHBand="0" w:noVBand="1"/>
        <w:tblCaption w:val="Action plan for Approvals"/>
        <w:tblDescription w:val="Action plan based on approvals that includes sub actions accountability and timeframes"/>
      </w:tblPr>
      <w:tblGrid>
        <w:gridCol w:w="2111"/>
        <w:gridCol w:w="2257"/>
        <w:gridCol w:w="1306"/>
        <w:gridCol w:w="2118"/>
        <w:gridCol w:w="1224"/>
      </w:tblGrid>
      <w:tr w:rsidR="00985E91" w:rsidRPr="00D72149" w14:paraId="098902D9" w14:textId="77777777" w:rsidTr="00D72149">
        <w:trPr>
          <w:cnfStyle w:val="100000000000" w:firstRow="1" w:lastRow="0" w:firstColumn="0" w:lastColumn="0" w:oddVBand="0" w:evenVBand="0" w:oddHBand="0" w:evenHBand="0" w:firstRowFirstColumn="0" w:firstRowLastColumn="0" w:lastRowFirstColumn="0" w:lastRowLastColumn="0"/>
          <w:tblHeader/>
        </w:trPr>
        <w:tc>
          <w:tcPr>
            <w:tcW w:w="2111" w:type="dxa"/>
          </w:tcPr>
          <w:p w14:paraId="32BEB75D" w14:textId="77777777" w:rsidR="00985E91" w:rsidRPr="00D72149" w:rsidRDefault="00985E91" w:rsidP="00985E91">
            <w:pPr>
              <w:tabs>
                <w:tab w:val="left" w:pos="284"/>
              </w:tabs>
              <w:rPr>
                <w:rFonts w:cstheme="minorHAnsi"/>
                <w:lang w:eastAsia="en-AU"/>
              </w:rPr>
            </w:pPr>
            <w:r w:rsidRPr="00D72149">
              <w:rPr>
                <w:rFonts w:cstheme="minorHAnsi"/>
                <w:lang w:eastAsia="en-AU"/>
              </w:rPr>
              <w:t>Sub-actions</w:t>
            </w:r>
          </w:p>
        </w:tc>
        <w:tc>
          <w:tcPr>
            <w:tcW w:w="2257" w:type="dxa"/>
          </w:tcPr>
          <w:p w14:paraId="598D4A9E" w14:textId="77777777" w:rsidR="00985E91" w:rsidRPr="00D72149" w:rsidRDefault="00985E91" w:rsidP="00985E91">
            <w:pPr>
              <w:tabs>
                <w:tab w:val="left" w:pos="284"/>
              </w:tabs>
              <w:rPr>
                <w:rFonts w:cstheme="minorHAnsi"/>
                <w:lang w:eastAsia="en-AU"/>
              </w:rPr>
            </w:pPr>
            <w:r w:rsidRPr="00D72149">
              <w:rPr>
                <w:rFonts w:cstheme="minorHAnsi"/>
                <w:lang w:eastAsia="en-AU"/>
              </w:rPr>
              <w:t>Personnel</w:t>
            </w:r>
          </w:p>
        </w:tc>
        <w:tc>
          <w:tcPr>
            <w:tcW w:w="1306" w:type="dxa"/>
          </w:tcPr>
          <w:p w14:paraId="1C747574" w14:textId="77777777" w:rsidR="00985E91" w:rsidRPr="00D72149" w:rsidRDefault="00985E91" w:rsidP="00985E91">
            <w:pPr>
              <w:tabs>
                <w:tab w:val="left" w:pos="284"/>
              </w:tabs>
              <w:rPr>
                <w:rFonts w:cstheme="minorHAnsi"/>
                <w:lang w:eastAsia="en-AU"/>
              </w:rPr>
            </w:pPr>
            <w:r w:rsidRPr="00D72149">
              <w:rPr>
                <w:rFonts w:cstheme="minorHAnsi"/>
                <w:lang w:eastAsia="en-AU"/>
              </w:rPr>
              <w:t>Timeframe</w:t>
            </w:r>
          </w:p>
        </w:tc>
        <w:tc>
          <w:tcPr>
            <w:tcW w:w="2118" w:type="dxa"/>
          </w:tcPr>
          <w:p w14:paraId="3ACAA5C1" w14:textId="77777777" w:rsidR="00985E91" w:rsidRPr="00D72149" w:rsidRDefault="00985E91" w:rsidP="00985E91">
            <w:pPr>
              <w:tabs>
                <w:tab w:val="left" w:pos="284"/>
              </w:tabs>
              <w:rPr>
                <w:rFonts w:cstheme="minorHAnsi"/>
                <w:lang w:eastAsia="en-AU"/>
              </w:rPr>
            </w:pPr>
            <w:r w:rsidRPr="00D72149">
              <w:rPr>
                <w:rFonts w:cstheme="minorHAnsi"/>
                <w:lang w:eastAsia="en-AU"/>
              </w:rPr>
              <w:t xml:space="preserve">Communication </w:t>
            </w:r>
          </w:p>
        </w:tc>
        <w:tc>
          <w:tcPr>
            <w:tcW w:w="1224" w:type="dxa"/>
          </w:tcPr>
          <w:p w14:paraId="0B45A2F3" w14:textId="77777777" w:rsidR="00985E91" w:rsidRPr="00D72149" w:rsidRDefault="00985E91" w:rsidP="00985E91">
            <w:pPr>
              <w:tabs>
                <w:tab w:val="left" w:pos="284"/>
              </w:tabs>
              <w:rPr>
                <w:rFonts w:cstheme="minorHAnsi"/>
                <w:lang w:eastAsia="en-AU"/>
              </w:rPr>
            </w:pPr>
            <w:r w:rsidRPr="00D72149">
              <w:rPr>
                <w:rFonts w:cstheme="minorHAnsi"/>
                <w:lang w:eastAsia="en-AU"/>
              </w:rPr>
              <w:t>Budget</w:t>
            </w:r>
          </w:p>
        </w:tc>
      </w:tr>
      <w:tr w:rsidR="00985E91" w14:paraId="044490E9" w14:textId="77777777" w:rsidTr="00D72149">
        <w:trPr>
          <w:trHeight w:val="1234"/>
        </w:trPr>
        <w:tc>
          <w:tcPr>
            <w:tcW w:w="2111" w:type="dxa"/>
          </w:tcPr>
          <w:p w14:paraId="683EE5A5" w14:textId="77777777" w:rsidR="00985E91" w:rsidRDefault="00985E91" w:rsidP="00985E91">
            <w:r>
              <w:t>Report to College Director seeking approval for plan and funding</w:t>
            </w:r>
          </w:p>
          <w:p w14:paraId="4FFCC83A" w14:textId="77777777" w:rsidR="00985E91" w:rsidRDefault="00985E91" w:rsidP="00985E91">
            <w:r>
              <w:t>Three quotes for installation</w:t>
            </w:r>
          </w:p>
          <w:p w14:paraId="2F9A3861" w14:textId="77777777" w:rsidR="00985E91" w:rsidRPr="00915910" w:rsidRDefault="00985E91" w:rsidP="00985E91">
            <w:r>
              <w:t>Contract for installation signed with approved supplier</w:t>
            </w:r>
          </w:p>
        </w:tc>
        <w:tc>
          <w:tcPr>
            <w:tcW w:w="2257" w:type="dxa"/>
          </w:tcPr>
          <w:p w14:paraId="4A71BCE0" w14:textId="77777777" w:rsidR="00985E91" w:rsidRDefault="00985E91" w:rsidP="00985E91">
            <w:r>
              <w:t>Sustainability Committee and College Manager</w:t>
            </w:r>
          </w:p>
          <w:p w14:paraId="0867BCD6" w14:textId="77777777" w:rsidR="00985E91" w:rsidRDefault="00985E91" w:rsidP="00985E91">
            <w:r>
              <w:t>Approved window suppliers</w:t>
            </w:r>
          </w:p>
          <w:p w14:paraId="0EC420F5" w14:textId="77777777" w:rsidR="00985E91" w:rsidRPr="00915910" w:rsidRDefault="00985E91" w:rsidP="00985E91">
            <w:r>
              <w:t>Procurement manager</w:t>
            </w:r>
          </w:p>
        </w:tc>
        <w:tc>
          <w:tcPr>
            <w:tcW w:w="1306" w:type="dxa"/>
          </w:tcPr>
          <w:p w14:paraId="153107DC" w14:textId="77777777" w:rsidR="00985E91" w:rsidRPr="00915910" w:rsidRDefault="00985E91" w:rsidP="00985E91">
            <w:r>
              <w:t>Month 2-3</w:t>
            </w:r>
          </w:p>
        </w:tc>
        <w:tc>
          <w:tcPr>
            <w:tcW w:w="2118" w:type="dxa"/>
          </w:tcPr>
          <w:p w14:paraId="150746E3" w14:textId="77777777" w:rsidR="00985E91" w:rsidRPr="00915910" w:rsidRDefault="00985E91" w:rsidP="00985E91">
            <w:r>
              <w:t>Written report, meeting</w:t>
            </w:r>
          </w:p>
        </w:tc>
        <w:tc>
          <w:tcPr>
            <w:tcW w:w="1224" w:type="dxa"/>
          </w:tcPr>
          <w:p w14:paraId="53371C46" w14:textId="77777777" w:rsidR="00985E91" w:rsidRPr="00915910" w:rsidRDefault="00985E91" w:rsidP="00985E91">
            <w:r>
              <w:t>$0</w:t>
            </w:r>
          </w:p>
        </w:tc>
      </w:tr>
    </w:tbl>
    <w:p w14:paraId="5577E833" w14:textId="77777777" w:rsidR="00985E91" w:rsidRDefault="00985E91" w:rsidP="00985E91">
      <w:pPr>
        <w:pStyle w:val="Heading4"/>
        <w:rPr>
          <w:b w:val="0"/>
        </w:rPr>
      </w:pPr>
      <w:r>
        <w:br w:type="page"/>
      </w:r>
    </w:p>
    <w:p w14:paraId="7413D726" w14:textId="77777777" w:rsidR="00985E91" w:rsidRDefault="00985E91" w:rsidP="00985E91">
      <w:pPr>
        <w:pStyle w:val="Heading4"/>
      </w:pPr>
      <w:r>
        <w:lastRenderedPageBreak/>
        <w:t xml:space="preserve">Action: </w:t>
      </w:r>
      <w:r w:rsidRPr="00915910">
        <w:t>Installation</w:t>
      </w:r>
    </w:p>
    <w:tbl>
      <w:tblPr>
        <w:tblStyle w:val="TableGrid"/>
        <w:tblW w:w="0" w:type="auto"/>
        <w:tblLook w:val="04A0" w:firstRow="1" w:lastRow="0" w:firstColumn="1" w:lastColumn="0" w:noHBand="0" w:noVBand="1"/>
        <w:tblCaption w:val="Action plan for installation"/>
        <w:tblDescription w:val="Action plan: Installation that includes a list of actionable items, sub actions, accountabilities and timeframes"/>
      </w:tblPr>
      <w:tblGrid>
        <w:gridCol w:w="2110"/>
        <w:gridCol w:w="2256"/>
        <w:gridCol w:w="1306"/>
        <w:gridCol w:w="2123"/>
        <w:gridCol w:w="1221"/>
      </w:tblGrid>
      <w:tr w:rsidR="00985E91" w:rsidRPr="00D72149" w14:paraId="492D98C3" w14:textId="77777777" w:rsidTr="00D72149">
        <w:trPr>
          <w:cnfStyle w:val="100000000000" w:firstRow="1" w:lastRow="0" w:firstColumn="0" w:lastColumn="0" w:oddVBand="0" w:evenVBand="0" w:oddHBand="0" w:evenHBand="0" w:firstRowFirstColumn="0" w:firstRowLastColumn="0" w:lastRowFirstColumn="0" w:lastRowLastColumn="0"/>
          <w:tblHeader/>
        </w:trPr>
        <w:tc>
          <w:tcPr>
            <w:tcW w:w="2122" w:type="dxa"/>
          </w:tcPr>
          <w:p w14:paraId="3831B8DA" w14:textId="77777777" w:rsidR="00985E91" w:rsidRPr="00D72149" w:rsidRDefault="00985E91" w:rsidP="00985E91">
            <w:pPr>
              <w:tabs>
                <w:tab w:val="left" w:pos="284"/>
              </w:tabs>
              <w:rPr>
                <w:rFonts w:cstheme="minorHAnsi"/>
                <w:lang w:eastAsia="en-AU"/>
              </w:rPr>
            </w:pPr>
            <w:r w:rsidRPr="00D72149">
              <w:rPr>
                <w:rFonts w:cstheme="minorHAnsi"/>
                <w:lang w:eastAsia="en-AU"/>
              </w:rPr>
              <w:t>Sub-actions</w:t>
            </w:r>
          </w:p>
        </w:tc>
        <w:tc>
          <w:tcPr>
            <w:tcW w:w="2268" w:type="dxa"/>
          </w:tcPr>
          <w:p w14:paraId="668D5A56" w14:textId="77777777" w:rsidR="00985E91" w:rsidRPr="00D72149" w:rsidRDefault="00985E91" w:rsidP="00985E91">
            <w:pPr>
              <w:tabs>
                <w:tab w:val="left" w:pos="284"/>
              </w:tabs>
              <w:rPr>
                <w:rFonts w:cstheme="minorHAnsi"/>
                <w:lang w:eastAsia="en-AU"/>
              </w:rPr>
            </w:pPr>
            <w:r w:rsidRPr="00D72149">
              <w:rPr>
                <w:rFonts w:cstheme="minorHAnsi"/>
                <w:lang w:eastAsia="en-AU"/>
              </w:rPr>
              <w:t>Personnel</w:t>
            </w:r>
          </w:p>
        </w:tc>
        <w:tc>
          <w:tcPr>
            <w:tcW w:w="1275" w:type="dxa"/>
          </w:tcPr>
          <w:p w14:paraId="57CF7899" w14:textId="77777777" w:rsidR="00985E91" w:rsidRPr="00D72149" w:rsidRDefault="00985E91" w:rsidP="00985E91">
            <w:pPr>
              <w:tabs>
                <w:tab w:val="left" w:pos="284"/>
              </w:tabs>
              <w:rPr>
                <w:rFonts w:cstheme="minorHAnsi"/>
                <w:lang w:eastAsia="en-AU"/>
              </w:rPr>
            </w:pPr>
            <w:r w:rsidRPr="00D72149">
              <w:rPr>
                <w:rFonts w:cstheme="minorHAnsi"/>
                <w:lang w:eastAsia="en-AU"/>
              </w:rPr>
              <w:t>Timeframe</w:t>
            </w:r>
          </w:p>
        </w:tc>
        <w:tc>
          <w:tcPr>
            <w:tcW w:w="2127" w:type="dxa"/>
          </w:tcPr>
          <w:p w14:paraId="4D5259E0" w14:textId="77777777" w:rsidR="00985E91" w:rsidRPr="00D72149" w:rsidRDefault="00985E91" w:rsidP="00985E91">
            <w:pPr>
              <w:tabs>
                <w:tab w:val="left" w:pos="284"/>
              </w:tabs>
              <w:rPr>
                <w:rFonts w:cstheme="minorHAnsi"/>
                <w:lang w:eastAsia="en-AU"/>
              </w:rPr>
            </w:pPr>
            <w:r w:rsidRPr="00D72149">
              <w:rPr>
                <w:rFonts w:cstheme="minorHAnsi"/>
                <w:lang w:eastAsia="en-AU"/>
              </w:rPr>
              <w:t xml:space="preserve">Communication </w:t>
            </w:r>
          </w:p>
        </w:tc>
        <w:tc>
          <w:tcPr>
            <w:tcW w:w="1224" w:type="dxa"/>
          </w:tcPr>
          <w:p w14:paraId="6B4ECD79" w14:textId="77777777" w:rsidR="00985E91" w:rsidRPr="00D72149" w:rsidRDefault="00985E91" w:rsidP="00985E91">
            <w:pPr>
              <w:tabs>
                <w:tab w:val="left" w:pos="284"/>
              </w:tabs>
              <w:rPr>
                <w:rFonts w:cstheme="minorHAnsi"/>
                <w:lang w:eastAsia="en-AU"/>
              </w:rPr>
            </w:pPr>
            <w:r w:rsidRPr="00D72149">
              <w:rPr>
                <w:rFonts w:cstheme="minorHAnsi"/>
                <w:lang w:eastAsia="en-AU"/>
              </w:rPr>
              <w:t>Budget</w:t>
            </w:r>
          </w:p>
        </w:tc>
      </w:tr>
      <w:tr w:rsidR="00985E91" w14:paraId="10A0B5BB" w14:textId="77777777" w:rsidTr="00D72149">
        <w:trPr>
          <w:trHeight w:val="1265"/>
        </w:trPr>
        <w:tc>
          <w:tcPr>
            <w:tcW w:w="2122" w:type="dxa"/>
          </w:tcPr>
          <w:p w14:paraId="754A49C7" w14:textId="77777777" w:rsidR="00985E91" w:rsidRPr="00915910" w:rsidRDefault="00985E91" w:rsidP="00985E91">
            <w:r>
              <w:t>Windows installed</w:t>
            </w:r>
          </w:p>
        </w:tc>
        <w:tc>
          <w:tcPr>
            <w:tcW w:w="2268" w:type="dxa"/>
          </w:tcPr>
          <w:p w14:paraId="3DFD486F" w14:textId="77777777" w:rsidR="00985E91" w:rsidRDefault="00985E91" w:rsidP="00985E91">
            <w:r>
              <w:t>Approved installer</w:t>
            </w:r>
          </w:p>
          <w:p w14:paraId="38D0AEF4" w14:textId="77777777" w:rsidR="00985E91" w:rsidRDefault="00985E91" w:rsidP="00985E91">
            <w:r>
              <w:t>Security</w:t>
            </w:r>
          </w:p>
          <w:p w14:paraId="38D49E4F" w14:textId="77777777" w:rsidR="00985E91" w:rsidRDefault="00985E91" w:rsidP="00985E91">
            <w:r>
              <w:t>WHS manager</w:t>
            </w:r>
          </w:p>
          <w:p w14:paraId="4FCA041B" w14:textId="77777777" w:rsidR="00985E91" w:rsidRPr="00915910" w:rsidRDefault="00985E91" w:rsidP="00985E91">
            <w:r>
              <w:t>Diploma students and teacher</w:t>
            </w:r>
          </w:p>
        </w:tc>
        <w:tc>
          <w:tcPr>
            <w:tcW w:w="1275" w:type="dxa"/>
          </w:tcPr>
          <w:p w14:paraId="140C5D9F" w14:textId="77777777" w:rsidR="00985E91" w:rsidRPr="00915910" w:rsidRDefault="00985E91" w:rsidP="00985E91">
            <w:r>
              <w:t>TAFE holidays</w:t>
            </w:r>
          </w:p>
        </w:tc>
        <w:tc>
          <w:tcPr>
            <w:tcW w:w="2127" w:type="dxa"/>
          </w:tcPr>
          <w:p w14:paraId="3970601F" w14:textId="77777777" w:rsidR="00985E91" w:rsidRDefault="00985E91" w:rsidP="00985E91">
            <w:r>
              <w:t>Safety procedures</w:t>
            </w:r>
          </w:p>
          <w:p w14:paraId="27246A6B" w14:textId="77777777" w:rsidR="00985E91" w:rsidRDefault="00985E91" w:rsidP="00985E91">
            <w:r>
              <w:t>Standard installation procedure</w:t>
            </w:r>
          </w:p>
          <w:p w14:paraId="3B134697" w14:textId="77777777" w:rsidR="00985E91" w:rsidRPr="00915910" w:rsidRDefault="00985E91" w:rsidP="00985E91">
            <w:r>
              <w:t>Observation by supervisor</w:t>
            </w:r>
          </w:p>
        </w:tc>
        <w:tc>
          <w:tcPr>
            <w:tcW w:w="1224" w:type="dxa"/>
          </w:tcPr>
          <w:p w14:paraId="6D87DFC7" w14:textId="77777777" w:rsidR="00985E91" w:rsidRPr="00915910" w:rsidRDefault="00985E91" w:rsidP="00985E91">
            <w:r>
              <w:t>$25 000</w:t>
            </w:r>
          </w:p>
        </w:tc>
      </w:tr>
    </w:tbl>
    <w:p w14:paraId="006871B9" w14:textId="77777777" w:rsidR="00985E91" w:rsidRDefault="00985E91" w:rsidP="00985E91">
      <w:pPr>
        <w:pStyle w:val="Heading4"/>
      </w:pPr>
      <w:r>
        <w:t xml:space="preserve">Action: </w:t>
      </w:r>
      <w:r w:rsidRPr="00915910">
        <w:t>Monitoring and recording systems</w:t>
      </w:r>
    </w:p>
    <w:tbl>
      <w:tblPr>
        <w:tblStyle w:val="TableGrid"/>
        <w:tblW w:w="0" w:type="auto"/>
        <w:tblLook w:val="04A0" w:firstRow="1" w:lastRow="0" w:firstColumn="1" w:lastColumn="0" w:noHBand="0" w:noVBand="1"/>
        <w:tblCaption w:val="Action plan for monitoring and recording systems"/>
        <w:tblDescription w:val="Action: Monitoring and recording systems"/>
      </w:tblPr>
      <w:tblGrid>
        <w:gridCol w:w="2111"/>
        <w:gridCol w:w="2257"/>
        <w:gridCol w:w="1306"/>
        <w:gridCol w:w="2118"/>
        <w:gridCol w:w="1224"/>
      </w:tblGrid>
      <w:tr w:rsidR="00985E91" w:rsidRPr="00D72149" w14:paraId="11DE6184" w14:textId="77777777" w:rsidTr="00D72149">
        <w:trPr>
          <w:cnfStyle w:val="100000000000" w:firstRow="1" w:lastRow="0" w:firstColumn="0" w:lastColumn="0" w:oddVBand="0" w:evenVBand="0" w:oddHBand="0" w:evenHBand="0" w:firstRowFirstColumn="0" w:firstRowLastColumn="0" w:lastRowFirstColumn="0" w:lastRowLastColumn="0"/>
          <w:tblHeader/>
        </w:trPr>
        <w:tc>
          <w:tcPr>
            <w:tcW w:w="2111" w:type="dxa"/>
          </w:tcPr>
          <w:p w14:paraId="41DF6ED2" w14:textId="77777777" w:rsidR="00985E91" w:rsidRPr="00D72149" w:rsidRDefault="00985E91" w:rsidP="00985E91">
            <w:pPr>
              <w:tabs>
                <w:tab w:val="left" w:pos="284"/>
              </w:tabs>
              <w:rPr>
                <w:rFonts w:cstheme="minorHAnsi"/>
                <w:lang w:eastAsia="en-AU"/>
              </w:rPr>
            </w:pPr>
            <w:r w:rsidRPr="00D72149">
              <w:rPr>
                <w:rFonts w:cstheme="minorHAnsi"/>
                <w:lang w:eastAsia="en-AU"/>
              </w:rPr>
              <w:t>Sub-actions</w:t>
            </w:r>
          </w:p>
        </w:tc>
        <w:tc>
          <w:tcPr>
            <w:tcW w:w="2257" w:type="dxa"/>
          </w:tcPr>
          <w:p w14:paraId="33AB3300" w14:textId="77777777" w:rsidR="00985E91" w:rsidRPr="00D72149" w:rsidRDefault="00985E91" w:rsidP="00985E91">
            <w:pPr>
              <w:tabs>
                <w:tab w:val="left" w:pos="284"/>
              </w:tabs>
              <w:rPr>
                <w:rFonts w:cstheme="minorHAnsi"/>
                <w:lang w:eastAsia="en-AU"/>
              </w:rPr>
            </w:pPr>
            <w:r w:rsidRPr="00D72149">
              <w:rPr>
                <w:rFonts w:cstheme="minorHAnsi"/>
                <w:lang w:eastAsia="en-AU"/>
              </w:rPr>
              <w:t>Personnel</w:t>
            </w:r>
          </w:p>
        </w:tc>
        <w:tc>
          <w:tcPr>
            <w:tcW w:w="1306" w:type="dxa"/>
          </w:tcPr>
          <w:p w14:paraId="49D05E84" w14:textId="77777777" w:rsidR="00985E91" w:rsidRPr="00D72149" w:rsidRDefault="00985E91" w:rsidP="00985E91">
            <w:pPr>
              <w:tabs>
                <w:tab w:val="left" w:pos="284"/>
              </w:tabs>
              <w:rPr>
                <w:rFonts w:cstheme="minorHAnsi"/>
                <w:lang w:eastAsia="en-AU"/>
              </w:rPr>
            </w:pPr>
            <w:r w:rsidRPr="00D72149">
              <w:rPr>
                <w:rFonts w:cstheme="minorHAnsi"/>
                <w:lang w:eastAsia="en-AU"/>
              </w:rPr>
              <w:t>Timeframe</w:t>
            </w:r>
          </w:p>
        </w:tc>
        <w:tc>
          <w:tcPr>
            <w:tcW w:w="2118" w:type="dxa"/>
          </w:tcPr>
          <w:p w14:paraId="59C6CDC9" w14:textId="77777777" w:rsidR="00985E91" w:rsidRPr="00D72149" w:rsidRDefault="00985E91" w:rsidP="00985E91">
            <w:pPr>
              <w:tabs>
                <w:tab w:val="left" w:pos="284"/>
              </w:tabs>
              <w:rPr>
                <w:rFonts w:cstheme="minorHAnsi"/>
                <w:lang w:eastAsia="en-AU"/>
              </w:rPr>
            </w:pPr>
            <w:r w:rsidRPr="00D72149">
              <w:rPr>
                <w:rFonts w:cstheme="minorHAnsi"/>
                <w:lang w:eastAsia="en-AU"/>
              </w:rPr>
              <w:t xml:space="preserve">Communication </w:t>
            </w:r>
          </w:p>
        </w:tc>
        <w:tc>
          <w:tcPr>
            <w:tcW w:w="1224" w:type="dxa"/>
          </w:tcPr>
          <w:p w14:paraId="3AD17E13" w14:textId="77777777" w:rsidR="00985E91" w:rsidRPr="00D72149" w:rsidRDefault="00985E91" w:rsidP="00985E91">
            <w:pPr>
              <w:tabs>
                <w:tab w:val="left" w:pos="284"/>
              </w:tabs>
              <w:rPr>
                <w:rFonts w:cstheme="minorHAnsi"/>
                <w:lang w:eastAsia="en-AU"/>
              </w:rPr>
            </w:pPr>
            <w:r w:rsidRPr="00D72149">
              <w:rPr>
                <w:rFonts w:cstheme="minorHAnsi"/>
                <w:lang w:eastAsia="en-AU"/>
              </w:rPr>
              <w:t>Budget</w:t>
            </w:r>
          </w:p>
        </w:tc>
      </w:tr>
      <w:tr w:rsidR="00985E91" w14:paraId="603C87F6" w14:textId="77777777" w:rsidTr="00D72149">
        <w:trPr>
          <w:trHeight w:val="922"/>
        </w:trPr>
        <w:tc>
          <w:tcPr>
            <w:tcW w:w="2111" w:type="dxa"/>
          </w:tcPr>
          <w:p w14:paraId="1B4FCACA" w14:textId="77777777" w:rsidR="00985E91" w:rsidRDefault="00985E91" w:rsidP="00985E91">
            <w:r>
              <w:t>Windows installed on time and on budget</w:t>
            </w:r>
          </w:p>
          <w:p w14:paraId="5F2365F2" w14:textId="77777777" w:rsidR="00985E91" w:rsidRDefault="00985E91" w:rsidP="00985E91">
            <w:r>
              <w:t>Electricity bill reduced by 5% in first quarter</w:t>
            </w:r>
          </w:p>
          <w:p w14:paraId="6C0AE873" w14:textId="77777777" w:rsidR="00985E91" w:rsidRPr="00915910" w:rsidRDefault="00985E91" w:rsidP="00985E91">
            <w:r>
              <w:t>Staff and student satisfaction</w:t>
            </w:r>
          </w:p>
        </w:tc>
        <w:tc>
          <w:tcPr>
            <w:tcW w:w="2257" w:type="dxa"/>
          </w:tcPr>
          <w:p w14:paraId="7984876C" w14:textId="77777777" w:rsidR="00985E91" w:rsidRDefault="00985E91" w:rsidP="00985E91">
            <w:r>
              <w:t>Installer, College Manager</w:t>
            </w:r>
          </w:p>
          <w:p w14:paraId="6C4C3FFB" w14:textId="77777777" w:rsidR="00985E91" w:rsidRDefault="00985E91" w:rsidP="00985E91">
            <w:r>
              <w:t>College Manager</w:t>
            </w:r>
          </w:p>
          <w:p w14:paraId="443F62DD" w14:textId="77777777" w:rsidR="00985E91" w:rsidRPr="00915910" w:rsidRDefault="00985E91" w:rsidP="00985E91">
            <w:r>
              <w:t xml:space="preserve">Sustainability Committee </w:t>
            </w:r>
          </w:p>
        </w:tc>
        <w:tc>
          <w:tcPr>
            <w:tcW w:w="1306" w:type="dxa"/>
          </w:tcPr>
          <w:p w14:paraId="4EC09AAA" w14:textId="77777777" w:rsidR="00985E91" w:rsidRPr="00915910" w:rsidRDefault="00985E91" w:rsidP="00985E91">
            <w:r>
              <w:t>Month 6</w:t>
            </w:r>
          </w:p>
        </w:tc>
        <w:tc>
          <w:tcPr>
            <w:tcW w:w="2118" w:type="dxa"/>
          </w:tcPr>
          <w:p w14:paraId="4DFA588E" w14:textId="77777777" w:rsidR="00985E91" w:rsidRDefault="00985E91" w:rsidP="00985E91">
            <w:r>
              <w:t xml:space="preserve">Report </w:t>
            </w:r>
          </w:p>
          <w:p w14:paraId="18240F8A" w14:textId="77777777" w:rsidR="00985E91" w:rsidRDefault="00985E91" w:rsidP="00985E91">
            <w:r>
              <w:t>Bill review</w:t>
            </w:r>
          </w:p>
          <w:p w14:paraId="3A74CD57" w14:textId="77777777" w:rsidR="00985E91" w:rsidRPr="00915910" w:rsidRDefault="00985E91" w:rsidP="00985E91">
            <w:r>
              <w:t>Online survey</w:t>
            </w:r>
          </w:p>
        </w:tc>
        <w:tc>
          <w:tcPr>
            <w:tcW w:w="1224" w:type="dxa"/>
          </w:tcPr>
          <w:p w14:paraId="2DF662E4" w14:textId="77777777" w:rsidR="00985E91" w:rsidRPr="00915910" w:rsidRDefault="00985E91" w:rsidP="00985E91">
            <w:r>
              <w:t>$0</w:t>
            </w:r>
          </w:p>
        </w:tc>
      </w:tr>
    </w:tbl>
    <w:p w14:paraId="7A7831F9" w14:textId="75D13672" w:rsidR="00985E91" w:rsidRDefault="00985E91" w:rsidP="001B7B8B">
      <w:pPr>
        <w:pStyle w:val="Body"/>
        <w:rPr>
          <w:noProof/>
          <w:lang w:eastAsia="en-AU"/>
        </w:rPr>
      </w:pPr>
    </w:p>
    <w:tbl>
      <w:tblPr>
        <w:tblW w:w="9072" w:type="dxa"/>
        <w:shd w:val="clear" w:color="auto" w:fill="E7E7D4"/>
        <w:tblLook w:val="0600" w:firstRow="0" w:lastRow="0" w:firstColumn="0" w:lastColumn="0" w:noHBand="1" w:noVBand="1"/>
      </w:tblPr>
      <w:tblGrid>
        <w:gridCol w:w="992"/>
        <w:gridCol w:w="8080"/>
      </w:tblGrid>
      <w:tr w:rsidR="00A232D7" w14:paraId="2799E2E8" w14:textId="77777777" w:rsidTr="00985E91">
        <w:trPr>
          <w:trHeight w:val="659"/>
        </w:trPr>
        <w:tc>
          <w:tcPr>
            <w:tcW w:w="992" w:type="dxa"/>
            <w:shd w:val="clear" w:color="auto" w:fill="F2F2F2" w:themeFill="background1" w:themeFillShade="F2"/>
            <w:vAlign w:val="center"/>
          </w:tcPr>
          <w:p w14:paraId="36AC549C" w14:textId="77777777" w:rsidR="00A232D7" w:rsidRPr="00106D13" w:rsidRDefault="00A232D7" w:rsidP="00985E91">
            <w:pPr>
              <w:pStyle w:val="Body"/>
              <w:spacing w:after="0" w:line="240" w:lineRule="auto"/>
            </w:pPr>
            <w:r w:rsidRPr="00106D13">
              <w:rPr>
                <w:noProof/>
                <w:lang w:eastAsia="en-AU"/>
              </w:rPr>
              <w:drawing>
                <wp:inline distT="0" distB="0" distL="0" distR="0" wp14:anchorId="55A2A7EF" wp14:editId="6BF92AF4">
                  <wp:extent cx="367200" cy="386398"/>
                  <wp:effectExtent l="0" t="0" r="0" b="0"/>
                  <wp:docPr id="7" name="Picture 7" descr="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0C36A663" w14:textId="77777777" w:rsidR="00A232D7" w:rsidRPr="00A232D7" w:rsidRDefault="00A232D7" w:rsidP="00985E91">
            <w:pPr>
              <w:pStyle w:val="Body"/>
              <w:spacing w:after="0" w:line="240" w:lineRule="auto"/>
              <w:rPr>
                <w:color w:val="6160B8"/>
                <w:sz w:val="44"/>
                <w:szCs w:val="44"/>
              </w:rPr>
            </w:pPr>
            <w:r w:rsidRPr="00A232D7">
              <w:rPr>
                <w:color w:val="6160B8"/>
                <w:sz w:val="44"/>
                <w:szCs w:val="44"/>
              </w:rPr>
              <w:t>Practice activity</w:t>
            </w:r>
          </w:p>
        </w:tc>
      </w:tr>
    </w:tbl>
    <w:p w14:paraId="58522AEF" w14:textId="7D93F227" w:rsidR="00A232D7" w:rsidRPr="00D72149" w:rsidRDefault="00A232D7" w:rsidP="00D72149">
      <w:pPr>
        <w:pStyle w:val="Heading4"/>
        <w:rPr>
          <w:rStyle w:val="Strong"/>
          <w:b/>
          <w:bCs w:val="0"/>
        </w:rPr>
      </w:pPr>
      <w:r w:rsidRPr="00D72149">
        <w:rPr>
          <w:rStyle w:val="Strong"/>
          <w:b/>
          <w:bCs w:val="0"/>
        </w:rPr>
        <w:t>Activity 4.2</w:t>
      </w:r>
      <w:r w:rsidR="001B7B8B" w:rsidRPr="00D72149">
        <w:rPr>
          <w:rStyle w:val="Strong"/>
          <w:b/>
          <w:bCs w:val="0"/>
        </w:rPr>
        <w:t>: Sustainability</w:t>
      </w:r>
      <w:r w:rsidRPr="00D72149">
        <w:rPr>
          <w:rStyle w:val="Strong"/>
          <w:b/>
          <w:bCs w:val="0"/>
        </w:rPr>
        <w:t xml:space="preserve"> action plan</w:t>
      </w:r>
    </w:p>
    <w:p w14:paraId="03816CD9" w14:textId="0DC732CB" w:rsidR="00A232D7" w:rsidRPr="00A232D7" w:rsidRDefault="00A232D7" w:rsidP="00A232D7">
      <w:pPr>
        <w:pStyle w:val="Body"/>
      </w:pPr>
      <w:r w:rsidRPr="00A232D7">
        <w:t>Using the</w:t>
      </w:r>
      <w:r>
        <w:t xml:space="preserve"> </w:t>
      </w:r>
      <w:hyperlink r:id="rId53" w:history="1">
        <w:r w:rsidRPr="00A232D7">
          <w:rPr>
            <w:rStyle w:val="Hyperlink"/>
          </w:rPr>
          <w:t>Plan2go sustainability implementation plan template</w:t>
        </w:r>
      </w:hyperlink>
      <w:r>
        <w:t xml:space="preserve"> </w:t>
      </w:r>
      <w:r w:rsidRPr="00A232D7">
        <w:rPr>
          <w:i/>
          <w:sz w:val="22"/>
        </w:rPr>
        <w:t>(http://plan2go.nctafe.edu.au/assets/document-library/Crew-Folders/People-and-Culture-Crew/Sustainability/Sustainability-Implementation-Plan-template.dotx)</w:t>
      </w:r>
      <w:r w:rsidRPr="00A232D7">
        <w:t>, practice writing an implementation plan to introduce a simple change at your home or workplace, such as installing solar electricity or a</w:t>
      </w:r>
      <w:r w:rsidR="009C49C4">
        <w:t xml:space="preserve"> </w:t>
      </w:r>
      <w:hyperlink r:id="rId54" w:tgtFrame="_blank" w:history="1">
        <w:r w:rsidR="008D707C">
          <w:rPr>
            <w:rStyle w:val="Hyperlink"/>
            <w:color w:val="auto"/>
            <w:u w:val="none"/>
          </w:rPr>
          <w:t>smart meter</w:t>
        </w:r>
      </w:hyperlink>
      <w:r w:rsidRPr="00A232D7">
        <w:t>.</w:t>
      </w:r>
    </w:p>
    <w:p w14:paraId="45CDE11D" w14:textId="7C543410" w:rsidR="00A232D7" w:rsidRDefault="00A232D7" w:rsidP="00A232D7">
      <w:pPr>
        <w:pStyle w:val="Body"/>
        <w:rPr>
          <w:lang w:eastAsia="en-AU"/>
        </w:rPr>
      </w:pPr>
      <w:r>
        <w:rPr>
          <w:lang w:eastAsia="en-AU"/>
        </w:rPr>
        <w:t>Discuss this plan with your peers in class or in the online forum</w:t>
      </w:r>
      <w:r w:rsidR="00501F0D">
        <w:rPr>
          <w:lang w:eastAsia="en-AU"/>
        </w:rPr>
        <w:t>.</w:t>
      </w:r>
    </w:p>
    <w:p w14:paraId="2756AA53" w14:textId="77777777" w:rsidR="001B7B8B" w:rsidRDefault="001B7B8B">
      <w:pPr>
        <w:rPr>
          <w:rFonts w:cstheme="minorHAnsi"/>
          <w:b/>
          <w:noProof/>
          <w:color w:val="464748"/>
          <w:kern w:val="22"/>
          <w:sz w:val="36"/>
          <w:szCs w:val="36"/>
          <w:lang w:eastAsia="en-AU"/>
        </w:rPr>
      </w:pPr>
      <w:r>
        <w:br w:type="page"/>
      </w:r>
    </w:p>
    <w:p w14:paraId="42E83F0B" w14:textId="3F973846" w:rsidR="00A232D7" w:rsidRPr="00A232D7" w:rsidRDefault="00A232D7" w:rsidP="00A232D7">
      <w:pPr>
        <w:pStyle w:val="Heading2"/>
        <w:rPr>
          <w:rFonts w:eastAsiaTheme="minorHAnsi"/>
        </w:rPr>
      </w:pPr>
      <w:bookmarkStart w:id="36" w:name="_Toc25310847"/>
      <w:r w:rsidRPr="00A232D7">
        <w:rPr>
          <w:rFonts w:eastAsiaTheme="minorHAnsi"/>
        </w:rPr>
        <w:lastRenderedPageBreak/>
        <w:t>Addressing potential barriers</w:t>
      </w:r>
      <w:bookmarkEnd w:id="36"/>
    </w:p>
    <w:p w14:paraId="0E910CB3" w14:textId="1782C869" w:rsidR="00A232D7" w:rsidRDefault="00A232D7" w:rsidP="00A232D7">
      <w:pPr>
        <w:pStyle w:val="Body"/>
      </w:pPr>
      <w:r w:rsidRPr="00A232D7">
        <w:t xml:space="preserve">Barriers or objections may cause the policy development process to stall or </w:t>
      </w:r>
      <w:proofErr w:type="gramStart"/>
      <w:r w:rsidRPr="00A232D7">
        <w:t>be disrupted</w:t>
      </w:r>
      <w:proofErr w:type="gramEnd"/>
      <w:r w:rsidRPr="00A232D7">
        <w:t>. It is important to identify, acknowledge and address any potential barriers.</w:t>
      </w:r>
    </w:p>
    <w:p w14:paraId="234F2D90" w14:textId="347CCD3E" w:rsidR="00A232D7" w:rsidRDefault="00A232D7" w:rsidP="00A232D7">
      <w:pPr>
        <w:pStyle w:val="Body"/>
      </w:pPr>
      <w:r>
        <w:t>Barriers to implementing policies and procedures in an organisation</w:t>
      </w:r>
      <w:r w:rsidR="005404A1">
        <w:t xml:space="preserve"> include</w:t>
      </w:r>
      <w:proofErr w:type="gramStart"/>
      <w:r w:rsidR="005404A1">
        <w:t>;</w:t>
      </w:r>
      <w:proofErr w:type="gramEnd"/>
    </w:p>
    <w:p w14:paraId="2F93AD74" w14:textId="47DF86D8" w:rsidR="00A232D7" w:rsidRPr="00A232D7" w:rsidRDefault="00B57735" w:rsidP="005404A1">
      <w:pPr>
        <w:pStyle w:val="Body"/>
        <w:numPr>
          <w:ilvl w:val="0"/>
          <w:numId w:val="1"/>
        </w:numPr>
      </w:pPr>
      <w:r>
        <w:t>l</w:t>
      </w:r>
      <w:r w:rsidR="00A232D7" w:rsidRPr="00A232D7">
        <w:t>ack of understanding of the sustainability concept (what is the organisation’s  position in terms of compliance, efficiency and proactivity at a strategic level)</w:t>
      </w:r>
    </w:p>
    <w:p w14:paraId="4F720133" w14:textId="6CFB752E" w:rsidR="00A232D7" w:rsidRPr="00A232D7" w:rsidRDefault="00B57735" w:rsidP="005404A1">
      <w:pPr>
        <w:pStyle w:val="Body"/>
        <w:numPr>
          <w:ilvl w:val="0"/>
          <w:numId w:val="1"/>
        </w:numPr>
      </w:pPr>
      <w:r>
        <w:t>f</w:t>
      </w:r>
      <w:r w:rsidR="00A232D7" w:rsidRPr="00A232D7">
        <w:t>inancial investment:</w:t>
      </w:r>
    </w:p>
    <w:p w14:paraId="63A4D4FF" w14:textId="36F0F3F5" w:rsidR="00A232D7" w:rsidRPr="00A232D7" w:rsidRDefault="00B57735" w:rsidP="005404A1">
      <w:pPr>
        <w:pStyle w:val="Body"/>
        <w:numPr>
          <w:ilvl w:val="0"/>
          <w:numId w:val="1"/>
        </w:numPr>
      </w:pPr>
      <w:r>
        <w:t>s</w:t>
      </w:r>
      <w:r w:rsidR="00A232D7" w:rsidRPr="00A232D7">
        <w:t>ustainability initiatives may be extensive</w:t>
      </w:r>
    </w:p>
    <w:p w14:paraId="458C21D0" w14:textId="02F914E1" w:rsidR="00A232D7" w:rsidRPr="00A232D7" w:rsidRDefault="00B57735" w:rsidP="005404A1">
      <w:pPr>
        <w:pStyle w:val="Body"/>
        <w:numPr>
          <w:ilvl w:val="0"/>
          <w:numId w:val="1"/>
        </w:numPr>
      </w:pPr>
      <w:r>
        <w:t>d</w:t>
      </w:r>
      <w:r w:rsidR="00A232D7" w:rsidRPr="00A232D7">
        <w:t xml:space="preserve">iversification of manufacturing processes </w:t>
      </w:r>
    </w:p>
    <w:p w14:paraId="2BFA06F9" w14:textId="79D85176" w:rsidR="00A232D7" w:rsidRPr="00A232D7" w:rsidRDefault="00B57735" w:rsidP="005404A1">
      <w:pPr>
        <w:pStyle w:val="Body"/>
        <w:numPr>
          <w:ilvl w:val="0"/>
          <w:numId w:val="1"/>
        </w:numPr>
      </w:pPr>
      <w:r>
        <w:t>c</w:t>
      </w:r>
      <w:r w:rsidR="00A232D7" w:rsidRPr="00A232D7">
        <w:t xml:space="preserve">ost of materials for production and operations </w:t>
      </w:r>
    </w:p>
    <w:p w14:paraId="31EA5334" w14:textId="2C9825D9" w:rsidR="00A232D7" w:rsidRPr="00A232D7" w:rsidRDefault="00B57735" w:rsidP="005404A1">
      <w:pPr>
        <w:pStyle w:val="Body"/>
        <w:numPr>
          <w:ilvl w:val="0"/>
          <w:numId w:val="1"/>
        </w:numPr>
      </w:pPr>
      <w:r>
        <w:t>l</w:t>
      </w:r>
      <w:r w:rsidR="00A232D7" w:rsidRPr="00A232D7">
        <w:t>ack of external f</w:t>
      </w:r>
      <w:r w:rsidR="008D707C">
        <w:t>u</w:t>
      </w:r>
      <w:r w:rsidR="00A232D7" w:rsidRPr="00A232D7">
        <w:t xml:space="preserve">nding or support </w:t>
      </w:r>
    </w:p>
    <w:p w14:paraId="0586B614" w14:textId="16D6D717" w:rsidR="00A232D7" w:rsidRPr="00A232D7" w:rsidRDefault="00B57735" w:rsidP="005404A1">
      <w:pPr>
        <w:pStyle w:val="Body"/>
        <w:numPr>
          <w:ilvl w:val="0"/>
          <w:numId w:val="1"/>
        </w:numPr>
      </w:pPr>
      <w:r>
        <w:t>i</w:t>
      </w:r>
      <w:r w:rsidR="00A232D7" w:rsidRPr="00A232D7">
        <w:t xml:space="preserve">nternal capacity and capabilities </w:t>
      </w:r>
    </w:p>
    <w:p w14:paraId="1C03DBFC" w14:textId="1372DE57" w:rsidR="00A232D7" w:rsidRPr="00A232D7" w:rsidRDefault="00B57735" w:rsidP="005404A1">
      <w:pPr>
        <w:pStyle w:val="Body"/>
        <w:numPr>
          <w:ilvl w:val="0"/>
          <w:numId w:val="1"/>
        </w:numPr>
      </w:pPr>
      <w:proofErr w:type="gramStart"/>
      <w:r>
        <w:t>r</w:t>
      </w:r>
      <w:r w:rsidR="00A232D7" w:rsidRPr="00A232D7">
        <w:t>ecognising</w:t>
      </w:r>
      <w:proofErr w:type="gramEnd"/>
      <w:r w:rsidR="00A232D7" w:rsidRPr="00A232D7">
        <w:t xml:space="preserve"> and acknowledging organisational responsi</w:t>
      </w:r>
      <w:r>
        <w:t>bilities of sustainability.</w:t>
      </w:r>
    </w:p>
    <w:p w14:paraId="5B1B074C" w14:textId="77050293" w:rsidR="00A232D7" w:rsidRPr="00A232D7" w:rsidRDefault="00A232D7" w:rsidP="00B57735">
      <w:pPr>
        <w:pStyle w:val="Body"/>
      </w:pPr>
      <w:r w:rsidRPr="00A232D7">
        <w:t>Strategies to address them</w:t>
      </w:r>
      <w:r w:rsidR="00B57735">
        <w:t>:</w:t>
      </w:r>
    </w:p>
    <w:p w14:paraId="36F3C3A7" w14:textId="6C439174" w:rsidR="00A232D7" w:rsidRPr="00A232D7" w:rsidRDefault="00B57735" w:rsidP="005404A1">
      <w:pPr>
        <w:pStyle w:val="Body"/>
        <w:numPr>
          <w:ilvl w:val="0"/>
          <w:numId w:val="1"/>
        </w:numPr>
      </w:pPr>
      <w:r>
        <w:t>e</w:t>
      </w:r>
      <w:r w:rsidR="00A232D7" w:rsidRPr="00A232D7">
        <w:t xml:space="preserve">ducation and information about sustainability principles and their benefits </w:t>
      </w:r>
    </w:p>
    <w:p w14:paraId="40A5BDBA" w14:textId="601A2FE9" w:rsidR="00A232D7" w:rsidRPr="00A232D7" w:rsidRDefault="00B57735" w:rsidP="005404A1">
      <w:pPr>
        <w:pStyle w:val="Body"/>
        <w:numPr>
          <w:ilvl w:val="0"/>
          <w:numId w:val="1"/>
        </w:numPr>
      </w:pPr>
      <w:r>
        <w:t>l</w:t>
      </w:r>
      <w:r w:rsidR="00A232D7" w:rsidRPr="00A232D7">
        <w:t xml:space="preserve">ong-term strategic planning incorporating investments in sustainability and innovation   </w:t>
      </w:r>
    </w:p>
    <w:p w14:paraId="316C5D2A" w14:textId="68AA8AB8" w:rsidR="00744304" w:rsidRDefault="00B57735" w:rsidP="005404A1">
      <w:pPr>
        <w:pStyle w:val="Body"/>
        <w:numPr>
          <w:ilvl w:val="0"/>
          <w:numId w:val="1"/>
        </w:numPr>
      </w:pPr>
      <w:r>
        <w:t>c</w:t>
      </w:r>
      <w:r w:rsidR="00A232D7" w:rsidRPr="00A232D7">
        <w:t xml:space="preserve">onsider new business models that incorporate sustainability and innovation principles  </w:t>
      </w:r>
    </w:p>
    <w:p w14:paraId="253EF0DF" w14:textId="62B8B9F4" w:rsidR="00A232D7" w:rsidRPr="00A232D7" w:rsidRDefault="00B57735" w:rsidP="005404A1">
      <w:pPr>
        <w:pStyle w:val="Body"/>
        <w:numPr>
          <w:ilvl w:val="0"/>
          <w:numId w:val="1"/>
        </w:numPr>
      </w:pPr>
      <w:proofErr w:type="gramStart"/>
      <w:r>
        <w:t>b</w:t>
      </w:r>
      <w:r w:rsidR="00A232D7" w:rsidRPr="00A232D7">
        <w:t>uild</w:t>
      </w:r>
      <w:proofErr w:type="gramEnd"/>
      <w:r w:rsidR="00A232D7" w:rsidRPr="00A232D7">
        <w:t xml:space="preserve"> sustainability into the organisation</w:t>
      </w:r>
      <w:r w:rsidR="008D707C">
        <w:t>'</w:t>
      </w:r>
      <w:r w:rsidR="00A232D7" w:rsidRPr="00A232D7">
        <w:t>s core activities and supply chains. Ensure that suppliers who are contracted, or through tender processes, meet the organisation</w:t>
      </w:r>
      <w:r w:rsidR="008D707C">
        <w:t>'</w:t>
      </w:r>
      <w:r w:rsidR="00A232D7" w:rsidRPr="00A232D7">
        <w:t>s sustainability requirements</w:t>
      </w:r>
    </w:p>
    <w:p w14:paraId="7AAB61F7" w14:textId="5B0B2CC0" w:rsidR="00A232D7" w:rsidRPr="00A232D7" w:rsidRDefault="00B57735" w:rsidP="005404A1">
      <w:pPr>
        <w:pStyle w:val="Body"/>
        <w:numPr>
          <w:ilvl w:val="0"/>
          <w:numId w:val="1"/>
        </w:numPr>
      </w:pPr>
      <w:r>
        <w:t>p</w:t>
      </w:r>
      <w:r w:rsidR="00A232D7" w:rsidRPr="00A232D7">
        <w:t xml:space="preserve">artner with other organisations to benchmark sustainability initiatives for  advice, coaching and mentoring on design and implementation strategies </w:t>
      </w:r>
    </w:p>
    <w:p w14:paraId="1BDA4176" w14:textId="7A19BBAB" w:rsidR="00A232D7" w:rsidRPr="00A232D7" w:rsidRDefault="00B57735" w:rsidP="005404A1">
      <w:pPr>
        <w:pStyle w:val="Body"/>
        <w:numPr>
          <w:ilvl w:val="0"/>
          <w:numId w:val="1"/>
        </w:numPr>
      </w:pPr>
      <w:r>
        <w:t>e</w:t>
      </w:r>
      <w:r w:rsidR="00A232D7" w:rsidRPr="00A232D7">
        <w:t>ngage external specialists or experts for consultation on design and implementation strategies</w:t>
      </w:r>
    </w:p>
    <w:p w14:paraId="0F4F28C8" w14:textId="484E0113" w:rsidR="00A232D7" w:rsidRPr="00A232D7" w:rsidRDefault="00B57735" w:rsidP="005404A1">
      <w:pPr>
        <w:pStyle w:val="Body"/>
        <w:numPr>
          <w:ilvl w:val="0"/>
          <w:numId w:val="1"/>
        </w:numPr>
      </w:pPr>
      <w:proofErr w:type="gramStart"/>
      <w:r>
        <w:t>d</w:t>
      </w:r>
      <w:r w:rsidR="00A232D7" w:rsidRPr="00A232D7">
        <w:t>evelop</w:t>
      </w:r>
      <w:proofErr w:type="gramEnd"/>
      <w:r w:rsidR="00A232D7" w:rsidRPr="00A232D7">
        <w:t xml:space="preserve"> team and individual KPI’s with sustainability metrics</w:t>
      </w:r>
      <w:r>
        <w:t>.</w:t>
      </w:r>
    </w:p>
    <w:p w14:paraId="16259876" w14:textId="77777777" w:rsidR="009C49C4" w:rsidRDefault="009C49C4">
      <w:pPr>
        <w:rPr>
          <w:rFonts w:eastAsia="Times New Roman" w:cstheme="minorHAnsi"/>
          <w:b/>
          <w:noProof/>
          <w:color w:val="464748"/>
          <w:kern w:val="22"/>
          <w:sz w:val="36"/>
          <w:szCs w:val="36"/>
          <w:lang w:eastAsia="en-AU"/>
        </w:rPr>
      </w:pPr>
      <w:bookmarkStart w:id="37" w:name="_Toc9959608"/>
      <w:r>
        <w:br w:type="page"/>
      </w:r>
    </w:p>
    <w:p w14:paraId="2FA26AB5" w14:textId="0E7769E1" w:rsidR="00366EE7" w:rsidRDefault="00366EE7" w:rsidP="00366EE7">
      <w:pPr>
        <w:pStyle w:val="Heading2"/>
      </w:pPr>
      <w:bookmarkStart w:id="38" w:name="_Toc25310848"/>
      <w:r>
        <w:lastRenderedPageBreak/>
        <w:t>Recording and tracking</w:t>
      </w:r>
      <w:bookmarkEnd w:id="37"/>
      <w:bookmarkEnd w:id="38"/>
    </w:p>
    <w:p w14:paraId="10BCED90" w14:textId="77777777" w:rsidR="009A00D9" w:rsidRDefault="009A00D9" w:rsidP="009A00D9">
      <w:pPr>
        <w:pStyle w:val="Body"/>
      </w:pPr>
      <w:r>
        <w:t>As part of the implementation plan, you should establish and assign responsibility to use recording systems for tracking continuous improvements in sustainability approaches.</w:t>
      </w:r>
    </w:p>
    <w:p w14:paraId="3AF2577F" w14:textId="77777777" w:rsidR="009A00D9" w:rsidRDefault="009A00D9" w:rsidP="009A00D9">
      <w:pPr>
        <w:pStyle w:val="Body"/>
      </w:pPr>
      <w:r>
        <w:t xml:space="preserve">Check the system you already have in place and determine the legally required records you must maintain. You should also determine how long you </w:t>
      </w:r>
      <w:proofErr w:type="gramStart"/>
      <w:r>
        <w:t>will</w:t>
      </w:r>
      <w:proofErr w:type="gramEnd"/>
      <w:r>
        <w:t xml:space="preserve"> need to keep these records for external auditing purposes.</w:t>
      </w:r>
    </w:p>
    <w:p w14:paraId="7E138716" w14:textId="77777777" w:rsidR="009A00D9" w:rsidRDefault="009A00D9" w:rsidP="009A00D9">
      <w:pPr>
        <w:pStyle w:val="Body"/>
      </w:pPr>
      <w:r>
        <w:t>You may need to provide access to records for authorised stakeholders via a central file that includes relevant sustainability documents, completed forms, permits and audits, and legal requirements.</w:t>
      </w:r>
    </w:p>
    <w:p w14:paraId="4E326308" w14:textId="77777777" w:rsidR="009A00D9" w:rsidRDefault="009A00D9" w:rsidP="009A00D9">
      <w:pPr>
        <w:pStyle w:val="Body"/>
      </w:pPr>
      <w:r>
        <w:t>Look at the records you may need to keep, such as:</w:t>
      </w:r>
    </w:p>
    <w:p w14:paraId="7E0E1679" w14:textId="77777777" w:rsidR="009A00D9" w:rsidRPr="009A00D9" w:rsidRDefault="009A00D9" w:rsidP="00670F1C">
      <w:pPr>
        <w:pStyle w:val="Body"/>
        <w:numPr>
          <w:ilvl w:val="0"/>
          <w:numId w:val="12"/>
        </w:numPr>
      </w:pPr>
      <w:r w:rsidRPr="009A00D9">
        <w:t>records of reviews conducted</w:t>
      </w:r>
    </w:p>
    <w:p w14:paraId="7D8127B9" w14:textId="77777777" w:rsidR="009A00D9" w:rsidRPr="009A00D9" w:rsidRDefault="009A00D9" w:rsidP="00670F1C">
      <w:pPr>
        <w:pStyle w:val="Body"/>
        <w:numPr>
          <w:ilvl w:val="0"/>
          <w:numId w:val="12"/>
        </w:numPr>
      </w:pPr>
      <w:r w:rsidRPr="009A00D9">
        <w:t>record of workplace audits and inspections </w:t>
      </w:r>
    </w:p>
    <w:p w14:paraId="5EDDE981" w14:textId="77777777" w:rsidR="009A00D9" w:rsidRPr="009A00D9" w:rsidRDefault="009A00D9" w:rsidP="00670F1C">
      <w:pPr>
        <w:pStyle w:val="Body"/>
        <w:numPr>
          <w:ilvl w:val="0"/>
          <w:numId w:val="12"/>
        </w:numPr>
      </w:pPr>
      <w:r w:rsidRPr="009A00D9">
        <w:t>copies of licences and permits</w:t>
      </w:r>
    </w:p>
    <w:p w14:paraId="0253D91A" w14:textId="77777777" w:rsidR="009A00D9" w:rsidRPr="009A00D9" w:rsidRDefault="009A00D9" w:rsidP="00670F1C">
      <w:pPr>
        <w:pStyle w:val="Body"/>
        <w:numPr>
          <w:ilvl w:val="0"/>
          <w:numId w:val="12"/>
        </w:numPr>
      </w:pPr>
      <w:r w:rsidRPr="009A00D9">
        <w:t>records of incidents, accidents or breaches</w:t>
      </w:r>
    </w:p>
    <w:p w14:paraId="65BC68C0" w14:textId="77777777" w:rsidR="009A00D9" w:rsidRPr="009A00D9" w:rsidRDefault="009A00D9" w:rsidP="00670F1C">
      <w:pPr>
        <w:pStyle w:val="Body"/>
        <w:numPr>
          <w:ilvl w:val="0"/>
          <w:numId w:val="12"/>
        </w:numPr>
      </w:pPr>
      <w:proofErr w:type="gramStart"/>
      <w:r w:rsidRPr="009A00D9">
        <w:t>training</w:t>
      </w:r>
      <w:proofErr w:type="gramEnd"/>
      <w:r w:rsidRPr="009A00D9">
        <w:t xml:space="preserve"> records.</w:t>
      </w:r>
    </w:p>
    <w:p w14:paraId="080B7156" w14:textId="77777777" w:rsidR="009A00D9" w:rsidRDefault="009A00D9" w:rsidP="009A00D9">
      <w:pPr>
        <w:pStyle w:val="Body"/>
      </w:pPr>
      <w:r>
        <w:t>You may like to research how the following companies report on their sustainability outcomes.</w:t>
      </w:r>
    </w:p>
    <w:p w14:paraId="15B1D359" w14:textId="77777777" w:rsidR="0055428C" w:rsidRDefault="00366EE7" w:rsidP="00744304">
      <w:pPr>
        <w:pStyle w:val="Body"/>
      </w:pPr>
      <w:r w:rsidRPr="00744304">
        <w:t>You may like to research how the following companies report on their sustainability outcomes.</w:t>
      </w:r>
    </w:p>
    <w:p w14:paraId="59F0DBFF" w14:textId="7EFB9C8D" w:rsidR="00366EE7" w:rsidRPr="00744304" w:rsidRDefault="00366EE7" w:rsidP="00744304">
      <w:pPr>
        <w:pStyle w:val="Body"/>
      </w:pPr>
      <w:r w:rsidRPr="00744304">
        <w:t>Look at the records you may need to keep, such as:</w:t>
      </w:r>
    </w:p>
    <w:p w14:paraId="0834ADCA" w14:textId="77777777" w:rsidR="00366EE7" w:rsidRPr="00744304" w:rsidRDefault="00366EE7" w:rsidP="00B5483E">
      <w:pPr>
        <w:pStyle w:val="BulletListLevel1"/>
        <w:numPr>
          <w:ilvl w:val="0"/>
          <w:numId w:val="11"/>
        </w:numPr>
      </w:pPr>
      <w:r w:rsidRPr="00744304">
        <w:t>records of reviews conducted</w:t>
      </w:r>
    </w:p>
    <w:p w14:paraId="67FBE44A" w14:textId="77777777" w:rsidR="00366EE7" w:rsidRPr="00744304" w:rsidRDefault="00366EE7" w:rsidP="00B5483E">
      <w:pPr>
        <w:pStyle w:val="BulletListLevel1"/>
        <w:numPr>
          <w:ilvl w:val="0"/>
          <w:numId w:val="11"/>
        </w:numPr>
      </w:pPr>
      <w:r w:rsidRPr="00744304">
        <w:t>record of workplace audits and inspections</w:t>
      </w:r>
    </w:p>
    <w:p w14:paraId="4571D6C8" w14:textId="77777777" w:rsidR="00366EE7" w:rsidRPr="00744304" w:rsidRDefault="00366EE7" w:rsidP="00B5483E">
      <w:pPr>
        <w:pStyle w:val="BulletListLevel1"/>
        <w:numPr>
          <w:ilvl w:val="0"/>
          <w:numId w:val="11"/>
        </w:numPr>
      </w:pPr>
      <w:r w:rsidRPr="00744304">
        <w:t>copies of licences and permits</w:t>
      </w:r>
    </w:p>
    <w:p w14:paraId="3B497FB6" w14:textId="77777777" w:rsidR="00366EE7" w:rsidRPr="00744304" w:rsidRDefault="00366EE7" w:rsidP="00B5483E">
      <w:pPr>
        <w:pStyle w:val="BulletListLevel1"/>
        <w:numPr>
          <w:ilvl w:val="0"/>
          <w:numId w:val="11"/>
        </w:numPr>
      </w:pPr>
      <w:r w:rsidRPr="00744304">
        <w:t>records of incidents, accidents or breaches</w:t>
      </w:r>
    </w:p>
    <w:p w14:paraId="0DB546C8" w14:textId="747440FC" w:rsidR="0055428C" w:rsidRDefault="00366EE7" w:rsidP="00B5483E">
      <w:pPr>
        <w:pStyle w:val="BulletListLevel1"/>
        <w:numPr>
          <w:ilvl w:val="0"/>
          <w:numId w:val="11"/>
        </w:numPr>
      </w:pPr>
      <w:proofErr w:type="gramStart"/>
      <w:r w:rsidRPr="00744304">
        <w:t>training</w:t>
      </w:r>
      <w:proofErr w:type="gramEnd"/>
      <w:r w:rsidRPr="00744304">
        <w:t xml:space="preserve"> records.</w:t>
      </w:r>
    </w:p>
    <w:p w14:paraId="12FCD248" w14:textId="77777777" w:rsidR="00D72149" w:rsidRDefault="0055428C">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D72149" w14:paraId="3E0630AF" w14:textId="77777777" w:rsidTr="00702DF6">
        <w:trPr>
          <w:trHeight w:val="659"/>
        </w:trPr>
        <w:tc>
          <w:tcPr>
            <w:tcW w:w="992" w:type="dxa"/>
            <w:shd w:val="clear" w:color="auto" w:fill="F2F2F2" w:themeFill="background1" w:themeFillShade="F2"/>
            <w:vAlign w:val="center"/>
          </w:tcPr>
          <w:p w14:paraId="081BCEC1" w14:textId="77777777" w:rsidR="00D72149" w:rsidRPr="009C3DED" w:rsidRDefault="00D72149" w:rsidP="00702DF6">
            <w:pPr>
              <w:pStyle w:val="Body"/>
              <w:spacing w:after="0" w:line="240" w:lineRule="auto"/>
              <w:jc w:val="center"/>
            </w:pPr>
            <w:r w:rsidRPr="0077790D">
              <w:rPr>
                <w:noProof/>
                <w:lang w:eastAsia="en-AU"/>
              </w:rPr>
              <w:lastRenderedPageBreak/>
              <w:drawing>
                <wp:inline distT="0" distB="0" distL="0" distR="0" wp14:anchorId="57446402" wp14:editId="75BD9217">
                  <wp:extent cx="333375" cy="370750"/>
                  <wp:effectExtent l="0" t="0" r="0" b="0"/>
                  <wp:docPr id="3" name="Picture 3" descr="Readings (required and suggested)" title="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2DD7773D" w14:textId="77777777" w:rsidR="00D72149" w:rsidRPr="00A76105" w:rsidRDefault="00D72149" w:rsidP="00702DF6">
            <w:pPr>
              <w:pStyle w:val="Heading3"/>
              <w:rPr>
                <w:b w:val="0"/>
                <w:sz w:val="44"/>
                <w:szCs w:val="44"/>
              </w:rPr>
            </w:pPr>
            <w:r w:rsidRPr="00A76105">
              <w:rPr>
                <w:b w:val="0"/>
                <w:sz w:val="44"/>
                <w:szCs w:val="44"/>
              </w:rPr>
              <w:t>Reading list</w:t>
            </w:r>
          </w:p>
        </w:tc>
      </w:tr>
    </w:tbl>
    <w:p w14:paraId="2AEDEDB9" w14:textId="21FD71A0" w:rsidR="0055428C" w:rsidRDefault="0055428C"/>
    <w:p w14:paraId="7E691C14" w14:textId="5C602C1F" w:rsidR="00366EE7" w:rsidRPr="00744304" w:rsidRDefault="00744304" w:rsidP="00744304">
      <w:pPr>
        <w:pStyle w:val="Body"/>
        <w:rPr>
          <w:i/>
          <w:sz w:val="22"/>
        </w:rPr>
      </w:pPr>
      <w:r>
        <w:sym w:font="Webdings" w:char="F0A8"/>
      </w:r>
      <w:r>
        <w:t xml:space="preserve"> </w:t>
      </w:r>
      <w:r w:rsidR="0D34A9FF" w:rsidRPr="00744304">
        <w:t xml:space="preserve">Review </w:t>
      </w:r>
      <w:hyperlink r:id="rId55" w:history="1">
        <w:r w:rsidR="0D34A9FF" w:rsidRPr="00744304">
          <w:rPr>
            <w:rStyle w:val="Hyperlink"/>
          </w:rPr>
          <w:t>Fuji Xerox’s 2016 Sustainability Report</w:t>
        </w:r>
      </w:hyperlink>
      <w:r w:rsidR="00262871" w:rsidRPr="00744304">
        <w:t xml:space="preserve">: </w:t>
      </w:r>
      <w:r w:rsidRPr="00744304">
        <w:rPr>
          <w:i/>
          <w:sz w:val="22"/>
        </w:rPr>
        <w:t>(</w:t>
      </w:r>
      <w:r w:rsidR="0D34A9FF" w:rsidRPr="00744304">
        <w:rPr>
          <w:i/>
          <w:sz w:val="22"/>
        </w:rPr>
        <w:t>www.fujixerox.com.au/en/Sustainability/Report-Centre</w:t>
      </w:r>
      <w:r w:rsidRPr="00744304">
        <w:rPr>
          <w:i/>
          <w:sz w:val="22"/>
        </w:rPr>
        <w:t>)</w:t>
      </w:r>
    </w:p>
    <w:p w14:paraId="6AE65925" w14:textId="29E518CD" w:rsidR="0D34A9FF" w:rsidRPr="009A00D9" w:rsidRDefault="00744304" w:rsidP="00744304">
      <w:pPr>
        <w:pStyle w:val="Body"/>
        <w:rPr>
          <w:i/>
          <w:sz w:val="22"/>
        </w:rPr>
      </w:pPr>
      <w:r>
        <w:sym w:font="Webdings" w:char="F0A8"/>
      </w:r>
      <w:r>
        <w:t xml:space="preserve"> </w:t>
      </w:r>
      <w:r w:rsidR="0D34A9FF" w:rsidRPr="00744304">
        <w:t xml:space="preserve">Review </w:t>
      </w:r>
      <w:hyperlink r:id="rId56" w:history="1">
        <w:r w:rsidR="0D34A9FF" w:rsidRPr="00744304">
          <w:rPr>
            <w:rStyle w:val="Hyperlink"/>
          </w:rPr>
          <w:t>Boral Limited’s 2019 Sustainability Report</w:t>
        </w:r>
      </w:hyperlink>
      <w:r w:rsidR="00262871" w:rsidRPr="00744304">
        <w:t xml:space="preserve">: </w:t>
      </w:r>
      <w:r w:rsidR="009A00D9" w:rsidRPr="009A00D9">
        <w:rPr>
          <w:i/>
          <w:sz w:val="22"/>
        </w:rPr>
        <w:t>(www.boral.com/community-sustainability/sustainability-report)</w:t>
      </w:r>
    </w:p>
    <w:p w14:paraId="60C09101" w14:textId="1A610967" w:rsidR="009A00D9" w:rsidRPr="009A00D9" w:rsidRDefault="009A00D9" w:rsidP="009A00D9">
      <w:pPr>
        <w:pStyle w:val="Body"/>
        <w:rPr>
          <w:rStyle w:val="Hyperlink"/>
          <w:i/>
          <w:color w:val="auto"/>
          <w:sz w:val="22"/>
        </w:rPr>
      </w:pPr>
      <w:r>
        <w:sym w:font="Webdings" w:char="F0A8"/>
      </w:r>
      <w:r>
        <w:t xml:space="preserve"> Review </w:t>
      </w:r>
      <w:hyperlink r:id="rId57" w:tgtFrame="_blank" w:history="1">
        <w:r w:rsidRPr="009A00D9">
          <w:rPr>
            <w:rStyle w:val="Hyperlink"/>
          </w:rPr>
          <w:t>IKEA's 2018 Sustainability Report</w:t>
        </w:r>
      </w:hyperlink>
      <w:r w:rsidRPr="009A00D9">
        <w:rPr>
          <w:rStyle w:val="Hyperlink"/>
        </w:rPr>
        <w:t>.</w:t>
      </w:r>
      <w:r>
        <w:rPr>
          <w:rStyle w:val="Hyperlink"/>
        </w:rPr>
        <w:t xml:space="preserve"> </w:t>
      </w:r>
      <w:r w:rsidRPr="009A00D9">
        <w:rPr>
          <w:rStyle w:val="Hyperlink"/>
          <w:i/>
          <w:color w:val="auto"/>
          <w:sz w:val="22"/>
        </w:rPr>
        <w:t>(</w:t>
      </w:r>
      <w:r w:rsidRPr="009A00D9">
        <w:rPr>
          <w:i/>
          <w:sz w:val="22"/>
        </w:rPr>
        <w:t>https://newsroom.inter.ikea.com/news/ikea-sustainability-report-fy18/s/409b1d78-7d7b-4f48-a63d-368d5fb69c2d)</w:t>
      </w:r>
    </w:p>
    <w:p w14:paraId="624D67AA" w14:textId="77777777" w:rsidR="00366EE7" w:rsidRDefault="00366EE7">
      <w:r>
        <w:br w:type="page"/>
      </w:r>
    </w:p>
    <w:p w14:paraId="02F2CD53" w14:textId="77777777" w:rsidR="00366EE7" w:rsidRDefault="00366EE7" w:rsidP="00366EE7">
      <w:pPr>
        <w:pStyle w:val="Sectionnumber"/>
      </w:pPr>
    </w:p>
    <w:p w14:paraId="649C03A1" w14:textId="64AE869B" w:rsidR="00366EE7" w:rsidRDefault="00366EE7" w:rsidP="00366EE7">
      <w:pPr>
        <w:pStyle w:val="Sectionnumber"/>
      </w:pPr>
      <w:r>
        <w:rPr>
          <w:noProof/>
          <w:lang w:eastAsia="en-AU"/>
        </w:rPr>
        <mc:AlternateContent>
          <mc:Choice Requires="wpg">
            <w:drawing>
              <wp:anchor distT="0" distB="0" distL="114300" distR="114300" simplePos="0" relativeHeight="251689472" behindDoc="1" locked="0" layoutInCell="1" allowOverlap="1" wp14:anchorId="5270922D" wp14:editId="7BADBBB6">
                <wp:simplePos x="0" y="0"/>
                <wp:positionH relativeFrom="margin">
                  <wp:posOffset>2209335</wp:posOffset>
                </wp:positionH>
                <wp:positionV relativeFrom="paragraph">
                  <wp:posOffset>2198100</wp:posOffset>
                </wp:positionV>
                <wp:extent cx="3876676" cy="3305175"/>
                <wp:effectExtent l="0" t="0" r="9525" b="9525"/>
                <wp:wrapNone/>
                <wp:docPr id="243" name="Group 243"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244" name="Rectangle 244"/>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5" name="Rectangle 245"/>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6" name="Rectangle 24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tangle 24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4DA172" id="Group 243" o:spid="_x0000_s1026" alt="Title: Shape - Description:  " style="position:absolute;margin-left:173.95pt;margin-top:173.1pt;width:305.25pt;height:260.25pt;z-index:-25162700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">
                <v:rect id="Rectangle 244"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x5YwQAAANwAAAAPAAAAZHJzL2Rvd25yZXYueG1sRI9Pi8Iw&#10;FMTvwn6H8Bb2ZtOK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MV3HljBAAAA3AAAAA8AAAAA&#10;AAAAAAAAAAAABwIAAGRycy9kb3ducmV2LnhtbFBLBQYAAAAAAwADALcAAAD1AgAAAAA=&#10;" filled="f" stroked="f"/>
                <v:rect id="Rectangle 24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7vDwgAAANwAAAAPAAAAZHJzL2Rvd25yZXYueG1sRI/BasMw&#10;EETvhfyD2EBujeyQ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qO7vDwgAAANwAAAAPAAAA&#10;AAAAAAAAAAAAAAcCAABkcnMvZG93bnJldi54bWxQSwUGAAAAAAMAAwC3AAAA9gIAAAAA&#10;" filled="f" stroked="f"/>
                <v:rect id="Rectangle 24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W0wQAAANwAAAAPAAAAZHJzL2Rvd25yZXYueG1sRI9Pi8Iw&#10;FMTvwn6H8Bb2ZtPKIt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FrpJbTBAAAA3AAAAA8AAAAA&#10;AAAAAAAAAAAABwIAAGRycy9kb3ducmV2LnhtbFBLBQYAAAAAAwADALcAAAD1AgAAAAA=&#10;" filled="f" stroked="f"/>
                <v:rect id="Rectangle 24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" filled="f" stroked="f"/>
                <w10:wrap anchorx="margin"/>
              </v:group>
            </w:pict>
          </mc:Fallback>
        </mc:AlternateContent>
      </w:r>
      <w:r>
        <w:t>Topic 5</w:t>
      </w:r>
    </w:p>
    <w:p w14:paraId="3850EB9F" w14:textId="51D97C31" w:rsidR="00366EE7" w:rsidRDefault="00366EE7" w:rsidP="003E0CCE">
      <w:pPr>
        <w:pStyle w:val="Sectionname"/>
        <w:ind w:right="3402"/>
      </w:pPr>
      <w:r w:rsidRPr="00366EE7">
        <w:t>Review workplace sustainability policy implementation</w:t>
      </w:r>
    </w:p>
    <w:p w14:paraId="1F7E443C" w14:textId="77777777" w:rsidR="00366EE7" w:rsidRDefault="00366EE7">
      <w:pPr>
        <w:rPr>
          <w:rFonts w:eastAsiaTheme="minorEastAsia" w:cstheme="minorHAnsi"/>
          <w:b/>
          <w:noProof/>
          <w:color w:val="000000" w:themeColor="text1"/>
          <w:spacing w:val="20"/>
          <w:kern w:val="22"/>
          <w:sz w:val="66"/>
          <w:szCs w:val="40"/>
          <w:lang w:val="en-US" w:eastAsia="en-AU" w:bidi="en-US"/>
        </w:rPr>
      </w:pPr>
      <w:r>
        <w:br w:type="page"/>
      </w:r>
    </w:p>
    <w:p w14:paraId="085F7A0A" w14:textId="131CE8BF" w:rsidR="00366EE7" w:rsidRDefault="00557701" w:rsidP="00366EE7">
      <w:pPr>
        <w:pStyle w:val="Heading1"/>
      </w:pPr>
      <w:bookmarkStart w:id="39" w:name="_Toc25310849"/>
      <w:r>
        <w:lastRenderedPageBreak/>
        <w:t xml:space="preserve">Topic 5: </w:t>
      </w:r>
      <w:r w:rsidRPr="00557701">
        <w:t>Review workplace sustainability policy implementation</w:t>
      </w:r>
      <w:bookmarkEnd w:id="39"/>
    </w:p>
    <w:p w14:paraId="14D10B3F" w14:textId="77777777" w:rsidR="00557701" w:rsidRDefault="00557701" w:rsidP="00985E91">
      <w:pPr>
        <w:pStyle w:val="Body"/>
        <w:spacing w:after="120" w:line="240" w:lineRule="auto"/>
      </w:pPr>
      <w:r>
        <w:t>In this topic, you will learn how to:</w:t>
      </w:r>
    </w:p>
    <w:p w14:paraId="32A920AB" w14:textId="77777777" w:rsidR="00557701" w:rsidRPr="004D45CD" w:rsidRDefault="00557701" w:rsidP="00B5483E">
      <w:pPr>
        <w:pStyle w:val="BulletListLevel1"/>
      </w:pPr>
      <w:r w:rsidRPr="004D45CD">
        <w:t>document outcomes and provide feedback to key personnel and stakeholders</w:t>
      </w:r>
    </w:p>
    <w:p w14:paraId="1D56FD1D" w14:textId="77777777" w:rsidR="00557701" w:rsidRPr="004D45CD" w:rsidRDefault="00557701" w:rsidP="00B5483E">
      <w:pPr>
        <w:pStyle w:val="BulletListLevel1"/>
      </w:pPr>
      <w:r w:rsidRPr="004D45CD">
        <w:t>investigate successes or otherwise of the policy</w:t>
      </w:r>
    </w:p>
    <w:p w14:paraId="2D3915D5" w14:textId="77777777" w:rsidR="00557701" w:rsidRPr="004D45CD" w:rsidRDefault="00557701" w:rsidP="00B5483E">
      <w:pPr>
        <w:pStyle w:val="BulletListLevel1"/>
      </w:pPr>
      <w:r w:rsidRPr="004D45CD">
        <w:t>monitor records to identify trends that may require remedial action or continuous improvement</w:t>
      </w:r>
    </w:p>
    <w:p w14:paraId="02074D1F" w14:textId="77777777" w:rsidR="00557701" w:rsidRPr="004D45CD" w:rsidRDefault="00557701" w:rsidP="00B5483E">
      <w:pPr>
        <w:pStyle w:val="BulletListLevel1"/>
      </w:pPr>
      <w:proofErr w:type="gramStart"/>
      <w:r w:rsidRPr="004D45CD">
        <w:t>modify</w:t>
      </w:r>
      <w:proofErr w:type="gramEnd"/>
      <w:r w:rsidRPr="004D45CD">
        <w:t xml:space="preserve"> policy, plans or procedures as required.</w:t>
      </w:r>
    </w:p>
    <w:p w14:paraId="6D264F56" w14:textId="77777777" w:rsidR="00557701" w:rsidRDefault="00557701" w:rsidP="00557701">
      <w:pPr>
        <w:pStyle w:val="Heading2"/>
      </w:pPr>
      <w:bookmarkStart w:id="40" w:name="_Toc25310850"/>
      <w:r>
        <w:t>Policy implementation</w:t>
      </w:r>
      <w:bookmarkEnd w:id="40"/>
    </w:p>
    <w:p w14:paraId="71BE9578" w14:textId="21B0FF9E" w:rsidR="00557701" w:rsidRDefault="00557701" w:rsidP="00557701">
      <w:pPr>
        <w:pStyle w:val="Body"/>
      </w:pPr>
      <w:r>
        <w:t xml:space="preserve">There is no point working to a plan if there is neither the opportunity nor will, to ensure the plan is working. For an organisation’s environmentally sustainable work practices to be effective, resources must be committed to ongoing monitoring and evaluation. </w:t>
      </w:r>
    </w:p>
    <w:p w14:paraId="37791DD9" w14:textId="77777777" w:rsidR="00557701" w:rsidRDefault="00557701" w:rsidP="00557701">
      <w:pPr>
        <w:pStyle w:val="Body"/>
      </w:pPr>
      <w:r>
        <w:t>Once you have a recording system in place, you will need to monitor the records to identify trends that may require remedial action and use this information to promote continuous improvement of performance.</w:t>
      </w:r>
    </w:p>
    <w:p w14:paraId="3C7ACE0C" w14:textId="77777777" w:rsidR="00557701" w:rsidRDefault="00557701" w:rsidP="00557701">
      <w:pPr>
        <w:pStyle w:val="Body"/>
      </w:pPr>
      <w:r>
        <w:t xml:space="preserve">As part of continuous improvement activities, you will need to investigate the success of your workplace sustainability policy, including the procedures, and other implementation and communication activities that are part of the larger system. In this topic, you will also investigate the reporting of outcomes </w:t>
      </w:r>
      <w:proofErr w:type="gramStart"/>
      <w:r>
        <w:t>as a result</w:t>
      </w:r>
      <w:proofErr w:type="gramEnd"/>
      <w:r>
        <w:t xml:space="preserve"> of the sustainability policy implementation.</w:t>
      </w:r>
    </w:p>
    <w:p w14:paraId="4E3F6F63" w14:textId="77777777" w:rsidR="00557701" w:rsidRDefault="00557701" w:rsidP="00557701">
      <w:pPr>
        <w:pStyle w:val="Body"/>
      </w:pPr>
      <w:r>
        <w:t>Monitoring and evaluating environmentally sustainable strategies requires:</w:t>
      </w:r>
    </w:p>
    <w:p w14:paraId="72A0F850" w14:textId="2C9868C7" w:rsidR="00557701" w:rsidRDefault="00557701" w:rsidP="00B5483E">
      <w:pPr>
        <w:pStyle w:val="BulletListLevel1"/>
        <w:numPr>
          <w:ilvl w:val="0"/>
          <w:numId w:val="1"/>
        </w:numPr>
      </w:pPr>
      <w:r>
        <w:t>establishing baselines and performance indicators</w:t>
      </w:r>
    </w:p>
    <w:p w14:paraId="2462FC9E" w14:textId="77777777" w:rsidR="00557701" w:rsidRDefault="00557701" w:rsidP="00B5483E">
      <w:pPr>
        <w:pStyle w:val="BulletListLevel1"/>
        <w:numPr>
          <w:ilvl w:val="0"/>
          <w:numId w:val="1"/>
        </w:numPr>
      </w:pPr>
      <w:r>
        <w:t>establishing systems to review and report the progress of sustainability implementation plans from start to completion</w:t>
      </w:r>
    </w:p>
    <w:p w14:paraId="0481EE14" w14:textId="77777777" w:rsidR="00557701" w:rsidRDefault="00557701" w:rsidP="00B5483E">
      <w:pPr>
        <w:pStyle w:val="BulletListLevel1"/>
        <w:numPr>
          <w:ilvl w:val="0"/>
          <w:numId w:val="1"/>
        </w:numPr>
      </w:pPr>
      <w:r>
        <w:t>implementing systems for reviewing the performance indicators based on actual performance</w:t>
      </w:r>
    </w:p>
    <w:p w14:paraId="07971CFB" w14:textId="77777777" w:rsidR="00557701" w:rsidRDefault="00557701" w:rsidP="00B5483E">
      <w:pPr>
        <w:pStyle w:val="BulletListLevel1"/>
        <w:numPr>
          <w:ilvl w:val="0"/>
          <w:numId w:val="1"/>
        </w:numPr>
      </w:pPr>
      <w:r>
        <w:t>creating a system to report the results of the plan and its benefits to management and staff</w:t>
      </w:r>
    </w:p>
    <w:p w14:paraId="4B3F8700" w14:textId="77777777" w:rsidR="00557701" w:rsidRDefault="00557701" w:rsidP="00B5483E">
      <w:pPr>
        <w:pStyle w:val="BulletListLevel1"/>
        <w:numPr>
          <w:ilvl w:val="0"/>
          <w:numId w:val="1"/>
        </w:numPr>
      </w:pPr>
      <w:r>
        <w:t>planning to access the outcomes of plans and transfer the lessons learnt to other areas of operations, or to extend the benefits to the whole organisation</w:t>
      </w:r>
    </w:p>
    <w:p w14:paraId="5F2ADF38" w14:textId="77777777" w:rsidR="00557701" w:rsidRDefault="00557701" w:rsidP="00B5483E">
      <w:pPr>
        <w:pStyle w:val="BulletListLevel1"/>
        <w:numPr>
          <w:ilvl w:val="0"/>
          <w:numId w:val="1"/>
        </w:numPr>
      </w:pPr>
      <w:r>
        <w:t>include monitoring in the business plan and budget</w:t>
      </w:r>
    </w:p>
    <w:p w14:paraId="07EBD3C2" w14:textId="0E2290A1" w:rsidR="00985E91" w:rsidRDefault="00557701" w:rsidP="00B5483E">
      <w:pPr>
        <w:pStyle w:val="BulletListLevel1"/>
        <w:numPr>
          <w:ilvl w:val="0"/>
          <w:numId w:val="1"/>
        </w:numPr>
      </w:pPr>
      <w:proofErr w:type="gramStart"/>
      <w:r>
        <w:t>evaluation</w:t>
      </w:r>
      <w:proofErr w:type="gramEnd"/>
      <w:r>
        <w:t xml:space="preserve"> of sustainable practices and recommending continuous improvement.</w:t>
      </w:r>
      <w:bookmarkStart w:id="41" w:name="_Toc9959611"/>
      <w:r w:rsidR="00985E91">
        <w:br w:type="page"/>
      </w:r>
    </w:p>
    <w:p w14:paraId="5A3CEEE2" w14:textId="77777777" w:rsidR="00557701" w:rsidRDefault="00557701" w:rsidP="00557701">
      <w:pPr>
        <w:pStyle w:val="Heading2"/>
      </w:pPr>
      <w:bookmarkStart w:id="42" w:name="_Toc25310851"/>
      <w:r>
        <w:lastRenderedPageBreak/>
        <w:t>C</w:t>
      </w:r>
      <w:r w:rsidRPr="003B66D6">
        <w:t>ontinuous improvement</w:t>
      </w:r>
      <w:bookmarkEnd w:id="42"/>
      <w:r w:rsidRPr="003B66D6">
        <w:t xml:space="preserve"> </w:t>
      </w:r>
      <w:bookmarkEnd w:id="41"/>
    </w:p>
    <w:p w14:paraId="6EA52C97" w14:textId="77777777" w:rsidR="00557701" w:rsidRDefault="00557701" w:rsidP="00557701">
      <w:pPr>
        <w:pStyle w:val="Body"/>
      </w:pPr>
      <w:r>
        <w:t xml:space="preserve">It is not enough to have the policy and procedures in place; a process of continuous improvement is crucial to ensure relevance and continuing ability to set and meet targets. It requires regular consultation with employees and management. A system of continuous improvement allows new ideas to be implemented or added and workplace methods that are no longer relevant to </w:t>
      </w:r>
      <w:proofErr w:type="gramStart"/>
      <w:r>
        <w:t>be discontinued</w:t>
      </w:r>
      <w:proofErr w:type="gramEnd"/>
      <w:r>
        <w:t>. Each department should be involved in its own continuous development process.</w:t>
      </w:r>
    </w:p>
    <w:p w14:paraId="51AC8A8D" w14:textId="77777777" w:rsidR="00557701" w:rsidRDefault="00557701" w:rsidP="00557701">
      <w:pPr>
        <w:pStyle w:val="Body"/>
      </w:pPr>
      <w:r>
        <w:t xml:space="preserve">Continuous improvement involves monitoring, checking and reviewing policies, plans and procedures. It also includes monitoring non-compliance and breaches. This </w:t>
      </w:r>
      <w:proofErr w:type="gramStart"/>
      <w:r>
        <w:t>can be achieved</w:t>
      </w:r>
      <w:proofErr w:type="gramEnd"/>
      <w:r>
        <w:t xml:space="preserve"> by conducting audits, reviewing invoices and metering records, checking training records, looking at whether efficiency targets have been met.</w:t>
      </w:r>
    </w:p>
    <w:p w14:paraId="634C1A10" w14:textId="77777777" w:rsidR="00557701" w:rsidRDefault="00557701" w:rsidP="00557701">
      <w:pPr>
        <w:pStyle w:val="Body"/>
      </w:pPr>
      <w:proofErr w:type="gramStart"/>
      <w:r>
        <w:t>As a result</w:t>
      </w:r>
      <w:proofErr w:type="gramEnd"/>
      <w:r>
        <w:t xml:space="preserve"> of these findings, new policies and procedures may need to be researched and developed, and the cycle starts again.</w:t>
      </w:r>
    </w:p>
    <w:p w14:paraId="7990C5A7" w14:textId="77777777" w:rsidR="00557701" w:rsidRDefault="00557701" w:rsidP="00557701">
      <w:pPr>
        <w:pStyle w:val="Body"/>
      </w:pPr>
      <w:r>
        <w:t>To create the environment for sustainability improvements, managers need to build a positive culture that convinces employees that what benefits the organisation, benefits them too.</w:t>
      </w:r>
    </w:p>
    <w:p w14:paraId="12049BBA" w14:textId="77777777" w:rsidR="00A76105" w:rsidRDefault="00A76105" w:rsidP="00A76105">
      <w:pPr>
        <w:pStyle w:val="Body"/>
      </w:pPr>
      <w:r>
        <w:t>Some strategies to create a continuous improvement culture include: </w:t>
      </w:r>
    </w:p>
    <w:p w14:paraId="55D6F467" w14:textId="77777777" w:rsidR="00A76105" w:rsidRDefault="00A76105" w:rsidP="00A76105">
      <w:pPr>
        <w:pStyle w:val="Body"/>
        <w:numPr>
          <w:ilvl w:val="0"/>
          <w:numId w:val="29"/>
        </w:numPr>
      </w:pPr>
      <w:r>
        <w:t>breaking down the barriers that exist between management and employees </w:t>
      </w:r>
    </w:p>
    <w:p w14:paraId="326AF859" w14:textId="77777777" w:rsidR="00A76105" w:rsidRDefault="00A76105" w:rsidP="00A76105">
      <w:pPr>
        <w:pStyle w:val="Body"/>
        <w:numPr>
          <w:ilvl w:val="0"/>
          <w:numId w:val="29"/>
        </w:numPr>
      </w:pPr>
      <w:r>
        <w:t>removing the barriers that exist between departments</w:t>
      </w:r>
    </w:p>
    <w:p w14:paraId="4CC63B82" w14:textId="2F6251C7" w:rsidR="00A76105" w:rsidRDefault="00A76105" w:rsidP="00A76105">
      <w:pPr>
        <w:pStyle w:val="Body"/>
        <w:numPr>
          <w:ilvl w:val="0"/>
          <w:numId w:val="29"/>
        </w:numPr>
      </w:pPr>
      <w:r>
        <w:t>encouraging teamwork </w:t>
      </w:r>
    </w:p>
    <w:p w14:paraId="6BE5C783" w14:textId="77777777" w:rsidR="00A76105" w:rsidRDefault="00A76105" w:rsidP="00A76105">
      <w:pPr>
        <w:pStyle w:val="Body"/>
        <w:numPr>
          <w:ilvl w:val="0"/>
          <w:numId w:val="29"/>
        </w:numPr>
      </w:pPr>
      <w:r>
        <w:t>tolerating failure</w:t>
      </w:r>
    </w:p>
    <w:p w14:paraId="6923CBE5" w14:textId="77777777" w:rsidR="00A76105" w:rsidRDefault="00A76105" w:rsidP="00A76105">
      <w:pPr>
        <w:pStyle w:val="Body"/>
        <w:numPr>
          <w:ilvl w:val="0"/>
          <w:numId w:val="29"/>
        </w:numPr>
      </w:pPr>
      <w:r>
        <w:t>giving credit where due</w:t>
      </w:r>
    </w:p>
    <w:p w14:paraId="1D521232" w14:textId="77777777" w:rsidR="00A76105" w:rsidRDefault="00A76105" w:rsidP="00A76105">
      <w:pPr>
        <w:pStyle w:val="Body"/>
        <w:numPr>
          <w:ilvl w:val="0"/>
          <w:numId w:val="29"/>
        </w:numPr>
      </w:pPr>
      <w:r>
        <w:t>sharing information and collecting new ideas for further improvements</w:t>
      </w:r>
    </w:p>
    <w:p w14:paraId="7090C142" w14:textId="77777777" w:rsidR="00A76105" w:rsidRDefault="00A76105" w:rsidP="00A76105">
      <w:pPr>
        <w:pStyle w:val="Body"/>
        <w:numPr>
          <w:ilvl w:val="0"/>
          <w:numId w:val="29"/>
        </w:numPr>
      </w:pPr>
      <w:r>
        <w:t>being willing to take risks or try out new ideas</w:t>
      </w:r>
    </w:p>
    <w:p w14:paraId="7C52EA8C" w14:textId="77777777" w:rsidR="00A76105" w:rsidRDefault="00A76105" w:rsidP="00A76105">
      <w:pPr>
        <w:pStyle w:val="Body"/>
        <w:numPr>
          <w:ilvl w:val="0"/>
          <w:numId w:val="29"/>
        </w:numPr>
      </w:pPr>
      <w:proofErr w:type="gramStart"/>
      <w:r>
        <w:t>acknowledging</w:t>
      </w:r>
      <w:proofErr w:type="gramEnd"/>
      <w:r>
        <w:t xml:space="preserve"> incremental improvements.</w:t>
      </w:r>
    </w:p>
    <w:p w14:paraId="13FCFA84" w14:textId="77777777" w:rsidR="00A76105" w:rsidRPr="00A76105" w:rsidRDefault="00A76105" w:rsidP="00A76105">
      <w:pPr>
        <w:pStyle w:val="Body"/>
      </w:pPr>
      <w:r w:rsidRPr="00A76105">
        <w:t>Monitoring will identify:</w:t>
      </w:r>
    </w:p>
    <w:p w14:paraId="6B2364F4" w14:textId="77777777" w:rsidR="00A76105" w:rsidRDefault="00A76105" w:rsidP="00A76105">
      <w:pPr>
        <w:pStyle w:val="Body"/>
        <w:numPr>
          <w:ilvl w:val="0"/>
          <w:numId w:val="29"/>
        </w:numPr>
      </w:pPr>
      <w:r>
        <w:t>additional coaching and mentoring required </w:t>
      </w:r>
    </w:p>
    <w:p w14:paraId="47E4DE06" w14:textId="511FA60B" w:rsidR="00A76105" w:rsidRDefault="00A76105" w:rsidP="00A76105">
      <w:pPr>
        <w:pStyle w:val="Body"/>
        <w:numPr>
          <w:ilvl w:val="0"/>
          <w:numId w:val="29"/>
        </w:numPr>
      </w:pPr>
      <w:r>
        <w:t>coaching and mentoring in environmentally sustainable work practices that ha</w:t>
      </w:r>
      <w:r w:rsidR="008D707C">
        <w:t>ve</w:t>
      </w:r>
      <w:r>
        <w:t xml:space="preserve"> </w:t>
      </w:r>
      <w:r w:rsidR="0055428C">
        <w:t>occurred</w:t>
      </w:r>
    </w:p>
    <w:p w14:paraId="32266FE9" w14:textId="6441A563" w:rsidR="00A76105" w:rsidRDefault="00A76105" w:rsidP="00A76105">
      <w:pPr>
        <w:pStyle w:val="Body"/>
        <w:numPr>
          <w:ilvl w:val="0"/>
          <w:numId w:val="29"/>
        </w:numPr>
      </w:pPr>
      <w:r>
        <w:t xml:space="preserve">trends such as </w:t>
      </w:r>
      <w:r w:rsidR="008D707C">
        <w:t xml:space="preserve">the </w:t>
      </w:r>
      <w:r>
        <w:t xml:space="preserve">amount of electricity used per month </w:t>
      </w:r>
      <w:r>
        <w:br w:type="page"/>
      </w:r>
    </w:p>
    <w:p w14:paraId="07A00E6C" w14:textId="77777777" w:rsidR="00A76105" w:rsidRDefault="00A76105" w:rsidP="00A76105">
      <w:pPr>
        <w:pStyle w:val="Body"/>
        <w:numPr>
          <w:ilvl w:val="0"/>
          <w:numId w:val="29"/>
        </w:numPr>
      </w:pPr>
      <w:r>
        <w:lastRenderedPageBreak/>
        <w:t>levels of compliance with policies and procedures</w:t>
      </w:r>
    </w:p>
    <w:p w14:paraId="2255F15F" w14:textId="77777777" w:rsidR="00A76105" w:rsidRDefault="00A76105" w:rsidP="00A76105">
      <w:pPr>
        <w:pStyle w:val="Body"/>
        <w:numPr>
          <w:ilvl w:val="0"/>
          <w:numId w:val="29"/>
        </w:numPr>
      </w:pPr>
      <w:r>
        <w:t>progress towards meeting targets</w:t>
      </w:r>
    </w:p>
    <w:p w14:paraId="56197C76" w14:textId="77777777" w:rsidR="00A76105" w:rsidRDefault="00A76105" w:rsidP="00A76105">
      <w:pPr>
        <w:pStyle w:val="Body"/>
        <w:numPr>
          <w:ilvl w:val="0"/>
          <w:numId w:val="29"/>
        </w:numPr>
      </w:pPr>
      <w:proofErr w:type="gramStart"/>
      <w:r>
        <w:t>issues</w:t>
      </w:r>
      <w:proofErr w:type="gramEnd"/>
      <w:r>
        <w:t xml:space="preserve"> of concern.</w:t>
      </w:r>
    </w:p>
    <w:p w14:paraId="340BFE87" w14:textId="77777777" w:rsidR="00A76105" w:rsidRPr="00A76105" w:rsidRDefault="00A76105" w:rsidP="00A76105">
      <w:pPr>
        <w:pStyle w:val="Body"/>
        <w:rPr>
          <w:lang w:eastAsia="en-AU"/>
        </w:rPr>
      </w:pPr>
      <w:r w:rsidRPr="00A76105">
        <w:rPr>
          <w:lang w:eastAsia="en-AU"/>
        </w:rPr>
        <w:t>Data should be meaningful for future decision-making. Try asking yourself the following questions:</w:t>
      </w:r>
    </w:p>
    <w:p w14:paraId="161BE44E" w14:textId="77777777" w:rsidR="00A76105" w:rsidRPr="00A76105" w:rsidRDefault="00A76105" w:rsidP="00A76105">
      <w:pPr>
        <w:pStyle w:val="Body"/>
        <w:numPr>
          <w:ilvl w:val="0"/>
          <w:numId w:val="32"/>
        </w:numPr>
      </w:pPr>
      <w:proofErr w:type="gramStart"/>
      <w:r w:rsidRPr="00A76105">
        <w:t>Have the policy and plan been communicated</w:t>
      </w:r>
      <w:proofErr w:type="gramEnd"/>
      <w:r w:rsidRPr="00A76105">
        <w:t xml:space="preserve"> as planned?</w:t>
      </w:r>
    </w:p>
    <w:p w14:paraId="24CDEBE1" w14:textId="429D2401" w:rsidR="00A76105" w:rsidRPr="00A76105" w:rsidRDefault="00A76105" w:rsidP="00A76105">
      <w:pPr>
        <w:pStyle w:val="Body"/>
        <w:numPr>
          <w:ilvl w:val="0"/>
          <w:numId w:val="32"/>
        </w:numPr>
      </w:pPr>
      <w:r w:rsidRPr="00A76105">
        <w:t>Do the policy and plan meet statutory requirements?</w:t>
      </w:r>
    </w:p>
    <w:p w14:paraId="20D24837" w14:textId="255B33EB" w:rsidR="00A76105" w:rsidRPr="00A76105" w:rsidRDefault="00A76105" w:rsidP="00A76105">
      <w:pPr>
        <w:pStyle w:val="Body"/>
        <w:numPr>
          <w:ilvl w:val="0"/>
          <w:numId w:val="32"/>
        </w:numPr>
      </w:pPr>
      <w:r w:rsidRPr="00A76105">
        <w:t>Is our organisation more sustainable, as measured by the key performance indicators and goals?</w:t>
      </w:r>
    </w:p>
    <w:p w14:paraId="3116AAAE" w14:textId="2ED197E7" w:rsidR="00557701" w:rsidRDefault="00557701" w:rsidP="00A76105">
      <w:pPr>
        <w:pStyle w:val="Body"/>
      </w:pPr>
      <w:r>
        <w:t>Managers should also develop effective mentoring and coaching processes to ensure that individuals and teams can implement environmentally sustainable work practices.</w:t>
      </w:r>
    </w:p>
    <w:p w14:paraId="4D9E91D4" w14:textId="77777777" w:rsidR="00557701" w:rsidRDefault="00557701" w:rsidP="00557701">
      <w:pPr>
        <w:pStyle w:val="Body"/>
      </w:pPr>
      <w:r>
        <w:t>Monitoring records will allow you to see trends and identify strategies that are working. You will be able to determine levels of compliance, and reviews will provide useful information on whether your standard operating procedures are assisting staff to work consistently and achieve their targets.</w:t>
      </w:r>
    </w:p>
    <w:p w14:paraId="574D49D5" w14:textId="4B9C1C0A" w:rsidR="00557701" w:rsidRPr="00DF6318" w:rsidRDefault="00557701" w:rsidP="00557701">
      <w:pPr>
        <w:pStyle w:val="Heading2"/>
      </w:pPr>
      <w:bookmarkStart w:id="43" w:name="_Toc9959612"/>
      <w:bookmarkStart w:id="44" w:name="_Toc25310852"/>
      <w:r w:rsidRPr="00DF6318">
        <w:t>Documenting outcomes</w:t>
      </w:r>
      <w:bookmarkEnd w:id="43"/>
      <w:bookmarkEnd w:id="44"/>
    </w:p>
    <w:p w14:paraId="4B1645B9" w14:textId="77777777" w:rsidR="00557701" w:rsidRDefault="00557701" w:rsidP="00557701">
      <w:pPr>
        <w:pStyle w:val="Body"/>
      </w:pPr>
      <w:r w:rsidRPr="007E3F73">
        <w:t>It is important that the records you have gathered and filed are accessible to stakeholders, both internal and external. The most common way of providing this</w:t>
      </w:r>
      <w:r>
        <w:t xml:space="preserve"> information is through the preparation of reports. These reports may show how you meet compliance requirements, or how you have improved efficiency and met targets.</w:t>
      </w:r>
    </w:p>
    <w:p w14:paraId="307D9FC7" w14:textId="77777777" w:rsidR="00557701" w:rsidRDefault="00557701" w:rsidP="00557701">
      <w:pPr>
        <w:pStyle w:val="Body"/>
      </w:pPr>
      <w:r>
        <w:t xml:space="preserve">Transparent and accessible reports are valuable to all stakeholders: for external stakeholders, they provide a positive view of the organisation and its commitment to environmental responsibility; for internal stakeholders, reports provide a clear view of how their work is assisting the organisation in meeting its targets, and as a result are likely to increase commitment and motivation among staff. Various methods </w:t>
      </w:r>
      <w:proofErr w:type="gramStart"/>
      <w:r>
        <w:t>may be used</w:t>
      </w:r>
      <w:proofErr w:type="gramEnd"/>
      <w:r>
        <w:t xml:space="preserve"> to communicate this information. These could include staff meetings, annual general meetings, newsletters, company websites and the company's intranet.</w:t>
      </w:r>
    </w:p>
    <w:p w14:paraId="5E675967" w14:textId="370252D0" w:rsidR="00557701" w:rsidRDefault="00557701" w:rsidP="00557701">
      <w:pPr>
        <w:pStyle w:val="Body"/>
      </w:pPr>
      <w:r w:rsidRPr="009C0534">
        <w:t xml:space="preserve">The following </w:t>
      </w:r>
      <w:r w:rsidRPr="00F22D1F">
        <w:t xml:space="preserve">reports </w:t>
      </w:r>
      <w:proofErr w:type="gramStart"/>
      <w:r w:rsidRPr="00F22D1F">
        <w:t>can be used</w:t>
      </w:r>
      <w:proofErr w:type="gramEnd"/>
      <w:r w:rsidRPr="00F22D1F">
        <w:t xml:space="preserve"> to</w:t>
      </w:r>
      <w:r w:rsidRPr="009C0534">
        <w:rPr>
          <w:rStyle w:val="CommentReference"/>
          <w:rFonts w:ascii="Myriad Pro" w:hAnsi="Myriad Pro" w:cs="Times New Roman"/>
          <w:color w:val="262626" w:themeColor="text1" w:themeTint="D9"/>
        </w:rPr>
        <w:t xml:space="preserve"> </w:t>
      </w:r>
      <w:r w:rsidRPr="009C0534">
        <w:t xml:space="preserve">document </w:t>
      </w:r>
      <w:r w:rsidR="008D707C">
        <w:t xml:space="preserve">the </w:t>
      </w:r>
      <w:r w:rsidRPr="009C0534">
        <w:t>outcomes</w:t>
      </w:r>
      <w:r>
        <w:t xml:space="preserve"> of sustainability initiatives in the organisation.</w:t>
      </w:r>
    </w:p>
    <w:p w14:paraId="55ECDD00" w14:textId="107A6861" w:rsidR="00A76105" w:rsidRDefault="001410CD" w:rsidP="00A76105">
      <w:pPr>
        <w:pStyle w:val="Body"/>
        <w:rPr>
          <w:noProof/>
          <w:lang w:eastAsia="en-AU"/>
        </w:rPr>
      </w:pPr>
      <w:r w:rsidRPr="00A76105">
        <w:t>The records you gather must be accessible to all stakeholders. The most common way of providing this information is through the preparation of reports. These reports may show how you meet compliance requirements, or how you have improved efficiency and met targets.</w:t>
      </w:r>
      <w:r w:rsidR="00A76105">
        <w:br w:type="page"/>
      </w:r>
    </w:p>
    <w:p w14:paraId="45F595CB" w14:textId="77777777" w:rsidR="00A76105" w:rsidRPr="00A76105" w:rsidRDefault="00A76105" w:rsidP="00A76105">
      <w:pPr>
        <w:pStyle w:val="Body"/>
      </w:pPr>
      <w:r w:rsidRPr="00A76105">
        <w:lastRenderedPageBreak/>
        <w:t>Transparent and accessible reports are valuable to all stakeholders, internal and external.</w:t>
      </w:r>
    </w:p>
    <w:p w14:paraId="7980660F" w14:textId="77777777" w:rsidR="00A76105" w:rsidRPr="00A76105" w:rsidRDefault="00A76105" w:rsidP="00A76105">
      <w:pPr>
        <w:pStyle w:val="Body"/>
        <w:numPr>
          <w:ilvl w:val="0"/>
          <w:numId w:val="34"/>
        </w:numPr>
        <w:rPr>
          <w:i/>
        </w:rPr>
      </w:pPr>
      <w:r w:rsidRPr="00A76105">
        <w:rPr>
          <w:b/>
          <w:i/>
        </w:rPr>
        <w:t>For external stakeholders</w:t>
      </w:r>
      <w:r w:rsidRPr="00A76105">
        <w:rPr>
          <w:i/>
        </w:rPr>
        <w:t>, they provide a positive view of the organisation and its commitment to environmental responsibility.</w:t>
      </w:r>
    </w:p>
    <w:p w14:paraId="4DD83B12" w14:textId="77777777" w:rsidR="00A76105" w:rsidRPr="00A76105" w:rsidRDefault="00A76105" w:rsidP="00A76105">
      <w:pPr>
        <w:pStyle w:val="Body"/>
        <w:numPr>
          <w:ilvl w:val="0"/>
          <w:numId w:val="34"/>
        </w:numPr>
        <w:rPr>
          <w:i/>
        </w:rPr>
      </w:pPr>
      <w:r w:rsidRPr="00A76105">
        <w:rPr>
          <w:b/>
          <w:i/>
        </w:rPr>
        <w:t>For internal stakeholders</w:t>
      </w:r>
      <w:r w:rsidRPr="00A76105">
        <w:rPr>
          <w:i/>
        </w:rPr>
        <w:t>, reports provide a clear view of how their work is assisting the organisation in meeting its targets, and as a result, are likely to increase commitment and motivation among staff.</w:t>
      </w:r>
    </w:p>
    <w:p w14:paraId="7B5EF17C" w14:textId="77777777" w:rsidR="00A76105" w:rsidRDefault="00A76105" w:rsidP="00A76105">
      <w:pPr>
        <w:pStyle w:val="Body"/>
      </w:pPr>
      <w:r>
        <w:t xml:space="preserve">Various methods </w:t>
      </w:r>
      <w:proofErr w:type="gramStart"/>
      <w:r>
        <w:t>may be used</w:t>
      </w:r>
      <w:proofErr w:type="gramEnd"/>
      <w:r>
        <w:t xml:space="preserve"> to communicate this information, including staff meetings, annual general meetings, newsletters, company websites and the company's intranet.</w:t>
      </w:r>
    </w:p>
    <w:p w14:paraId="04631AFC" w14:textId="77777777" w:rsidR="00A76105" w:rsidRDefault="00A76105" w:rsidP="00A76105">
      <w:pPr>
        <w:pStyle w:val="Body"/>
      </w:pPr>
      <w:r>
        <w:t xml:space="preserve">The following reports </w:t>
      </w:r>
      <w:proofErr w:type="gramStart"/>
      <w:r>
        <w:t>can be used</w:t>
      </w:r>
      <w:proofErr w:type="gramEnd"/>
      <w:r>
        <w:t xml:space="preserve"> to document the outcomes of sustainability initiatives in the organisation.</w:t>
      </w:r>
    </w:p>
    <w:p w14:paraId="3DDDA287" w14:textId="368BEA97" w:rsidR="00557701" w:rsidRPr="00B83D22" w:rsidRDefault="00557701" w:rsidP="00A76105">
      <w:pPr>
        <w:pStyle w:val="Heading3"/>
        <w:spacing w:after="240"/>
      </w:pPr>
      <w:r w:rsidRPr="00B83D22">
        <w:t>Compliance reports</w:t>
      </w:r>
    </w:p>
    <w:p w14:paraId="7AB0F446" w14:textId="77777777" w:rsidR="00557701" w:rsidRDefault="00557701" w:rsidP="00557701">
      <w:pPr>
        <w:pStyle w:val="Body"/>
      </w:pPr>
      <w:r>
        <w:t xml:space="preserve">Both Federal and State governments require organisations to report their environmental impacts and report to government or stakeholders. Reporting may also require companies to verify and audit their levels of compliance and demonstrate plans for improvement. These reports demonstrate the organisation’s adherence to guidelines and </w:t>
      </w:r>
      <w:proofErr w:type="gramStart"/>
      <w:r>
        <w:t>are delivered</w:t>
      </w:r>
      <w:proofErr w:type="gramEnd"/>
      <w:r>
        <w:t xml:space="preserve"> on a regular basis (usually annual). Reports </w:t>
      </w:r>
      <w:proofErr w:type="gramStart"/>
      <w:r>
        <w:t>must also be submitted</w:t>
      </w:r>
      <w:proofErr w:type="gramEnd"/>
      <w:r>
        <w:t xml:space="preserve"> if a breach of compliance occurs. When an organisation submits legally required reports, the regulatory body will check the system to ensure that compliance </w:t>
      </w:r>
      <w:proofErr w:type="gramStart"/>
      <w:r>
        <w:t>has been achieved</w:t>
      </w:r>
      <w:proofErr w:type="gramEnd"/>
      <w:r>
        <w:t xml:space="preserve">. If this is not the case, a review of the systems </w:t>
      </w:r>
      <w:proofErr w:type="gramStart"/>
      <w:r>
        <w:t>will be imposed</w:t>
      </w:r>
      <w:proofErr w:type="gramEnd"/>
      <w:r>
        <w:t>.</w:t>
      </w:r>
    </w:p>
    <w:p w14:paraId="71981C76" w14:textId="77777777" w:rsidR="00557701" w:rsidRPr="00A76105" w:rsidRDefault="00557701" w:rsidP="00A76105">
      <w:pPr>
        <w:pStyle w:val="Body"/>
      </w:pPr>
      <w:r>
        <w:t xml:space="preserve">In NSW, the Department of Planning and Environment is the regulating body for compliance. Its role is to ensure that industry, government and the community comply with environmental legislation. The Department has the power to impose unannounced compliance audits and reviews on any enterprise it regulates, although it will generally choose companies whose practices are associated with priority environmental issues (Department of Planning and Environment, 2019). Inspectors assess the organisation’s compliance with legislation and best environmental management practices. Public reports </w:t>
      </w:r>
      <w:proofErr w:type="gramStart"/>
      <w:r w:rsidRPr="00A76105">
        <w:t>are then issued</w:t>
      </w:r>
      <w:proofErr w:type="gramEnd"/>
      <w:r w:rsidRPr="00A76105">
        <w:t>, and the findings fed into license reviews and ongoing compliance activities.</w:t>
      </w:r>
    </w:p>
    <w:p w14:paraId="12F2892B" w14:textId="77777777" w:rsidR="001410CD" w:rsidRPr="00F9592A" w:rsidRDefault="001410CD" w:rsidP="001410CD">
      <w:pPr>
        <w:pStyle w:val="Heading3"/>
      </w:pPr>
      <w:r w:rsidRPr="00F9592A">
        <w:t>Efficiency reports</w:t>
      </w:r>
    </w:p>
    <w:p w14:paraId="2E34FEB3" w14:textId="252F9695" w:rsidR="00EE6FAE" w:rsidRPr="00A76105" w:rsidRDefault="001410CD" w:rsidP="00A76105">
      <w:pPr>
        <w:pStyle w:val="Body"/>
      </w:pPr>
      <w:r>
        <w:t xml:space="preserve">These reports focus on the set targets and provide a tool to check progress. They </w:t>
      </w:r>
      <w:proofErr w:type="gramStart"/>
      <w:r>
        <w:t>are developed</w:t>
      </w:r>
      <w:proofErr w:type="gramEnd"/>
      <w:r>
        <w:t xml:space="preserve"> from information gained through the organisation's monitoring methods and are usually prepared several times per year, for example on a monthly or quarterly basis. They allow you to see where targets </w:t>
      </w:r>
      <w:proofErr w:type="gramStart"/>
      <w:r>
        <w:t>have been met or surpassed</w:t>
      </w:r>
      <w:proofErr w:type="gramEnd"/>
      <w:r>
        <w:t xml:space="preserve"> and identify areas or activities that are unsuccessful. From the information gathered, changes and improvements can be determined. These reports </w:t>
      </w:r>
      <w:proofErr w:type="gramStart"/>
      <w:r>
        <w:t>are made</w:t>
      </w:r>
      <w:proofErr w:type="gramEnd"/>
      <w:r>
        <w:t xml:space="preserve"> available within the organisation as appropriate, and often the information is provided to the public via company websites and annual reports.</w:t>
      </w:r>
      <w:r w:rsidR="00EE6FAE" w:rsidRPr="00A76105">
        <w:br w:type="page"/>
      </w:r>
    </w:p>
    <w:p w14:paraId="31F08980" w14:textId="77777777" w:rsidR="00557701" w:rsidRPr="00F9592A" w:rsidRDefault="00557701" w:rsidP="00EE6FAE">
      <w:pPr>
        <w:pStyle w:val="Heading3"/>
      </w:pPr>
      <w:r w:rsidRPr="00F9592A">
        <w:lastRenderedPageBreak/>
        <w:t>Annual reports</w:t>
      </w:r>
    </w:p>
    <w:p w14:paraId="73D7CFA9" w14:textId="77777777" w:rsidR="00557701" w:rsidRDefault="00557701" w:rsidP="00557701">
      <w:pPr>
        <w:pStyle w:val="Body"/>
      </w:pPr>
      <w:r>
        <w:t xml:space="preserve">These provide an opportunity for companies to share information on their sustainability commitment with stakeholders. They </w:t>
      </w:r>
      <w:proofErr w:type="gramStart"/>
      <w:r>
        <w:t>are increasingly being used</w:t>
      </w:r>
      <w:proofErr w:type="gramEnd"/>
      <w:r>
        <w:t xml:space="preserve"> for Triple Bottom Line reporting, where environmental achievements, as well as financial performance, are reported. For example, ANZ Bank publicly reports on a range of triple bottom line indicators, including environmental performance (ANZ Banking Group, 2018).</w:t>
      </w:r>
    </w:p>
    <w:p w14:paraId="39467045" w14:textId="77777777" w:rsidR="00557701" w:rsidRPr="00F9592A" w:rsidRDefault="00557701" w:rsidP="00EE6FAE">
      <w:pPr>
        <w:pStyle w:val="Heading3"/>
      </w:pPr>
      <w:r w:rsidRPr="00F9592A">
        <w:t>Newsletters</w:t>
      </w:r>
    </w:p>
    <w:p w14:paraId="5E4DD3DE" w14:textId="77777777" w:rsidR="00557701" w:rsidRDefault="00557701" w:rsidP="00557701">
      <w:pPr>
        <w:pStyle w:val="Body"/>
      </w:pPr>
      <w:r>
        <w:t>These may be internal or external but provide an accessible means of conveying environmental information to stakeholders. They usually provide ideas for improved sustainability practices and often contain a message from the CEO or a senior management representative to lend credibility and reinforce the organisation's environmental commitment.</w:t>
      </w:r>
    </w:p>
    <w:p w14:paraId="6AC5CC74" w14:textId="77777777" w:rsidR="00557701" w:rsidRPr="0018089D" w:rsidRDefault="00557701" w:rsidP="00EE6FAE">
      <w:pPr>
        <w:pStyle w:val="Heading3"/>
      </w:pPr>
      <w:r w:rsidRPr="0018089D">
        <w:t>Workgroup meetings</w:t>
      </w:r>
    </w:p>
    <w:p w14:paraId="4141720E" w14:textId="77777777" w:rsidR="00557701" w:rsidRDefault="00557701" w:rsidP="00557701">
      <w:pPr>
        <w:pStyle w:val="Body"/>
      </w:pPr>
      <w:r>
        <w:t>Meetings with relevant staff to discuss current efficiency and requirements for meeting targets provide opportunities for feedback, questions and suggestions, and may reveal problems with adhering to procedures and meeting targets.</w:t>
      </w:r>
    </w:p>
    <w:p w14:paraId="06C15CEE" w14:textId="77777777" w:rsidR="00557701" w:rsidRPr="0018089D" w:rsidRDefault="00557701" w:rsidP="00EE6FAE">
      <w:pPr>
        <w:pStyle w:val="Heading3"/>
      </w:pPr>
      <w:r>
        <w:t>Organisation</w:t>
      </w:r>
      <w:r w:rsidRPr="0018089D">
        <w:t xml:space="preserve"> website</w:t>
      </w:r>
    </w:p>
    <w:p w14:paraId="4316C1C5" w14:textId="77777777" w:rsidR="00557701" w:rsidRDefault="00557701" w:rsidP="00557701">
      <w:pPr>
        <w:pStyle w:val="Body"/>
      </w:pPr>
      <w:r>
        <w:t>Organisations are increasingly using their websites to promote their sustainability policy and practices.</w:t>
      </w:r>
    </w:p>
    <w:p w14:paraId="5B147BF4" w14:textId="77777777" w:rsidR="00557701" w:rsidRPr="0018089D" w:rsidRDefault="00557701" w:rsidP="00EE6FAE">
      <w:pPr>
        <w:pStyle w:val="Heading3"/>
      </w:pPr>
      <w:r w:rsidRPr="0018089D">
        <w:t>The internet</w:t>
      </w:r>
    </w:p>
    <w:p w14:paraId="521D0021" w14:textId="6BB15115" w:rsidR="00EE6FAE" w:rsidRDefault="00557701" w:rsidP="00EE6FAE">
      <w:pPr>
        <w:pStyle w:val="Body"/>
      </w:pPr>
      <w:r>
        <w:t>External internet sites provide an opportunity for companies to promote their practices in different ways. For example, YouTube has several videos whereby companies explain and promote their environmental practices.</w:t>
      </w:r>
      <w:bookmarkStart w:id="45" w:name="_Toc9959613"/>
    </w:p>
    <w:p w14:paraId="3CB48730" w14:textId="38CD01A2" w:rsidR="00557701" w:rsidRPr="00DF6318" w:rsidRDefault="00557701" w:rsidP="00557701">
      <w:pPr>
        <w:pStyle w:val="Heading2"/>
      </w:pPr>
      <w:bookmarkStart w:id="46" w:name="_Toc25310853"/>
      <w:r w:rsidRPr="00DF6318">
        <w:t xml:space="preserve">Investigating success or otherwise of </w:t>
      </w:r>
      <w:r w:rsidR="008D707C">
        <w:t xml:space="preserve">the </w:t>
      </w:r>
      <w:r w:rsidRPr="00DF6318">
        <w:t>policy</w:t>
      </w:r>
      <w:bookmarkEnd w:id="45"/>
      <w:bookmarkEnd w:id="46"/>
    </w:p>
    <w:p w14:paraId="74B30869" w14:textId="77777777" w:rsidR="00557701" w:rsidRDefault="00557701" w:rsidP="00557701">
      <w:pPr>
        <w:pStyle w:val="Body"/>
        <w:spacing w:line="240" w:lineRule="auto"/>
      </w:pPr>
      <w:r>
        <w:t>The next step is to use the records and feedback from internal and external stakeholders to investigate the outcomes of the policy and its success or otherwise.</w:t>
      </w:r>
    </w:p>
    <w:p w14:paraId="1356AB65" w14:textId="31233E03" w:rsidR="001410CD" w:rsidRDefault="00557701" w:rsidP="00557701">
      <w:pPr>
        <w:pStyle w:val="Body"/>
      </w:pPr>
      <w:r>
        <w:t xml:space="preserve">Once realistic targets </w:t>
      </w:r>
      <w:proofErr w:type="gramStart"/>
      <w:r>
        <w:t>have been established</w:t>
      </w:r>
      <w:proofErr w:type="gramEnd"/>
      <w:r>
        <w:t xml:space="preserve"> for the workgroup, you need to decide on a suitable timeframe after which performance will be measured and reviewed. Performance </w:t>
      </w:r>
      <w:proofErr w:type="gramStart"/>
      <w:r>
        <w:t>should be measured</w:t>
      </w:r>
      <w:proofErr w:type="gramEnd"/>
      <w:r>
        <w:t xml:space="preserve"> over a set period, compared to previous performance and targets set for improvement.</w:t>
      </w:r>
    </w:p>
    <w:p w14:paraId="300EC1B2" w14:textId="77777777" w:rsidR="001410CD" w:rsidRDefault="001410CD">
      <w:r>
        <w:br w:type="page"/>
      </w:r>
    </w:p>
    <w:p w14:paraId="7EF9EFEB" w14:textId="77777777" w:rsidR="00557701" w:rsidRPr="00C04FF5" w:rsidRDefault="00557701" w:rsidP="00557701">
      <w:pPr>
        <w:pStyle w:val="Body"/>
        <w:rPr>
          <w:i/>
        </w:rPr>
      </w:pPr>
      <w:r w:rsidRPr="00A76105">
        <w:rPr>
          <w:b/>
          <w:i/>
        </w:rPr>
        <w:lastRenderedPageBreak/>
        <w:t>For example</w:t>
      </w:r>
      <w:r w:rsidRPr="00C04FF5">
        <w:rPr>
          <w:i/>
        </w:rPr>
        <w:t xml:space="preserve">, electricity invoices will clearly show whether savings in energy usage have occurred so that this information </w:t>
      </w:r>
      <w:proofErr w:type="gramStart"/>
      <w:r w:rsidRPr="00C04FF5">
        <w:rPr>
          <w:i/>
        </w:rPr>
        <w:t>can be easily captured and compared</w:t>
      </w:r>
      <w:proofErr w:type="gramEnd"/>
      <w:r w:rsidRPr="00C04FF5">
        <w:rPr>
          <w:i/>
        </w:rPr>
        <w:t xml:space="preserve">. This measurement and monitoring allows an organisation to determine whether the policy and procedures have been successful and whether targets need to be </w:t>
      </w:r>
      <w:proofErr w:type="gramStart"/>
      <w:r w:rsidRPr="00C04FF5">
        <w:rPr>
          <w:i/>
        </w:rPr>
        <w:t>modified</w:t>
      </w:r>
      <w:proofErr w:type="gramEnd"/>
      <w:r w:rsidRPr="00C04FF5">
        <w:rPr>
          <w:i/>
        </w:rPr>
        <w:t xml:space="preserve"> or reset. </w:t>
      </w:r>
    </w:p>
    <w:p w14:paraId="27B24000" w14:textId="4EDDABDB" w:rsidR="00A76105" w:rsidRPr="00A76105" w:rsidRDefault="00A76105" w:rsidP="00A76105">
      <w:pPr>
        <w:pStyle w:val="Body"/>
      </w:pPr>
      <w:r w:rsidRPr="00A76105">
        <w:t>The measurement and monitoring of information allows you to determine whether the policy and procedures have been successful and whether you need to modify or reset targets.</w:t>
      </w:r>
    </w:p>
    <w:p w14:paraId="3288F5EA" w14:textId="77777777" w:rsidR="00A76105" w:rsidRDefault="00A76105" w:rsidP="00A76105">
      <w:pPr>
        <w:pStyle w:val="Body"/>
      </w:pPr>
      <w:r>
        <w:t>If the results are negative or show no real progress, then you should investigate possible reasons. After checking the data for reliability to ensure there are no problems with your measurement systems, you can conduct discussions with employees to determine whether there are any other contributing factors, for example, machine faults, staffing issues or lack of training.</w:t>
      </w:r>
    </w:p>
    <w:p w14:paraId="4B4ED0DF" w14:textId="77777777" w:rsidR="00A76105" w:rsidRDefault="00A76105" w:rsidP="00A76105">
      <w:pPr>
        <w:pStyle w:val="Body"/>
      </w:pPr>
      <w:r>
        <w:t>Gather suggestions from stakeholders; particularly staff responsible for carrying out the procedures. This provides you with the opportunity to pinpoint areas for future consideration and make recommendations for corrective action.</w:t>
      </w:r>
    </w:p>
    <w:p w14:paraId="29AFE410" w14:textId="77777777" w:rsidR="00A76105" w:rsidRDefault="00A76105" w:rsidP="00A76105">
      <w:pPr>
        <w:pStyle w:val="Body"/>
      </w:pPr>
      <w:r>
        <w:t>Once you have checked the data for reliability, identified problem areas and made improvement recommendations, you can design and implement the changes. You may need to establish new targets for performance.</w:t>
      </w:r>
    </w:p>
    <w:p w14:paraId="638395D7" w14:textId="631EC160" w:rsidR="00A76105" w:rsidRDefault="00A76105" w:rsidP="00A76105">
      <w:pPr>
        <w:pStyle w:val="Body"/>
      </w:pPr>
      <w:r>
        <w:t xml:space="preserve">Check that you are meeting legal compliance requirements and keeping the necessary </w:t>
      </w:r>
      <w:proofErr w:type="spellStart"/>
      <w:r>
        <w:t>records.Your</w:t>
      </w:r>
      <w:proofErr w:type="spellEnd"/>
      <w:r>
        <w:t xml:space="preserve"> organisation </w:t>
      </w:r>
      <w:proofErr w:type="gramStart"/>
      <w:r>
        <w:t>may also</w:t>
      </w:r>
      <w:proofErr w:type="gramEnd"/>
      <w:r>
        <w:t xml:space="preserve"> have records of reporting systems, such as checklists and audits, which will allow you to determine whether remedial action is required.</w:t>
      </w:r>
    </w:p>
    <w:p w14:paraId="4A184D05" w14:textId="77777777" w:rsidR="00A76105" w:rsidRDefault="00A76105" w:rsidP="00A76105">
      <w:pPr>
        <w:pStyle w:val="Body"/>
      </w:pPr>
      <w:r>
        <w:t>You may also be able to examine records of employee performance appraisals or reviews, which may reveal problems with the effectiveness and clarity of the policy and procedures.</w:t>
      </w:r>
    </w:p>
    <w:p w14:paraId="35E359B3" w14:textId="49D3A58C" w:rsidR="001410CD" w:rsidRDefault="00557701" w:rsidP="001410CD">
      <w:pPr>
        <w:pStyle w:val="Body"/>
        <w:rPr>
          <w:i/>
        </w:rPr>
      </w:pPr>
      <w:r w:rsidRPr="00A76105">
        <w:rPr>
          <w:b/>
          <w:i/>
        </w:rPr>
        <w:t>For example,</w:t>
      </w:r>
      <w:r w:rsidRPr="00C04FF5">
        <w:rPr>
          <w:i/>
        </w:rPr>
        <w:t xml:space="preserve"> if a few employees demonstrate poor level compliance with the policy and do not meet their KPIs, this would indicate problems with the policy achievability and targets set. However, if only one or a few employees are not meeting the targets, it is likely that there is a degree of apathy, carelessness, or lack of understanding of the procedures or the language used. </w:t>
      </w:r>
    </w:p>
    <w:p w14:paraId="16FDE2E4" w14:textId="6890E7F5" w:rsidR="00D72149" w:rsidRDefault="00D72149">
      <w:r>
        <w:br w:type="page"/>
      </w:r>
    </w:p>
    <w:tbl>
      <w:tblPr>
        <w:tblW w:w="9072" w:type="dxa"/>
        <w:shd w:val="clear" w:color="auto" w:fill="E7E7D4"/>
        <w:tblLook w:val="0600" w:firstRow="0" w:lastRow="0" w:firstColumn="0" w:lastColumn="0" w:noHBand="1" w:noVBand="1"/>
      </w:tblPr>
      <w:tblGrid>
        <w:gridCol w:w="992"/>
        <w:gridCol w:w="8080"/>
      </w:tblGrid>
      <w:tr w:rsidR="00F4279A" w14:paraId="0445549F" w14:textId="77777777" w:rsidTr="00631CE1">
        <w:trPr>
          <w:trHeight w:val="659"/>
        </w:trPr>
        <w:tc>
          <w:tcPr>
            <w:tcW w:w="992" w:type="dxa"/>
            <w:shd w:val="clear" w:color="auto" w:fill="F2F2F2" w:themeFill="background1" w:themeFillShade="F2"/>
            <w:vAlign w:val="center"/>
          </w:tcPr>
          <w:p w14:paraId="24F5FAB4" w14:textId="77777777" w:rsidR="00F4279A" w:rsidRPr="00106D13" w:rsidRDefault="00F4279A" w:rsidP="00631CE1">
            <w:pPr>
              <w:pStyle w:val="Body"/>
              <w:spacing w:after="0" w:line="240" w:lineRule="auto"/>
            </w:pPr>
            <w:r w:rsidRPr="00106D13">
              <w:rPr>
                <w:noProof/>
                <w:lang w:eastAsia="en-AU"/>
              </w:rPr>
              <w:lastRenderedPageBreak/>
              <w:drawing>
                <wp:inline distT="0" distB="0" distL="0" distR="0" wp14:anchorId="5F598FEE" wp14:editId="73EE863B">
                  <wp:extent cx="367200" cy="386398"/>
                  <wp:effectExtent l="0" t="0" r="0" b="0"/>
                  <wp:docPr id="21" name="Picture 21" descr="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0B9F95DF" w14:textId="77777777" w:rsidR="00F4279A" w:rsidRPr="00A232D7" w:rsidRDefault="00F4279A" w:rsidP="00631CE1">
            <w:pPr>
              <w:pStyle w:val="Body"/>
              <w:spacing w:after="0" w:line="240" w:lineRule="auto"/>
              <w:rPr>
                <w:color w:val="6160B8"/>
                <w:sz w:val="44"/>
                <w:szCs w:val="44"/>
              </w:rPr>
            </w:pPr>
            <w:r w:rsidRPr="00A232D7">
              <w:rPr>
                <w:color w:val="6160B8"/>
                <w:sz w:val="44"/>
                <w:szCs w:val="44"/>
              </w:rPr>
              <w:t>Practice activity</w:t>
            </w:r>
          </w:p>
        </w:tc>
      </w:tr>
    </w:tbl>
    <w:p w14:paraId="72CC0B9C" w14:textId="77777777" w:rsidR="00F4279A" w:rsidRPr="00D72149" w:rsidRDefault="00F4279A" w:rsidP="00D72149">
      <w:pPr>
        <w:pStyle w:val="Heading4"/>
        <w:rPr>
          <w:rStyle w:val="Strong"/>
          <w:b/>
          <w:bCs w:val="0"/>
        </w:rPr>
      </w:pPr>
      <w:r w:rsidRPr="00D72149">
        <w:rPr>
          <w:rStyle w:val="Strong"/>
          <w:b/>
          <w:bCs w:val="0"/>
        </w:rPr>
        <w:t>Activity 5.1 Determining policy success</w:t>
      </w:r>
    </w:p>
    <w:p w14:paraId="18E65430" w14:textId="36A02C7E" w:rsidR="00F4279A" w:rsidRDefault="00F4279A" w:rsidP="00F4279A">
      <w:pPr>
        <w:pStyle w:val="Body"/>
        <w:numPr>
          <w:ilvl w:val="0"/>
          <w:numId w:val="36"/>
        </w:numPr>
      </w:pPr>
      <w:r>
        <w:rPr>
          <w:bdr w:val="none" w:sz="0" w:space="0" w:color="auto" w:frame="1"/>
        </w:rPr>
        <w:t>Multiple employees are demonstrating poor level compliance with a new policy and are not meeting their KPIs. Consider why this may be happening and compare your ideas to the class or in the online forum.</w:t>
      </w:r>
      <w:r w:rsidRPr="00F4279A">
        <w:t xml:space="preserve"> </w:t>
      </w:r>
    </w:p>
    <w:p w14:paraId="57387A4C" w14:textId="1231C84B" w:rsidR="00F4279A" w:rsidRDefault="00F4279A" w:rsidP="00B5483E">
      <w:pPr>
        <w:pStyle w:val="Body"/>
        <w:pBdr>
          <w:top w:val="single" w:sz="4" w:space="1" w:color="6260B8"/>
          <w:left w:val="single" w:sz="4" w:space="4" w:color="6260B8"/>
          <w:bottom w:val="single" w:sz="4" w:space="1" w:color="6260B8"/>
          <w:right w:val="single" w:sz="4" w:space="4" w:color="6260B8"/>
        </w:pBdr>
        <w:rPr>
          <w:rStyle w:val="Strong"/>
        </w:rPr>
      </w:pPr>
    </w:p>
    <w:p w14:paraId="1ADD9C79" w14:textId="77777777" w:rsidR="0055428C" w:rsidRDefault="0055428C" w:rsidP="00B5483E">
      <w:pPr>
        <w:pStyle w:val="Body"/>
        <w:pBdr>
          <w:top w:val="single" w:sz="4" w:space="1" w:color="6260B8"/>
          <w:left w:val="single" w:sz="4" w:space="4" w:color="6260B8"/>
          <w:bottom w:val="single" w:sz="4" w:space="1" w:color="6260B8"/>
          <w:right w:val="single" w:sz="4" w:space="4" w:color="6260B8"/>
        </w:pBdr>
        <w:rPr>
          <w:rStyle w:val="Strong"/>
        </w:rPr>
      </w:pPr>
    </w:p>
    <w:p w14:paraId="2CB88CAD" w14:textId="77777777" w:rsidR="00F4279A" w:rsidRDefault="00F4279A" w:rsidP="00B5483E">
      <w:pPr>
        <w:pStyle w:val="Body"/>
        <w:pBdr>
          <w:top w:val="single" w:sz="4" w:space="1" w:color="6260B8"/>
          <w:left w:val="single" w:sz="4" w:space="4" w:color="6260B8"/>
          <w:bottom w:val="single" w:sz="4" w:space="1" w:color="6260B8"/>
          <w:right w:val="single" w:sz="4" w:space="4" w:color="6260B8"/>
        </w:pBdr>
        <w:rPr>
          <w:rStyle w:val="Strong"/>
        </w:rPr>
      </w:pPr>
    </w:p>
    <w:p w14:paraId="3EF9A53C" w14:textId="77777777" w:rsidR="00F4279A" w:rsidRDefault="00F4279A" w:rsidP="00F4279A">
      <w:pPr>
        <w:pStyle w:val="Body"/>
        <w:numPr>
          <w:ilvl w:val="0"/>
          <w:numId w:val="36"/>
        </w:numPr>
      </w:pPr>
      <w:r w:rsidRPr="00F4279A">
        <w:rPr>
          <w:bdr w:val="none" w:sz="0" w:space="0" w:color="auto" w:frame="1"/>
        </w:rPr>
        <w:t xml:space="preserve">One employee is demonstrating poor level compliance with a new policy and is not meeting KPIs. Consider why this may be happening and compare your ideas to the sample responses provided </w:t>
      </w:r>
      <w:proofErr w:type="gramStart"/>
      <w:r w:rsidRPr="00F4279A">
        <w:rPr>
          <w:bdr w:val="none" w:sz="0" w:space="0" w:color="auto" w:frame="1"/>
        </w:rPr>
        <w:t>below</w:t>
      </w:r>
      <w:proofErr w:type="gramEnd"/>
      <w:r w:rsidRPr="00F4279A">
        <w:rPr>
          <w:bdr w:val="none" w:sz="0" w:space="0" w:color="auto" w:frame="1"/>
        </w:rPr>
        <w:t>.</w:t>
      </w:r>
    </w:p>
    <w:p w14:paraId="0A44C737" w14:textId="16E0B823" w:rsidR="00F4279A" w:rsidRDefault="00F4279A" w:rsidP="00B5483E">
      <w:pPr>
        <w:pStyle w:val="Body"/>
        <w:pBdr>
          <w:top w:val="single" w:sz="4" w:space="1" w:color="6260B8"/>
          <w:left w:val="single" w:sz="4" w:space="4" w:color="6260B8"/>
          <w:bottom w:val="single" w:sz="4" w:space="1" w:color="6260B8"/>
          <w:right w:val="single" w:sz="4" w:space="4" w:color="6260B8"/>
        </w:pBdr>
        <w:rPr>
          <w:rStyle w:val="Strong"/>
        </w:rPr>
      </w:pPr>
    </w:p>
    <w:p w14:paraId="4604DC06" w14:textId="77777777" w:rsidR="0055428C" w:rsidRDefault="0055428C" w:rsidP="00B5483E">
      <w:pPr>
        <w:pStyle w:val="Body"/>
        <w:pBdr>
          <w:top w:val="single" w:sz="4" w:space="1" w:color="6260B8"/>
          <w:left w:val="single" w:sz="4" w:space="4" w:color="6260B8"/>
          <w:bottom w:val="single" w:sz="4" w:space="1" w:color="6260B8"/>
          <w:right w:val="single" w:sz="4" w:space="4" w:color="6260B8"/>
        </w:pBdr>
        <w:rPr>
          <w:rStyle w:val="Strong"/>
        </w:rPr>
      </w:pPr>
    </w:p>
    <w:p w14:paraId="0B9B4959" w14:textId="77777777" w:rsidR="00F4279A" w:rsidRDefault="00F4279A" w:rsidP="00B5483E">
      <w:pPr>
        <w:pBdr>
          <w:top w:val="single" w:sz="4" w:space="1" w:color="6260B8"/>
          <w:left w:val="single" w:sz="4" w:space="4" w:color="6260B8"/>
          <w:bottom w:val="single" w:sz="4" w:space="1" w:color="6260B8"/>
          <w:right w:val="single" w:sz="4" w:space="4" w:color="6260B8"/>
        </w:pBdr>
        <w:rPr>
          <w:rStyle w:val="Strong"/>
        </w:rPr>
      </w:pPr>
    </w:p>
    <w:p w14:paraId="4F59B204" w14:textId="7E693CB0" w:rsidR="00A76105" w:rsidRDefault="001410CD" w:rsidP="001410CD">
      <w:pPr>
        <w:pStyle w:val="Heading3"/>
      </w:pPr>
      <w:r>
        <w:t>Determining policy success</w:t>
      </w:r>
    </w:p>
    <w:p w14:paraId="25195EA2" w14:textId="7FAC2E4C" w:rsidR="001410CD" w:rsidRDefault="00557701" w:rsidP="00557701">
      <w:pPr>
        <w:pStyle w:val="Body"/>
      </w:pPr>
      <w:r>
        <w:t xml:space="preserve">Monitoring the strategies will require the development of a system to make the task easier to complete. </w:t>
      </w:r>
      <w:r w:rsidRPr="001410CD">
        <w:rPr>
          <w:b/>
        </w:rPr>
        <w:t>For example</w:t>
      </w:r>
      <w:r>
        <w:t>, the organisation can prepare checklists to visually count lights switched off, equipment in use, the amount of single-sided waste paper or other work practices.</w:t>
      </w:r>
    </w:p>
    <w:p w14:paraId="3B5ECAF8" w14:textId="77777777" w:rsidR="00F4279A" w:rsidRDefault="00F4279A" w:rsidP="00F4279A">
      <w:pPr>
        <w:pStyle w:val="Heading4"/>
      </w:pPr>
      <w:r>
        <w:t>Monitor records</w:t>
      </w:r>
    </w:p>
    <w:p w14:paraId="5D498236" w14:textId="77777777" w:rsidR="00F4279A" w:rsidRDefault="00F4279A" w:rsidP="001410CD">
      <w:pPr>
        <w:pStyle w:val="Body"/>
      </w:pPr>
      <w:r w:rsidRPr="00F4279A">
        <w:t xml:space="preserve">Developing a system for monitoring the strategies will make the task easier to complete. For example, you can prepare checklists </w:t>
      </w:r>
      <w:proofErr w:type="gramStart"/>
      <w:r w:rsidRPr="00F4279A">
        <w:t>to visually count</w:t>
      </w:r>
      <w:proofErr w:type="gramEnd"/>
      <w:r w:rsidRPr="00F4279A">
        <w:t xml:space="preserve"> lights switched off, equipment in use or the amount of single-sided waste paper. You can also design tracking templates to assist with monitoring.</w:t>
      </w:r>
    </w:p>
    <w:p w14:paraId="65550CAC" w14:textId="60955E24" w:rsidR="001410CD" w:rsidRDefault="00557701" w:rsidP="001410CD">
      <w:pPr>
        <w:pStyle w:val="Body"/>
      </w:pPr>
      <w:r>
        <w:t>The organisation can also design tracking templates to assist with monitoring</w:t>
      </w:r>
      <w:r w:rsidR="001410CD">
        <w:t xml:space="preserve"> through:</w:t>
      </w:r>
      <w:r>
        <w:t xml:space="preserve"> </w:t>
      </w:r>
    </w:p>
    <w:p w14:paraId="77A6669E" w14:textId="7E0D752C" w:rsidR="00557701" w:rsidRPr="0018089D" w:rsidRDefault="00557701" w:rsidP="001410CD">
      <w:pPr>
        <w:pStyle w:val="Body"/>
        <w:numPr>
          <w:ilvl w:val="0"/>
          <w:numId w:val="35"/>
        </w:numPr>
      </w:pPr>
      <w:r w:rsidRPr="0018089D">
        <w:t>questionnaires or surveys of relevant staff</w:t>
      </w:r>
    </w:p>
    <w:p w14:paraId="45BBA965" w14:textId="77777777" w:rsidR="00557701" w:rsidRPr="0018089D" w:rsidRDefault="00557701" w:rsidP="00B5483E">
      <w:pPr>
        <w:pStyle w:val="BulletListLevel1"/>
        <w:numPr>
          <w:ilvl w:val="0"/>
          <w:numId w:val="1"/>
        </w:numPr>
      </w:pPr>
      <w:r w:rsidRPr="0018089D">
        <w:t>visual counting or calculating</w:t>
      </w:r>
    </w:p>
    <w:p w14:paraId="4B5E540B" w14:textId="77777777" w:rsidR="00557701" w:rsidRPr="0018089D" w:rsidRDefault="00557701" w:rsidP="00B5483E">
      <w:pPr>
        <w:pStyle w:val="BulletListLevel1"/>
        <w:numPr>
          <w:ilvl w:val="0"/>
          <w:numId w:val="1"/>
        </w:numPr>
      </w:pPr>
      <w:r w:rsidRPr="0018089D">
        <w:t>checking supply records, invoicing, purchasing records</w:t>
      </w:r>
    </w:p>
    <w:p w14:paraId="7CCB075A" w14:textId="77777777" w:rsidR="00557701" w:rsidRPr="0018089D" w:rsidRDefault="00557701" w:rsidP="00B5483E">
      <w:pPr>
        <w:pStyle w:val="BulletListLevel1"/>
        <w:numPr>
          <w:ilvl w:val="0"/>
          <w:numId w:val="1"/>
        </w:numPr>
      </w:pPr>
      <w:proofErr w:type="gramStart"/>
      <w:r w:rsidRPr="0018089D">
        <w:t>audit</w:t>
      </w:r>
      <w:r>
        <w:t>s</w:t>
      </w:r>
      <w:proofErr w:type="gramEnd"/>
      <w:r>
        <w:t>.</w:t>
      </w:r>
    </w:p>
    <w:p w14:paraId="4CBB5EF0" w14:textId="77777777" w:rsidR="00F4279A" w:rsidRDefault="00557701" w:rsidP="00557701">
      <w:pPr>
        <w:pStyle w:val="Body"/>
      </w:pPr>
      <w:r>
        <w:lastRenderedPageBreak/>
        <w:t>Monitoring does not always need to be formal and onerous. Observations, conversations and listening are good ways to identify successes and issues</w:t>
      </w:r>
      <w:r w:rsidRPr="00F4279A">
        <w:t>.</w:t>
      </w:r>
    </w:p>
    <w:p w14:paraId="7BBC19C9" w14:textId="7541C37B" w:rsidR="00F4279A" w:rsidRDefault="00F4279A" w:rsidP="00557701">
      <w:pPr>
        <w:pStyle w:val="Body"/>
      </w:pPr>
      <w:r w:rsidRPr="00F4279A">
        <w:t xml:space="preserve">Key Performance Indicators (KPIs) can provide guidance on what needs to </w:t>
      </w:r>
      <w:proofErr w:type="gramStart"/>
      <w:r w:rsidRPr="00F4279A">
        <w:t>be monitored</w:t>
      </w:r>
      <w:proofErr w:type="gramEnd"/>
      <w:r w:rsidRPr="00F4279A">
        <w:t>, for example, monthly data on levels of water or power use, rates of compliance with sustainable work practices, budgets and costs. Senior managers, sustainability committees and employees should determine how and when to monitor KPIs.</w:t>
      </w:r>
    </w:p>
    <w:p w14:paraId="7CA6FED4" w14:textId="646116FF" w:rsidR="00557701" w:rsidRPr="00F4279A" w:rsidRDefault="00557701" w:rsidP="00557701">
      <w:pPr>
        <w:pStyle w:val="Body"/>
      </w:pPr>
      <w:r w:rsidRPr="00F4279A">
        <w:t>To make monitoring effective:</w:t>
      </w:r>
    </w:p>
    <w:p w14:paraId="2D8B182F" w14:textId="77777777" w:rsidR="00557701" w:rsidRDefault="00557701" w:rsidP="00B5483E">
      <w:pPr>
        <w:pStyle w:val="BulletListLevel1"/>
        <w:numPr>
          <w:ilvl w:val="0"/>
          <w:numId w:val="1"/>
        </w:numPr>
      </w:pPr>
      <w:r>
        <w:t xml:space="preserve">clarify responsibilities and accountabilities </w:t>
      </w:r>
    </w:p>
    <w:p w14:paraId="4C2B7EA4" w14:textId="316070CF" w:rsidR="00557701" w:rsidRDefault="00557701" w:rsidP="00B5483E">
      <w:pPr>
        <w:pStyle w:val="BulletListLevel1"/>
        <w:numPr>
          <w:ilvl w:val="0"/>
          <w:numId w:val="1"/>
        </w:numPr>
      </w:pPr>
      <w:r>
        <w:t>delegate responsibility for taking corrective action</w:t>
      </w:r>
    </w:p>
    <w:p w14:paraId="3BA642EE" w14:textId="77777777" w:rsidR="00557701" w:rsidRDefault="00557701" w:rsidP="00B5483E">
      <w:pPr>
        <w:pStyle w:val="BulletListLevel1"/>
        <w:numPr>
          <w:ilvl w:val="0"/>
          <w:numId w:val="1"/>
        </w:numPr>
      </w:pPr>
      <w:r>
        <w:t>ensure the monitoring methods collect information and it can be used quickly, easily and can be compared</w:t>
      </w:r>
    </w:p>
    <w:p w14:paraId="746266C5" w14:textId="304DEEB9" w:rsidR="002F1A80" w:rsidRDefault="00557701" w:rsidP="00B5483E">
      <w:pPr>
        <w:pStyle w:val="BulletListLevel1"/>
        <w:numPr>
          <w:ilvl w:val="0"/>
          <w:numId w:val="1"/>
        </w:numPr>
      </w:pPr>
      <w:proofErr w:type="gramStart"/>
      <w:r>
        <w:t>identify</w:t>
      </w:r>
      <w:proofErr w:type="gramEnd"/>
      <w:r>
        <w:t xml:space="preserve"> and acknowledge successes.</w:t>
      </w:r>
    </w:p>
    <w:p w14:paraId="4DF6E672" w14:textId="77777777" w:rsidR="00F4279A" w:rsidRDefault="00F4279A" w:rsidP="00B5483E">
      <w:pPr>
        <w:pStyle w:val="BulletListLevel1"/>
        <w:numPr>
          <w:ilvl w:val="0"/>
          <w:numId w:val="0"/>
        </w:numPr>
        <w:ind w:left="357"/>
        <w:rPr>
          <w:rStyle w:val="Strong"/>
        </w:rPr>
      </w:pPr>
    </w:p>
    <w:tbl>
      <w:tblPr>
        <w:tblW w:w="9072" w:type="dxa"/>
        <w:shd w:val="clear" w:color="auto" w:fill="E7E7D4"/>
        <w:tblLook w:val="0600" w:firstRow="0" w:lastRow="0" w:firstColumn="0" w:lastColumn="0" w:noHBand="1" w:noVBand="1"/>
      </w:tblPr>
      <w:tblGrid>
        <w:gridCol w:w="992"/>
        <w:gridCol w:w="8080"/>
      </w:tblGrid>
      <w:tr w:rsidR="00203FC4" w14:paraId="7EB40F54" w14:textId="77777777" w:rsidTr="00203FC4">
        <w:trPr>
          <w:trHeight w:val="659"/>
        </w:trPr>
        <w:tc>
          <w:tcPr>
            <w:tcW w:w="992" w:type="dxa"/>
            <w:shd w:val="clear" w:color="auto" w:fill="F2F2F2" w:themeFill="background1" w:themeFillShade="F2"/>
            <w:vAlign w:val="center"/>
          </w:tcPr>
          <w:p w14:paraId="61AD755E" w14:textId="77777777" w:rsidR="00203FC4" w:rsidRPr="00106D13" w:rsidRDefault="00203FC4" w:rsidP="00203FC4">
            <w:pPr>
              <w:pStyle w:val="Body"/>
              <w:spacing w:after="0" w:line="240" w:lineRule="auto"/>
              <w:rPr>
                <w:noProof/>
                <w:lang w:eastAsia="en-AU"/>
              </w:rPr>
            </w:pPr>
            <w:r w:rsidRPr="00106D13">
              <w:rPr>
                <w:noProof/>
                <w:lang w:eastAsia="en-AU"/>
              </w:rPr>
              <w:drawing>
                <wp:inline distT="0" distB="0" distL="0" distR="0" wp14:anchorId="5CBD0DB0" wp14:editId="6716C391">
                  <wp:extent cx="367200" cy="386398"/>
                  <wp:effectExtent l="0" t="0" r="0" b="0"/>
                  <wp:docPr id="22" name="Picture 22" descr="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567C6ED0" w14:textId="77777777" w:rsidR="00203FC4" w:rsidRPr="00203FC4" w:rsidRDefault="00203FC4" w:rsidP="00203FC4">
            <w:pPr>
              <w:pStyle w:val="Body"/>
              <w:spacing w:after="0" w:line="240" w:lineRule="auto"/>
              <w:rPr>
                <w:color w:val="6260B8"/>
                <w:sz w:val="32"/>
                <w:szCs w:val="32"/>
              </w:rPr>
            </w:pPr>
            <w:r w:rsidRPr="00203FC4">
              <w:rPr>
                <w:color w:val="6260B8"/>
                <w:sz w:val="44"/>
                <w:szCs w:val="32"/>
              </w:rPr>
              <w:t>Practice activity</w:t>
            </w:r>
          </w:p>
        </w:tc>
      </w:tr>
    </w:tbl>
    <w:p w14:paraId="547F5584" w14:textId="0BD7549E" w:rsidR="00557701" w:rsidRPr="00B65AC9" w:rsidRDefault="00557701" w:rsidP="00B65AC9">
      <w:pPr>
        <w:pStyle w:val="Heading4"/>
        <w:rPr>
          <w:rStyle w:val="Strong"/>
          <w:b/>
          <w:bCs w:val="0"/>
        </w:rPr>
      </w:pPr>
      <w:r w:rsidRPr="00B65AC9">
        <w:rPr>
          <w:rStyle w:val="Strong"/>
          <w:b/>
          <w:bCs w:val="0"/>
        </w:rPr>
        <w:t xml:space="preserve">Activity </w:t>
      </w:r>
      <w:r w:rsidR="00203FC4" w:rsidRPr="00B65AC9">
        <w:rPr>
          <w:rStyle w:val="Strong"/>
          <w:b/>
          <w:bCs w:val="0"/>
        </w:rPr>
        <w:t>5</w:t>
      </w:r>
      <w:r w:rsidR="001410CD" w:rsidRPr="00B65AC9">
        <w:rPr>
          <w:rStyle w:val="Strong"/>
          <w:b/>
          <w:bCs w:val="0"/>
        </w:rPr>
        <w:t xml:space="preserve">.2 </w:t>
      </w:r>
      <w:r w:rsidRPr="00B65AC9">
        <w:rPr>
          <w:rStyle w:val="Strong"/>
          <w:b/>
          <w:bCs w:val="0"/>
        </w:rPr>
        <w:t>: Modifying policy and procedures</w:t>
      </w:r>
    </w:p>
    <w:p w14:paraId="3BEF0763" w14:textId="7A9A34E1" w:rsidR="00557701" w:rsidRDefault="00557701" w:rsidP="00203FC4">
      <w:pPr>
        <w:pStyle w:val="Body"/>
      </w:pPr>
      <w:r>
        <w:t xml:space="preserve">Why might sustainability policies and procedures need to </w:t>
      </w:r>
      <w:proofErr w:type="gramStart"/>
      <w:r>
        <w:t>be modified</w:t>
      </w:r>
      <w:proofErr w:type="gramEnd"/>
      <w:r>
        <w:t xml:space="preserve">? Compare your answers with </w:t>
      </w:r>
      <w:r w:rsidR="00203FC4">
        <w:t>your class or in the online forum</w:t>
      </w:r>
      <w:r>
        <w:t>.</w:t>
      </w:r>
    </w:p>
    <w:p w14:paraId="43A04DA6" w14:textId="7C2A0A6D" w:rsidR="00203FC4" w:rsidRDefault="00203FC4" w:rsidP="00B5483E">
      <w:pPr>
        <w:pStyle w:val="Body"/>
        <w:pBdr>
          <w:top w:val="single" w:sz="4" w:space="1" w:color="6260B8"/>
          <w:left w:val="single" w:sz="4" w:space="4" w:color="6260B8"/>
          <w:bottom w:val="single" w:sz="4" w:space="1" w:color="6260B8"/>
          <w:right w:val="single" w:sz="4" w:space="4" w:color="6260B8"/>
        </w:pBdr>
        <w:rPr>
          <w:b/>
        </w:rPr>
      </w:pPr>
    </w:p>
    <w:p w14:paraId="73DEF2DA" w14:textId="41E42D0C" w:rsidR="00203FC4" w:rsidRDefault="00203FC4" w:rsidP="00B5483E">
      <w:pPr>
        <w:pStyle w:val="Body"/>
        <w:pBdr>
          <w:top w:val="single" w:sz="4" w:space="1" w:color="6260B8"/>
          <w:left w:val="single" w:sz="4" w:space="4" w:color="6260B8"/>
          <w:bottom w:val="single" w:sz="4" w:space="1" w:color="6260B8"/>
          <w:right w:val="single" w:sz="4" w:space="4" w:color="6260B8"/>
        </w:pBdr>
        <w:rPr>
          <w:b/>
        </w:rPr>
      </w:pPr>
    </w:p>
    <w:p w14:paraId="69A0EE90" w14:textId="5696587B" w:rsidR="0055428C" w:rsidRDefault="0055428C" w:rsidP="00B5483E">
      <w:pPr>
        <w:pStyle w:val="Body"/>
        <w:pBdr>
          <w:top w:val="single" w:sz="4" w:space="1" w:color="6260B8"/>
          <w:left w:val="single" w:sz="4" w:space="4" w:color="6260B8"/>
          <w:bottom w:val="single" w:sz="4" w:space="1" w:color="6260B8"/>
          <w:right w:val="single" w:sz="4" w:space="4" w:color="6260B8"/>
        </w:pBdr>
        <w:rPr>
          <w:b/>
        </w:rPr>
      </w:pPr>
    </w:p>
    <w:p w14:paraId="60CD5A39" w14:textId="77777777" w:rsidR="0055428C" w:rsidRDefault="0055428C" w:rsidP="00B5483E">
      <w:pPr>
        <w:pStyle w:val="Body"/>
        <w:pBdr>
          <w:top w:val="single" w:sz="4" w:space="1" w:color="6260B8"/>
          <w:left w:val="single" w:sz="4" w:space="4" w:color="6260B8"/>
          <w:bottom w:val="single" w:sz="4" w:space="1" w:color="6260B8"/>
          <w:right w:val="single" w:sz="4" w:space="4" w:color="6260B8"/>
        </w:pBdr>
        <w:rPr>
          <w:b/>
        </w:rPr>
      </w:pPr>
    </w:p>
    <w:p w14:paraId="39BCB1C5" w14:textId="77777777" w:rsidR="00203FC4" w:rsidRDefault="00203FC4" w:rsidP="00B5483E">
      <w:pPr>
        <w:pStyle w:val="Body"/>
        <w:pBdr>
          <w:top w:val="single" w:sz="4" w:space="1" w:color="6260B8"/>
          <w:left w:val="single" w:sz="4" w:space="4" w:color="6260B8"/>
          <w:bottom w:val="single" w:sz="4" w:space="1" w:color="6260B8"/>
          <w:right w:val="single" w:sz="4" w:space="4" w:color="6260B8"/>
        </w:pBdr>
        <w:rPr>
          <w:b/>
        </w:rPr>
      </w:pPr>
    </w:p>
    <w:p w14:paraId="62F8856B" w14:textId="77777777" w:rsidR="00203FC4" w:rsidRDefault="00203FC4" w:rsidP="00B5483E">
      <w:pPr>
        <w:pStyle w:val="Body"/>
        <w:pBdr>
          <w:top w:val="single" w:sz="4" w:space="1" w:color="6260B8"/>
          <w:left w:val="single" w:sz="4" w:space="4" w:color="6260B8"/>
          <w:bottom w:val="single" w:sz="4" w:space="1" w:color="6260B8"/>
          <w:right w:val="single" w:sz="4" w:space="4" w:color="6260B8"/>
        </w:pBdr>
        <w:rPr>
          <w:b/>
        </w:rPr>
      </w:pPr>
    </w:p>
    <w:p w14:paraId="50F9B607" w14:textId="42718E2C" w:rsidR="00557701" w:rsidRDefault="00557701" w:rsidP="00203FC4">
      <w:pPr>
        <w:pStyle w:val="Body"/>
      </w:pPr>
      <w:r>
        <w:t>If you need to modify the policy:</w:t>
      </w:r>
    </w:p>
    <w:p w14:paraId="16C91BEA" w14:textId="77777777" w:rsidR="00557701" w:rsidRPr="00557701" w:rsidRDefault="00557701" w:rsidP="00B5483E">
      <w:pPr>
        <w:pStyle w:val="BulletListLevel1"/>
        <w:numPr>
          <w:ilvl w:val="0"/>
          <w:numId w:val="35"/>
        </w:numPr>
      </w:pPr>
      <w:r w:rsidRPr="00557701">
        <w:t>make recommendations</w:t>
      </w:r>
    </w:p>
    <w:p w14:paraId="3C408CAA" w14:textId="77777777" w:rsidR="00557701" w:rsidRPr="00557701" w:rsidRDefault="00557701" w:rsidP="00B5483E">
      <w:pPr>
        <w:pStyle w:val="BulletListLevel1"/>
        <w:numPr>
          <w:ilvl w:val="0"/>
          <w:numId w:val="35"/>
        </w:numPr>
      </w:pPr>
      <w:r w:rsidRPr="00557701">
        <w:t>rewrite the policy and procedures as required</w:t>
      </w:r>
    </w:p>
    <w:p w14:paraId="1361397E" w14:textId="77777777" w:rsidR="00557701" w:rsidRPr="00557701" w:rsidRDefault="00557701" w:rsidP="00B5483E">
      <w:pPr>
        <w:pStyle w:val="BulletListLevel1"/>
        <w:numPr>
          <w:ilvl w:val="0"/>
          <w:numId w:val="35"/>
        </w:numPr>
      </w:pPr>
      <w:r w:rsidRPr="00557701">
        <w:t>set new targets</w:t>
      </w:r>
    </w:p>
    <w:p w14:paraId="13E74130" w14:textId="77777777" w:rsidR="00557701" w:rsidRPr="00557701" w:rsidRDefault="00557701" w:rsidP="00B5483E">
      <w:pPr>
        <w:pStyle w:val="BulletListLevel1"/>
        <w:numPr>
          <w:ilvl w:val="0"/>
          <w:numId w:val="35"/>
        </w:numPr>
      </w:pPr>
      <w:r w:rsidRPr="00557701">
        <w:t>plan the process and methods of implementation</w:t>
      </w:r>
    </w:p>
    <w:p w14:paraId="29BC7A92" w14:textId="1B8C7A83" w:rsidR="0012178E" w:rsidRDefault="00557701" w:rsidP="00B5483E">
      <w:pPr>
        <w:pStyle w:val="BulletListLevel1"/>
        <w:numPr>
          <w:ilvl w:val="0"/>
          <w:numId w:val="35"/>
        </w:numPr>
      </w:pPr>
      <w:proofErr w:type="gramStart"/>
      <w:r w:rsidRPr="00557701">
        <w:t>monitor</w:t>
      </w:r>
      <w:proofErr w:type="gramEnd"/>
      <w:r w:rsidRPr="00557701">
        <w:t xml:space="preserve"> and evaluate the new process</w:t>
      </w:r>
      <w:r w:rsidR="00B57735">
        <w:t>.</w:t>
      </w:r>
    </w:p>
    <w:p w14:paraId="23D9AA87" w14:textId="77777777" w:rsidR="0012178E" w:rsidRDefault="0012178E">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C04FF5" w14:paraId="1627EBB0" w14:textId="77777777" w:rsidTr="00203FC4">
        <w:trPr>
          <w:trHeight w:val="659"/>
        </w:trPr>
        <w:tc>
          <w:tcPr>
            <w:tcW w:w="992" w:type="dxa"/>
            <w:shd w:val="clear" w:color="auto" w:fill="F2F2F2" w:themeFill="background1" w:themeFillShade="F2"/>
            <w:vAlign w:val="center"/>
          </w:tcPr>
          <w:p w14:paraId="4E541421" w14:textId="77777777" w:rsidR="00C04FF5" w:rsidRPr="009C3DED" w:rsidRDefault="00C04FF5" w:rsidP="00203FC4">
            <w:pPr>
              <w:pStyle w:val="Body"/>
              <w:spacing w:after="0" w:line="240" w:lineRule="auto"/>
              <w:rPr>
                <w:noProof/>
                <w:lang w:eastAsia="en-AU"/>
              </w:rPr>
            </w:pPr>
            <w:bookmarkStart w:id="47" w:name="_Toc9959615"/>
            <w:r w:rsidRPr="0077790D">
              <w:rPr>
                <w:noProof/>
                <w:lang w:eastAsia="en-AU"/>
              </w:rPr>
              <w:lastRenderedPageBreak/>
              <w:drawing>
                <wp:inline distT="0" distB="0" distL="0" distR="0" wp14:anchorId="0532D7A8" wp14:editId="54983366">
                  <wp:extent cx="367200" cy="386398"/>
                  <wp:effectExtent l="0" t="0" r="0" b="0"/>
                  <wp:docPr id="251" name="Picture 251" descr="Practice activity"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0A952137" w14:textId="77777777" w:rsidR="00C04FF5" w:rsidRPr="00203FC4" w:rsidRDefault="00C04FF5" w:rsidP="00203FC4">
            <w:pPr>
              <w:pStyle w:val="Heading3"/>
              <w:rPr>
                <w:rFonts w:eastAsiaTheme="minorHAnsi" w:cstheme="minorBidi"/>
                <w:b w:val="0"/>
                <w:color w:val="auto"/>
                <w:kern w:val="0"/>
                <w:sz w:val="24"/>
                <w:szCs w:val="24"/>
              </w:rPr>
            </w:pPr>
            <w:r w:rsidRPr="00203FC4">
              <w:rPr>
                <w:rFonts w:eastAsiaTheme="minorHAnsi" w:cstheme="minorBidi"/>
                <w:b w:val="0"/>
                <w:color w:val="6160B8"/>
                <w:kern w:val="0"/>
                <w:sz w:val="44"/>
                <w:szCs w:val="24"/>
              </w:rPr>
              <w:t>Practice activity</w:t>
            </w:r>
          </w:p>
        </w:tc>
      </w:tr>
    </w:tbl>
    <w:p w14:paraId="7858D9C8" w14:textId="3ED66595" w:rsidR="00C04FF5" w:rsidRPr="00B65AC9" w:rsidRDefault="00C04FF5" w:rsidP="00B65AC9">
      <w:pPr>
        <w:pStyle w:val="Heading4"/>
        <w:rPr>
          <w:rStyle w:val="Strong"/>
          <w:b/>
          <w:bCs w:val="0"/>
        </w:rPr>
      </w:pPr>
      <w:bookmarkStart w:id="48" w:name="_Toc518635972"/>
      <w:r w:rsidRPr="00B65AC9">
        <w:rPr>
          <w:rStyle w:val="Strong"/>
          <w:b/>
          <w:bCs w:val="0"/>
        </w:rPr>
        <w:t>Activity 5.</w:t>
      </w:r>
      <w:r w:rsidR="00203FC4" w:rsidRPr="00B65AC9">
        <w:rPr>
          <w:rStyle w:val="Strong"/>
          <w:b/>
          <w:bCs w:val="0"/>
        </w:rPr>
        <w:t>3</w:t>
      </w:r>
      <w:r w:rsidRPr="00B65AC9">
        <w:rPr>
          <w:rStyle w:val="Strong"/>
          <w:b/>
          <w:bCs w:val="0"/>
        </w:rPr>
        <w:t xml:space="preserve">: </w:t>
      </w:r>
      <w:bookmarkEnd w:id="48"/>
      <w:r w:rsidRPr="00B65AC9">
        <w:rPr>
          <w:rStyle w:val="Strong"/>
          <w:b/>
          <w:bCs w:val="0"/>
        </w:rPr>
        <w:t>Evaluating sustainability policy and plans</w:t>
      </w:r>
    </w:p>
    <w:p w14:paraId="51715629" w14:textId="0E1AC8FE" w:rsidR="003C7CE7" w:rsidRPr="00B65AC9" w:rsidRDefault="000753F9" w:rsidP="00203FC4">
      <w:pPr>
        <w:pStyle w:val="Body"/>
        <w:rPr>
          <w:i/>
          <w:bdr w:val="none" w:sz="0" w:space="0" w:color="auto" w:frame="1"/>
        </w:rPr>
      </w:pPr>
      <w:bookmarkStart w:id="49" w:name="_Toc9959616"/>
      <w:bookmarkEnd w:id="47"/>
      <w:r w:rsidRPr="00B65AC9">
        <w:rPr>
          <w:bdr w:val="none" w:sz="0" w:space="0" w:color="auto" w:frame="1"/>
        </w:rPr>
        <w:sym w:font="Webdings" w:char="F0A8"/>
      </w:r>
      <w:r w:rsidRPr="00B65AC9">
        <w:rPr>
          <w:bdr w:val="none" w:sz="0" w:space="0" w:color="auto" w:frame="1"/>
        </w:rPr>
        <w:t xml:space="preserve"> </w:t>
      </w:r>
      <w:r w:rsidR="00203FC4" w:rsidRPr="00B65AC9">
        <w:rPr>
          <w:bdr w:val="none" w:sz="0" w:space="0" w:color="auto" w:frame="1"/>
        </w:rPr>
        <w:t xml:space="preserve">Read the sustainability </w:t>
      </w:r>
      <w:r w:rsidR="00203FC4" w:rsidRPr="00B65AC9">
        <w:t xml:space="preserve">case studies in the </w:t>
      </w:r>
      <w:hyperlink r:id="rId58" w:history="1">
        <w:r w:rsidR="00203FC4" w:rsidRPr="00B65AC9">
          <w:rPr>
            <w:rStyle w:val="Hyperlink"/>
          </w:rPr>
          <w:t>Sustainability Advantage program</w:t>
        </w:r>
      </w:hyperlink>
      <w:r w:rsidR="00203FC4" w:rsidRPr="00B65AC9">
        <w:t xml:space="preserve"> </w:t>
      </w:r>
      <w:r w:rsidR="00203FC4" w:rsidRPr="00B65AC9">
        <w:rPr>
          <w:bdr w:val="none" w:sz="0" w:space="0" w:color="auto" w:frame="1"/>
        </w:rPr>
        <w:t>run by the NSW Office of Environment and Heritage.</w:t>
      </w:r>
      <w:r w:rsidRPr="00B65AC9">
        <w:rPr>
          <w:bdr w:val="none" w:sz="0" w:space="0" w:color="auto" w:frame="1"/>
        </w:rPr>
        <w:t xml:space="preserve"> </w:t>
      </w:r>
      <w:r w:rsidR="003C7CE7" w:rsidRPr="00B65AC9">
        <w:rPr>
          <w:sz w:val="22"/>
          <w:bdr w:val="none" w:sz="0" w:space="0" w:color="auto" w:frame="1"/>
        </w:rPr>
        <w:t>(</w:t>
      </w:r>
      <w:r w:rsidR="003C7CE7" w:rsidRPr="00B65AC9">
        <w:rPr>
          <w:i/>
          <w:sz w:val="22"/>
          <w:bdr w:val="none" w:sz="0" w:space="0" w:color="auto" w:frame="1"/>
        </w:rPr>
        <w:t>https://www.environment.nsw.gov.au/sustainabilityadvantage/casestudies.htm)</w:t>
      </w:r>
      <w:r w:rsidR="003C7CE7" w:rsidRPr="00B65AC9">
        <w:rPr>
          <w:i/>
          <w:bdr w:val="none" w:sz="0" w:space="0" w:color="auto" w:frame="1"/>
        </w:rPr>
        <w:t xml:space="preserve">   </w:t>
      </w:r>
    </w:p>
    <w:p w14:paraId="43343357" w14:textId="27325847" w:rsidR="00203FC4" w:rsidRPr="00B65AC9" w:rsidRDefault="00203FC4" w:rsidP="00203FC4">
      <w:pPr>
        <w:pStyle w:val="Body"/>
      </w:pPr>
      <w:r w:rsidRPr="00B65AC9">
        <w:rPr>
          <w:bdr w:val="none" w:sz="0" w:space="0" w:color="auto" w:frame="1"/>
        </w:rPr>
        <w:t>Review the outcomes of specific sustainability policies and programs and record the techniques and mechanisms the organisations used to monitor and record outcomes.</w:t>
      </w:r>
    </w:p>
    <w:p w14:paraId="44A27BD4" w14:textId="3BDE3296" w:rsidR="00203FC4" w:rsidRPr="00B65AC9" w:rsidRDefault="00203FC4" w:rsidP="00203FC4">
      <w:pPr>
        <w:pStyle w:val="Body"/>
        <w:rPr>
          <w:bdr w:val="none" w:sz="0" w:space="0" w:color="auto" w:frame="1"/>
        </w:rPr>
      </w:pPr>
      <w:r w:rsidRPr="00B65AC9">
        <w:rPr>
          <w:bdr w:val="none" w:sz="0" w:space="0" w:color="auto" w:frame="1"/>
        </w:rPr>
        <w:t xml:space="preserve">Share your responses with other students </w:t>
      </w:r>
      <w:r w:rsidR="000753F9" w:rsidRPr="00B65AC9">
        <w:rPr>
          <w:bdr w:val="none" w:sz="0" w:space="0" w:color="auto" w:frame="1"/>
        </w:rPr>
        <w:t>or in the online forum.</w:t>
      </w:r>
    </w:p>
    <w:p w14:paraId="0877C683" w14:textId="1F473996" w:rsidR="000753F9" w:rsidRDefault="000753F9" w:rsidP="00B5483E">
      <w:pPr>
        <w:pStyle w:val="Body"/>
        <w:pBdr>
          <w:top w:val="single" w:sz="4" w:space="1" w:color="6260B8"/>
          <w:left w:val="single" w:sz="4" w:space="4" w:color="6260B8"/>
          <w:bottom w:val="single" w:sz="4" w:space="1" w:color="6260B8"/>
          <w:right w:val="single" w:sz="4" w:space="4" w:color="6260B8"/>
        </w:pBdr>
        <w:rPr>
          <w:sz w:val="26"/>
          <w:szCs w:val="26"/>
          <w:bdr w:val="none" w:sz="0" w:space="0" w:color="auto" w:frame="1"/>
        </w:rPr>
      </w:pPr>
    </w:p>
    <w:p w14:paraId="0A78E49F" w14:textId="196A3D9C" w:rsidR="000753F9" w:rsidRDefault="000753F9" w:rsidP="00B5483E">
      <w:pPr>
        <w:pStyle w:val="Body"/>
        <w:pBdr>
          <w:top w:val="single" w:sz="4" w:space="1" w:color="6260B8"/>
          <w:left w:val="single" w:sz="4" w:space="4" w:color="6260B8"/>
          <w:bottom w:val="single" w:sz="4" w:space="1" w:color="6260B8"/>
          <w:right w:val="single" w:sz="4" w:space="4" w:color="6260B8"/>
        </w:pBdr>
        <w:rPr>
          <w:sz w:val="26"/>
          <w:szCs w:val="26"/>
          <w:bdr w:val="none" w:sz="0" w:space="0" w:color="auto" w:frame="1"/>
        </w:rPr>
      </w:pPr>
    </w:p>
    <w:p w14:paraId="1BCA39A1" w14:textId="77777777" w:rsidR="000753F9" w:rsidRDefault="000753F9" w:rsidP="00B5483E">
      <w:pPr>
        <w:pStyle w:val="Body"/>
        <w:pBdr>
          <w:top w:val="single" w:sz="4" w:space="1" w:color="6260B8"/>
          <w:left w:val="single" w:sz="4" w:space="4" w:color="6260B8"/>
          <w:bottom w:val="single" w:sz="4" w:space="1" w:color="6260B8"/>
          <w:right w:val="single" w:sz="4" w:space="4" w:color="6260B8"/>
        </w:pBdr>
        <w:rPr>
          <w:sz w:val="26"/>
          <w:szCs w:val="26"/>
          <w:bdr w:val="none" w:sz="0" w:space="0" w:color="auto" w:frame="1"/>
        </w:rPr>
      </w:pPr>
    </w:p>
    <w:p w14:paraId="5A6DDC0A" w14:textId="77777777" w:rsidR="000753F9" w:rsidRDefault="000753F9" w:rsidP="00B5483E">
      <w:pPr>
        <w:pStyle w:val="Body"/>
        <w:pBdr>
          <w:top w:val="single" w:sz="4" w:space="1" w:color="6260B8"/>
          <w:left w:val="single" w:sz="4" w:space="4" w:color="6260B8"/>
          <w:bottom w:val="single" w:sz="4" w:space="1" w:color="6260B8"/>
          <w:right w:val="single" w:sz="4" w:space="4" w:color="6260B8"/>
        </w:pBdr>
      </w:pPr>
    </w:p>
    <w:p w14:paraId="242D1294" w14:textId="77777777" w:rsidR="00557701" w:rsidRDefault="00557701" w:rsidP="00557701">
      <w:pPr>
        <w:pStyle w:val="Heading2"/>
        <w:rPr>
          <w:rFonts w:eastAsiaTheme="minorHAnsi"/>
        </w:rPr>
      </w:pPr>
      <w:bookmarkStart w:id="50" w:name="_Toc25310854"/>
      <w:r>
        <w:rPr>
          <w:rFonts w:eastAsiaTheme="minorHAnsi"/>
        </w:rPr>
        <w:t>S</w:t>
      </w:r>
      <w:r w:rsidRPr="0025711A">
        <w:rPr>
          <w:rFonts w:eastAsiaTheme="minorHAnsi"/>
        </w:rPr>
        <w:t>ummary</w:t>
      </w:r>
      <w:bookmarkEnd w:id="49"/>
      <w:bookmarkEnd w:id="50"/>
    </w:p>
    <w:p w14:paraId="702E75CE" w14:textId="77777777" w:rsidR="00557701" w:rsidRDefault="00557701" w:rsidP="00557701">
      <w:pPr>
        <w:pStyle w:val="Body"/>
        <w:rPr>
          <w:lang w:eastAsia="en-AU"/>
        </w:rPr>
      </w:pPr>
      <w:r>
        <w:rPr>
          <w:lang w:eastAsia="en-AU"/>
        </w:rPr>
        <w:t>You now have the skills and knowledge to:</w:t>
      </w:r>
    </w:p>
    <w:p w14:paraId="416A48F6" w14:textId="77777777" w:rsidR="00557701" w:rsidRPr="00557701" w:rsidRDefault="00557701" w:rsidP="00B5483E">
      <w:pPr>
        <w:pStyle w:val="BulletListLevel1"/>
      </w:pPr>
      <w:r w:rsidRPr="00557701">
        <w:t>scope and develop organisational policies and procedures that comply with legislative requirements and support the organisation’s sustainability goals</w:t>
      </w:r>
    </w:p>
    <w:p w14:paraId="257DD937" w14:textId="77777777" w:rsidR="00557701" w:rsidRPr="00557701" w:rsidRDefault="00557701" w:rsidP="00B5483E">
      <w:pPr>
        <w:pStyle w:val="BulletListLevel1"/>
      </w:pPr>
      <w:r w:rsidRPr="00557701">
        <w:t>plan and implement sustainability policies and procedures</w:t>
      </w:r>
    </w:p>
    <w:p w14:paraId="42D16149" w14:textId="77777777" w:rsidR="00557701" w:rsidRDefault="00557701" w:rsidP="00B5483E">
      <w:pPr>
        <w:pStyle w:val="BulletListLevel1"/>
      </w:pPr>
      <w:r w:rsidRPr="00557701">
        <w:t>consult and communicate with stakeholders to generate engagement with sustainability</w:t>
      </w:r>
    </w:p>
    <w:p w14:paraId="79960D87" w14:textId="29829736" w:rsidR="00C04FF5" w:rsidRDefault="00557701" w:rsidP="00B5483E">
      <w:pPr>
        <w:pStyle w:val="BulletListLevel1"/>
        <w:rPr>
          <w:lang w:eastAsia="en-AU"/>
        </w:rPr>
      </w:pPr>
      <w:proofErr w:type="gramStart"/>
      <w:r>
        <w:rPr>
          <w:lang w:eastAsia="en-AU"/>
        </w:rPr>
        <w:t>review</w:t>
      </w:r>
      <w:proofErr w:type="gramEnd"/>
      <w:r>
        <w:rPr>
          <w:lang w:eastAsia="en-AU"/>
        </w:rPr>
        <w:t xml:space="preserve"> and improve sustainability policies</w:t>
      </w:r>
      <w:r w:rsidR="00C52DB8">
        <w:rPr>
          <w:lang w:eastAsia="en-AU"/>
        </w:rPr>
        <w:t>.</w:t>
      </w:r>
    </w:p>
    <w:p w14:paraId="29946B65" w14:textId="77777777" w:rsidR="00C04FF5" w:rsidRDefault="00C04FF5">
      <w:pPr>
        <w:rPr>
          <w:lang w:eastAsia="en-AU"/>
        </w:rPr>
      </w:pPr>
      <w:r>
        <w:rPr>
          <w:lang w:eastAsia="en-AU"/>
        </w:rPr>
        <w:br w:type="page"/>
      </w:r>
    </w:p>
    <w:p w14:paraId="0C91F96B" w14:textId="77777777" w:rsidR="008F0349" w:rsidRDefault="00077DF8" w:rsidP="00557701">
      <w:pPr>
        <w:pStyle w:val="Heading1"/>
      </w:pPr>
      <w:bookmarkStart w:id="51" w:name="_Toc25310855"/>
      <w:r>
        <w:lastRenderedPageBreak/>
        <w:t>References</w:t>
      </w:r>
      <w:bookmarkEnd w:id="51"/>
    </w:p>
    <w:p w14:paraId="1EBB2EA9" w14:textId="77777777" w:rsidR="000412FD" w:rsidRPr="000412FD" w:rsidRDefault="000412FD" w:rsidP="000412FD">
      <w:pPr>
        <w:pStyle w:val="Body"/>
        <w:spacing w:line="240" w:lineRule="auto"/>
      </w:pPr>
      <w:r w:rsidRPr="000412FD">
        <w:t xml:space="preserve">ANZ Banking Group 2018, </w:t>
      </w:r>
      <w:r w:rsidRPr="000412FD">
        <w:rPr>
          <w:i/>
        </w:rPr>
        <w:t>Sustainability reporting</w:t>
      </w:r>
      <w:r w:rsidRPr="000412FD">
        <w:t>, retrieved 28/05/19: www.anz.com.au/about-us/sustainability/reporting/sustainability-reporting/</w:t>
      </w:r>
    </w:p>
    <w:p w14:paraId="0DF9BF7F" w14:textId="77777777" w:rsidR="000412FD" w:rsidRPr="000412FD" w:rsidRDefault="000412FD" w:rsidP="000412FD">
      <w:pPr>
        <w:pStyle w:val="Body"/>
        <w:spacing w:line="240" w:lineRule="auto"/>
      </w:pPr>
      <w:r w:rsidRPr="000412FD">
        <w:t xml:space="preserve">Department of Environment and Energy </w:t>
      </w:r>
      <w:proofErr w:type="spellStart"/>
      <w:r w:rsidRPr="000412FD">
        <w:t>n.d.</w:t>
      </w:r>
      <w:proofErr w:type="spellEnd"/>
      <w:r w:rsidRPr="000412FD">
        <w:t xml:space="preserve"> </w:t>
      </w:r>
      <w:proofErr w:type="gramStart"/>
      <w:r w:rsidRPr="000412FD">
        <w:rPr>
          <w:i/>
        </w:rPr>
        <w:t>Ecologically</w:t>
      </w:r>
      <w:proofErr w:type="gramEnd"/>
      <w:r w:rsidRPr="000412FD">
        <w:rPr>
          <w:i/>
        </w:rPr>
        <w:t xml:space="preserve"> sustainable development</w:t>
      </w:r>
      <w:r w:rsidRPr="000412FD">
        <w:t>, retrieved 24/05/2019: www.environment.gov.au/about-us/esd</w:t>
      </w:r>
    </w:p>
    <w:p w14:paraId="41342428" w14:textId="77777777" w:rsidR="000412FD" w:rsidRPr="000412FD" w:rsidRDefault="000412FD" w:rsidP="000412FD">
      <w:pPr>
        <w:pStyle w:val="Body"/>
      </w:pPr>
      <w:r w:rsidRPr="000412FD">
        <w:t xml:space="preserve">Department of Industry, Innovation and Science 2018, </w:t>
      </w:r>
      <w:r w:rsidRPr="000412FD">
        <w:rPr>
          <w:i/>
        </w:rPr>
        <w:t>Environmental management</w:t>
      </w:r>
      <w:r w:rsidRPr="000412FD">
        <w:t>, Business, retrieved 24/05/19: www.business.gov.au/risk-management/environmental-impact/environmental-management</w:t>
      </w:r>
    </w:p>
    <w:p w14:paraId="085BF524" w14:textId="77777777" w:rsidR="000412FD" w:rsidRPr="000412FD" w:rsidRDefault="000412FD" w:rsidP="000412FD">
      <w:pPr>
        <w:pStyle w:val="Body"/>
      </w:pPr>
      <w:r w:rsidRPr="000412FD">
        <w:t xml:space="preserve">Department of Planning and Environment 2019, </w:t>
      </w:r>
      <w:r w:rsidRPr="000412FD">
        <w:rPr>
          <w:i/>
        </w:rPr>
        <w:t>Inspections and enforcements</w:t>
      </w:r>
      <w:r w:rsidRPr="000412FD">
        <w:t>, retrieved 28/05/19: www.planning.nsw.gov.au/Assess-and-Regulate/About-compliance/Inspections-and-enforcements</w:t>
      </w:r>
    </w:p>
    <w:p w14:paraId="4AD81B0D" w14:textId="77777777" w:rsidR="000412FD" w:rsidRPr="000412FD" w:rsidRDefault="000412FD" w:rsidP="000412FD">
      <w:pPr>
        <w:pStyle w:val="Body"/>
        <w:rPr>
          <w:rStyle w:val="Hyperlink"/>
          <w:color w:val="auto"/>
          <w:u w:val="none"/>
        </w:rPr>
      </w:pPr>
      <w:r w:rsidRPr="000412FD">
        <w:t xml:space="preserve">International Institute of Sustainable Development </w:t>
      </w:r>
      <w:proofErr w:type="spellStart"/>
      <w:r w:rsidRPr="000412FD">
        <w:t>n.d.</w:t>
      </w:r>
      <w:proofErr w:type="spellEnd"/>
      <w:r w:rsidRPr="000412FD">
        <w:t xml:space="preserve"> </w:t>
      </w:r>
      <w:r w:rsidRPr="000412FD">
        <w:rPr>
          <w:i/>
        </w:rPr>
        <w:t>Sustainable development</w:t>
      </w:r>
      <w:r w:rsidRPr="000412FD">
        <w:t>, retrieved 24/05/19: www.iisd.org/topic/sustainable-development</w:t>
      </w:r>
    </w:p>
    <w:p w14:paraId="5F92ABAB" w14:textId="77777777" w:rsidR="000412FD" w:rsidRPr="000412FD" w:rsidRDefault="000412FD" w:rsidP="000412FD">
      <w:pPr>
        <w:pStyle w:val="Body"/>
      </w:pPr>
      <w:r w:rsidRPr="000412FD">
        <w:rPr>
          <w:rStyle w:val="Hyperlink"/>
          <w:color w:val="auto"/>
          <w:u w:val="none"/>
        </w:rPr>
        <w:t xml:space="preserve">International Organization for Standardization </w:t>
      </w:r>
      <w:proofErr w:type="spellStart"/>
      <w:r w:rsidRPr="000412FD">
        <w:rPr>
          <w:rStyle w:val="Hyperlink"/>
          <w:color w:val="auto"/>
          <w:u w:val="none"/>
        </w:rPr>
        <w:t>n.d.</w:t>
      </w:r>
      <w:proofErr w:type="spellEnd"/>
      <w:r w:rsidRPr="000412FD">
        <w:rPr>
          <w:rStyle w:val="Hyperlink"/>
          <w:color w:val="auto"/>
          <w:u w:val="none"/>
        </w:rPr>
        <w:t>, ISO 14000 family – environmental management, retrieved 28/5/19: www.iso.org/iso-14001-environmental-management.html</w:t>
      </w:r>
    </w:p>
    <w:p w14:paraId="18D0B92F" w14:textId="77777777" w:rsidR="000412FD" w:rsidRPr="000412FD" w:rsidRDefault="000412FD" w:rsidP="000412FD">
      <w:pPr>
        <w:pStyle w:val="Body"/>
      </w:pPr>
      <w:proofErr w:type="spellStart"/>
      <w:r w:rsidRPr="000412FD">
        <w:t>Moscardo</w:t>
      </w:r>
      <w:proofErr w:type="spellEnd"/>
      <w:r w:rsidRPr="000412FD">
        <w:t xml:space="preserve"> G, </w:t>
      </w:r>
      <w:proofErr w:type="spellStart"/>
      <w:r w:rsidRPr="000412FD">
        <w:t>Lamberton</w:t>
      </w:r>
      <w:proofErr w:type="spellEnd"/>
      <w:r w:rsidRPr="000412FD">
        <w:t xml:space="preserve"> G, Wells G 2013, </w:t>
      </w:r>
      <w:r w:rsidRPr="000412FD">
        <w:rPr>
          <w:i/>
        </w:rPr>
        <w:t>Sustainability in Australian business – principles and practice</w:t>
      </w:r>
      <w:r w:rsidRPr="000412FD">
        <w:t>, John Wiley &amp; Sons, Australia</w:t>
      </w:r>
    </w:p>
    <w:p w14:paraId="1A5CEF6E" w14:textId="77777777" w:rsidR="000412FD" w:rsidRPr="000412FD" w:rsidRDefault="000412FD" w:rsidP="000412FD">
      <w:pPr>
        <w:pStyle w:val="Body"/>
      </w:pPr>
      <w:r w:rsidRPr="000412FD">
        <w:t xml:space="preserve">NSW Government 2019 </w:t>
      </w:r>
      <w:r w:rsidRPr="000412FD">
        <w:rPr>
          <w:i/>
        </w:rPr>
        <w:t xml:space="preserve">NSW Circular economy policy statement – too good to </w:t>
      </w:r>
      <w:proofErr w:type="gramStart"/>
      <w:r w:rsidRPr="000412FD">
        <w:rPr>
          <w:i/>
        </w:rPr>
        <w:t>waste</w:t>
      </w:r>
      <w:r w:rsidRPr="000412FD">
        <w:t>:</w:t>
      </w:r>
      <w:proofErr w:type="gramEnd"/>
      <w:r w:rsidRPr="000412FD">
        <w:t xml:space="preserve"> www.epa.nsw.gov.au/-/media/epa/corporate-site/resources/recycling/19p1379-circular-economy-policy-final.pdf</w:t>
      </w:r>
    </w:p>
    <w:p w14:paraId="7A5A2101" w14:textId="77777777" w:rsidR="000412FD" w:rsidRPr="000412FD" w:rsidRDefault="000412FD" w:rsidP="000412FD">
      <w:pPr>
        <w:pStyle w:val="Body"/>
      </w:pPr>
      <w:r w:rsidRPr="000412FD">
        <w:t xml:space="preserve">Sustainability Victoria, </w:t>
      </w:r>
      <w:r w:rsidRPr="000412FD">
        <w:rPr>
          <w:i/>
        </w:rPr>
        <w:t>Business Services Learner Guide 2008: Implement and Monitor Environmentally Sustainable Work Practices</w:t>
      </w:r>
      <w:r w:rsidRPr="000412FD">
        <w:t>: www.resourcesmart.vic.gov.au</w:t>
      </w:r>
    </w:p>
    <w:p w14:paraId="6EB11F98" w14:textId="77777777" w:rsidR="000412FD" w:rsidRPr="000412FD" w:rsidRDefault="000412FD" w:rsidP="000412FD">
      <w:pPr>
        <w:pStyle w:val="Body"/>
      </w:pPr>
      <w:r w:rsidRPr="000412FD">
        <w:t xml:space="preserve">Sustainability Victoria 2019, </w:t>
      </w:r>
      <w:proofErr w:type="gramStart"/>
      <w:r w:rsidRPr="000412FD">
        <w:rPr>
          <w:i/>
        </w:rPr>
        <w:t>How</w:t>
      </w:r>
      <w:proofErr w:type="gramEnd"/>
      <w:r w:rsidRPr="000412FD">
        <w:rPr>
          <w:i/>
        </w:rPr>
        <w:t xml:space="preserve"> can we meet your business needs?</w:t>
      </w:r>
      <w:r w:rsidRPr="000412FD">
        <w:t xml:space="preserve"> Retrieved 24/05/19: www.sustainability.vic.gov.au/Business</w:t>
      </w:r>
    </w:p>
    <w:p w14:paraId="7A6A4BB3" w14:textId="16730CB9" w:rsidR="00F0241C" w:rsidRDefault="00557701" w:rsidP="0091420E">
      <w:pPr>
        <w:pStyle w:val="Body"/>
        <w:rPr>
          <w:i/>
        </w:rPr>
      </w:pPr>
      <w:r w:rsidRPr="000412FD">
        <w:t xml:space="preserve">UNESCO 2002, </w:t>
      </w:r>
      <w:r w:rsidRPr="000412FD">
        <w:rPr>
          <w:i/>
        </w:rPr>
        <w:t>United Nations General Assembly resolution 57/254 on the United Nations decade of education for sustainable development</w:t>
      </w:r>
      <w:r w:rsidRPr="000412FD">
        <w:t xml:space="preserve">, </w:t>
      </w:r>
      <w:r w:rsidRPr="000412FD">
        <w:rPr>
          <w:i/>
        </w:rPr>
        <w:t>2005-2014</w:t>
      </w:r>
      <w:bookmarkEnd w:id="0"/>
      <w:bookmarkEnd w:id="1"/>
      <w:bookmarkEnd w:id="2"/>
      <w:bookmarkEnd w:id="3"/>
    </w:p>
    <w:p w14:paraId="56BBCE3A" w14:textId="77777777" w:rsidR="00F0241C" w:rsidRDefault="00F0241C">
      <w:pPr>
        <w:rPr>
          <w:i/>
        </w:rPr>
      </w:pPr>
      <w:r>
        <w:rPr>
          <w:i/>
        </w:rPr>
        <w:br w:type="page"/>
      </w:r>
    </w:p>
    <w:p w14:paraId="0B3F9542" w14:textId="77777777" w:rsidR="00F0241C" w:rsidRPr="003F69B8" w:rsidRDefault="00F0241C" w:rsidP="00F0241C">
      <w:pPr>
        <w:keepNext/>
        <w:spacing w:before="480" w:after="240" w:line="240" w:lineRule="auto"/>
        <w:outlineLvl w:val="0"/>
        <w:rPr>
          <w:rFonts w:eastAsia="Times New Roman" w:cs="Calibri"/>
          <w:color w:val="6260B8"/>
          <w:kern w:val="22"/>
          <w:sz w:val="48"/>
          <w:szCs w:val="48"/>
          <w:lang w:eastAsia="en-AU"/>
        </w:rPr>
      </w:pPr>
      <w:bookmarkStart w:id="52" w:name="_Toc11938728"/>
      <w:bookmarkStart w:id="53" w:name="_Toc25310856"/>
      <w:r w:rsidRPr="003F69B8">
        <w:rPr>
          <w:rFonts w:eastAsia="Times New Roman" w:cs="Calibri"/>
          <w:color w:val="6260B8"/>
          <w:kern w:val="22"/>
          <w:sz w:val="48"/>
          <w:szCs w:val="48"/>
          <w:lang w:eastAsia="en-AU"/>
        </w:rPr>
        <w:lastRenderedPageBreak/>
        <w:t>Image attributions</w:t>
      </w:r>
      <w:bookmarkEnd w:id="52"/>
      <w:bookmarkEnd w:id="53"/>
    </w:p>
    <w:tbl>
      <w:tblPr>
        <w:tblStyle w:val="TableGrid10"/>
        <w:tblW w:w="5000" w:type="pct"/>
        <w:tblLook w:val="04A0" w:firstRow="1" w:lastRow="0" w:firstColumn="1" w:lastColumn="0" w:noHBand="0" w:noVBand="1"/>
        <w:tblDescription w:val="An image attribution table"/>
      </w:tblPr>
      <w:tblGrid>
        <w:gridCol w:w="1696"/>
        <w:gridCol w:w="993"/>
        <w:gridCol w:w="6327"/>
      </w:tblGrid>
      <w:tr w:rsidR="00F0241C" w:rsidRPr="003F69B8" w14:paraId="3C45CEF9" w14:textId="77777777" w:rsidTr="00631CE1">
        <w:trPr>
          <w:cnfStyle w:val="100000000000" w:firstRow="1" w:lastRow="0" w:firstColumn="0" w:lastColumn="0" w:oddVBand="0" w:evenVBand="0" w:oddHBand="0" w:evenHBand="0" w:firstRowFirstColumn="0" w:firstRowLastColumn="0" w:lastRowFirstColumn="0" w:lastRowLastColumn="0"/>
        </w:trPr>
        <w:tc>
          <w:tcPr>
            <w:tcW w:w="1696" w:type="dxa"/>
          </w:tcPr>
          <w:p w14:paraId="214DB5E8" w14:textId="77777777" w:rsidR="00F0241C" w:rsidRPr="003F69B8" w:rsidRDefault="00F0241C" w:rsidP="00631CE1">
            <w:pPr>
              <w:keepLines/>
              <w:spacing w:before="200"/>
              <w:rPr>
                <w:rFonts w:eastAsia="Calibri" w:cs="Microsoft Himalaya"/>
              </w:rPr>
            </w:pPr>
            <w:r w:rsidRPr="003F69B8">
              <w:rPr>
                <w:rFonts w:eastAsia="Calibri" w:cs="Microsoft Himalaya"/>
              </w:rPr>
              <w:t>Image</w:t>
            </w:r>
          </w:p>
        </w:tc>
        <w:tc>
          <w:tcPr>
            <w:tcW w:w="993" w:type="dxa"/>
          </w:tcPr>
          <w:p w14:paraId="3D485036" w14:textId="77777777" w:rsidR="00F0241C" w:rsidRPr="003F69B8" w:rsidRDefault="00F0241C" w:rsidP="00631CE1">
            <w:pPr>
              <w:keepLines/>
              <w:spacing w:before="200"/>
              <w:jc w:val="center"/>
              <w:rPr>
                <w:rFonts w:eastAsia="Calibri" w:cs="Microsoft Himalaya"/>
              </w:rPr>
            </w:pPr>
            <w:r w:rsidRPr="003F69B8">
              <w:rPr>
                <w:rFonts w:eastAsia="Calibri" w:cs="Microsoft Himalaya"/>
              </w:rPr>
              <w:t>Page #</w:t>
            </w:r>
          </w:p>
        </w:tc>
        <w:tc>
          <w:tcPr>
            <w:tcW w:w="6327" w:type="dxa"/>
          </w:tcPr>
          <w:p w14:paraId="1A39F3AC" w14:textId="77777777" w:rsidR="00F0241C" w:rsidRPr="003F69B8" w:rsidRDefault="00F0241C" w:rsidP="00631CE1">
            <w:pPr>
              <w:keepLines/>
              <w:spacing w:before="200"/>
              <w:rPr>
                <w:rFonts w:eastAsia="Calibri" w:cs="Microsoft Himalaya"/>
              </w:rPr>
            </w:pPr>
            <w:r w:rsidRPr="003F69B8">
              <w:rPr>
                <w:rFonts w:eastAsia="Calibri" w:cs="Microsoft Himalaya"/>
              </w:rPr>
              <w:t>Attribution</w:t>
            </w:r>
          </w:p>
        </w:tc>
      </w:tr>
      <w:tr w:rsidR="00F0241C" w:rsidRPr="003F69B8" w14:paraId="6727239C" w14:textId="77777777" w:rsidTr="00631CE1">
        <w:trPr>
          <w:trHeight w:val="730"/>
        </w:trPr>
        <w:tc>
          <w:tcPr>
            <w:tcW w:w="1696" w:type="dxa"/>
          </w:tcPr>
          <w:p w14:paraId="5D21F6DB" w14:textId="77777777" w:rsidR="00F0241C" w:rsidRPr="003F69B8" w:rsidRDefault="00F0241C" w:rsidP="00631CE1">
            <w:pPr>
              <w:keepLines/>
              <w:rPr>
                <w:rFonts w:eastAsia="Calibri" w:cs="Microsoft Himalaya"/>
              </w:rPr>
            </w:pPr>
            <w:r w:rsidRPr="003F69B8">
              <w:rPr>
                <w:rFonts w:eastAsia="Calibri" w:cs="Microsoft Himalaya"/>
              </w:rPr>
              <w:t>Cover</w:t>
            </w:r>
          </w:p>
        </w:tc>
        <w:tc>
          <w:tcPr>
            <w:tcW w:w="993" w:type="dxa"/>
          </w:tcPr>
          <w:p w14:paraId="7B080593" w14:textId="77777777" w:rsidR="00F0241C" w:rsidRPr="003F69B8" w:rsidRDefault="00F0241C" w:rsidP="00631CE1">
            <w:pPr>
              <w:keepLines/>
              <w:jc w:val="center"/>
              <w:rPr>
                <w:rFonts w:eastAsia="Calibri" w:cs="Microsoft Himalaya"/>
              </w:rPr>
            </w:pPr>
            <w:r w:rsidRPr="003F69B8">
              <w:rPr>
                <w:rFonts w:eastAsia="Calibri" w:cs="Microsoft Himalaya"/>
              </w:rPr>
              <w:t>1</w:t>
            </w:r>
          </w:p>
        </w:tc>
        <w:tc>
          <w:tcPr>
            <w:tcW w:w="6327" w:type="dxa"/>
          </w:tcPr>
          <w:p w14:paraId="7DCAC652" w14:textId="77777777" w:rsidR="00F0241C" w:rsidRPr="003F69B8" w:rsidRDefault="00F0241C" w:rsidP="00631CE1">
            <w:pPr>
              <w:keepLines/>
              <w:rPr>
                <w:rFonts w:eastAsia="Calibri" w:cs="Microsoft Himalaya"/>
              </w:rPr>
            </w:pPr>
            <w:r w:rsidRPr="003F69B8">
              <w:rPr>
                <w:rFonts w:eastAsia="Calibri" w:cs="Microsoft Himalaya"/>
                <w:color w:val="000000"/>
              </w:rPr>
              <w:t>© Getty Images copied under licence</w:t>
            </w:r>
          </w:p>
        </w:tc>
      </w:tr>
      <w:tr w:rsidR="00F0241C" w:rsidRPr="003F69B8" w14:paraId="6607B2E6" w14:textId="77777777" w:rsidTr="00631CE1">
        <w:trPr>
          <w:trHeight w:val="414"/>
        </w:trPr>
        <w:tc>
          <w:tcPr>
            <w:tcW w:w="1696" w:type="dxa"/>
          </w:tcPr>
          <w:p w14:paraId="638E0032" w14:textId="77777777" w:rsidR="00F0241C" w:rsidRPr="003F69B8" w:rsidRDefault="00F0241C" w:rsidP="00631CE1">
            <w:pPr>
              <w:keepLines/>
              <w:rPr>
                <w:rFonts w:eastAsia="Calibri" w:cs="Microsoft Himalaya"/>
              </w:rPr>
            </w:pPr>
            <w:r w:rsidRPr="003F69B8">
              <w:rPr>
                <w:rFonts w:eastAsia="Calibri" w:cs="Microsoft Himalaya"/>
              </w:rPr>
              <w:t xml:space="preserve">Topic 1 </w:t>
            </w:r>
          </w:p>
        </w:tc>
        <w:tc>
          <w:tcPr>
            <w:tcW w:w="993" w:type="dxa"/>
          </w:tcPr>
          <w:p w14:paraId="59AA66EA" w14:textId="77777777" w:rsidR="00F0241C" w:rsidRPr="003F69B8" w:rsidRDefault="00F0241C" w:rsidP="00631CE1">
            <w:pPr>
              <w:keepLines/>
              <w:jc w:val="center"/>
              <w:rPr>
                <w:rFonts w:eastAsia="Calibri" w:cs="Microsoft Himalaya"/>
                <w:color w:val="000000"/>
              </w:rPr>
            </w:pPr>
            <w:r>
              <w:rPr>
                <w:rFonts w:eastAsia="Calibri" w:cs="Microsoft Himalaya"/>
                <w:color w:val="000000"/>
              </w:rPr>
              <w:t>8</w:t>
            </w:r>
          </w:p>
        </w:tc>
        <w:tc>
          <w:tcPr>
            <w:tcW w:w="6327" w:type="dxa"/>
          </w:tcPr>
          <w:p w14:paraId="793AF64C" w14:textId="77777777" w:rsidR="00F0241C" w:rsidRPr="003F69B8" w:rsidRDefault="00F0241C" w:rsidP="00631CE1">
            <w:pPr>
              <w:keepLines/>
              <w:rPr>
                <w:rFonts w:eastAsia="Calibri" w:cs="Microsoft Himalaya"/>
              </w:rPr>
            </w:pPr>
            <w:r>
              <w:rPr>
                <w:rFonts w:eastAsia="Calibri" w:cs="Microsoft Himalaya"/>
              </w:rPr>
              <w:t>© TAFE NSW 2019</w:t>
            </w:r>
          </w:p>
        </w:tc>
      </w:tr>
      <w:tr w:rsidR="00F0241C" w:rsidRPr="003F69B8" w14:paraId="069CCF16" w14:textId="77777777" w:rsidTr="00631CE1">
        <w:trPr>
          <w:trHeight w:val="414"/>
        </w:trPr>
        <w:tc>
          <w:tcPr>
            <w:tcW w:w="1696" w:type="dxa"/>
          </w:tcPr>
          <w:p w14:paraId="506713F8" w14:textId="77777777" w:rsidR="00F0241C" w:rsidRPr="003F69B8" w:rsidRDefault="00F0241C" w:rsidP="00631CE1">
            <w:pPr>
              <w:keepLines/>
              <w:rPr>
                <w:rFonts w:eastAsia="Calibri" w:cs="Microsoft Himalaya"/>
              </w:rPr>
            </w:pPr>
            <w:r>
              <w:rPr>
                <w:rFonts w:eastAsia="Calibri" w:cs="Microsoft Himalaya"/>
              </w:rPr>
              <w:t>Topic 2</w:t>
            </w:r>
          </w:p>
        </w:tc>
        <w:tc>
          <w:tcPr>
            <w:tcW w:w="993" w:type="dxa"/>
          </w:tcPr>
          <w:p w14:paraId="1D75F8F2" w14:textId="77777777" w:rsidR="00F0241C" w:rsidRPr="003F69B8" w:rsidRDefault="00F0241C" w:rsidP="00631CE1">
            <w:pPr>
              <w:keepLines/>
              <w:jc w:val="center"/>
              <w:rPr>
                <w:rFonts w:eastAsia="Calibri" w:cs="Microsoft Himalaya"/>
                <w:color w:val="000000"/>
              </w:rPr>
            </w:pPr>
            <w:r>
              <w:rPr>
                <w:rFonts w:eastAsia="Calibri" w:cs="Microsoft Himalaya"/>
                <w:color w:val="000000"/>
              </w:rPr>
              <w:t>15</w:t>
            </w:r>
          </w:p>
        </w:tc>
        <w:tc>
          <w:tcPr>
            <w:tcW w:w="6327" w:type="dxa"/>
          </w:tcPr>
          <w:p w14:paraId="51DC2C50" w14:textId="77777777" w:rsidR="00F0241C" w:rsidRPr="003F69B8" w:rsidRDefault="00F0241C" w:rsidP="00631CE1">
            <w:pPr>
              <w:keepLines/>
              <w:rPr>
                <w:rFonts w:eastAsia="Calibri" w:cs="Microsoft Himalaya"/>
                <w:color w:val="000000"/>
              </w:rPr>
            </w:pPr>
            <w:r>
              <w:rPr>
                <w:rFonts w:eastAsia="Calibri" w:cs="Microsoft Himalaya"/>
              </w:rPr>
              <w:t>© TAFE NSW 2019</w:t>
            </w:r>
          </w:p>
        </w:tc>
      </w:tr>
    </w:tbl>
    <w:p w14:paraId="7D4D383A" w14:textId="77777777" w:rsidR="00604B87" w:rsidRPr="000412FD" w:rsidRDefault="00604B87" w:rsidP="0091420E">
      <w:pPr>
        <w:pStyle w:val="Body"/>
      </w:pPr>
    </w:p>
    <w:sectPr w:rsidR="00604B87" w:rsidRPr="000412FD" w:rsidSect="00CC2F16">
      <w:headerReference w:type="even" r:id="rId59"/>
      <w:headerReference w:type="default" r:id="rId60"/>
      <w:footerReference w:type="even" r:id="rId61"/>
      <w:footerReference w:type="default" r:id="rId62"/>
      <w:headerReference w:type="first" r:id="rId63"/>
      <w:footerReference w:type="first" r:id="rId64"/>
      <w:pgSz w:w="11906" w:h="16838" w:code="9"/>
      <w:pgMar w:top="1531" w:right="1440" w:bottom="1440" w:left="1440" w:header="567" w:footer="255"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74494C" w14:textId="77777777" w:rsidR="00543E70" w:rsidRDefault="00543E70" w:rsidP="00EE3A11">
      <w:r>
        <w:separator/>
      </w:r>
    </w:p>
    <w:p w14:paraId="4B2CA347" w14:textId="77777777" w:rsidR="00543E70" w:rsidRDefault="00543E70" w:rsidP="00EE3A11"/>
  </w:endnote>
  <w:endnote w:type="continuationSeparator" w:id="0">
    <w:p w14:paraId="07E90DA8" w14:textId="77777777" w:rsidR="00543E70" w:rsidRDefault="00543E70" w:rsidP="00EE3A11">
      <w:r>
        <w:continuationSeparator/>
      </w:r>
    </w:p>
    <w:p w14:paraId="12BD8B80" w14:textId="77777777" w:rsidR="00543E70" w:rsidRDefault="00543E70"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yriad Pro">
    <w:altName w:val="Corbel"/>
    <w:panose1 w:val="00000000000000000000"/>
    <w:charset w:val="00"/>
    <w:family w:val="swiss"/>
    <w:notTrueType/>
    <w:pitch w:val="variable"/>
    <w:sig w:usb0="20000287" w:usb1="00000001" w:usb2="00000000" w:usb3="00000000" w:csb0="0000019F" w:csb1="00000000"/>
  </w:font>
  <w:font w:name="Webdings">
    <w:panose1 w:val="05030102010509060703"/>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AA2121" w14:textId="77777777" w:rsidR="00DC1901" w:rsidRDefault="00DC190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Description w:val=" "/>
    </w:tblPr>
    <w:tblGrid>
      <w:gridCol w:w="3828"/>
      <w:gridCol w:w="5810"/>
    </w:tblGrid>
    <w:tr w:rsidR="00543E70" w:rsidRPr="00D325DD" w14:paraId="46EA3BE6" w14:textId="77777777" w:rsidTr="009E4310">
      <w:trPr>
        <w:cnfStyle w:val="100000000000" w:firstRow="1" w:lastRow="0" w:firstColumn="0" w:lastColumn="0" w:oddVBand="0" w:evenVBand="0" w:oddHBand="0" w:evenHBand="0" w:firstRowFirstColumn="0" w:firstRowLastColumn="0" w:lastRowFirstColumn="0" w:lastRowLastColumn="0"/>
        <w:trHeight w:val="415"/>
        <w:tblHeader/>
      </w:trPr>
      <w:tc>
        <w:tcPr>
          <w:tcW w:w="5000" w:type="pct"/>
          <w:gridSpan w:val="2"/>
          <w:noWrap/>
        </w:tcPr>
        <w:p w14:paraId="490B05CC" w14:textId="77777777" w:rsidR="00543E70" w:rsidRPr="00D325DD" w:rsidRDefault="00543E70" w:rsidP="00564B2D">
          <w:pPr>
            <w:pStyle w:val="Footer"/>
          </w:pPr>
        </w:p>
      </w:tc>
    </w:tr>
    <w:tr w:rsidR="00543E70" w:rsidRPr="00D325DD" w14:paraId="3D9AB56B" w14:textId="77777777" w:rsidTr="00564B2D">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2308C9C3" w14:textId="77777777" w:rsidR="00543E70" w:rsidRPr="00D325DD" w:rsidRDefault="00543E70" w:rsidP="00564B2D">
          <w:pPr>
            <w:pStyle w:val="Footer"/>
            <w:tabs>
              <w:tab w:val="clear" w:pos="4513"/>
              <w:tab w:val="center" w:pos="4500"/>
              <w:tab w:val="right" w:pos="9000"/>
            </w:tabs>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23310433" w14:textId="01C03B38" w:rsidR="00543E70" w:rsidRPr="00D325DD" w:rsidRDefault="00543E70" w:rsidP="00564B2D">
          <w:pPr>
            <w:pStyle w:val="Footer"/>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Pr>
              <w:rFonts w:ascii="Arial" w:hAnsi="Arial" w:cs="Arial"/>
              <w:noProof/>
              <w:color w:val="808080"/>
              <w:sz w:val="18"/>
              <w:szCs w:val="18"/>
            </w:rPr>
            <w:t>24/09/2019</w:t>
          </w:r>
          <w:r>
            <w:rPr>
              <w:rFonts w:ascii="Arial" w:hAnsi="Arial" w:cs="Arial"/>
              <w:color w:val="808080"/>
              <w:sz w:val="18"/>
              <w:szCs w:val="18"/>
            </w:rPr>
            <w:fldChar w:fldCharType="end"/>
          </w:r>
        </w:p>
        <w:p w14:paraId="2A7AE182" w14:textId="77777777" w:rsidR="00543E70" w:rsidRPr="00D325DD" w:rsidRDefault="00543E70" w:rsidP="00564B2D">
          <w:pPr>
            <w:pStyle w:val="Footer"/>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472A0EEB" w14:textId="61E2AD4D" w:rsidR="00543E70" w:rsidRDefault="00543E70" w:rsidP="00564B2D">
          <w:pPr>
            <w:pStyle w:val="Footer"/>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BSBLSUS501_SW_1of1.docx</w:t>
          </w:r>
          <w:r>
            <w:rPr>
              <w:rFonts w:ascii="Arial" w:hAnsi="Arial" w:cs="Arial"/>
              <w:color w:val="808080"/>
              <w:sz w:val="18"/>
              <w:szCs w:val="18"/>
            </w:rPr>
            <w:fldChar w:fldCharType="end"/>
          </w:r>
        </w:p>
        <w:p w14:paraId="338B2D48" w14:textId="7C68FA41" w:rsidR="00543E70" w:rsidRPr="00D325DD" w:rsidRDefault="00543E70" w:rsidP="00564B2D">
          <w:pPr>
            <w:pStyle w:val="Footer"/>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A23D18">
            <w:rPr>
              <w:rFonts w:ascii="Arial" w:hAnsi="Arial" w:cs="Arial"/>
              <w:noProof/>
              <w:color w:val="808080"/>
              <w:sz w:val="18"/>
              <w:szCs w:val="18"/>
            </w:rPr>
            <w:t>22/11/2019</w:t>
          </w:r>
          <w:r>
            <w:rPr>
              <w:rFonts w:ascii="Arial" w:hAnsi="Arial" w:cs="Arial"/>
              <w:color w:val="808080"/>
              <w:sz w:val="18"/>
              <w:szCs w:val="18"/>
            </w:rPr>
            <w:fldChar w:fldCharType="end"/>
          </w:r>
        </w:p>
        <w:p w14:paraId="7D54E9CF" w14:textId="32106E2B" w:rsidR="00543E70" w:rsidRPr="00D325DD" w:rsidRDefault="00543E70" w:rsidP="00564B2D">
          <w:pPr>
            <w:pStyle w:val="Footer"/>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2</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52</w:t>
          </w:r>
          <w:r w:rsidRPr="00D325DD">
            <w:rPr>
              <w:rFonts w:ascii="Arial" w:hAnsi="Arial" w:cs="Arial"/>
              <w:color w:val="808080"/>
              <w:sz w:val="18"/>
              <w:szCs w:val="18"/>
            </w:rPr>
            <w:fldChar w:fldCharType="end"/>
          </w:r>
        </w:p>
      </w:tc>
    </w:tr>
  </w:tbl>
  <w:p w14:paraId="732E903A" w14:textId="77777777" w:rsidR="00543E70" w:rsidRPr="00D92C68" w:rsidRDefault="00543E70" w:rsidP="00564B2D">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FB668F" w14:textId="77777777" w:rsidR="00DC1901" w:rsidRDefault="00DC190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5A6C43" w14:textId="77777777" w:rsidR="00543E70" w:rsidRPr="005B6193" w:rsidRDefault="00543E70" w:rsidP="005B619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F67CD4" w14:textId="5BBD281C" w:rsidR="00543E70" w:rsidRDefault="00543E70" w:rsidP="00026B24">
    <w:pPr>
      <w:pStyle w:val="Bodyfooter"/>
      <w:rPr>
        <w:noProof/>
      </w:rPr>
    </w:pPr>
    <w:r>
      <w:t>Resource ID: TBS_18_005_BSBSUS501_SW_1of1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A23D18">
      <w:rPr>
        <w:noProof/>
      </w:rPr>
      <w:t>21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A23D18">
      <w:rPr>
        <w:noProof/>
      </w:rPr>
      <w:t>57</w:t>
    </w:r>
    <w:r>
      <w:rPr>
        <w:noProof/>
      </w:rPr>
      <w:fldChar w:fldCharType="end"/>
    </w:r>
  </w:p>
  <w:p w14:paraId="171FD857" w14:textId="2FF4891E" w:rsidR="00543E70" w:rsidRPr="00190738" w:rsidRDefault="00543E70" w:rsidP="00026B24">
    <w:pPr>
      <w:pStyle w:val="Bodyfooter"/>
    </w:pPr>
    <w:r>
      <w:rPr>
        <w:rFonts w:cs="Calibri"/>
      </w:rPr>
      <w:t>©</w:t>
    </w:r>
    <w:r>
      <w:t xml:space="preserve"> NSW TAFE 2019</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BA48B2" w14:textId="1DF85D76" w:rsidR="00543E70" w:rsidRPr="008D467A" w:rsidRDefault="00543E70"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52</w:t>
    </w:r>
    <w:r>
      <w:rPr>
        <w:noProof/>
      </w:rPr>
      <w:fldChar w:fldCharType="end"/>
    </w:r>
  </w:p>
  <w:p w14:paraId="5783CB33" w14:textId="4096FBA0" w:rsidR="00543E70" w:rsidRPr="008948B1" w:rsidRDefault="00543E70" w:rsidP="00026B24">
    <w:pPr>
      <w:pStyle w:val="Bodyfooter"/>
    </w:pPr>
    <w:r w:rsidRPr="008D467A">
      <w:t>Disclaimer:  Printed copies of this document are regarded as uncontrolled.</w:t>
    </w:r>
    <w:r>
      <w:t xml:space="preserve"> </w:t>
    </w:r>
    <w:r w:rsidRPr="008D467A">
      <w:t>Please check to ensure this is the latest version.</w:t>
    </w:r>
  </w:p>
  <w:p w14:paraId="76174B26" w14:textId="77777777" w:rsidR="00543E70" w:rsidRPr="00AA3155" w:rsidRDefault="00543E70" w:rsidP="00EE3A11">
    <w:pPr>
      <w:pStyle w:val="Footer"/>
    </w:pPr>
  </w:p>
  <w:p w14:paraId="76AAF905" w14:textId="77777777" w:rsidR="00543E70" w:rsidRDefault="00543E70"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7346A3" w14:textId="77777777" w:rsidR="00543E70" w:rsidRDefault="00543E70" w:rsidP="00EE3A11">
      <w:r>
        <w:separator/>
      </w:r>
    </w:p>
    <w:p w14:paraId="1569BB33" w14:textId="77777777" w:rsidR="00543E70" w:rsidRDefault="00543E70" w:rsidP="00EE3A11"/>
  </w:footnote>
  <w:footnote w:type="continuationSeparator" w:id="0">
    <w:p w14:paraId="5E7EF5E6" w14:textId="77777777" w:rsidR="00543E70" w:rsidRDefault="00543E70" w:rsidP="00EE3A11">
      <w:r>
        <w:continuationSeparator/>
      </w:r>
    </w:p>
    <w:p w14:paraId="47AC6580" w14:textId="77777777" w:rsidR="00543E70" w:rsidRDefault="00543E70"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890EBE" w14:textId="77777777" w:rsidR="00543E70" w:rsidRDefault="00A23D18">
    <w:pPr>
      <w:pStyle w:val="Header"/>
    </w:pPr>
    <w:r>
      <w:rPr>
        <w:noProof/>
        <w:lang w:eastAsia="en-AU"/>
      </w:rPr>
      <w:pict w14:anchorId="2DE8B9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260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21435" w14:textId="77777777" w:rsidR="00543E70" w:rsidRDefault="00A23D18">
    <w:pPr>
      <w:pStyle w:val="Header"/>
    </w:pPr>
    <w:r>
      <w:rPr>
        <w:noProof/>
        <w:lang w:eastAsia="en-AU"/>
      </w:rPr>
      <w:pict w14:anchorId="5433EE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158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6B2B07" w14:textId="77777777" w:rsidR="00DC1901" w:rsidRDefault="00DC190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2E92E" w14:textId="77777777" w:rsidR="00543E70" w:rsidRPr="005B6193" w:rsidRDefault="00543E70" w:rsidP="005B619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33D93A" w14:textId="77777777" w:rsidR="00543E70" w:rsidRDefault="00543E70" w:rsidP="00071AF5">
    <w:pPr>
      <w:pStyle w:val="Header-SectionTitle"/>
    </w:pPr>
    <w:r>
      <w:rPr>
        <w:noProof/>
        <w:lang w:eastAsia="en-AU"/>
      </w:rPr>
      <w:drawing>
        <wp:inline distT="0" distB="0" distL="0" distR="0" wp14:anchorId="47729A8F" wp14:editId="024192F8">
          <wp:extent cx="1591359" cy="397840"/>
          <wp:effectExtent l="0" t="0" r="0" b="2540"/>
          <wp:docPr id="24" name="Picture 24" descr=" " title="TAFE NS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353533" w14:textId="77777777" w:rsidR="00543E70" w:rsidRDefault="00543E70" w:rsidP="00EE3A11">
    <w:pPr>
      <w:pStyle w:val="Header"/>
    </w:pPr>
  </w:p>
  <w:p w14:paraId="4C46A8BD" w14:textId="77777777" w:rsidR="00543E70" w:rsidRDefault="00543E70"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665EAC"/>
    <w:multiLevelType w:val="hybridMultilevel"/>
    <w:tmpl w:val="D3784F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01A5962"/>
    <w:multiLevelType w:val="hybridMultilevel"/>
    <w:tmpl w:val="9F46D1CA"/>
    <w:lvl w:ilvl="0" w:tplc="6800673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45F32EF"/>
    <w:multiLevelType w:val="hybridMultilevel"/>
    <w:tmpl w:val="A7F2A180"/>
    <w:lvl w:ilvl="0" w:tplc="2390D7A8">
      <w:start w:val="1"/>
      <w:numFmt w:val="bullet"/>
      <w:lvlText w:val=""/>
      <w:lvlJc w:val="left"/>
      <w:pPr>
        <w:ind w:left="720" w:hanging="360"/>
      </w:pPr>
      <w:rPr>
        <w:rFonts w:ascii="Wingdings" w:hAnsi="Wingdings" w:hint="default"/>
        <w:sz w:val="32"/>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6417362"/>
    <w:multiLevelType w:val="hybridMultilevel"/>
    <w:tmpl w:val="049877F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182C0740"/>
    <w:multiLevelType w:val="hybridMultilevel"/>
    <w:tmpl w:val="9B08F302"/>
    <w:lvl w:ilvl="0" w:tplc="37868E0C">
      <w:start w:val="1"/>
      <w:numFmt w:val="bullet"/>
      <w:lvlText w:val=""/>
      <w:lvlJc w:val="left"/>
      <w:pPr>
        <w:ind w:left="720" w:hanging="360"/>
      </w:pPr>
      <w:rPr>
        <w:rFonts w:ascii="Symbol" w:hAnsi="Symbol" w:hint="default"/>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FCF750C"/>
    <w:multiLevelType w:val="multilevel"/>
    <w:tmpl w:val="2570C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61F3359"/>
    <w:multiLevelType w:val="hybridMultilevel"/>
    <w:tmpl w:val="390CD068"/>
    <w:lvl w:ilvl="0" w:tplc="6800673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682092B"/>
    <w:multiLevelType w:val="hybridMultilevel"/>
    <w:tmpl w:val="DD0CB616"/>
    <w:lvl w:ilvl="0" w:tplc="6800673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A611168"/>
    <w:multiLevelType w:val="hybridMultilevel"/>
    <w:tmpl w:val="DB0C0DC8"/>
    <w:lvl w:ilvl="0" w:tplc="06DC86A6">
      <w:start w:val="1"/>
      <w:numFmt w:val="bullet"/>
      <w:lvlText w:val=""/>
      <w:lvlJc w:val="left"/>
      <w:pPr>
        <w:ind w:left="720" w:hanging="360"/>
      </w:pPr>
      <w:rPr>
        <w:rFonts w:ascii="Symbol" w:hAnsi="Symbol" w:hint="default"/>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2" w15:restartNumberingAfterBreak="0">
    <w:nsid w:val="32CD1913"/>
    <w:multiLevelType w:val="hybridMultilevel"/>
    <w:tmpl w:val="5CDE2888"/>
    <w:lvl w:ilvl="0" w:tplc="37868E0C">
      <w:start w:val="1"/>
      <w:numFmt w:val="bullet"/>
      <w:lvlText w:val=""/>
      <w:lvlJc w:val="left"/>
      <w:pPr>
        <w:ind w:left="720" w:hanging="360"/>
      </w:pPr>
      <w:rPr>
        <w:rFonts w:ascii="Symbol" w:hAnsi="Symbol" w:hint="default"/>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33C4216"/>
    <w:multiLevelType w:val="hybridMultilevel"/>
    <w:tmpl w:val="07A6A716"/>
    <w:lvl w:ilvl="0" w:tplc="0C090001">
      <w:start w:val="1"/>
      <w:numFmt w:val="bullet"/>
      <w:lvlText w:val=""/>
      <w:lvlJc w:val="left"/>
      <w:pPr>
        <w:ind w:left="720" w:hanging="360"/>
      </w:pPr>
      <w:rPr>
        <w:rFonts w:ascii="Symbol" w:hAnsi="Symbol" w:hint="default"/>
        <w:sz w:val="32"/>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A3A08E6"/>
    <w:multiLevelType w:val="hybridMultilevel"/>
    <w:tmpl w:val="59E883A6"/>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6" w15:restartNumberingAfterBreak="0">
    <w:nsid w:val="3E1F6832"/>
    <w:multiLevelType w:val="hybridMultilevel"/>
    <w:tmpl w:val="B7FA92FA"/>
    <w:lvl w:ilvl="0" w:tplc="FCD891CE">
      <w:start w:val="1"/>
      <w:numFmt w:val="bullet"/>
      <w:lvlText w:val=""/>
      <w:lvlJc w:val="left"/>
      <w:pPr>
        <w:ind w:left="720" w:hanging="360"/>
      </w:pPr>
      <w:rPr>
        <w:rFonts w:ascii="Symbol" w:hAnsi="Symbol" w:hint="default"/>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075181E"/>
    <w:multiLevelType w:val="hybridMultilevel"/>
    <w:tmpl w:val="C76C28D6"/>
    <w:lvl w:ilvl="0" w:tplc="37868E0C">
      <w:start w:val="1"/>
      <w:numFmt w:val="bullet"/>
      <w:lvlText w:val=""/>
      <w:lvlJc w:val="left"/>
      <w:pPr>
        <w:ind w:left="720" w:hanging="360"/>
      </w:pPr>
      <w:rPr>
        <w:rFonts w:ascii="Symbol" w:hAnsi="Symbol" w:hint="default"/>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4622752"/>
    <w:multiLevelType w:val="hybridMultilevel"/>
    <w:tmpl w:val="51DA709A"/>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9" w15:restartNumberingAfterBreak="0">
    <w:nsid w:val="45E76292"/>
    <w:multiLevelType w:val="hybridMultilevel"/>
    <w:tmpl w:val="98963D6A"/>
    <w:lvl w:ilvl="0" w:tplc="37868E0C">
      <w:start w:val="1"/>
      <w:numFmt w:val="bullet"/>
      <w:lvlText w:val=""/>
      <w:lvlJc w:val="left"/>
      <w:pPr>
        <w:ind w:left="720" w:hanging="360"/>
      </w:pPr>
      <w:rPr>
        <w:rFonts w:ascii="Symbol" w:hAnsi="Symbol" w:hint="default"/>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9D0754E"/>
    <w:multiLevelType w:val="hybridMultilevel"/>
    <w:tmpl w:val="24FE8E5A"/>
    <w:lvl w:ilvl="0" w:tplc="6800673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AD91E0F"/>
    <w:multiLevelType w:val="hybridMultilevel"/>
    <w:tmpl w:val="64F4397A"/>
    <w:lvl w:ilvl="0" w:tplc="652819AE">
      <w:start w:val="1"/>
      <w:numFmt w:val="bullet"/>
      <w:lvlText w:val=""/>
      <w:lvlJc w:val="left"/>
      <w:pPr>
        <w:ind w:left="720" w:hanging="360"/>
      </w:pPr>
      <w:rPr>
        <w:rFonts w:ascii="Symbol" w:hAnsi="Symbol" w:hint="default"/>
        <w:sz w:val="24"/>
        <w:szCs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E182464"/>
    <w:multiLevelType w:val="hybridMultilevel"/>
    <w:tmpl w:val="81F658A2"/>
    <w:lvl w:ilvl="0" w:tplc="6800673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53C043F0"/>
    <w:multiLevelType w:val="hybridMultilevel"/>
    <w:tmpl w:val="43FA3D0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58057DD0"/>
    <w:multiLevelType w:val="hybridMultilevel"/>
    <w:tmpl w:val="1750CA60"/>
    <w:lvl w:ilvl="0" w:tplc="6800673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5D041A0D"/>
    <w:multiLevelType w:val="hybridMultilevel"/>
    <w:tmpl w:val="A5F40208"/>
    <w:lvl w:ilvl="0" w:tplc="4CA27402">
      <w:start w:val="1"/>
      <w:numFmt w:val="bullet"/>
      <w:pStyle w:val="BulletListLevel1"/>
      <w:lvlText w:val=""/>
      <w:lvlJc w:val="left"/>
      <w:pPr>
        <w:ind w:left="720" w:hanging="360"/>
      </w:pPr>
      <w:rPr>
        <w:rFonts w:ascii="Symbol" w:hAnsi="Symbol" w:hint="default"/>
        <w:sz w:val="24"/>
        <w:szCs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5D683620"/>
    <w:multiLevelType w:val="multilevel"/>
    <w:tmpl w:val="42A4F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F2D0438"/>
    <w:multiLevelType w:val="hybridMultilevel"/>
    <w:tmpl w:val="2BACF330"/>
    <w:lvl w:ilvl="0" w:tplc="6800673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607F3943"/>
    <w:multiLevelType w:val="hybridMultilevel"/>
    <w:tmpl w:val="65CCC098"/>
    <w:lvl w:ilvl="0" w:tplc="3B3CF822">
      <w:start w:val="1"/>
      <w:numFmt w:val="bullet"/>
      <w:lvlText w:val=""/>
      <w:lvlJc w:val="left"/>
      <w:pPr>
        <w:ind w:left="720" w:hanging="360"/>
      </w:pPr>
      <w:rPr>
        <w:rFonts w:ascii="Symbol" w:hAnsi="Symbol" w:hint="default"/>
        <w:sz w:val="24"/>
        <w:szCs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60CC390A"/>
    <w:multiLevelType w:val="multilevel"/>
    <w:tmpl w:val="E286D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6F05F20"/>
    <w:multiLevelType w:val="hybridMultilevel"/>
    <w:tmpl w:val="BB36AFEA"/>
    <w:lvl w:ilvl="0" w:tplc="0C09000F">
      <w:start w:val="1"/>
      <w:numFmt w:val="decimal"/>
      <w:lvlText w:val="%1."/>
      <w:lvlJc w:val="left"/>
      <w:pPr>
        <w:ind w:left="720" w:hanging="360"/>
      </w:pPr>
      <w:rPr>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6A7A1ABB"/>
    <w:multiLevelType w:val="multilevel"/>
    <w:tmpl w:val="77C647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A947F5E"/>
    <w:multiLevelType w:val="hybridMultilevel"/>
    <w:tmpl w:val="3ED60A58"/>
    <w:lvl w:ilvl="0" w:tplc="37868E0C">
      <w:start w:val="1"/>
      <w:numFmt w:val="bullet"/>
      <w:lvlText w:val=""/>
      <w:lvlJc w:val="left"/>
      <w:pPr>
        <w:ind w:left="720" w:hanging="360"/>
      </w:pPr>
      <w:rPr>
        <w:rFonts w:ascii="Symbol" w:hAnsi="Symbol" w:hint="default"/>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6E9D3FBA"/>
    <w:multiLevelType w:val="hybridMultilevel"/>
    <w:tmpl w:val="68641A82"/>
    <w:lvl w:ilvl="0" w:tplc="6FCE8AE4">
      <w:start w:val="1"/>
      <w:numFmt w:val="bullet"/>
      <w:lvlText w:val=""/>
      <w:lvlJc w:val="left"/>
      <w:pPr>
        <w:ind w:left="720" w:hanging="360"/>
      </w:pPr>
      <w:rPr>
        <w:rFonts w:ascii="Symbol" w:hAnsi="Symbol" w:hint="default"/>
        <w:color w:val="auto"/>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6ED1081B"/>
    <w:multiLevelType w:val="hybridMultilevel"/>
    <w:tmpl w:val="59AEE58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7B3A2B21"/>
    <w:multiLevelType w:val="hybridMultilevel"/>
    <w:tmpl w:val="F0544B80"/>
    <w:lvl w:ilvl="0" w:tplc="D5720BD4">
      <w:start w:val="1"/>
      <w:numFmt w:val="bullet"/>
      <w:lvlText w:val=""/>
      <w:lvlJc w:val="left"/>
      <w:pPr>
        <w:ind w:left="720" w:hanging="360"/>
      </w:pPr>
      <w:rPr>
        <w:rFonts w:ascii="Symbol" w:hAnsi="Symbol" w:hint="default"/>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C7B4784"/>
    <w:multiLevelType w:val="multilevel"/>
    <w:tmpl w:val="AEC65E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DF750C1"/>
    <w:multiLevelType w:val="hybridMultilevel"/>
    <w:tmpl w:val="00201292"/>
    <w:lvl w:ilvl="0" w:tplc="06DC86A6">
      <w:start w:val="1"/>
      <w:numFmt w:val="bullet"/>
      <w:lvlText w:val=""/>
      <w:lvlJc w:val="left"/>
      <w:pPr>
        <w:ind w:left="720" w:hanging="360"/>
      </w:pPr>
      <w:rPr>
        <w:rFonts w:ascii="Symbol" w:hAnsi="Symbol" w:hint="default"/>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20"/>
  </w:num>
  <w:num w:numId="2">
    <w:abstractNumId w:val="1"/>
  </w:num>
  <w:num w:numId="3">
    <w:abstractNumId w:val="11"/>
  </w:num>
  <w:num w:numId="4">
    <w:abstractNumId w:val="10"/>
  </w:num>
  <w:num w:numId="5">
    <w:abstractNumId w:val="14"/>
  </w:num>
  <w:num w:numId="6">
    <w:abstractNumId w:val="23"/>
  </w:num>
  <w:num w:numId="7">
    <w:abstractNumId w:val="15"/>
  </w:num>
  <w:num w:numId="8">
    <w:abstractNumId w:val="35"/>
  </w:num>
  <w:num w:numId="9">
    <w:abstractNumId w:val="18"/>
  </w:num>
  <w:num w:numId="10">
    <w:abstractNumId w:val="3"/>
  </w:num>
  <w:num w:numId="11">
    <w:abstractNumId w:val="8"/>
  </w:num>
  <w:num w:numId="12">
    <w:abstractNumId w:val="28"/>
  </w:num>
  <w:num w:numId="13">
    <w:abstractNumId w:val="16"/>
  </w:num>
  <w:num w:numId="14">
    <w:abstractNumId w:val="22"/>
  </w:num>
  <w:num w:numId="15">
    <w:abstractNumId w:val="29"/>
  </w:num>
  <w:num w:numId="16">
    <w:abstractNumId w:val="25"/>
  </w:num>
  <w:num w:numId="17">
    <w:abstractNumId w:val="2"/>
  </w:num>
  <w:num w:numId="18">
    <w:abstractNumId w:val="12"/>
  </w:num>
  <w:num w:numId="19">
    <w:abstractNumId w:val="19"/>
  </w:num>
  <w:num w:numId="20">
    <w:abstractNumId w:val="38"/>
  </w:num>
  <w:num w:numId="21">
    <w:abstractNumId w:val="7"/>
  </w:num>
  <w:num w:numId="22">
    <w:abstractNumId w:val="21"/>
  </w:num>
  <w:num w:numId="23">
    <w:abstractNumId w:val="34"/>
  </w:num>
  <w:num w:numId="24">
    <w:abstractNumId w:val="3"/>
  </w:num>
  <w:num w:numId="25">
    <w:abstractNumId w:val="36"/>
  </w:num>
  <w:num w:numId="26">
    <w:abstractNumId w:val="5"/>
  </w:num>
  <w:num w:numId="27">
    <w:abstractNumId w:val="32"/>
  </w:num>
  <w:num w:numId="28">
    <w:abstractNumId w:val="27"/>
  </w:num>
  <w:num w:numId="29">
    <w:abstractNumId w:val="17"/>
  </w:num>
  <w:num w:numId="30">
    <w:abstractNumId w:val="6"/>
  </w:num>
  <w:num w:numId="31">
    <w:abstractNumId w:val="4"/>
  </w:num>
  <w:num w:numId="32">
    <w:abstractNumId w:val="24"/>
  </w:num>
  <w:num w:numId="33">
    <w:abstractNumId w:val="37"/>
  </w:num>
  <w:num w:numId="34">
    <w:abstractNumId w:val="33"/>
  </w:num>
  <w:num w:numId="35">
    <w:abstractNumId w:val="0"/>
  </w:num>
  <w:num w:numId="36">
    <w:abstractNumId w:val="31"/>
  </w:num>
  <w:num w:numId="37">
    <w:abstractNumId w:val="10"/>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8">
    <w:abstractNumId w:val="10"/>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9">
    <w:abstractNumId w:val="30"/>
  </w:num>
  <w:num w:numId="40">
    <w:abstractNumId w:val="9"/>
  </w:num>
  <w:num w:numId="41">
    <w:abstractNumId w:val="13"/>
  </w:num>
  <w:num w:numId="42">
    <w:abstractNumId w:val="26"/>
  </w:num>
  <w:num w:numId="43">
    <w:abstractNumId w:val="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removeDateAndTime/>
  <w:proofState w:spelling="clean" w:grammar="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W2sDAzNTAyNjEyMjZU0lEKTi0uzszPAykwNKsFAAJkRmotAAAA"/>
  </w:docVars>
  <w:rsids>
    <w:rsidRoot w:val="00A470B5"/>
    <w:rsid w:val="00001772"/>
    <w:rsid w:val="00002216"/>
    <w:rsid w:val="00003F7E"/>
    <w:rsid w:val="000049AD"/>
    <w:rsid w:val="00004B2C"/>
    <w:rsid w:val="00004D09"/>
    <w:rsid w:val="00005011"/>
    <w:rsid w:val="00012502"/>
    <w:rsid w:val="0001488B"/>
    <w:rsid w:val="0002323C"/>
    <w:rsid w:val="000233A7"/>
    <w:rsid w:val="00024A06"/>
    <w:rsid w:val="00026B24"/>
    <w:rsid w:val="00031C67"/>
    <w:rsid w:val="000345D7"/>
    <w:rsid w:val="000412FD"/>
    <w:rsid w:val="00043267"/>
    <w:rsid w:val="000511D5"/>
    <w:rsid w:val="000533A7"/>
    <w:rsid w:val="000605B8"/>
    <w:rsid w:val="00060CC5"/>
    <w:rsid w:val="00063680"/>
    <w:rsid w:val="00064BF3"/>
    <w:rsid w:val="00071AF5"/>
    <w:rsid w:val="00074B39"/>
    <w:rsid w:val="00074DD9"/>
    <w:rsid w:val="000753F9"/>
    <w:rsid w:val="00076706"/>
    <w:rsid w:val="00077DF8"/>
    <w:rsid w:val="00083062"/>
    <w:rsid w:val="00084567"/>
    <w:rsid w:val="00085C24"/>
    <w:rsid w:val="0009055A"/>
    <w:rsid w:val="00091275"/>
    <w:rsid w:val="00091BBF"/>
    <w:rsid w:val="00093A36"/>
    <w:rsid w:val="0009535C"/>
    <w:rsid w:val="000953D5"/>
    <w:rsid w:val="00096B03"/>
    <w:rsid w:val="000976EE"/>
    <w:rsid w:val="00097CA1"/>
    <w:rsid w:val="000A11A3"/>
    <w:rsid w:val="000A340D"/>
    <w:rsid w:val="000A4F32"/>
    <w:rsid w:val="000B14FD"/>
    <w:rsid w:val="000B551C"/>
    <w:rsid w:val="000B7C26"/>
    <w:rsid w:val="000C2985"/>
    <w:rsid w:val="000C725D"/>
    <w:rsid w:val="000D074B"/>
    <w:rsid w:val="000D6B63"/>
    <w:rsid w:val="000E0DDE"/>
    <w:rsid w:val="000E22FF"/>
    <w:rsid w:val="000E4556"/>
    <w:rsid w:val="000E4609"/>
    <w:rsid w:val="000E5A04"/>
    <w:rsid w:val="000F15A1"/>
    <w:rsid w:val="000F4CA6"/>
    <w:rsid w:val="0010268F"/>
    <w:rsid w:val="00104ED1"/>
    <w:rsid w:val="001055D0"/>
    <w:rsid w:val="00106ADC"/>
    <w:rsid w:val="00106D13"/>
    <w:rsid w:val="00114A24"/>
    <w:rsid w:val="0011700D"/>
    <w:rsid w:val="0012178E"/>
    <w:rsid w:val="00125ABE"/>
    <w:rsid w:val="001264EE"/>
    <w:rsid w:val="001269CC"/>
    <w:rsid w:val="001301DF"/>
    <w:rsid w:val="001353B4"/>
    <w:rsid w:val="0013572C"/>
    <w:rsid w:val="001410CD"/>
    <w:rsid w:val="001411B0"/>
    <w:rsid w:val="00143DEB"/>
    <w:rsid w:val="0014752A"/>
    <w:rsid w:val="0015156C"/>
    <w:rsid w:val="00151B3A"/>
    <w:rsid w:val="00152F10"/>
    <w:rsid w:val="001558DD"/>
    <w:rsid w:val="0015747C"/>
    <w:rsid w:val="0015779E"/>
    <w:rsid w:val="00160435"/>
    <w:rsid w:val="0016422F"/>
    <w:rsid w:val="00164F5E"/>
    <w:rsid w:val="00167276"/>
    <w:rsid w:val="00171149"/>
    <w:rsid w:val="00171399"/>
    <w:rsid w:val="00172F5D"/>
    <w:rsid w:val="00175C41"/>
    <w:rsid w:val="00176402"/>
    <w:rsid w:val="001771AC"/>
    <w:rsid w:val="00180BE8"/>
    <w:rsid w:val="00182D13"/>
    <w:rsid w:val="001843BC"/>
    <w:rsid w:val="00190738"/>
    <w:rsid w:val="0019299C"/>
    <w:rsid w:val="001A58D8"/>
    <w:rsid w:val="001A7FAD"/>
    <w:rsid w:val="001B0C35"/>
    <w:rsid w:val="001B7B8B"/>
    <w:rsid w:val="001C3671"/>
    <w:rsid w:val="001C6881"/>
    <w:rsid w:val="001C6AD8"/>
    <w:rsid w:val="001D3143"/>
    <w:rsid w:val="001D405E"/>
    <w:rsid w:val="001D653F"/>
    <w:rsid w:val="001E25C8"/>
    <w:rsid w:val="001F6187"/>
    <w:rsid w:val="00200E96"/>
    <w:rsid w:val="00203A90"/>
    <w:rsid w:val="00203FC4"/>
    <w:rsid w:val="00204B65"/>
    <w:rsid w:val="002067A7"/>
    <w:rsid w:val="00206F20"/>
    <w:rsid w:val="00214286"/>
    <w:rsid w:val="00217FC3"/>
    <w:rsid w:val="00223807"/>
    <w:rsid w:val="00225286"/>
    <w:rsid w:val="00225312"/>
    <w:rsid w:val="0023031D"/>
    <w:rsid w:val="002303B8"/>
    <w:rsid w:val="00230450"/>
    <w:rsid w:val="00236C97"/>
    <w:rsid w:val="00243E8B"/>
    <w:rsid w:val="00247F4B"/>
    <w:rsid w:val="00254FC7"/>
    <w:rsid w:val="00262871"/>
    <w:rsid w:val="00263F16"/>
    <w:rsid w:val="002644DD"/>
    <w:rsid w:val="00265496"/>
    <w:rsid w:val="0026687F"/>
    <w:rsid w:val="0027494A"/>
    <w:rsid w:val="00274EFE"/>
    <w:rsid w:val="00275120"/>
    <w:rsid w:val="002754E8"/>
    <w:rsid w:val="0027689F"/>
    <w:rsid w:val="002770ED"/>
    <w:rsid w:val="00283411"/>
    <w:rsid w:val="002846BC"/>
    <w:rsid w:val="00284E59"/>
    <w:rsid w:val="00287388"/>
    <w:rsid w:val="00291A31"/>
    <w:rsid w:val="0029236B"/>
    <w:rsid w:val="00293D3F"/>
    <w:rsid w:val="0029595B"/>
    <w:rsid w:val="00297C57"/>
    <w:rsid w:val="002A5D07"/>
    <w:rsid w:val="002A6286"/>
    <w:rsid w:val="002A6839"/>
    <w:rsid w:val="002C501C"/>
    <w:rsid w:val="002C7CD5"/>
    <w:rsid w:val="002D1CAF"/>
    <w:rsid w:val="002D2547"/>
    <w:rsid w:val="002D7BE3"/>
    <w:rsid w:val="002E7660"/>
    <w:rsid w:val="002F1A80"/>
    <w:rsid w:val="002F3D85"/>
    <w:rsid w:val="002F4559"/>
    <w:rsid w:val="002F7F93"/>
    <w:rsid w:val="003077C4"/>
    <w:rsid w:val="003127E4"/>
    <w:rsid w:val="003224A8"/>
    <w:rsid w:val="003251E4"/>
    <w:rsid w:val="00326D08"/>
    <w:rsid w:val="00333854"/>
    <w:rsid w:val="00335C5E"/>
    <w:rsid w:val="003429B6"/>
    <w:rsid w:val="003441EE"/>
    <w:rsid w:val="00350E5B"/>
    <w:rsid w:val="00361A93"/>
    <w:rsid w:val="003661FE"/>
    <w:rsid w:val="00366EE7"/>
    <w:rsid w:val="00367114"/>
    <w:rsid w:val="003767C8"/>
    <w:rsid w:val="00380E52"/>
    <w:rsid w:val="00393D00"/>
    <w:rsid w:val="00395EFA"/>
    <w:rsid w:val="003B5E05"/>
    <w:rsid w:val="003B63FF"/>
    <w:rsid w:val="003B75F3"/>
    <w:rsid w:val="003C0972"/>
    <w:rsid w:val="003C4339"/>
    <w:rsid w:val="003C6409"/>
    <w:rsid w:val="003C7843"/>
    <w:rsid w:val="003C78E9"/>
    <w:rsid w:val="003C7CE7"/>
    <w:rsid w:val="003D0A88"/>
    <w:rsid w:val="003D173C"/>
    <w:rsid w:val="003D29E1"/>
    <w:rsid w:val="003D3CA3"/>
    <w:rsid w:val="003D5701"/>
    <w:rsid w:val="003E0B5B"/>
    <w:rsid w:val="003E0CCE"/>
    <w:rsid w:val="003E55C2"/>
    <w:rsid w:val="003E798C"/>
    <w:rsid w:val="003F736A"/>
    <w:rsid w:val="00413C95"/>
    <w:rsid w:val="00416A8C"/>
    <w:rsid w:val="0042288C"/>
    <w:rsid w:val="004238CB"/>
    <w:rsid w:val="00423D70"/>
    <w:rsid w:val="00425542"/>
    <w:rsid w:val="00427D81"/>
    <w:rsid w:val="00430206"/>
    <w:rsid w:val="0043066D"/>
    <w:rsid w:val="004334C4"/>
    <w:rsid w:val="00435F90"/>
    <w:rsid w:val="0043713F"/>
    <w:rsid w:val="00442E3E"/>
    <w:rsid w:val="00447158"/>
    <w:rsid w:val="00451A60"/>
    <w:rsid w:val="00451B7F"/>
    <w:rsid w:val="00452C97"/>
    <w:rsid w:val="00472E82"/>
    <w:rsid w:val="00475FDD"/>
    <w:rsid w:val="00477518"/>
    <w:rsid w:val="00492216"/>
    <w:rsid w:val="00494291"/>
    <w:rsid w:val="00494A2B"/>
    <w:rsid w:val="00494D52"/>
    <w:rsid w:val="004A0054"/>
    <w:rsid w:val="004A03F6"/>
    <w:rsid w:val="004A077E"/>
    <w:rsid w:val="004A0A33"/>
    <w:rsid w:val="004A2599"/>
    <w:rsid w:val="004A4854"/>
    <w:rsid w:val="004B64B7"/>
    <w:rsid w:val="004C0DC5"/>
    <w:rsid w:val="004C0DE3"/>
    <w:rsid w:val="004C2052"/>
    <w:rsid w:val="004C30D1"/>
    <w:rsid w:val="004D2CA6"/>
    <w:rsid w:val="004D30BA"/>
    <w:rsid w:val="004D45CD"/>
    <w:rsid w:val="004F0644"/>
    <w:rsid w:val="004F10AA"/>
    <w:rsid w:val="004F1663"/>
    <w:rsid w:val="004F6959"/>
    <w:rsid w:val="0050188B"/>
    <w:rsid w:val="00501F0D"/>
    <w:rsid w:val="0050408C"/>
    <w:rsid w:val="005052DF"/>
    <w:rsid w:val="00506619"/>
    <w:rsid w:val="0051262A"/>
    <w:rsid w:val="00513706"/>
    <w:rsid w:val="00517079"/>
    <w:rsid w:val="0051759C"/>
    <w:rsid w:val="0052170F"/>
    <w:rsid w:val="00524AC8"/>
    <w:rsid w:val="0052771D"/>
    <w:rsid w:val="00530092"/>
    <w:rsid w:val="005319C2"/>
    <w:rsid w:val="005404A1"/>
    <w:rsid w:val="00543E70"/>
    <w:rsid w:val="00546736"/>
    <w:rsid w:val="0055428C"/>
    <w:rsid w:val="005546AE"/>
    <w:rsid w:val="00557701"/>
    <w:rsid w:val="005610BA"/>
    <w:rsid w:val="00563F2B"/>
    <w:rsid w:val="00564B2D"/>
    <w:rsid w:val="00565227"/>
    <w:rsid w:val="00565A11"/>
    <w:rsid w:val="0057536A"/>
    <w:rsid w:val="00576B6A"/>
    <w:rsid w:val="00587414"/>
    <w:rsid w:val="005935EC"/>
    <w:rsid w:val="005948A0"/>
    <w:rsid w:val="00594AF6"/>
    <w:rsid w:val="0059669B"/>
    <w:rsid w:val="0059685C"/>
    <w:rsid w:val="005975C2"/>
    <w:rsid w:val="005A22AC"/>
    <w:rsid w:val="005A2FFA"/>
    <w:rsid w:val="005A33C4"/>
    <w:rsid w:val="005B4246"/>
    <w:rsid w:val="005B51AF"/>
    <w:rsid w:val="005B58DB"/>
    <w:rsid w:val="005B6193"/>
    <w:rsid w:val="005C4FD1"/>
    <w:rsid w:val="005C5DA1"/>
    <w:rsid w:val="005D1215"/>
    <w:rsid w:val="005D268B"/>
    <w:rsid w:val="005D3BDD"/>
    <w:rsid w:val="005D43E9"/>
    <w:rsid w:val="005E3B64"/>
    <w:rsid w:val="005F0730"/>
    <w:rsid w:val="005F21E6"/>
    <w:rsid w:val="005F3EF0"/>
    <w:rsid w:val="005F70CF"/>
    <w:rsid w:val="00601DBD"/>
    <w:rsid w:val="0060253E"/>
    <w:rsid w:val="00604B87"/>
    <w:rsid w:val="00617141"/>
    <w:rsid w:val="00623781"/>
    <w:rsid w:val="00631CE1"/>
    <w:rsid w:val="0063508A"/>
    <w:rsid w:val="00641850"/>
    <w:rsid w:val="00645E36"/>
    <w:rsid w:val="006523E1"/>
    <w:rsid w:val="0065672E"/>
    <w:rsid w:val="00660D69"/>
    <w:rsid w:val="00662576"/>
    <w:rsid w:val="00664079"/>
    <w:rsid w:val="00664DFC"/>
    <w:rsid w:val="006709B0"/>
    <w:rsid w:val="00670F1C"/>
    <w:rsid w:val="00677706"/>
    <w:rsid w:val="00682A05"/>
    <w:rsid w:val="006843E8"/>
    <w:rsid w:val="00685F4E"/>
    <w:rsid w:val="006862CE"/>
    <w:rsid w:val="00691E4B"/>
    <w:rsid w:val="006955E3"/>
    <w:rsid w:val="00695838"/>
    <w:rsid w:val="00696847"/>
    <w:rsid w:val="006A0DC9"/>
    <w:rsid w:val="006A155B"/>
    <w:rsid w:val="006A4C07"/>
    <w:rsid w:val="006A768C"/>
    <w:rsid w:val="006B36F7"/>
    <w:rsid w:val="006B43E4"/>
    <w:rsid w:val="006B7F52"/>
    <w:rsid w:val="006C01C5"/>
    <w:rsid w:val="006D3F53"/>
    <w:rsid w:val="006E25B8"/>
    <w:rsid w:val="006E3334"/>
    <w:rsid w:val="006E455D"/>
    <w:rsid w:val="006E4C39"/>
    <w:rsid w:val="006E6428"/>
    <w:rsid w:val="006E68C8"/>
    <w:rsid w:val="006E70F9"/>
    <w:rsid w:val="006F02DF"/>
    <w:rsid w:val="00700ACE"/>
    <w:rsid w:val="007011D1"/>
    <w:rsid w:val="00702180"/>
    <w:rsid w:val="007035AF"/>
    <w:rsid w:val="00703BF8"/>
    <w:rsid w:val="00704070"/>
    <w:rsid w:val="00707016"/>
    <w:rsid w:val="007100BB"/>
    <w:rsid w:val="007103F5"/>
    <w:rsid w:val="00713C9A"/>
    <w:rsid w:val="007141CE"/>
    <w:rsid w:val="00714868"/>
    <w:rsid w:val="0071569A"/>
    <w:rsid w:val="00722307"/>
    <w:rsid w:val="0072313D"/>
    <w:rsid w:val="00727237"/>
    <w:rsid w:val="0073454B"/>
    <w:rsid w:val="00735668"/>
    <w:rsid w:val="00744304"/>
    <w:rsid w:val="0075092D"/>
    <w:rsid w:val="00752DDC"/>
    <w:rsid w:val="00757252"/>
    <w:rsid w:val="007605FA"/>
    <w:rsid w:val="00761BD8"/>
    <w:rsid w:val="00765A60"/>
    <w:rsid w:val="00767C20"/>
    <w:rsid w:val="00771AEF"/>
    <w:rsid w:val="0077599D"/>
    <w:rsid w:val="00780CCC"/>
    <w:rsid w:val="00786D53"/>
    <w:rsid w:val="00792BB9"/>
    <w:rsid w:val="00793E3A"/>
    <w:rsid w:val="007A7615"/>
    <w:rsid w:val="007B10F4"/>
    <w:rsid w:val="007B2FFE"/>
    <w:rsid w:val="007B420B"/>
    <w:rsid w:val="007B47CF"/>
    <w:rsid w:val="007B6EB2"/>
    <w:rsid w:val="007C0263"/>
    <w:rsid w:val="007C0502"/>
    <w:rsid w:val="007D40AA"/>
    <w:rsid w:val="007D5E2B"/>
    <w:rsid w:val="007E018E"/>
    <w:rsid w:val="007E0246"/>
    <w:rsid w:val="007E3C99"/>
    <w:rsid w:val="007E754A"/>
    <w:rsid w:val="00801228"/>
    <w:rsid w:val="00805AFB"/>
    <w:rsid w:val="0081496E"/>
    <w:rsid w:val="00827436"/>
    <w:rsid w:val="0082790D"/>
    <w:rsid w:val="008339E8"/>
    <w:rsid w:val="00840418"/>
    <w:rsid w:val="00841239"/>
    <w:rsid w:val="00851DEA"/>
    <w:rsid w:val="00853B81"/>
    <w:rsid w:val="00863CEE"/>
    <w:rsid w:val="00864021"/>
    <w:rsid w:val="00867768"/>
    <w:rsid w:val="008837AA"/>
    <w:rsid w:val="00884C56"/>
    <w:rsid w:val="00886864"/>
    <w:rsid w:val="0089381D"/>
    <w:rsid w:val="008939C6"/>
    <w:rsid w:val="008948B1"/>
    <w:rsid w:val="008A1BF8"/>
    <w:rsid w:val="008A375D"/>
    <w:rsid w:val="008A4500"/>
    <w:rsid w:val="008A535F"/>
    <w:rsid w:val="008A5B08"/>
    <w:rsid w:val="008A679F"/>
    <w:rsid w:val="008A6997"/>
    <w:rsid w:val="008A769F"/>
    <w:rsid w:val="008B1BC8"/>
    <w:rsid w:val="008B31E7"/>
    <w:rsid w:val="008C20F4"/>
    <w:rsid w:val="008C7A4B"/>
    <w:rsid w:val="008D08E6"/>
    <w:rsid w:val="008D0C2C"/>
    <w:rsid w:val="008D4203"/>
    <w:rsid w:val="008D707C"/>
    <w:rsid w:val="008E161B"/>
    <w:rsid w:val="008F0349"/>
    <w:rsid w:val="008F4237"/>
    <w:rsid w:val="008F6145"/>
    <w:rsid w:val="00901984"/>
    <w:rsid w:val="00902B18"/>
    <w:rsid w:val="00903223"/>
    <w:rsid w:val="00904BC3"/>
    <w:rsid w:val="0090704D"/>
    <w:rsid w:val="00907709"/>
    <w:rsid w:val="00910B8A"/>
    <w:rsid w:val="00913298"/>
    <w:rsid w:val="0091420E"/>
    <w:rsid w:val="00914C64"/>
    <w:rsid w:val="00920658"/>
    <w:rsid w:val="00922952"/>
    <w:rsid w:val="009234A3"/>
    <w:rsid w:val="009238B3"/>
    <w:rsid w:val="0092433D"/>
    <w:rsid w:val="00924E70"/>
    <w:rsid w:val="00925D9E"/>
    <w:rsid w:val="00925DA3"/>
    <w:rsid w:val="00925FB0"/>
    <w:rsid w:val="00926168"/>
    <w:rsid w:val="00927086"/>
    <w:rsid w:val="009309B5"/>
    <w:rsid w:val="009336BD"/>
    <w:rsid w:val="00933CC8"/>
    <w:rsid w:val="0093654B"/>
    <w:rsid w:val="00937574"/>
    <w:rsid w:val="00943001"/>
    <w:rsid w:val="00943948"/>
    <w:rsid w:val="0095011A"/>
    <w:rsid w:val="009507B2"/>
    <w:rsid w:val="0095201C"/>
    <w:rsid w:val="009540E1"/>
    <w:rsid w:val="00954353"/>
    <w:rsid w:val="00954C78"/>
    <w:rsid w:val="00957DA0"/>
    <w:rsid w:val="009606A2"/>
    <w:rsid w:val="00964B0D"/>
    <w:rsid w:val="00971223"/>
    <w:rsid w:val="009728D5"/>
    <w:rsid w:val="009733C0"/>
    <w:rsid w:val="009812FD"/>
    <w:rsid w:val="00983E69"/>
    <w:rsid w:val="00985E91"/>
    <w:rsid w:val="00987D2F"/>
    <w:rsid w:val="009909A9"/>
    <w:rsid w:val="00992EED"/>
    <w:rsid w:val="00993A2B"/>
    <w:rsid w:val="00996C34"/>
    <w:rsid w:val="00997657"/>
    <w:rsid w:val="009A00D9"/>
    <w:rsid w:val="009A2961"/>
    <w:rsid w:val="009A4A68"/>
    <w:rsid w:val="009A55AA"/>
    <w:rsid w:val="009A5DE1"/>
    <w:rsid w:val="009A7983"/>
    <w:rsid w:val="009B260A"/>
    <w:rsid w:val="009B4002"/>
    <w:rsid w:val="009B53E1"/>
    <w:rsid w:val="009B68E0"/>
    <w:rsid w:val="009B76D0"/>
    <w:rsid w:val="009C004E"/>
    <w:rsid w:val="009C3DED"/>
    <w:rsid w:val="009C49C4"/>
    <w:rsid w:val="009C6820"/>
    <w:rsid w:val="009D489D"/>
    <w:rsid w:val="009D4F41"/>
    <w:rsid w:val="009D757C"/>
    <w:rsid w:val="009E4310"/>
    <w:rsid w:val="009E6B74"/>
    <w:rsid w:val="009F4D9F"/>
    <w:rsid w:val="009F76D0"/>
    <w:rsid w:val="00A01890"/>
    <w:rsid w:val="00A03708"/>
    <w:rsid w:val="00A1105F"/>
    <w:rsid w:val="00A14C35"/>
    <w:rsid w:val="00A15340"/>
    <w:rsid w:val="00A206BD"/>
    <w:rsid w:val="00A210E6"/>
    <w:rsid w:val="00A232D7"/>
    <w:rsid w:val="00A23D18"/>
    <w:rsid w:val="00A24787"/>
    <w:rsid w:val="00A2585D"/>
    <w:rsid w:val="00A305EB"/>
    <w:rsid w:val="00A3522D"/>
    <w:rsid w:val="00A42A11"/>
    <w:rsid w:val="00A4365D"/>
    <w:rsid w:val="00A45A4A"/>
    <w:rsid w:val="00A470B5"/>
    <w:rsid w:val="00A50545"/>
    <w:rsid w:val="00A52A37"/>
    <w:rsid w:val="00A55BC0"/>
    <w:rsid w:val="00A56B3B"/>
    <w:rsid w:val="00A577D5"/>
    <w:rsid w:val="00A57AFE"/>
    <w:rsid w:val="00A630CE"/>
    <w:rsid w:val="00A63612"/>
    <w:rsid w:val="00A654DC"/>
    <w:rsid w:val="00A6672C"/>
    <w:rsid w:val="00A75F20"/>
    <w:rsid w:val="00A76105"/>
    <w:rsid w:val="00A80B72"/>
    <w:rsid w:val="00A848C5"/>
    <w:rsid w:val="00A86F85"/>
    <w:rsid w:val="00AA3155"/>
    <w:rsid w:val="00AA6867"/>
    <w:rsid w:val="00AB78F8"/>
    <w:rsid w:val="00AC0C84"/>
    <w:rsid w:val="00AC6A49"/>
    <w:rsid w:val="00AC6C1B"/>
    <w:rsid w:val="00AD2A16"/>
    <w:rsid w:val="00AD4A88"/>
    <w:rsid w:val="00AD6C63"/>
    <w:rsid w:val="00AD6C67"/>
    <w:rsid w:val="00AE65F8"/>
    <w:rsid w:val="00AE6676"/>
    <w:rsid w:val="00AF0AA2"/>
    <w:rsid w:val="00AF1525"/>
    <w:rsid w:val="00AF1C8B"/>
    <w:rsid w:val="00AF3F94"/>
    <w:rsid w:val="00AF7F7F"/>
    <w:rsid w:val="00B07F4D"/>
    <w:rsid w:val="00B166E8"/>
    <w:rsid w:val="00B1735C"/>
    <w:rsid w:val="00B1779D"/>
    <w:rsid w:val="00B321DE"/>
    <w:rsid w:val="00B37DBF"/>
    <w:rsid w:val="00B450B8"/>
    <w:rsid w:val="00B46014"/>
    <w:rsid w:val="00B4730A"/>
    <w:rsid w:val="00B538AD"/>
    <w:rsid w:val="00B5483E"/>
    <w:rsid w:val="00B57735"/>
    <w:rsid w:val="00B643F4"/>
    <w:rsid w:val="00B65AC9"/>
    <w:rsid w:val="00B65D0C"/>
    <w:rsid w:val="00B70CA0"/>
    <w:rsid w:val="00B71A2C"/>
    <w:rsid w:val="00B7784F"/>
    <w:rsid w:val="00B90E5B"/>
    <w:rsid w:val="00B9442B"/>
    <w:rsid w:val="00B96B0E"/>
    <w:rsid w:val="00BA0812"/>
    <w:rsid w:val="00BA1D72"/>
    <w:rsid w:val="00BB452E"/>
    <w:rsid w:val="00BC0FFD"/>
    <w:rsid w:val="00BC1A72"/>
    <w:rsid w:val="00BD6F4D"/>
    <w:rsid w:val="00BE3E39"/>
    <w:rsid w:val="00BE592F"/>
    <w:rsid w:val="00BE5E19"/>
    <w:rsid w:val="00BF3524"/>
    <w:rsid w:val="00BF4B3A"/>
    <w:rsid w:val="00BF7BA3"/>
    <w:rsid w:val="00BF7D14"/>
    <w:rsid w:val="00C00AF1"/>
    <w:rsid w:val="00C0158B"/>
    <w:rsid w:val="00C020CE"/>
    <w:rsid w:val="00C03F55"/>
    <w:rsid w:val="00C04FF5"/>
    <w:rsid w:val="00C06343"/>
    <w:rsid w:val="00C12AFB"/>
    <w:rsid w:val="00C13316"/>
    <w:rsid w:val="00C20023"/>
    <w:rsid w:val="00C218CB"/>
    <w:rsid w:val="00C2210D"/>
    <w:rsid w:val="00C26E0F"/>
    <w:rsid w:val="00C36B36"/>
    <w:rsid w:val="00C37CA1"/>
    <w:rsid w:val="00C43C25"/>
    <w:rsid w:val="00C47EDE"/>
    <w:rsid w:val="00C5057F"/>
    <w:rsid w:val="00C50E88"/>
    <w:rsid w:val="00C52DB8"/>
    <w:rsid w:val="00C66762"/>
    <w:rsid w:val="00C671D2"/>
    <w:rsid w:val="00C74DE5"/>
    <w:rsid w:val="00C80989"/>
    <w:rsid w:val="00C80EC4"/>
    <w:rsid w:val="00C878C9"/>
    <w:rsid w:val="00C93EF0"/>
    <w:rsid w:val="00C941B6"/>
    <w:rsid w:val="00C9487F"/>
    <w:rsid w:val="00CB2E6A"/>
    <w:rsid w:val="00CB3185"/>
    <w:rsid w:val="00CC2F16"/>
    <w:rsid w:val="00CC4548"/>
    <w:rsid w:val="00CC4677"/>
    <w:rsid w:val="00CC5867"/>
    <w:rsid w:val="00CC65E1"/>
    <w:rsid w:val="00CD2841"/>
    <w:rsid w:val="00CD30F1"/>
    <w:rsid w:val="00CD5546"/>
    <w:rsid w:val="00CD567D"/>
    <w:rsid w:val="00CD5ECD"/>
    <w:rsid w:val="00CD608C"/>
    <w:rsid w:val="00CD671D"/>
    <w:rsid w:val="00CE7670"/>
    <w:rsid w:val="00CF1A0F"/>
    <w:rsid w:val="00D0032D"/>
    <w:rsid w:val="00D05E63"/>
    <w:rsid w:val="00D127E8"/>
    <w:rsid w:val="00D14C3C"/>
    <w:rsid w:val="00D16188"/>
    <w:rsid w:val="00D16305"/>
    <w:rsid w:val="00D230E6"/>
    <w:rsid w:val="00D25FB5"/>
    <w:rsid w:val="00D26B57"/>
    <w:rsid w:val="00D32B0B"/>
    <w:rsid w:val="00D33504"/>
    <w:rsid w:val="00D33F53"/>
    <w:rsid w:val="00D42E25"/>
    <w:rsid w:val="00D50ED7"/>
    <w:rsid w:val="00D52097"/>
    <w:rsid w:val="00D52C9D"/>
    <w:rsid w:val="00D601B3"/>
    <w:rsid w:val="00D61C8F"/>
    <w:rsid w:val="00D63D05"/>
    <w:rsid w:val="00D662AC"/>
    <w:rsid w:val="00D70745"/>
    <w:rsid w:val="00D71C85"/>
    <w:rsid w:val="00D72149"/>
    <w:rsid w:val="00D73C7D"/>
    <w:rsid w:val="00D748D3"/>
    <w:rsid w:val="00D7688F"/>
    <w:rsid w:val="00D8232C"/>
    <w:rsid w:val="00D85073"/>
    <w:rsid w:val="00D86E90"/>
    <w:rsid w:val="00D87E55"/>
    <w:rsid w:val="00D91FD7"/>
    <w:rsid w:val="00D9210D"/>
    <w:rsid w:val="00D92D2E"/>
    <w:rsid w:val="00D92FA7"/>
    <w:rsid w:val="00D94F80"/>
    <w:rsid w:val="00D959F5"/>
    <w:rsid w:val="00D95F7E"/>
    <w:rsid w:val="00D97580"/>
    <w:rsid w:val="00D97AC3"/>
    <w:rsid w:val="00DA15E9"/>
    <w:rsid w:val="00DA2486"/>
    <w:rsid w:val="00DA65A7"/>
    <w:rsid w:val="00DB17F0"/>
    <w:rsid w:val="00DB2BF2"/>
    <w:rsid w:val="00DB4628"/>
    <w:rsid w:val="00DB7726"/>
    <w:rsid w:val="00DB78EF"/>
    <w:rsid w:val="00DC1901"/>
    <w:rsid w:val="00DC36B5"/>
    <w:rsid w:val="00DC4854"/>
    <w:rsid w:val="00DC7721"/>
    <w:rsid w:val="00DC7DC4"/>
    <w:rsid w:val="00DD0BBE"/>
    <w:rsid w:val="00DD5D6C"/>
    <w:rsid w:val="00DE1B04"/>
    <w:rsid w:val="00DE3FD4"/>
    <w:rsid w:val="00DE4056"/>
    <w:rsid w:val="00DF2AB9"/>
    <w:rsid w:val="00DF4071"/>
    <w:rsid w:val="00E0424A"/>
    <w:rsid w:val="00E058B0"/>
    <w:rsid w:val="00E12AA6"/>
    <w:rsid w:val="00E23A6F"/>
    <w:rsid w:val="00E2609B"/>
    <w:rsid w:val="00E26FAE"/>
    <w:rsid w:val="00E2762A"/>
    <w:rsid w:val="00E27DFD"/>
    <w:rsid w:val="00E34AFE"/>
    <w:rsid w:val="00E45188"/>
    <w:rsid w:val="00E45215"/>
    <w:rsid w:val="00E46AD2"/>
    <w:rsid w:val="00E50600"/>
    <w:rsid w:val="00E51638"/>
    <w:rsid w:val="00E548EC"/>
    <w:rsid w:val="00E55C2E"/>
    <w:rsid w:val="00E60CB0"/>
    <w:rsid w:val="00E623D1"/>
    <w:rsid w:val="00E66E91"/>
    <w:rsid w:val="00E774D5"/>
    <w:rsid w:val="00E81811"/>
    <w:rsid w:val="00E8225E"/>
    <w:rsid w:val="00E82B30"/>
    <w:rsid w:val="00E85811"/>
    <w:rsid w:val="00E865EB"/>
    <w:rsid w:val="00E86BA6"/>
    <w:rsid w:val="00E96CC2"/>
    <w:rsid w:val="00EA0E00"/>
    <w:rsid w:val="00EB4653"/>
    <w:rsid w:val="00EB69BD"/>
    <w:rsid w:val="00EB6D5D"/>
    <w:rsid w:val="00EB6F1C"/>
    <w:rsid w:val="00EC06BF"/>
    <w:rsid w:val="00EC06F4"/>
    <w:rsid w:val="00EC07DD"/>
    <w:rsid w:val="00EC0B91"/>
    <w:rsid w:val="00EC359F"/>
    <w:rsid w:val="00EC5433"/>
    <w:rsid w:val="00EC624B"/>
    <w:rsid w:val="00EC6ED2"/>
    <w:rsid w:val="00ED7279"/>
    <w:rsid w:val="00EE1306"/>
    <w:rsid w:val="00EE2256"/>
    <w:rsid w:val="00EE3656"/>
    <w:rsid w:val="00EE3A11"/>
    <w:rsid w:val="00EE5C94"/>
    <w:rsid w:val="00EE63C1"/>
    <w:rsid w:val="00EE63F3"/>
    <w:rsid w:val="00EE6FAE"/>
    <w:rsid w:val="00EF0787"/>
    <w:rsid w:val="00F0241C"/>
    <w:rsid w:val="00F029E0"/>
    <w:rsid w:val="00F0486D"/>
    <w:rsid w:val="00F04D99"/>
    <w:rsid w:val="00F05BCD"/>
    <w:rsid w:val="00F07639"/>
    <w:rsid w:val="00F10908"/>
    <w:rsid w:val="00F1771F"/>
    <w:rsid w:val="00F2128A"/>
    <w:rsid w:val="00F23C17"/>
    <w:rsid w:val="00F31331"/>
    <w:rsid w:val="00F36651"/>
    <w:rsid w:val="00F37D27"/>
    <w:rsid w:val="00F4279A"/>
    <w:rsid w:val="00F47132"/>
    <w:rsid w:val="00F52A06"/>
    <w:rsid w:val="00F54E2D"/>
    <w:rsid w:val="00F5598B"/>
    <w:rsid w:val="00F577E0"/>
    <w:rsid w:val="00F6786A"/>
    <w:rsid w:val="00F706F0"/>
    <w:rsid w:val="00F731D6"/>
    <w:rsid w:val="00F75668"/>
    <w:rsid w:val="00F80B24"/>
    <w:rsid w:val="00F80DE9"/>
    <w:rsid w:val="00F87FCE"/>
    <w:rsid w:val="00F91CF5"/>
    <w:rsid w:val="00F94FE8"/>
    <w:rsid w:val="00FA048C"/>
    <w:rsid w:val="00FA4832"/>
    <w:rsid w:val="00FA6477"/>
    <w:rsid w:val="00FB2BCD"/>
    <w:rsid w:val="00FB35B0"/>
    <w:rsid w:val="00FB7BE0"/>
    <w:rsid w:val="00FC4B52"/>
    <w:rsid w:val="00FC504F"/>
    <w:rsid w:val="00FC5245"/>
    <w:rsid w:val="00FC65C0"/>
    <w:rsid w:val="00FC68FE"/>
    <w:rsid w:val="00FC6DAC"/>
    <w:rsid w:val="00FD33EB"/>
    <w:rsid w:val="00FD54B6"/>
    <w:rsid w:val="00FD631F"/>
    <w:rsid w:val="00FE33F1"/>
    <w:rsid w:val="00FE4993"/>
    <w:rsid w:val="00FE6872"/>
    <w:rsid w:val="00FE6BC3"/>
    <w:rsid w:val="00FF0228"/>
    <w:rsid w:val="00FF178B"/>
    <w:rsid w:val="00FF1B97"/>
    <w:rsid w:val="00FF4E3B"/>
    <w:rsid w:val="00FF5701"/>
    <w:rsid w:val="0D34A9FF"/>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1B16D7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B1779D"/>
    <w:pPr>
      <w:spacing w:before="120" w:after="120" w:line="600" w:lineRule="exact"/>
      <w:outlineLvl w:val="0"/>
    </w:pPr>
    <w:rPr>
      <w:rFonts w:eastAsia="Times New Roman" w:cstheme="minorHAnsi"/>
      <w:noProof/>
      <w:color w:val="6260B8"/>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B1779D"/>
    <w:pPr>
      <w:spacing w:before="240" w:after="120" w:afterAutospacing="0" w:line="240" w:lineRule="auto"/>
      <w:outlineLvl w:val="2"/>
    </w:pPr>
    <w:rPr>
      <w:b/>
      <w:color w:val="6260B8"/>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9E6B74"/>
    <w:pPr>
      <w:tabs>
        <w:tab w:val="left" w:pos="-567"/>
      </w:tabs>
      <w:spacing w:before="720" w:after="440"/>
      <w:ind w:left="284"/>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B1779D"/>
    <w:rPr>
      <w:rFonts w:eastAsia="Times New Roman" w:cstheme="minorHAnsi"/>
      <w:noProof/>
      <w:color w:val="6260B8"/>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9E6B74"/>
    <w:pPr>
      <w:spacing w:before="200" w:after="160"/>
      <w:ind w:left="284"/>
    </w:pPr>
    <w:rPr>
      <w:rFonts w:eastAsia="Times New Roman" w:cstheme="minorHAnsi"/>
      <w:bCs/>
      <w:kern w:val="22"/>
      <w:sz w:val="44"/>
      <w:szCs w:val="28"/>
    </w:rPr>
  </w:style>
  <w:style w:type="character" w:customStyle="1" w:styleId="CoversubtitleChar">
    <w:name w:val="Cover subtitle Char"/>
    <w:basedOn w:val="DefaultParagraphFont"/>
    <w:link w:val="Coversubtitle"/>
    <w:rsid w:val="009E6B74"/>
    <w:rPr>
      <w:rFonts w:eastAsia="Times New Roman" w:cstheme="minorHAnsi"/>
      <w:bCs/>
      <w:kern w:val="22"/>
      <w:sz w:val="44"/>
      <w:szCs w:val="28"/>
    </w:rPr>
  </w:style>
  <w:style w:type="paragraph" w:customStyle="1" w:styleId="Header-SectionTitle">
    <w:name w:val="Header - Section Title"/>
    <w:basedOn w:val="Body"/>
    <w:autoRedefine/>
    <w:rsid w:val="00071AF5"/>
    <w:pPr>
      <w:ind w:right="-46"/>
      <w:jc w:val="right"/>
    </w:pPr>
    <w:rPr>
      <w:color w:val="7F7F7F" w:themeColor="text1" w:themeTint="80"/>
      <w:sz w:val="16"/>
      <w:szCs w:val="16"/>
    </w:rPr>
  </w:style>
  <w:style w:type="paragraph" w:styleId="TOC3">
    <w:name w:val="toc 3"/>
    <w:basedOn w:val="Heading6"/>
    <w:next w:val="Normal"/>
    <w:uiPriority w:val="39"/>
    <w:rsid w:val="00B1779D"/>
    <w:pPr>
      <w:spacing w:before="0" w:after="0" w:line="240" w:lineRule="auto"/>
      <w:ind w:left="567"/>
    </w:pPr>
    <w:rPr>
      <w:b w:val="0"/>
      <w:color w:val="6260B8"/>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B1779D"/>
    <w:rPr>
      <w:rFonts w:eastAsia="Times New Roman" w:cstheme="minorHAnsi"/>
      <w:b/>
      <w:noProof/>
      <w:color w:val="6260B8"/>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2"/>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3"/>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uiPriority w:val="39"/>
    <w:rsid w:val="00564B2D"/>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6260B8"/>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uiPriority w:val="99"/>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4"/>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5"/>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unhideWhenUsed/>
    <w:rsid w:val="000E4609"/>
    <w:pPr>
      <w:spacing w:line="240" w:lineRule="auto"/>
    </w:pPr>
    <w:rPr>
      <w:sz w:val="20"/>
    </w:rPr>
  </w:style>
  <w:style w:type="character" w:customStyle="1" w:styleId="CommentTextChar">
    <w:name w:val="Comment Text Char"/>
    <w:basedOn w:val="DefaultParagraphFont"/>
    <w:link w:val="CommentText"/>
    <w:uiPriority w:val="99"/>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B5483E"/>
    <w:pPr>
      <w:numPr>
        <w:numId w:val="42"/>
      </w:numPr>
      <w:spacing w:after="120" w:line="240" w:lineRule="auto"/>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B5483E"/>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paragraph" w:customStyle="1" w:styleId="FigureHeadings">
    <w:name w:val="Figure Headings"/>
    <w:basedOn w:val="Normal"/>
    <w:next w:val="Normal"/>
    <w:qFormat/>
    <w:rsid w:val="0091420E"/>
    <w:pPr>
      <w:keepNext/>
      <w:keepLines/>
      <w:widowControl w:val="0"/>
      <w:numPr>
        <w:ilvl w:val="12"/>
      </w:numPr>
      <w:spacing w:before="240" w:after="120" w:line="240" w:lineRule="atLeast"/>
    </w:pPr>
    <w:rPr>
      <w:rFonts w:ascii="Myriad Pro" w:eastAsia="Times New Roman" w:hAnsi="Myriad Pro" w:cs="Times New Roman"/>
      <w:color w:val="522E8A"/>
      <w:sz w:val="22"/>
      <w:szCs w:val="20"/>
    </w:rPr>
  </w:style>
  <w:style w:type="character" w:styleId="Strong">
    <w:name w:val="Strong"/>
    <w:basedOn w:val="DefaultParagraphFont"/>
    <w:uiPriority w:val="22"/>
    <w:qFormat/>
    <w:rsid w:val="00B643F4"/>
    <w:rPr>
      <w:b/>
      <w:bCs/>
    </w:rPr>
  </w:style>
  <w:style w:type="paragraph" w:customStyle="1" w:styleId="FinePrint">
    <w:name w:val="Fine Print"/>
    <w:basedOn w:val="Normal"/>
    <w:link w:val="FinePrintChar"/>
    <w:qFormat/>
    <w:rsid w:val="00A24787"/>
    <w:pPr>
      <w:keepLines/>
      <w:tabs>
        <w:tab w:val="left" w:pos="1985"/>
      </w:tabs>
      <w:spacing w:before="240" w:after="240"/>
      <w:textboxTightWrap w:val="allLines"/>
    </w:pPr>
    <w:rPr>
      <w:rFonts w:eastAsiaTheme="minorEastAsia"/>
      <w:sz w:val="20"/>
      <w:lang w:eastAsia="en-AU" w:bidi="en-US"/>
    </w:rPr>
  </w:style>
  <w:style w:type="character" w:customStyle="1" w:styleId="FinePrintChar">
    <w:name w:val="Fine Print Char"/>
    <w:basedOn w:val="DefaultParagraphFont"/>
    <w:link w:val="FinePrint"/>
    <w:rsid w:val="00A24787"/>
    <w:rPr>
      <w:rFonts w:eastAsiaTheme="minorEastAsia"/>
      <w:sz w:val="20"/>
      <w:lang w:eastAsia="en-AU" w:bidi="en-US"/>
    </w:rPr>
  </w:style>
  <w:style w:type="paragraph" w:styleId="NormalWeb">
    <w:name w:val="Normal (Web)"/>
    <w:basedOn w:val="Normal"/>
    <w:uiPriority w:val="99"/>
    <w:semiHidden/>
    <w:unhideWhenUsed/>
    <w:rsid w:val="00985E91"/>
    <w:pPr>
      <w:spacing w:before="100" w:beforeAutospacing="1" w:after="100" w:afterAutospacing="1" w:line="240" w:lineRule="auto"/>
    </w:pPr>
    <w:rPr>
      <w:rFonts w:ascii="Times New Roman" w:eastAsia="Times New Roman" w:hAnsi="Times New Roman" w:cs="Times New Roman"/>
      <w:lang w:eastAsia="en-AU"/>
    </w:rPr>
  </w:style>
  <w:style w:type="table" w:customStyle="1" w:styleId="TableGrid10">
    <w:name w:val="Table Grid1"/>
    <w:basedOn w:val="TableNormal"/>
    <w:next w:val="TableGrid"/>
    <w:rsid w:val="00F0241C"/>
    <w:pPr>
      <w:spacing w:before="200" w:line="240" w:lineRule="auto"/>
    </w:pPr>
    <w:tblPr>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rPr>
      <w:cantSplit/>
    </w:trPr>
    <w:tblStylePr w:type="firstRow">
      <w:pPr>
        <w:wordWrap/>
        <w:spacing w:beforeLines="0" w:before="120" w:beforeAutospacing="0" w:afterLines="0" w:after="120" w:afterAutospacing="0" w:line="240" w:lineRule="auto"/>
        <w:ind w:leftChars="0" w:left="0" w:rightChars="0" w:right="0"/>
        <w:contextualSpacing w:val="0"/>
        <w:mirrorIndents w:val="0"/>
        <w:jc w:val="left"/>
        <w:outlineLvl w:val="9"/>
      </w:pPr>
      <w:rPr>
        <w:rFonts w:ascii="Calibri" w:hAnsi="Calibri"/>
        <w:b/>
        <w:color w:val="FFFFFF"/>
        <w:sz w:val="24"/>
      </w:rPr>
      <w:tblPr/>
      <w:trPr>
        <w:cantSplit w:val="0"/>
        <w:tblHeader/>
      </w:trPr>
      <w:tcPr>
        <w:shd w:val="clear" w:color="auto" w:fill="6260B8"/>
      </w:tcPr>
    </w:tblStylePr>
    <w:tblStylePr w:type="lastRow">
      <w:rPr>
        <w:rFonts w:ascii="Calibri" w:hAnsi="Calibri"/>
        <w:sz w:val="22"/>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774036">
      <w:bodyDiv w:val="1"/>
      <w:marLeft w:val="0"/>
      <w:marRight w:val="0"/>
      <w:marTop w:val="0"/>
      <w:marBottom w:val="0"/>
      <w:divBdr>
        <w:top w:val="none" w:sz="0" w:space="0" w:color="auto"/>
        <w:left w:val="none" w:sz="0" w:space="0" w:color="auto"/>
        <w:bottom w:val="none" w:sz="0" w:space="0" w:color="auto"/>
        <w:right w:val="none" w:sz="0" w:space="0" w:color="auto"/>
      </w:divBdr>
    </w:div>
    <w:div w:id="206576392">
      <w:bodyDiv w:val="1"/>
      <w:marLeft w:val="0"/>
      <w:marRight w:val="0"/>
      <w:marTop w:val="0"/>
      <w:marBottom w:val="0"/>
      <w:divBdr>
        <w:top w:val="none" w:sz="0" w:space="0" w:color="auto"/>
        <w:left w:val="none" w:sz="0" w:space="0" w:color="auto"/>
        <w:bottom w:val="none" w:sz="0" w:space="0" w:color="auto"/>
        <w:right w:val="none" w:sz="0" w:space="0" w:color="auto"/>
      </w:divBdr>
      <w:divsChild>
        <w:div w:id="255477098">
          <w:marLeft w:val="0"/>
          <w:marRight w:val="0"/>
          <w:marTop w:val="0"/>
          <w:marBottom w:val="0"/>
          <w:divBdr>
            <w:top w:val="none" w:sz="0" w:space="0" w:color="auto"/>
            <w:left w:val="none" w:sz="0" w:space="0" w:color="auto"/>
            <w:bottom w:val="none" w:sz="0" w:space="0" w:color="auto"/>
            <w:right w:val="none" w:sz="0" w:space="0" w:color="auto"/>
          </w:divBdr>
          <w:divsChild>
            <w:div w:id="384381078">
              <w:marLeft w:val="0"/>
              <w:marRight w:val="0"/>
              <w:marTop w:val="0"/>
              <w:marBottom w:val="0"/>
              <w:divBdr>
                <w:top w:val="none" w:sz="0" w:space="0" w:color="auto"/>
                <w:left w:val="none" w:sz="0" w:space="0" w:color="auto"/>
                <w:bottom w:val="none" w:sz="0" w:space="0" w:color="auto"/>
                <w:right w:val="none" w:sz="0" w:space="0" w:color="auto"/>
              </w:divBdr>
              <w:divsChild>
                <w:div w:id="1456488286">
                  <w:marLeft w:val="0"/>
                  <w:marRight w:val="0"/>
                  <w:marTop w:val="0"/>
                  <w:marBottom w:val="0"/>
                  <w:divBdr>
                    <w:top w:val="none" w:sz="0" w:space="0" w:color="auto"/>
                    <w:left w:val="none" w:sz="0" w:space="0" w:color="auto"/>
                    <w:bottom w:val="none" w:sz="0" w:space="0" w:color="auto"/>
                    <w:right w:val="none" w:sz="0" w:space="0" w:color="auto"/>
                  </w:divBdr>
                  <w:divsChild>
                    <w:div w:id="652296549">
                      <w:marLeft w:val="0"/>
                      <w:marRight w:val="0"/>
                      <w:marTop w:val="0"/>
                      <w:marBottom w:val="0"/>
                      <w:divBdr>
                        <w:top w:val="none" w:sz="0" w:space="0" w:color="auto"/>
                        <w:left w:val="none" w:sz="0" w:space="0" w:color="auto"/>
                        <w:bottom w:val="none" w:sz="0" w:space="0" w:color="auto"/>
                        <w:right w:val="none" w:sz="0" w:space="0" w:color="auto"/>
                      </w:divBdr>
                      <w:divsChild>
                        <w:div w:id="2114788799">
                          <w:marLeft w:val="0"/>
                          <w:marRight w:val="0"/>
                          <w:marTop w:val="0"/>
                          <w:marBottom w:val="0"/>
                          <w:divBdr>
                            <w:top w:val="none" w:sz="0" w:space="0" w:color="auto"/>
                            <w:left w:val="none" w:sz="0" w:space="0" w:color="auto"/>
                            <w:bottom w:val="none" w:sz="0" w:space="0" w:color="auto"/>
                            <w:right w:val="none" w:sz="0" w:space="0" w:color="auto"/>
                          </w:divBdr>
                          <w:divsChild>
                            <w:div w:id="2000693651">
                              <w:marLeft w:val="1187"/>
                              <w:marRight w:val="0"/>
                              <w:marTop w:val="0"/>
                              <w:marBottom w:val="0"/>
                              <w:divBdr>
                                <w:top w:val="none" w:sz="0" w:space="0" w:color="auto"/>
                                <w:left w:val="none" w:sz="0" w:space="0" w:color="auto"/>
                                <w:bottom w:val="none" w:sz="0" w:space="0" w:color="auto"/>
                                <w:right w:val="none" w:sz="0" w:space="0" w:color="auto"/>
                              </w:divBdr>
                              <w:divsChild>
                                <w:div w:id="145783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3774062">
          <w:marLeft w:val="0"/>
          <w:marRight w:val="0"/>
          <w:marTop w:val="0"/>
          <w:marBottom w:val="0"/>
          <w:divBdr>
            <w:top w:val="none" w:sz="0" w:space="0" w:color="auto"/>
            <w:left w:val="none" w:sz="0" w:space="0" w:color="auto"/>
            <w:bottom w:val="none" w:sz="0" w:space="0" w:color="auto"/>
            <w:right w:val="none" w:sz="0" w:space="0" w:color="auto"/>
          </w:divBdr>
          <w:divsChild>
            <w:div w:id="707682835">
              <w:marLeft w:val="0"/>
              <w:marRight w:val="0"/>
              <w:marTop w:val="0"/>
              <w:marBottom w:val="0"/>
              <w:divBdr>
                <w:top w:val="none" w:sz="0" w:space="0" w:color="auto"/>
                <w:left w:val="none" w:sz="0" w:space="0" w:color="auto"/>
                <w:bottom w:val="none" w:sz="0" w:space="0" w:color="auto"/>
                <w:right w:val="none" w:sz="0" w:space="0" w:color="auto"/>
              </w:divBdr>
              <w:divsChild>
                <w:div w:id="1862934244">
                  <w:marLeft w:val="0"/>
                  <w:marRight w:val="0"/>
                  <w:marTop w:val="0"/>
                  <w:marBottom w:val="0"/>
                  <w:divBdr>
                    <w:top w:val="none" w:sz="0" w:space="0" w:color="auto"/>
                    <w:left w:val="none" w:sz="0" w:space="0" w:color="auto"/>
                    <w:bottom w:val="none" w:sz="0" w:space="0" w:color="auto"/>
                    <w:right w:val="none" w:sz="0" w:space="0" w:color="auto"/>
                  </w:divBdr>
                  <w:divsChild>
                    <w:div w:id="37555447">
                      <w:marLeft w:val="0"/>
                      <w:marRight w:val="0"/>
                      <w:marTop w:val="0"/>
                      <w:marBottom w:val="0"/>
                      <w:divBdr>
                        <w:top w:val="none" w:sz="0" w:space="0" w:color="auto"/>
                        <w:left w:val="none" w:sz="0" w:space="0" w:color="auto"/>
                        <w:bottom w:val="none" w:sz="0" w:space="0" w:color="auto"/>
                        <w:right w:val="none" w:sz="0" w:space="0" w:color="auto"/>
                      </w:divBdr>
                      <w:divsChild>
                        <w:div w:id="945381002">
                          <w:marLeft w:val="0"/>
                          <w:marRight w:val="0"/>
                          <w:marTop w:val="0"/>
                          <w:marBottom w:val="0"/>
                          <w:divBdr>
                            <w:top w:val="none" w:sz="0" w:space="0" w:color="auto"/>
                            <w:left w:val="none" w:sz="0" w:space="0" w:color="auto"/>
                            <w:bottom w:val="none" w:sz="0" w:space="0" w:color="auto"/>
                            <w:right w:val="none" w:sz="0" w:space="0" w:color="auto"/>
                          </w:divBdr>
                          <w:divsChild>
                            <w:div w:id="734014742">
                              <w:marLeft w:val="1187"/>
                              <w:marRight w:val="0"/>
                              <w:marTop w:val="0"/>
                              <w:marBottom w:val="0"/>
                              <w:divBdr>
                                <w:top w:val="none" w:sz="0" w:space="0" w:color="auto"/>
                                <w:left w:val="none" w:sz="0" w:space="0" w:color="auto"/>
                                <w:bottom w:val="none" w:sz="0" w:space="0" w:color="auto"/>
                                <w:right w:val="none" w:sz="0" w:space="0" w:color="auto"/>
                              </w:divBdr>
                              <w:divsChild>
                                <w:div w:id="319815778">
                                  <w:marLeft w:val="0"/>
                                  <w:marRight w:val="0"/>
                                  <w:marTop w:val="0"/>
                                  <w:marBottom w:val="0"/>
                                  <w:divBdr>
                                    <w:top w:val="none" w:sz="0" w:space="0" w:color="auto"/>
                                    <w:left w:val="none" w:sz="0" w:space="0" w:color="auto"/>
                                    <w:bottom w:val="none" w:sz="0" w:space="0" w:color="auto"/>
                                    <w:right w:val="none" w:sz="0" w:space="0" w:color="auto"/>
                                  </w:divBdr>
                                  <w:divsChild>
                                    <w:div w:id="1459035039">
                                      <w:marLeft w:val="0"/>
                                      <w:marRight w:val="0"/>
                                      <w:marTop w:val="0"/>
                                      <w:marBottom w:val="0"/>
                                      <w:divBdr>
                                        <w:top w:val="none" w:sz="0" w:space="0" w:color="auto"/>
                                        <w:left w:val="none" w:sz="0" w:space="0" w:color="auto"/>
                                        <w:bottom w:val="none" w:sz="0" w:space="0" w:color="auto"/>
                                        <w:right w:val="none" w:sz="0" w:space="0" w:color="auto"/>
                                      </w:divBdr>
                                      <w:divsChild>
                                        <w:div w:id="1709065310">
                                          <w:marLeft w:val="0"/>
                                          <w:marRight w:val="0"/>
                                          <w:marTop w:val="0"/>
                                          <w:marBottom w:val="0"/>
                                          <w:divBdr>
                                            <w:top w:val="none" w:sz="0" w:space="0" w:color="auto"/>
                                            <w:left w:val="none" w:sz="0" w:space="0" w:color="auto"/>
                                            <w:bottom w:val="none" w:sz="0" w:space="0" w:color="auto"/>
                                            <w:right w:val="none" w:sz="0" w:space="0" w:color="auto"/>
                                          </w:divBdr>
                                        </w:div>
                                      </w:divsChild>
                                    </w:div>
                                    <w:div w:id="89200043">
                                      <w:marLeft w:val="0"/>
                                      <w:marRight w:val="0"/>
                                      <w:marTop w:val="0"/>
                                      <w:marBottom w:val="0"/>
                                      <w:divBdr>
                                        <w:top w:val="none" w:sz="0" w:space="0" w:color="auto"/>
                                        <w:left w:val="none" w:sz="0" w:space="0" w:color="auto"/>
                                        <w:bottom w:val="none" w:sz="0" w:space="0" w:color="auto"/>
                                        <w:right w:val="none" w:sz="0" w:space="0" w:color="auto"/>
                                      </w:divBdr>
                                      <w:divsChild>
                                        <w:div w:id="755520334">
                                          <w:marLeft w:val="0"/>
                                          <w:marRight w:val="0"/>
                                          <w:marTop w:val="0"/>
                                          <w:marBottom w:val="0"/>
                                          <w:divBdr>
                                            <w:top w:val="none" w:sz="0" w:space="0" w:color="auto"/>
                                            <w:left w:val="none" w:sz="0" w:space="0" w:color="auto"/>
                                            <w:bottom w:val="none" w:sz="0" w:space="0" w:color="auto"/>
                                            <w:right w:val="none" w:sz="0" w:space="0" w:color="auto"/>
                                          </w:divBdr>
                                        </w:div>
                                      </w:divsChild>
                                    </w:div>
                                    <w:div w:id="604849359">
                                      <w:marLeft w:val="0"/>
                                      <w:marRight w:val="0"/>
                                      <w:marTop w:val="0"/>
                                      <w:marBottom w:val="0"/>
                                      <w:divBdr>
                                        <w:top w:val="none" w:sz="0" w:space="0" w:color="auto"/>
                                        <w:left w:val="none" w:sz="0" w:space="0" w:color="auto"/>
                                        <w:bottom w:val="none" w:sz="0" w:space="0" w:color="auto"/>
                                        <w:right w:val="none" w:sz="0" w:space="0" w:color="auto"/>
                                      </w:divBdr>
                                      <w:divsChild>
                                        <w:div w:id="1489057373">
                                          <w:marLeft w:val="0"/>
                                          <w:marRight w:val="0"/>
                                          <w:marTop w:val="0"/>
                                          <w:marBottom w:val="0"/>
                                          <w:divBdr>
                                            <w:top w:val="none" w:sz="0" w:space="0" w:color="auto"/>
                                            <w:left w:val="none" w:sz="0" w:space="0" w:color="auto"/>
                                            <w:bottom w:val="none" w:sz="0" w:space="0" w:color="auto"/>
                                            <w:right w:val="none" w:sz="0" w:space="0" w:color="auto"/>
                                          </w:divBdr>
                                        </w:div>
                                      </w:divsChild>
                                    </w:div>
                                    <w:div w:id="662273231">
                                      <w:marLeft w:val="0"/>
                                      <w:marRight w:val="0"/>
                                      <w:marTop w:val="0"/>
                                      <w:marBottom w:val="0"/>
                                      <w:divBdr>
                                        <w:top w:val="none" w:sz="0" w:space="0" w:color="auto"/>
                                        <w:left w:val="none" w:sz="0" w:space="0" w:color="auto"/>
                                        <w:bottom w:val="none" w:sz="0" w:space="0" w:color="auto"/>
                                        <w:right w:val="none" w:sz="0" w:space="0" w:color="auto"/>
                                      </w:divBdr>
                                      <w:divsChild>
                                        <w:div w:id="1175917881">
                                          <w:marLeft w:val="0"/>
                                          <w:marRight w:val="0"/>
                                          <w:marTop w:val="0"/>
                                          <w:marBottom w:val="0"/>
                                          <w:divBdr>
                                            <w:top w:val="none" w:sz="0" w:space="0" w:color="auto"/>
                                            <w:left w:val="none" w:sz="0" w:space="0" w:color="auto"/>
                                            <w:bottom w:val="none" w:sz="0" w:space="0" w:color="auto"/>
                                            <w:right w:val="none" w:sz="0" w:space="0" w:color="auto"/>
                                          </w:divBdr>
                                        </w:div>
                                      </w:divsChild>
                                    </w:div>
                                    <w:div w:id="1234970296">
                                      <w:marLeft w:val="0"/>
                                      <w:marRight w:val="0"/>
                                      <w:marTop w:val="0"/>
                                      <w:marBottom w:val="0"/>
                                      <w:divBdr>
                                        <w:top w:val="none" w:sz="0" w:space="0" w:color="auto"/>
                                        <w:left w:val="none" w:sz="0" w:space="0" w:color="auto"/>
                                        <w:bottom w:val="none" w:sz="0" w:space="0" w:color="auto"/>
                                        <w:right w:val="none" w:sz="0" w:space="0" w:color="auto"/>
                                      </w:divBdr>
                                      <w:divsChild>
                                        <w:div w:id="1336616584">
                                          <w:marLeft w:val="0"/>
                                          <w:marRight w:val="0"/>
                                          <w:marTop w:val="0"/>
                                          <w:marBottom w:val="0"/>
                                          <w:divBdr>
                                            <w:top w:val="none" w:sz="0" w:space="0" w:color="auto"/>
                                            <w:left w:val="none" w:sz="0" w:space="0" w:color="auto"/>
                                            <w:bottom w:val="none" w:sz="0" w:space="0" w:color="auto"/>
                                            <w:right w:val="none" w:sz="0" w:space="0" w:color="auto"/>
                                          </w:divBdr>
                                        </w:div>
                                      </w:divsChild>
                                    </w:div>
                                    <w:div w:id="1459031676">
                                      <w:marLeft w:val="0"/>
                                      <w:marRight w:val="0"/>
                                      <w:marTop w:val="0"/>
                                      <w:marBottom w:val="0"/>
                                      <w:divBdr>
                                        <w:top w:val="none" w:sz="0" w:space="0" w:color="auto"/>
                                        <w:left w:val="none" w:sz="0" w:space="0" w:color="auto"/>
                                        <w:bottom w:val="none" w:sz="0" w:space="0" w:color="auto"/>
                                        <w:right w:val="none" w:sz="0" w:space="0" w:color="auto"/>
                                      </w:divBdr>
                                      <w:divsChild>
                                        <w:div w:id="2123184975">
                                          <w:marLeft w:val="0"/>
                                          <w:marRight w:val="0"/>
                                          <w:marTop w:val="0"/>
                                          <w:marBottom w:val="0"/>
                                          <w:divBdr>
                                            <w:top w:val="none" w:sz="0" w:space="0" w:color="auto"/>
                                            <w:left w:val="none" w:sz="0" w:space="0" w:color="auto"/>
                                            <w:bottom w:val="none" w:sz="0" w:space="0" w:color="auto"/>
                                            <w:right w:val="none" w:sz="0" w:space="0" w:color="auto"/>
                                          </w:divBdr>
                                        </w:div>
                                      </w:divsChild>
                                    </w:div>
                                    <w:div w:id="1080131440">
                                      <w:marLeft w:val="0"/>
                                      <w:marRight w:val="0"/>
                                      <w:marTop w:val="0"/>
                                      <w:marBottom w:val="0"/>
                                      <w:divBdr>
                                        <w:top w:val="none" w:sz="0" w:space="0" w:color="auto"/>
                                        <w:left w:val="none" w:sz="0" w:space="0" w:color="auto"/>
                                        <w:bottom w:val="none" w:sz="0" w:space="0" w:color="auto"/>
                                        <w:right w:val="none" w:sz="0" w:space="0" w:color="auto"/>
                                      </w:divBdr>
                                      <w:divsChild>
                                        <w:div w:id="1172792355">
                                          <w:marLeft w:val="0"/>
                                          <w:marRight w:val="0"/>
                                          <w:marTop w:val="0"/>
                                          <w:marBottom w:val="0"/>
                                          <w:divBdr>
                                            <w:top w:val="none" w:sz="0" w:space="0" w:color="auto"/>
                                            <w:left w:val="none" w:sz="0" w:space="0" w:color="auto"/>
                                            <w:bottom w:val="none" w:sz="0" w:space="0" w:color="auto"/>
                                            <w:right w:val="none" w:sz="0" w:space="0" w:color="auto"/>
                                          </w:divBdr>
                                        </w:div>
                                      </w:divsChild>
                                    </w:div>
                                    <w:div w:id="321785230">
                                      <w:marLeft w:val="0"/>
                                      <w:marRight w:val="0"/>
                                      <w:marTop w:val="0"/>
                                      <w:marBottom w:val="0"/>
                                      <w:divBdr>
                                        <w:top w:val="none" w:sz="0" w:space="0" w:color="auto"/>
                                        <w:left w:val="none" w:sz="0" w:space="0" w:color="auto"/>
                                        <w:bottom w:val="none" w:sz="0" w:space="0" w:color="auto"/>
                                        <w:right w:val="none" w:sz="0" w:space="0" w:color="auto"/>
                                      </w:divBdr>
                                      <w:divsChild>
                                        <w:div w:id="45005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82837862">
          <w:marLeft w:val="0"/>
          <w:marRight w:val="0"/>
          <w:marTop w:val="0"/>
          <w:marBottom w:val="0"/>
          <w:divBdr>
            <w:top w:val="none" w:sz="0" w:space="0" w:color="auto"/>
            <w:left w:val="none" w:sz="0" w:space="0" w:color="auto"/>
            <w:bottom w:val="none" w:sz="0" w:space="0" w:color="auto"/>
            <w:right w:val="none" w:sz="0" w:space="0" w:color="auto"/>
          </w:divBdr>
          <w:divsChild>
            <w:div w:id="564296824">
              <w:marLeft w:val="0"/>
              <w:marRight w:val="0"/>
              <w:marTop w:val="0"/>
              <w:marBottom w:val="0"/>
              <w:divBdr>
                <w:top w:val="none" w:sz="0" w:space="0" w:color="auto"/>
                <w:left w:val="none" w:sz="0" w:space="0" w:color="auto"/>
                <w:bottom w:val="none" w:sz="0" w:space="0" w:color="auto"/>
                <w:right w:val="none" w:sz="0" w:space="0" w:color="auto"/>
              </w:divBdr>
              <w:divsChild>
                <w:div w:id="2092464137">
                  <w:marLeft w:val="0"/>
                  <w:marRight w:val="0"/>
                  <w:marTop w:val="0"/>
                  <w:marBottom w:val="0"/>
                  <w:divBdr>
                    <w:top w:val="none" w:sz="0" w:space="0" w:color="auto"/>
                    <w:left w:val="none" w:sz="0" w:space="0" w:color="auto"/>
                    <w:bottom w:val="none" w:sz="0" w:space="0" w:color="auto"/>
                    <w:right w:val="none" w:sz="0" w:space="0" w:color="auto"/>
                  </w:divBdr>
                  <w:divsChild>
                    <w:div w:id="119034502">
                      <w:marLeft w:val="0"/>
                      <w:marRight w:val="0"/>
                      <w:marTop w:val="0"/>
                      <w:marBottom w:val="0"/>
                      <w:divBdr>
                        <w:top w:val="none" w:sz="0" w:space="0" w:color="auto"/>
                        <w:left w:val="none" w:sz="0" w:space="0" w:color="auto"/>
                        <w:bottom w:val="none" w:sz="0" w:space="0" w:color="auto"/>
                        <w:right w:val="none" w:sz="0" w:space="0" w:color="auto"/>
                      </w:divBdr>
                      <w:divsChild>
                        <w:div w:id="1712343572">
                          <w:marLeft w:val="0"/>
                          <w:marRight w:val="0"/>
                          <w:marTop w:val="0"/>
                          <w:marBottom w:val="0"/>
                          <w:divBdr>
                            <w:top w:val="none" w:sz="0" w:space="0" w:color="auto"/>
                            <w:left w:val="none" w:sz="0" w:space="0" w:color="auto"/>
                            <w:bottom w:val="none" w:sz="0" w:space="0" w:color="auto"/>
                            <w:right w:val="none" w:sz="0" w:space="0" w:color="auto"/>
                          </w:divBdr>
                          <w:divsChild>
                            <w:div w:id="1045790131">
                              <w:marLeft w:val="1187"/>
                              <w:marRight w:val="0"/>
                              <w:marTop w:val="0"/>
                              <w:marBottom w:val="0"/>
                              <w:divBdr>
                                <w:top w:val="none" w:sz="0" w:space="0" w:color="auto"/>
                                <w:left w:val="none" w:sz="0" w:space="0" w:color="auto"/>
                                <w:bottom w:val="none" w:sz="0" w:space="0" w:color="auto"/>
                                <w:right w:val="none" w:sz="0" w:space="0" w:color="auto"/>
                              </w:divBdr>
                              <w:divsChild>
                                <w:div w:id="279800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6010957">
      <w:bodyDiv w:val="1"/>
      <w:marLeft w:val="0"/>
      <w:marRight w:val="0"/>
      <w:marTop w:val="0"/>
      <w:marBottom w:val="0"/>
      <w:divBdr>
        <w:top w:val="none" w:sz="0" w:space="0" w:color="auto"/>
        <w:left w:val="none" w:sz="0" w:space="0" w:color="auto"/>
        <w:bottom w:val="none" w:sz="0" w:space="0" w:color="auto"/>
        <w:right w:val="none" w:sz="0" w:space="0" w:color="auto"/>
      </w:divBdr>
      <w:divsChild>
        <w:div w:id="53085852">
          <w:marLeft w:val="0"/>
          <w:marRight w:val="0"/>
          <w:marTop w:val="0"/>
          <w:marBottom w:val="0"/>
          <w:divBdr>
            <w:top w:val="none" w:sz="0" w:space="0" w:color="auto"/>
            <w:left w:val="none" w:sz="0" w:space="0" w:color="auto"/>
            <w:bottom w:val="none" w:sz="0" w:space="0" w:color="auto"/>
            <w:right w:val="none" w:sz="0" w:space="0" w:color="auto"/>
          </w:divBdr>
          <w:divsChild>
            <w:div w:id="1724284476">
              <w:marLeft w:val="0"/>
              <w:marRight w:val="0"/>
              <w:marTop w:val="0"/>
              <w:marBottom w:val="0"/>
              <w:divBdr>
                <w:top w:val="none" w:sz="0" w:space="0" w:color="auto"/>
                <w:left w:val="none" w:sz="0" w:space="0" w:color="auto"/>
                <w:bottom w:val="none" w:sz="0" w:space="0" w:color="auto"/>
                <w:right w:val="none" w:sz="0" w:space="0" w:color="auto"/>
              </w:divBdr>
              <w:divsChild>
                <w:div w:id="1114446522">
                  <w:marLeft w:val="0"/>
                  <w:marRight w:val="0"/>
                  <w:marTop w:val="0"/>
                  <w:marBottom w:val="0"/>
                  <w:divBdr>
                    <w:top w:val="none" w:sz="0" w:space="0" w:color="auto"/>
                    <w:left w:val="none" w:sz="0" w:space="0" w:color="auto"/>
                    <w:bottom w:val="none" w:sz="0" w:space="0" w:color="auto"/>
                    <w:right w:val="none" w:sz="0" w:space="0" w:color="auto"/>
                  </w:divBdr>
                  <w:divsChild>
                    <w:div w:id="1329795985">
                      <w:marLeft w:val="0"/>
                      <w:marRight w:val="0"/>
                      <w:marTop w:val="0"/>
                      <w:marBottom w:val="0"/>
                      <w:divBdr>
                        <w:top w:val="none" w:sz="0" w:space="0" w:color="auto"/>
                        <w:left w:val="none" w:sz="0" w:space="0" w:color="auto"/>
                        <w:bottom w:val="none" w:sz="0" w:space="0" w:color="auto"/>
                        <w:right w:val="none" w:sz="0" w:space="0" w:color="auto"/>
                      </w:divBdr>
                      <w:divsChild>
                        <w:div w:id="229392414">
                          <w:marLeft w:val="0"/>
                          <w:marRight w:val="0"/>
                          <w:marTop w:val="0"/>
                          <w:marBottom w:val="0"/>
                          <w:divBdr>
                            <w:top w:val="none" w:sz="0" w:space="0" w:color="auto"/>
                            <w:left w:val="none" w:sz="0" w:space="0" w:color="auto"/>
                            <w:bottom w:val="none" w:sz="0" w:space="0" w:color="auto"/>
                            <w:right w:val="none" w:sz="0" w:space="0" w:color="auto"/>
                          </w:divBdr>
                          <w:divsChild>
                            <w:div w:id="1769084313">
                              <w:marLeft w:val="1187"/>
                              <w:marRight w:val="0"/>
                              <w:marTop w:val="0"/>
                              <w:marBottom w:val="0"/>
                              <w:divBdr>
                                <w:top w:val="none" w:sz="0" w:space="0" w:color="auto"/>
                                <w:left w:val="none" w:sz="0" w:space="0" w:color="auto"/>
                                <w:bottom w:val="none" w:sz="0" w:space="0" w:color="auto"/>
                                <w:right w:val="none" w:sz="0" w:space="0" w:color="auto"/>
                              </w:divBdr>
                              <w:divsChild>
                                <w:div w:id="143736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5633324">
          <w:marLeft w:val="0"/>
          <w:marRight w:val="0"/>
          <w:marTop w:val="0"/>
          <w:marBottom w:val="0"/>
          <w:divBdr>
            <w:top w:val="none" w:sz="0" w:space="0" w:color="auto"/>
            <w:left w:val="none" w:sz="0" w:space="0" w:color="auto"/>
            <w:bottom w:val="none" w:sz="0" w:space="0" w:color="auto"/>
            <w:right w:val="none" w:sz="0" w:space="0" w:color="auto"/>
          </w:divBdr>
          <w:divsChild>
            <w:div w:id="650642087">
              <w:marLeft w:val="0"/>
              <w:marRight w:val="0"/>
              <w:marTop w:val="0"/>
              <w:marBottom w:val="0"/>
              <w:divBdr>
                <w:top w:val="none" w:sz="0" w:space="0" w:color="auto"/>
                <w:left w:val="none" w:sz="0" w:space="0" w:color="auto"/>
                <w:bottom w:val="none" w:sz="0" w:space="0" w:color="auto"/>
                <w:right w:val="none" w:sz="0" w:space="0" w:color="auto"/>
              </w:divBdr>
              <w:divsChild>
                <w:div w:id="1665039363">
                  <w:marLeft w:val="0"/>
                  <w:marRight w:val="0"/>
                  <w:marTop w:val="0"/>
                  <w:marBottom w:val="0"/>
                  <w:divBdr>
                    <w:top w:val="none" w:sz="0" w:space="0" w:color="auto"/>
                    <w:left w:val="none" w:sz="0" w:space="0" w:color="auto"/>
                    <w:bottom w:val="none" w:sz="0" w:space="0" w:color="auto"/>
                    <w:right w:val="none" w:sz="0" w:space="0" w:color="auto"/>
                  </w:divBdr>
                  <w:divsChild>
                    <w:div w:id="1895116819">
                      <w:marLeft w:val="0"/>
                      <w:marRight w:val="0"/>
                      <w:marTop w:val="0"/>
                      <w:marBottom w:val="0"/>
                      <w:divBdr>
                        <w:top w:val="none" w:sz="0" w:space="0" w:color="auto"/>
                        <w:left w:val="none" w:sz="0" w:space="0" w:color="auto"/>
                        <w:bottom w:val="none" w:sz="0" w:space="0" w:color="auto"/>
                        <w:right w:val="none" w:sz="0" w:space="0" w:color="auto"/>
                      </w:divBdr>
                      <w:divsChild>
                        <w:div w:id="923488545">
                          <w:marLeft w:val="0"/>
                          <w:marRight w:val="0"/>
                          <w:marTop w:val="0"/>
                          <w:marBottom w:val="0"/>
                          <w:divBdr>
                            <w:top w:val="none" w:sz="0" w:space="0" w:color="auto"/>
                            <w:left w:val="none" w:sz="0" w:space="0" w:color="auto"/>
                            <w:bottom w:val="none" w:sz="0" w:space="0" w:color="auto"/>
                            <w:right w:val="none" w:sz="0" w:space="0" w:color="auto"/>
                          </w:divBdr>
                          <w:divsChild>
                            <w:div w:id="1658337966">
                              <w:marLeft w:val="1187"/>
                              <w:marRight w:val="0"/>
                              <w:marTop w:val="0"/>
                              <w:marBottom w:val="0"/>
                              <w:divBdr>
                                <w:top w:val="none" w:sz="0" w:space="0" w:color="auto"/>
                                <w:left w:val="none" w:sz="0" w:space="0" w:color="auto"/>
                                <w:bottom w:val="none" w:sz="0" w:space="0" w:color="auto"/>
                                <w:right w:val="none" w:sz="0" w:space="0" w:color="auto"/>
                              </w:divBdr>
                              <w:divsChild>
                                <w:div w:id="668410955">
                                  <w:marLeft w:val="0"/>
                                  <w:marRight w:val="0"/>
                                  <w:marTop w:val="0"/>
                                  <w:marBottom w:val="0"/>
                                  <w:divBdr>
                                    <w:top w:val="none" w:sz="0" w:space="0" w:color="auto"/>
                                    <w:left w:val="none" w:sz="0" w:space="0" w:color="auto"/>
                                    <w:bottom w:val="none" w:sz="0" w:space="0" w:color="auto"/>
                                    <w:right w:val="none" w:sz="0" w:space="0" w:color="auto"/>
                                  </w:divBdr>
                                  <w:divsChild>
                                    <w:div w:id="1457915382">
                                      <w:marLeft w:val="0"/>
                                      <w:marRight w:val="0"/>
                                      <w:marTop w:val="0"/>
                                      <w:marBottom w:val="0"/>
                                      <w:divBdr>
                                        <w:top w:val="none" w:sz="0" w:space="0" w:color="auto"/>
                                        <w:left w:val="none" w:sz="0" w:space="0" w:color="auto"/>
                                        <w:bottom w:val="none" w:sz="0" w:space="0" w:color="auto"/>
                                        <w:right w:val="none" w:sz="0" w:space="0" w:color="auto"/>
                                      </w:divBdr>
                                      <w:divsChild>
                                        <w:div w:id="1737703057">
                                          <w:marLeft w:val="0"/>
                                          <w:marRight w:val="0"/>
                                          <w:marTop w:val="0"/>
                                          <w:marBottom w:val="0"/>
                                          <w:divBdr>
                                            <w:top w:val="none" w:sz="0" w:space="0" w:color="auto"/>
                                            <w:left w:val="none" w:sz="0" w:space="0" w:color="auto"/>
                                            <w:bottom w:val="none" w:sz="0" w:space="0" w:color="auto"/>
                                            <w:right w:val="none" w:sz="0" w:space="0" w:color="auto"/>
                                          </w:divBdr>
                                        </w:div>
                                      </w:divsChild>
                                    </w:div>
                                    <w:div w:id="437795062">
                                      <w:marLeft w:val="0"/>
                                      <w:marRight w:val="0"/>
                                      <w:marTop w:val="0"/>
                                      <w:marBottom w:val="0"/>
                                      <w:divBdr>
                                        <w:top w:val="none" w:sz="0" w:space="0" w:color="auto"/>
                                        <w:left w:val="none" w:sz="0" w:space="0" w:color="auto"/>
                                        <w:bottom w:val="none" w:sz="0" w:space="0" w:color="auto"/>
                                        <w:right w:val="none" w:sz="0" w:space="0" w:color="auto"/>
                                      </w:divBdr>
                                      <w:divsChild>
                                        <w:div w:id="1017776569">
                                          <w:marLeft w:val="0"/>
                                          <w:marRight w:val="0"/>
                                          <w:marTop w:val="0"/>
                                          <w:marBottom w:val="0"/>
                                          <w:divBdr>
                                            <w:top w:val="none" w:sz="0" w:space="0" w:color="auto"/>
                                            <w:left w:val="none" w:sz="0" w:space="0" w:color="auto"/>
                                            <w:bottom w:val="none" w:sz="0" w:space="0" w:color="auto"/>
                                            <w:right w:val="none" w:sz="0" w:space="0" w:color="auto"/>
                                          </w:divBdr>
                                        </w:div>
                                      </w:divsChild>
                                    </w:div>
                                    <w:div w:id="1292513702">
                                      <w:marLeft w:val="0"/>
                                      <w:marRight w:val="0"/>
                                      <w:marTop w:val="0"/>
                                      <w:marBottom w:val="0"/>
                                      <w:divBdr>
                                        <w:top w:val="none" w:sz="0" w:space="0" w:color="auto"/>
                                        <w:left w:val="none" w:sz="0" w:space="0" w:color="auto"/>
                                        <w:bottom w:val="none" w:sz="0" w:space="0" w:color="auto"/>
                                        <w:right w:val="none" w:sz="0" w:space="0" w:color="auto"/>
                                      </w:divBdr>
                                      <w:divsChild>
                                        <w:div w:id="1356468447">
                                          <w:marLeft w:val="0"/>
                                          <w:marRight w:val="0"/>
                                          <w:marTop w:val="0"/>
                                          <w:marBottom w:val="0"/>
                                          <w:divBdr>
                                            <w:top w:val="none" w:sz="0" w:space="0" w:color="auto"/>
                                            <w:left w:val="none" w:sz="0" w:space="0" w:color="auto"/>
                                            <w:bottom w:val="none" w:sz="0" w:space="0" w:color="auto"/>
                                            <w:right w:val="none" w:sz="0" w:space="0" w:color="auto"/>
                                          </w:divBdr>
                                        </w:div>
                                      </w:divsChild>
                                    </w:div>
                                    <w:div w:id="1002007098">
                                      <w:marLeft w:val="0"/>
                                      <w:marRight w:val="0"/>
                                      <w:marTop w:val="0"/>
                                      <w:marBottom w:val="0"/>
                                      <w:divBdr>
                                        <w:top w:val="none" w:sz="0" w:space="0" w:color="auto"/>
                                        <w:left w:val="none" w:sz="0" w:space="0" w:color="auto"/>
                                        <w:bottom w:val="none" w:sz="0" w:space="0" w:color="auto"/>
                                        <w:right w:val="none" w:sz="0" w:space="0" w:color="auto"/>
                                      </w:divBdr>
                                      <w:divsChild>
                                        <w:div w:id="852839447">
                                          <w:marLeft w:val="0"/>
                                          <w:marRight w:val="0"/>
                                          <w:marTop w:val="0"/>
                                          <w:marBottom w:val="0"/>
                                          <w:divBdr>
                                            <w:top w:val="none" w:sz="0" w:space="0" w:color="auto"/>
                                            <w:left w:val="none" w:sz="0" w:space="0" w:color="auto"/>
                                            <w:bottom w:val="none" w:sz="0" w:space="0" w:color="auto"/>
                                            <w:right w:val="none" w:sz="0" w:space="0" w:color="auto"/>
                                          </w:divBdr>
                                        </w:div>
                                      </w:divsChild>
                                    </w:div>
                                    <w:div w:id="697513617">
                                      <w:marLeft w:val="0"/>
                                      <w:marRight w:val="0"/>
                                      <w:marTop w:val="0"/>
                                      <w:marBottom w:val="0"/>
                                      <w:divBdr>
                                        <w:top w:val="none" w:sz="0" w:space="0" w:color="auto"/>
                                        <w:left w:val="none" w:sz="0" w:space="0" w:color="auto"/>
                                        <w:bottom w:val="none" w:sz="0" w:space="0" w:color="auto"/>
                                        <w:right w:val="none" w:sz="0" w:space="0" w:color="auto"/>
                                      </w:divBdr>
                                      <w:divsChild>
                                        <w:div w:id="1498885281">
                                          <w:marLeft w:val="0"/>
                                          <w:marRight w:val="0"/>
                                          <w:marTop w:val="0"/>
                                          <w:marBottom w:val="0"/>
                                          <w:divBdr>
                                            <w:top w:val="none" w:sz="0" w:space="0" w:color="auto"/>
                                            <w:left w:val="none" w:sz="0" w:space="0" w:color="auto"/>
                                            <w:bottom w:val="none" w:sz="0" w:space="0" w:color="auto"/>
                                            <w:right w:val="none" w:sz="0" w:space="0" w:color="auto"/>
                                          </w:divBdr>
                                        </w:div>
                                      </w:divsChild>
                                    </w:div>
                                    <w:div w:id="1494640461">
                                      <w:marLeft w:val="0"/>
                                      <w:marRight w:val="0"/>
                                      <w:marTop w:val="0"/>
                                      <w:marBottom w:val="0"/>
                                      <w:divBdr>
                                        <w:top w:val="none" w:sz="0" w:space="0" w:color="auto"/>
                                        <w:left w:val="none" w:sz="0" w:space="0" w:color="auto"/>
                                        <w:bottom w:val="none" w:sz="0" w:space="0" w:color="auto"/>
                                        <w:right w:val="none" w:sz="0" w:space="0" w:color="auto"/>
                                      </w:divBdr>
                                      <w:divsChild>
                                        <w:div w:id="1974600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6229537">
      <w:bodyDiv w:val="1"/>
      <w:marLeft w:val="0"/>
      <w:marRight w:val="0"/>
      <w:marTop w:val="0"/>
      <w:marBottom w:val="0"/>
      <w:divBdr>
        <w:top w:val="none" w:sz="0" w:space="0" w:color="auto"/>
        <w:left w:val="none" w:sz="0" w:space="0" w:color="auto"/>
        <w:bottom w:val="none" w:sz="0" w:space="0" w:color="auto"/>
        <w:right w:val="none" w:sz="0" w:space="0" w:color="auto"/>
      </w:divBdr>
    </w:div>
    <w:div w:id="268318398">
      <w:bodyDiv w:val="1"/>
      <w:marLeft w:val="0"/>
      <w:marRight w:val="0"/>
      <w:marTop w:val="0"/>
      <w:marBottom w:val="0"/>
      <w:divBdr>
        <w:top w:val="none" w:sz="0" w:space="0" w:color="auto"/>
        <w:left w:val="none" w:sz="0" w:space="0" w:color="auto"/>
        <w:bottom w:val="none" w:sz="0" w:space="0" w:color="auto"/>
        <w:right w:val="none" w:sz="0" w:space="0" w:color="auto"/>
      </w:divBdr>
    </w:div>
    <w:div w:id="401489137">
      <w:bodyDiv w:val="1"/>
      <w:marLeft w:val="0"/>
      <w:marRight w:val="0"/>
      <w:marTop w:val="0"/>
      <w:marBottom w:val="0"/>
      <w:divBdr>
        <w:top w:val="none" w:sz="0" w:space="0" w:color="auto"/>
        <w:left w:val="none" w:sz="0" w:space="0" w:color="auto"/>
        <w:bottom w:val="none" w:sz="0" w:space="0" w:color="auto"/>
        <w:right w:val="none" w:sz="0" w:space="0" w:color="auto"/>
      </w:divBdr>
    </w:div>
    <w:div w:id="471217128">
      <w:bodyDiv w:val="1"/>
      <w:marLeft w:val="0"/>
      <w:marRight w:val="0"/>
      <w:marTop w:val="0"/>
      <w:marBottom w:val="0"/>
      <w:divBdr>
        <w:top w:val="none" w:sz="0" w:space="0" w:color="auto"/>
        <w:left w:val="none" w:sz="0" w:space="0" w:color="auto"/>
        <w:bottom w:val="none" w:sz="0" w:space="0" w:color="auto"/>
        <w:right w:val="none" w:sz="0" w:space="0" w:color="auto"/>
      </w:divBdr>
    </w:div>
    <w:div w:id="504709244">
      <w:bodyDiv w:val="1"/>
      <w:marLeft w:val="0"/>
      <w:marRight w:val="0"/>
      <w:marTop w:val="0"/>
      <w:marBottom w:val="0"/>
      <w:divBdr>
        <w:top w:val="none" w:sz="0" w:space="0" w:color="auto"/>
        <w:left w:val="none" w:sz="0" w:space="0" w:color="auto"/>
        <w:bottom w:val="none" w:sz="0" w:space="0" w:color="auto"/>
        <w:right w:val="none" w:sz="0" w:space="0" w:color="auto"/>
      </w:divBdr>
    </w:div>
    <w:div w:id="669141110">
      <w:bodyDiv w:val="1"/>
      <w:marLeft w:val="0"/>
      <w:marRight w:val="0"/>
      <w:marTop w:val="0"/>
      <w:marBottom w:val="0"/>
      <w:divBdr>
        <w:top w:val="none" w:sz="0" w:space="0" w:color="auto"/>
        <w:left w:val="none" w:sz="0" w:space="0" w:color="auto"/>
        <w:bottom w:val="none" w:sz="0" w:space="0" w:color="auto"/>
        <w:right w:val="none" w:sz="0" w:space="0" w:color="auto"/>
      </w:divBdr>
    </w:div>
    <w:div w:id="671029692">
      <w:bodyDiv w:val="1"/>
      <w:marLeft w:val="0"/>
      <w:marRight w:val="0"/>
      <w:marTop w:val="0"/>
      <w:marBottom w:val="0"/>
      <w:divBdr>
        <w:top w:val="none" w:sz="0" w:space="0" w:color="auto"/>
        <w:left w:val="none" w:sz="0" w:space="0" w:color="auto"/>
        <w:bottom w:val="none" w:sz="0" w:space="0" w:color="auto"/>
        <w:right w:val="none" w:sz="0" w:space="0" w:color="auto"/>
      </w:divBdr>
    </w:div>
    <w:div w:id="734163148">
      <w:bodyDiv w:val="1"/>
      <w:marLeft w:val="0"/>
      <w:marRight w:val="0"/>
      <w:marTop w:val="0"/>
      <w:marBottom w:val="0"/>
      <w:divBdr>
        <w:top w:val="none" w:sz="0" w:space="0" w:color="auto"/>
        <w:left w:val="none" w:sz="0" w:space="0" w:color="auto"/>
        <w:bottom w:val="none" w:sz="0" w:space="0" w:color="auto"/>
        <w:right w:val="none" w:sz="0" w:space="0" w:color="auto"/>
      </w:divBdr>
    </w:div>
    <w:div w:id="761532923">
      <w:bodyDiv w:val="1"/>
      <w:marLeft w:val="0"/>
      <w:marRight w:val="0"/>
      <w:marTop w:val="0"/>
      <w:marBottom w:val="0"/>
      <w:divBdr>
        <w:top w:val="none" w:sz="0" w:space="0" w:color="auto"/>
        <w:left w:val="none" w:sz="0" w:space="0" w:color="auto"/>
        <w:bottom w:val="none" w:sz="0" w:space="0" w:color="auto"/>
        <w:right w:val="none" w:sz="0" w:space="0" w:color="auto"/>
      </w:divBdr>
    </w:div>
    <w:div w:id="792679173">
      <w:bodyDiv w:val="1"/>
      <w:marLeft w:val="0"/>
      <w:marRight w:val="0"/>
      <w:marTop w:val="0"/>
      <w:marBottom w:val="0"/>
      <w:divBdr>
        <w:top w:val="none" w:sz="0" w:space="0" w:color="auto"/>
        <w:left w:val="none" w:sz="0" w:space="0" w:color="auto"/>
        <w:bottom w:val="none" w:sz="0" w:space="0" w:color="auto"/>
        <w:right w:val="none" w:sz="0" w:space="0" w:color="auto"/>
      </w:divBdr>
    </w:div>
    <w:div w:id="865606860">
      <w:bodyDiv w:val="1"/>
      <w:marLeft w:val="0"/>
      <w:marRight w:val="0"/>
      <w:marTop w:val="0"/>
      <w:marBottom w:val="0"/>
      <w:divBdr>
        <w:top w:val="none" w:sz="0" w:space="0" w:color="auto"/>
        <w:left w:val="none" w:sz="0" w:space="0" w:color="auto"/>
        <w:bottom w:val="none" w:sz="0" w:space="0" w:color="auto"/>
        <w:right w:val="none" w:sz="0" w:space="0" w:color="auto"/>
      </w:divBdr>
    </w:div>
    <w:div w:id="1101299175">
      <w:bodyDiv w:val="1"/>
      <w:marLeft w:val="0"/>
      <w:marRight w:val="0"/>
      <w:marTop w:val="0"/>
      <w:marBottom w:val="0"/>
      <w:divBdr>
        <w:top w:val="none" w:sz="0" w:space="0" w:color="auto"/>
        <w:left w:val="none" w:sz="0" w:space="0" w:color="auto"/>
        <w:bottom w:val="none" w:sz="0" w:space="0" w:color="auto"/>
        <w:right w:val="none" w:sz="0" w:space="0" w:color="auto"/>
      </w:divBdr>
      <w:divsChild>
        <w:div w:id="1180464843">
          <w:marLeft w:val="0"/>
          <w:marRight w:val="0"/>
          <w:marTop w:val="0"/>
          <w:marBottom w:val="0"/>
          <w:divBdr>
            <w:top w:val="none" w:sz="0" w:space="0" w:color="auto"/>
            <w:left w:val="none" w:sz="0" w:space="0" w:color="auto"/>
            <w:bottom w:val="none" w:sz="0" w:space="0" w:color="auto"/>
            <w:right w:val="none" w:sz="0" w:space="0" w:color="auto"/>
          </w:divBdr>
          <w:divsChild>
            <w:div w:id="1106076110">
              <w:marLeft w:val="0"/>
              <w:marRight w:val="0"/>
              <w:marTop w:val="0"/>
              <w:marBottom w:val="0"/>
              <w:divBdr>
                <w:top w:val="none" w:sz="0" w:space="0" w:color="auto"/>
                <w:left w:val="none" w:sz="0" w:space="0" w:color="auto"/>
                <w:bottom w:val="none" w:sz="0" w:space="0" w:color="auto"/>
                <w:right w:val="none" w:sz="0" w:space="0" w:color="auto"/>
              </w:divBdr>
              <w:divsChild>
                <w:div w:id="1715037369">
                  <w:marLeft w:val="0"/>
                  <w:marRight w:val="0"/>
                  <w:marTop w:val="0"/>
                  <w:marBottom w:val="0"/>
                  <w:divBdr>
                    <w:top w:val="none" w:sz="0" w:space="0" w:color="auto"/>
                    <w:left w:val="none" w:sz="0" w:space="0" w:color="auto"/>
                    <w:bottom w:val="none" w:sz="0" w:space="0" w:color="auto"/>
                    <w:right w:val="none" w:sz="0" w:space="0" w:color="auto"/>
                  </w:divBdr>
                  <w:divsChild>
                    <w:div w:id="1460341249">
                      <w:marLeft w:val="0"/>
                      <w:marRight w:val="0"/>
                      <w:marTop w:val="0"/>
                      <w:marBottom w:val="0"/>
                      <w:divBdr>
                        <w:top w:val="none" w:sz="0" w:space="0" w:color="auto"/>
                        <w:left w:val="none" w:sz="0" w:space="0" w:color="auto"/>
                        <w:bottom w:val="none" w:sz="0" w:space="0" w:color="auto"/>
                        <w:right w:val="none" w:sz="0" w:space="0" w:color="auto"/>
                      </w:divBdr>
                      <w:divsChild>
                        <w:div w:id="791628173">
                          <w:marLeft w:val="0"/>
                          <w:marRight w:val="0"/>
                          <w:marTop w:val="0"/>
                          <w:marBottom w:val="0"/>
                          <w:divBdr>
                            <w:top w:val="none" w:sz="0" w:space="0" w:color="auto"/>
                            <w:left w:val="none" w:sz="0" w:space="0" w:color="auto"/>
                            <w:bottom w:val="none" w:sz="0" w:space="0" w:color="auto"/>
                            <w:right w:val="none" w:sz="0" w:space="0" w:color="auto"/>
                          </w:divBdr>
                          <w:divsChild>
                            <w:div w:id="260457638">
                              <w:marLeft w:val="1187"/>
                              <w:marRight w:val="0"/>
                              <w:marTop w:val="0"/>
                              <w:marBottom w:val="0"/>
                              <w:divBdr>
                                <w:top w:val="none" w:sz="0" w:space="0" w:color="auto"/>
                                <w:left w:val="none" w:sz="0" w:space="0" w:color="auto"/>
                                <w:bottom w:val="none" w:sz="0" w:space="0" w:color="auto"/>
                                <w:right w:val="none" w:sz="0" w:space="0" w:color="auto"/>
                              </w:divBdr>
                              <w:divsChild>
                                <w:div w:id="185934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9966316">
          <w:marLeft w:val="0"/>
          <w:marRight w:val="0"/>
          <w:marTop w:val="0"/>
          <w:marBottom w:val="0"/>
          <w:divBdr>
            <w:top w:val="none" w:sz="0" w:space="0" w:color="auto"/>
            <w:left w:val="none" w:sz="0" w:space="0" w:color="auto"/>
            <w:bottom w:val="none" w:sz="0" w:space="0" w:color="auto"/>
            <w:right w:val="none" w:sz="0" w:space="0" w:color="auto"/>
          </w:divBdr>
          <w:divsChild>
            <w:div w:id="914901886">
              <w:marLeft w:val="0"/>
              <w:marRight w:val="0"/>
              <w:marTop w:val="0"/>
              <w:marBottom w:val="0"/>
              <w:divBdr>
                <w:top w:val="none" w:sz="0" w:space="0" w:color="auto"/>
                <w:left w:val="none" w:sz="0" w:space="0" w:color="auto"/>
                <w:bottom w:val="none" w:sz="0" w:space="0" w:color="auto"/>
                <w:right w:val="none" w:sz="0" w:space="0" w:color="auto"/>
              </w:divBdr>
              <w:divsChild>
                <w:div w:id="1241134589">
                  <w:marLeft w:val="0"/>
                  <w:marRight w:val="0"/>
                  <w:marTop w:val="0"/>
                  <w:marBottom w:val="0"/>
                  <w:divBdr>
                    <w:top w:val="none" w:sz="0" w:space="0" w:color="auto"/>
                    <w:left w:val="none" w:sz="0" w:space="0" w:color="auto"/>
                    <w:bottom w:val="none" w:sz="0" w:space="0" w:color="auto"/>
                    <w:right w:val="none" w:sz="0" w:space="0" w:color="auto"/>
                  </w:divBdr>
                  <w:divsChild>
                    <w:div w:id="1035229672">
                      <w:marLeft w:val="0"/>
                      <w:marRight w:val="0"/>
                      <w:marTop w:val="0"/>
                      <w:marBottom w:val="0"/>
                      <w:divBdr>
                        <w:top w:val="none" w:sz="0" w:space="0" w:color="auto"/>
                        <w:left w:val="none" w:sz="0" w:space="0" w:color="auto"/>
                        <w:bottom w:val="none" w:sz="0" w:space="0" w:color="auto"/>
                        <w:right w:val="none" w:sz="0" w:space="0" w:color="auto"/>
                      </w:divBdr>
                      <w:divsChild>
                        <w:div w:id="1657106958">
                          <w:marLeft w:val="0"/>
                          <w:marRight w:val="0"/>
                          <w:marTop w:val="0"/>
                          <w:marBottom w:val="0"/>
                          <w:divBdr>
                            <w:top w:val="none" w:sz="0" w:space="0" w:color="auto"/>
                            <w:left w:val="none" w:sz="0" w:space="0" w:color="auto"/>
                            <w:bottom w:val="none" w:sz="0" w:space="0" w:color="auto"/>
                            <w:right w:val="none" w:sz="0" w:space="0" w:color="auto"/>
                          </w:divBdr>
                          <w:divsChild>
                            <w:div w:id="588585131">
                              <w:marLeft w:val="1187"/>
                              <w:marRight w:val="0"/>
                              <w:marTop w:val="0"/>
                              <w:marBottom w:val="0"/>
                              <w:divBdr>
                                <w:top w:val="none" w:sz="0" w:space="0" w:color="auto"/>
                                <w:left w:val="none" w:sz="0" w:space="0" w:color="auto"/>
                                <w:bottom w:val="none" w:sz="0" w:space="0" w:color="auto"/>
                                <w:right w:val="none" w:sz="0" w:space="0" w:color="auto"/>
                              </w:divBdr>
                              <w:divsChild>
                                <w:div w:id="1899244818">
                                  <w:marLeft w:val="0"/>
                                  <w:marRight w:val="0"/>
                                  <w:marTop w:val="0"/>
                                  <w:marBottom w:val="0"/>
                                  <w:divBdr>
                                    <w:top w:val="none" w:sz="0" w:space="0" w:color="auto"/>
                                    <w:left w:val="none" w:sz="0" w:space="0" w:color="auto"/>
                                    <w:bottom w:val="none" w:sz="0" w:space="0" w:color="auto"/>
                                    <w:right w:val="none" w:sz="0" w:space="0" w:color="auto"/>
                                  </w:divBdr>
                                  <w:divsChild>
                                    <w:div w:id="950431431">
                                      <w:marLeft w:val="0"/>
                                      <w:marRight w:val="0"/>
                                      <w:marTop w:val="0"/>
                                      <w:marBottom w:val="0"/>
                                      <w:divBdr>
                                        <w:top w:val="none" w:sz="0" w:space="0" w:color="auto"/>
                                        <w:left w:val="none" w:sz="0" w:space="0" w:color="auto"/>
                                        <w:bottom w:val="none" w:sz="0" w:space="0" w:color="auto"/>
                                        <w:right w:val="none" w:sz="0" w:space="0" w:color="auto"/>
                                      </w:divBdr>
                                      <w:divsChild>
                                        <w:div w:id="2145923824">
                                          <w:marLeft w:val="0"/>
                                          <w:marRight w:val="0"/>
                                          <w:marTop w:val="0"/>
                                          <w:marBottom w:val="0"/>
                                          <w:divBdr>
                                            <w:top w:val="none" w:sz="0" w:space="0" w:color="auto"/>
                                            <w:left w:val="none" w:sz="0" w:space="0" w:color="auto"/>
                                            <w:bottom w:val="none" w:sz="0" w:space="0" w:color="auto"/>
                                            <w:right w:val="none" w:sz="0" w:space="0" w:color="auto"/>
                                          </w:divBdr>
                                        </w:div>
                                      </w:divsChild>
                                    </w:div>
                                    <w:div w:id="777216102">
                                      <w:marLeft w:val="0"/>
                                      <w:marRight w:val="0"/>
                                      <w:marTop w:val="0"/>
                                      <w:marBottom w:val="0"/>
                                      <w:divBdr>
                                        <w:top w:val="none" w:sz="0" w:space="0" w:color="auto"/>
                                        <w:left w:val="none" w:sz="0" w:space="0" w:color="auto"/>
                                        <w:bottom w:val="none" w:sz="0" w:space="0" w:color="auto"/>
                                        <w:right w:val="none" w:sz="0" w:space="0" w:color="auto"/>
                                      </w:divBdr>
                                      <w:divsChild>
                                        <w:div w:id="2032685683">
                                          <w:marLeft w:val="0"/>
                                          <w:marRight w:val="0"/>
                                          <w:marTop w:val="0"/>
                                          <w:marBottom w:val="0"/>
                                          <w:divBdr>
                                            <w:top w:val="none" w:sz="0" w:space="0" w:color="auto"/>
                                            <w:left w:val="none" w:sz="0" w:space="0" w:color="auto"/>
                                            <w:bottom w:val="none" w:sz="0" w:space="0" w:color="auto"/>
                                            <w:right w:val="none" w:sz="0" w:space="0" w:color="auto"/>
                                          </w:divBdr>
                                        </w:div>
                                      </w:divsChild>
                                    </w:div>
                                    <w:div w:id="1739014787">
                                      <w:marLeft w:val="0"/>
                                      <w:marRight w:val="0"/>
                                      <w:marTop w:val="0"/>
                                      <w:marBottom w:val="0"/>
                                      <w:divBdr>
                                        <w:top w:val="none" w:sz="0" w:space="0" w:color="auto"/>
                                        <w:left w:val="none" w:sz="0" w:space="0" w:color="auto"/>
                                        <w:bottom w:val="none" w:sz="0" w:space="0" w:color="auto"/>
                                        <w:right w:val="none" w:sz="0" w:space="0" w:color="auto"/>
                                      </w:divBdr>
                                      <w:divsChild>
                                        <w:div w:id="1558007446">
                                          <w:marLeft w:val="0"/>
                                          <w:marRight w:val="0"/>
                                          <w:marTop w:val="0"/>
                                          <w:marBottom w:val="0"/>
                                          <w:divBdr>
                                            <w:top w:val="none" w:sz="0" w:space="0" w:color="auto"/>
                                            <w:left w:val="none" w:sz="0" w:space="0" w:color="auto"/>
                                            <w:bottom w:val="none" w:sz="0" w:space="0" w:color="auto"/>
                                            <w:right w:val="none" w:sz="0" w:space="0" w:color="auto"/>
                                          </w:divBdr>
                                        </w:div>
                                      </w:divsChild>
                                    </w:div>
                                    <w:div w:id="1844010632">
                                      <w:marLeft w:val="0"/>
                                      <w:marRight w:val="0"/>
                                      <w:marTop w:val="0"/>
                                      <w:marBottom w:val="0"/>
                                      <w:divBdr>
                                        <w:top w:val="none" w:sz="0" w:space="0" w:color="auto"/>
                                        <w:left w:val="none" w:sz="0" w:space="0" w:color="auto"/>
                                        <w:bottom w:val="none" w:sz="0" w:space="0" w:color="auto"/>
                                        <w:right w:val="none" w:sz="0" w:space="0" w:color="auto"/>
                                      </w:divBdr>
                                      <w:divsChild>
                                        <w:div w:id="616834477">
                                          <w:marLeft w:val="0"/>
                                          <w:marRight w:val="0"/>
                                          <w:marTop w:val="0"/>
                                          <w:marBottom w:val="0"/>
                                          <w:divBdr>
                                            <w:top w:val="none" w:sz="0" w:space="0" w:color="auto"/>
                                            <w:left w:val="none" w:sz="0" w:space="0" w:color="auto"/>
                                            <w:bottom w:val="none" w:sz="0" w:space="0" w:color="auto"/>
                                            <w:right w:val="none" w:sz="0" w:space="0" w:color="auto"/>
                                          </w:divBdr>
                                        </w:div>
                                      </w:divsChild>
                                    </w:div>
                                    <w:div w:id="580601410">
                                      <w:marLeft w:val="0"/>
                                      <w:marRight w:val="0"/>
                                      <w:marTop w:val="0"/>
                                      <w:marBottom w:val="0"/>
                                      <w:divBdr>
                                        <w:top w:val="none" w:sz="0" w:space="0" w:color="auto"/>
                                        <w:left w:val="none" w:sz="0" w:space="0" w:color="auto"/>
                                        <w:bottom w:val="none" w:sz="0" w:space="0" w:color="auto"/>
                                        <w:right w:val="none" w:sz="0" w:space="0" w:color="auto"/>
                                      </w:divBdr>
                                      <w:divsChild>
                                        <w:div w:id="1038621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9422428">
          <w:marLeft w:val="0"/>
          <w:marRight w:val="0"/>
          <w:marTop w:val="0"/>
          <w:marBottom w:val="0"/>
          <w:divBdr>
            <w:top w:val="none" w:sz="0" w:space="0" w:color="auto"/>
            <w:left w:val="none" w:sz="0" w:space="0" w:color="auto"/>
            <w:bottom w:val="none" w:sz="0" w:space="0" w:color="auto"/>
            <w:right w:val="none" w:sz="0" w:space="0" w:color="auto"/>
          </w:divBdr>
          <w:divsChild>
            <w:div w:id="2044399771">
              <w:marLeft w:val="0"/>
              <w:marRight w:val="0"/>
              <w:marTop w:val="0"/>
              <w:marBottom w:val="0"/>
              <w:divBdr>
                <w:top w:val="none" w:sz="0" w:space="0" w:color="auto"/>
                <w:left w:val="none" w:sz="0" w:space="0" w:color="auto"/>
                <w:bottom w:val="none" w:sz="0" w:space="0" w:color="auto"/>
                <w:right w:val="none" w:sz="0" w:space="0" w:color="auto"/>
              </w:divBdr>
              <w:divsChild>
                <w:div w:id="1955206652">
                  <w:marLeft w:val="0"/>
                  <w:marRight w:val="0"/>
                  <w:marTop w:val="0"/>
                  <w:marBottom w:val="0"/>
                  <w:divBdr>
                    <w:top w:val="none" w:sz="0" w:space="0" w:color="auto"/>
                    <w:left w:val="none" w:sz="0" w:space="0" w:color="auto"/>
                    <w:bottom w:val="none" w:sz="0" w:space="0" w:color="auto"/>
                    <w:right w:val="none" w:sz="0" w:space="0" w:color="auto"/>
                  </w:divBdr>
                  <w:divsChild>
                    <w:div w:id="1851866529">
                      <w:marLeft w:val="0"/>
                      <w:marRight w:val="0"/>
                      <w:marTop w:val="0"/>
                      <w:marBottom w:val="0"/>
                      <w:divBdr>
                        <w:top w:val="none" w:sz="0" w:space="0" w:color="auto"/>
                        <w:left w:val="none" w:sz="0" w:space="0" w:color="auto"/>
                        <w:bottom w:val="none" w:sz="0" w:space="0" w:color="auto"/>
                        <w:right w:val="none" w:sz="0" w:space="0" w:color="auto"/>
                      </w:divBdr>
                      <w:divsChild>
                        <w:div w:id="148256865">
                          <w:marLeft w:val="0"/>
                          <w:marRight w:val="0"/>
                          <w:marTop w:val="0"/>
                          <w:marBottom w:val="0"/>
                          <w:divBdr>
                            <w:top w:val="none" w:sz="0" w:space="0" w:color="auto"/>
                            <w:left w:val="none" w:sz="0" w:space="0" w:color="auto"/>
                            <w:bottom w:val="none" w:sz="0" w:space="0" w:color="auto"/>
                            <w:right w:val="none" w:sz="0" w:space="0" w:color="auto"/>
                          </w:divBdr>
                          <w:divsChild>
                            <w:div w:id="1651640631">
                              <w:marLeft w:val="1187"/>
                              <w:marRight w:val="0"/>
                              <w:marTop w:val="0"/>
                              <w:marBottom w:val="0"/>
                              <w:divBdr>
                                <w:top w:val="none" w:sz="0" w:space="0" w:color="auto"/>
                                <w:left w:val="none" w:sz="0" w:space="0" w:color="auto"/>
                                <w:bottom w:val="none" w:sz="0" w:space="0" w:color="auto"/>
                                <w:right w:val="none" w:sz="0" w:space="0" w:color="auto"/>
                              </w:divBdr>
                              <w:divsChild>
                                <w:div w:id="1466697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68864357">
      <w:bodyDiv w:val="1"/>
      <w:marLeft w:val="0"/>
      <w:marRight w:val="0"/>
      <w:marTop w:val="0"/>
      <w:marBottom w:val="0"/>
      <w:divBdr>
        <w:top w:val="none" w:sz="0" w:space="0" w:color="auto"/>
        <w:left w:val="none" w:sz="0" w:space="0" w:color="auto"/>
        <w:bottom w:val="none" w:sz="0" w:space="0" w:color="auto"/>
        <w:right w:val="none" w:sz="0" w:space="0" w:color="auto"/>
      </w:divBdr>
    </w:div>
    <w:div w:id="1195577707">
      <w:bodyDiv w:val="1"/>
      <w:marLeft w:val="0"/>
      <w:marRight w:val="0"/>
      <w:marTop w:val="0"/>
      <w:marBottom w:val="0"/>
      <w:divBdr>
        <w:top w:val="none" w:sz="0" w:space="0" w:color="auto"/>
        <w:left w:val="none" w:sz="0" w:space="0" w:color="auto"/>
        <w:bottom w:val="none" w:sz="0" w:space="0" w:color="auto"/>
        <w:right w:val="none" w:sz="0" w:space="0" w:color="auto"/>
      </w:divBdr>
    </w:div>
    <w:div w:id="1216505053">
      <w:bodyDiv w:val="1"/>
      <w:marLeft w:val="0"/>
      <w:marRight w:val="0"/>
      <w:marTop w:val="0"/>
      <w:marBottom w:val="0"/>
      <w:divBdr>
        <w:top w:val="none" w:sz="0" w:space="0" w:color="auto"/>
        <w:left w:val="none" w:sz="0" w:space="0" w:color="auto"/>
        <w:bottom w:val="none" w:sz="0" w:space="0" w:color="auto"/>
        <w:right w:val="none" w:sz="0" w:space="0" w:color="auto"/>
      </w:divBdr>
    </w:div>
    <w:div w:id="1238369402">
      <w:bodyDiv w:val="1"/>
      <w:marLeft w:val="0"/>
      <w:marRight w:val="0"/>
      <w:marTop w:val="0"/>
      <w:marBottom w:val="0"/>
      <w:divBdr>
        <w:top w:val="none" w:sz="0" w:space="0" w:color="auto"/>
        <w:left w:val="none" w:sz="0" w:space="0" w:color="auto"/>
        <w:bottom w:val="none" w:sz="0" w:space="0" w:color="auto"/>
        <w:right w:val="none" w:sz="0" w:space="0" w:color="auto"/>
      </w:divBdr>
      <w:divsChild>
        <w:div w:id="1329557423">
          <w:marLeft w:val="0"/>
          <w:marRight w:val="0"/>
          <w:marTop w:val="0"/>
          <w:marBottom w:val="0"/>
          <w:divBdr>
            <w:top w:val="none" w:sz="0" w:space="0" w:color="auto"/>
            <w:left w:val="none" w:sz="0" w:space="0" w:color="auto"/>
            <w:bottom w:val="none" w:sz="0" w:space="0" w:color="auto"/>
            <w:right w:val="none" w:sz="0" w:space="0" w:color="auto"/>
          </w:divBdr>
          <w:divsChild>
            <w:div w:id="868034007">
              <w:marLeft w:val="1187"/>
              <w:marRight w:val="0"/>
              <w:marTop w:val="0"/>
              <w:marBottom w:val="0"/>
              <w:divBdr>
                <w:top w:val="none" w:sz="0" w:space="0" w:color="auto"/>
                <w:left w:val="none" w:sz="0" w:space="0" w:color="auto"/>
                <w:bottom w:val="none" w:sz="0" w:space="0" w:color="auto"/>
                <w:right w:val="none" w:sz="0" w:space="0" w:color="auto"/>
              </w:divBdr>
              <w:divsChild>
                <w:div w:id="1415934762">
                  <w:marLeft w:val="0"/>
                  <w:marRight w:val="0"/>
                  <w:marTop w:val="0"/>
                  <w:marBottom w:val="0"/>
                  <w:divBdr>
                    <w:top w:val="none" w:sz="0" w:space="0" w:color="auto"/>
                    <w:left w:val="none" w:sz="0" w:space="0" w:color="auto"/>
                    <w:bottom w:val="none" w:sz="0" w:space="0" w:color="auto"/>
                    <w:right w:val="none" w:sz="0" w:space="0" w:color="auto"/>
                  </w:divBdr>
                  <w:divsChild>
                    <w:div w:id="1380398910">
                      <w:marLeft w:val="0"/>
                      <w:marRight w:val="0"/>
                      <w:marTop w:val="0"/>
                      <w:marBottom w:val="0"/>
                      <w:divBdr>
                        <w:top w:val="none" w:sz="0" w:space="0" w:color="auto"/>
                        <w:left w:val="none" w:sz="0" w:space="0" w:color="auto"/>
                        <w:bottom w:val="none" w:sz="0" w:space="0" w:color="auto"/>
                        <w:right w:val="none" w:sz="0" w:space="0" w:color="auto"/>
                      </w:divBdr>
                      <w:divsChild>
                        <w:div w:id="181235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6680994">
          <w:marLeft w:val="0"/>
          <w:marRight w:val="0"/>
          <w:marTop w:val="0"/>
          <w:marBottom w:val="0"/>
          <w:divBdr>
            <w:top w:val="none" w:sz="0" w:space="0" w:color="auto"/>
            <w:left w:val="none" w:sz="0" w:space="0" w:color="auto"/>
            <w:bottom w:val="none" w:sz="0" w:space="0" w:color="auto"/>
            <w:right w:val="none" w:sz="0" w:space="0" w:color="auto"/>
          </w:divBdr>
          <w:divsChild>
            <w:div w:id="329259282">
              <w:marLeft w:val="1187"/>
              <w:marRight w:val="0"/>
              <w:marTop w:val="0"/>
              <w:marBottom w:val="0"/>
              <w:divBdr>
                <w:top w:val="none" w:sz="0" w:space="0" w:color="auto"/>
                <w:left w:val="none" w:sz="0" w:space="0" w:color="auto"/>
                <w:bottom w:val="none" w:sz="0" w:space="0" w:color="auto"/>
                <w:right w:val="none" w:sz="0" w:space="0" w:color="auto"/>
              </w:divBdr>
              <w:divsChild>
                <w:div w:id="628781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1232382">
      <w:bodyDiv w:val="1"/>
      <w:marLeft w:val="0"/>
      <w:marRight w:val="0"/>
      <w:marTop w:val="0"/>
      <w:marBottom w:val="0"/>
      <w:divBdr>
        <w:top w:val="none" w:sz="0" w:space="0" w:color="auto"/>
        <w:left w:val="none" w:sz="0" w:space="0" w:color="auto"/>
        <w:bottom w:val="none" w:sz="0" w:space="0" w:color="auto"/>
        <w:right w:val="none" w:sz="0" w:space="0" w:color="auto"/>
      </w:divBdr>
    </w:div>
    <w:div w:id="1369333564">
      <w:bodyDiv w:val="1"/>
      <w:marLeft w:val="0"/>
      <w:marRight w:val="0"/>
      <w:marTop w:val="0"/>
      <w:marBottom w:val="0"/>
      <w:divBdr>
        <w:top w:val="none" w:sz="0" w:space="0" w:color="auto"/>
        <w:left w:val="none" w:sz="0" w:space="0" w:color="auto"/>
        <w:bottom w:val="none" w:sz="0" w:space="0" w:color="auto"/>
        <w:right w:val="none" w:sz="0" w:space="0" w:color="auto"/>
      </w:divBdr>
    </w:div>
    <w:div w:id="1402411257">
      <w:bodyDiv w:val="1"/>
      <w:marLeft w:val="0"/>
      <w:marRight w:val="0"/>
      <w:marTop w:val="0"/>
      <w:marBottom w:val="0"/>
      <w:divBdr>
        <w:top w:val="none" w:sz="0" w:space="0" w:color="auto"/>
        <w:left w:val="none" w:sz="0" w:space="0" w:color="auto"/>
        <w:bottom w:val="none" w:sz="0" w:space="0" w:color="auto"/>
        <w:right w:val="none" w:sz="0" w:space="0" w:color="auto"/>
      </w:divBdr>
      <w:divsChild>
        <w:div w:id="1398892240">
          <w:marLeft w:val="0"/>
          <w:marRight w:val="0"/>
          <w:marTop w:val="0"/>
          <w:marBottom w:val="0"/>
          <w:divBdr>
            <w:top w:val="none" w:sz="0" w:space="0" w:color="auto"/>
            <w:left w:val="none" w:sz="0" w:space="0" w:color="auto"/>
            <w:bottom w:val="none" w:sz="0" w:space="0" w:color="auto"/>
            <w:right w:val="none" w:sz="0" w:space="0" w:color="auto"/>
          </w:divBdr>
          <w:divsChild>
            <w:div w:id="2076319011">
              <w:marLeft w:val="0"/>
              <w:marRight w:val="0"/>
              <w:marTop w:val="0"/>
              <w:marBottom w:val="0"/>
              <w:divBdr>
                <w:top w:val="none" w:sz="0" w:space="0" w:color="auto"/>
                <w:left w:val="none" w:sz="0" w:space="0" w:color="auto"/>
                <w:bottom w:val="none" w:sz="0" w:space="0" w:color="auto"/>
                <w:right w:val="none" w:sz="0" w:space="0" w:color="auto"/>
              </w:divBdr>
              <w:divsChild>
                <w:div w:id="1812404469">
                  <w:marLeft w:val="0"/>
                  <w:marRight w:val="0"/>
                  <w:marTop w:val="0"/>
                  <w:marBottom w:val="0"/>
                  <w:divBdr>
                    <w:top w:val="none" w:sz="0" w:space="0" w:color="auto"/>
                    <w:left w:val="none" w:sz="0" w:space="0" w:color="auto"/>
                    <w:bottom w:val="none" w:sz="0" w:space="0" w:color="auto"/>
                    <w:right w:val="none" w:sz="0" w:space="0" w:color="auto"/>
                  </w:divBdr>
                  <w:divsChild>
                    <w:div w:id="1008219436">
                      <w:marLeft w:val="0"/>
                      <w:marRight w:val="0"/>
                      <w:marTop w:val="0"/>
                      <w:marBottom w:val="0"/>
                      <w:divBdr>
                        <w:top w:val="none" w:sz="0" w:space="0" w:color="auto"/>
                        <w:left w:val="none" w:sz="0" w:space="0" w:color="auto"/>
                        <w:bottom w:val="none" w:sz="0" w:space="0" w:color="auto"/>
                        <w:right w:val="none" w:sz="0" w:space="0" w:color="auto"/>
                      </w:divBdr>
                      <w:divsChild>
                        <w:div w:id="273247665">
                          <w:marLeft w:val="0"/>
                          <w:marRight w:val="0"/>
                          <w:marTop w:val="0"/>
                          <w:marBottom w:val="0"/>
                          <w:divBdr>
                            <w:top w:val="none" w:sz="0" w:space="0" w:color="auto"/>
                            <w:left w:val="none" w:sz="0" w:space="0" w:color="auto"/>
                            <w:bottom w:val="none" w:sz="0" w:space="0" w:color="auto"/>
                            <w:right w:val="none" w:sz="0" w:space="0" w:color="auto"/>
                          </w:divBdr>
                          <w:divsChild>
                            <w:div w:id="1681738511">
                              <w:marLeft w:val="1187"/>
                              <w:marRight w:val="0"/>
                              <w:marTop w:val="0"/>
                              <w:marBottom w:val="0"/>
                              <w:divBdr>
                                <w:top w:val="none" w:sz="0" w:space="0" w:color="auto"/>
                                <w:left w:val="none" w:sz="0" w:space="0" w:color="auto"/>
                                <w:bottom w:val="none" w:sz="0" w:space="0" w:color="auto"/>
                                <w:right w:val="none" w:sz="0" w:space="0" w:color="auto"/>
                              </w:divBdr>
                              <w:divsChild>
                                <w:div w:id="19131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1604312">
          <w:marLeft w:val="0"/>
          <w:marRight w:val="0"/>
          <w:marTop w:val="0"/>
          <w:marBottom w:val="0"/>
          <w:divBdr>
            <w:top w:val="none" w:sz="0" w:space="0" w:color="auto"/>
            <w:left w:val="none" w:sz="0" w:space="0" w:color="auto"/>
            <w:bottom w:val="none" w:sz="0" w:space="0" w:color="auto"/>
            <w:right w:val="none" w:sz="0" w:space="0" w:color="auto"/>
          </w:divBdr>
          <w:divsChild>
            <w:div w:id="612513301">
              <w:marLeft w:val="0"/>
              <w:marRight w:val="0"/>
              <w:marTop w:val="0"/>
              <w:marBottom w:val="0"/>
              <w:divBdr>
                <w:top w:val="none" w:sz="0" w:space="0" w:color="auto"/>
                <w:left w:val="none" w:sz="0" w:space="0" w:color="auto"/>
                <w:bottom w:val="none" w:sz="0" w:space="0" w:color="auto"/>
                <w:right w:val="none" w:sz="0" w:space="0" w:color="auto"/>
              </w:divBdr>
              <w:divsChild>
                <w:div w:id="1135443087">
                  <w:marLeft w:val="0"/>
                  <w:marRight w:val="0"/>
                  <w:marTop w:val="0"/>
                  <w:marBottom w:val="0"/>
                  <w:divBdr>
                    <w:top w:val="none" w:sz="0" w:space="0" w:color="auto"/>
                    <w:left w:val="none" w:sz="0" w:space="0" w:color="auto"/>
                    <w:bottom w:val="none" w:sz="0" w:space="0" w:color="auto"/>
                    <w:right w:val="none" w:sz="0" w:space="0" w:color="auto"/>
                  </w:divBdr>
                  <w:divsChild>
                    <w:div w:id="546335389">
                      <w:marLeft w:val="0"/>
                      <w:marRight w:val="0"/>
                      <w:marTop w:val="0"/>
                      <w:marBottom w:val="0"/>
                      <w:divBdr>
                        <w:top w:val="none" w:sz="0" w:space="0" w:color="auto"/>
                        <w:left w:val="none" w:sz="0" w:space="0" w:color="auto"/>
                        <w:bottom w:val="none" w:sz="0" w:space="0" w:color="auto"/>
                        <w:right w:val="none" w:sz="0" w:space="0" w:color="auto"/>
                      </w:divBdr>
                      <w:divsChild>
                        <w:div w:id="1810433399">
                          <w:marLeft w:val="0"/>
                          <w:marRight w:val="0"/>
                          <w:marTop w:val="0"/>
                          <w:marBottom w:val="0"/>
                          <w:divBdr>
                            <w:top w:val="none" w:sz="0" w:space="0" w:color="auto"/>
                            <w:left w:val="none" w:sz="0" w:space="0" w:color="auto"/>
                            <w:bottom w:val="none" w:sz="0" w:space="0" w:color="auto"/>
                            <w:right w:val="none" w:sz="0" w:space="0" w:color="auto"/>
                          </w:divBdr>
                          <w:divsChild>
                            <w:div w:id="1389262545">
                              <w:marLeft w:val="1187"/>
                              <w:marRight w:val="0"/>
                              <w:marTop w:val="0"/>
                              <w:marBottom w:val="0"/>
                              <w:divBdr>
                                <w:top w:val="none" w:sz="0" w:space="0" w:color="auto"/>
                                <w:left w:val="none" w:sz="0" w:space="0" w:color="auto"/>
                                <w:bottom w:val="none" w:sz="0" w:space="0" w:color="auto"/>
                                <w:right w:val="none" w:sz="0" w:space="0" w:color="auto"/>
                              </w:divBdr>
                              <w:divsChild>
                                <w:div w:id="1243760927">
                                  <w:marLeft w:val="0"/>
                                  <w:marRight w:val="0"/>
                                  <w:marTop w:val="0"/>
                                  <w:marBottom w:val="0"/>
                                  <w:divBdr>
                                    <w:top w:val="none" w:sz="0" w:space="0" w:color="auto"/>
                                    <w:left w:val="none" w:sz="0" w:space="0" w:color="auto"/>
                                    <w:bottom w:val="none" w:sz="0" w:space="0" w:color="auto"/>
                                    <w:right w:val="none" w:sz="0" w:space="0" w:color="auto"/>
                                  </w:divBdr>
                                  <w:divsChild>
                                    <w:div w:id="467624262">
                                      <w:marLeft w:val="0"/>
                                      <w:marRight w:val="0"/>
                                      <w:marTop w:val="0"/>
                                      <w:marBottom w:val="0"/>
                                      <w:divBdr>
                                        <w:top w:val="none" w:sz="0" w:space="0" w:color="auto"/>
                                        <w:left w:val="none" w:sz="0" w:space="0" w:color="auto"/>
                                        <w:bottom w:val="none" w:sz="0" w:space="0" w:color="auto"/>
                                        <w:right w:val="none" w:sz="0" w:space="0" w:color="auto"/>
                                      </w:divBdr>
                                      <w:divsChild>
                                        <w:div w:id="903296968">
                                          <w:marLeft w:val="0"/>
                                          <w:marRight w:val="0"/>
                                          <w:marTop w:val="0"/>
                                          <w:marBottom w:val="0"/>
                                          <w:divBdr>
                                            <w:top w:val="none" w:sz="0" w:space="0" w:color="auto"/>
                                            <w:left w:val="none" w:sz="0" w:space="0" w:color="auto"/>
                                            <w:bottom w:val="none" w:sz="0" w:space="0" w:color="auto"/>
                                            <w:right w:val="none" w:sz="0" w:space="0" w:color="auto"/>
                                          </w:divBdr>
                                        </w:div>
                                      </w:divsChild>
                                    </w:div>
                                    <w:div w:id="464272694">
                                      <w:marLeft w:val="0"/>
                                      <w:marRight w:val="0"/>
                                      <w:marTop w:val="0"/>
                                      <w:marBottom w:val="0"/>
                                      <w:divBdr>
                                        <w:top w:val="none" w:sz="0" w:space="0" w:color="auto"/>
                                        <w:left w:val="none" w:sz="0" w:space="0" w:color="auto"/>
                                        <w:bottom w:val="none" w:sz="0" w:space="0" w:color="auto"/>
                                        <w:right w:val="none" w:sz="0" w:space="0" w:color="auto"/>
                                      </w:divBdr>
                                      <w:divsChild>
                                        <w:div w:id="1407846074">
                                          <w:marLeft w:val="0"/>
                                          <w:marRight w:val="0"/>
                                          <w:marTop w:val="0"/>
                                          <w:marBottom w:val="0"/>
                                          <w:divBdr>
                                            <w:top w:val="none" w:sz="0" w:space="0" w:color="auto"/>
                                            <w:left w:val="none" w:sz="0" w:space="0" w:color="auto"/>
                                            <w:bottom w:val="none" w:sz="0" w:space="0" w:color="auto"/>
                                            <w:right w:val="none" w:sz="0" w:space="0" w:color="auto"/>
                                          </w:divBdr>
                                        </w:div>
                                      </w:divsChild>
                                    </w:div>
                                    <w:div w:id="1107697637">
                                      <w:marLeft w:val="0"/>
                                      <w:marRight w:val="0"/>
                                      <w:marTop w:val="0"/>
                                      <w:marBottom w:val="0"/>
                                      <w:divBdr>
                                        <w:top w:val="none" w:sz="0" w:space="0" w:color="auto"/>
                                        <w:left w:val="none" w:sz="0" w:space="0" w:color="auto"/>
                                        <w:bottom w:val="none" w:sz="0" w:space="0" w:color="auto"/>
                                        <w:right w:val="none" w:sz="0" w:space="0" w:color="auto"/>
                                      </w:divBdr>
                                      <w:divsChild>
                                        <w:div w:id="1355839498">
                                          <w:marLeft w:val="0"/>
                                          <w:marRight w:val="0"/>
                                          <w:marTop w:val="0"/>
                                          <w:marBottom w:val="0"/>
                                          <w:divBdr>
                                            <w:top w:val="none" w:sz="0" w:space="0" w:color="auto"/>
                                            <w:left w:val="none" w:sz="0" w:space="0" w:color="auto"/>
                                            <w:bottom w:val="none" w:sz="0" w:space="0" w:color="auto"/>
                                            <w:right w:val="none" w:sz="0" w:space="0" w:color="auto"/>
                                          </w:divBdr>
                                        </w:div>
                                      </w:divsChild>
                                    </w:div>
                                    <w:div w:id="640044041">
                                      <w:marLeft w:val="0"/>
                                      <w:marRight w:val="0"/>
                                      <w:marTop w:val="0"/>
                                      <w:marBottom w:val="0"/>
                                      <w:divBdr>
                                        <w:top w:val="none" w:sz="0" w:space="0" w:color="auto"/>
                                        <w:left w:val="none" w:sz="0" w:space="0" w:color="auto"/>
                                        <w:bottom w:val="none" w:sz="0" w:space="0" w:color="auto"/>
                                        <w:right w:val="none" w:sz="0" w:space="0" w:color="auto"/>
                                      </w:divBdr>
                                      <w:divsChild>
                                        <w:div w:id="457988573">
                                          <w:marLeft w:val="0"/>
                                          <w:marRight w:val="0"/>
                                          <w:marTop w:val="0"/>
                                          <w:marBottom w:val="0"/>
                                          <w:divBdr>
                                            <w:top w:val="none" w:sz="0" w:space="0" w:color="auto"/>
                                            <w:left w:val="none" w:sz="0" w:space="0" w:color="auto"/>
                                            <w:bottom w:val="none" w:sz="0" w:space="0" w:color="auto"/>
                                            <w:right w:val="none" w:sz="0" w:space="0" w:color="auto"/>
                                          </w:divBdr>
                                        </w:div>
                                      </w:divsChild>
                                    </w:div>
                                    <w:div w:id="129789263">
                                      <w:marLeft w:val="0"/>
                                      <w:marRight w:val="0"/>
                                      <w:marTop w:val="0"/>
                                      <w:marBottom w:val="0"/>
                                      <w:divBdr>
                                        <w:top w:val="none" w:sz="0" w:space="0" w:color="auto"/>
                                        <w:left w:val="none" w:sz="0" w:space="0" w:color="auto"/>
                                        <w:bottom w:val="none" w:sz="0" w:space="0" w:color="auto"/>
                                        <w:right w:val="none" w:sz="0" w:space="0" w:color="auto"/>
                                      </w:divBdr>
                                      <w:divsChild>
                                        <w:div w:id="343169527">
                                          <w:marLeft w:val="0"/>
                                          <w:marRight w:val="0"/>
                                          <w:marTop w:val="0"/>
                                          <w:marBottom w:val="0"/>
                                          <w:divBdr>
                                            <w:top w:val="none" w:sz="0" w:space="0" w:color="auto"/>
                                            <w:left w:val="none" w:sz="0" w:space="0" w:color="auto"/>
                                            <w:bottom w:val="none" w:sz="0" w:space="0" w:color="auto"/>
                                            <w:right w:val="none" w:sz="0" w:space="0" w:color="auto"/>
                                          </w:divBdr>
                                        </w:div>
                                      </w:divsChild>
                                    </w:div>
                                    <w:div w:id="1219508648">
                                      <w:marLeft w:val="0"/>
                                      <w:marRight w:val="0"/>
                                      <w:marTop w:val="0"/>
                                      <w:marBottom w:val="0"/>
                                      <w:divBdr>
                                        <w:top w:val="none" w:sz="0" w:space="0" w:color="auto"/>
                                        <w:left w:val="none" w:sz="0" w:space="0" w:color="auto"/>
                                        <w:bottom w:val="none" w:sz="0" w:space="0" w:color="auto"/>
                                        <w:right w:val="none" w:sz="0" w:space="0" w:color="auto"/>
                                      </w:divBdr>
                                      <w:divsChild>
                                        <w:div w:id="110058664">
                                          <w:marLeft w:val="0"/>
                                          <w:marRight w:val="0"/>
                                          <w:marTop w:val="0"/>
                                          <w:marBottom w:val="0"/>
                                          <w:divBdr>
                                            <w:top w:val="none" w:sz="0" w:space="0" w:color="auto"/>
                                            <w:left w:val="none" w:sz="0" w:space="0" w:color="auto"/>
                                            <w:bottom w:val="none" w:sz="0" w:space="0" w:color="auto"/>
                                            <w:right w:val="none" w:sz="0" w:space="0" w:color="auto"/>
                                          </w:divBdr>
                                        </w:div>
                                      </w:divsChild>
                                    </w:div>
                                    <w:div w:id="2031294358">
                                      <w:marLeft w:val="0"/>
                                      <w:marRight w:val="0"/>
                                      <w:marTop w:val="0"/>
                                      <w:marBottom w:val="0"/>
                                      <w:divBdr>
                                        <w:top w:val="none" w:sz="0" w:space="0" w:color="auto"/>
                                        <w:left w:val="none" w:sz="0" w:space="0" w:color="auto"/>
                                        <w:bottom w:val="none" w:sz="0" w:space="0" w:color="auto"/>
                                        <w:right w:val="none" w:sz="0" w:space="0" w:color="auto"/>
                                      </w:divBdr>
                                      <w:divsChild>
                                        <w:div w:id="10691870">
                                          <w:marLeft w:val="0"/>
                                          <w:marRight w:val="0"/>
                                          <w:marTop w:val="0"/>
                                          <w:marBottom w:val="0"/>
                                          <w:divBdr>
                                            <w:top w:val="none" w:sz="0" w:space="0" w:color="auto"/>
                                            <w:left w:val="none" w:sz="0" w:space="0" w:color="auto"/>
                                            <w:bottom w:val="none" w:sz="0" w:space="0" w:color="auto"/>
                                            <w:right w:val="none" w:sz="0" w:space="0" w:color="auto"/>
                                          </w:divBdr>
                                        </w:div>
                                      </w:divsChild>
                                    </w:div>
                                    <w:div w:id="1069383207">
                                      <w:marLeft w:val="0"/>
                                      <w:marRight w:val="0"/>
                                      <w:marTop w:val="0"/>
                                      <w:marBottom w:val="0"/>
                                      <w:divBdr>
                                        <w:top w:val="none" w:sz="0" w:space="0" w:color="auto"/>
                                        <w:left w:val="none" w:sz="0" w:space="0" w:color="auto"/>
                                        <w:bottom w:val="none" w:sz="0" w:space="0" w:color="auto"/>
                                        <w:right w:val="none" w:sz="0" w:space="0" w:color="auto"/>
                                      </w:divBdr>
                                      <w:divsChild>
                                        <w:div w:id="1462991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17593328">
          <w:marLeft w:val="0"/>
          <w:marRight w:val="0"/>
          <w:marTop w:val="0"/>
          <w:marBottom w:val="0"/>
          <w:divBdr>
            <w:top w:val="none" w:sz="0" w:space="0" w:color="auto"/>
            <w:left w:val="none" w:sz="0" w:space="0" w:color="auto"/>
            <w:bottom w:val="none" w:sz="0" w:space="0" w:color="auto"/>
            <w:right w:val="none" w:sz="0" w:space="0" w:color="auto"/>
          </w:divBdr>
          <w:divsChild>
            <w:div w:id="340543793">
              <w:marLeft w:val="0"/>
              <w:marRight w:val="0"/>
              <w:marTop w:val="0"/>
              <w:marBottom w:val="0"/>
              <w:divBdr>
                <w:top w:val="none" w:sz="0" w:space="0" w:color="auto"/>
                <w:left w:val="none" w:sz="0" w:space="0" w:color="auto"/>
                <w:bottom w:val="none" w:sz="0" w:space="0" w:color="auto"/>
                <w:right w:val="none" w:sz="0" w:space="0" w:color="auto"/>
              </w:divBdr>
              <w:divsChild>
                <w:div w:id="1826966951">
                  <w:marLeft w:val="0"/>
                  <w:marRight w:val="0"/>
                  <w:marTop w:val="0"/>
                  <w:marBottom w:val="0"/>
                  <w:divBdr>
                    <w:top w:val="none" w:sz="0" w:space="0" w:color="auto"/>
                    <w:left w:val="none" w:sz="0" w:space="0" w:color="auto"/>
                    <w:bottom w:val="none" w:sz="0" w:space="0" w:color="auto"/>
                    <w:right w:val="none" w:sz="0" w:space="0" w:color="auto"/>
                  </w:divBdr>
                  <w:divsChild>
                    <w:div w:id="1188714568">
                      <w:marLeft w:val="0"/>
                      <w:marRight w:val="0"/>
                      <w:marTop w:val="0"/>
                      <w:marBottom w:val="0"/>
                      <w:divBdr>
                        <w:top w:val="none" w:sz="0" w:space="0" w:color="auto"/>
                        <w:left w:val="none" w:sz="0" w:space="0" w:color="auto"/>
                        <w:bottom w:val="none" w:sz="0" w:space="0" w:color="auto"/>
                        <w:right w:val="none" w:sz="0" w:space="0" w:color="auto"/>
                      </w:divBdr>
                      <w:divsChild>
                        <w:div w:id="1906599221">
                          <w:marLeft w:val="0"/>
                          <w:marRight w:val="0"/>
                          <w:marTop w:val="0"/>
                          <w:marBottom w:val="0"/>
                          <w:divBdr>
                            <w:top w:val="none" w:sz="0" w:space="0" w:color="auto"/>
                            <w:left w:val="none" w:sz="0" w:space="0" w:color="auto"/>
                            <w:bottom w:val="none" w:sz="0" w:space="0" w:color="auto"/>
                            <w:right w:val="none" w:sz="0" w:space="0" w:color="auto"/>
                          </w:divBdr>
                          <w:divsChild>
                            <w:div w:id="592517615">
                              <w:marLeft w:val="1187"/>
                              <w:marRight w:val="0"/>
                              <w:marTop w:val="0"/>
                              <w:marBottom w:val="0"/>
                              <w:divBdr>
                                <w:top w:val="none" w:sz="0" w:space="0" w:color="auto"/>
                                <w:left w:val="none" w:sz="0" w:space="0" w:color="auto"/>
                                <w:bottom w:val="none" w:sz="0" w:space="0" w:color="auto"/>
                                <w:right w:val="none" w:sz="0" w:space="0" w:color="auto"/>
                              </w:divBdr>
                              <w:divsChild>
                                <w:div w:id="172914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689388">
          <w:marLeft w:val="0"/>
          <w:marRight w:val="0"/>
          <w:marTop w:val="0"/>
          <w:marBottom w:val="0"/>
          <w:divBdr>
            <w:top w:val="none" w:sz="0" w:space="0" w:color="auto"/>
            <w:left w:val="none" w:sz="0" w:space="0" w:color="auto"/>
            <w:bottom w:val="none" w:sz="0" w:space="0" w:color="auto"/>
            <w:right w:val="none" w:sz="0" w:space="0" w:color="auto"/>
          </w:divBdr>
          <w:divsChild>
            <w:div w:id="1810855576">
              <w:marLeft w:val="0"/>
              <w:marRight w:val="0"/>
              <w:marTop w:val="0"/>
              <w:marBottom w:val="0"/>
              <w:divBdr>
                <w:top w:val="none" w:sz="0" w:space="0" w:color="auto"/>
                <w:left w:val="none" w:sz="0" w:space="0" w:color="auto"/>
                <w:bottom w:val="none" w:sz="0" w:space="0" w:color="auto"/>
                <w:right w:val="none" w:sz="0" w:space="0" w:color="auto"/>
              </w:divBdr>
              <w:divsChild>
                <w:div w:id="604508397">
                  <w:marLeft w:val="0"/>
                  <w:marRight w:val="0"/>
                  <w:marTop w:val="0"/>
                  <w:marBottom w:val="0"/>
                  <w:divBdr>
                    <w:top w:val="none" w:sz="0" w:space="0" w:color="auto"/>
                    <w:left w:val="none" w:sz="0" w:space="0" w:color="auto"/>
                    <w:bottom w:val="none" w:sz="0" w:space="0" w:color="auto"/>
                    <w:right w:val="none" w:sz="0" w:space="0" w:color="auto"/>
                  </w:divBdr>
                  <w:divsChild>
                    <w:div w:id="997415213">
                      <w:marLeft w:val="0"/>
                      <w:marRight w:val="0"/>
                      <w:marTop w:val="0"/>
                      <w:marBottom w:val="0"/>
                      <w:divBdr>
                        <w:top w:val="none" w:sz="0" w:space="0" w:color="auto"/>
                        <w:left w:val="none" w:sz="0" w:space="0" w:color="auto"/>
                        <w:bottom w:val="none" w:sz="0" w:space="0" w:color="auto"/>
                        <w:right w:val="none" w:sz="0" w:space="0" w:color="auto"/>
                      </w:divBdr>
                      <w:divsChild>
                        <w:div w:id="404381497">
                          <w:marLeft w:val="0"/>
                          <w:marRight w:val="0"/>
                          <w:marTop w:val="0"/>
                          <w:marBottom w:val="0"/>
                          <w:divBdr>
                            <w:top w:val="none" w:sz="0" w:space="0" w:color="auto"/>
                            <w:left w:val="none" w:sz="0" w:space="0" w:color="auto"/>
                            <w:bottom w:val="none" w:sz="0" w:space="0" w:color="auto"/>
                            <w:right w:val="none" w:sz="0" w:space="0" w:color="auto"/>
                          </w:divBdr>
                          <w:divsChild>
                            <w:div w:id="1674263136">
                              <w:marLeft w:val="1187"/>
                              <w:marRight w:val="0"/>
                              <w:marTop w:val="0"/>
                              <w:marBottom w:val="0"/>
                              <w:divBdr>
                                <w:top w:val="none" w:sz="0" w:space="0" w:color="auto"/>
                                <w:left w:val="none" w:sz="0" w:space="0" w:color="auto"/>
                                <w:bottom w:val="none" w:sz="0" w:space="0" w:color="auto"/>
                                <w:right w:val="none" w:sz="0" w:space="0" w:color="auto"/>
                              </w:divBdr>
                              <w:divsChild>
                                <w:div w:id="1289043157">
                                  <w:marLeft w:val="0"/>
                                  <w:marRight w:val="0"/>
                                  <w:marTop w:val="0"/>
                                  <w:marBottom w:val="0"/>
                                  <w:divBdr>
                                    <w:top w:val="none" w:sz="0" w:space="0" w:color="auto"/>
                                    <w:left w:val="none" w:sz="0" w:space="0" w:color="auto"/>
                                    <w:bottom w:val="none" w:sz="0" w:space="0" w:color="auto"/>
                                    <w:right w:val="none" w:sz="0" w:space="0" w:color="auto"/>
                                  </w:divBdr>
                                  <w:divsChild>
                                    <w:div w:id="1457406018">
                                      <w:marLeft w:val="0"/>
                                      <w:marRight w:val="0"/>
                                      <w:marTop w:val="0"/>
                                      <w:marBottom w:val="0"/>
                                      <w:divBdr>
                                        <w:top w:val="none" w:sz="0" w:space="0" w:color="auto"/>
                                        <w:left w:val="none" w:sz="0" w:space="0" w:color="auto"/>
                                        <w:bottom w:val="none" w:sz="0" w:space="0" w:color="auto"/>
                                        <w:right w:val="none" w:sz="0" w:space="0" w:color="auto"/>
                                      </w:divBdr>
                                      <w:divsChild>
                                        <w:div w:id="1923299521">
                                          <w:marLeft w:val="0"/>
                                          <w:marRight w:val="0"/>
                                          <w:marTop w:val="0"/>
                                          <w:marBottom w:val="0"/>
                                          <w:divBdr>
                                            <w:top w:val="none" w:sz="0" w:space="0" w:color="auto"/>
                                            <w:left w:val="none" w:sz="0" w:space="0" w:color="auto"/>
                                            <w:bottom w:val="none" w:sz="0" w:space="0" w:color="auto"/>
                                            <w:right w:val="none" w:sz="0" w:space="0" w:color="auto"/>
                                          </w:divBdr>
                                        </w:div>
                                      </w:divsChild>
                                    </w:div>
                                    <w:div w:id="458110388">
                                      <w:marLeft w:val="0"/>
                                      <w:marRight w:val="0"/>
                                      <w:marTop w:val="0"/>
                                      <w:marBottom w:val="0"/>
                                      <w:divBdr>
                                        <w:top w:val="none" w:sz="0" w:space="0" w:color="auto"/>
                                        <w:left w:val="none" w:sz="0" w:space="0" w:color="auto"/>
                                        <w:bottom w:val="none" w:sz="0" w:space="0" w:color="auto"/>
                                        <w:right w:val="none" w:sz="0" w:space="0" w:color="auto"/>
                                      </w:divBdr>
                                      <w:divsChild>
                                        <w:div w:id="1103768763">
                                          <w:marLeft w:val="0"/>
                                          <w:marRight w:val="0"/>
                                          <w:marTop w:val="0"/>
                                          <w:marBottom w:val="0"/>
                                          <w:divBdr>
                                            <w:top w:val="none" w:sz="0" w:space="0" w:color="auto"/>
                                            <w:left w:val="none" w:sz="0" w:space="0" w:color="auto"/>
                                            <w:bottom w:val="none" w:sz="0" w:space="0" w:color="auto"/>
                                            <w:right w:val="none" w:sz="0" w:space="0" w:color="auto"/>
                                          </w:divBdr>
                                        </w:div>
                                      </w:divsChild>
                                    </w:div>
                                    <w:div w:id="237328717">
                                      <w:marLeft w:val="0"/>
                                      <w:marRight w:val="0"/>
                                      <w:marTop w:val="0"/>
                                      <w:marBottom w:val="0"/>
                                      <w:divBdr>
                                        <w:top w:val="none" w:sz="0" w:space="0" w:color="auto"/>
                                        <w:left w:val="none" w:sz="0" w:space="0" w:color="auto"/>
                                        <w:bottom w:val="none" w:sz="0" w:space="0" w:color="auto"/>
                                        <w:right w:val="none" w:sz="0" w:space="0" w:color="auto"/>
                                      </w:divBdr>
                                      <w:divsChild>
                                        <w:div w:id="1473281593">
                                          <w:marLeft w:val="0"/>
                                          <w:marRight w:val="0"/>
                                          <w:marTop w:val="0"/>
                                          <w:marBottom w:val="0"/>
                                          <w:divBdr>
                                            <w:top w:val="none" w:sz="0" w:space="0" w:color="auto"/>
                                            <w:left w:val="none" w:sz="0" w:space="0" w:color="auto"/>
                                            <w:bottom w:val="none" w:sz="0" w:space="0" w:color="auto"/>
                                            <w:right w:val="none" w:sz="0" w:space="0" w:color="auto"/>
                                          </w:divBdr>
                                        </w:div>
                                      </w:divsChild>
                                    </w:div>
                                    <w:div w:id="955718168">
                                      <w:marLeft w:val="0"/>
                                      <w:marRight w:val="0"/>
                                      <w:marTop w:val="0"/>
                                      <w:marBottom w:val="0"/>
                                      <w:divBdr>
                                        <w:top w:val="none" w:sz="0" w:space="0" w:color="auto"/>
                                        <w:left w:val="none" w:sz="0" w:space="0" w:color="auto"/>
                                        <w:bottom w:val="none" w:sz="0" w:space="0" w:color="auto"/>
                                        <w:right w:val="none" w:sz="0" w:space="0" w:color="auto"/>
                                      </w:divBdr>
                                      <w:divsChild>
                                        <w:div w:id="144469241">
                                          <w:marLeft w:val="0"/>
                                          <w:marRight w:val="0"/>
                                          <w:marTop w:val="0"/>
                                          <w:marBottom w:val="0"/>
                                          <w:divBdr>
                                            <w:top w:val="none" w:sz="0" w:space="0" w:color="auto"/>
                                            <w:left w:val="none" w:sz="0" w:space="0" w:color="auto"/>
                                            <w:bottom w:val="none" w:sz="0" w:space="0" w:color="auto"/>
                                            <w:right w:val="none" w:sz="0" w:space="0" w:color="auto"/>
                                          </w:divBdr>
                                        </w:div>
                                      </w:divsChild>
                                    </w:div>
                                    <w:div w:id="224025779">
                                      <w:marLeft w:val="0"/>
                                      <w:marRight w:val="0"/>
                                      <w:marTop w:val="0"/>
                                      <w:marBottom w:val="0"/>
                                      <w:divBdr>
                                        <w:top w:val="none" w:sz="0" w:space="0" w:color="auto"/>
                                        <w:left w:val="none" w:sz="0" w:space="0" w:color="auto"/>
                                        <w:bottom w:val="none" w:sz="0" w:space="0" w:color="auto"/>
                                        <w:right w:val="none" w:sz="0" w:space="0" w:color="auto"/>
                                      </w:divBdr>
                                      <w:divsChild>
                                        <w:div w:id="264311142">
                                          <w:marLeft w:val="0"/>
                                          <w:marRight w:val="0"/>
                                          <w:marTop w:val="0"/>
                                          <w:marBottom w:val="0"/>
                                          <w:divBdr>
                                            <w:top w:val="none" w:sz="0" w:space="0" w:color="auto"/>
                                            <w:left w:val="none" w:sz="0" w:space="0" w:color="auto"/>
                                            <w:bottom w:val="none" w:sz="0" w:space="0" w:color="auto"/>
                                            <w:right w:val="none" w:sz="0" w:space="0" w:color="auto"/>
                                          </w:divBdr>
                                        </w:div>
                                      </w:divsChild>
                                    </w:div>
                                    <w:div w:id="949314586">
                                      <w:marLeft w:val="0"/>
                                      <w:marRight w:val="0"/>
                                      <w:marTop w:val="0"/>
                                      <w:marBottom w:val="0"/>
                                      <w:divBdr>
                                        <w:top w:val="none" w:sz="0" w:space="0" w:color="auto"/>
                                        <w:left w:val="none" w:sz="0" w:space="0" w:color="auto"/>
                                        <w:bottom w:val="none" w:sz="0" w:space="0" w:color="auto"/>
                                        <w:right w:val="none" w:sz="0" w:space="0" w:color="auto"/>
                                      </w:divBdr>
                                      <w:divsChild>
                                        <w:div w:id="159589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93181290">
      <w:bodyDiv w:val="1"/>
      <w:marLeft w:val="0"/>
      <w:marRight w:val="0"/>
      <w:marTop w:val="0"/>
      <w:marBottom w:val="0"/>
      <w:divBdr>
        <w:top w:val="none" w:sz="0" w:space="0" w:color="auto"/>
        <w:left w:val="none" w:sz="0" w:space="0" w:color="auto"/>
        <w:bottom w:val="none" w:sz="0" w:space="0" w:color="auto"/>
        <w:right w:val="none" w:sz="0" w:space="0" w:color="auto"/>
      </w:divBdr>
    </w:div>
    <w:div w:id="1501046805">
      <w:bodyDiv w:val="1"/>
      <w:marLeft w:val="0"/>
      <w:marRight w:val="0"/>
      <w:marTop w:val="0"/>
      <w:marBottom w:val="0"/>
      <w:divBdr>
        <w:top w:val="none" w:sz="0" w:space="0" w:color="auto"/>
        <w:left w:val="none" w:sz="0" w:space="0" w:color="auto"/>
        <w:bottom w:val="none" w:sz="0" w:space="0" w:color="auto"/>
        <w:right w:val="none" w:sz="0" w:space="0" w:color="auto"/>
      </w:divBdr>
    </w:div>
    <w:div w:id="1589776339">
      <w:bodyDiv w:val="1"/>
      <w:marLeft w:val="0"/>
      <w:marRight w:val="0"/>
      <w:marTop w:val="0"/>
      <w:marBottom w:val="0"/>
      <w:divBdr>
        <w:top w:val="none" w:sz="0" w:space="0" w:color="auto"/>
        <w:left w:val="none" w:sz="0" w:space="0" w:color="auto"/>
        <w:bottom w:val="none" w:sz="0" w:space="0" w:color="auto"/>
        <w:right w:val="none" w:sz="0" w:space="0" w:color="auto"/>
      </w:divBdr>
    </w:div>
    <w:div w:id="1652826476">
      <w:bodyDiv w:val="1"/>
      <w:marLeft w:val="0"/>
      <w:marRight w:val="0"/>
      <w:marTop w:val="0"/>
      <w:marBottom w:val="0"/>
      <w:divBdr>
        <w:top w:val="none" w:sz="0" w:space="0" w:color="auto"/>
        <w:left w:val="none" w:sz="0" w:space="0" w:color="auto"/>
        <w:bottom w:val="none" w:sz="0" w:space="0" w:color="auto"/>
        <w:right w:val="none" w:sz="0" w:space="0" w:color="auto"/>
      </w:divBdr>
      <w:divsChild>
        <w:div w:id="41946630">
          <w:marLeft w:val="0"/>
          <w:marRight w:val="0"/>
          <w:marTop w:val="0"/>
          <w:marBottom w:val="0"/>
          <w:divBdr>
            <w:top w:val="none" w:sz="0" w:space="0" w:color="auto"/>
            <w:left w:val="none" w:sz="0" w:space="0" w:color="auto"/>
            <w:bottom w:val="none" w:sz="0" w:space="0" w:color="auto"/>
            <w:right w:val="none" w:sz="0" w:space="0" w:color="auto"/>
          </w:divBdr>
          <w:divsChild>
            <w:div w:id="2089577069">
              <w:marLeft w:val="0"/>
              <w:marRight w:val="0"/>
              <w:marTop w:val="0"/>
              <w:marBottom w:val="0"/>
              <w:divBdr>
                <w:top w:val="none" w:sz="0" w:space="0" w:color="auto"/>
                <w:left w:val="none" w:sz="0" w:space="0" w:color="auto"/>
                <w:bottom w:val="none" w:sz="0" w:space="0" w:color="auto"/>
                <w:right w:val="none" w:sz="0" w:space="0" w:color="auto"/>
              </w:divBdr>
              <w:divsChild>
                <w:div w:id="609894941">
                  <w:marLeft w:val="0"/>
                  <w:marRight w:val="0"/>
                  <w:marTop w:val="0"/>
                  <w:marBottom w:val="0"/>
                  <w:divBdr>
                    <w:top w:val="none" w:sz="0" w:space="0" w:color="auto"/>
                    <w:left w:val="none" w:sz="0" w:space="0" w:color="auto"/>
                    <w:bottom w:val="none" w:sz="0" w:space="0" w:color="auto"/>
                    <w:right w:val="none" w:sz="0" w:space="0" w:color="auto"/>
                  </w:divBdr>
                  <w:divsChild>
                    <w:div w:id="737433614">
                      <w:marLeft w:val="0"/>
                      <w:marRight w:val="0"/>
                      <w:marTop w:val="0"/>
                      <w:marBottom w:val="0"/>
                      <w:divBdr>
                        <w:top w:val="none" w:sz="0" w:space="0" w:color="auto"/>
                        <w:left w:val="none" w:sz="0" w:space="0" w:color="auto"/>
                        <w:bottom w:val="none" w:sz="0" w:space="0" w:color="auto"/>
                        <w:right w:val="none" w:sz="0" w:space="0" w:color="auto"/>
                      </w:divBdr>
                      <w:divsChild>
                        <w:div w:id="808546903">
                          <w:marLeft w:val="0"/>
                          <w:marRight w:val="0"/>
                          <w:marTop w:val="0"/>
                          <w:marBottom w:val="0"/>
                          <w:divBdr>
                            <w:top w:val="none" w:sz="0" w:space="0" w:color="auto"/>
                            <w:left w:val="none" w:sz="0" w:space="0" w:color="auto"/>
                            <w:bottom w:val="none" w:sz="0" w:space="0" w:color="auto"/>
                            <w:right w:val="none" w:sz="0" w:space="0" w:color="auto"/>
                          </w:divBdr>
                          <w:divsChild>
                            <w:div w:id="2041776440">
                              <w:marLeft w:val="1187"/>
                              <w:marRight w:val="0"/>
                              <w:marTop w:val="0"/>
                              <w:marBottom w:val="0"/>
                              <w:divBdr>
                                <w:top w:val="none" w:sz="0" w:space="0" w:color="auto"/>
                                <w:left w:val="none" w:sz="0" w:space="0" w:color="auto"/>
                                <w:bottom w:val="none" w:sz="0" w:space="0" w:color="auto"/>
                                <w:right w:val="none" w:sz="0" w:space="0" w:color="auto"/>
                              </w:divBdr>
                              <w:divsChild>
                                <w:div w:id="508718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2907090">
          <w:marLeft w:val="0"/>
          <w:marRight w:val="0"/>
          <w:marTop w:val="0"/>
          <w:marBottom w:val="0"/>
          <w:divBdr>
            <w:top w:val="none" w:sz="0" w:space="0" w:color="auto"/>
            <w:left w:val="none" w:sz="0" w:space="0" w:color="auto"/>
            <w:bottom w:val="none" w:sz="0" w:space="0" w:color="auto"/>
            <w:right w:val="none" w:sz="0" w:space="0" w:color="auto"/>
          </w:divBdr>
          <w:divsChild>
            <w:div w:id="664480160">
              <w:marLeft w:val="0"/>
              <w:marRight w:val="0"/>
              <w:marTop w:val="0"/>
              <w:marBottom w:val="0"/>
              <w:divBdr>
                <w:top w:val="none" w:sz="0" w:space="0" w:color="auto"/>
                <w:left w:val="none" w:sz="0" w:space="0" w:color="auto"/>
                <w:bottom w:val="none" w:sz="0" w:space="0" w:color="auto"/>
                <w:right w:val="none" w:sz="0" w:space="0" w:color="auto"/>
              </w:divBdr>
              <w:divsChild>
                <w:div w:id="1288581678">
                  <w:marLeft w:val="0"/>
                  <w:marRight w:val="0"/>
                  <w:marTop w:val="0"/>
                  <w:marBottom w:val="0"/>
                  <w:divBdr>
                    <w:top w:val="none" w:sz="0" w:space="0" w:color="auto"/>
                    <w:left w:val="none" w:sz="0" w:space="0" w:color="auto"/>
                    <w:bottom w:val="none" w:sz="0" w:space="0" w:color="auto"/>
                    <w:right w:val="none" w:sz="0" w:space="0" w:color="auto"/>
                  </w:divBdr>
                  <w:divsChild>
                    <w:div w:id="1377510611">
                      <w:marLeft w:val="0"/>
                      <w:marRight w:val="0"/>
                      <w:marTop w:val="0"/>
                      <w:marBottom w:val="0"/>
                      <w:divBdr>
                        <w:top w:val="none" w:sz="0" w:space="0" w:color="auto"/>
                        <w:left w:val="none" w:sz="0" w:space="0" w:color="auto"/>
                        <w:bottom w:val="none" w:sz="0" w:space="0" w:color="auto"/>
                        <w:right w:val="none" w:sz="0" w:space="0" w:color="auto"/>
                      </w:divBdr>
                      <w:divsChild>
                        <w:div w:id="1727147280">
                          <w:marLeft w:val="0"/>
                          <w:marRight w:val="0"/>
                          <w:marTop w:val="0"/>
                          <w:marBottom w:val="0"/>
                          <w:divBdr>
                            <w:top w:val="none" w:sz="0" w:space="0" w:color="auto"/>
                            <w:left w:val="none" w:sz="0" w:space="0" w:color="auto"/>
                            <w:bottom w:val="none" w:sz="0" w:space="0" w:color="auto"/>
                            <w:right w:val="none" w:sz="0" w:space="0" w:color="auto"/>
                          </w:divBdr>
                          <w:divsChild>
                            <w:div w:id="898707692">
                              <w:marLeft w:val="1187"/>
                              <w:marRight w:val="0"/>
                              <w:marTop w:val="0"/>
                              <w:marBottom w:val="0"/>
                              <w:divBdr>
                                <w:top w:val="none" w:sz="0" w:space="0" w:color="auto"/>
                                <w:left w:val="none" w:sz="0" w:space="0" w:color="auto"/>
                                <w:bottom w:val="none" w:sz="0" w:space="0" w:color="auto"/>
                                <w:right w:val="none" w:sz="0" w:space="0" w:color="auto"/>
                              </w:divBdr>
                              <w:divsChild>
                                <w:div w:id="908884965">
                                  <w:marLeft w:val="0"/>
                                  <w:marRight w:val="0"/>
                                  <w:marTop w:val="0"/>
                                  <w:marBottom w:val="0"/>
                                  <w:divBdr>
                                    <w:top w:val="none" w:sz="0" w:space="0" w:color="auto"/>
                                    <w:left w:val="none" w:sz="0" w:space="0" w:color="auto"/>
                                    <w:bottom w:val="none" w:sz="0" w:space="0" w:color="auto"/>
                                    <w:right w:val="none" w:sz="0" w:space="0" w:color="auto"/>
                                  </w:divBdr>
                                  <w:divsChild>
                                    <w:div w:id="1247105190">
                                      <w:marLeft w:val="0"/>
                                      <w:marRight w:val="0"/>
                                      <w:marTop w:val="0"/>
                                      <w:marBottom w:val="0"/>
                                      <w:divBdr>
                                        <w:top w:val="none" w:sz="0" w:space="0" w:color="auto"/>
                                        <w:left w:val="none" w:sz="0" w:space="0" w:color="auto"/>
                                        <w:bottom w:val="none" w:sz="0" w:space="0" w:color="auto"/>
                                        <w:right w:val="none" w:sz="0" w:space="0" w:color="auto"/>
                                      </w:divBdr>
                                      <w:divsChild>
                                        <w:div w:id="1979140747">
                                          <w:marLeft w:val="0"/>
                                          <w:marRight w:val="0"/>
                                          <w:marTop w:val="0"/>
                                          <w:marBottom w:val="0"/>
                                          <w:divBdr>
                                            <w:top w:val="none" w:sz="0" w:space="0" w:color="auto"/>
                                            <w:left w:val="none" w:sz="0" w:space="0" w:color="auto"/>
                                            <w:bottom w:val="none" w:sz="0" w:space="0" w:color="auto"/>
                                            <w:right w:val="none" w:sz="0" w:space="0" w:color="auto"/>
                                          </w:divBdr>
                                        </w:div>
                                      </w:divsChild>
                                    </w:div>
                                    <w:div w:id="100150283">
                                      <w:marLeft w:val="0"/>
                                      <w:marRight w:val="0"/>
                                      <w:marTop w:val="0"/>
                                      <w:marBottom w:val="0"/>
                                      <w:divBdr>
                                        <w:top w:val="none" w:sz="0" w:space="0" w:color="auto"/>
                                        <w:left w:val="none" w:sz="0" w:space="0" w:color="auto"/>
                                        <w:bottom w:val="none" w:sz="0" w:space="0" w:color="auto"/>
                                        <w:right w:val="none" w:sz="0" w:space="0" w:color="auto"/>
                                      </w:divBdr>
                                      <w:divsChild>
                                        <w:div w:id="514852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74648208">
      <w:bodyDiv w:val="1"/>
      <w:marLeft w:val="0"/>
      <w:marRight w:val="0"/>
      <w:marTop w:val="0"/>
      <w:marBottom w:val="0"/>
      <w:divBdr>
        <w:top w:val="none" w:sz="0" w:space="0" w:color="auto"/>
        <w:left w:val="none" w:sz="0" w:space="0" w:color="auto"/>
        <w:bottom w:val="none" w:sz="0" w:space="0" w:color="auto"/>
        <w:right w:val="none" w:sz="0" w:space="0" w:color="auto"/>
      </w:divBdr>
    </w:div>
    <w:div w:id="1704164781">
      <w:bodyDiv w:val="1"/>
      <w:marLeft w:val="0"/>
      <w:marRight w:val="0"/>
      <w:marTop w:val="0"/>
      <w:marBottom w:val="0"/>
      <w:divBdr>
        <w:top w:val="none" w:sz="0" w:space="0" w:color="auto"/>
        <w:left w:val="none" w:sz="0" w:space="0" w:color="auto"/>
        <w:bottom w:val="none" w:sz="0" w:space="0" w:color="auto"/>
        <w:right w:val="none" w:sz="0" w:space="0" w:color="auto"/>
      </w:divBdr>
    </w:div>
    <w:div w:id="1890411447">
      <w:bodyDiv w:val="1"/>
      <w:marLeft w:val="0"/>
      <w:marRight w:val="0"/>
      <w:marTop w:val="0"/>
      <w:marBottom w:val="0"/>
      <w:divBdr>
        <w:top w:val="none" w:sz="0" w:space="0" w:color="auto"/>
        <w:left w:val="none" w:sz="0" w:space="0" w:color="auto"/>
        <w:bottom w:val="none" w:sz="0" w:space="0" w:color="auto"/>
        <w:right w:val="none" w:sz="0" w:space="0" w:color="auto"/>
      </w:divBdr>
    </w:div>
    <w:div w:id="19864687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footer" Target="footer2.xml"/><Relationship Id="rId26" Type="http://schemas.openxmlformats.org/officeDocument/2006/relationships/hyperlink" Target="http://share.tafensw.edu.au/share/items/a9496d06-aaf1-41ce-aecb-3e3efa147cef/0/?attachment.uuid=2b2fb061-abbe-45e4-ba54-42228de36b17" TargetMode="External"/><Relationship Id="rId39" Type="http://schemas.openxmlformats.org/officeDocument/2006/relationships/hyperlink" Target="http://www.commbank.com.au/about-us/opportunity-initiatives/opportunity-from-good-business-practice.html" TargetMode="External"/><Relationship Id="rId21" Type="http://schemas.openxmlformats.org/officeDocument/2006/relationships/image" Target="media/image6.png"/><Relationship Id="rId34" Type="http://schemas.openxmlformats.org/officeDocument/2006/relationships/hyperlink" Target="http://www.energymadeeasy.gov.au/control-your-costs/save-money-reducing-energy-use/tips-saving-energy-home" TargetMode="External"/><Relationship Id="rId42" Type="http://schemas.openxmlformats.org/officeDocument/2006/relationships/hyperlink" Target="http://www.uow.edu.au/about/environment/UOW058684" TargetMode="External"/><Relationship Id="rId47" Type="http://schemas.openxmlformats.org/officeDocument/2006/relationships/hyperlink" Target="http://www.lynda.com/Business-Skills-tutorials/Create-new-sustainable-products-services/431182/503737-4.html,%20Lynda.com" TargetMode="External"/><Relationship Id="rId50" Type="http://schemas.openxmlformats.org/officeDocument/2006/relationships/hyperlink" Target="http://plan2go.nctafe.edu.au/assets/document-library/Crew-Folders/People-and-Culture-Crew/Sustainability/Sustainability-Policy.pdf" TargetMode="External"/><Relationship Id="rId55" Type="http://schemas.openxmlformats.org/officeDocument/2006/relationships/hyperlink" Target="http://www.fujixerox.com.au/en/Sustainability/Report-Centre" TargetMode="External"/><Relationship Id="rId63" Type="http://schemas.openxmlformats.org/officeDocument/2006/relationships/header" Target="header6.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11.tmp"/><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9.png"/><Relationship Id="rId32" Type="http://schemas.openxmlformats.org/officeDocument/2006/relationships/hyperlink" Target="http://www.environment.nsw.gov.au" TargetMode="External"/><Relationship Id="rId37" Type="http://schemas.openxmlformats.org/officeDocument/2006/relationships/hyperlink" Target="http://www.fujixerox.com.au/en/Sustainability" TargetMode="External"/><Relationship Id="rId40" Type="http://schemas.openxmlformats.org/officeDocument/2006/relationships/hyperlink" Target="http://www.seslhd.health.nsw.gov.au/about-us/environmental-sustainability" TargetMode="External"/><Relationship Id="rId45" Type="http://schemas.openxmlformats.org/officeDocument/2006/relationships/hyperlink" Target="http://www.youtube.com/embed/6YgUyG59rnQ" TargetMode="External"/><Relationship Id="rId53" Type="http://schemas.openxmlformats.org/officeDocument/2006/relationships/hyperlink" Target="http://plan2go.nctafe.edu.au/assets/document-library/Crew-Folders/People-and-Culture-Crew/Sustainability/Sustainability-Implementation-Plan-template.dotx" TargetMode="External"/><Relationship Id="rId58" Type="http://schemas.openxmlformats.org/officeDocument/2006/relationships/hyperlink" Target="ttps://share.tafensw.edu.au/share/items/a9496d06-aaf1-41ce-aecb-3e3efa147cef/0/?attachment.uuid=9300f75f-5a8c-4e5c-84c1-19cbc3abadb1" TargetMode="External"/><Relationship Id="rId66"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8.png"/><Relationship Id="rId28" Type="http://schemas.openxmlformats.org/officeDocument/2006/relationships/hyperlink" Target="http://www.dictionary.com/browse/green-collar" TargetMode="External"/><Relationship Id="rId36" Type="http://schemas.openxmlformats.org/officeDocument/2006/relationships/hyperlink" Target="http://www.sydneywater.com.au/SW/water-the-environment/what-we-re-doing/water-wise-rules/index.htm" TargetMode="External"/><Relationship Id="rId49" Type="http://schemas.openxmlformats.org/officeDocument/2006/relationships/hyperlink" Target="http://www.uow.edu.au/content/groups/public/@web/@environment/documents/doc/uow245661.pdf" TargetMode="External"/><Relationship Id="rId57" Type="http://schemas.openxmlformats.org/officeDocument/2006/relationships/hyperlink" Target="https://newsroom.inter.ikea.com/news/ikea-sustainability-report-fy18/s/409b1d78-7d7b-4f48-a63d-368d5fb69c2d" TargetMode="External"/><Relationship Id="rId61"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yperlink" Target="http://www.environment.gov.au" TargetMode="External"/><Relationship Id="rId44" Type="http://schemas.openxmlformats.org/officeDocument/2006/relationships/hyperlink" Target="http://www.woolworths.com.au/shop/discover/sustainability" TargetMode="External"/><Relationship Id="rId52" Type="http://schemas.openxmlformats.org/officeDocument/2006/relationships/hyperlink" Target="http://www.lynda.com/Business-Skills-tutorials/Creating-sustainable-supply-chains/181730/364971-4.html,%20Lynda.com" TargetMode="External"/><Relationship Id="rId60" Type="http://schemas.openxmlformats.org/officeDocument/2006/relationships/header" Target="header5.xm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7.png"/><Relationship Id="rId27" Type="http://schemas.openxmlformats.org/officeDocument/2006/relationships/hyperlink" Target="http://www.ilo.org/global/topics/green-jobs/news/WCMS_220248/lang--en/index.htm" TargetMode="External"/><Relationship Id="rId30" Type="http://schemas.openxmlformats.org/officeDocument/2006/relationships/hyperlink" Target="http://www.energymadeeasy.gov.au/benchmark" TargetMode="External"/><Relationship Id="rId35" Type="http://schemas.openxmlformats.org/officeDocument/2006/relationships/hyperlink" Target="http://www.energyaustralia.com.au/blog/better-energy/energy-saving-tools" TargetMode="External"/><Relationship Id="rId43" Type="http://schemas.openxmlformats.org/officeDocument/2006/relationships/hyperlink" Target="https://tafensw.sharepoint.com/teams/et-sp-tbs/pd/TrainManage/Julia/Final%20SW/auspost.com.au/about-us/corporate-responsibility/our-environment/environmental-policy" TargetMode="External"/><Relationship Id="rId48" Type="http://schemas.openxmlformats.org/officeDocument/2006/relationships/hyperlink" Target="https://tafensw.sharepoint.com/teams/et-sp-tbs/pd/TrainManage/Julia/Final%20SW/australianmuseum.net.au/about/organisation/reports/sustainability-action-plan/" TargetMode="External"/><Relationship Id="rId56" Type="http://schemas.openxmlformats.org/officeDocument/2006/relationships/hyperlink" Target="http://www.boral.com/community-sustainability/sustainability-report" TargetMode="External"/><Relationship Id="rId64" Type="http://schemas.openxmlformats.org/officeDocument/2006/relationships/footer" Target="footer6.xml"/><Relationship Id="rId8" Type="http://schemas.openxmlformats.org/officeDocument/2006/relationships/webSettings" Target="webSettings.xml"/><Relationship Id="rId51" Type="http://schemas.openxmlformats.org/officeDocument/2006/relationships/hyperlink" Target="http://plan2go.nctafe.edu.au/assets/document-library/Crew-Folders/People-and-Culture-Crew/Sustainability/Sustainability-Communication-Plan-template.dotx"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image" Target="media/image10.jpg"/><Relationship Id="rId33" Type="http://schemas.openxmlformats.org/officeDocument/2006/relationships/hyperlink" Target="http://www.cityofsydney.nsw.gov.au/business/build-your-skills-and-knowledge/business-programs/greening-your-business" TargetMode="External"/><Relationship Id="rId38" Type="http://schemas.openxmlformats.org/officeDocument/2006/relationships/hyperlink" Target="http://www.cleanaway.com.au" TargetMode="External"/><Relationship Id="rId46" Type="http://schemas.openxmlformats.org/officeDocument/2006/relationships/hyperlink" Target="https://www.environment.gov.au/protection/waste-resource-recovery/publications/national-waste-policy-action-plan" TargetMode="External"/><Relationship Id="rId59" Type="http://schemas.openxmlformats.org/officeDocument/2006/relationships/header" Target="header4.xml"/><Relationship Id="rId67" Type="http://schemas.openxmlformats.org/officeDocument/2006/relationships/theme" Target="theme/theme1.xml"/><Relationship Id="rId20" Type="http://schemas.openxmlformats.org/officeDocument/2006/relationships/footer" Target="footer3.xml"/><Relationship Id="rId41" Type="http://schemas.openxmlformats.org/officeDocument/2006/relationships/hyperlink" Target="https://tafensw.sharepoint.com/teams/et-sp-tbs/pd/TrainManage/Julia/Final%20SW/files.woodside/docs/default-source/about-us-documents/corporate-governance/woodside-policies-and-code-of-conduct/health-safety-environment-and-quality-policy-(december-2018).pdf?sfvrsn=36b4efcb_2" TargetMode="External"/><Relationship Id="rId54" Type="http://schemas.openxmlformats.org/officeDocument/2006/relationships/hyperlink" Target="https://www.aer.gov.au/consumers/my-energy-service/smart-meters" TargetMode="External"/><Relationship Id="rId62" Type="http://schemas.openxmlformats.org/officeDocument/2006/relationships/footer" Target="footer5.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callander.AD\Desktop\Unit%20Code_SW_20181017_Dark%20Lavend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AB9BFD460D1E4B01B7EEC213C07918D8"/>
        <w:category>
          <w:name w:val="General"/>
          <w:gallery w:val="placeholder"/>
        </w:category>
        <w:types>
          <w:type w:val="bbPlcHdr"/>
        </w:types>
        <w:behaviors>
          <w:behavior w:val="content"/>
        </w:behaviors>
        <w:guid w:val="{4DD526D8-4BB0-4ED9-9BE7-1481A73ED68D}"/>
      </w:docPartPr>
      <w:docPartBody>
        <w:p w:rsidR="00872852" w:rsidRDefault="00872852" w:rsidP="00872852">
          <w:pPr>
            <w:pStyle w:val="AB9BFD460D1E4B01B7EEC213C07918D8"/>
          </w:pPr>
          <w:r w:rsidRPr="00B2780C">
            <w:rPr>
              <w:color w:val="C00000"/>
            </w:rPr>
            <w:t>[Insert SkillsPoint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yriad Pro">
    <w:altName w:val="Corbel"/>
    <w:panose1 w:val="00000000000000000000"/>
    <w:charset w:val="00"/>
    <w:family w:val="swiss"/>
    <w:notTrueType/>
    <w:pitch w:val="variable"/>
    <w:sig w:usb0="20000287" w:usb1="00000001" w:usb2="00000000" w:usb3="00000000" w:csb0="0000019F" w:csb1="00000000"/>
  </w:font>
  <w:font w:name="Webdings">
    <w:panose1 w:val="05030102010509060703"/>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comments="0" w:insDel="0" w:formatting="0"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2852"/>
    <w:rsid w:val="001D2895"/>
    <w:rsid w:val="002E723B"/>
    <w:rsid w:val="00667AC7"/>
    <w:rsid w:val="00834B68"/>
    <w:rsid w:val="00872852"/>
    <w:rsid w:val="00950936"/>
    <w:rsid w:val="00BC0E58"/>
    <w:rsid w:val="00E5761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72852"/>
    <w:rPr>
      <w:color w:val="808080"/>
    </w:rPr>
  </w:style>
  <w:style w:type="paragraph" w:customStyle="1" w:styleId="5343FBF3E8874400A84971499D9BF332">
    <w:name w:val="5343FBF3E8874400A84971499D9BF332"/>
    <w:rsid w:val="00872852"/>
  </w:style>
  <w:style w:type="paragraph" w:customStyle="1" w:styleId="9FA6B96729924F7488E23D57F6A1E9D4">
    <w:name w:val="9FA6B96729924F7488E23D57F6A1E9D4"/>
    <w:rsid w:val="00872852"/>
  </w:style>
  <w:style w:type="paragraph" w:customStyle="1" w:styleId="AB9BFD460D1E4B01B7EEC213C07918D8">
    <w:name w:val="AB9BFD460D1E4B01B7EEC213C07918D8"/>
    <w:rsid w:val="0087285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b:Source>
    <b:Tag>Dep18</b:Tag>
    <b:SourceType>Report</b:SourceType>
    <b:Guid>{AF33DD60-558B-42B6-B28A-BED32A5DCE3A}</b:Guid>
    <b:Author>
      <b:Author>
        <b:NameList>
          <b:Person>
            <b:Last>(Department of Industry</b:Last>
            <b:First>Innovation</b:First>
            <b:Middle>and Science, 2018)</b:Middle>
          </b:Person>
        </b:NameList>
      </b:Author>
    </b:Author>
    <b:Title>(Department of Industry, Innovation and Science, 2018)</b:Title>
    <b:Year>2018</b:Year>
    <b:RefOrder>1</b:RefOrder>
  </b:Source>
</b:Sources>
</file>

<file path=customXml/itemProps1.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389f41fd-c1fd-42a7-9d73-f4e35625c411"/>
    <ds:schemaRef ds:uri="b798198a-4fbf-42be-8530-1d0c80d0fe61"/>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96B67540-604D-4DDC-9E76-C82C6A1E26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389f41fd-c1fd-42a7-9d73-f4e35625c4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9032DD6-93B5-499D-9319-71094CE58D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Code_SW_20181017_Dark Lavender</Template>
  <TotalTime>0</TotalTime>
  <Pages>57</Pages>
  <Words>11050</Words>
  <Characters>62985</Characters>
  <Application>Microsoft Office Word</Application>
  <DocSecurity>0</DocSecurity>
  <Lines>524</Lines>
  <Paragraphs>147</Paragraphs>
  <ScaleCrop>false</ScaleCrop>
  <HeadingPairs>
    <vt:vector size="2" baseType="variant">
      <vt:variant>
        <vt:lpstr>Title</vt:lpstr>
      </vt:variant>
      <vt:variant>
        <vt:i4>1</vt:i4>
      </vt:variant>
    </vt:vector>
  </HeadingPairs>
  <TitlesOfParts>
    <vt:vector size="1" baseType="lpstr">
      <vt:lpstr>BSBSUS501 Develop workplace policy and procedures for sustainability</vt:lpstr>
    </vt:vector>
  </TitlesOfParts>
  <LinksUpToDate>false</LinksUpToDate>
  <CharactersWithSpaces>73888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BSBSUS501 Develop workplace policy and procedures for sustainability</dc:title>
  <dc:creator/>
  <cp:lastModifiedBy/>
  <cp:revision>1</cp:revision>
  <dcterms:created xsi:type="dcterms:W3CDTF">2019-11-21T23:17:00Z</dcterms:created>
  <dcterms:modified xsi:type="dcterms:W3CDTF">2019-11-21T23:26:00Z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MSIP_Label_1124e982-4ed1-4819-8c70-4a27f3d38393_Enabled">
    <vt:lpwstr>true</vt:lpwstr>
  </property>
  <property fmtid="{D5CDD505-2E9C-101B-9397-08002B2CF9AE}" pid="4" name="MSIP_Label_1124e982-4ed1-4819-8c70-4a27f3d38393_SetDate">
    <vt:lpwstr>2019-11-19T03:25:38Z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c5c0d2ba-b37e-4971-b4e1-000049237384</vt:lpwstr>
  </property>
  <property fmtid="{D5CDD505-2E9C-101B-9397-08002B2CF9AE}" pid="9" name="MSIP_Label_1124e982-4ed1-4819-8c70-4a27f3d38393_ContentBits">
    <vt:lpwstr>0</vt:lpwstr>
  </property>
</Properties>
</file>