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EDB5CB4" w14:textId="4AD9A3C6" w:rsidR="009A55B9" w:rsidRDefault="00FA2812" w:rsidP="009A55B9">
      <w:bookmarkStart w:id="0" w:name="_Toc511220116"/>
      <w:bookmarkStart w:id="1" w:name="_Toc523306278"/>
      <w:bookmarkStart w:id="2" w:name="_Toc523477958"/>
      <w:bookmarkStart w:id="3" w:name="_Toc523478411"/>
      <w:r w:rsidRPr="0091365D">
        <w:rPr>
          <w:rFonts w:asciiTheme="minorHAnsi" w:hAnsiTheme="minorHAnsi" w:cstheme="minorHAnsi"/>
          <w:noProof/>
          <w:lang w:eastAsia="en-AU"/>
        </w:rPr>
        <mc:AlternateContent>
          <mc:Choice Requires="wps">
            <w:drawing>
              <wp:anchor distT="0" distB="0" distL="114300" distR="114300" simplePos="0" relativeHeight="251771904" behindDoc="0" locked="0" layoutInCell="1" allowOverlap="1" wp14:anchorId="70B4819E" wp14:editId="5CDF1FDA">
                <wp:simplePos x="0" y="0"/>
                <wp:positionH relativeFrom="margin">
                  <wp:posOffset>-159764</wp:posOffset>
                </wp:positionH>
                <wp:positionV relativeFrom="paragraph">
                  <wp:posOffset>3669721</wp:posOffset>
                </wp:positionV>
                <wp:extent cx="6341465" cy="4921250"/>
                <wp:effectExtent l="0" t="0" r="2540" b="0"/>
                <wp:wrapNone/>
                <wp:docPr id="2" name="Freeform 2"/>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1">
                            <a:extLst>
                              <a:ext uri="{28A0092B-C50C-407E-A947-70E740481C1C}">
                                <a14:useLocalDpi xmlns:a14="http://schemas.microsoft.com/office/drawing/2010/main" val="0"/>
                              </a:ext>
                            </a:extLst>
                          </a:blip>
                          <a:srcRect/>
                          <a:stretch>
                            <a:fillRect l="-7533" r="-6457" b="-1500"/>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4EE9F2A" w14:textId="77777777" w:rsidR="00BB541D" w:rsidRDefault="00BB541D" w:rsidP="00FA2812">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B4819E" id="Freeform 2" o:spid="_x0000_s1026" style="position:absolute;margin-left:-12.6pt;margin-top:288.95pt;width:499.35pt;height:387.5pt;z-index:2517719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2" o:title=""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04EE9F2A" w14:textId="77777777" w:rsidR="00BB541D" w:rsidRDefault="00BB541D" w:rsidP="00FA2812">
                      <w:pPr>
                        <w:jc w:val="center"/>
                      </w:pPr>
                      <w:r>
                        <w:softHyphen/>
                      </w:r>
                    </w:p>
                  </w:txbxContent>
                </v:textbox>
                <w10:wrap anchorx="margin"/>
              </v:shape>
            </w:pict>
          </mc:Fallback>
        </mc:AlternateContent>
      </w:r>
      <w:r w:rsidR="00AC5F03">
        <w:rPr>
          <w:noProof/>
          <w:lang w:eastAsia="en-AU"/>
        </w:rPr>
        <w:drawing>
          <wp:anchor distT="0" distB="0" distL="114300" distR="114300" simplePos="0" relativeHeight="251658240" behindDoc="0" locked="0" layoutInCell="1" allowOverlap="1" wp14:anchorId="0454855F" wp14:editId="22F48539">
            <wp:simplePos x="0" y="0"/>
            <wp:positionH relativeFrom="margin">
              <wp:posOffset>3907716</wp:posOffset>
            </wp:positionH>
            <wp:positionV relativeFrom="paragraph">
              <wp:posOffset>-217149</wp:posOffset>
            </wp:positionV>
            <wp:extent cx="2224800" cy="554400"/>
            <wp:effectExtent l="0" t="0" r="4445" b="0"/>
            <wp:wrapNone/>
            <wp:docPr id="245" name="Picture 245"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55B9">
        <w:rPr>
          <w:noProof/>
          <w:lang w:eastAsia="en-AU"/>
        </w:rPr>
        <w:drawing>
          <wp:anchor distT="0" distB="0" distL="114300" distR="114300" simplePos="0" relativeHeight="251650048" behindDoc="1" locked="0" layoutInCell="0" allowOverlap="1" wp14:anchorId="7DA0BD72" wp14:editId="6C6BC629">
            <wp:simplePos x="0" y="0"/>
            <wp:positionH relativeFrom="margin">
              <wp:align>center</wp:align>
            </wp:positionH>
            <wp:positionV relativeFrom="margin">
              <wp:align>center</wp:align>
            </wp:positionV>
            <wp:extent cx="7562215" cy="10689515"/>
            <wp:effectExtent l="0" t="0" r="635"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sidR="009A55B9">
        <w:rPr>
          <w:noProof/>
          <w:lang w:eastAsia="en-AU"/>
        </w:rPr>
        <mc:AlternateContent>
          <mc:Choice Requires="wps">
            <w:drawing>
              <wp:anchor distT="0" distB="0" distL="114300" distR="114300" simplePos="0" relativeHeight="251660288" behindDoc="0" locked="0" layoutInCell="1" allowOverlap="1" wp14:anchorId="3DB127F0" wp14:editId="7D9E1112">
                <wp:simplePos x="0" y="0"/>
                <wp:positionH relativeFrom="column">
                  <wp:posOffset>180663</wp:posOffset>
                </wp:positionH>
                <wp:positionV relativeFrom="paragraph">
                  <wp:posOffset>740220</wp:posOffset>
                </wp:positionV>
                <wp:extent cx="6004532" cy="2933985"/>
                <wp:effectExtent l="0" t="0" r="0" b="0"/>
                <wp:wrapNone/>
                <wp:docPr id="7" name="Text Box 7"/>
                <wp:cNvGraphicFramePr/>
                <a:graphic xmlns:a="http://schemas.openxmlformats.org/drawingml/2006/main">
                  <a:graphicData uri="http://schemas.microsoft.com/office/word/2010/wordprocessingShape">
                    <wps:wsp>
                      <wps:cNvSpPr txBox="1"/>
                      <wps:spPr>
                        <a:xfrm>
                          <a:off x="0" y="0"/>
                          <a:ext cx="6004532" cy="2933985"/>
                        </a:xfrm>
                        <a:prstGeom prst="rect">
                          <a:avLst/>
                        </a:prstGeom>
                        <a:noFill/>
                        <a:ln w="6350">
                          <a:noFill/>
                        </a:ln>
                      </wps:spPr>
                      <wps:txbx>
                        <w:txbxContent>
                          <w:p w14:paraId="628EF246" w14:textId="77777777" w:rsidR="00BB541D" w:rsidRDefault="00BB541D" w:rsidP="009A55B9">
                            <w:pPr>
                              <w:pStyle w:val="Covertitle"/>
                            </w:pPr>
                            <w:r>
                              <w:t>Student workbook</w:t>
                            </w:r>
                          </w:p>
                          <w:p w14:paraId="20F14012" w14:textId="228C4B8C" w:rsidR="00BB541D" w:rsidRPr="00BB541D" w:rsidRDefault="00BB541D" w:rsidP="00BB541D">
                            <w:pPr>
                              <w:pStyle w:val="Coversubtitle"/>
                            </w:pPr>
                            <w:r w:rsidRPr="00BB541D">
                              <w:t>BSBITU212</w:t>
                            </w:r>
                          </w:p>
                          <w:p w14:paraId="48FB66B4" w14:textId="211804D6" w:rsidR="00BB541D" w:rsidRPr="00BB541D" w:rsidRDefault="00BB541D" w:rsidP="00BB541D">
                            <w:pPr>
                              <w:pStyle w:val="Coversubtitle"/>
                            </w:pPr>
                            <w:r w:rsidRPr="00BB541D">
                              <w:t>Create and use spreadsheets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B127F0" id="_x0000_t202" coordsize="21600,21600" o:spt="202" path="m,l,21600r21600,l21600,xe">
                <v:stroke joinstyle="miter"/>
                <v:path gradientshapeok="t" o:connecttype="rect"/>
              </v:shapetype>
              <v:shape id="Text Box 7" o:spid="_x0000_s1027" type="#_x0000_t202" style="position:absolute;margin-left:14.25pt;margin-top:58.3pt;width:472.8pt;height:23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" filled="f" stroked="f" strokeweight=".5pt">
                <v:textbox>
                  <w:txbxContent>
                    <w:p w14:paraId="628EF246" w14:textId="77777777" w:rsidR="00BB541D" w:rsidRDefault="00BB541D" w:rsidP="009A55B9">
                      <w:pPr>
                        <w:pStyle w:val="Covertitle"/>
                      </w:pPr>
                      <w:r>
                        <w:t>Student workbook</w:t>
                      </w:r>
                    </w:p>
                    <w:p w14:paraId="20F14012" w14:textId="228C4B8C" w:rsidR="00BB541D" w:rsidRPr="00BB541D" w:rsidRDefault="00BB541D" w:rsidP="00BB541D">
                      <w:pPr>
                        <w:pStyle w:val="Coversubtitle"/>
                      </w:pPr>
                      <w:r w:rsidRPr="00BB541D">
                        <w:t>BSBITU212</w:t>
                      </w:r>
                    </w:p>
                    <w:p w14:paraId="48FB66B4" w14:textId="211804D6" w:rsidR="00BB541D" w:rsidRPr="00BB541D" w:rsidRDefault="00BB541D" w:rsidP="00BB541D">
                      <w:pPr>
                        <w:pStyle w:val="Coversubtitle"/>
                      </w:pPr>
                      <w:r w:rsidRPr="00BB541D">
                        <w:t>Create and use spreadsheets</w:t>
                      </w:r>
                    </w:p>
                  </w:txbxContent>
                </v:textbox>
              </v:shape>
            </w:pict>
          </mc:Fallback>
        </mc:AlternateContent>
      </w:r>
      <w:r w:rsidR="009A55B9">
        <w:rPr>
          <w:noProof/>
          <w:lang w:eastAsia="en-AU"/>
        </w:rPr>
        <mc:AlternateContent>
          <mc:Choice Requires="wpg">
            <w:drawing>
              <wp:anchor distT="0" distB="0" distL="114300" distR="114300" simplePos="0" relativeHeight="251652096" behindDoc="0" locked="0" layoutInCell="1" allowOverlap="1" wp14:anchorId="0B70A436" wp14:editId="3401DB3F">
                <wp:simplePos x="0" y="0"/>
                <wp:positionH relativeFrom="column">
                  <wp:posOffset>57832</wp:posOffset>
                </wp:positionH>
                <wp:positionV relativeFrom="paragraph">
                  <wp:posOffset>439970</wp:posOffset>
                </wp:positionV>
                <wp:extent cx="2032819" cy="581209"/>
                <wp:effectExtent l="0" t="0" r="24765" b="28575"/>
                <wp:wrapNone/>
                <wp:docPr id="225" name="Group 225"/>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30" name="Straight Connector 230"/>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0" name="Straight Connector 240"/>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1" name="Straight Connector 241"/>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2451409E" id="Group 225" o:spid="_x0000_s1026" style="position:absolute;margin-left:4.55pt;margin-top:34.65pt;width:160.05pt;height:45.75pt;z-index:251652096"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">
                <v:line id="Straight Connector 230"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" strokecolor="#4596ca"/>
                <v:line id="Straight Connector 240"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" strokecolor="#4596ca"/>
                <v:line id="Straight Connector 241"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" strokecolor="#4596ca"/>
              </v:group>
            </w:pict>
          </mc:Fallback>
        </mc:AlternateContent>
      </w:r>
      <w:r w:rsidR="009A55B9">
        <w:rPr>
          <w:noProof/>
          <w:lang w:eastAsia="en-AU"/>
        </w:rPr>
        <mc:AlternateContent>
          <mc:Choice Requires="wpg">
            <w:drawing>
              <wp:anchor distT="0" distB="0" distL="114300" distR="114300" simplePos="0" relativeHeight="251656192" behindDoc="0" locked="0" layoutInCell="1" allowOverlap="1" wp14:anchorId="0B9AA6FC" wp14:editId="061B0512">
                <wp:simplePos x="0" y="0"/>
                <wp:positionH relativeFrom="column">
                  <wp:posOffset>-120735</wp:posOffset>
                </wp:positionH>
                <wp:positionV relativeFrom="paragraph">
                  <wp:posOffset>9046317</wp:posOffset>
                </wp:positionV>
                <wp:extent cx="6341440" cy="442921"/>
                <wp:effectExtent l="0" t="0" r="2540" b="0"/>
                <wp:wrapNone/>
                <wp:docPr id="242" name="Group 242"/>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43" name="Rectangle 243"/>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Rectangle 244"/>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FC71B3B" id="Group 242" o:spid="_x0000_s1026" style="position:absolute;margin-left:-9.5pt;margin-top:712.3pt;width:499.35pt;height:34.9pt;z-index:251656192"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">
                <v:rect id="Rectangle 243"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" filled="f" stroked="f" strokeweight="2pt"/>
                <v:rect id="Rectangle 244"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" filled="f" stroked="f" strokeweight="2pt"/>
              </v:group>
            </w:pict>
          </mc:Fallback>
        </mc:AlternateContent>
      </w:r>
      <w:r w:rsidR="009A55B9">
        <w:br w:type="page"/>
      </w:r>
    </w:p>
    <w:p w14:paraId="60802707" w14:textId="77777777" w:rsidR="009A55B9" w:rsidRDefault="009A55B9" w:rsidP="009A55B9">
      <w:pPr>
        <w:sectPr w:rsidR="009A55B9" w:rsidSect="009A55B9">
          <w:headerReference w:type="even" r:id="rId15"/>
          <w:headerReference w:type="default" r:id="rId16"/>
          <w:footerReference w:type="default" r:id="rId17"/>
          <w:type w:val="continuous"/>
          <w:pgSz w:w="11906" w:h="16838" w:code="9"/>
          <w:pgMar w:top="1134" w:right="1134" w:bottom="1134" w:left="1134" w:header="709" w:footer="284" w:gutter="0"/>
          <w:pgNumType w:start="1"/>
          <w:cols w:space="708"/>
          <w:titlePg/>
          <w:docGrid w:linePitch="360"/>
        </w:sectPr>
      </w:pPr>
    </w:p>
    <w:p w14:paraId="7A622683" w14:textId="77777777" w:rsidR="00552245" w:rsidRDefault="00552245" w:rsidP="008E1D6D">
      <w:pPr>
        <w:spacing w:after="6000"/>
        <w:jc w:val="both"/>
        <w:rPr>
          <w:b/>
          <w:bCs/>
        </w:rPr>
      </w:pPr>
      <w:r>
        <w:rPr>
          <w:b/>
          <w:bCs/>
        </w:rPr>
        <w:lastRenderedPageBreak/>
        <w:t xml:space="preserve">TAFE NSW would like to pay </w:t>
      </w:r>
      <w:r w:rsidR="0051123B">
        <w:rPr>
          <w:b/>
          <w:bCs/>
        </w:rPr>
        <w:t>your</w:t>
      </w:r>
      <w:r>
        <w:rPr>
          <w:b/>
          <w:bCs/>
        </w:rPr>
        <w:t xml:space="preserve"> respect and acknowledge Aboriginal and Torres Strait Islander Peoples as the Traditional Custodians of the Land, Rivers and Sea. We acknowledge and pay </w:t>
      </w:r>
      <w:r w:rsidR="0051123B">
        <w:rPr>
          <w:b/>
          <w:bCs/>
        </w:rPr>
        <w:t>your</w:t>
      </w:r>
      <w:r>
        <w:rPr>
          <w:b/>
          <w:bCs/>
        </w:rPr>
        <w:t xml:space="preserve"> respect to the Elders, both past and present of all Nations.</w:t>
      </w:r>
    </w:p>
    <w:p w14:paraId="30C6E72A" w14:textId="77777777" w:rsidR="00323FB8" w:rsidRPr="009229DD" w:rsidRDefault="00323FB8" w:rsidP="00552245">
      <w:pPr>
        <w:pStyle w:val="SmallerText-Black"/>
        <w:rPr>
          <w:rStyle w:val="GuidetextChar"/>
          <w:color w:val="auto"/>
          <w:sz w:val="24"/>
        </w:rPr>
      </w:pPr>
      <w:r w:rsidRPr="009229DD">
        <w:rPr>
          <w:sz w:val="24"/>
        </w:rPr>
        <w:t>Version:</w:t>
      </w:r>
      <w:r w:rsidRPr="009229DD">
        <w:rPr>
          <w:sz w:val="24"/>
        </w:rPr>
        <w:tab/>
      </w:r>
      <w:r w:rsidRPr="009229DD">
        <w:rPr>
          <w:sz w:val="24"/>
        </w:rPr>
        <w:tab/>
      </w:r>
      <w:r w:rsidRPr="009229DD">
        <w:rPr>
          <w:sz w:val="24"/>
        </w:rPr>
        <w:tab/>
      </w:r>
      <w:r w:rsidRPr="009229DD">
        <w:rPr>
          <w:rStyle w:val="GuidetextChar"/>
          <w:color w:val="auto"/>
          <w:sz w:val="24"/>
        </w:rPr>
        <w:t>20180903</w:t>
      </w:r>
    </w:p>
    <w:p w14:paraId="599EF845" w14:textId="7AF2F0B3" w:rsidR="00323FB8" w:rsidRPr="009229DD" w:rsidRDefault="00323FB8" w:rsidP="00323FB8">
      <w:pPr>
        <w:pStyle w:val="SmallerText-Black"/>
        <w:rPr>
          <w:sz w:val="24"/>
        </w:rPr>
      </w:pPr>
      <w:r w:rsidRPr="009229DD">
        <w:rPr>
          <w:sz w:val="24"/>
        </w:rPr>
        <w:t>Date created:</w:t>
      </w:r>
      <w:r w:rsidRPr="009229DD">
        <w:rPr>
          <w:sz w:val="24"/>
        </w:rPr>
        <w:tab/>
      </w:r>
      <w:r w:rsidRPr="009229DD">
        <w:rPr>
          <w:sz w:val="24"/>
        </w:rPr>
        <w:tab/>
      </w:r>
      <w:r w:rsidRPr="009229DD">
        <w:rPr>
          <w:sz w:val="24"/>
        </w:rPr>
        <w:tab/>
      </w:r>
      <w:r w:rsidR="00C1351E">
        <w:rPr>
          <w:rStyle w:val="GuidetextChar"/>
          <w:color w:val="auto"/>
          <w:sz w:val="24"/>
        </w:rPr>
        <w:t>19/12/2018</w:t>
      </w:r>
    </w:p>
    <w:p w14:paraId="42A749E1" w14:textId="214A25B3" w:rsidR="00323FB8" w:rsidRPr="009229DD" w:rsidRDefault="00323FB8" w:rsidP="00323FB8">
      <w:pPr>
        <w:pStyle w:val="SmallerText-Black"/>
        <w:rPr>
          <w:sz w:val="24"/>
        </w:rPr>
      </w:pPr>
      <w:r w:rsidRPr="009229DD">
        <w:rPr>
          <w:sz w:val="24"/>
        </w:rPr>
        <w:t>Date modified:</w:t>
      </w:r>
      <w:r w:rsidRPr="009229DD">
        <w:rPr>
          <w:sz w:val="24"/>
        </w:rPr>
        <w:tab/>
      </w:r>
      <w:r w:rsidRPr="009229DD">
        <w:rPr>
          <w:sz w:val="24"/>
        </w:rPr>
        <w:tab/>
      </w:r>
      <w:r w:rsidR="00C1351E">
        <w:rPr>
          <w:rStyle w:val="GuidetextChar"/>
          <w:color w:val="auto"/>
          <w:sz w:val="24"/>
        </w:rPr>
        <w:t>19/12/2018</w:t>
      </w:r>
    </w:p>
    <w:p w14:paraId="26CA1C46" w14:textId="77777777" w:rsidR="00323FB8" w:rsidRDefault="00323FB8" w:rsidP="00323FB8">
      <w:r>
        <w:t>For queries please contact:</w:t>
      </w:r>
    </w:p>
    <w:p w14:paraId="4A598BBA" w14:textId="3158B541" w:rsidR="00D41EB8" w:rsidRPr="00B614E7" w:rsidRDefault="00D41EB8" w:rsidP="00D41EB8">
      <w:pPr>
        <w:pStyle w:val="SmallerText-Black"/>
        <w:rPr>
          <w:i/>
        </w:rPr>
      </w:pPr>
      <w:r w:rsidRPr="00B614E7">
        <w:rPr>
          <w:i/>
        </w:rPr>
        <w:t>Technology and Business Services SkillsPoint</w:t>
      </w:r>
    </w:p>
    <w:p w14:paraId="685233C3" w14:textId="7E7ADF68" w:rsidR="00D41EB8" w:rsidRPr="00B614E7" w:rsidRDefault="00D41EB8" w:rsidP="00D41EB8">
      <w:pPr>
        <w:pStyle w:val="SmallerText-Black"/>
        <w:rPr>
          <w:i/>
        </w:rPr>
      </w:pPr>
      <w:r w:rsidRPr="00B614E7">
        <w:rPr>
          <w:i/>
        </w:rPr>
        <w:t>Building B, Level G, Corner Harris Street and Mary Ann Street, Ultimo NSW 2007</w:t>
      </w:r>
    </w:p>
    <w:p w14:paraId="108431F9" w14:textId="340D8D5A" w:rsidR="00323FB8" w:rsidRDefault="0E623260" w:rsidP="0E623260">
      <w:pPr>
        <w:pStyle w:val="SmallerText-Black"/>
        <w:rPr>
          <w:sz w:val="24"/>
        </w:rPr>
      </w:pPr>
      <w:r w:rsidRPr="0E623260">
        <w:rPr>
          <w:sz w:val="24"/>
        </w:rPr>
        <w:t>© NSW TAFE Commission 2019</w:t>
      </w:r>
    </w:p>
    <w:p w14:paraId="00671BE8" w14:textId="0E51A530" w:rsidR="00323FB8" w:rsidRDefault="0E623260" w:rsidP="0E623260">
      <w:pPr>
        <w:pStyle w:val="SmallerText-Black"/>
        <w:rPr>
          <w:sz w:val="24"/>
        </w:rPr>
      </w:pPr>
      <w:r w:rsidRPr="0E623260">
        <w:rPr>
          <w:sz w:val="24"/>
        </w:rPr>
        <w:t>RTO Provider Number 90003 | CRICOS Provider Code: 00591E</w:t>
      </w:r>
    </w:p>
    <w:p w14:paraId="0EA63993" w14:textId="031BD378" w:rsidR="00323FB8" w:rsidRPr="00D41EB8" w:rsidRDefault="00323FB8" w:rsidP="00323FB8">
      <w:pPr>
        <w:pStyle w:val="SmallerText-Black"/>
        <w:rPr>
          <w:sz w:val="32"/>
        </w:rPr>
      </w:pPr>
      <w:r>
        <w:rPr>
          <w:sz w:val="24"/>
        </w:rPr>
        <w:t>This res</w:t>
      </w:r>
      <w:r w:rsidR="0051123B">
        <w:rPr>
          <w:sz w:val="24"/>
        </w:rPr>
        <w:t>our</w:t>
      </w:r>
      <w:r>
        <w:rPr>
          <w:sz w:val="24"/>
        </w:rPr>
        <w:t xml:space="preserve">ce can be found in the TAFE NSW </w:t>
      </w:r>
      <w:hyperlink r:id="rId18" w:history="1">
        <w:r w:rsidR="00D41EB8" w:rsidRPr="00D41EB8">
          <w:rPr>
            <w:rStyle w:val="Hyperlink"/>
            <w:sz w:val="24"/>
          </w:rPr>
          <w:t>Learning Bank</w:t>
        </w:r>
      </w:hyperlink>
    </w:p>
    <w:p w14:paraId="19FB68EA" w14:textId="65B6175C" w:rsidR="00323FB8" w:rsidRDefault="00323FB8" w:rsidP="0E623260">
      <w:pPr>
        <w:pStyle w:val="SmallerText-Black"/>
        <w:rPr>
          <w:sz w:val="24"/>
        </w:rPr>
      </w:pPr>
      <w:r w:rsidRPr="0E623260">
        <w:rPr>
          <w:sz w:val="24"/>
        </w:rPr>
        <w:t xml:space="preserve">The content in this document is copyright © NSW TAFE Commission 2019, and should not be reproduced without the permission of the TAFE NSW. Information contained in this document is correct at time of printing: </w:t>
      </w:r>
      <w:r w:rsidRPr="0E623260">
        <w:fldChar w:fldCharType="begin"/>
      </w:r>
      <w:r>
        <w:rPr>
          <w:sz w:val="24"/>
        </w:rPr>
        <w:instrText xml:space="preserve"> DATE  \@ "d MMMM yyyy"  \* MERGEFORMAT </w:instrText>
      </w:r>
      <w:r w:rsidRPr="0E623260">
        <w:rPr>
          <w:sz w:val="24"/>
        </w:rPr>
        <w:fldChar w:fldCharType="separate"/>
      </w:r>
      <w:r w:rsidR="00BB541D">
        <w:rPr>
          <w:noProof/>
          <w:sz w:val="24"/>
        </w:rPr>
        <w:t>29 May 2019</w:t>
      </w:r>
      <w:r w:rsidRPr="0E623260">
        <w:fldChar w:fldCharType="end"/>
      </w:r>
      <w:r w:rsidRPr="0E623260">
        <w:rPr>
          <w:sz w:val="24"/>
        </w:rPr>
        <w:t xml:space="preserve">. For current information please refer to </w:t>
      </w:r>
      <w:r w:rsidR="0051123B" w:rsidRPr="0E623260">
        <w:rPr>
          <w:sz w:val="24"/>
        </w:rPr>
        <w:t>your</w:t>
      </w:r>
      <w:r w:rsidRPr="0E623260">
        <w:rPr>
          <w:sz w:val="24"/>
        </w:rPr>
        <w:t xml:space="preserve"> website or </w:t>
      </w:r>
      <w:r w:rsidR="0051123B" w:rsidRPr="0E623260">
        <w:rPr>
          <w:sz w:val="24"/>
        </w:rPr>
        <w:t>your</w:t>
      </w:r>
      <w:r w:rsidRPr="0E623260">
        <w:rPr>
          <w:sz w:val="24"/>
        </w:rPr>
        <w:t xml:space="preserve"> teacher as appropriate.</w:t>
      </w:r>
    </w:p>
    <w:sdt>
      <w:sdtPr>
        <w:rPr>
          <w:rFonts w:eastAsiaTheme="minorHAnsi" w:cstheme="minorBidi"/>
          <w:bCs w:val="0"/>
          <w:noProof w:val="0"/>
          <w:color w:val="auto"/>
          <w:sz w:val="24"/>
          <w:szCs w:val="24"/>
          <w:lang w:val="en-AU" w:eastAsia="en-US"/>
        </w:rPr>
        <w:id w:val="-53089027"/>
        <w:docPartObj>
          <w:docPartGallery w:val="Table of Contents"/>
          <w:docPartUnique/>
        </w:docPartObj>
      </w:sdtPr>
      <w:sdtEndPr>
        <w:rPr>
          <w:b/>
        </w:rPr>
      </w:sdtEndPr>
      <w:sdtContent>
        <w:p w14:paraId="5CF496CE" w14:textId="77777777" w:rsidR="00FC65C0" w:rsidRPr="00FC65C0" w:rsidRDefault="00FC65C0">
          <w:pPr>
            <w:pStyle w:val="TOCHeading"/>
            <w:rPr>
              <w:rStyle w:val="Heading1Char"/>
              <w:rFonts w:eastAsiaTheme="majorEastAsia"/>
            </w:rPr>
          </w:pPr>
          <w:r w:rsidRPr="00FC65C0">
            <w:rPr>
              <w:rStyle w:val="Heading1Char"/>
              <w:rFonts w:eastAsiaTheme="majorEastAsia"/>
            </w:rPr>
            <w:t>Contents</w:t>
          </w:r>
        </w:p>
        <w:p w14:paraId="201761C2" w14:textId="583160C5" w:rsidR="00E278E2" w:rsidRDefault="00FC65C0">
          <w:pPr>
            <w:pStyle w:val="TOC1"/>
            <w:rPr>
              <w:rFonts w:asciiTheme="minorHAnsi" w:eastAsiaTheme="minorEastAsia" w:hAnsiTheme="minorHAnsi" w:cstheme="minorBidi"/>
              <w:color w:val="auto"/>
              <w:kern w:val="0"/>
              <w:sz w:val="22"/>
              <w:szCs w:val="22"/>
            </w:rPr>
          </w:pPr>
          <w:r>
            <w:rPr>
              <w:b/>
              <w:bCs/>
              <w:color w:val="007E65"/>
            </w:rPr>
            <w:fldChar w:fldCharType="begin"/>
          </w:r>
          <w:r>
            <w:rPr>
              <w:b/>
              <w:bCs/>
            </w:rPr>
            <w:instrText xml:space="preserve"> TOC \o "1-3" \h \z \u </w:instrText>
          </w:r>
          <w:r>
            <w:rPr>
              <w:b/>
              <w:bCs/>
              <w:color w:val="007E65"/>
            </w:rPr>
            <w:fldChar w:fldCharType="separate"/>
          </w:r>
          <w:hyperlink w:anchor="_Toc10032430" w:history="1">
            <w:r w:rsidR="00E278E2" w:rsidRPr="00D36CCA">
              <w:rPr>
                <w:rStyle w:val="Hyperlink"/>
              </w:rPr>
              <w:t>Icon legends</w:t>
            </w:r>
            <w:r w:rsidR="00E278E2">
              <w:rPr>
                <w:webHidden/>
              </w:rPr>
              <w:tab/>
            </w:r>
            <w:r w:rsidR="00E278E2">
              <w:rPr>
                <w:webHidden/>
              </w:rPr>
              <w:fldChar w:fldCharType="begin"/>
            </w:r>
            <w:r w:rsidR="00E278E2">
              <w:rPr>
                <w:webHidden/>
              </w:rPr>
              <w:instrText xml:space="preserve"> PAGEREF _Toc10032430 \h </w:instrText>
            </w:r>
            <w:r w:rsidR="00E278E2">
              <w:rPr>
                <w:webHidden/>
              </w:rPr>
            </w:r>
            <w:r w:rsidR="00E278E2">
              <w:rPr>
                <w:webHidden/>
              </w:rPr>
              <w:fldChar w:fldCharType="separate"/>
            </w:r>
            <w:r w:rsidR="00E278E2">
              <w:rPr>
                <w:webHidden/>
              </w:rPr>
              <w:t>6</w:t>
            </w:r>
            <w:r w:rsidR="00E278E2">
              <w:rPr>
                <w:webHidden/>
              </w:rPr>
              <w:fldChar w:fldCharType="end"/>
            </w:r>
          </w:hyperlink>
        </w:p>
        <w:p w14:paraId="3C0E239F" w14:textId="24B7D31E" w:rsidR="00E278E2" w:rsidRDefault="00E278E2">
          <w:pPr>
            <w:pStyle w:val="TOC1"/>
            <w:rPr>
              <w:rFonts w:asciiTheme="minorHAnsi" w:eastAsiaTheme="minorEastAsia" w:hAnsiTheme="minorHAnsi" w:cstheme="minorBidi"/>
              <w:color w:val="auto"/>
              <w:kern w:val="0"/>
              <w:sz w:val="22"/>
              <w:szCs w:val="22"/>
            </w:rPr>
          </w:pPr>
          <w:hyperlink w:anchor="_Toc10032431" w:history="1">
            <w:r w:rsidRPr="00D36CCA">
              <w:rPr>
                <w:rStyle w:val="Hyperlink"/>
              </w:rPr>
              <w:t>Introduction</w:t>
            </w:r>
            <w:r>
              <w:rPr>
                <w:webHidden/>
              </w:rPr>
              <w:tab/>
            </w:r>
            <w:r>
              <w:rPr>
                <w:webHidden/>
              </w:rPr>
              <w:fldChar w:fldCharType="begin"/>
            </w:r>
            <w:r>
              <w:rPr>
                <w:webHidden/>
              </w:rPr>
              <w:instrText xml:space="preserve"> PAGEREF _Toc10032431 \h </w:instrText>
            </w:r>
            <w:r>
              <w:rPr>
                <w:webHidden/>
              </w:rPr>
            </w:r>
            <w:r>
              <w:rPr>
                <w:webHidden/>
              </w:rPr>
              <w:fldChar w:fldCharType="separate"/>
            </w:r>
            <w:r>
              <w:rPr>
                <w:webHidden/>
              </w:rPr>
              <w:t>7</w:t>
            </w:r>
            <w:r>
              <w:rPr>
                <w:webHidden/>
              </w:rPr>
              <w:fldChar w:fldCharType="end"/>
            </w:r>
          </w:hyperlink>
        </w:p>
        <w:p w14:paraId="057963EE" w14:textId="2A62D204" w:rsidR="00E278E2" w:rsidRDefault="00E278E2">
          <w:pPr>
            <w:pStyle w:val="TOC1"/>
            <w:rPr>
              <w:rFonts w:asciiTheme="minorHAnsi" w:eastAsiaTheme="minorEastAsia" w:hAnsiTheme="minorHAnsi" w:cstheme="minorBidi"/>
              <w:color w:val="auto"/>
              <w:kern w:val="0"/>
              <w:sz w:val="22"/>
              <w:szCs w:val="22"/>
            </w:rPr>
          </w:pPr>
          <w:hyperlink w:anchor="_Toc10032432" w:history="1">
            <w:r w:rsidRPr="00D36CCA">
              <w:rPr>
                <w:rStyle w:val="Hyperlink"/>
              </w:rPr>
              <w:t>Topic 1: Use relevant WHS practices</w:t>
            </w:r>
            <w:r>
              <w:rPr>
                <w:webHidden/>
              </w:rPr>
              <w:tab/>
            </w:r>
            <w:r>
              <w:rPr>
                <w:webHidden/>
              </w:rPr>
              <w:fldChar w:fldCharType="begin"/>
            </w:r>
            <w:r>
              <w:rPr>
                <w:webHidden/>
              </w:rPr>
              <w:instrText xml:space="preserve"> PAGEREF _Toc10032432 \h </w:instrText>
            </w:r>
            <w:r>
              <w:rPr>
                <w:webHidden/>
              </w:rPr>
            </w:r>
            <w:r>
              <w:rPr>
                <w:webHidden/>
              </w:rPr>
              <w:fldChar w:fldCharType="separate"/>
            </w:r>
            <w:r>
              <w:rPr>
                <w:webHidden/>
              </w:rPr>
              <w:t>9</w:t>
            </w:r>
            <w:r>
              <w:rPr>
                <w:webHidden/>
              </w:rPr>
              <w:fldChar w:fldCharType="end"/>
            </w:r>
          </w:hyperlink>
        </w:p>
        <w:p w14:paraId="1CFB5AC9" w14:textId="184E00B5"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33" w:history="1">
            <w:r w:rsidRPr="00D36CCA">
              <w:rPr>
                <w:rStyle w:val="Hyperlink"/>
              </w:rPr>
              <w:t>Guide to correct WHS practices</w:t>
            </w:r>
            <w:r>
              <w:rPr>
                <w:webHidden/>
              </w:rPr>
              <w:tab/>
            </w:r>
            <w:r>
              <w:rPr>
                <w:webHidden/>
              </w:rPr>
              <w:fldChar w:fldCharType="begin"/>
            </w:r>
            <w:r>
              <w:rPr>
                <w:webHidden/>
              </w:rPr>
              <w:instrText xml:space="preserve"> PAGEREF _Toc10032433 \h </w:instrText>
            </w:r>
            <w:r>
              <w:rPr>
                <w:webHidden/>
              </w:rPr>
            </w:r>
            <w:r>
              <w:rPr>
                <w:webHidden/>
              </w:rPr>
              <w:fldChar w:fldCharType="separate"/>
            </w:r>
            <w:r>
              <w:rPr>
                <w:webHidden/>
              </w:rPr>
              <w:t>9</w:t>
            </w:r>
            <w:r>
              <w:rPr>
                <w:webHidden/>
              </w:rPr>
              <w:fldChar w:fldCharType="end"/>
            </w:r>
          </w:hyperlink>
        </w:p>
        <w:p w14:paraId="71D682C5" w14:textId="6956DD93"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34" w:history="1">
            <w:r w:rsidRPr="00D36CCA">
              <w:rPr>
                <w:rStyle w:val="Hyperlink"/>
              </w:rPr>
              <w:t>Ways to reduce paper in a business environment</w:t>
            </w:r>
            <w:r>
              <w:rPr>
                <w:webHidden/>
              </w:rPr>
              <w:tab/>
            </w:r>
            <w:r>
              <w:rPr>
                <w:webHidden/>
              </w:rPr>
              <w:fldChar w:fldCharType="begin"/>
            </w:r>
            <w:r>
              <w:rPr>
                <w:webHidden/>
              </w:rPr>
              <w:instrText xml:space="preserve"> PAGEREF _Toc10032434 \h </w:instrText>
            </w:r>
            <w:r>
              <w:rPr>
                <w:webHidden/>
              </w:rPr>
            </w:r>
            <w:r>
              <w:rPr>
                <w:webHidden/>
              </w:rPr>
              <w:fldChar w:fldCharType="separate"/>
            </w:r>
            <w:r>
              <w:rPr>
                <w:webHidden/>
              </w:rPr>
              <w:t>10</w:t>
            </w:r>
            <w:r>
              <w:rPr>
                <w:webHidden/>
              </w:rPr>
              <w:fldChar w:fldCharType="end"/>
            </w:r>
          </w:hyperlink>
        </w:p>
        <w:p w14:paraId="4D63B0C8" w14:textId="69A64C23" w:rsidR="00E278E2" w:rsidRDefault="00E278E2">
          <w:pPr>
            <w:pStyle w:val="TOC2"/>
            <w:rPr>
              <w:rFonts w:asciiTheme="minorHAnsi" w:eastAsiaTheme="minorEastAsia" w:hAnsiTheme="minorHAnsi" w:cstheme="minorBidi"/>
              <w:color w:val="auto"/>
              <w:kern w:val="0"/>
              <w:sz w:val="22"/>
              <w:szCs w:val="22"/>
            </w:rPr>
          </w:pPr>
          <w:hyperlink w:anchor="_Toc10032435" w:history="1">
            <w:r w:rsidRPr="00D36CCA">
              <w:rPr>
                <w:rStyle w:val="Hyperlink"/>
              </w:rPr>
              <w:t>Activity: Set up the work area</w:t>
            </w:r>
            <w:r>
              <w:rPr>
                <w:webHidden/>
              </w:rPr>
              <w:tab/>
            </w:r>
            <w:r>
              <w:rPr>
                <w:webHidden/>
              </w:rPr>
              <w:fldChar w:fldCharType="begin"/>
            </w:r>
            <w:r>
              <w:rPr>
                <w:webHidden/>
              </w:rPr>
              <w:instrText xml:space="preserve"> PAGEREF _Toc10032435 \h </w:instrText>
            </w:r>
            <w:r>
              <w:rPr>
                <w:webHidden/>
              </w:rPr>
            </w:r>
            <w:r>
              <w:rPr>
                <w:webHidden/>
              </w:rPr>
              <w:fldChar w:fldCharType="separate"/>
            </w:r>
            <w:r>
              <w:rPr>
                <w:webHidden/>
              </w:rPr>
              <w:t>11</w:t>
            </w:r>
            <w:r>
              <w:rPr>
                <w:webHidden/>
              </w:rPr>
              <w:fldChar w:fldCharType="end"/>
            </w:r>
          </w:hyperlink>
        </w:p>
        <w:p w14:paraId="0481D42F" w14:textId="00ADC63E"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36" w:history="1">
            <w:r w:rsidRPr="00D36CCA">
              <w:rPr>
                <w:rStyle w:val="Hyperlink"/>
              </w:rPr>
              <w:t>Check your neighbour’s work area</w:t>
            </w:r>
            <w:r>
              <w:rPr>
                <w:webHidden/>
              </w:rPr>
              <w:tab/>
            </w:r>
            <w:r>
              <w:rPr>
                <w:webHidden/>
              </w:rPr>
              <w:fldChar w:fldCharType="begin"/>
            </w:r>
            <w:r>
              <w:rPr>
                <w:webHidden/>
              </w:rPr>
              <w:instrText xml:space="preserve"> PAGEREF _Toc10032436 \h </w:instrText>
            </w:r>
            <w:r>
              <w:rPr>
                <w:webHidden/>
              </w:rPr>
            </w:r>
            <w:r>
              <w:rPr>
                <w:webHidden/>
              </w:rPr>
              <w:fldChar w:fldCharType="separate"/>
            </w:r>
            <w:r>
              <w:rPr>
                <w:webHidden/>
              </w:rPr>
              <w:t>11</w:t>
            </w:r>
            <w:r>
              <w:rPr>
                <w:webHidden/>
              </w:rPr>
              <w:fldChar w:fldCharType="end"/>
            </w:r>
          </w:hyperlink>
        </w:p>
        <w:p w14:paraId="03B5B54B" w14:textId="3335EC12" w:rsidR="00E278E2" w:rsidRDefault="00E278E2">
          <w:pPr>
            <w:pStyle w:val="TOC1"/>
            <w:rPr>
              <w:rFonts w:asciiTheme="minorHAnsi" w:eastAsiaTheme="minorEastAsia" w:hAnsiTheme="minorHAnsi" w:cstheme="minorBidi"/>
              <w:color w:val="auto"/>
              <w:kern w:val="0"/>
              <w:sz w:val="22"/>
              <w:szCs w:val="22"/>
            </w:rPr>
          </w:pPr>
          <w:hyperlink w:anchor="_Toc10032437" w:history="1">
            <w:r w:rsidRPr="00D36CCA">
              <w:rPr>
                <w:rStyle w:val="Hyperlink"/>
              </w:rPr>
              <w:t>Topic 2: Prepare to produce spreadsheets</w:t>
            </w:r>
            <w:r>
              <w:rPr>
                <w:webHidden/>
              </w:rPr>
              <w:tab/>
            </w:r>
            <w:r>
              <w:rPr>
                <w:webHidden/>
              </w:rPr>
              <w:fldChar w:fldCharType="begin"/>
            </w:r>
            <w:r>
              <w:rPr>
                <w:webHidden/>
              </w:rPr>
              <w:instrText xml:space="preserve"> PAGEREF _Toc10032437 \h </w:instrText>
            </w:r>
            <w:r>
              <w:rPr>
                <w:webHidden/>
              </w:rPr>
            </w:r>
            <w:r>
              <w:rPr>
                <w:webHidden/>
              </w:rPr>
              <w:fldChar w:fldCharType="separate"/>
            </w:r>
            <w:r>
              <w:rPr>
                <w:webHidden/>
              </w:rPr>
              <w:t>14</w:t>
            </w:r>
            <w:r>
              <w:rPr>
                <w:webHidden/>
              </w:rPr>
              <w:fldChar w:fldCharType="end"/>
            </w:r>
          </w:hyperlink>
        </w:p>
        <w:p w14:paraId="6CF8A3C8" w14:textId="041353BA" w:rsidR="00E278E2" w:rsidRDefault="00E278E2">
          <w:pPr>
            <w:pStyle w:val="TOC2"/>
            <w:rPr>
              <w:rFonts w:asciiTheme="minorHAnsi" w:eastAsiaTheme="minorEastAsia" w:hAnsiTheme="minorHAnsi" w:cstheme="minorBidi"/>
              <w:color w:val="auto"/>
              <w:kern w:val="0"/>
              <w:sz w:val="22"/>
              <w:szCs w:val="22"/>
            </w:rPr>
          </w:pPr>
          <w:hyperlink w:anchor="_Toc10032438" w:history="1">
            <w:r w:rsidRPr="00D36CCA">
              <w:rPr>
                <w:rStyle w:val="Hyperlink"/>
              </w:rPr>
              <w:t>About spreadsheets</w:t>
            </w:r>
            <w:r>
              <w:rPr>
                <w:webHidden/>
              </w:rPr>
              <w:tab/>
            </w:r>
            <w:r>
              <w:rPr>
                <w:webHidden/>
              </w:rPr>
              <w:fldChar w:fldCharType="begin"/>
            </w:r>
            <w:r>
              <w:rPr>
                <w:webHidden/>
              </w:rPr>
              <w:instrText xml:space="preserve"> PAGEREF _Toc10032438 \h </w:instrText>
            </w:r>
            <w:r>
              <w:rPr>
                <w:webHidden/>
              </w:rPr>
            </w:r>
            <w:r>
              <w:rPr>
                <w:webHidden/>
              </w:rPr>
              <w:fldChar w:fldCharType="separate"/>
            </w:r>
            <w:r>
              <w:rPr>
                <w:webHidden/>
              </w:rPr>
              <w:t>14</w:t>
            </w:r>
            <w:r>
              <w:rPr>
                <w:webHidden/>
              </w:rPr>
              <w:fldChar w:fldCharType="end"/>
            </w:r>
          </w:hyperlink>
        </w:p>
        <w:p w14:paraId="19B02FF0" w14:textId="3288B87C"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39" w:history="1">
            <w:r w:rsidRPr="00D36CCA">
              <w:rPr>
                <w:rStyle w:val="Hyperlink"/>
              </w:rPr>
              <w:t>Advantages</w:t>
            </w:r>
            <w:r>
              <w:rPr>
                <w:webHidden/>
              </w:rPr>
              <w:tab/>
            </w:r>
            <w:r>
              <w:rPr>
                <w:webHidden/>
              </w:rPr>
              <w:fldChar w:fldCharType="begin"/>
            </w:r>
            <w:r>
              <w:rPr>
                <w:webHidden/>
              </w:rPr>
              <w:instrText xml:space="preserve"> PAGEREF _Toc10032439 \h </w:instrText>
            </w:r>
            <w:r>
              <w:rPr>
                <w:webHidden/>
              </w:rPr>
            </w:r>
            <w:r>
              <w:rPr>
                <w:webHidden/>
              </w:rPr>
              <w:fldChar w:fldCharType="separate"/>
            </w:r>
            <w:r>
              <w:rPr>
                <w:webHidden/>
              </w:rPr>
              <w:t>14</w:t>
            </w:r>
            <w:r>
              <w:rPr>
                <w:webHidden/>
              </w:rPr>
              <w:fldChar w:fldCharType="end"/>
            </w:r>
          </w:hyperlink>
        </w:p>
        <w:p w14:paraId="172BBC78" w14:textId="3F98CE11" w:rsidR="00E278E2" w:rsidRDefault="00E278E2">
          <w:pPr>
            <w:pStyle w:val="TOC2"/>
            <w:rPr>
              <w:rFonts w:asciiTheme="minorHAnsi" w:eastAsiaTheme="minorEastAsia" w:hAnsiTheme="minorHAnsi" w:cstheme="minorBidi"/>
              <w:color w:val="auto"/>
              <w:kern w:val="0"/>
              <w:sz w:val="22"/>
              <w:szCs w:val="22"/>
            </w:rPr>
          </w:pPr>
          <w:hyperlink w:anchor="_Toc10032440" w:history="1">
            <w:r w:rsidRPr="00D36CCA">
              <w:rPr>
                <w:rStyle w:val="Hyperlink"/>
              </w:rPr>
              <w:t>Excel workbooks</w:t>
            </w:r>
            <w:r>
              <w:rPr>
                <w:webHidden/>
              </w:rPr>
              <w:tab/>
            </w:r>
            <w:r>
              <w:rPr>
                <w:webHidden/>
              </w:rPr>
              <w:fldChar w:fldCharType="begin"/>
            </w:r>
            <w:r>
              <w:rPr>
                <w:webHidden/>
              </w:rPr>
              <w:instrText xml:space="preserve"> PAGEREF _Toc10032440 \h </w:instrText>
            </w:r>
            <w:r>
              <w:rPr>
                <w:webHidden/>
              </w:rPr>
            </w:r>
            <w:r>
              <w:rPr>
                <w:webHidden/>
              </w:rPr>
              <w:fldChar w:fldCharType="separate"/>
            </w:r>
            <w:r>
              <w:rPr>
                <w:webHidden/>
              </w:rPr>
              <w:t>14</w:t>
            </w:r>
            <w:r>
              <w:rPr>
                <w:webHidden/>
              </w:rPr>
              <w:fldChar w:fldCharType="end"/>
            </w:r>
          </w:hyperlink>
        </w:p>
        <w:p w14:paraId="03E9F681" w14:textId="33AF6B3F" w:rsidR="00E278E2" w:rsidRDefault="00E278E2">
          <w:pPr>
            <w:pStyle w:val="TOC2"/>
            <w:rPr>
              <w:rFonts w:asciiTheme="minorHAnsi" w:eastAsiaTheme="minorEastAsia" w:hAnsiTheme="minorHAnsi" w:cstheme="minorBidi"/>
              <w:color w:val="auto"/>
              <w:kern w:val="0"/>
              <w:sz w:val="22"/>
              <w:szCs w:val="22"/>
            </w:rPr>
          </w:pPr>
          <w:hyperlink w:anchor="_Toc10032441" w:history="1">
            <w:r w:rsidRPr="00D36CCA">
              <w:rPr>
                <w:rStyle w:val="Hyperlink"/>
              </w:rPr>
              <w:t>Excel screen components</w:t>
            </w:r>
            <w:r>
              <w:rPr>
                <w:webHidden/>
              </w:rPr>
              <w:tab/>
            </w:r>
            <w:r>
              <w:rPr>
                <w:webHidden/>
              </w:rPr>
              <w:fldChar w:fldCharType="begin"/>
            </w:r>
            <w:r>
              <w:rPr>
                <w:webHidden/>
              </w:rPr>
              <w:instrText xml:space="preserve"> PAGEREF _Toc10032441 \h </w:instrText>
            </w:r>
            <w:r>
              <w:rPr>
                <w:webHidden/>
              </w:rPr>
            </w:r>
            <w:r>
              <w:rPr>
                <w:webHidden/>
              </w:rPr>
              <w:fldChar w:fldCharType="separate"/>
            </w:r>
            <w:r>
              <w:rPr>
                <w:webHidden/>
              </w:rPr>
              <w:t>15</w:t>
            </w:r>
            <w:r>
              <w:rPr>
                <w:webHidden/>
              </w:rPr>
              <w:fldChar w:fldCharType="end"/>
            </w:r>
          </w:hyperlink>
        </w:p>
        <w:p w14:paraId="41A25B1A" w14:textId="0B313CFE"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42" w:history="1">
            <w:r w:rsidRPr="00D36CCA">
              <w:rPr>
                <w:rStyle w:val="Hyperlink"/>
              </w:rPr>
              <w:t>The file tab</w:t>
            </w:r>
            <w:r>
              <w:rPr>
                <w:webHidden/>
              </w:rPr>
              <w:tab/>
            </w:r>
            <w:r>
              <w:rPr>
                <w:webHidden/>
              </w:rPr>
              <w:fldChar w:fldCharType="begin"/>
            </w:r>
            <w:r>
              <w:rPr>
                <w:webHidden/>
              </w:rPr>
              <w:instrText xml:space="preserve"> PAGEREF _Toc10032442 \h </w:instrText>
            </w:r>
            <w:r>
              <w:rPr>
                <w:webHidden/>
              </w:rPr>
            </w:r>
            <w:r>
              <w:rPr>
                <w:webHidden/>
              </w:rPr>
              <w:fldChar w:fldCharType="separate"/>
            </w:r>
            <w:r>
              <w:rPr>
                <w:webHidden/>
              </w:rPr>
              <w:t>15</w:t>
            </w:r>
            <w:r>
              <w:rPr>
                <w:webHidden/>
              </w:rPr>
              <w:fldChar w:fldCharType="end"/>
            </w:r>
          </w:hyperlink>
        </w:p>
        <w:p w14:paraId="0C8DBCAE" w14:textId="143DCE83"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43" w:history="1">
            <w:r w:rsidRPr="00D36CCA">
              <w:rPr>
                <w:rStyle w:val="Hyperlink"/>
              </w:rPr>
              <w:t>Title bar</w:t>
            </w:r>
            <w:r>
              <w:rPr>
                <w:webHidden/>
              </w:rPr>
              <w:tab/>
            </w:r>
            <w:r>
              <w:rPr>
                <w:webHidden/>
              </w:rPr>
              <w:fldChar w:fldCharType="begin"/>
            </w:r>
            <w:r>
              <w:rPr>
                <w:webHidden/>
              </w:rPr>
              <w:instrText xml:space="preserve"> PAGEREF _Toc10032443 \h </w:instrText>
            </w:r>
            <w:r>
              <w:rPr>
                <w:webHidden/>
              </w:rPr>
            </w:r>
            <w:r>
              <w:rPr>
                <w:webHidden/>
              </w:rPr>
              <w:fldChar w:fldCharType="separate"/>
            </w:r>
            <w:r>
              <w:rPr>
                <w:webHidden/>
              </w:rPr>
              <w:t>15</w:t>
            </w:r>
            <w:r>
              <w:rPr>
                <w:webHidden/>
              </w:rPr>
              <w:fldChar w:fldCharType="end"/>
            </w:r>
          </w:hyperlink>
        </w:p>
        <w:p w14:paraId="348C1695" w14:textId="3CC8A896"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44" w:history="1">
            <w:r w:rsidRPr="00D36CCA">
              <w:rPr>
                <w:rStyle w:val="Hyperlink"/>
              </w:rPr>
              <w:t>Quick access toolbar</w:t>
            </w:r>
            <w:r>
              <w:rPr>
                <w:webHidden/>
              </w:rPr>
              <w:tab/>
            </w:r>
            <w:r>
              <w:rPr>
                <w:webHidden/>
              </w:rPr>
              <w:fldChar w:fldCharType="begin"/>
            </w:r>
            <w:r>
              <w:rPr>
                <w:webHidden/>
              </w:rPr>
              <w:instrText xml:space="preserve"> PAGEREF _Toc10032444 \h </w:instrText>
            </w:r>
            <w:r>
              <w:rPr>
                <w:webHidden/>
              </w:rPr>
            </w:r>
            <w:r>
              <w:rPr>
                <w:webHidden/>
              </w:rPr>
              <w:fldChar w:fldCharType="separate"/>
            </w:r>
            <w:r>
              <w:rPr>
                <w:webHidden/>
              </w:rPr>
              <w:t>16</w:t>
            </w:r>
            <w:r>
              <w:rPr>
                <w:webHidden/>
              </w:rPr>
              <w:fldChar w:fldCharType="end"/>
            </w:r>
          </w:hyperlink>
        </w:p>
        <w:p w14:paraId="7D4B34E2" w14:textId="63F0D461"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45" w:history="1">
            <w:r w:rsidRPr="00D36CCA">
              <w:rPr>
                <w:rStyle w:val="Hyperlink"/>
              </w:rPr>
              <w:t>The ribbon</w:t>
            </w:r>
            <w:r>
              <w:rPr>
                <w:webHidden/>
              </w:rPr>
              <w:tab/>
            </w:r>
            <w:r>
              <w:rPr>
                <w:webHidden/>
              </w:rPr>
              <w:fldChar w:fldCharType="begin"/>
            </w:r>
            <w:r>
              <w:rPr>
                <w:webHidden/>
              </w:rPr>
              <w:instrText xml:space="preserve"> PAGEREF _Toc10032445 \h </w:instrText>
            </w:r>
            <w:r>
              <w:rPr>
                <w:webHidden/>
              </w:rPr>
            </w:r>
            <w:r>
              <w:rPr>
                <w:webHidden/>
              </w:rPr>
              <w:fldChar w:fldCharType="separate"/>
            </w:r>
            <w:r>
              <w:rPr>
                <w:webHidden/>
              </w:rPr>
              <w:t>16</w:t>
            </w:r>
            <w:r>
              <w:rPr>
                <w:webHidden/>
              </w:rPr>
              <w:fldChar w:fldCharType="end"/>
            </w:r>
          </w:hyperlink>
        </w:p>
        <w:p w14:paraId="4938AB60" w14:textId="0E27D941"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46" w:history="1">
            <w:r w:rsidRPr="00D36CCA">
              <w:rPr>
                <w:rStyle w:val="Hyperlink"/>
              </w:rPr>
              <w:t>Home tab</w:t>
            </w:r>
            <w:r>
              <w:rPr>
                <w:webHidden/>
              </w:rPr>
              <w:tab/>
            </w:r>
            <w:r>
              <w:rPr>
                <w:webHidden/>
              </w:rPr>
              <w:fldChar w:fldCharType="begin"/>
            </w:r>
            <w:r>
              <w:rPr>
                <w:webHidden/>
              </w:rPr>
              <w:instrText xml:space="preserve"> PAGEREF _Toc10032446 \h </w:instrText>
            </w:r>
            <w:r>
              <w:rPr>
                <w:webHidden/>
              </w:rPr>
            </w:r>
            <w:r>
              <w:rPr>
                <w:webHidden/>
              </w:rPr>
              <w:fldChar w:fldCharType="separate"/>
            </w:r>
            <w:r>
              <w:rPr>
                <w:webHidden/>
              </w:rPr>
              <w:t>16</w:t>
            </w:r>
            <w:r>
              <w:rPr>
                <w:webHidden/>
              </w:rPr>
              <w:fldChar w:fldCharType="end"/>
            </w:r>
          </w:hyperlink>
        </w:p>
        <w:p w14:paraId="1E1363A9" w14:textId="50E35310"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47" w:history="1">
            <w:r w:rsidRPr="00D36CCA">
              <w:rPr>
                <w:rStyle w:val="Hyperlink"/>
              </w:rPr>
              <w:t>Insert tab</w:t>
            </w:r>
            <w:r>
              <w:rPr>
                <w:webHidden/>
              </w:rPr>
              <w:tab/>
            </w:r>
            <w:r>
              <w:rPr>
                <w:webHidden/>
              </w:rPr>
              <w:fldChar w:fldCharType="begin"/>
            </w:r>
            <w:r>
              <w:rPr>
                <w:webHidden/>
              </w:rPr>
              <w:instrText xml:space="preserve"> PAGEREF _Toc10032447 \h </w:instrText>
            </w:r>
            <w:r>
              <w:rPr>
                <w:webHidden/>
              </w:rPr>
            </w:r>
            <w:r>
              <w:rPr>
                <w:webHidden/>
              </w:rPr>
              <w:fldChar w:fldCharType="separate"/>
            </w:r>
            <w:r>
              <w:rPr>
                <w:webHidden/>
              </w:rPr>
              <w:t>16</w:t>
            </w:r>
            <w:r>
              <w:rPr>
                <w:webHidden/>
              </w:rPr>
              <w:fldChar w:fldCharType="end"/>
            </w:r>
          </w:hyperlink>
        </w:p>
        <w:p w14:paraId="68E2FF71" w14:textId="6940D204"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48" w:history="1">
            <w:r w:rsidRPr="00D36CCA">
              <w:rPr>
                <w:rStyle w:val="Hyperlink"/>
              </w:rPr>
              <w:t>Scroll bars</w:t>
            </w:r>
            <w:r>
              <w:rPr>
                <w:webHidden/>
              </w:rPr>
              <w:tab/>
            </w:r>
            <w:r>
              <w:rPr>
                <w:webHidden/>
              </w:rPr>
              <w:fldChar w:fldCharType="begin"/>
            </w:r>
            <w:r>
              <w:rPr>
                <w:webHidden/>
              </w:rPr>
              <w:instrText xml:space="preserve"> PAGEREF _Toc10032448 \h </w:instrText>
            </w:r>
            <w:r>
              <w:rPr>
                <w:webHidden/>
              </w:rPr>
            </w:r>
            <w:r>
              <w:rPr>
                <w:webHidden/>
              </w:rPr>
              <w:fldChar w:fldCharType="separate"/>
            </w:r>
            <w:r>
              <w:rPr>
                <w:webHidden/>
              </w:rPr>
              <w:t>16</w:t>
            </w:r>
            <w:r>
              <w:rPr>
                <w:webHidden/>
              </w:rPr>
              <w:fldChar w:fldCharType="end"/>
            </w:r>
          </w:hyperlink>
        </w:p>
        <w:p w14:paraId="676E82F7" w14:textId="70576CD1"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49" w:history="1">
            <w:r w:rsidRPr="00D36CCA">
              <w:rPr>
                <w:rStyle w:val="Hyperlink"/>
              </w:rPr>
              <w:t>Formula bar</w:t>
            </w:r>
            <w:r>
              <w:rPr>
                <w:webHidden/>
              </w:rPr>
              <w:tab/>
            </w:r>
            <w:r>
              <w:rPr>
                <w:webHidden/>
              </w:rPr>
              <w:fldChar w:fldCharType="begin"/>
            </w:r>
            <w:r>
              <w:rPr>
                <w:webHidden/>
              </w:rPr>
              <w:instrText xml:space="preserve"> PAGEREF _Toc10032449 \h </w:instrText>
            </w:r>
            <w:r>
              <w:rPr>
                <w:webHidden/>
              </w:rPr>
            </w:r>
            <w:r>
              <w:rPr>
                <w:webHidden/>
              </w:rPr>
              <w:fldChar w:fldCharType="separate"/>
            </w:r>
            <w:r>
              <w:rPr>
                <w:webHidden/>
              </w:rPr>
              <w:t>17</w:t>
            </w:r>
            <w:r>
              <w:rPr>
                <w:webHidden/>
              </w:rPr>
              <w:fldChar w:fldCharType="end"/>
            </w:r>
          </w:hyperlink>
        </w:p>
        <w:p w14:paraId="15A333AC" w14:textId="1975028B"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50" w:history="1">
            <w:r w:rsidRPr="00D36CCA">
              <w:rPr>
                <w:rStyle w:val="Hyperlink"/>
              </w:rPr>
              <w:t>Worksheet tabs</w:t>
            </w:r>
            <w:r>
              <w:rPr>
                <w:webHidden/>
              </w:rPr>
              <w:tab/>
            </w:r>
            <w:r>
              <w:rPr>
                <w:webHidden/>
              </w:rPr>
              <w:fldChar w:fldCharType="begin"/>
            </w:r>
            <w:r>
              <w:rPr>
                <w:webHidden/>
              </w:rPr>
              <w:instrText xml:space="preserve"> PAGEREF _Toc10032450 \h </w:instrText>
            </w:r>
            <w:r>
              <w:rPr>
                <w:webHidden/>
              </w:rPr>
            </w:r>
            <w:r>
              <w:rPr>
                <w:webHidden/>
              </w:rPr>
              <w:fldChar w:fldCharType="separate"/>
            </w:r>
            <w:r>
              <w:rPr>
                <w:webHidden/>
              </w:rPr>
              <w:t>17</w:t>
            </w:r>
            <w:r>
              <w:rPr>
                <w:webHidden/>
              </w:rPr>
              <w:fldChar w:fldCharType="end"/>
            </w:r>
          </w:hyperlink>
        </w:p>
        <w:p w14:paraId="3101FD37" w14:textId="62C50578"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51" w:history="1">
            <w:r w:rsidRPr="00D36CCA">
              <w:rPr>
                <w:rStyle w:val="Hyperlink"/>
              </w:rPr>
              <w:t>Minimise, Maximise and Close a workbook</w:t>
            </w:r>
            <w:r>
              <w:rPr>
                <w:webHidden/>
              </w:rPr>
              <w:tab/>
            </w:r>
            <w:r>
              <w:rPr>
                <w:webHidden/>
              </w:rPr>
              <w:fldChar w:fldCharType="begin"/>
            </w:r>
            <w:r>
              <w:rPr>
                <w:webHidden/>
              </w:rPr>
              <w:instrText xml:space="preserve"> PAGEREF _Toc10032451 \h </w:instrText>
            </w:r>
            <w:r>
              <w:rPr>
                <w:webHidden/>
              </w:rPr>
            </w:r>
            <w:r>
              <w:rPr>
                <w:webHidden/>
              </w:rPr>
              <w:fldChar w:fldCharType="separate"/>
            </w:r>
            <w:r>
              <w:rPr>
                <w:webHidden/>
              </w:rPr>
              <w:t>17</w:t>
            </w:r>
            <w:r>
              <w:rPr>
                <w:webHidden/>
              </w:rPr>
              <w:fldChar w:fldCharType="end"/>
            </w:r>
          </w:hyperlink>
        </w:p>
        <w:p w14:paraId="345BF582" w14:textId="35DE1F18"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52" w:history="1">
            <w:r w:rsidRPr="00D36CCA">
              <w:rPr>
                <w:rStyle w:val="Hyperlink"/>
              </w:rPr>
              <w:t>The mouse pointer</w:t>
            </w:r>
            <w:r>
              <w:rPr>
                <w:webHidden/>
              </w:rPr>
              <w:tab/>
            </w:r>
            <w:r>
              <w:rPr>
                <w:webHidden/>
              </w:rPr>
              <w:fldChar w:fldCharType="begin"/>
            </w:r>
            <w:r>
              <w:rPr>
                <w:webHidden/>
              </w:rPr>
              <w:instrText xml:space="preserve"> PAGEREF _Toc10032452 \h </w:instrText>
            </w:r>
            <w:r>
              <w:rPr>
                <w:webHidden/>
              </w:rPr>
            </w:r>
            <w:r>
              <w:rPr>
                <w:webHidden/>
              </w:rPr>
              <w:fldChar w:fldCharType="separate"/>
            </w:r>
            <w:r>
              <w:rPr>
                <w:webHidden/>
              </w:rPr>
              <w:t>18</w:t>
            </w:r>
            <w:r>
              <w:rPr>
                <w:webHidden/>
              </w:rPr>
              <w:fldChar w:fldCharType="end"/>
            </w:r>
          </w:hyperlink>
        </w:p>
        <w:p w14:paraId="46E63D7D" w14:textId="563E5ABA"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53" w:history="1">
            <w:r w:rsidRPr="00D36CCA">
              <w:rPr>
                <w:rStyle w:val="Hyperlink"/>
              </w:rPr>
              <w:t>Displaying and hiding ribbons</w:t>
            </w:r>
            <w:r>
              <w:rPr>
                <w:webHidden/>
              </w:rPr>
              <w:tab/>
            </w:r>
            <w:r>
              <w:rPr>
                <w:webHidden/>
              </w:rPr>
              <w:fldChar w:fldCharType="begin"/>
            </w:r>
            <w:r>
              <w:rPr>
                <w:webHidden/>
              </w:rPr>
              <w:instrText xml:space="preserve"> PAGEREF _Toc10032453 \h </w:instrText>
            </w:r>
            <w:r>
              <w:rPr>
                <w:webHidden/>
              </w:rPr>
            </w:r>
            <w:r>
              <w:rPr>
                <w:webHidden/>
              </w:rPr>
              <w:fldChar w:fldCharType="separate"/>
            </w:r>
            <w:r>
              <w:rPr>
                <w:webHidden/>
              </w:rPr>
              <w:t>18</w:t>
            </w:r>
            <w:r>
              <w:rPr>
                <w:webHidden/>
              </w:rPr>
              <w:fldChar w:fldCharType="end"/>
            </w:r>
          </w:hyperlink>
        </w:p>
        <w:p w14:paraId="09D1C645" w14:textId="3A00A4B1"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54" w:history="1">
            <w:r w:rsidRPr="00D36CCA">
              <w:rPr>
                <w:rStyle w:val="Hyperlink"/>
              </w:rPr>
              <w:t>Help feature</w:t>
            </w:r>
            <w:r>
              <w:rPr>
                <w:webHidden/>
              </w:rPr>
              <w:tab/>
            </w:r>
            <w:r>
              <w:rPr>
                <w:webHidden/>
              </w:rPr>
              <w:fldChar w:fldCharType="begin"/>
            </w:r>
            <w:r>
              <w:rPr>
                <w:webHidden/>
              </w:rPr>
              <w:instrText xml:space="preserve"> PAGEREF _Toc10032454 \h </w:instrText>
            </w:r>
            <w:r>
              <w:rPr>
                <w:webHidden/>
              </w:rPr>
            </w:r>
            <w:r>
              <w:rPr>
                <w:webHidden/>
              </w:rPr>
              <w:fldChar w:fldCharType="separate"/>
            </w:r>
            <w:r>
              <w:rPr>
                <w:webHidden/>
              </w:rPr>
              <w:t>19</w:t>
            </w:r>
            <w:r>
              <w:rPr>
                <w:webHidden/>
              </w:rPr>
              <w:fldChar w:fldCharType="end"/>
            </w:r>
          </w:hyperlink>
        </w:p>
        <w:p w14:paraId="4FB00115" w14:textId="03D62F8B" w:rsidR="00E278E2" w:rsidRDefault="00E278E2">
          <w:pPr>
            <w:pStyle w:val="TOC2"/>
            <w:rPr>
              <w:rFonts w:asciiTheme="minorHAnsi" w:eastAsiaTheme="minorEastAsia" w:hAnsiTheme="minorHAnsi" w:cstheme="minorBidi"/>
              <w:color w:val="auto"/>
              <w:kern w:val="0"/>
              <w:sz w:val="22"/>
              <w:szCs w:val="22"/>
            </w:rPr>
          </w:pPr>
          <w:hyperlink w:anchor="_Toc10032455" w:history="1">
            <w:r w:rsidRPr="00D36CCA">
              <w:rPr>
                <w:rStyle w:val="Hyperlink"/>
              </w:rPr>
              <w:t>Activity: Formulas</w:t>
            </w:r>
            <w:r>
              <w:rPr>
                <w:webHidden/>
              </w:rPr>
              <w:tab/>
            </w:r>
            <w:r>
              <w:rPr>
                <w:webHidden/>
              </w:rPr>
              <w:fldChar w:fldCharType="begin"/>
            </w:r>
            <w:r>
              <w:rPr>
                <w:webHidden/>
              </w:rPr>
              <w:instrText xml:space="preserve"> PAGEREF _Toc10032455 \h </w:instrText>
            </w:r>
            <w:r>
              <w:rPr>
                <w:webHidden/>
              </w:rPr>
            </w:r>
            <w:r>
              <w:rPr>
                <w:webHidden/>
              </w:rPr>
              <w:fldChar w:fldCharType="separate"/>
            </w:r>
            <w:r>
              <w:rPr>
                <w:webHidden/>
              </w:rPr>
              <w:t>19</w:t>
            </w:r>
            <w:r>
              <w:rPr>
                <w:webHidden/>
              </w:rPr>
              <w:fldChar w:fldCharType="end"/>
            </w:r>
          </w:hyperlink>
        </w:p>
        <w:p w14:paraId="2E266F6D" w14:textId="63296530" w:rsidR="00E278E2" w:rsidRDefault="00E278E2">
          <w:pPr>
            <w:pStyle w:val="TOC2"/>
            <w:rPr>
              <w:rFonts w:asciiTheme="minorHAnsi" w:eastAsiaTheme="minorEastAsia" w:hAnsiTheme="minorHAnsi" w:cstheme="minorBidi"/>
              <w:color w:val="auto"/>
              <w:kern w:val="0"/>
              <w:sz w:val="22"/>
              <w:szCs w:val="22"/>
            </w:rPr>
          </w:pPr>
          <w:hyperlink w:anchor="_Toc10032456" w:history="1">
            <w:r w:rsidRPr="00D36CCA">
              <w:rPr>
                <w:rStyle w:val="Hyperlink"/>
              </w:rPr>
              <w:t>Microsoft excel—simple formulas</w:t>
            </w:r>
            <w:r>
              <w:rPr>
                <w:webHidden/>
              </w:rPr>
              <w:tab/>
            </w:r>
            <w:r>
              <w:rPr>
                <w:webHidden/>
              </w:rPr>
              <w:fldChar w:fldCharType="begin"/>
            </w:r>
            <w:r>
              <w:rPr>
                <w:webHidden/>
              </w:rPr>
              <w:instrText xml:space="preserve"> PAGEREF _Toc10032456 \h </w:instrText>
            </w:r>
            <w:r>
              <w:rPr>
                <w:webHidden/>
              </w:rPr>
            </w:r>
            <w:r>
              <w:rPr>
                <w:webHidden/>
              </w:rPr>
              <w:fldChar w:fldCharType="separate"/>
            </w:r>
            <w:r>
              <w:rPr>
                <w:webHidden/>
              </w:rPr>
              <w:t>20</w:t>
            </w:r>
            <w:r>
              <w:rPr>
                <w:webHidden/>
              </w:rPr>
              <w:fldChar w:fldCharType="end"/>
            </w:r>
          </w:hyperlink>
        </w:p>
        <w:p w14:paraId="138D788D" w14:textId="4287D2FB" w:rsidR="00E278E2" w:rsidRDefault="00E278E2">
          <w:pPr>
            <w:pStyle w:val="TOC2"/>
            <w:rPr>
              <w:rFonts w:asciiTheme="minorHAnsi" w:eastAsiaTheme="minorEastAsia" w:hAnsiTheme="minorHAnsi" w:cstheme="minorBidi"/>
              <w:color w:val="auto"/>
              <w:kern w:val="0"/>
              <w:sz w:val="22"/>
              <w:szCs w:val="22"/>
            </w:rPr>
          </w:pPr>
          <w:hyperlink w:anchor="_Toc10032457" w:history="1">
            <w:r w:rsidRPr="00D36CCA">
              <w:rPr>
                <w:rStyle w:val="Hyperlink"/>
              </w:rPr>
              <w:t>Data series</w:t>
            </w:r>
            <w:r>
              <w:rPr>
                <w:webHidden/>
              </w:rPr>
              <w:tab/>
            </w:r>
            <w:r>
              <w:rPr>
                <w:webHidden/>
              </w:rPr>
              <w:fldChar w:fldCharType="begin"/>
            </w:r>
            <w:r>
              <w:rPr>
                <w:webHidden/>
              </w:rPr>
              <w:instrText xml:space="preserve"> PAGEREF _Toc10032457 \h </w:instrText>
            </w:r>
            <w:r>
              <w:rPr>
                <w:webHidden/>
              </w:rPr>
            </w:r>
            <w:r>
              <w:rPr>
                <w:webHidden/>
              </w:rPr>
              <w:fldChar w:fldCharType="separate"/>
            </w:r>
            <w:r>
              <w:rPr>
                <w:webHidden/>
              </w:rPr>
              <w:t>22</w:t>
            </w:r>
            <w:r>
              <w:rPr>
                <w:webHidden/>
              </w:rPr>
              <w:fldChar w:fldCharType="end"/>
            </w:r>
          </w:hyperlink>
        </w:p>
        <w:p w14:paraId="3556656E" w14:textId="6026877D"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58" w:history="1">
            <w:r w:rsidRPr="00D36CCA">
              <w:rPr>
                <w:rStyle w:val="Hyperlink"/>
              </w:rPr>
              <w:t>Procedure</w:t>
            </w:r>
            <w:r>
              <w:rPr>
                <w:webHidden/>
              </w:rPr>
              <w:tab/>
            </w:r>
            <w:r>
              <w:rPr>
                <w:webHidden/>
              </w:rPr>
              <w:fldChar w:fldCharType="begin"/>
            </w:r>
            <w:r>
              <w:rPr>
                <w:webHidden/>
              </w:rPr>
              <w:instrText xml:space="preserve"> PAGEREF _Toc10032458 \h </w:instrText>
            </w:r>
            <w:r>
              <w:rPr>
                <w:webHidden/>
              </w:rPr>
            </w:r>
            <w:r>
              <w:rPr>
                <w:webHidden/>
              </w:rPr>
              <w:fldChar w:fldCharType="separate"/>
            </w:r>
            <w:r>
              <w:rPr>
                <w:webHidden/>
              </w:rPr>
              <w:t>22</w:t>
            </w:r>
            <w:r>
              <w:rPr>
                <w:webHidden/>
              </w:rPr>
              <w:fldChar w:fldCharType="end"/>
            </w:r>
          </w:hyperlink>
        </w:p>
        <w:p w14:paraId="4E7E0D3E" w14:textId="47C73833" w:rsidR="00E278E2" w:rsidRDefault="00E278E2">
          <w:pPr>
            <w:pStyle w:val="TOC2"/>
            <w:rPr>
              <w:rFonts w:asciiTheme="minorHAnsi" w:eastAsiaTheme="minorEastAsia" w:hAnsiTheme="minorHAnsi" w:cstheme="minorBidi"/>
              <w:color w:val="auto"/>
              <w:kern w:val="0"/>
              <w:sz w:val="22"/>
              <w:szCs w:val="22"/>
            </w:rPr>
          </w:pPr>
          <w:hyperlink w:anchor="_Toc10032459" w:history="1">
            <w:r w:rsidRPr="00D36CCA">
              <w:rPr>
                <w:rStyle w:val="Hyperlink"/>
              </w:rPr>
              <w:t>Activity: Series</w:t>
            </w:r>
            <w:r>
              <w:rPr>
                <w:webHidden/>
              </w:rPr>
              <w:tab/>
            </w:r>
            <w:r>
              <w:rPr>
                <w:webHidden/>
              </w:rPr>
              <w:fldChar w:fldCharType="begin"/>
            </w:r>
            <w:r>
              <w:rPr>
                <w:webHidden/>
              </w:rPr>
              <w:instrText xml:space="preserve"> PAGEREF _Toc10032459 \h </w:instrText>
            </w:r>
            <w:r>
              <w:rPr>
                <w:webHidden/>
              </w:rPr>
            </w:r>
            <w:r>
              <w:rPr>
                <w:webHidden/>
              </w:rPr>
              <w:fldChar w:fldCharType="separate"/>
            </w:r>
            <w:r>
              <w:rPr>
                <w:webHidden/>
              </w:rPr>
              <w:t>23</w:t>
            </w:r>
            <w:r>
              <w:rPr>
                <w:webHidden/>
              </w:rPr>
              <w:fldChar w:fldCharType="end"/>
            </w:r>
          </w:hyperlink>
        </w:p>
        <w:p w14:paraId="54CEED06" w14:textId="7FD2CE17" w:rsidR="00E278E2" w:rsidRDefault="00E278E2">
          <w:pPr>
            <w:pStyle w:val="TOC1"/>
            <w:rPr>
              <w:rFonts w:asciiTheme="minorHAnsi" w:eastAsiaTheme="minorEastAsia" w:hAnsiTheme="minorHAnsi" w:cstheme="minorBidi"/>
              <w:color w:val="auto"/>
              <w:kern w:val="0"/>
              <w:sz w:val="22"/>
              <w:szCs w:val="22"/>
            </w:rPr>
          </w:pPr>
          <w:hyperlink w:anchor="_Toc10032460" w:history="1">
            <w:r w:rsidRPr="00D36CCA">
              <w:rPr>
                <w:rStyle w:val="Hyperlink"/>
              </w:rPr>
              <w:t>Topic 3: Create simple spreadsheets</w:t>
            </w:r>
            <w:r>
              <w:rPr>
                <w:webHidden/>
              </w:rPr>
              <w:tab/>
            </w:r>
            <w:r>
              <w:rPr>
                <w:webHidden/>
              </w:rPr>
              <w:fldChar w:fldCharType="begin"/>
            </w:r>
            <w:r>
              <w:rPr>
                <w:webHidden/>
              </w:rPr>
              <w:instrText xml:space="preserve"> PAGEREF _Toc10032460 \h </w:instrText>
            </w:r>
            <w:r>
              <w:rPr>
                <w:webHidden/>
              </w:rPr>
            </w:r>
            <w:r>
              <w:rPr>
                <w:webHidden/>
              </w:rPr>
              <w:fldChar w:fldCharType="separate"/>
            </w:r>
            <w:r>
              <w:rPr>
                <w:webHidden/>
              </w:rPr>
              <w:t>25</w:t>
            </w:r>
            <w:r>
              <w:rPr>
                <w:webHidden/>
              </w:rPr>
              <w:fldChar w:fldCharType="end"/>
            </w:r>
          </w:hyperlink>
        </w:p>
        <w:p w14:paraId="2167CF6E" w14:textId="34E56AD4" w:rsidR="00E278E2" w:rsidRDefault="00E278E2">
          <w:pPr>
            <w:pStyle w:val="TOC2"/>
            <w:rPr>
              <w:rFonts w:asciiTheme="minorHAnsi" w:eastAsiaTheme="minorEastAsia" w:hAnsiTheme="minorHAnsi" w:cstheme="minorBidi"/>
              <w:color w:val="auto"/>
              <w:kern w:val="0"/>
              <w:sz w:val="22"/>
              <w:szCs w:val="22"/>
            </w:rPr>
          </w:pPr>
          <w:hyperlink w:anchor="_Toc10032461" w:history="1">
            <w:r w:rsidRPr="00D36CCA">
              <w:rPr>
                <w:rStyle w:val="Hyperlink"/>
              </w:rPr>
              <w:t>Creating a worksheet</w:t>
            </w:r>
            <w:r>
              <w:rPr>
                <w:webHidden/>
              </w:rPr>
              <w:tab/>
            </w:r>
            <w:r>
              <w:rPr>
                <w:webHidden/>
              </w:rPr>
              <w:fldChar w:fldCharType="begin"/>
            </w:r>
            <w:r>
              <w:rPr>
                <w:webHidden/>
              </w:rPr>
              <w:instrText xml:space="preserve"> PAGEREF _Toc10032461 \h </w:instrText>
            </w:r>
            <w:r>
              <w:rPr>
                <w:webHidden/>
              </w:rPr>
            </w:r>
            <w:r>
              <w:rPr>
                <w:webHidden/>
              </w:rPr>
              <w:fldChar w:fldCharType="separate"/>
            </w:r>
            <w:r>
              <w:rPr>
                <w:webHidden/>
              </w:rPr>
              <w:t>25</w:t>
            </w:r>
            <w:r>
              <w:rPr>
                <w:webHidden/>
              </w:rPr>
              <w:fldChar w:fldCharType="end"/>
            </w:r>
          </w:hyperlink>
        </w:p>
        <w:p w14:paraId="268D770B" w14:textId="5B1BBF21"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62" w:history="1">
            <w:r w:rsidRPr="00D36CCA">
              <w:rPr>
                <w:rStyle w:val="Hyperlink"/>
              </w:rPr>
              <w:t>Enter data into a worksheet</w:t>
            </w:r>
            <w:r>
              <w:rPr>
                <w:webHidden/>
              </w:rPr>
              <w:tab/>
            </w:r>
            <w:r>
              <w:rPr>
                <w:webHidden/>
              </w:rPr>
              <w:fldChar w:fldCharType="begin"/>
            </w:r>
            <w:r>
              <w:rPr>
                <w:webHidden/>
              </w:rPr>
              <w:instrText xml:space="preserve"> PAGEREF _Toc10032462 \h </w:instrText>
            </w:r>
            <w:r>
              <w:rPr>
                <w:webHidden/>
              </w:rPr>
            </w:r>
            <w:r>
              <w:rPr>
                <w:webHidden/>
              </w:rPr>
              <w:fldChar w:fldCharType="separate"/>
            </w:r>
            <w:r>
              <w:rPr>
                <w:webHidden/>
              </w:rPr>
              <w:t>25</w:t>
            </w:r>
            <w:r>
              <w:rPr>
                <w:webHidden/>
              </w:rPr>
              <w:fldChar w:fldCharType="end"/>
            </w:r>
          </w:hyperlink>
        </w:p>
        <w:p w14:paraId="1C1CB0CC" w14:textId="33F10E5D"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63" w:history="1">
            <w:r w:rsidRPr="00D36CCA">
              <w:rPr>
                <w:rStyle w:val="Hyperlink"/>
              </w:rPr>
              <w:t>Correcting mistakes</w:t>
            </w:r>
            <w:r>
              <w:rPr>
                <w:webHidden/>
              </w:rPr>
              <w:tab/>
            </w:r>
            <w:r>
              <w:rPr>
                <w:webHidden/>
              </w:rPr>
              <w:fldChar w:fldCharType="begin"/>
            </w:r>
            <w:r>
              <w:rPr>
                <w:webHidden/>
              </w:rPr>
              <w:instrText xml:space="preserve"> PAGEREF _Toc10032463 \h </w:instrText>
            </w:r>
            <w:r>
              <w:rPr>
                <w:webHidden/>
              </w:rPr>
            </w:r>
            <w:r>
              <w:rPr>
                <w:webHidden/>
              </w:rPr>
              <w:fldChar w:fldCharType="separate"/>
            </w:r>
            <w:r>
              <w:rPr>
                <w:webHidden/>
              </w:rPr>
              <w:t>25</w:t>
            </w:r>
            <w:r>
              <w:rPr>
                <w:webHidden/>
              </w:rPr>
              <w:fldChar w:fldCharType="end"/>
            </w:r>
          </w:hyperlink>
        </w:p>
        <w:p w14:paraId="13B746BF" w14:textId="1F8291BD" w:rsidR="00E278E2" w:rsidRDefault="00E278E2">
          <w:pPr>
            <w:pStyle w:val="TOC2"/>
            <w:rPr>
              <w:rFonts w:asciiTheme="minorHAnsi" w:eastAsiaTheme="minorEastAsia" w:hAnsiTheme="minorHAnsi" w:cstheme="minorBidi"/>
              <w:color w:val="auto"/>
              <w:kern w:val="0"/>
              <w:sz w:val="22"/>
              <w:szCs w:val="22"/>
            </w:rPr>
          </w:pPr>
          <w:hyperlink w:anchor="_Toc10032464" w:history="1">
            <w:r w:rsidRPr="00D36CCA">
              <w:rPr>
                <w:rStyle w:val="Hyperlink"/>
              </w:rPr>
              <w:t>Activity: Create a worksheet</w:t>
            </w:r>
            <w:r>
              <w:rPr>
                <w:webHidden/>
              </w:rPr>
              <w:tab/>
            </w:r>
            <w:r>
              <w:rPr>
                <w:webHidden/>
              </w:rPr>
              <w:fldChar w:fldCharType="begin"/>
            </w:r>
            <w:r>
              <w:rPr>
                <w:webHidden/>
              </w:rPr>
              <w:instrText xml:space="preserve"> PAGEREF _Toc10032464 \h </w:instrText>
            </w:r>
            <w:r>
              <w:rPr>
                <w:webHidden/>
              </w:rPr>
            </w:r>
            <w:r>
              <w:rPr>
                <w:webHidden/>
              </w:rPr>
              <w:fldChar w:fldCharType="separate"/>
            </w:r>
            <w:r>
              <w:rPr>
                <w:webHidden/>
              </w:rPr>
              <w:t>26</w:t>
            </w:r>
            <w:r>
              <w:rPr>
                <w:webHidden/>
              </w:rPr>
              <w:fldChar w:fldCharType="end"/>
            </w:r>
          </w:hyperlink>
        </w:p>
        <w:p w14:paraId="7921CF8C" w14:textId="794DDC8D"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65" w:history="1">
            <w:r w:rsidRPr="00D36CCA">
              <w:rPr>
                <w:rStyle w:val="Hyperlink"/>
              </w:rPr>
              <w:t>Save your worksheet to the cloud</w:t>
            </w:r>
            <w:r>
              <w:rPr>
                <w:webHidden/>
              </w:rPr>
              <w:tab/>
            </w:r>
            <w:r>
              <w:rPr>
                <w:webHidden/>
              </w:rPr>
              <w:fldChar w:fldCharType="begin"/>
            </w:r>
            <w:r>
              <w:rPr>
                <w:webHidden/>
              </w:rPr>
              <w:instrText xml:space="preserve"> PAGEREF _Toc10032465 \h </w:instrText>
            </w:r>
            <w:r>
              <w:rPr>
                <w:webHidden/>
              </w:rPr>
            </w:r>
            <w:r>
              <w:rPr>
                <w:webHidden/>
              </w:rPr>
              <w:fldChar w:fldCharType="separate"/>
            </w:r>
            <w:r>
              <w:rPr>
                <w:webHidden/>
              </w:rPr>
              <w:t>26</w:t>
            </w:r>
            <w:r>
              <w:rPr>
                <w:webHidden/>
              </w:rPr>
              <w:fldChar w:fldCharType="end"/>
            </w:r>
          </w:hyperlink>
        </w:p>
        <w:p w14:paraId="2124169D" w14:textId="24848F2A"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66" w:history="1">
            <w:r w:rsidRPr="00D36CCA">
              <w:rPr>
                <w:rStyle w:val="Hyperlink"/>
              </w:rPr>
              <w:t>Share your worksheet with others</w:t>
            </w:r>
            <w:r>
              <w:rPr>
                <w:webHidden/>
              </w:rPr>
              <w:tab/>
            </w:r>
            <w:r>
              <w:rPr>
                <w:webHidden/>
              </w:rPr>
              <w:fldChar w:fldCharType="begin"/>
            </w:r>
            <w:r>
              <w:rPr>
                <w:webHidden/>
              </w:rPr>
              <w:instrText xml:space="preserve"> PAGEREF _Toc10032466 \h </w:instrText>
            </w:r>
            <w:r>
              <w:rPr>
                <w:webHidden/>
              </w:rPr>
            </w:r>
            <w:r>
              <w:rPr>
                <w:webHidden/>
              </w:rPr>
              <w:fldChar w:fldCharType="separate"/>
            </w:r>
            <w:r>
              <w:rPr>
                <w:webHidden/>
              </w:rPr>
              <w:t>27</w:t>
            </w:r>
            <w:r>
              <w:rPr>
                <w:webHidden/>
              </w:rPr>
              <w:fldChar w:fldCharType="end"/>
            </w:r>
          </w:hyperlink>
        </w:p>
        <w:p w14:paraId="0084361E" w14:textId="18259F38" w:rsidR="00E278E2" w:rsidRDefault="00E278E2">
          <w:pPr>
            <w:pStyle w:val="TOC2"/>
            <w:rPr>
              <w:rFonts w:asciiTheme="minorHAnsi" w:eastAsiaTheme="minorEastAsia" w:hAnsiTheme="minorHAnsi" w:cstheme="minorBidi"/>
              <w:color w:val="auto"/>
              <w:kern w:val="0"/>
              <w:sz w:val="22"/>
              <w:szCs w:val="22"/>
            </w:rPr>
          </w:pPr>
          <w:hyperlink w:anchor="_Toc10032467" w:history="1">
            <w:r w:rsidRPr="00D36CCA">
              <w:rPr>
                <w:rStyle w:val="Hyperlink"/>
              </w:rPr>
              <w:t>Activity: Resaving</w:t>
            </w:r>
            <w:r>
              <w:rPr>
                <w:webHidden/>
              </w:rPr>
              <w:tab/>
            </w:r>
            <w:r>
              <w:rPr>
                <w:webHidden/>
              </w:rPr>
              <w:fldChar w:fldCharType="begin"/>
            </w:r>
            <w:r>
              <w:rPr>
                <w:webHidden/>
              </w:rPr>
              <w:instrText xml:space="preserve"> PAGEREF _Toc10032467 \h </w:instrText>
            </w:r>
            <w:r>
              <w:rPr>
                <w:webHidden/>
              </w:rPr>
            </w:r>
            <w:r>
              <w:rPr>
                <w:webHidden/>
              </w:rPr>
              <w:fldChar w:fldCharType="separate"/>
            </w:r>
            <w:r>
              <w:rPr>
                <w:webHidden/>
              </w:rPr>
              <w:t>28</w:t>
            </w:r>
            <w:r>
              <w:rPr>
                <w:webHidden/>
              </w:rPr>
              <w:fldChar w:fldCharType="end"/>
            </w:r>
          </w:hyperlink>
        </w:p>
        <w:p w14:paraId="6B1CCF66" w14:textId="740FE416"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68" w:history="1">
            <w:r w:rsidRPr="00D36CCA">
              <w:rPr>
                <w:rStyle w:val="Hyperlink"/>
              </w:rPr>
              <w:t>Open, edit/change and resave a workbook</w:t>
            </w:r>
            <w:r>
              <w:rPr>
                <w:webHidden/>
              </w:rPr>
              <w:tab/>
            </w:r>
            <w:r>
              <w:rPr>
                <w:webHidden/>
              </w:rPr>
              <w:fldChar w:fldCharType="begin"/>
            </w:r>
            <w:r>
              <w:rPr>
                <w:webHidden/>
              </w:rPr>
              <w:instrText xml:space="preserve"> PAGEREF _Toc10032468 \h </w:instrText>
            </w:r>
            <w:r>
              <w:rPr>
                <w:webHidden/>
              </w:rPr>
            </w:r>
            <w:r>
              <w:rPr>
                <w:webHidden/>
              </w:rPr>
              <w:fldChar w:fldCharType="separate"/>
            </w:r>
            <w:r>
              <w:rPr>
                <w:webHidden/>
              </w:rPr>
              <w:t>29</w:t>
            </w:r>
            <w:r>
              <w:rPr>
                <w:webHidden/>
              </w:rPr>
              <w:fldChar w:fldCharType="end"/>
            </w:r>
          </w:hyperlink>
        </w:p>
        <w:p w14:paraId="4B4D663B" w14:textId="0674CBE7" w:rsidR="00E278E2" w:rsidRDefault="00E278E2">
          <w:pPr>
            <w:pStyle w:val="TOC2"/>
            <w:rPr>
              <w:rFonts w:asciiTheme="minorHAnsi" w:eastAsiaTheme="minorEastAsia" w:hAnsiTheme="minorHAnsi" w:cstheme="minorBidi"/>
              <w:color w:val="auto"/>
              <w:kern w:val="0"/>
              <w:sz w:val="22"/>
              <w:szCs w:val="22"/>
            </w:rPr>
          </w:pPr>
          <w:hyperlink w:anchor="_Toc10032469" w:history="1">
            <w:r w:rsidRPr="00D36CCA">
              <w:rPr>
                <w:rStyle w:val="Hyperlink"/>
              </w:rPr>
              <w:t>Activity: Editing data</w:t>
            </w:r>
            <w:r>
              <w:rPr>
                <w:webHidden/>
              </w:rPr>
              <w:tab/>
            </w:r>
            <w:r>
              <w:rPr>
                <w:webHidden/>
              </w:rPr>
              <w:fldChar w:fldCharType="begin"/>
            </w:r>
            <w:r>
              <w:rPr>
                <w:webHidden/>
              </w:rPr>
              <w:instrText xml:space="preserve"> PAGEREF _Toc10032469 \h </w:instrText>
            </w:r>
            <w:r>
              <w:rPr>
                <w:webHidden/>
              </w:rPr>
            </w:r>
            <w:r>
              <w:rPr>
                <w:webHidden/>
              </w:rPr>
              <w:fldChar w:fldCharType="separate"/>
            </w:r>
            <w:r>
              <w:rPr>
                <w:webHidden/>
              </w:rPr>
              <w:t>30</w:t>
            </w:r>
            <w:r>
              <w:rPr>
                <w:webHidden/>
              </w:rPr>
              <w:fldChar w:fldCharType="end"/>
            </w:r>
          </w:hyperlink>
        </w:p>
        <w:p w14:paraId="7357B348" w14:textId="71EC89BD"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70" w:history="1">
            <w:r w:rsidRPr="00D36CCA">
              <w:rPr>
                <w:rStyle w:val="Hyperlink"/>
              </w:rPr>
              <w:t>Change column width</w:t>
            </w:r>
            <w:r>
              <w:rPr>
                <w:webHidden/>
              </w:rPr>
              <w:tab/>
            </w:r>
            <w:r>
              <w:rPr>
                <w:webHidden/>
              </w:rPr>
              <w:fldChar w:fldCharType="begin"/>
            </w:r>
            <w:r>
              <w:rPr>
                <w:webHidden/>
              </w:rPr>
              <w:instrText xml:space="preserve"> PAGEREF _Toc10032470 \h </w:instrText>
            </w:r>
            <w:r>
              <w:rPr>
                <w:webHidden/>
              </w:rPr>
            </w:r>
            <w:r>
              <w:rPr>
                <w:webHidden/>
              </w:rPr>
              <w:fldChar w:fldCharType="separate"/>
            </w:r>
            <w:r>
              <w:rPr>
                <w:webHidden/>
              </w:rPr>
              <w:t>30</w:t>
            </w:r>
            <w:r>
              <w:rPr>
                <w:webHidden/>
              </w:rPr>
              <w:fldChar w:fldCharType="end"/>
            </w:r>
          </w:hyperlink>
        </w:p>
        <w:p w14:paraId="0685C6CC" w14:textId="4BCD4239"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71" w:history="1">
            <w:r w:rsidRPr="00D36CCA">
              <w:rPr>
                <w:rStyle w:val="Hyperlink"/>
              </w:rPr>
              <w:t>Align and enhance data</w:t>
            </w:r>
            <w:r>
              <w:rPr>
                <w:webHidden/>
              </w:rPr>
              <w:tab/>
            </w:r>
            <w:r>
              <w:rPr>
                <w:webHidden/>
              </w:rPr>
              <w:fldChar w:fldCharType="begin"/>
            </w:r>
            <w:r>
              <w:rPr>
                <w:webHidden/>
              </w:rPr>
              <w:instrText xml:space="preserve"> PAGEREF _Toc10032471 \h </w:instrText>
            </w:r>
            <w:r>
              <w:rPr>
                <w:webHidden/>
              </w:rPr>
            </w:r>
            <w:r>
              <w:rPr>
                <w:webHidden/>
              </w:rPr>
              <w:fldChar w:fldCharType="separate"/>
            </w:r>
            <w:r>
              <w:rPr>
                <w:webHidden/>
              </w:rPr>
              <w:t>30</w:t>
            </w:r>
            <w:r>
              <w:rPr>
                <w:webHidden/>
              </w:rPr>
              <w:fldChar w:fldCharType="end"/>
            </w:r>
          </w:hyperlink>
        </w:p>
        <w:p w14:paraId="55283A7A" w14:textId="4962F725" w:rsidR="00E278E2" w:rsidRDefault="00E278E2">
          <w:pPr>
            <w:pStyle w:val="TOC2"/>
            <w:rPr>
              <w:rFonts w:asciiTheme="minorHAnsi" w:eastAsiaTheme="minorEastAsia" w:hAnsiTheme="minorHAnsi" w:cstheme="minorBidi"/>
              <w:color w:val="auto"/>
              <w:kern w:val="0"/>
              <w:sz w:val="22"/>
              <w:szCs w:val="22"/>
            </w:rPr>
          </w:pPr>
          <w:hyperlink w:anchor="_Toc10032472" w:history="1">
            <w:r w:rsidRPr="00D36CCA">
              <w:rPr>
                <w:rStyle w:val="Hyperlink"/>
              </w:rPr>
              <w:t>Activity: Columns</w:t>
            </w:r>
            <w:r>
              <w:rPr>
                <w:webHidden/>
              </w:rPr>
              <w:tab/>
            </w:r>
            <w:r>
              <w:rPr>
                <w:webHidden/>
              </w:rPr>
              <w:fldChar w:fldCharType="begin"/>
            </w:r>
            <w:r>
              <w:rPr>
                <w:webHidden/>
              </w:rPr>
              <w:instrText xml:space="preserve"> PAGEREF _Toc10032472 \h </w:instrText>
            </w:r>
            <w:r>
              <w:rPr>
                <w:webHidden/>
              </w:rPr>
            </w:r>
            <w:r>
              <w:rPr>
                <w:webHidden/>
              </w:rPr>
              <w:fldChar w:fldCharType="separate"/>
            </w:r>
            <w:r>
              <w:rPr>
                <w:webHidden/>
              </w:rPr>
              <w:t>31</w:t>
            </w:r>
            <w:r>
              <w:rPr>
                <w:webHidden/>
              </w:rPr>
              <w:fldChar w:fldCharType="end"/>
            </w:r>
          </w:hyperlink>
        </w:p>
        <w:p w14:paraId="03584745" w14:textId="6CA9C595"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73" w:history="1">
            <w:r w:rsidRPr="00D36CCA">
              <w:rPr>
                <w:rStyle w:val="Hyperlink"/>
              </w:rPr>
              <w:t>Insert rows and centre heading over worksheet</w:t>
            </w:r>
            <w:r>
              <w:rPr>
                <w:webHidden/>
              </w:rPr>
              <w:tab/>
            </w:r>
            <w:r>
              <w:rPr>
                <w:webHidden/>
              </w:rPr>
              <w:fldChar w:fldCharType="begin"/>
            </w:r>
            <w:r>
              <w:rPr>
                <w:webHidden/>
              </w:rPr>
              <w:instrText xml:space="preserve"> PAGEREF _Toc10032473 \h </w:instrText>
            </w:r>
            <w:r>
              <w:rPr>
                <w:webHidden/>
              </w:rPr>
            </w:r>
            <w:r>
              <w:rPr>
                <w:webHidden/>
              </w:rPr>
              <w:fldChar w:fldCharType="separate"/>
            </w:r>
            <w:r>
              <w:rPr>
                <w:webHidden/>
              </w:rPr>
              <w:t>32</w:t>
            </w:r>
            <w:r>
              <w:rPr>
                <w:webHidden/>
              </w:rPr>
              <w:fldChar w:fldCharType="end"/>
            </w:r>
          </w:hyperlink>
        </w:p>
        <w:p w14:paraId="6CB2D996" w14:textId="43378931" w:rsidR="00E278E2" w:rsidRDefault="00E278E2">
          <w:pPr>
            <w:pStyle w:val="TOC2"/>
            <w:rPr>
              <w:rFonts w:asciiTheme="minorHAnsi" w:eastAsiaTheme="minorEastAsia" w:hAnsiTheme="minorHAnsi" w:cstheme="minorBidi"/>
              <w:color w:val="auto"/>
              <w:kern w:val="0"/>
              <w:sz w:val="22"/>
              <w:szCs w:val="22"/>
            </w:rPr>
          </w:pPr>
          <w:hyperlink w:anchor="_Toc10032474" w:history="1">
            <w:r w:rsidRPr="00D36CCA">
              <w:rPr>
                <w:rStyle w:val="Hyperlink"/>
              </w:rPr>
              <w:t>Activity: Adding content</w:t>
            </w:r>
            <w:r>
              <w:rPr>
                <w:webHidden/>
              </w:rPr>
              <w:tab/>
            </w:r>
            <w:r>
              <w:rPr>
                <w:webHidden/>
              </w:rPr>
              <w:fldChar w:fldCharType="begin"/>
            </w:r>
            <w:r>
              <w:rPr>
                <w:webHidden/>
              </w:rPr>
              <w:instrText xml:space="preserve"> PAGEREF _Toc10032474 \h </w:instrText>
            </w:r>
            <w:r>
              <w:rPr>
                <w:webHidden/>
              </w:rPr>
            </w:r>
            <w:r>
              <w:rPr>
                <w:webHidden/>
              </w:rPr>
              <w:fldChar w:fldCharType="separate"/>
            </w:r>
            <w:r>
              <w:rPr>
                <w:webHidden/>
              </w:rPr>
              <w:t>33</w:t>
            </w:r>
            <w:r>
              <w:rPr>
                <w:webHidden/>
              </w:rPr>
              <w:fldChar w:fldCharType="end"/>
            </w:r>
          </w:hyperlink>
        </w:p>
        <w:p w14:paraId="24524030" w14:textId="1430C1D1"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75" w:history="1">
            <w:r w:rsidRPr="00D36CCA">
              <w:rPr>
                <w:rStyle w:val="Hyperlink"/>
              </w:rPr>
              <w:t>Insert a column</w:t>
            </w:r>
            <w:r>
              <w:rPr>
                <w:webHidden/>
              </w:rPr>
              <w:tab/>
            </w:r>
            <w:r>
              <w:rPr>
                <w:webHidden/>
              </w:rPr>
              <w:fldChar w:fldCharType="begin"/>
            </w:r>
            <w:r>
              <w:rPr>
                <w:webHidden/>
              </w:rPr>
              <w:instrText xml:space="preserve"> PAGEREF _Toc10032475 \h </w:instrText>
            </w:r>
            <w:r>
              <w:rPr>
                <w:webHidden/>
              </w:rPr>
            </w:r>
            <w:r>
              <w:rPr>
                <w:webHidden/>
              </w:rPr>
              <w:fldChar w:fldCharType="separate"/>
            </w:r>
            <w:r>
              <w:rPr>
                <w:webHidden/>
              </w:rPr>
              <w:t>34</w:t>
            </w:r>
            <w:r>
              <w:rPr>
                <w:webHidden/>
              </w:rPr>
              <w:fldChar w:fldCharType="end"/>
            </w:r>
          </w:hyperlink>
        </w:p>
        <w:p w14:paraId="02752C1C" w14:textId="4AE31F51" w:rsidR="00E278E2" w:rsidRDefault="00E278E2">
          <w:pPr>
            <w:pStyle w:val="TOC2"/>
            <w:rPr>
              <w:rFonts w:asciiTheme="minorHAnsi" w:eastAsiaTheme="minorEastAsia" w:hAnsiTheme="minorHAnsi" w:cstheme="minorBidi"/>
              <w:color w:val="auto"/>
              <w:kern w:val="0"/>
              <w:sz w:val="22"/>
              <w:szCs w:val="22"/>
            </w:rPr>
          </w:pPr>
          <w:hyperlink w:anchor="_Toc10032476" w:history="1">
            <w:r w:rsidRPr="00D36CCA">
              <w:rPr>
                <w:rStyle w:val="Hyperlink"/>
              </w:rPr>
              <w:t>Activity: New columns</w:t>
            </w:r>
            <w:r>
              <w:rPr>
                <w:webHidden/>
              </w:rPr>
              <w:tab/>
            </w:r>
            <w:r>
              <w:rPr>
                <w:webHidden/>
              </w:rPr>
              <w:fldChar w:fldCharType="begin"/>
            </w:r>
            <w:r>
              <w:rPr>
                <w:webHidden/>
              </w:rPr>
              <w:instrText xml:space="preserve"> PAGEREF _Toc10032476 \h </w:instrText>
            </w:r>
            <w:r>
              <w:rPr>
                <w:webHidden/>
              </w:rPr>
            </w:r>
            <w:r>
              <w:rPr>
                <w:webHidden/>
              </w:rPr>
              <w:fldChar w:fldCharType="separate"/>
            </w:r>
            <w:r>
              <w:rPr>
                <w:webHidden/>
              </w:rPr>
              <w:t>34</w:t>
            </w:r>
            <w:r>
              <w:rPr>
                <w:webHidden/>
              </w:rPr>
              <w:fldChar w:fldCharType="end"/>
            </w:r>
          </w:hyperlink>
        </w:p>
        <w:p w14:paraId="6429EA43" w14:textId="52B15C09"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77" w:history="1">
            <w:r w:rsidRPr="00D36CCA">
              <w:rPr>
                <w:rStyle w:val="Hyperlink"/>
              </w:rPr>
              <w:t>Sort a worksheet</w:t>
            </w:r>
            <w:r>
              <w:rPr>
                <w:webHidden/>
              </w:rPr>
              <w:tab/>
            </w:r>
            <w:r>
              <w:rPr>
                <w:webHidden/>
              </w:rPr>
              <w:fldChar w:fldCharType="begin"/>
            </w:r>
            <w:r>
              <w:rPr>
                <w:webHidden/>
              </w:rPr>
              <w:instrText xml:space="preserve"> PAGEREF _Toc10032477 \h </w:instrText>
            </w:r>
            <w:r>
              <w:rPr>
                <w:webHidden/>
              </w:rPr>
            </w:r>
            <w:r>
              <w:rPr>
                <w:webHidden/>
              </w:rPr>
              <w:fldChar w:fldCharType="separate"/>
            </w:r>
            <w:r>
              <w:rPr>
                <w:webHidden/>
              </w:rPr>
              <w:t>36</w:t>
            </w:r>
            <w:r>
              <w:rPr>
                <w:webHidden/>
              </w:rPr>
              <w:fldChar w:fldCharType="end"/>
            </w:r>
          </w:hyperlink>
        </w:p>
        <w:p w14:paraId="370D001B" w14:textId="32D198EB"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78" w:history="1">
            <w:r w:rsidRPr="00D36CCA">
              <w:rPr>
                <w:rStyle w:val="Hyperlink"/>
              </w:rPr>
              <w:t>Apply a border, background colour and font colour</w:t>
            </w:r>
            <w:r>
              <w:rPr>
                <w:webHidden/>
              </w:rPr>
              <w:tab/>
            </w:r>
            <w:r>
              <w:rPr>
                <w:webHidden/>
              </w:rPr>
              <w:fldChar w:fldCharType="begin"/>
            </w:r>
            <w:r>
              <w:rPr>
                <w:webHidden/>
              </w:rPr>
              <w:instrText xml:space="preserve"> PAGEREF _Toc10032478 \h </w:instrText>
            </w:r>
            <w:r>
              <w:rPr>
                <w:webHidden/>
              </w:rPr>
            </w:r>
            <w:r>
              <w:rPr>
                <w:webHidden/>
              </w:rPr>
              <w:fldChar w:fldCharType="separate"/>
            </w:r>
            <w:r>
              <w:rPr>
                <w:webHidden/>
              </w:rPr>
              <w:t>36</w:t>
            </w:r>
            <w:r>
              <w:rPr>
                <w:webHidden/>
              </w:rPr>
              <w:fldChar w:fldCharType="end"/>
            </w:r>
          </w:hyperlink>
        </w:p>
        <w:p w14:paraId="08C9EEA5" w14:textId="6E5D1692"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79" w:history="1">
            <w:r w:rsidRPr="00D36CCA">
              <w:rPr>
                <w:rStyle w:val="Hyperlink"/>
              </w:rPr>
              <w:t>Alignment</w:t>
            </w:r>
            <w:r>
              <w:rPr>
                <w:webHidden/>
              </w:rPr>
              <w:tab/>
            </w:r>
            <w:r>
              <w:rPr>
                <w:webHidden/>
              </w:rPr>
              <w:fldChar w:fldCharType="begin"/>
            </w:r>
            <w:r>
              <w:rPr>
                <w:webHidden/>
              </w:rPr>
              <w:instrText xml:space="preserve"> PAGEREF _Toc10032479 \h </w:instrText>
            </w:r>
            <w:r>
              <w:rPr>
                <w:webHidden/>
              </w:rPr>
            </w:r>
            <w:r>
              <w:rPr>
                <w:webHidden/>
              </w:rPr>
              <w:fldChar w:fldCharType="separate"/>
            </w:r>
            <w:r>
              <w:rPr>
                <w:webHidden/>
              </w:rPr>
              <w:t>37</w:t>
            </w:r>
            <w:r>
              <w:rPr>
                <w:webHidden/>
              </w:rPr>
              <w:fldChar w:fldCharType="end"/>
            </w:r>
          </w:hyperlink>
        </w:p>
        <w:p w14:paraId="45D4D375" w14:textId="1AA00113"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80" w:history="1">
            <w:r w:rsidRPr="00D36CCA">
              <w:rPr>
                <w:rStyle w:val="Hyperlink"/>
              </w:rPr>
              <w:t>Increase row height</w:t>
            </w:r>
            <w:r>
              <w:rPr>
                <w:webHidden/>
              </w:rPr>
              <w:tab/>
            </w:r>
            <w:r>
              <w:rPr>
                <w:webHidden/>
              </w:rPr>
              <w:fldChar w:fldCharType="begin"/>
            </w:r>
            <w:r>
              <w:rPr>
                <w:webHidden/>
              </w:rPr>
              <w:instrText xml:space="preserve"> PAGEREF _Toc10032480 \h </w:instrText>
            </w:r>
            <w:r>
              <w:rPr>
                <w:webHidden/>
              </w:rPr>
            </w:r>
            <w:r>
              <w:rPr>
                <w:webHidden/>
              </w:rPr>
              <w:fldChar w:fldCharType="separate"/>
            </w:r>
            <w:r>
              <w:rPr>
                <w:webHidden/>
              </w:rPr>
              <w:t>37</w:t>
            </w:r>
            <w:r>
              <w:rPr>
                <w:webHidden/>
              </w:rPr>
              <w:fldChar w:fldCharType="end"/>
            </w:r>
          </w:hyperlink>
        </w:p>
        <w:p w14:paraId="10C10D18" w14:textId="723B1FEF" w:rsidR="00E278E2" w:rsidRDefault="00E278E2">
          <w:pPr>
            <w:pStyle w:val="TOC2"/>
            <w:rPr>
              <w:rFonts w:asciiTheme="minorHAnsi" w:eastAsiaTheme="minorEastAsia" w:hAnsiTheme="minorHAnsi" w:cstheme="minorBidi"/>
              <w:color w:val="auto"/>
              <w:kern w:val="0"/>
              <w:sz w:val="22"/>
              <w:szCs w:val="22"/>
            </w:rPr>
          </w:pPr>
          <w:hyperlink w:anchor="_Toc10032481" w:history="1">
            <w:r w:rsidRPr="00D36CCA">
              <w:rPr>
                <w:rStyle w:val="Hyperlink"/>
              </w:rPr>
              <w:t>Activity: Sorting</w:t>
            </w:r>
            <w:r>
              <w:rPr>
                <w:webHidden/>
              </w:rPr>
              <w:tab/>
            </w:r>
            <w:r>
              <w:rPr>
                <w:webHidden/>
              </w:rPr>
              <w:fldChar w:fldCharType="begin"/>
            </w:r>
            <w:r>
              <w:rPr>
                <w:webHidden/>
              </w:rPr>
              <w:instrText xml:space="preserve"> PAGEREF _Toc10032481 \h </w:instrText>
            </w:r>
            <w:r>
              <w:rPr>
                <w:webHidden/>
              </w:rPr>
            </w:r>
            <w:r>
              <w:rPr>
                <w:webHidden/>
              </w:rPr>
              <w:fldChar w:fldCharType="separate"/>
            </w:r>
            <w:r>
              <w:rPr>
                <w:webHidden/>
              </w:rPr>
              <w:t>37</w:t>
            </w:r>
            <w:r>
              <w:rPr>
                <w:webHidden/>
              </w:rPr>
              <w:fldChar w:fldCharType="end"/>
            </w:r>
          </w:hyperlink>
        </w:p>
        <w:p w14:paraId="5920002C" w14:textId="48A94246"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82" w:history="1">
            <w:r w:rsidRPr="00D36CCA">
              <w:rPr>
                <w:rStyle w:val="Hyperlink"/>
              </w:rPr>
              <w:t>Create a header and footer</w:t>
            </w:r>
            <w:r>
              <w:rPr>
                <w:webHidden/>
              </w:rPr>
              <w:tab/>
            </w:r>
            <w:r>
              <w:rPr>
                <w:webHidden/>
              </w:rPr>
              <w:fldChar w:fldCharType="begin"/>
            </w:r>
            <w:r>
              <w:rPr>
                <w:webHidden/>
              </w:rPr>
              <w:instrText xml:space="preserve"> PAGEREF _Toc10032482 \h </w:instrText>
            </w:r>
            <w:r>
              <w:rPr>
                <w:webHidden/>
              </w:rPr>
            </w:r>
            <w:r>
              <w:rPr>
                <w:webHidden/>
              </w:rPr>
              <w:fldChar w:fldCharType="separate"/>
            </w:r>
            <w:r>
              <w:rPr>
                <w:webHidden/>
              </w:rPr>
              <w:t>39</w:t>
            </w:r>
            <w:r>
              <w:rPr>
                <w:webHidden/>
              </w:rPr>
              <w:fldChar w:fldCharType="end"/>
            </w:r>
          </w:hyperlink>
        </w:p>
        <w:p w14:paraId="3BB38980" w14:textId="2E9F2AB6"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83" w:history="1">
            <w:r w:rsidRPr="00D36CCA">
              <w:rPr>
                <w:rStyle w:val="Hyperlink"/>
                <w:rFonts w:eastAsiaTheme="minorHAnsi"/>
              </w:rPr>
              <w:t>Remove border and colour</w:t>
            </w:r>
            <w:r>
              <w:rPr>
                <w:webHidden/>
              </w:rPr>
              <w:tab/>
            </w:r>
            <w:r>
              <w:rPr>
                <w:webHidden/>
              </w:rPr>
              <w:fldChar w:fldCharType="begin"/>
            </w:r>
            <w:r>
              <w:rPr>
                <w:webHidden/>
              </w:rPr>
              <w:instrText xml:space="preserve"> PAGEREF _Toc10032483 \h </w:instrText>
            </w:r>
            <w:r>
              <w:rPr>
                <w:webHidden/>
              </w:rPr>
            </w:r>
            <w:r>
              <w:rPr>
                <w:webHidden/>
              </w:rPr>
              <w:fldChar w:fldCharType="separate"/>
            </w:r>
            <w:r>
              <w:rPr>
                <w:webHidden/>
              </w:rPr>
              <w:t>39</w:t>
            </w:r>
            <w:r>
              <w:rPr>
                <w:webHidden/>
              </w:rPr>
              <w:fldChar w:fldCharType="end"/>
            </w:r>
          </w:hyperlink>
        </w:p>
        <w:p w14:paraId="71AED474" w14:textId="6AF227FD" w:rsidR="00E278E2" w:rsidRDefault="00E278E2">
          <w:pPr>
            <w:pStyle w:val="TOC2"/>
            <w:rPr>
              <w:rFonts w:asciiTheme="minorHAnsi" w:eastAsiaTheme="minorEastAsia" w:hAnsiTheme="minorHAnsi" w:cstheme="minorBidi"/>
              <w:color w:val="auto"/>
              <w:kern w:val="0"/>
              <w:sz w:val="22"/>
              <w:szCs w:val="22"/>
            </w:rPr>
          </w:pPr>
          <w:hyperlink w:anchor="_Toc10032484" w:history="1">
            <w:r w:rsidRPr="00D36CCA">
              <w:rPr>
                <w:rStyle w:val="Hyperlink"/>
              </w:rPr>
              <w:t>Activity: Heights</w:t>
            </w:r>
            <w:r>
              <w:rPr>
                <w:webHidden/>
              </w:rPr>
              <w:tab/>
            </w:r>
            <w:r>
              <w:rPr>
                <w:webHidden/>
              </w:rPr>
              <w:fldChar w:fldCharType="begin"/>
            </w:r>
            <w:r>
              <w:rPr>
                <w:webHidden/>
              </w:rPr>
              <w:instrText xml:space="preserve"> PAGEREF _Toc10032484 \h </w:instrText>
            </w:r>
            <w:r>
              <w:rPr>
                <w:webHidden/>
              </w:rPr>
            </w:r>
            <w:r>
              <w:rPr>
                <w:webHidden/>
              </w:rPr>
              <w:fldChar w:fldCharType="separate"/>
            </w:r>
            <w:r>
              <w:rPr>
                <w:webHidden/>
              </w:rPr>
              <w:t>40</w:t>
            </w:r>
            <w:r>
              <w:rPr>
                <w:webHidden/>
              </w:rPr>
              <w:fldChar w:fldCharType="end"/>
            </w:r>
          </w:hyperlink>
        </w:p>
        <w:p w14:paraId="5B1967FD" w14:textId="31018597" w:rsidR="00E278E2" w:rsidRDefault="00E278E2">
          <w:pPr>
            <w:pStyle w:val="TOC2"/>
            <w:rPr>
              <w:rFonts w:asciiTheme="minorHAnsi" w:eastAsiaTheme="minorEastAsia" w:hAnsiTheme="minorHAnsi" w:cstheme="minorBidi"/>
              <w:color w:val="auto"/>
              <w:kern w:val="0"/>
              <w:sz w:val="22"/>
              <w:szCs w:val="22"/>
            </w:rPr>
          </w:pPr>
          <w:hyperlink w:anchor="_Toc10032485" w:history="1">
            <w:r w:rsidRPr="00D36CCA">
              <w:rPr>
                <w:rStyle w:val="Hyperlink"/>
              </w:rPr>
              <w:t>Activity: Revision exercise</w:t>
            </w:r>
            <w:r>
              <w:rPr>
                <w:webHidden/>
              </w:rPr>
              <w:tab/>
            </w:r>
            <w:r>
              <w:rPr>
                <w:webHidden/>
              </w:rPr>
              <w:fldChar w:fldCharType="begin"/>
            </w:r>
            <w:r>
              <w:rPr>
                <w:webHidden/>
              </w:rPr>
              <w:instrText xml:space="preserve"> PAGEREF _Toc10032485 \h </w:instrText>
            </w:r>
            <w:r>
              <w:rPr>
                <w:webHidden/>
              </w:rPr>
            </w:r>
            <w:r>
              <w:rPr>
                <w:webHidden/>
              </w:rPr>
              <w:fldChar w:fldCharType="separate"/>
            </w:r>
            <w:r>
              <w:rPr>
                <w:webHidden/>
              </w:rPr>
              <w:t>41</w:t>
            </w:r>
            <w:r>
              <w:rPr>
                <w:webHidden/>
              </w:rPr>
              <w:fldChar w:fldCharType="end"/>
            </w:r>
          </w:hyperlink>
        </w:p>
        <w:p w14:paraId="78B74CDE" w14:textId="775179D4"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86" w:history="1">
            <w:r w:rsidRPr="00D36CCA">
              <w:rPr>
                <w:rStyle w:val="Hyperlink"/>
              </w:rPr>
              <w:t>Autosum</w:t>
            </w:r>
            <w:r>
              <w:rPr>
                <w:webHidden/>
              </w:rPr>
              <w:tab/>
            </w:r>
            <w:r>
              <w:rPr>
                <w:webHidden/>
              </w:rPr>
              <w:fldChar w:fldCharType="begin"/>
            </w:r>
            <w:r>
              <w:rPr>
                <w:webHidden/>
              </w:rPr>
              <w:instrText xml:space="preserve"> PAGEREF _Toc10032486 \h </w:instrText>
            </w:r>
            <w:r>
              <w:rPr>
                <w:webHidden/>
              </w:rPr>
            </w:r>
            <w:r>
              <w:rPr>
                <w:webHidden/>
              </w:rPr>
              <w:fldChar w:fldCharType="separate"/>
            </w:r>
            <w:r>
              <w:rPr>
                <w:webHidden/>
              </w:rPr>
              <w:t>41</w:t>
            </w:r>
            <w:r>
              <w:rPr>
                <w:webHidden/>
              </w:rPr>
              <w:fldChar w:fldCharType="end"/>
            </w:r>
          </w:hyperlink>
        </w:p>
        <w:p w14:paraId="2B0CD96F" w14:textId="2D42925A"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87" w:history="1">
            <w:r w:rsidRPr="00D36CCA">
              <w:rPr>
                <w:rStyle w:val="Hyperlink"/>
              </w:rPr>
              <w:t>Copying formula using autofill</w:t>
            </w:r>
            <w:r>
              <w:rPr>
                <w:webHidden/>
              </w:rPr>
              <w:tab/>
            </w:r>
            <w:r>
              <w:rPr>
                <w:webHidden/>
              </w:rPr>
              <w:fldChar w:fldCharType="begin"/>
            </w:r>
            <w:r>
              <w:rPr>
                <w:webHidden/>
              </w:rPr>
              <w:instrText xml:space="preserve"> PAGEREF _Toc10032487 \h </w:instrText>
            </w:r>
            <w:r>
              <w:rPr>
                <w:webHidden/>
              </w:rPr>
            </w:r>
            <w:r>
              <w:rPr>
                <w:webHidden/>
              </w:rPr>
              <w:fldChar w:fldCharType="separate"/>
            </w:r>
            <w:r>
              <w:rPr>
                <w:webHidden/>
              </w:rPr>
              <w:t>41</w:t>
            </w:r>
            <w:r>
              <w:rPr>
                <w:webHidden/>
              </w:rPr>
              <w:fldChar w:fldCharType="end"/>
            </w:r>
          </w:hyperlink>
        </w:p>
        <w:p w14:paraId="26FE49AC" w14:textId="746B554A"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88" w:history="1">
            <w:r w:rsidRPr="00D36CCA">
              <w:rPr>
                <w:rStyle w:val="Hyperlink"/>
              </w:rPr>
              <w:t>Format to currency</w:t>
            </w:r>
            <w:r>
              <w:rPr>
                <w:webHidden/>
              </w:rPr>
              <w:tab/>
            </w:r>
            <w:r>
              <w:rPr>
                <w:webHidden/>
              </w:rPr>
              <w:fldChar w:fldCharType="begin"/>
            </w:r>
            <w:r>
              <w:rPr>
                <w:webHidden/>
              </w:rPr>
              <w:instrText xml:space="preserve"> PAGEREF _Toc10032488 \h </w:instrText>
            </w:r>
            <w:r>
              <w:rPr>
                <w:webHidden/>
              </w:rPr>
            </w:r>
            <w:r>
              <w:rPr>
                <w:webHidden/>
              </w:rPr>
              <w:fldChar w:fldCharType="separate"/>
            </w:r>
            <w:r>
              <w:rPr>
                <w:webHidden/>
              </w:rPr>
              <w:t>42</w:t>
            </w:r>
            <w:r>
              <w:rPr>
                <w:webHidden/>
              </w:rPr>
              <w:fldChar w:fldCharType="end"/>
            </w:r>
          </w:hyperlink>
        </w:p>
        <w:p w14:paraId="045D16DE" w14:textId="36F65ACC" w:rsidR="00E278E2" w:rsidRDefault="00E278E2">
          <w:pPr>
            <w:pStyle w:val="TOC2"/>
            <w:rPr>
              <w:rFonts w:asciiTheme="minorHAnsi" w:eastAsiaTheme="minorEastAsia" w:hAnsiTheme="minorHAnsi" w:cstheme="minorBidi"/>
              <w:color w:val="auto"/>
              <w:kern w:val="0"/>
              <w:sz w:val="22"/>
              <w:szCs w:val="22"/>
            </w:rPr>
          </w:pPr>
          <w:hyperlink w:anchor="_Toc10032489" w:history="1">
            <w:r w:rsidRPr="00D36CCA">
              <w:rPr>
                <w:rStyle w:val="Hyperlink"/>
              </w:rPr>
              <w:t>Activity: Autosum</w:t>
            </w:r>
            <w:r>
              <w:rPr>
                <w:webHidden/>
              </w:rPr>
              <w:tab/>
            </w:r>
            <w:r>
              <w:rPr>
                <w:webHidden/>
              </w:rPr>
              <w:fldChar w:fldCharType="begin"/>
            </w:r>
            <w:r>
              <w:rPr>
                <w:webHidden/>
              </w:rPr>
              <w:instrText xml:space="preserve"> PAGEREF _Toc10032489 \h </w:instrText>
            </w:r>
            <w:r>
              <w:rPr>
                <w:webHidden/>
              </w:rPr>
            </w:r>
            <w:r>
              <w:rPr>
                <w:webHidden/>
              </w:rPr>
              <w:fldChar w:fldCharType="separate"/>
            </w:r>
            <w:r>
              <w:rPr>
                <w:webHidden/>
              </w:rPr>
              <w:t>42</w:t>
            </w:r>
            <w:r>
              <w:rPr>
                <w:webHidden/>
              </w:rPr>
              <w:fldChar w:fldCharType="end"/>
            </w:r>
          </w:hyperlink>
        </w:p>
        <w:p w14:paraId="0242EBCA" w14:textId="0FBFA700"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90" w:history="1">
            <w:r w:rsidRPr="00D36CCA">
              <w:rPr>
                <w:rStyle w:val="Hyperlink"/>
              </w:rPr>
              <w:t>Workbooks</w:t>
            </w:r>
            <w:r>
              <w:rPr>
                <w:webHidden/>
              </w:rPr>
              <w:tab/>
            </w:r>
            <w:r>
              <w:rPr>
                <w:webHidden/>
              </w:rPr>
              <w:fldChar w:fldCharType="begin"/>
            </w:r>
            <w:r>
              <w:rPr>
                <w:webHidden/>
              </w:rPr>
              <w:instrText xml:space="preserve"> PAGEREF _Toc10032490 \h </w:instrText>
            </w:r>
            <w:r>
              <w:rPr>
                <w:webHidden/>
              </w:rPr>
            </w:r>
            <w:r>
              <w:rPr>
                <w:webHidden/>
              </w:rPr>
              <w:fldChar w:fldCharType="separate"/>
            </w:r>
            <w:r>
              <w:rPr>
                <w:webHidden/>
              </w:rPr>
              <w:t>43</w:t>
            </w:r>
            <w:r>
              <w:rPr>
                <w:webHidden/>
              </w:rPr>
              <w:fldChar w:fldCharType="end"/>
            </w:r>
          </w:hyperlink>
        </w:p>
        <w:p w14:paraId="5C5C4D24" w14:textId="7DB3AB6E" w:rsidR="00E278E2" w:rsidRDefault="00E278E2">
          <w:pPr>
            <w:pStyle w:val="TOC2"/>
            <w:rPr>
              <w:rFonts w:asciiTheme="minorHAnsi" w:eastAsiaTheme="minorEastAsia" w:hAnsiTheme="minorHAnsi" w:cstheme="minorBidi"/>
              <w:color w:val="auto"/>
              <w:kern w:val="0"/>
              <w:sz w:val="22"/>
              <w:szCs w:val="22"/>
            </w:rPr>
          </w:pPr>
          <w:hyperlink w:anchor="_Toc10032491" w:history="1">
            <w:r w:rsidRPr="00D36CCA">
              <w:rPr>
                <w:rStyle w:val="Hyperlink"/>
              </w:rPr>
              <w:t>Activity: Totals</w:t>
            </w:r>
            <w:r>
              <w:rPr>
                <w:webHidden/>
              </w:rPr>
              <w:tab/>
            </w:r>
            <w:r>
              <w:rPr>
                <w:webHidden/>
              </w:rPr>
              <w:fldChar w:fldCharType="begin"/>
            </w:r>
            <w:r>
              <w:rPr>
                <w:webHidden/>
              </w:rPr>
              <w:instrText xml:space="preserve"> PAGEREF _Toc10032491 \h </w:instrText>
            </w:r>
            <w:r>
              <w:rPr>
                <w:webHidden/>
              </w:rPr>
            </w:r>
            <w:r>
              <w:rPr>
                <w:webHidden/>
              </w:rPr>
              <w:fldChar w:fldCharType="separate"/>
            </w:r>
            <w:r>
              <w:rPr>
                <w:webHidden/>
              </w:rPr>
              <w:t>44</w:t>
            </w:r>
            <w:r>
              <w:rPr>
                <w:webHidden/>
              </w:rPr>
              <w:fldChar w:fldCharType="end"/>
            </w:r>
          </w:hyperlink>
        </w:p>
        <w:p w14:paraId="5C085717" w14:textId="1342F501" w:rsidR="00E278E2" w:rsidRDefault="00E278E2">
          <w:pPr>
            <w:pStyle w:val="TOC2"/>
            <w:rPr>
              <w:rFonts w:asciiTheme="minorHAnsi" w:eastAsiaTheme="minorEastAsia" w:hAnsiTheme="minorHAnsi" w:cstheme="minorBidi"/>
              <w:color w:val="auto"/>
              <w:kern w:val="0"/>
              <w:sz w:val="22"/>
              <w:szCs w:val="22"/>
            </w:rPr>
          </w:pPr>
          <w:hyperlink w:anchor="_Toc10032492" w:history="1">
            <w:r w:rsidRPr="00D36CCA">
              <w:rPr>
                <w:rStyle w:val="Hyperlink"/>
              </w:rPr>
              <w:t>Activity: Calculate</w:t>
            </w:r>
            <w:r>
              <w:rPr>
                <w:webHidden/>
              </w:rPr>
              <w:tab/>
            </w:r>
            <w:r>
              <w:rPr>
                <w:webHidden/>
              </w:rPr>
              <w:fldChar w:fldCharType="begin"/>
            </w:r>
            <w:r>
              <w:rPr>
                <w:webHidden/>
              </w:rPr>
              <w:instrText xml:space="preserve"> PAGEREF _Toc10032492 \h </w:instrText>
            </w:r>
            <w:r>
              <w:rPr>
                <w:webHidden/>
              </w:rPr>
            </w:r>
            <w:r>
              <w:rPr>
                <w:webHidden/>
              </w:rPr>
              <w:fldChar w:fldCharType="separate"/>
            </w:r>
            <w:r>
              <w:rPr>
                <w:webHidden/>
              </w:rPr>
              <w:t>45</w:t>
            </w:r>
            <w:r>
              <w:rPr>
                <w:webHidden/>
              </w:rPr>
              <w:fldChar w:fldCharType="end"/>
            </w:r>
          </w:hyperlink>
        </w:p>
        <w:p w14:paraId="4701E53F" w14:textId="00FC1C7E"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93" w:history="1">
            <w:r w:rsidRPr="00D36CCA">
              <w:rPr>
                <w:rStyle w:val="Hyperlink"/>
              </w:rPr>
              <w:t>Functions</w:t>
            </w:r>
            <w:r>
              <w:rPr>
                <w:webHidden/>
              </w:rPr>
              <w:tab/>
            </w:r>
            <w:r>
              <w:rPr>
                <w:webHidden/>
              </w:rPr>
              <w:fldChar w:fldCharType="begin"/>
            </w:r>
            <w:r>
              <w:rPr>
                <w:webHidden/>
              </w:rPr>
              <w:instrText xml:space="preserve"> PAGEREF _Toc10032493 \h </w:instrText>
            </w:r>
            <w:r>
              <w:rPr>
                <w:webHidden/>
              </w:rPr>
            </w:r>
            <w:r>
              <w:rPr>
                <w:webHidden/>
              </w:rPr>
              <w:fldChar w:fldCharType="separate"/>
            </w:r>
            <w:r>
              <w:rPr>
                <w:webHidden/>
              </w:rPr>
              <w:t>47</w:t>
            </w:r>
            <w:r>
              <w:rPr>
                <w:webHidden/>
              </w:rPr>
              <w:fldChar w:fldCharType="end"/>
            </w:r>
          </w:hyperlink>
        </w:p>
        <w:p w14:paraId="2EC47E33" w14:textId="6030A4B1" w:rsidR="00E278E2" w:rsidRDefault="00E278E2">
          <w:pPr>
            <w:pStyle w:val="TOC2"/>
            <w:rPr>
              <w:rFonts w:asciiTheme="minorHAnsi" w:eastAsiaTheme="minorEastAsia" w:hAnsiTheme="minorHAnsi" w:cstheme="minorBidi"/>
              <w:color w:val="auto"/>
              <w:kern w:val="0"/>
              <w:sz w:val="22"/>
              <w:szCs w:val="22"/>
            </w:rPr>
          </w:pPr>
          <w:hyperlink w:anchor="_Toc10032494" w:history="1">
            <w:r w:rsidRPr="00D36CCA">
              <w:rPr>
                <w:rStyle w:val="Hyperlink"/>
              </w:rPr>
              <w:t>Activity: Functions</w:t>
            </w:r>
            <w:r>
              <w:rPr>
                <w:webHidden/>
              </w:rPr>
              <w:tab/>
            </w:r>
            <w:r>
              <w:rPr>
                <w:webHidden/>
              </w:rPr>
              <w:fldChar w:fldCharType="begin"/>
            </w:r>
            <w:r>
              <w:rPr>
                <w:webHidden/>
              </w:rPr>
              <w:instrText xml:space="preserve"> PAGEREF _Toc10032494 \h </w:instrText>
            </w:r>
            <w:r>
              <w:rPr>
                <w:webHidden/>
              </w:rPr>
            </w:r>
            <w:r>
              <w:rPr>
                <w:webHidden/>
              </w:rPr>
              <w:fldChar w:fldCharType="separate"/>
            </w:r>
            <w:r>
              <w:rPr>
                <w:webHidden/>
              </w:rPr>
              <w:t>48</w:t>
            </w:r>
            <w:r>
              <w:rPr>
                <w:webHidden/>
              </w:rPr>
              <w:fldChar w:fldCharType="end"/>
            </w:r>
          </w:hyperlink>
        </w:p>
        <w:p w14:paraId="432A3BF9" w14:textId="54059FEF" w:rsidR="00E278E2" w:rsidRDefault="00E278E2">
          <w:pPr>
            <w:pStyle w:val="TOC2"/>
            <w:rPr>
              <w:rFonts w:asciiTheme="minorHAnsi" w:eastAsiaTheme="minorEastAsia" w:hAnsiTheme="minorHAnsi" w:cstheme="minorBidi"/>
              <w:color w:val="auto"/>
              <w:kern w:val="0"/>
              <w:sz w:val="22"/>
              <w:szCs w:val="22"/>
            </w:rPr>
          </w:pPr>
          <w:hyperlink w:anchor="_Toc10032495" w:history="1">
            <w:r w:rsidRPr="00D36CCA">
              <w:rPr>
                <w:rStyle w:val="Hyperlink"/>
              </w:rPr>
              <w:t>Calculations and formula – mathematical operators</w:t>
            </w:r>
            <w:r>
              <w:rPr>
                <w:webHidden/>
              </w:rPr>
              <w:tab/>
            </w:r>
            <w:r>
              <w:rPr>
                <w:webHidden/>
              </w:rPr>
              <w:fldChar w:fldCharType="begin"/>
            </w:r>
            <w:r>
              <w:rPr>
                <w:webHidden/>
              </w:rPr>
              <w:instrText xml:space="preserve"> PAGEREF _Toc10032495 \h </w:instrText>
            </w:r>
            <w:r>
              <w:rPr>
                <w:webHidden/>
              </w:rPr>
            </w:r>
            <w:r>
              <w:rPr>
                <w:webHidden/>
              </w:rPr>
              <w:fldChar w:fldCharType="separate"/>
            </w:r>
            <w:r>
              <w:rPr>
                <w:webHidden/>
              </w:rPr>
              <w:t>49</w:t>
            </w:r>
            <w:r>
              <w:rPr>
                <w:webHidden/>
              </w:rPr>
              <w:fldChar w:fldCharType="end"/>
            </w:r>
          </w:hyperlink>
        </w:p>
        <w:p w14:paraId="464BAA4E" w14:textId="6C229A3D"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96" w:history="1">
            <w:r w:rsidRPr="00D36CCA">
              <w:rPr>
                <w:rStyle w:val="Hyperlink"/>
              </w:rPr>
              <w:t>Order of operations</w:t>
            </w:r>
            <w:r>
              <w:rPr>
                <w:webHidden/>
              </w:rPr>
              <w:tab/>
            </w:r>
            <w:r>
              <w:rPr>
                <w:webHidden/>
              </w:rPr>
              <w:fldChar w:fldCharType="begin"/>
            </w:r>
            <w:r>
              <w:rPr>
                <w:webHidden/>
              </w:rPr>
              <w:instrText xml:space="preserve"> PAGEREF _Toc10032496 \h </w:instrText>
            </w:r>
            <w:r>
              <w:rPr>
                <w:webHidden/>
              </w:rPr>
            </w:r>
            <w:r>
              <w:rPr>
                <w:webHidden/>
              </w:rPr>
              <w:fldChar w:fldCharType="separate"/>
            </w:r>
            <w:r>
              <w:rPr>
                <w:webHidden/>
              </w:rPr>
              <w:t>50</w:t>
            </w:r>
            <w:r>
              <w:rPr>
                <w:webHidden/>
              </w:rPr>
              <w:fldChar w:fldCharType="end"/>
            </w:r>
          </w:hyperlink>
        </w:p>
        <w:p w14:paraId="5FD14CEC" w14:textId="33FEFD65"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497" w:history="1">
            <w:r w:rsidRPr="00D36CCA">
              <w:rPr>
                <w:rStyle w:val="Hyperlink"/>
              </w:rPr>
              <w:t>Entering a formula</w:t>
            </w:r>
            <w:r>
              <w:rPr>
                <w:webHidden/>
              </w:rPr>
              <w:tab/>
            </w:r>
            <w:r>
              <w:rPr>
                <w:webHidden/>
              </w:rPr>
              <w:fldChar w:fldCharType="begin"/>
            </w:r>
            <w:r>
              <w:rPr>
                <w:webHidden/>
              </w:rPr>
              <w:instrText xml:space="preserve"> PAGEREF _Toc10032497 \h </w:instrText>
            </w:r>
            <w:r>
              <w:rPr>
                <w:webHidden/>
              </w:rPr>
            </w:r>
            <w:r>
              <w:rPr>
                <w:webHidden/>
              </w:rPr>
              <w:fldChar w:fldCharType="separate"/>
            </w:r>
            <w:r>
              <w:rPr>
                <w:webHidden/>
              </w:rPr>
              <w:t>50</w:t>
            </w:r>
            <w:r>
              <w:rPr>
                <w:webHidden/>
              </w:rPr>
              <w:fldChar w:fldCharType="end"/>
            </w:r>
          </w:hyperlink>
        </w:p>
        <w:p w14:paraId="7B80EAB9" w14:textId="1A5F32B3" w:rsidR="00E278E2" w:rsidRDefault="00E278E2">
          <w:pPr>
            <w:pStyle w:val="TOC2"/>
            <w:rPr>
              <w:rFonts w:asciiTheme="minorHAnsi" w:eastAsiaTheme="minorEastAsia" w:hAnsiTheme="minorHAnsi" w:cstheme="minorBidi"/>
              <w:color w:val="auto"/>
              <w:kern w:val="0"/>
              <w:sz w:val="22"/>
              <w:szCs w:val="22"/>
            </w:rPr>
          </w:pPr>
          <w:hyperlink w:anchor="_Toc10032498" w:history="1">
            <w:r w:rsidRPr="00D36CCA">
              <w:rPr>
                <w:rStyle w:val="Hyperlink"/>
              </w:rPr>
              <w:t>Activity: Data</w:t>
            </w:r>
            <w:r>
              <w:rPr>
                <w:webHidden/>
              </w:rPr>
              <w:tab/>
            </w:r>
            <w:r>
              <w:rPr>
                <w:webHidden/>
              </w:rPr>
              <w:fldChar w:fldCharType="begin"/>
            </w:r>
            <w:r>
              <w:rPr>
                <w:webHidden/>
              </w:rPr>
              <w:instrText xml:space="preserve"> PAGEREF _Toc10032498 \h </w:instrText>
            </w:r>
            <w:r>
              <w:rPr>
                <w:webHidden/>
              </w:rPr>
            </w:r>
            <w:r>
              <w:rPr>
                <w:webHidden/>
              </w:rPr>
              <w:fldChar w:fldCharType="separate"/>
            </w:r>
            <w:r>
              <w:rPr>
                <w:webHidden/>
              </w:rPr>
              <w:t>50</w:t>
            </w:r>
            <w:r>
              <w:rPr>
                <w:webHidden/>
              </w:rPr>
              <w:fldChar w:fldCharType="end"/>
            </w:r>
          </w:hyperlink>
        </w:p>
        <w:p w14:paraId="1BB9B81D" w14:textId="1CEEA06E" w:rsidR="00E278E2" w:rsidRDefault="00E278E2">
          <w:pPr>
            <w:pStyle w:val="TOC2"/>
            <w:rPr>
              <w:rFonts w:asciiTheme="minorHAnsi" w:eastAsiaTheme="minorEastAsia" w:hAnsiTheme="minorHAnsi" w:cstheme="minorBidi"/>
              <w:color w:val="auto"/>
              <w:kern w:val="0"/>
              <w:sz w:val="22"/>
              <w:szCs w:val="22"/>
            </w:rPr>
          </w:pPr>
          <w:hyperlink w:anchor="_Toc10032499" w:history="1">
            <w:r w:rsidRPr="00D36CCA">
              <w:rPr>
                <w:rStyle w:val="Hyperlink"/>
              </w:rPr>
              <w:t>Activity: Tabs</w:t>
            </w:r>
            <w:r>
              <w:rPr>
                <w:webHidden/>
              </w:rPr>
              <w:tab/>
            </w:r>
            <w:r>
              <w:rPr>
                <w:webHidden/>
              </w:rPr>
              <w:fldChar w:fldCharType="begin"/>
            </w:r>
            <w:r>
              <w:rPr>
                <w:webHidden/>
              </w:rPr>
              <w:instrText xml:space="preserve"> PAGEREF _Toc10032499 \h </w:instrText>
            </w:r>
            <w:r>
              <w:rPr>
                <w:webHidden/>
              </w:rPr>
            </w:r>
            <w:r>
              <w:rPr>
                <w:webHidden/>
              </w:rPr>
              <w:fldChar w:fldCharType="separate"/>
            </w:r>
            <w:r>
              <w:rPr>
                <w:webHidden/>
              </w:rPr>
              <w:t>52</w:t>
            </w:r>
            <w:r>
              <w:rPr>
                <w:webHidden/>
              </w:rPr>
              <w:fldChar w:fldCharType="end"/>
            </w:r>
          </w:hyperlink>
        </w:p>
        <w:p w14:paraId="3ED90295" w14:textId="70290886" w:rsidR="00E278E2" w:rsidRDefault="00E278E2">
          <w:pPr>
            <w:pStyle w:val="TOC2"/>
            <w:rPr>
              <w:rFonts w:asciiTheme="minorHAnsi" w:eastAsiaTheme="minorEastAsia" w:hAnsiTheme="minorHAnsi" w:cstheme="minorBidi"/>
              <w:color w:val="auto"/>
              <w:kern w:val="0"/>
              <w:sz w:val="22"/>
              <w:szCs w:val="22"/>
            </w:rPr>
          </w:pPr>
          <w:hyperlink w:anchor="_Toc10032500" w:history="1">
            <w:r w:rsidRPr="00D36CCA">
              <w:rPr>
                <w:rStyle w:val="Hyperlink"/>
              </w:rPr>
              <w:t>Activity: Create</w:t>
            </w:r>
            <w:r>
              <w:rPr>
                <w:webHidden/>
              </w:rPr>
              <w:tab/>
            </w:r>
            <w:r>
              <w:rPr>
                <w:webHidden/>
              </w:rPr>
              <w:fldChar w:fldCharType="begin"/>
            </w:r>
            <w:r>
              <w:rPr>
                <w:webHidden/>
              </w:rPr>
              <w:instrText xml:space="preserve"> PAGEREF _Toc10032500 \h </w:instrText>
            </w:r>
            <w:r>
              <w:rPr>
                <w:webHidden/>
              </w:rPr>
            </w:r>
            <w:r>
              <w:rPr>
                <w:webHidden/>
              </w:rPr>
              <w:fldChar w:fldCharType="separate"/>
            </w:r>
            <w:r>
              <w:rPr>
                <w:webHidden/>
              </w:rPr>
              <w:t>55</w:t>
            </w:r>
            <w:r>
              <w:rPr>
                <w:webHidden/>
              </w:rPr>
              <w:fldChar w:fldCharType="end"/>
            </w:r>
          </w:hyperlink>
        </w:p>
        <w:p w14:paraId="2644E400" w14:textId="15277F00" w:rsidR="00E278E2" w:rsidRDefault="00E278E2">
          <w:pPr>
            <w:pStyle w:val="TOC2"/>
            <w:rPr>
              <w:rFonts w:asciiTheme="minorHAnsi" w:eastAsiaTheme="minorEastAsia" w:hAnsiTheme="minorHAnsi" w:cstheme="minorBidi"/>
              <w:color w:val="auto"/>
              <w:kern w:val="0"/>
              <w:sz w:val="22"/>
              <w:szCs w:val="22"/>
            </w:rPr>
          </w:pPr>
          <w:hyperlink w:anchor="_Toc10032501" w:history="1">
            <w:r w:rsidRPr="00D36CCA">
              <w:rPr>
                <w:rStyle w:val="Hyperlink"/>
              </w:rPr>
              <w:t>Activity:</w:t>
            </w:r>
            <w:r>
              <w:rPr>
                <w:webHidden/>
              </w:rPr>
              <w:tab/>
            </w:r>
            <w:r>
              <w:rPr>
                <w:webHidden/>
              </w:rPr>
              <w:fldChar w:fldCharType="begin"/>
            </w:r>
            <w:r>
              <w:rPr>
                <w:webHidden/>
              </w:rPr>
              <w:instrText xml:space="preserve"> PAGEREF _Toc10032501 \h </w:instrText>
            </w:r>
            <w:r>
              <w:rPr>
                <w:webHidden/>
              </w:rPr>
            </w:r>
            <w:r>
              <w:rPr>
                <w:webHidden/>
              </w:rPr>
              <w:fldChar w:fldCharType="separate"/>
            </w:r>
            <w:r>
              <w:rPr>
                <w:webHidden/>
              </w:rPr>
              <w:t>56</w:t>
            </w:r>
            <w:r>
              <w:rPr>
                <w:webHidden/>
              </w:rPr>
              <w:fldChar w:fldCharType="end"/>
            </w:r>
          </w:hyperlink>
        </w:p>
        <w:p w14:paraId="3BEB8D9F" w14:textId="6EB33600"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502" w:history="1">
            <w:r w:rsidRPr="00D36CCA">
              <w:rPr>
                <w:rStyle w:val="Hyperlink"/>
              </w:rPr>
              <w:t>Display/hide formula</w:t>
            </w:r>
            <w:r>
              <w:rPr>
                <w:webHidden/>
              </w:rPr>
              <w:tab/>
            </w:r>
            <w:r>
              <w:rPr>
                <w:webHidden/>
              </w:rPr>
              <w:fldChar w:fldCharType="begin"/>
            </w:r>
            <w:r>
              <w:rPr>
                <w:webHidden/>
              </w:rPr>
              <w:instrText xml:space="preserve"> PAGEREF _Toc10032502 \h </w:instrText>
            </w:r>
            <w:r>
              <w:rPr>
                <w:webHidden/>
              </w:rPr>
            </w:r>
            <w:r>
              <w:rPr>
                <w:webHidden/>
              </w:rPr>
              <w:fldChar w:fldCharType="separate"/>
            </w:r>
            <w:r>
              <w:rPr>
                <w:webHidden/>
              </w:rPr>
              <w:t>57</w:t>
            </w:r>
            <w:r>
              <w:rPr>
                <w:webHidden/>
              </w:rPr>
              <w:fldChar w:fldCharType="end"/>
            </w:r>
          </w:hyperlink>
        </w:p>
        <w:p w14:paraId="56A4DA63" w14:textId="32B40F3B"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503" w:history="1">
            <w:r w:rsidRPr="00D36CCA">
              <w:rPr>
                <w:rStyle w:val="Hyperlink"/>
              </w:rPr>
              <w:t>Print worksheet to fit on one page</w:t>
            </w:r>
            <w:r>
              <w:rPr>
                <w:webHidden/>
              </w:rPr>
              <w:tab/>
            </w:r>
            <w:r>
              <w:rPr>
                <w:webHidden/>
              </w:rPr>
              <w:fldChar w:fldCharType="begin"/>
            </w:r>
            <w:r>
              <w:rPr>
                <w:webHidden/>
              </w:rPr>
              <w:instrText xml:space="preserve"> PAGEREF _Toc10032503 \h </w:instrText>
            </w:r>
            <w:r>
              <w:rPr>
                <w:webHidden/>
              </w:rPr>
            </w:r>
            <w:r>
              <w:rPr>
                <w:webHidden/>
              </w:rPr>
              <w:fldChar w:fldCharType="separate"/>
            </w:r>
            <w:r>
              <w:rPr>
                <w:webHidden/>
              </w:rPr>
              <w:t>57</w:t>
            </w:r>
            <w:r>
              <w:rPr>
                <w:webHidden/>
              </w:rPr>
              <w:fldChar w:fldCharType="end"/>
            </w:r>
          </w:hyperlink>
        </w:p>
        <w:p w14:paraId="0D5AE8B3" w14:textId="5FA9C4D4"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504" w:history="1">
            <w:r w:rsidRPr="00D36CCA">
              <w:rPr>
                <w:rStyle w:val="Hyperlink"/>
              </w:rPr>
              <w:t>Print selected range</w:t>
            </w:r>
            <w:r>
              <w:rPr>
                <w:webHidden/>
              </w:rPr>
              <w:tab/>
            </w:r>
            <w:r>
              <w:rPr>
                <w:webHidden/>
              </w:rPr>
              <w:fldChar w:fldCharType="begin"/>
            </w:r>
            <w:r>
              <w:rPr>
                <w:webHidden/>
              </w:rPr>
              <w:instrText xml:space="preserve"> PAGEREF _Toc10032504 \h </w:instrText>
            </w:r>
            <w:r>
              <w:rPr>
                <w:webHidden/>
              </w:rPr>
            </w:r>
            <w:r>
              <w:rPr>
                <w:webHidden/>
              </w:rPr>
              <w:fldChar w:fldCharType="separate"/>
            </w:r>
            <w:r>
              <w:rPr>
                <w:webHidden/>
              </w:rPr>
              <w:t>58</w:t>
            </w:r>
            <w:r>
              <w:rPr>
                <w:webHidden/>
              </w:rPr>
              <w:fldChar w:fldCharType="end"/>
            </w:r>
          </w:hyperlink>
        </w:p>
        <w:p w14:paraId="739DE19B" w14:textId="2A5F85C2"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505" w:history="1">
            <w:r w:rsidRPr="00D36CCA">
              <w:rPr>
                <w:rStyle w:val="Hyperlink"/>
              </w:rPr>
              <w:t>Percentages</w:t>
            </w:r>
            <w:r>
              <w:rPr>
                <w:webHidden/>
              </w:rPr>
              <w:tab/>
            </w:r>
            <w:r>
              <w:rPr>
                <w:webHidden/>
              </w:rPr>
              <w:fldChar w:fldCharType="begin"/>
            </w:r>
            <w:r>
              <w:rPr>
                <w:webHidden/>
              </w:rPr>
              <w:instrText xml:space="preserve"> PAGEREF _Toc10032505 \h </w:instrText>
            </w:r>
            <w:r>
              <w:rPr>
                <w:webHidden/>
              </w:rPr>
            </w:r>
            <w:r>
              <w:rPr>
                <w:webHidden/>
              </w:rPr>
              <w:fldChar w:fldCharType="separate"/>
            </w:r>
            <w:r>
              <w:rPr>
                <w:webHidden/>
              </w:rPr>
              <w:t>58</w:t>
            </w:r>
            <w:r>
              <w:rPr>
                <w:webHidden/>
              </w:rPr>
              <w:fldChar w:fldCharType="end"/>
            </w:r>
          </w:hyperlink>
        </w:p>
        <w:p w14:paraId="0AE4FB90" w14:textId="08F5728A" w:rsidR="00E278E2" w:rsidRDefault="00E278E2">
          <w:pPr>
            <w:pStyle w:val="TOC2"/>
            <w:rPr>
              <w:rFonts w:asciiTheme="minorHAnsi" w:eastAsiaTheme="minorEastAsia" w:hAnsiTheme="minorHAnsi" w:cstheme="minorBidi"/>
              <w:color w:val="auto"/>
              <w:kern w:val="0"/>
              <w:sz w:val="22"/>
              <w:szCs w:val="22"/>
            </w:rPr>
          </w:pPr>
          <w:hyperlink w:anchor="_Toc10032506" w:history="1">
            <w:r w:rsidRPr="00D36CCA">
              <w:rPr>
                <w:rStyle w:val="Hyperlink"/>
              </w:rPr>
              <w:t>Activity: Calculations</w:t>
            </w:r>
            <w:r>
              <w:rPr>
                <w:webHidden/>
              </w:rPr>
              <w:tab/>
            </w:r>
            <w:r>
              <w:rPr>
                <w:webHidden/>
              </w:rPr>
              <w:fldChar w:fldCharType="begin"/>
            </w:r>
            <w:r>
              <w:rPr>
                <w:webHidden/>
              </w:rPr>
              <w:instrText xml:space="preserve"> PAGEREF _Toc10032506 \h </w:instrText>
            </w:r>
            <w:r>
              <w:rPr>
                <w:webHidden/>
              </w:rPr>
            </w:r>
            <w:r>
              <w:rPr>
                <w:webHidden/>
              </w:rPr>
              <w:fldChar w:fldCharType="separate"/>
            </w:r>
            <w:r>
              <w:rPr>
                <w:webHidden/>
              </w:rPr>
              <w:t>59</w:t>
            </w:r>
            <w:r>
              <w:rPr>
                <w:webHidden/>
              </w:rPr>
              <w:fldChar w:fldCharType="end"/>
            </w:r>
          </w:hyperlink>
        </w:p>
        <w:p w14:paraId="0D93675B" w14:textId="27F9BBBA" w:rsidR="00E278E2" w:rsidRDefault="00E278E2">
          <w:pPr>
            <w:pStyle w:val="TOC1"/>
            <w:rPr>
              <w:rFonts w:asciiTheme="minorHAnsi" w:eastAsiaTheme="minorEastAsia" w:hAnsiTheme="minorHAnsi" w:cstheme="minorBidi"/>
              <w:color w:val="auto"/>
              <w:kern w:val="0"/>
              <w:sz w:val="22"/>
              <w:szCs w:val="22"/>
            </w:rPr>
          </w:pPr>
          <w:hyperlink w:anchor="_Toc10032507" w:history="1">
            <w:r w:rsidRPr="00D36CCA">
              <w:rPr>
                <w:rStyle w:val="Hyperlink"/>
              </w:rPr>
              <w:t>Topic 4: Produce simple charts</w:t>
            </w:r>
            <w:r>
              <w:rPr>
                <w:webHidden/>
              </w:rPr>
              <w:tab/>
            </w:r>
            <w:r>
              <w:rPr>
                <w:webHidden/>
              </w:rPr>
              <w:fldChar w:fldCharType="begin"/>
            </w:r>
            <w:r>
              <w:rPr>
                <w:webHidden/>
              </w:rPr>
              <w:instrText xml:space="preserve"> PAGEREF _Toc10032507 \h </w:instrText>
            </w:r>
            <w:r>
              <w:rPr>
                <w:webHidden/>
              </w:rPr>
            </w:r>
            <w:r>
              <w:rPr>
                <w:webHidden/>
              </w:rPr>
              <w:fldChar w:fldCharType="separate"/>
            </w:r>
            <w:r>
              <w:rPr>
                <w:webHidden/>
              </w:rPr>
              <w:t>62</w:t>
            </w:r>
            <w:r>
              <w:rPr>
                <w:webHidden/>
              </w:rPr>
              <w:fldChar w:fldCharType="end"/>
            </w:r>
          </w:hyperlink>
        </w:p>
        <w:p w14:paraId="6AF0CFB2" w14:textId="4398775F" w:rsidR="00E278E2" w:rsidRDefault="00E278E2">
          <w:pPr>
            <w:pStyle w:val="TOC2"/>
            <w:rPr>
              <w:rFonts w:asciiTheme="minorHAnsi" w:eastAsiaTheme="minorEastAsia" w:hAnsiTheme="minorHAnsi" w:cstheme="minorBidi"/>
              <w:color w:val="auto"/>
              <w:kern w:val="0"/>
              <w:sz w:val="22"/>
              <w:szCs w:val="22"/>
            </w:rPr>
          </w:pPr>
          <w:hyperlink w:anchor="_Toc10032508" w:history="1">
            <w:r w:rsidRPr="00D36CCA">
              <w:rPr>
                <w:rStyle w:val="Hyperlink"/>
              </w:rPr>
              <w:t>Create a chart</w:t>
            </w:r>
            <w:r>
              <w:rPr>
                <w:webHidden/>
              </w:rPr>
              <w:tab/>
            </w:r>
            <w:r>
              <w:rPr>
                <w:webHidden/>
              </w:rPr>
              <w:fldChar w:fldCharType="begin"/>
            </w:r>
            <w:r>
              <w:rPr>
                <w:webHidden/>
              </w:rPr>
              <w:instrText xml:space="preserve"> PAGEREF _Toc10032508 \h </w:instrText>
            </w:r>
            <w:r>
              <w:rPr>
                <w:webHidden/>
              </w:rPr>
            </w:r>
            <w:r>
              <w:rPr>
                <w:webHidden/>
              </w:rPr>
              <w:fldChar w:fldCharType="separate"/>
            </w:r>
            <w:r>
              <w:rPr>
                <w:webHidden/>
              </w:rPr>
              <w:t>62</w:t>
            </w:r>
            <w:r>
              <w:rPr>
                <w:webHidden/>
              </w:rPr>
              <w:fldChar w:fldCharType="end"/>
            </w:r>
          </w:hyperlink>
        </w:p>
        <w:p w14:paraId="335CBE00" w14:textId="77EB7A02" w:rsidR="00E278E2" w:rsidRDefault="00E278E2">
          <w:pPr>
            <w:pStyle w:val="TOC2"/>
            <w:rPr>
              <w:rFonts w:asciiTheme="minorHAnsi" w:eastAsiaTheme="minorEastAsia" w:hAnsiTheme="minorHAnsi" w:cstheme="minorBidi"/>
              <w:color w:val="auto"/>
              <w:kern w:val="0"/>
              <w:sz w:val="22"/>
              <w:szCs w:val="22"/>
            </w:rPr>
          </w:pPr>
          <w:hyperlink w:anchor="_Toc10032509" w:history="1">
            <w:r w:rsidRPr="00D36CCA">
              <w:rPr>
                <w:rStyle w:val="Hyperlink"/>
              </w:rPr>
              <w:t>Activity: Percentages</w:t>
            </w:r>
            <w:r>
              <w:rPr>
                <w:webHidden/>
              </w:rPr>
              <w:tab/>
            </w:r>
            <w:r>
              <w:rPr>
                <w:webHidden/>
              </w:rPr>
              <w:fldChar w:fldCharType="begin"/>
            </w:r>
            <w:r>
              <w:rPr>
                <w:webHidden/>
              </w:rPr>
              <w:instrText xml:space="preserve"> PAGEREF _Toc10032509 \h </w:instrText>
            </w:r>
            <w:r>
              <w:rPr>
                <w:webHidden/>
              </w:rPr>
            </w:r>
            <w:r>
              <w:rPr>
                <w:webHidden/>
              </w:rPr>
              <w:fldChar w:fldCharType="separate"/>
            </w:r>
            <w:r>
              <w:rPr>
                <w:webHidden/>
              </w:rPr>
              <w:t>63</w:t>
            </w:r>
            <w:r>
              <w:rPr>
                <w:webHidden/>
              </w:rPr>
              <w:fldChar w:fldCharType="end"/>
            </w:r>
          </w:hyperlink>
        </w:p>
        <w:p w14:paraId="07F1D3DB" w14:textId="1C54BBD0" w:rsidR="00E278E2" w:rsidRDefault="00E278E2">
          <w:pPr>
            <w:pStyle w:val="TOC2"/>
            <w:rPr>
              <w:rFonts w:asciiTheme="minorHAnsi" w:eastAsiaTheme="minorEastAsia" w:hAnsiTheme="minorHAnsi" w:cstheme="minorBidi"/>
              <w:color w:val="auto"/>
              <w:kern w:val="0"/>
              <w:sz w:val="22"/>
              <w:szCs w:val="22"/>
            </w:rPr>
          </w:pPr>
          <w:hyperlink w:anchor="_Toc10032510" w:history="1">
            <w:r w:rsidRPr="00D36CCA">
              <w:rPr>
                <w:rStyle w:val="Hyperlink"/>
              </w:rPr>
              <w:t>Absolute and relative cell references</w:t>
            </w:r>
            <w:r>
              <w:rPr>
                <w:webHidden/>
              </w:rPr>
              <w:tab/>
            </w:r>
            <w:r>
              <w:rPr>
                <w:webHidden/>
              </w:rPr>
              <w:fldChar w:fldCharType="begin"/>
            </w:r>
            <w:r>
              <w:rPr>
                <w:webHidden/>
              </w:rPr>
              <w:instrText xml:space="preserve"> PAGEREF _Toc10032510 \h </w:instrText>
            </w:r>
            <w:r>
              <w:rPr>
                <w:webHidden/>
              </w:rPr>
            </w:r>
            <w:r>
              <w:rPr>
                <w:webHidden/>
              </w:rPr>
              <w:fldChar w:fldCharType="separate"/>
            </w:r>
            <w:r>
              <w:rPr>
                <w:webHidden/>
              </w:rPr>
              <w:t>64</w:t>
            </w:r>
            <w:r>
              <w:rPr>
                <w:webHidden/>
              </w:rPr>
              <w:fldChar w:fldCharType="end"/>
            </w:r>
          </w:hyperlink>
        </w:p>
        <w:p w14:paraId="63592178" w14:textId="4F4AA089"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511" w:history="1">
            <w:r w:rsidRPr="00D36CCA">
              <w:rPr>
                <w:rStyle w:val="Hyperlink"/>
              </w:rPr>
              <w:t>Relative References</w:t>
            </w:r>
            <w:r>
              <w:rPr>
                <w:webHidden/>
              </w:rPr>
              <w:tab/>
            </w:r>
            <w:r>
              <w:rPr>
                <w:webHidden/>
              </w:rPr>
              <w:fldChar w:fldCharType="begin"/>
            </w:r>
            <w:r>
              <w:rPr>
                <w:webHidden/>
              </w:rPr>
              <w:instrText xml:space="preserve"> PAGEREF _Toc10032511 \h </w:instrText>
            </w:r>
            <w:r>
              <w:rPr>
                <w:webHidden/>
              </w:rPr>
            </w:r>
            <w:r>
              <w:rPr>
                <w:webHidden/>
              </w:rPr>
              <w:fldChar w:fldCharType="separate"/>
            </w:r>
            <w:r>
              <w:rPr>
                <w:webHidden/>
              </w:rPr>
              <w:t>64</w:t>
            </w:r>
            <w:r>
              <w:rPr>
                <w:webHidden/>
              </w:rPr>
              <w:fldChar w:fldCharType="end"/>
            </w:r>
          </w:hyperlink>
        </w:p>
        <w:p w14:paraId="6D65D92D" w14:textId="27DB1392"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512" w:history="1">
            <w:r w:rsidRPr="00D36CCA">
              <w:rPr>
                <w:rStyle w:val="Hyperlink"/>
              </w:rPr>
              <w:t>Absolute References</w:t>
            </w:r>
            <w:r>
              <w:rPr>
                <w:webHidden/>
              </w:rPr>
              <w:tab/>
            </w:r>
            <w:r>
              <w:rPr>
                <w:webHidden/>
              </w:rPr>
              <w:fldChar w:fldCharType="begin"/>
            </w:r>
            <w:r>
              <w:rPr>
                <w:webHidden/>
              </w:rPr>
              <w:instrText xml:space="preserve"> PAGEREF _Toc10032512 \h </w:instrText>
            </w:r>
            <w:r>
              <w:rPr>
                <w:webHidden/>
              </w:rPr>
            </w:r>
            <w:r>
              <w:rPr>
                <w:webHidden/>
              </w:rPr>
              <w:fldChar w:fldCharType="separate"/>
            </w:r>
            <w:r>
              <w:rPr>
                <w:webHidden/>
              </w:rPr>
              <w:t>64</w:t>
            </w:r>
            <w:r>
              <w:rPr>
                <w:webHidden/>
              </w:rPr>
              <w:fldChar w:fldCharType="end"/>
            </w:r>
          </w:hyperlink>
        </w:p>
        <w:p w14:paraId="7749725B" w14:textId="04C84B2C" w:rsidR="00E278E2" w:rsidRDefault="00E278E2">
          <w:pPr>
            <w:pStyle w:val="TOC2"/>
            <w:rPr>
              <w:rFonts w:asciiTheme="minorHAnsi" w:eastAsiaTheme="minorEastAsia" w:hAnsiTheme="minorHAnsi" w:cstheme="minorBidi"/>
              <w:color w:val="auto"/>
              <w:kern w:val="0"/>
              <w:sz w:val="22"/>
              <w:szCs w:val="22"/>
            </w:rPr>
          </w:pPr>
          <w:hyperlink w:anchor="_Toc10032513" w:history="1">
            <w:r w:rsidRPr="00D36CCA">
              <w:rPr>
                <w:rStyle w:val="Hyperlink"/>
              </w:rPr>
              <w:t>Activity: Data fines</w:t>
            </w:r>
            <w:r>
              <w:rPr>
                <w:webHidden/>
              </w:rPr>
              <w:tab/>
            </w:r>
            <w:r>
              <w:rPr>
                <w:webHidden/>
              </w:rPr>
              <w:fldChar w:fldCharType="begin"/>
            </w:r>
            <w:r>
              <w:rPr>
                <w:webHidden/>
              </w:rPr>
              <w:instrText xml:space="preserve"> PAGEREF _Toc10032513 \h </w:instrText>
            </w:r>
            <w:r>
              <w:rPr>
                <w:webHidden/>
              </w:rPr>
            </w:r>
            <w:r>
              <w:rPr>
                <w:webHidden/>
              </w:rPr>
              <w:fldChar w:fldCharType="separate"/>
            </w:r>
            <w:r>
              <w:rPr>
                <w:webHidden/>
              </w:rPr>
              <w:t>65</w:t>
            </w:r>
            <w:r>
              <w:rPr>
                <w:webHidden/>
              </w:rPr>
              <w:fldChar w:fldCharType="end"/>
            </w:r>
          </w:hyperlink>
        </w:p>
        <w:p w14:paraId="57B4F32F" w14:textId="25C1E7B9" w:rsidR="00E278E2" w:rsidRDefault="00E278E2">
          <w:pPr>
            <w:pStyle w:val="TOC1"/>
            <w:rPr>
              <w:rFonts w:asciiTheme="minorHAnsi" w:eastAsiaTheme="minorEastAsia" w:hAnsiTheme="minorHAnsi" w:cstheme="minorBidi"/>
              <w:color w:val="auto"/>
              <w:kern w:val="0"/>
              <w:sz w:val="22"/>
              <w:szCs w:val="22"/>
            </w:rPr>
          </w:pPr>
          <w:hyperlink w:anchor="_Toc10032514" w:history="1">
            <w:r w:rsidRPr="00D36CCA">
              <w:rPr>
                <w:rStyle w:val="Hyperlink"/>
              </w:rPr>
              <w:t>Topic 5: Finalise and present spreadsheets</w:t>
            </w:r>
            <w:r>
              <w:rPr>
                <w:webHidden/>
              </w:rPr>
              <w:tab/>
            </w:r>
            <w:r>
              <w:rPr>
                <w:webHidden/>
              </w:rPr>
              <w:fldChar w:fldCharType="begin"/>
            </w:r>
            <w:r>
              <w:rPr>
                <w:webHidden/>
              </w:rPr>
              <w:instrText xml:space="preserve"> PAGEREF _Toc10032514 \h </w:instrText>
            </w:r>
            <w:r>
              <w:rPr>
                <w:webHidden/>
              </w:rPr>
            </w:r>
            <w:r>
              <w:rPr>
                <w:webHidden/>
              </w:rPr>
              <w:fldChar w:fldCharType="separate"/>
            </w:r>
            <w:r>
              <w:rPr>
                <w:webHidden/>
              </w:rPr>
              <w:t>69</w:t>
            </w:r>
            <w:r>
              <w:rPr>
                <w:webHidden/>
              </w:rPr>
              <w:fldChar w:fldCharType="end"/>
            </w:r>
          </w:hyperlink>
        </w:p>
        <w:p w14:paraId="53E24217" w14:textId="3FF714FB" w:rsidR="00E278E2" w:rsidRDefault="00E278E2">
          <w:pPr>
            <w:pStyle w:val="TOC2"/>
            <w:rPr>
              <w:rFonts w:asciiTheme="minorHAnsi" w:eastAsiaTheme="minorEastAsia" w:hAnsiTheme="minorHAnsi" w:cstheme="minorBidi"/>
              <w:color w:val="auto"/>
              <w:kern w:val="0"/>
              <w:sz w:val="22"/>
              <w:szCs w:val="22"/>
            </w:rPr>
          </w:pPr>
          <w:hyperlink w:anchor="_Toc10032515" w:history="1">
            <w:r w:rsidRPr="00D36CCA">
              <w:rPr>
                <w:rStyle w:val="Hyperlink"/>
              </w:rPr>
              <w:t>Style guides</w:t>
            </w:r>
            <w:r>
              <w:rPr>
                <w:webHidden/>
              </w:rPr>
              <w:tab/>
            </w:r>
            <w:r>
              <w:rPr>
                <w:webHidden/>
              </w:rPr>
              <w:fldChar w:fldCharType="begin"/>
            </w:r>
            <w:r>
              <w:rPr>
                <w:webHidden/>
              </w:rPr>
              <w:instrText xml:space="preserve"> PAGEREF _Toc10032515 \h </w:instrText>
            </w:r>
            <w:r>
              <w:rPr>
                <w:webHidden/>
              </w:rPr>
            </w:r>
            <w:r>
              <w:rPr>
                <w:webHidden/>
              </w:rPr>
              <w:fldChar w:fldCharType="separate"/>
            </w:r>
            <w:r>
              <w:rPr>
                <w:webHidden/>
              </w:rPr>
              <w:t>69</w:t>
            </w:r>
            <w:r>
              <w:rPr>
                <w:webHidden/>
              </w:rPr>
              <w:fldChar w:fldCharType="end"/>
            </w:r>
          </w:hyperlink>
        </w:p>
        <w:p w14:paraId="2A0E5B67" w14:textId="13118DBC"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516" w:history="1">
            <w:r w:rsidRPr="00D36CCA">
              <w:rPr>
                <w:rStyle w:val="Hyperlink"/>
              </w:rPr>
              <w:t>Using a style guide</w:t>
            </w:r>
            <w:r>
              <w:rPr>
                <w:webHidden/>
              </w:rPr>
              <w:tab/>
            </w:r>
            <w:r>
              <w:rPr>
                <w:webHidden/>
              </w:rPr>
              <w:fldChar w:fldCharType="begin"/>
            </w:r>
            <w:r>
              <w:rPr>
                <w:webHidden/>
              </w:rPr>
              <w:instrText xml:space="preserve"> PAGEREF _Toc10032516 \h </w:instrText>
            </w:r>
            <w:r>
              <w:rPr>
                <w:webHidden/>
              </w:rPr>
            </w:r>
            <w:r>
              <w:rPr>
                <w:webHidden/>
              </w:rPr>
              <w:fldChar w:fldCharType="separate"/>
            </w:r>
            <w:r>
              <w:rPr>
                <w:webHidden/>
              </w:rPr>
              <w:t>69</w:t>
            </w:r>
            <w:r>
              <w:rPr>
                <w:webHidden/>
              </w:rPr>
              <w:fldChar w:fldCharType="end"/>
            </w:r>
          </w:hyperlink>
        </w:p>
        <w:p w14:paraId="03D5393E" w14:textId="74263B10" w:rsidR="00E278E2" w:rsidRDefault="00E278E2">
          <w:pPr>
            <w:pStyle w:val="TOC2"/>
            <w:rPr>
              <w:rFonts w:asciiTheme="minorHAnsi" w:eastAsiaTheme="minorEastAsia" w:hAnsiTheme="minorHAnsi" w:cstheme="minorBidi"/>
              <w:color w:val="auto"/>
              <w:kern w:val="0"/>
              <w:sz w:val="22"/>
              <w:szCs w:val="22"/>
            </w:rPr>
          </w:pPr>
          <w:hyperlink w:anchor="_Toc10032517" w:history="1">
            <w:r w:rsidRPr="00D36CCA">
              <w:rPr>
                <w:rStyle w:val="Hyperlink"/>
              </w:rPr>
              <w:t>Activity: Style guides</w:t>
            </w:r>
            <w:r>
              <w:rPr>
                <w:webHidden/>
              </w:rPr>
              <w:tab/>
            </w:r>
            <w:r>
              <w:rPr>
                <w:webHidden/>
              </w:rPr>
              <w:fldChar w:fldCharType="begin"/>
            </w:r>
            <w:r>
              <w:rPr>
                <w:webHidden/>
              </w:rPr>
              <w:instrText xml:space="preserve"> PAGEREF _Toc10032517 \h </w:instrText>
            </w:r>
            <w:r>
              <w:rPr>
                <w:webHidden/>
              </w:rPr>
            </w:r>
            <w:r>
              <w:rPr>
                <w:webHidden/>
              </w:rPr>
              <w:fldChar w:fldCharType="separate"/>
            </w:r>
            <w:r>
              <w:rPr>
                <w:webHidden/>
              </w:rPr>
              <w:t>71</w:t>
            </w:r>
            <w:r>
              <w:rPr>
                <w:webHidden/>
              </w:rPr>
              <w:fldChar w:fldCharType="end"/>
            </w:r>
          </w:hyperlink>
        </w:p>
        <w:p w14:paraId="2601A331" w14:textId="02A25AE6"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518" w:history="1">
            <w:r w:rsidRPr="00D36CCA">
              <w:rPr>
                <w:rStyle w:val="Hyperlink"/>
              </w:rPr>
              <w:t>Revision workbook</w:t>
            </w:r>
            <w:r>
              <w:rPr>
                <w:webHidden/>
              </w:rPr>
              <w:tab/>
            </w:r>
            <w:r>
              <w:rPr>
                <w:webHidden/>
              </w:rPr>
              <w:fldChar w:fldCharType="begin"/>
            </w:r>
            <w:r>
              <w:rPr>
                <w:webHidden/>
              </w:rPr>
              <w:instrText xml:space="preserve"> PAGEREF _Toc10032518 \h </w:instrText>
            </w:r>
            <w:r>
              <w:rPr>
                <w:webHidden/>
              </w:rPr>
            </w:r>
            <w:r>
              <w:rPr>
                <w:webHidden/>
              </w:rPr>
              <w:fldChar w:fldCharType="separate"/>
            </w:r>
            <w:r>
              <w:rPr>
                <w:webHidden/>
              </w:rPr>
              <w:t>71</w:t>
            </w:r>
            <w:r>
              <w:rPr>
                <w:webHidden/>
              </w:rPr>
              <w:fldChar w:fldCharType="end"/>
            </w:r>
          </w:hyperlink>
        </w:p>
        <w:p w14:paraId="27DE53F6" w14:textId="1A50482D"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519" w:history="1">
            <w:r w:rsidRPr="00D36CCA">
              <w:rPr>
                <w:rStyle w:val="Hyperlink"/>
              </w:rPr>
              <w:t>Vinos tab</w:t>
            </w:r>
            <w:r>
              <w:rPr>
                <w:webHidden/>
              </w:rPr>
              <w:tab/>
            </w:r>
            <w:r>
              <w:rPr>
                <w:webHidden/>
              </w:rPr>
              <w:fldChar w:fldCharType="begin"/>
            </w:r>
            <w:r>
              <w:rPr>
                <w:webHidden/>
              </w:rPr>
              <w:instrText xml:space="preserve"> PAGEREF _Toc10032519 \h </w:instrText>
            </w:r>
            <w:r>
              <w:rPr>
                <w:webHidden/>
              </w:rPr>
            </w:r>
            <w:r>
              <w:rPr>
                <w:webHidden/>
              </w:rPr>
              <w:fldChar w:fldCharType="separate"/>
            </w:r>
            <w:r>
              <w:rPr>
                <w:webHidden/>
              </w:rPr>
              <w:t>73</w:t>
            </w:r>
            <w:r>
              <w:rPr>
                <w:webHidden/>
              </w:rPr>
              <w:fldChar w:fldCharType="end"/>
            </w:r>
          </w:hyperlink>
        </w:p>
        <w:p w14:paraId="1747D0F2" w14:textId="0C3C19FA"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520" w:history="1">
            <w:r w:rsidRPr="00D36CCA">
              <w:rPr>
                <w:rStyle w:val="Hyperlink"/>
              </w:rPr>
              <w:t>Workers tab</w:t>
            </w:r>
            <w:r>
              <w:rPr>
                <w:webHidden/>
              </w:rPr>
              <w:tab/>
            </w:r>
            <w:r>
              <w:rPr>
                <w:webHidden/>
              </w:rPr>
              <w:fldChar w:fldCharType="begin"/>
            </w:r>
            <w:r>
              <w:rPr>
                <w:webHidden/>
              </w:rPr>
              <w:instrText xml:space="preserve"> PAGEREF _Toc10032520 \h </w:instrText>
            </w:r>
            <w:r>
              <w:rPr>
                <w:webHidden/>
              </w:rPr>
            </w:r>
            <w:r>
              <w:rPr>
                <w:webHidden/>
              </w:rPr>
              <w:fldChar w:fldCharType="separate"/>
            </w:r>
            <w:r>
              <w:rPr>
                <w:webHidden/>
              </w:rPr>
              <w:t>74</w:t>
            </w:r>
            <w:r>
              <w:rPr>
                <w:webHidden/>
              </w:rPr>
              <w:fldChar w:fldCharType="end"/>
            </w:r>
          </w:hyperlink>
        </w:p>
        <w:p w14:paraId="39279FD1" w14:textId="53F9CDCD" w:rsidR="00E278E2" w:rsidRDefault="00E278E2">
          <w:pPr>
            <w:pStyle w:val="TOC3"/>
            <w:tabs>
              <w:tab w:val="right" w:leader="dot" w:pos="9016"/>
            </w:tabs>
            <w:rPr>
              <w:rFonts w:asciiTheme="minorHAnsi" w:eastAsiaTheme="minorEastAsia" w:hAnsiTheme="minorHAnsi" w:cstheme="minorBidi"/>
              <w:color w:val="auto"/>
              <w:kern w:val="0"/>
              <w:sz w:val="22"/>
              <w:szCs w:val="22"/>
            </w:rPr>
          </w:pPr>
          <w:hyperlink w:anchor="_Toc10032521" w:history="1">
            <w:r w:rsidRPr="00D36CCA">
              <w:rPr>
                <w:rStyle w:val="Hyperlink"/>
              </w:rPr>
              <w:t>Flowers workbook</w:t>
            </w:r>
            <w:r>
              <w:rPr>
                <w:webHidden/>
              </w:rPr>
              <w:tab/>
            </w:r>
            <w:r>
              <w:rPr>
                <w:webHidden/>
              </w:rPr>
              <w:fldChar w:fldCharType="begin"/>
            </w:r>
            <w:r>
              <w:rPr>
                <w:webHidden/>
              </w:rPr>
              <w:instrText xml:space="preserve"> PAGEREF _Toc10032521 \h </w:instrText>
            </w:r>
            <w:r>
              <w:rPr>
                <w:webHidden/>
              </w:rPr>
            </w:r>
            <w:r>
              <w:rPr>
                <w:webHidden/>
              </w:rPr>
              <w:fldChar w:fldCharType="separate"/>
            </w:r>
            <w:r>
              <w:rPr>
                <w:webHidden/>
              </w:rPr>
              <w:t>75</w:t>
            </w:r>
            <w:r>
              <w:rPr>
                <w:webHidden/>
              </w:rPr>
              <w:fldChar w:fldCharType="end"/>
            </w:r>
          </w:hyperlink>
        </w:p>
        <w:p w14:paraId="402AEED7" w14:textId="1D7E9ADA" w:rsidR="00E278E2" w:rsidRDefault="00E278E2">
          <w:pPr>
            <w:pStyle w:val="TOC1"/>
            <w:rPr>
              <w:rFonts w:asciiTheme="minorHAnsi" w:eastAsiaTheme="minorEastAsia" w:hAnsiTheme="minorHAnsi" w:cstheme="minorBidi"/>
              <w:color w:val="auto"/>
              <w:kern w:val="0"/>
              <w:sz w:val="22"/>
              <w:szCs w:val="22"/>
            </w:rPr>
          </w:pPr>
          <w:hyperlink w:anchor="_Toc10032522" w:history="1">
            <w:r w:rsidRPr="00D36CCA">
              <w:rPr>
                <w:rStyle w:val="Hyperlink"/>
              </w:rPr>
              <w:t>Summary</w:t>
            </w:r>
            <w:r>
              <w:rPr>
                <w:webHidden/>
              </w:rPr>
              <w:tab/>
            </w:r>
            <w:r>
              <w:rPr>
                <w:webHidden/>
              </w:rPr>
              <w:fldChar w:fldCharType="begin"/>
            </w:r>
            <w:r>
              <w:rPr>
                <w:webHidden/>
              </w:rPr>
              <w:instrText xml:space="preserve"> PAGEREF _Toc10032522 \h </w:instrText>
            </w:r>
            <w:r>
              <w:rPr>
                <w:webHidden/>
              </w:rPr>
            </w:r>
            <w:r>
              <w:rPr>
                <w:webHidden/>
              </w:rPr>
              <w:fldChar w:fldCharType="separate"/>
            </w:r>
            <w:r>
              <w:rPr>
                <w:webHidden/>
              </w:rPr>
              <w:t>78</w:t>
            </w:r>
            <w:r>
              <w:rPr>
                <w:webHidden/>
              </w:rPr>
              <w:fldChar w:fldCharType="end"/>
            </w:r>
          </w:hyperlink>
        </w:p>
        <w:p w14:paraId="4A1986BF" w14:textId="652A710C" w:rsidR="00E278E2" w:rsidRDefault="00E278E2">
          <w:pPr>
            <w:pStyle w:val="TOC1"/>
            <w:rPr>
              <w:rFonts w:asciiTheme="minorHAnsi" w:eastAsiaTheme="minorEastAsia" w:hAnsiTheme="minorHAnsi" w:cstheme="minorBidi"/>
              <w:color w:val="auto"/>
              <w:kern w:val="0"/>
              <w:sz w:val="22"/>
              <w:szCs w:val="22"/>
            </w:rPr>
          </w:pPr>
          <w:hyperlink w:anchor="_Toc10032523" w:history="1">
            <w:r w:rsidRPr="00D36CCA">
              <w:rPr>
                <w:rStyle w:val="Hyperlink"/>
              </w:rPr>
              <w:t>Attributions table</w:t>
            </w:r>
            <w:r>
              <w:rPr>
                <w:webHidden/>
              </w:rPr>
              <w:tab/>
            </w:r>
            <w:r>
              <w:rPr>
                <w:webHidden/>
              </w:rPr>
              <w:fldChar w:fldCharType="begin"/>
            </w:r>
            <w:r>
              <w:rPr>
                <w:webHidden/>
              </w:rPr>
              <w:instrText xml:space="preserve"> PAGEREF _Toc10032523 \h </w:instrText>
            </w:r>
            <w:r>
              <w:rPr>
                <w:webHidden/>
              </w:rPr>
            </w:r>
            <w:r>
              <w:rPr>
                <w:webHidden/>
              </w:rPr>
              <w:fldChar w:fldCharType="separate"/>
            </w:r>
            <w:r>
              <w:rPr>
                <w:webHidden/>
              </w:rPr>
              <w:t>78</w:t>
            </w:r>
            <w:r>
              <w:rPr>
                <w:webHidden/>
              </w:rPr>
              <w:fldChar w:fldCharType="end"/>
            </w:r>
          </w:hyperlink>
        </w:p>
        <w:p w14:paraId="47ABD820" w14:textId="195D01B6" w:rsidR="00FC65C0" w:rsidRDefault="00FC65C0">
          <w:r>
            <w:rPr>
              <w:b/>
              <w:bCs/>
              <w:noProof/>
            </w:rPr>
            <w:fldChar w:fldCharType="end"/>
          </w:r>
        </w:p>
        <w:bookmarkStart w:id="4" w:name="_GoBack" w:displacedByCustomXml="next"/>
        <w:bookmarkEnd w:id="4" w:displacedByCustomXml="next"/>
      </w:sdtContent>
    </w:sdt>
    <w:p w14:paraId="268F2B67" w14:textId="77777777" w:rsidR="00FC65C0" w:rsidRDefault="00FC65C0">
      <w:r>
        <w:br w:type="page"/>
      </w:r>
    </w:p>
    <w:p w14:paraId="5D80D7D9" w14:textId="77777777" w:rsidR="004334C4" w:rsidRPr="004334C4" w:rsidRDefault="00C20023" w:rsidP="002C5FE4">
      <w:pPr>
        <w:pStyle w:val="Heading1"/>
      </w:pPr>
      <w:bookmarkStart w:id="5" w:name="_Toc518640492"/>
      <w:bookmarkStart w:id="6" w:name="_Toc10032430"/>
      <w:r>
        <w:lastRenderedPageBreak/>
        <w:t>Icon legends</w:t>
      </w:r>
      <w:bookmarkEnd w:id="5"/>
      <w:bookmarkEnd w:id="6"/>
    </w:p>
    <w:tbl>
      <w:tblPr>
        <w:tblStyle w:val="TableGrid"/>
        <w:tblW w:w="0" w:type="auto"/>
        <w:tblLook w:val="04A0" w:firstRow="1" w:lastRow="0" w:firstColumn="1" w:lastColumn="0" w:noHBand="0" w:noVBand="1"/>
        <w:tblDescription w:val="Icon legends, describes each icon used within the workbook."/>
      </w:tblPr>
      <w:tblGrid>
        <w:gridCol w:w="2120"/>
        <w:gridCol w:w="6896"/>
      </w:tblGrid>
      <w:tr w:rsidR="00BC1A72" w14:paraId="1342B87D" w14:textId="77777777" w:rsidTr="00FA2812">
        <w:trPr>
          <w:cnfStyle w:val="100000000000" w:firstRow="1" w:lastRow="0" w:firstColumn="0" w:lastColumn="0" w:oddVBand="0" w:evenVBand="0" w:oddHBand="0" w:evenHBand="0" w:firstRowFirstColumn="0" w:firstRowLastColumn="0" w:lastRowFirstColumn="0" w:lastRowLastColumn="0"/>
          <w:tblHeader/>
        </w:trPr>
        <w:tc>
          <w:tcPr>
            <w:tcW w:w="2120" w:type="dxa"/>
          </w:tcPr>
          <w:p w14:paraId="32E579F9" w14:textId="77777777" w:rsidR="00C20023" w:rsidRDefault="00C20023" w:rsidP="00C80989">
            <w:pPr>
              <w:rPr>
                <w:lang w:eastAsia="en-AU"/>
              </w:rPr>
            </w:pPr>
            <w:r>
              <w:rPr>
                <w:lang w:eastAsia="en-AU"/>
              </w:rPr>
              <w:t>Icons</w:t>
            </w:r>
          </w:p>
        </w:tc>
        <w:tc>
          <w:tcPr>
            <w:tcW w:w="6896" w:type="dxa"/>
          </w:tcPr>
          <w:p w14:paraId="28850CA4" w14:textId="77777777" w:rsidR="00C20023" w:rsidRDefault="00C20023" w:rsidP="00C80989">
            <w:pPr>
              <w:rPr>
                <w:lang w:eastAsia="en-AU"/>
              </w:rPr>
            </w:pPr>
            <w:r>
              <w:rPr>
                <w:lang w:eastAsia="en-AU"/>
              </w:rPr>
              <w:t>Descriptions</w:t>
            </w:r>
          </w:p>
        </w:tc>
      </w:tr>
      <w:tr w:rsidR="00BC1A72" w14:paraId="69006881" w14:textId="77777777" w:rsidTr="00FA2812">
        <w:tc>
          <w:tcPr>
            <w:tcW w:w="2120" w:type="dxa"/>
          </w:tcPr>
          <w:p w14:paraId="01AC3CC6" w14:textId="77777777" w:rsidR="00C20023" w:rsidRDefault="007100BB" w:rsidP="00C80989">
            <w:pPr>
              <w:jc w:val="center"/>
              <w:rPr>
                <w:lang w:eastAsia="en-AU"/>
              </w:rPr>
            </w:pPr>
            <w:r>
              <w:rPr>
                <w:noProof/>
                <w:lang w:eastAsia="en-AU"/>
              </w:rPr>
              <w:drawing>
                <wp:inline distT="0" distB="0" distL="0" distR="0" wp14:anchorId="30418DA4" wp14:editId="4A96BAED">
                  <wp:extent cx="1080000" cy="998957"/>
                  <wp:effectExtent l="0" t="0" r="0" b="0"/>
                  <wp:docPr id="833138366" name="Picture 833138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6896" w:type="dxa"/>
          </w:tcPr>
          <w:p w14:paraId="47A43598" w14:textId="77777777" w:rsidR="00C20023" w:rsidRPr="00846896" w:rsidRDefault="00C20023" w:rsidP="00C80989">
            <w:pPr>
              <w:pStyle w:val="Guidetext"/>
              <w:rPr>
                <w:b/>
                <w:i w:val="0"/>
                <w:color w:val="auto"/>
              </w:rPr>
            </w:pPr>
            <w:r>
              <w:rPr>
                <w:b/>
                <w:i w:val="0"/>
                <w:color w:val="auto"/>
              </w:rPr>
              <w:t>Practice a</w:t>
            </w:r>
            <w:r w:rsidRPr="00846896">
              <w:rPr>
                <w:b/>
                <w:i w:val="0"/>
                <w:color w:val="auto"/>
              </w:rPr>
              <w:t xml:space="preserve">ctivity </w:t>
            </w:r>
          </w:p>
          <w:p w14:paraId="01A8F4DF" w14:textId="22195D6D" w:rsidR="00C20023" w:rsidRPr="000A2E1E" w:rsidRDefault="00C20023" w:rsidP="00C80989">
            <w:pPr>
              <w:pStyle w:val="Guidetext"/>
              <w:rPr>
                <w:i w:val="0"/>
                <w:color w:val="auto"/>
              </w:rPr>
            </w:pPr>
            <w:r w:rsidRPr="000A2E1E">
              <w:rPr>
                <w:i w:val="0"/>
                <w:color w:val="auto"/>
              </w:rPr>
              <w:t xml:space="preserve">Learning activities are the tasks and exercises that assist you in gaining a clear understanding of the content in this workbook. It is important for you to undertake these activities, as they will enhance </w:t>
            </w:r>
            <w:r w:rsidR="0051123B">
              <w:rPr>
                <w:i w:val="0"/>
                <w:color w:val="auto"/>
              </w:rPr>
              <w:t>your</w:t>
            </w:r>
            <w:r w:rsidRPr="000A2E1E">
              <w:rPr>
                <w:i w:val="0"/>
                <w:color w:val="auto"/>
              </w:rPr>
              <w:t xml:space="preserve"> learning.</w:t>
            </w:r>
          </w:p>
          <w:p w14:paraId="49C6C1AA" w14:textId="5C4F75AB" w:rsidR="00C20023" w:rsidRDefault="00C20023" w:rsidP="00C80989">
            <w:pPr>
              <w:rPr>
                <w:lang w:eastAsia="en-AU"/>
              </w:rPr>
            </w:pPr>
            <w:r w:rsidRPr="000A2E1E">
              <w:t xml:space="preserve">Activities can be used to prepare </w:t>
            </w:r>
            <w:r w:rsidR="00C1351E">
              <w:t>you for assessments.</w:t>
            </w:r>
            <w:r w:rsidRPr="000A2E1E">
              <w:t xml:space="preserve"> Refer to the assessments before you commence so that you are aware which activities will assist you in completing </w:t>
            </w:r>
            <w:r w:rsidR="0051123B">
              <w:t>your</w:t>
            </w:r>
            <w:r w:rsidRPr="000A2E1E">
              <w:t xml:space="preserve"> assessments.</w:t>
            </w:r>
          </w:p>
        </w:tc>
      </w:tr>
      <w:tr w:rsidR="00BC1A72" w14:paraId="6B5EDDC7" w14:textId="77777777" w:rsidTr="00FA2812">
        <w:trPr>
          <w:trHeight w:val="1514"/>
        </w:trPr>
        <w:tc>
          <w:tcPr>
            <w:tcW w:w="2120" w:type="dxa"/>
          </w:tcPr>
          <w:p w14:paraId="4FB608AF" w14:textId="77777777" w:rsidR="00C20023" w:rsidRDefault="007100BB" w:rsidP="00C80989">
            <w:pPr>
              <w:jc w:val="center"/>
              <w:rPr>
                <w:lang w:eastAsia="en-AU"/>
              </w:rPr>
            </w:pPr>
            <w:r>
              <w:rPr>
                <w:noProof/>
                <w:lang w:eastAsia="en-AU"/>
              </w:rPr>
              <w:drawing>
                <wp:inline distT="0" distB="0" distL="0" distR="0" wp14:anchorId="7F1E4370" wp14:editId="21A2DAC3">
                  <wp:extent cx="1080000" cy="998957"/>
                  <wp:effectExtent l="0" t="0" r="0" b="0"/>
                  <wp:docPr id="1543142318" name="Picture 1543142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6896" w:type="dxa"/>
          </w:tcPr>
          <w:p w14:paraId="15780A07" w14:textId="77777777" w:rsidR="00C20023" w:rsidRPr="00846896" w:rsidRDefault="00C20023" w:rsidP="00C80989">
            <w:pPr>
              <w:pStyle w:val="Guidetext"/>
              <w:rPr>
                <w:b/>
                <w:i w:val="0"/>
                <w:color w:val="auto"/>
              </w:rPr>
            </w:pPr>
            <w:r w:rsidRPr="00846896">
              <w:rPr>
                <w:b/>
                <w:i w:val="0"/>
                <w:color w:val="auto"/>
              </w:rPr>
              <w:t xml:space="preserve">Collaboration </w:t>
            </w:r>
          </w:p>
          <w:p w14:paraId="392569F6" w14:textId="77777777" w:rsidR="00C20023" w:rsidRPr="000A2E1E" w:rsidRDefault="00C20023" w:rsidP="00C80989">
            <w:pPr>
              <w:rPr>
                <w:lang w:eastAsia="en-AU"/>
              </w:rPr>
            </w:pPr>
            <w:r w:rsidRPr="000A2E1E">
              <w:rPr>
                <w:szCs w:val="18"/>
              </w:rPr>
              <w:t xml:space="preserve">Whether you discuss </w:t>
            </w:r>
            <w:r w:rsidR="0051123B">
              <w:rPr>
                <w:szCs w:val="18"/>
              </w:rPr>
              <w:t>your</w:t>
            </w:r>
            <w:r w:rsidRPr="000A2E1E">
              <w:rPr>
                <w:szCs w:val="18"/>
              </w:rPr>
              <w:t xml:space="preserve"> learning in an online forum or in a face-to-face environment discussions allow you to create and consolidate new meaningful knowledge.</w:t>
            </w:r>
          </w:p>
        </w:tc>
      </w:tr>
      <w:tr w:rsidR="00BC1A72" w14:paraId="05F77D9C" w14:textId="77777777" w:rsidTr="00FA2812">
        <w:trPr>
          <w:trHeight w:val="1514"/>
        </w:trPr>
        <w:tc>
          <w:tcPr>
            <w:tcW w:w="2120" w:type="dxa"/>
          </w:tcPr>
          <w:p w14:paraId="316F0C36" w14:textId="77777777" w:rsidR="00C20023" w:rsidRDefault="007100BB" w:rsidP="00C80989">
            <w:pPr>
              <w:jc w:val="center"/>
              <w:rPr>
                <w:lang w:eastAsia="en-AU"/>
              </w:rPr>
            </w:pPr>
            <w:r>
              <w:rPr>
                <w:noProof/>
                <w:lang w:eastAsia="en-AU"/>
              </w:rPr>
              <w:drawing>
                <wp:inline distT="0" distB="0" distL="0" distR="0" wp14:anchorId="05D2E998" wp14:editId="4F52B1F0">
                  <wp:extent cx="1080000" cy="997329"/>
                  <wp:effectExtent l="0" t="0" r="0" b="0"/>
                  <wp:docPr id="110578141" name="Picture 110578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1080000" cy="997329"/>
                          </a:xfrm>
                          <a:prstGeom prst="rect">
                            <a:avLst/>
                          </a:prstGeom>
                        </pic:spPr>
                      </pic:pic>
                    </a:graphicData>
                  </a:graphic>
                </wp:inline>
              </w:drawing>
            </w:r>
          </w:p>
        </w:tc>
        <w:tc>
          <w:tcPr>
            <w:tcW w:w="6896" w:type="dxa"/>
          </w:tcPr>
          <w:p w14:paraId="0C344345" w14:textId="77777777" w:rsidR="00C20023" w:rsidRPr="00846896" w:rsidRDefault="00C20023" w:rsidP="00C80989">
            <w:pPr>
              <w:pStyle w:val="Guidetext"/>
              <w:rPr>
                <w:b/>
                <w:i w:val="0"/>
                <w:color w:val="auto"/>
              </w:rPr>
            </w:pPr>
            <w:r w:rsidRPr="00846896">
              <w:rPr>
                <w:b/>
                <w:i w:val="0"/>
                <w:color w:val="auto"/>
              </w:rPr>
              <w:t>Self-check</w:t>
            </w:r>
          </w:p>
          <w:p w14:paraId="4C0564C3" w14:textId="77777777" w:rsidR="00C20023" w:rsidRPr="000A2E1E" w:rsidRDefault="00C20023" w:rsidP="00C80989">
            <w:pPr>
              <w:rPr>
                <w:lang w:eastAsia="en-AU"/>
              </w:rPr>
            </w:pPr>
            <w:r w:rsidRPr="000A2E1E">
              <w:rPr>
                <w:szCs w:val="18"/>
              </w:rPr>
              <w:t xml:space="preserve">A self-check is an activity that allows you to assess </w:t>
            </w:r>
            <w:r w:rsidR="0051123B">
              <w:rPr>
                <w:szCs w:val="18"/>
              </w:rPr>
              <w:t>your</w:t>
            </w:r>
            <w:r w:rsidRPr="000A2E1E">
              <w:rPr>
                <w:szCs w:val="18"/>
              </w:rPr>
              <w:t xml:space="preserve"> own learning progress. It is an opportunity to determine the levels of </w:t>
            </w:r>
            <w:r w:rsidR="0051123B">
              <w:rPr>
                <w:szCs w:val="18"/>
              </w:rPr>
              <w:t>your</w:t>
            </w:r>
            <w:r w:rsidRPr="000A2E1E">
              <w:rPr>
                <w:szCs w:val="18"/>
              </w:rPr>
              <w:t xml:space="preserve"> learning and to identify areas for improvement.</w:t>
            </w:r>
          </w:p>
        </w:tc>
      </w:tr>
      <w:tr w:rsidR="00BC1A72" w14:paraId="18C31DB5" w14:textId="77777777" w:rsidTr="00FA2812">
        <w:tc>
          <w:tcPr>
            <w:tcW w:w="2120" w:type="dxa"/>
          </w:tcPr>
          <w:p w14:paraId="029A8B50" w14:textId="77777777" w:rsidR="00C20023" w:rsidRDefault="007100BB" w:rsidP="00C80989">
            <w:pPr>
              <w:jc w:val="center"/>
              <w:rPr>
                <w:noProof/>
                <w:lang w:eastAsia="en-AU"/>
              </w:rPr>
            </w:pPr>
            <w:r>
              <w:rPr>
                <w:noProof/>
                <w:lang w:eastAsia="en-AU"/>
              </w:rPr>
              <w:drawing>
                <wp:inline distT="0" distB="0" distL="0" distR="0" wp14:anchorId="5A3DA76A" wp14:editId="1277A9C9">
                  <wp:extent cx="1080089" cy="1000800"/>
                  <wp:effectExtent l="0" t="0" r="0" b="0"/>
                  <wp:docPr id="2056800050" name="Picture 20568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1080089" cy="1000800"/>
                          </a:xfrm>
                          <a:prstGeom prst="rect">
                            <a:avLst/>
                          </a:prstGeom>
                        </pic:spPr>
                      </pic:pic>
                    </a:graphicData>
                  </a:graphic>
                </wp:inline>
              </w:drawing>
            </w:r>
          </w:p>
        </w:tc>
        <w:tc>
          <w:tcPr>
            <w:tcW w:w="6896" w:type="dxa"/>
          </w:tcPr>
          <w:p w14:paraId="7DDF3408" w14:textId="77777777" w:rsidR="00C20023" w:rsidRPr="00A87EE7" w:rsidRDefault="00C20023" w:rsidP="00C80989">
            <w:pPr>
              <w:pStyle w:val="Body"/>
              <w:rPr>
                <w:b/>
              </w:rPr>
            </w:pPr>
            <w:r w:rsidRPr="00A87EE7">
              <w:rPr>
                <w:b/>
              </w:rPr>
              <w:t>Readings (Required and suggested)</w:t>
            </w:r>
          </w:p>
          <w:p w14:paraId="76DC0B0B" w14:textId="77777777" w:rsidR="00C20023" w:rsidRPr="00381F20" w:rsidRDefault="00C20023" w:rsidP="00C80989">
            <w:pPr>
              <w:pStyle w:val="Body"/>
            </w:pPr>
            <w:r w:rsidRPr="00381F20">
              <w:t xml:space="preserve">The required reading is referred to throughout this </w:t>
            </w:r>
            <w:r w:rsidR="00323FB8">
              <w:t>Student</w:t>
            </w:r>
            <w:r w:rsidRPr="00381F20">
              <w:t xml:space="preserve"> </w:t>
            </w:r>
            <w:r w:rsidR="00323FB8">
              <w:t>workbook</w:t>
            </w:r>
            <w:r w:rsidRPr="00381F20">
              <w:t xml:space="preserve">. You will need the required text for readings and activities. </w:t>
            </w:r>
          </w:p>
          <w:p w14:paraId="72A0AABE" w14:textId="77777777" w:rsidR="00C20023" w:rsidRPr="00846896" w:rsidRDefault="00C20023" w:rsidP="00323FB8">
            <w:pPr>
              <w:pStyle w:val="Body"/>
              <w:rPr>
                <w:b/>
                <w:i/>
              </w:rPr>
            </w:pPr>
            <w:r w:rsidRPr="00381F20">
              <w:t xml:space="preserve">The suggested reading is quoted in the </w:t>
            </w:r>
            <w:r w:rsidR="00323FB8">
              <w:t>Student</w:t>
            </w:r>
            <w:r w:rsidRPr="00381F20">
              <w:t xml:space="preserve"> </w:t>
            </w:r>
            <w:r w:rsidR="00323FB8">
              <w:t>workbook</w:t>
            </w:r>
            <w:r w:rsidRPr="00381F20">
              <w:t>, however you do not need a copy of this text to complete the learning. The suggested reading provides supplementary information that may assist you in completing the unit.</w:t>
            </w:r>
          </w:p>
        </w:tc>
      </w:tr>
    </w:tbl>
    <w:p w14:paraId="74B56F9D" w14:textId="69ED7778" w:rsidR="00FA2812" w:rsidRDefault="00FA2812" w:rsidP="00FA2812">
      <w:pPr>
        <w:pStyle w:val="Body"/>
        <w:spacing w:before="240"/>
      </w:pPr>
      <w:r w:rsidRPr="00FA2812">
        <w:t>Students will need to copy files from their campus P drive onto their USB. Please ask your teacher for assistance and remember to remove the Read Only attribute when files are on your USB.</w:t>
      </w:r>
    </w:p>
    <w:p w14:paraId="1159AF5F" w14:textId="77777777" w:rsidR="007C22C2" w:rsidRDefault="007C22C2">
      <w:r>
        <w:br w:type="page"/>
      </w:r>
    </w:p>
    <w:p w14:paraId="0C35E3CA" w14:textId="77777777" w:rsidR="007C22C2" w:rsidRDefault="007C22C2" w:rsidP="007C22C2">
      <w:pPr>
        <w:pStyle w:val="Heading1"/>
      </w:pPr>
      <w:bookmarkStart w:id="7" w:name="_Toc10032431"/>
      <w:r>
        <w:lastRenderedPageBreak/>
        <w:t>Introduction</w:t>
      </w:r>
      <w:bookmarkEnd w:id="7"/>
    </w:p>
    <w:p w14:paraId="43992E0A" w14:textId="77777777" w:rsidR="007C22C2" w:rsidRDefault="007C22C2" w:rsidP="007C22C2">
      <w:pPr>
        <w:pStyle w:val="Body"/>
      </w:pPr>
      <w:r>
        <w:t xml:space="preserve">This workbook will provide you with the skills and knowledge to design and create spreadsheets and charts while maintaining ergonomically safe work practices. You will learn about </w:t>
      </w:r>
    </w:p>
    <w:p w14:paraId="2DBB8793" w14:textId="29189085" w:rsidR="007C22C2" w:rsidRDefault="007C22C2" w:rsidP="007C22C2">
      <w:pPr>
        <w:pStyle w:val="BulletListLevel1"/>
      </w:pPr>
      <w:r>
        <w:t>adjusting the workspace to meet WH&amp;S requirements</w:t>
      </w:r>
    </w:p>
    <w:p w14:paraId="2E6D0A98" w14:textId="5B8F65E8" w:rsidR="007C22C2" w:rsidRDefault="007C22C2" w:rsidP="007C22C2">
      <w:pPr>
        <w:pStyle w:val="BulletListLevel1"/>
      </w:pPr>
      <w:r>
        <w:t>identifying formatting and layout elements according to organisational requirements</w:t>
      </w:r>
    </w:p>
    <w:p w14:paraId="27E31B41" w14:textId="2F36B4F2" w:rsidR="007C22C2" w:rsidRDefault="007C22C2" w:rsidP="007C22C2">
      <w:pPr>
        <w:pStyle w:val="BulletListLevel1"/>
      </w:pPr>
      <w:r>
        <w:t>entering data</w:t>
      </w:r>
    </w:p>
    <w:p w14:paraId="60C86AE6" w14:textId="05F88A32" w:rsidR="007C22C2" w:rsidRDefault="007C22C2" w:rsidP="007C22C2">
      <w:pPr>
        <w:pStyle w:val="BulletListLevel1"/>
      </w:pPr>
      <w:r>
        <w:t>using functions</w:t>
      </w:r>
    </w:p>
    <w:p w14:paraId="2ADA4F72" w14:textId="00CFF3FA" w:rsidR="007C22C2" w:rsidRDefault="007C22C2" w:rsidP="007C22C2">
      <w:pPr>
        <w:pStyle w:val="BulletListLevel1"/>
      </w:pPr>
      <w:r>
        <w:t>creating formulae</w:t>
      </w:r>
    </w:p>
    <w:p w14:paraId="44CF6C6D" w14:textId="7227F9A0" w:rsidR="007C22C2" w:rsidRDefault="007C22C2" w:rsidP="007C22C2">
      <w:pPr>
        <w:pStyle w:val="BulletListLevel1"/>
      </w:pPr>
      <w:r>
        <w:t>using Help</w:t>
      </w:r>
    </w:p>
    <w:p w14:paraId="286510A6" w14:textId="77777777" w:rsidR="007C22C2" w:rsidRDefault="007C22C2" w:rsidP="007C22C2">
      <w:pPr>
        <w:pStyle w:val="BulletListLevel1"/>
      </w:pPr>
      <w:r>
        <w:t>creating charts</w:t>
      </w:r>
    </w:p>
    <w:p w14:paraId="02A050FC" w14:textId="3D6E07A2" w:rsidR="007C22C2" w:rsidRDefault="007C22C2" w:rsidP="007C22C2">
      <w:pPr>
        <w:pStyle w:val="BulletListLevel1"/>
      </w:pPr>
      <w:r>
        <w:t>naming and storing spreadsheets.</w:t>
      </w:r>
    </w:p>
    <w:p w14:paraId="378456D3" w14:textId="42ADCE13" w:rsidR="007C22C2" w:rsidRDefault="007C22C2">
      <w:r>
        <w:t xml:space="preserve">There are many activities throughout, and your teacher will supply you with any computer files you need to complete them. </w:t>
      </w:r>
    </w:p>
    <w:p w14:paraId="105764C6" w14:textId="533A1462" w:rsidR="00C20023" w:rsidRDefault="00C20023">
      <w:r>
        <w:br w:type="page"/>
      </w:r>
    </w:p>
    <w:p w14:paraId="5793F273" w14:textId="77777777" w:rsidR="007C22C2" w:rsidRDefault="007C22C2"/>
    <w:p w14:paraId="03C1C65E" w14:textId="77777777" w:rsidR="00C20023" w:rsidRDefault="00C20023" w:rsidP="007E0246">
      <w:pPr>
        <w:pStyle w:val="Body"/>
      </w:pPr>
    </w:p>
    <w:p w14:paraId="3BE3ADBC" w14:textId="77777777" w:rsidR="00C20023" w:rsidRDefault="00BF7D14" w:rsidP="00C20023">
      <w:pPr>
        <w:pStyle w:val="Sectionnumber"/>
      </w:pPr>
      <w:r>
        <w:rPr>
          <w:noProof/>
          <w:lang w:eastAsia="en-AU"/>
        </w:rPr>
        <mc:AlternateContent>
          <mc:Choice Requires="wpg">
            <w:drawing>
              <wp:anchor distT="0" distB="0" distL="114300" distR="114300" simplePos="0" relativeHeight="251708416" behindDoc="1" locked="0" layoutInCell="1" allowOverlap="1" wp14:anchorId="305C308C" wp14:editId="628E42A1">
                <wp:simplePos x="0" y="0"/>
                <wp:positionH relativeFrom="margin">
                  <wp:posOffset>1741170</wp:posOffset>
                </wp:positionH>
                <wp:positionV relativeFrom="paragraph">
                  <wp:posOffset>1831340</wp:posOffset>
                </wp:positionV>
                <wp:extent cx="3876676" cy="3305175"/>
                <wp:effectExtent l="0" t="0" r="9525" b="9525"/>
                <wp:wrapNone/>
                <wp:docPr id="38" name="Group 38"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39" name="Rectangle 3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A18BE45" id="Group 38" o:spid="_x0000_s1026" alt="Section 1&#10;Section name" style="position:absolute;margin-left:137.1pt;margin-top:144.2pt;width:305.25pt;height:260.25pt;z-index:-251608064;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">
                <v:rect id="Rectangle 3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" filled="f" stroked="f"/>
                <v:rect id="Rectangle 4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W1WvQAAANsAAAAPAAAAZHJzL2Rvd25yZXYueG1sRE/Pa8Iw&#10;FL4P/B/CE3Zb044x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SzFtVr0AAADbAAAADwAAAAAAAAAA&#10;AAAAAAAHAgAAZHJzL2Rvd25yZXYueG1sUEsFBgAAAAADAAMAtwAAAPECAAAAAA==&#10;" filled="f" stroked="f"/>
                <v:rect id="Rectangle 4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a6wQAAANsAAAAPAAAAZHJzL2Rvd25yZXYueG1sRI/BasMw&#10;EETvhfyD2EBvjewQ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NSvVrrBAAAA2wAAAA8AAAAA&#10;AAAAAAAAAAAABwIAAGRycy9kb3ducmV2LnhtbFBLBQYAAAAAAwADALcAAAD1AgAAAAA=&#10;" filled="f" stroked="f"/>
                <v:rect id="Rectangle 4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MhwQAAANsAAAAPAAAAZHJzL2Rvd25yZXYueG1sRI/BasMw&#10;EETvgf6D2EJvsew2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vj8yHBAAAA2wAAAA8AAAAA&#10;AAAAAAAAAAAABwIAAGRycy9kb3ducmV2LnhtbFBLBQYAAAAAAwADALcAAAD1AgAAAAA=&#10;" filled="f" stroked="f"/>
                <w10:wrap anchorx="margin"/>
              </v:group>
            </w:pict>
          </mc:Fallback>
        </mc:AlternateContent>
      </w:r>
      <w:r w:rsidR="00C20023">
        <w:t>Topic 1</w:t>
      </w:r>
    </w:p>
    <w:p w14:paraId="288CD7DF" w14:textId="2205A1E3" w:rsidR="00472E82" w:rsidRDefault="00FA2812" w:rsidP="00C20023">
      <w:pPr>
        <w:pStyle w:val="Sectionname"/>
      </w:pPr>
      <w:r w:rsidRPr="00FA2812">
        <w:t xml:space="preserve">Use relevant </w:t>
      </w:r>
      <w:r>
        <w:br/>
      </w:r>
      <w:r w:rsidRPr="00FA2812">
        <w:t>WHS practices</w:t>
      </w:r>
    </w:p>
    <w:p w14:paraId="3E423FEF" w14:textId="77777777" w:rsidR="00C20023" w:rsidRDefault="00C20023" w:rsidP="00472E82">
      <w:pPr>
        <w:pStyle w:val="Body"/>
      </w:pPr>
      <w:r>
        <w:br w:type="page"/>
      </w:r>
    </w:p>
    <w:p w14:paraId="170E265E" w14:textId="0CCDE9A9" w:rsidR="00E30309" w:rsidRDefault="007D7D56" w:rsidP="007D7D56">
      <w:pPr>
        <w:pStyle w:val="Heading1"/>
      </w:pPr>
      <w:bookmarkStart w:id="8" w:name="_Toc10032432"/>
      <w:r>
        <w:lastRenderedPageBreak/>
        <w:t xml:space="preserve">Topic 1: </w:t>
      </w:r>
      <w:r w:rsidR="00FA2812" w:rsidRPr="00FA2812">
        <w:t>Use relevant WHS practices</w:t>
      </w:r>
      <w:bookmarkEnd w:id="8"/>
    </w:p>
    <w:p w14:paraId="5289A98C" w14:textId="1E80A905" w:rsidR="00AF0F9D" w:rsidRPr="00AF0F9D" w:rsidRDefault="00AF0F9D" w:rsidP="00AF0F9D">
      <w:pPr>
        <w:rPr>
          <w:lang w:eastAsia="en-AU"/>
        </w:rPr>
      </w:pPr>
      <w:r>
        <w:rPr>
          <w:lang w:eastAsia="en-AU"/>
        </w:rPr>
        <w:t xml:space="preserve">Before </w:t>
      </w:r>
      <w:r w:rsidR="001A1D70">
        <w:rPr>
          <w:lang w:eastAsia="en-AU"/>
        </w:rPr>
        <w:t xml:space="preserve">learning more about how to use spreadsheets and working on a computer, you need to consider important safety practices. </w:t>
      </w:r>
    </w:p>
    <w:p w14:paraId="6A039DDC" w14:textId="4A1FD478" w:rsidR="00FA2812" w:rsidRDefault="00BB541D" w:rsidP="00FA2812">
      <w:pPr>
        <w:pStyle w:val="Heading3"/>
      </w:pPr>
      <w:bookmarkStart w:id="9" w:name="_Toc10032433"/>
      <w:r>
        <w:t>Guide to correct WHS practices</w:t>
      </w:r>
      <w:bookmarkEnd w:id="9"/>
    </w:p>
    <w:p w14:paraId="059351B7" w14:textId="3E3D6968" w:rsidR="00BB541D" w:rsidRDefault="00BB541D" w:rsidP="00BB541D">
      <w:pPr>
        <w:rPr>
          <w:lang w:eastAsia="en-AU"/>
        </w:rPr>
      </w:pPr>
      <w:r>
        <w:rPr>
          <w:lang w:eastAsia="en-AU"/>
        </w:rPr>
        <w:t>To make sure you are safe and healthy in the workplace, you need follow the relevant WHS practices.</w:t>
      </w:r>
    </w:p>
    <w:p w14:paraId="27CBF942" w14:textId="7DB59F48" w:rsidR="00FA2812" w:rsidRDefault="00FA2812" w:rsidP="00FA2812">
      <w:pPr>
        <w:pStyle w:val="Heading4"/>
      </w:pPr>
      <w:r>
        <w:t>Chair</w:t>
      </w:r>
      <w:r w:rsidR="00BB541D">
        <w:t>—</w:t>
      </w:r>
      <w:r>
        <w:t>height and back support</w:t>
      </w:r>
      <w:r w:rsidR="00BB541D">
        <w:t xml:space="preserve"> </w:t>
      </w:r>
    </w:p>
    <w:p w14:paraId="572627E0" w14:textId="352FF6AB" w:rsidR="00FA2812" w:rsidRDefault="00FA2812" w:rsidP="00FA2812">
      <w:pPr>
        <w:pStyle w:val="BulletListLevel1"/>
        <w:rPr>
          <w:lang w:eastAsia="en-AU"/>
        </w:rPr>
      </w:pPr>
      <w:r>
        <w:rPr>
          <w:lang w:eastAsia="en-AU"/>
        </w:rPr>
        <w:t>Feet flat on floor.</w:t>
      </w:r>
    </w:p>
    <w:p w14:paraId="6DD4A07A" w14:textId="70262102" w:rsidR="00FA2812" w:rsidRDefault="00FA2812" w:rsidP="00FA2812">
      <w:pPr>
        <w:pStyle w:val="BulletListLevel1"/>
        <w:rPr>
          <w:lang w:eastAsia="en-AU"/>
        </w:rPr>
      </w:pPr>
      <w:r>
        <w:rPr>
          <w:lang w:eastAsia="en-AU"/>
        </w:rPr>
        <w:t>Ankle, knees and hips at right angles.</w:t>
      </w:r>
    </w:p>
    <w:p w14:paraId="111D5BF0" w14:textId="46BB67F1" w:rsidR="00FA2812" w:rsidRDefault="00FA2812" w:rsidP="00FA2812">
      <w:pPr>
        <w:pStyle w:val="BulletListLevel1"/>
        <w:rPr>
          <w:lang w:eastAsia="en-AU"/>
        </w:rPr>
      </w:pPr>
      <w:r>
        <w:rPr>
          <w:lang w:eastAsia="en-AU"/>
        </w:rPr>
        <w:t>Support lower back with back of the chair.</w:t>
      </w:r>
    </w:p>
    <w:p w14:paraId="2E5CC428" w14:textId="3D9D16C7" w:rsidR="00FA2812" w:rsidRDefault="00FA2812" w:rsidP="00FA2812">
      <w:pPr>
        <w:pStyle w:val="BulletListLevel1"/>
        <w:rPr>
          <w:lang w:eastAsia="en-AU"/>
        </w:rPr>
      </w:pPr>
      <w:r>
        <w:rPr>
          <w:lang w:eastAsia="en-AU"/>
        </w:rPr>
        <w:t>Back straight.</w:t>
      </w:r>
    </w:p>
    <w:p w14:paraId="37DDEE53" w14:textId="77777777" w:rsidR="00FA2812" w:rsidRDefault="00FA2812" w:rsidP="00FA2812">
      <w:pPr>
        <w:pStyle w:val="Heading4"/>
      </w:pPr>
      <w:r>
        <w:t xml:space="preserve">Table </w:t>
      </w:r>
    </w:p>
    <w:p w14:paraId="580CBE0B" w14:textId="56AD0EC1" w:rsidR="00FA2812" w:rsidRDefault="00FA2812" w:rsidP="00FA2812">
      <w:pPr>
        <w:pStyle w:val="BulletListLevel1"/>
        <w:rPr>
          <w:lang w:eastAsia="en-AU"/>
        </w:rPr>
      </w:pPr>
      <w:r>
        <w:rPr>
          <w:lang w:eastAsia="en-AU"/>
        </w:rPr>
        <w:t>Adjust height of desk so elbows are at right angles to keyboard.</w:t>
      </w:r>
    </w:p>
    <w:p w14:paraId="7BE3884E" w14:textId="1CB76FE1" w:rsidR="00FA2812" w:rsidRDefault="00FA2812" w:rsidP="00FA2812">
      <w:pPr>
        <w:pStyle w:val="BulletListLevel1"/>
        <w:rPr>
          <w:lang w:eastAsia="en-AU"/>
        </w:rPr>
      </w:pPr>
      <w:r>
        <w:rPr>
          <w:lang w:eastAsia="en-AU"/>
        </w:rPr>
        <w:t>Tops of legs should be just below table.</w:t>
      </w:r>
    </w:p>
    <w:p w14:paraId="62F11025" w14:textId="20730D0B" w:rsidR="00FA2812" w:rsidRDefault="00FA2812" w:rsidP="00FA2812">
      <w:pPr>
        <w:pStyle w:val="Heading4"/>
      </w:pPr>
      <w:r>
        <w:t>Screen—tilt and brightness</w:t>
      </w:r>
    </w:p>
    <w:p w14:paraId="5505465D" w14:textId="57ED7D51" w:rsidR="00FA2812" w:rsidRDefault="00FA2812" w:rsidP="00FA2812">
      <w:pPr>
        <w:pStyle w:val="BulletListLevel1"/>
        <w:rPr>
          <w:lang w:eastAsia="en-AU"/>
        </w:rPr>
      </w:pPr>
      <w:r>
        <w:rPr>
          <w:lang w:eastAsia="en-AU"/>
        </w:rPr>
        <w:t>Keep screen brightness to a minimum.</w:t>
      </w:r>
    </w:p>
    <w:p w14:paraId="46693F57" w14:textId="2EE31BD5" w:rsidR="00FA2812" w:rsidRDefault="00FA2812" w:rsidP="00FA2812">
      <w:pPr>
        <w:pStyle w:val="BulletListLevel1"/>
        <w:rPr>
          <w:lang w:eastAsia="en-AU"/>
        </w:rPr>
      </w:pPr>
      <w:r>
        <w:rPr>
          <w:lang w:eastAsia="en-AU"/>
        </w:rPr>
        <w:t xml:space="preserve">Tilt the screen so that </w:t>
      </w:r>
      <w:r w:rsidR="00BB541D">
        <w:rPr>
          <w:lang w:eastAsia="en-AU"/>
        </w:rPr>
        <w:t>you can view it</w:t>
      </w:r>
      <w:r>
        <w:rPr>
          <w:lang w:eastAsia="en-AU"/>
        </w:rPr>
        <w:t xml:space="preserve"> comfortably.</w:t>
      </w:r>
    </w:p>
    <w:p w14:paraId="4EAFD97A" w14:textId="7580028E" w:rsidR="00FA2812" w:rsidRDefault="00BB541D" w:rsidP="00FA2812">
      <w:pPr>
        <w:pStyle w:val="Heading4"/>
      </w:pPr>
      <w:r>
        <w:t>Desk</w:t>
      </w:r>
      <w:r w:rsidR="00FA2812">
        <w:t xml:space="preserve">top layout </w:t>
      </w:r>
    </w:p>
    <w:p w14:paraId="4B36F43D" w14:textId="715A19C0" w:rsidR="00FA2812" w:rsidRDefault="00FA2812" w:rsidP="00FA2812">
      <w:pPr>
        <w:pStyle w:val="BulletListLevel1"/>
        <w:rPr>
          <w:lang w:eastAsia="en-AU"/>
        </w:rPr>
      </w:pPr>
      <w:r>
        <w:rPr>
          <w:lang w:eastAsia="en-AU"/>
        </w:rPr>
        <w:t>Clear desk of all unnecessary materials.</w:t>
      </w:r>
    </w:p>
    <w:p w14:paraId="1644969D" w14:textId="736E096A" w:rsidR="00FA2812" w:rsidRDefault="00FA2812" w:rsidP="00FA2812">
      <w:pPr>
        <w:pStyle w:val="BulletListLevel1"/>
        <w:rPr>
          <w:lang w:eastAsia="en-AU"/>
        </w:rPr>
      </w:pPr>
      <w:r>
        <w:rPr>
          <w:lang w:eastAsia="en-AU"/>
        </w:rPr>
        <w:t>Use a document holder for your working papers to avoid neck strain.</w:t>
      </w:r>
    </w:p>
    <w:p w14:paraId="6052BF54" w14:textId="77777777" w:rsidR="00FA2812" w:rsidRDefault="00FA2812" w:rsidP="00FA2812">
      <w:pPr>
        <w:pStyle w:val="Heading4"/>
      </w:pPr>
      <w:r>
        <w:t xml:space="preserve">Power access </w:t>
      </w:r>
    </w:p>
    <w:p w14:paraId="6182DF7E" w14:textId="5846E65E" w:rsidR="00FA2812" w:rsidRDefault="00FA2812" w:rsidP="00FA2812">
      <w:pPr>
        <w:pStyle w:val="BulletListLevel1"/>
        <w:rPr>
          <w:lang w:eastAsia="en-AU"/>
        </w:rPr>
      </w:pPr>
      <w:r>
        <w:rPr>
          <w:lang w:eastAsia="en-AU"/>
        </w:rPr>
        <w:t>To avoid personal injury, ensure all electrical leads and computer cables are out of the way.</w:t>
      </w:r>
    </w:p>
    <w:p w14:paraId="74C4C6C7" w14:textId="77777777" w:rsidR="00FA2812" w:rsidRDefault="00FA2812" w:rsidP="00FA2812">
      <w:pPr>
        <w:pStyle w:val="Heading4"/>
      </w:pPr>
      <w:r>
        <w:t xml:space="preserve">Rest breaks and exercise periods </w:t>
      </w:r>
    </w:p>
    <w:p w14:paraId="3C0AB09C" w14:textId="0B393239" w:rsidR="00FA2812" w:rsidRDefault="00FA2812" w:rsidP="00FA2812">
      <w:pPr>
        <w:pStyle w:val="BulletListLevel1"/>
        <w:rPr>
          <w:lang w:eastAsia="en-AU"/>
        </w:rPr>
      </w:pPr>
      <w:r>
        <w:rPr>
          <w:lang w:eastAsia="en-AU"/>
        </w:rPr>
        <w:t xml:space="preserve">Do some exercises or move away from the screen for </w:t>
      </w:r>
      <w:r w:rsidR="00BB541D">
        <w:rPr>
          <w:lang w:eastAsia="en-AU"/>
        </w:rPr>
        <w:t>five</w:t>
      </w:r>
      <w:r>
        <w:rPr>
          <w:lang w:eastAsia="en-AU"/>
        </w:rPr>
        <w:t xml:space="preserve"> minutes every hour.</w:t>
      </w:r>
    </w:p>
    <w:p w14:paraId="0126354E" w14:textId="0F40CC86" w:rsidR="00FA2812" w:rsidRDefault="00FA2812" w:rsidP="00FA2812">
      <w:pPr>
        <w:pStyle w:val="BulletListLevel1"/>
        <w:rPr>
          <w:lang w:eastAsia="en-AU"/>
        </w:rPr>
      </w:pPr>
      <w:r>
        <w:rPr>
          <w:lang w:eastAsia="en-AU"/>
        </w:rPr>
        <w:t>Stretch and relax fingers at least five times.</w:t>
      </w:r>
    </w:p>
    <w:p w14:paraId="31D7A2A4" w14:textId="2A02F41F" w:rsidR="00FA2812" w:rsidRDefault="00FA2812" w:rsidP="00FA2812">
      <w:pPr>
        <w:pStyle w:val="BulletListLevel1"/>
        <w:rPr>
          <w:lang w:eastAsia="en-AU"/>
        </w:rPr>
      </w:pPr>
      <w:r>
        <w:rPr>
          <w:lang w:eastAsia="en-AU"/>
        </w:rPr>
        <w:t>Blink eyes to rest and give them relief.</w:t>
      </w:r>
    </w:p>
    <w:p w14:paraId="388734FD" w14:textId="582A9B97" w:rsidR="00FA2812" w:rsidRDefault="00FA2812" w:rsidP="00FA2812">
      <w:pPr>
        <w:pStyle w:val="BulletListLevel1"/>
        <w:rPr>
          <w:lang w:eastAsia="en-AU"/>
        </w:rPr>
      </w:pPr>
      <w:r>
        <w:rPr>
          <w:lang w:eastAsia="en-AU"/>
        </w:rPr>
        <w:lastRenderedPageBreak/>
        <w:t>Lift shoulders upwards, backwards then relax them for one minute each.</w:t>
      </w:r>
    </w:p>
    <w:p w14:paraId="360890DC" w14:textId="462043B9" w:rsidR="00FA2812" w:rsidRDefault="00FA2812" w:rsidP="00FA2812">
      <w:pPr>
        <w:pStyle w:val="BulletListLevel1"/>
        <w:rPr>
          <w:lang w:eastAsia="en-AU"/>
        </w:rPr>
      </w:pPr>
      <w:r>
        <w:rPr>
          <w:lang w:eastAsia="en-AU"/>
        </w:rPr>
        <w:t>Clasp hands above head, reach upwards, fingers interlaced, stretch, then drop arms.</w:t>
      </w:r>
    </w:p>
    <w:p w14:paraId="01AA19E6" w14:textId="36CC94AE" w:rsidR="00FA2812" w:rsidRDefault="00BB541D" w:rsidP="00BB541D">
      <w:pPr>
        <w:pStyle w:val="Heading3"/>
      </w:pPr>
      <w:bookmarkStart w:id="10" w:name="_Toc10032434"/>
      <w:r>
        <w:t>Ways to reduce</w:t>
      </w:r>
      <w:r w:rsidR="00FA2812">
        <w:t xml:space="preserve"> </w:t>
      </w:r>
      <w:r>
        <w:t>paper in a business environment</w:t>
      </w:r>
      <w:bookmarkEnd w:id="10"/>
    </w:p>
    <w:p w14:paraId="6170B6D1" w14:textId="12C7818F" w:rsidR="00BB541D" w:rsidRPr="00BB541D" w:rsidRDefault="00BB541D" w:rsidP="00BB541D">
      <w:pPr>
        <w:rPr>
          <w:lang w:eastAsia="en-AU"/>
        </w:rPr>
      </w:pPr>
      <w:r>
        <w:rPr>
          <w:lang w:eastAsia="en-AU"/>
        </w:rPr>
        <w:t>You can reduce the amount of paper you use at work</w:t>
      </w:r>
      <w:r w:rsidR="00AF0F9D">
        <w:rPr>
          <w:lang w:eastAsia="en-AU"/>
        </w:rPr>
        <w:t xml:space="preserve"> if you:</w:t>
      </w:r>
    </w:p>
    <w:p w14:paraId="75B03517" w14:textId="7D3A7F9E" w:rsidR="00FA2812" w:rsidRDefault="00FA2812" w:rsidP="00FA2812">
      <w:pPr>
        <w:pStyle w:val="BulletListLevel1"/>
        <w:rPr>
          <w:lang w:eastAsia="en-AU"/>
        </w:rPr>
      </w:pPr>
      <w:r>
        <w:rPr>
          <w:lang w:eastAsia="en-AU"/>
        </w:rPr>
        <w:t xml:space="preserve">Photocopy and </w:t>
      </w:r>
      <w:r w:rsidR="00204CDD">
        <w:rPr>
          <w:lang w:eastAsia="en-AU"/>
        </w:rPr>
        <w:t>p</w:t>
      </w:r>
      <w:r>
        <w:rPr>
          <w:lang w:eastAsia="en-AU"/>
        </w:rPr>
        <w:t>rint double sided.</w:t>
      </w:r>
    </w:p>
    <w:p w14:paraId="03F19777" w14:textId="1A4E4E13" w:rsidR="00FA2812" w:rsidRDefault="00FA2812" w:rsidP="00FA2812">
      <w:pPr>
        <w:pStyle w:val="BulletListLevel1"/>
        <w:rPr>
          <w:lang w:eastAsia="en-AU"/>
        </w:rPr>
      </w:pPr>
      <w:r>
        <w:rPr>
          <w:lang w:eastAsia="en-AU"/>
        </w:rPr>
        <w:t>Use waste paper as note pads.</w:t>
      </w:r>
    </w:p>
    <w:p w14:paraId="664C62A8" w14:textId="5BC30592" w:rsidR="00FA2812" w:rsidRDefault="00FA2812" w:rsidP="00FA2812">
      <w:pPr>
        <w:pStyle w:val="BulletListLevel1"/>
        <w:rPr>
          <w:lang w:eastAsia="en-AU"/>
        </w:rPr>
      </w:pPr>
      <w:r>
        <w:rPr>
          <w:lang w:eastAsia="en-AU"/>
        </w:rPr>
        <w:t>Edit document</w:t>
      </w:r>
      <w:r w:rsidR="00AF0F9D">
        <w:rPr>
          <w:lang w:eastAsia="en-AU"/>
        </w:rPr>
        <w:t>s</w:t>
      </w:r>
      <w:r>
        <w:rPr>
          <w:lang w:eastAsia="en-AU"/>
        </w:rPr>
        <w:t xml:space="preserve"> on screen.</w:t>
      </w:r>
    </w:p>
    <w:p w14:paraId="1B71AA3D" w14:textId="20CB206D" w:rsidR="00FA2812" w:rsidRDefault="00AF0F9D" w:rsidP="00FA2812">
      <w:pPr>
        <w:pStyle w:val="BulletListLevel1"/>
        <w:rPr>
          <w:lang w:eastAsia="en-AU"/>
        </w:rPr>
      </w:pPr>
      <w:r>
        <w:rPr>
          <w:lang w:eastAsia="en-AU"/>
        </w:rPr>
        <w:t>Use a m</w:t>
      </w:r>
      <w:r w:rsidR="00FA2812">
        <w:rPr>
          <w:lang w:eastAsia="en-AU"/>
        </w:rPr>
        <w:t>ulti-function printer with options to print to mailbox or similar.</w:t>
      </w:r>
    </w:p>
    <w:p w14:paraId="729CAC84" w14:textId="670C44D2" w:rsidR="00FA2812" w:rsidRDefault="00FA2812" w:rsidP="00FA2812">
      <w:pPr>
        <w:pStyle w:val="BulletListLevel1"/>
        <w:rPr>
          <w:lang w:eastAsia="en-AU"/>
        </w:rPr>
      </w:pPr>
      <w:r>
        <w:rPr>
          <w:lang w:eastAsia="en-AU"/>
        </w:rPr>
        <w:t>Switch to electronic communication.</w:t>
      </w:r>
    </w:p>
    <w:p w14:paraId="7F93334B" w14:textId="42480E97" w:rsidR="00FA2812" w:rsidRDefault="00FA2812" w:rsidP="00FA2812">
      <w:pPr>
        <w:pStyle w:val="BulletListLevel1"/>
        <w:rPr>
          <w:lang w:eastAsia="en-AU"/>
        </w:rPr>
      </w:pPr>
      <w:r>
        <w:rPr>
          <w:lang w:eastAsia="en-AU"/>
        </w:rPr>
        <w:t>Substitute paper communication with emails.</w:t>
      </w:r>
    </w:p>
    <w:p w14:paraId="4D23C173" w14:textId="4A6F73BE" w:rsidR="00FA2812" w:rsidRDefault="00FA2812" w:rsidP="00FA2812">
      <w:pPr>
        <w:pStyle w:val="BulletListLevel1"/>
        <w:rPr>
          <w:lang w:eastAsia="en-AU"/>
        </w:rPr>
      </w:pPr>
      <w:r>
        <w:rPr>
          <w:lang w:eastAsia="en-AU"/>
        </w:rPr>
        <w:t>Use soft copy versions for filing.</w:t>
      </w:r>
    </w:p>
    <w:p w14:paraId="6FC146B2" w14:textId="292D0206" w:rsidR="00FA2812" w:rsidRDefault="00FA2812" w:rsidP="00FA2812">
      <w:pPr>
        <w:pStyle w:val="BulletListLevel1"/>
        <w:rPr>
          <w:lang w:eastAsia="en-AU"/>
        </w:rPr>
      </w:pPr>
      <w:r>
        <w:rPr>
          <w:lang w:eastAsia="en-AU"/>
        </w:rPr>
        <w:t>Electronic invoicing and archiving.</w:t>
      </w:r>
    </w:p>
    <w:p w14:paraId="64C20669" w14:textId="78A416C2" w:rsidR="00FA2812" w:rsidRDefault="00FA2812" w:rsidP="00FA2812">
      <w:pPr>
        <w:pStyle w:val="BulletListLevel1"/>
        <w:rPr>
          <w:lang w:eastAsia="en-AU"/>
        </w:rPr>
      </w:pPr>
      <w:r>
        <w:rPr>
          <w:lang w:eastAsia="en-AU"/>
        </w:rPr>
        <w:t>Think before you print.</w:t>
      </w:r>
    </w:p>
    <w:p w14:paraId="027CCBC8" w14:textId="5187D13D" w:rsidR="00FA2812" w:rsidRDefault="00FA2812" w:rsidP="00FA2812">
      <w:pPr>
        <w:pStyle w:val="BulletListLevel1"/>
        <w:rPr>
          <w:lang w:eastAsia="en-AU"/>
        </w:rPr>
      </w:pPr>
      <w:r>
        <w:rPr>
          <w:lang w:eastAsia="en-AU"/>
        </w:rPr>
        <w:t>Request suppliers to print documents double-sided.</w:t>
      </w:r>
    </w:p>
    <w:p w14:paraId="08A25EC6" w14:textId="3A812B92" w:rsidR="00FA2812" w:rsidRDefault="00FA2812" w:rsidP="00FA2812">
      <w:pPr>
        <w:pStyle w:val="BulletListLevel1"/>
        <w:rPr>
          <w:lang w:eastAsia="en-AU"/>
        </w:rPr>
      </w:pPr>
      <w:r>
        <w:rPr>
          <w:lang w:eastAsia="en-AU"/>
        </w:rPr>
        <w:t>Specify recycled content paper in design briefs for professional communication materials.</w:t>
      </w:r>
    </w:p>
    <w:p w14:paraId="581A7E5D" w14:textId="48B06188" w:rsidR="00FA2812" w:rsidRDefault="00FA2812" w:rsidP="00FA2812">
      <w:pPr>
        <w:pStyle w:val="BulletListLevel1"/>
        <w:rPr>
          <w:lang w:eastAsia="en-AU"/>
        </w:rPr>
      </w:pPr>
      <w:r>
        <w:rPr>
          <w:lang w:eastAsia="en-AU"/>
        </w:rPr>
        <w:t>Use recycled paper for office printing and photocopying.</w:t>
      </w:r>
    </w:p>
    <w:p w14:paraId="0B6E9B9B" w14:textId="1C25A121" w:rsidR="00FA2812" w:rsidRDefault="00FA2812" w:rsidP="00FA2812">
      <w:pPr>
        <w:pStyle w:val="BulletListLevel1"/>
        <w:rPr>
          <w:lang w:eastAsia="en-AU"/>
        </w:rPr>
      </w:pPr>
      <w:r>
        <w:rPr>
          <w:lang w:eastAsia="en-AU"/>
        </w:rPr>
        <w:t>Share newspapers and magazines or provide office copies so people don’t have to bring their own.</w:t>
      </w:r>
    </w:p>
    <w:p w14:paraId="2D544E18" w14:textId="715B9268" w:rsidR="00FA2812" w:rsidRDefault="00FA2812" w:rsidP="00FA2812">
      <w:pPr>
        <w:pStyle w:val="BulletListLevel1"/>
        <w:rPr>
          <w:lang w:eastAsia="en-AU"/>
        </w:rPr>
      </w:pPr>
      <w:r>
        <w:rPr>
          <w:lang w:eastAsia="en-AU"/>
        </w:rPr>
        <w:t>Print directly on to envelopes instead of using labels.</w:t>
      </w:r>
    </w:p>
    <w:p w14:paraId="1644BED2" w14:textId="7A0BAA89" w:rsidR="00FA2812" w:rsidRDefault="00FA2812" w:rsidP="00FA2812">
      <w:pPr>
        <w:pStyle w:val="BulletListLevel1"/>
        <w:rPr>
          <w:lang w:eastAsia="en-AU"/>
        </w:rPr>
      </w:pPr>
      <w:r>
        <w:rPr>
          <w:lang w:eastAsia="en-AU"/>
        </w:rPr>
        <w:t>Provide staff with ‘internal mail’ envelopes that can be reused.</w:t>
      </w:r>
    </w:p>
    <w:p w14:paraId="14D04B07" w14:textId="06A7D39C" w:rsidR="00FA2812" w:rsidRDefault="00FA2812" w:rsidP="00FA2812">
      <w:pPr>
        <w:pStyle w:val="BulletListLevel1"/>
        <w:rPr>
          <w:lang w:eastAsia="en-AU"/>
        </w:rPr>
      </w:pPr>
      <w:r>
        <w:rPr>
          <w:lang w:eastAsia="en-AU"/>
        </w:rPr>
        <w:t>Introduce a printing policy that aims to minimise paper consumption.</w:t>
      </w:r>
    </w:p>
    <w:p w14:paraId="6F6DB227" w14:textId="59B72170" w:rsidR="001A1D70" w:rsidRDefault="001A1D70">
      <w:pPr>
        <w:rPr>
          <w:lang w:eastAsia="en-AU"/>
        </w:rPr>
      </w:pPr>
      <w:r>
        <w:rPr>
          <w:lang w:eastAsia="en-AU"/>
        </w:rPr>
        <w:br w:type="page"/>
      </w:r>
    </w:p>
    <w:tbl>
      <w:tblPr>
        <w:tblW w:w="8647" w:type="dxa"/>
        <w:shd w:val="clear" w:color="auto" w:fill="E7E7D4"/>
        <w:tblLook w:val="0600" w:firstRow="0" w:lastRow="0" w:firstColumn="0" w:lastColumn="0" w:noHBand="1" w:noVBand="1"/>
        <w:tblCaption w:val="Practice Activity Banner"/>
        <w:tblDescription w:val="Practice activity"/>
      </w:tblPr>
      <w:tblGrid>
        <w:gridCol w:w="8647"/>
      </w:tblGrid>
      <w:tr w:rsidR="007E6300" w14:paraId="5B62D129" w14:textId="77777777" w:rsidTr="00BB541D">
        <w:trPr>
          <w:trHeight w:val="659"/>
        </w:trPr>
        <w:tc>
          <w:tcPr>
            <w:tcW w:w="8647" w:type="dxa"/>
            <w:shd w:val="clear" w:color="auto" w:fill="E7E7D4"/>
            <w:vAlign w:val="center"/>
          </w:tcPr>
          <w:p w14:paraId="75B5D2BF" w14:textId="77777777" w:rsidR="007E6300" w:rsidRPr="009C3DED" w:rsidRDefault="007E6300" w:rsidP="00BB541D">
            <w:pPr>
              <w:pStyle w:val="Body"/>
            </w:pPr>
            <w:r w:rsidRPr="00DF6EEA">
              <w:rPr>
                <w:noProof/>
                <w:lang w:eastAsia="en-AU"/>
              </w:rPr>
              <w:lastRenderedPageBreak/>
              <w:drawing>
                <wp:inline distT="0" distB="0" distL="0" distR="0" wp14:anchorId="29EA7513" wp14:editId="229A10AD">
                  <wp:extent cx="365760" cy="357809"/>
                  <wp:effectExtent l="0" t="0" r="0" b="4445"/>
                  <wp:docPr id="903" name="Picture 903"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r>
              <w:rPr>
                <w:rStyle w:val="Heading1Char"/>
                <w:rFonts w:eastAsiaTheme="minorHAnsi"/>
              </w:rPr>
              <w:t xml:space="preserve"> </w:t>
            </w:r>
            <w:r w:rsidRPr="00DF6EEA">
              <w:rPr>
                <w:rStyle w:val="Heading1Char"/>
                <w:rFonts w:eastAsiaTheme="minorHAnsi"/>
              </w:rPr>
              <w:t>Practice activity</w:t>
            </w:r>
          </w:p>
        </w:tc>
      </w:tr>
    </w:tbl>
    <w:p w14:paraId="78FF01C2" w14:textId="252651DF" w:rsidR="007E6300" w:rsidRPr="00957D94" w:rsidRDefault="007E6300" w:rsidP="007E6300">
      <w:pPr>
        <w:pStyle w:val="Heading2"/>
      </w:pPr>
      <w:bookmarkStart w:id="11" w:name="_Toc9585534"/>
      <w:bookmarkStart w:id="12" w:name="_Toc10032435"/>
      <w:r>
        <w:t xml:space="preserve">Activity: </w:t>
      </w:r>
      <w:r w:rsidRPr="00957D94">
        <w:t>Set up the work area</w:t>
      </w:r>
      <w:bookmarkEnd w:id="11"/>
      <w:bookmarkEnd w:id="12"/>
    </w:p>
    <w:p w14:paraId="3C270B57" w14:textId="77777777" w:rsidR="007E6300" w:rsidRPr="00957D94" w:rsidRDefault="007E6300" w:rsidP="007E6300">
      <w:pPr>
        <w:pStyle w:val="Heading3"/>
      </w:pPr>
      <w:bookmarkStart w:id="13" w:name="_Toc9585535"/>
      <w:bookmarkStart w:id="14" w:name="_Toc10032436"/>
      <w:r w:rsidRPr="00957D94">
        <w:t xml:space="preserve">Check your neighbour’s work </w:t>
      </w:r>
      <w:r w:rsidRPr="00DF6EEA">
        <w:t>area</w:t>
      </w:r>
      <w:bookmarkEnd w:id="13"/>
      <w:bookmarkEnd w:id="14"/>
    </w:p>
    <w:p w14:paraId="661D566D" w14:textId="77777777" w:rsidR="007E6300" w:rsidRDefault="007E6300" w:rsidP="007E6300">
      <w:pPr>
        <w:rPr>
          <w:lang w:eastAsia="en-AU"/>
        </w:rPr>
      </w:pPr>
      <w:r w:rsidRPr="00957D94">
        <w:rPr>
          <w:lang w:eastAsia="en-AU"/>
        </w:rPr>
        <w:t>Before you get started, discuss your neighbour’s work area in relation to ergonomic and WHS requirements and complete the checklist below. Your neighbour will do the same for you!</w:t>
      </w:r>
    </w:p>
    <w:p w14:paraId="40EAD1E3" w14:textId="5CD3C16E" w:rsidR="007E6300" w:rsidRPr="00BE3837" w:rsidRDefault="007E6300" w:rsidP="007E6300">
      <w:pPr>
        <w:rPr>
          <w:rStyle w:val="CaptionChar"/>
        </w:rPr>
      </w:pPr>
      <w:r w:rsidRPr="00BE3837">
        <w:rPr>
          <w:rStyle w:val="CaptionChar"/>
        </w:rPr>
        <w:t>Table</w:t>
      </w:r>
      <w:r w:rsidR="001A1D70">
        <w:rPr>
          <w:rStyle w:val="CaptionChar"/>
        </w:rPr>
        <w:t xml:space="preserve"> 1</w:t>
      </w:r>
      <w:r w:rsidRPr="00BE3837">
        <w:rPr>
          <w:rStyle w:val="CaptionChar"/>
        </w:rPr>
        <w:t>: Ergonomic workplace check</w:t>
      </w:r>
    </w:p>
    <w:tbl>
      <w:tblPr>
        <w:tblStyle w:val="TableGrid"/>
        <w:tblW w:w="0" w:type="auto"/>
        <w:tblLook w:val="04A0" w:firstRow="1" w:lastRow="0" w:firstColumn="1" w:lastColumn="0" w:noHBand="0" w:noVBand="1"/>
        <w:tblCaption w:val="Ergonomic check table"/>
        <w:tblDescription w:val="Ergonomic checklist"/>
      </w:tblPr>
      <w:tblGrid>
        <w:gridCol w:w="8217"/>
        <w:gridCol w:w="799"/>
      </w:tblGrid>
      <w:tr w:rsidR="007E6300" w:rsidRPr="00957D94" w14:paraId="3EC17B04" w14:textId="77777777" w:rsidTr="00BB541D">
        <w:trPr>
          <w:cnfStyle w:val="100000000000" w:firstRow="1" w:lastRow="0" w:firstColumn="0" w:lastColumn="0" w:oddVBand="0" w:evenVBand="0" w:oddHBand="0" w:evenHBand="0" w:firstRowFirstColumn="0" w:firstRowLastColumn="0" w:lastRowFirstColumn="0" w:lastRowLastColumn="0"/>
          <w:tblHeader/>
        </w:trPr>
        <w:tc>
          <w:tcPr>
            <w:tcW w:w="8217" w:type="dxa"/>
          </w:tcPr>
          <w:p w14:paraId="0B82BDAC" w14:textId="77777777" w:rsidR="007E6300" w:rsidRPr="00957D94" w:rsidRDefault="007E6300" w:rsidP="00BB541D">
            <w:pPr>
              <w:pStyle w:val="Body"/>
            </w:pPr>
            <w:r w:rsidRPr="00957D94">
              <w:t>Ergonomic check</w:t>
            </w:r>
          </w:p>
        </w:tc>
        <w:tc>
          <w:tcPr>
            <w:tcW w:w="799" w:type="dxa"/>
          </w:tcPr>
          <w:p w14:paraId="31B3188C" w14:textId="77777777" w:rsidR="007E6300" w:rsidRPr="00957D94" w:rsidRDefault="007E6300" w:rsidP="00BB541D">
            <w:pPr>
              <w:pStyle w:val="Body"/>
            </w:pPr>
            <w:r w:rsidRPr="00957D94">
              <w:sym w:font="Wingdings" w:char="F0FC"/>
            </w:r>
          </w:p>
        </w:tc>
      </w:tr>
      <w:tr w:rsidR="007E6300" w:rsidRPr="00957D94" w14:paraId="170FE33F" w14:textId="77777777" w:rsidTr="00BB541D">
        <w:tc>
          <w:tcPr>
            <w:tcW w:w="8217" w:type="dxa"/>
          </w:tcPr>
          <w:p w14:paraId="1F991F39" w14:textId="77777777" w:rsidR="007E6300" w:rsidRPr="00957D94" w:rsidRDefault="007E6300" w:rsidP="007E6300">
            <w:pPr>
              <w:pStyle w:val="Body"/>
              <w:numPr>
                <w:ilvl w:val="0"/>
                <w:numId w:val="21"/>
              </w:numPr>
            </w:pPr>
            <w:r w:rsidRPr="00957D94">
              <w:t>They have adjusted the height of their desk and chair to suit their requirements.</w:t>
            </w:r>
          </w:p>
        </w:tc>
        <w:tc>
          <w:tcPr>
            <w:tcW w:w="799" w:type="dxa"/>
          </w:tcPr>
          <w:p w14:paraId="504F8E38" w14:textId="77777777" w:rsidR="007E6300" w:rsidRPr="00957D94" w:rsidRDefault="007E6300" w:rsidP="00BB541D">
            <w:pPr>
              <w:pStyle w:val="Body"/>
            </w:pPr>
          </w:p>
        </w:tc>
      </w:tr>
      <w:tr w:rsidR="007E6300" w:rsidRPr="00957D94" w14:paraId="54E91146" w14:textId="77777777" w:rsidTr="00BB541D">
        <w:tc>
          <w:tcPr>
            <w:tcW w:w="8217" w:type="dxa"/>
          </w:tcPr>
          <w:p w14:paraId="578DA6C0" w14:textId="77777777" w:rsidR="007E6300" w:rsidRPr="00957D94" w:rsidRDefault="007E6300" w:rsidP="007E6300">
            <w:pPr>
              <w:pStyle w:val="Body"/>
              <w:numPr>
                <w:ilvl w:val="0"/>
                <w:numId w:val="21"/>
              </w:numPr>
            </w:pPr>
            <w:r w:rsidRPr="00957D94">
              <w:t>They have adjusted the height and angle of the monitor so that it is at eye level.</w:t>
            </w:r>
          </w:p>
        </w:tc>
        <w:tc>
          <w:tcPr>
            <w:tcW w:w="799" w:type="dxa"/>
          </w:tcPr>
          <w:p w14:paraId="7042FCCC" w14:textId="77777777" w:rsidR="007E6300" w:rsidRPr="00957D94" w:rsidRDefault="007E6300" w:rsidP="00BB541D">
            <w:pPr>
              <w:pStyle w:val="Body"/>
            </w:pPr>
          </w:p>
        </w:tc>
      </w:tr>
      <w:tr w:rsidR="007E6300" w:rsidRPr="00957D94" w14:paraId="0AC139C7" w14:textId="77777777" w:rsidTr="00BB541D">
        <w:tc>
          <w:tcPr>
            <w:tcW w:w="8217" w:type="dxa"/>
          </w:tcPr>
          <w:p w14:paraId="0C488B51" w14:textId="77777777" w:rsidR="007E6300" w:rsidRPr="00957D94" w:rsidRDefault="007E6300" w:rsidP="007E6300">
            <w:pPr>
              <w:pStyle w:val="Body"/>
              <w:numPr>
                <w:ilvl w:val="0"/>
                <w:numId w:val="21"/>
              </w:numPr>
            </w:pPr>
            <w:r w:rsidRPr="00957D94">
              <w:t>Everything on the desk is within easy reach.</w:t>
            </w:r>
          </w:p>
        </w:tc>
        <w:tc>
          <w:tcPr>
            <w:tcW w:w="799" w:type="dxa"/>
          </w:tcPr>
          <w:p w14:paraId="56155095" w14:textId="77777777" w:rsidR="007E6300" w:rsidRPr="00957D94" w:rsidRDefault="007E6300" w:rsidP="00BB541D">
            <w:pPr>
              <w:pStyle w:val="Body"/>
            </w:pPr>
          </w:p>
        </w:tc>
      </w:tr>
      <w:tr w:rsidR="007E6300" w:rsidRPr="00957D94" w14:paraId="7F13A616" w14:textId="77777777" w:rsidTr="00BB541D">
        <w:tc>
          <w:tcPr>
            <w:tcW w:w="8217" w:type="dxa"/>
          </w:tcPr>
          <w:p w14:paraId="31D22C02" w14:textId="77777777" w:rsidR="007E6300" w:rsidRPr="00957D94" w:rsidRDefault="007E6300" w:rsidP="007E6300">
            <w:pPr>
              <w:pStyle w:val="Body"/>
              <w:numPr>
                <w:ilvl w:val="0"/>
                <w:numId w:val="21"/>
              </w:numPr>
            </w:pPr>
            <w:r w:rsidRPr="00957D94">
              <w:t>They have access to a document holder.</w:t>
            </w:r>
          </w:p>
        </w:tc>
        <w:tc>
          <w:tcPr>
            <w:tcW w:w="799" w:type="dxa"/>
          </w:tcPr>
          <w:p w14:paraId="66EF22B7" w14:textId="77777777" w:rsidR="007E6300" w:rsidRPr="00957D94" w:rsidRDefault="007E6300" w:rsidP="00BB541D">
            <w:pPr>
              <w:pStyle w:val="Body"/>
            </w:pPr>
          </w:p>
        </w:tc>
      </w:tr>
      <w:tr w:rsidR="007E6300" w:rsidRPr="00957D94" w14:paraId="205C6CB0" w14:textId="77777777" w:rsidTr="00BB541D">
        <w:tc>
          <w:tcPr>
            <w:tcW w:w="8217" w:type="dxa"/>
          </w:tcPr>
          <w:p w14:paraId="2FD79181" w14:textId="77777777" w:rsidR="007E6300" w:rsidRPr="00957D94" w:rsidRDefault="007E6300" w:rsidP="007E6300">
            <w:pPr>
              <w:pStyle w:val="Body"/>
              <w:numPr>
                <w:ilvl w:val="0"/>
                <w:numId w:val="21"/>
              </w:numPr>
            </w:pPr>
            <w:r w:rsidRPr="00957D94">
              <w:t>Their feet are flat on the floor</w:t>
            </w:r>
            <w:r>
              <w:t>,</w:t>
            </w:r>
            <w:r w:rsidRPr="00957D94">
              <w:t xml:space="preserve"> or they are using a footrest.</w:t>
            </w:r>
          </w:p>
        </w:tc>
        <w:tc>
          <w:tcPr>
            <w:tcW w:w="799" w:type="dxa"/>
          </w:tcPr>
          <w:p w14:paraId="7BF5D0E9" w14:textId="77777777" w:rsidR="007E6300" w:rsidRPr="00957D94" w:rsidRDefault="007E6300" w:rsidP="00BB541D">
            <w:pPr>
              <w:pStyle w:val="Body"/>
            </w:pPr>
          </w:p>
        </w:tc>
      </w:tr>
    </w:tbl>
    <w:p w14:paraId="14C26119" w14:textId="0BDA1650" w:rsidR="007E6300" w:rsidRPr="00957D94" w:rsidRDefault="007E6300" w:rsidP="007E6300">
      <w:pPr>
        <w:pStyle w:val="Caption"/>
      </w:pPr>
      <w:r>
        <w:t>Table</w:t>
      </w:r>
      <w:r w:rsidR="001A1D70">
        <w:t xml:space="preserve"> 2</w:t>
      </w:r>
      <w:r>
        <w:t>:  WHS check</w:t>
      </w:r>
    </w:p>
    <w:tbl>
      <w:tblPr>
        <w:tblStyle w:val="TableGrid"/>
        <w:tblW w:w="0" w:type="auto"/>
        <w:tblLook w:val="04A0" w:firstRow="1" w:lastRow="0" w:firstColumn="1" w:lastColumn="0" w:noHBand="0" w:noVBand="1"/>
        <w:tblCaption w:val="WHS Check table"/>
        <w:tblDescription w:val="WHS checklist"/>
      </w:tblPr>
      <w:tblGrid>
        <w:gridCol w:w="8217"/>
        <w:gridCol w:w="799"/>
      </w:tblGrid>
      <w:tr w:rsidR="007E6300" w:rsidRPr="00957D94" w14:paraId="02BB8887" w14:textId="77777777" w:rsidTr="00BB541D">
        <w:trPr>
          <w:cnfStyle w:val="100000000000" w:firstRow="1" w:lastRow="0" w:firstColumn="0" w:lastColumn="0" w:oddVBand="0" w:evenVBand="0" w:oddHBand="0" w:evenHBand="0" w:firstRowFirstColumn="0" w:firstRowLastColumn="0" w:lastRowFirstColumn="0" w:lastRowLastColumn="0"/>
        </w:trPr>
        <w:tc>
          <w:tcPr>
            <w:tcW w:w="8217" w:type="dxa"/>
          </w:tcPr>
          <w:p w14:paraId="0013C8AA" w14:textId="77777777" w:rsidR="007E6300" w:rsidRPr="00957D94" w:rsidRDefault="007E6300" w:rsidP="00BB541D">
            <w:pPr>
              <w:pStyle w:val="Body"/>
            </w:pPr>
            <w:r w:rsidRPr="00957D94">
              <w:t>Work Health &amp; Safety check</w:t>
            </w:r>
          </w:p>
        </w:tc>
        <w:tc>
          <w:tcPr>
            <w:tcW w:w="799" w:type="dxa"/>
          </w:tcPr>
          <w:p w14:paraId="1205C74D" w14:textId="77777777" w:rsidR="007E6300" w:rsidRPr="00957D94" w:rsidRDefault="007E6300" w:rsidP="00BB541D">
            <w:pPr>
              <w:pStyle w:val="Body"/>
            </w:pPr>
            <w:r w:rsidRPr="00957D94">
              <w:sym w:font="Wingdings" w:char="F0FC"/>
            </w:r>
          </w:p>
        </w:tc>
      </w:tr>
      <w:tr w:rsidR="007E6300" w:rsidRPr="00957D94" w14:paraId="462707AE" w14:textId="77777777" w:rsidTr="00BB541D">
        <w:tc>
          <w:tcPr>
            <w:tcW w:w="8217" w:type="dxa"/>
          </w:tcPr>
          <w:p w14:paraId="6F7162F9" w14:textId="77777777" w:rsidR="007E6300" w:rsidRPr="00957D94" w:rsidRDefault="007E6300" w:rsidP="007E6300">
            <w:pPr>
              <w:pStyle w:val="Body"/>
              <w:numPr>
                <w:ilvl w:val="0"/>
                <w:numId w:val="22"/>
              </w:numPr>
            </w:pPr>
            <w:r w:rsidRPr="00957D94">
              <w:t>They have set up the work area ergonomically to suit their requirements.</w:t>
            </w:r>
          </w:p>
        </w:tc>
        <w:tc>
          <w:tcPr>
            <w:tcW w:w="799" w:type="dxa"/>
          </w:tcPr>
          <w:p w14:paraId="6BEEE07D" w14:textId="77777777" w:rsidR="007E6300" w:rsidRPr="00957D94" w:rsidRDefault="007E6300" w:rsidP="00BB541D">
            <w:pPr>
              <w:pStyle w:val="Body"/>
            </w:pPr>
          </w:p>
        </w:tc>
      </w:tr>
      <w:tr w:rsidR="007E6300" w:rsidRPr="00957D94" w14:paraId="61E5819F" w14:textId="77777777" w:rsidTr="00BB541D">
        <w:tc>
          <w:tcPr>
            <w:tcW w:w="8217" w:type="dxa"/>
          </w:tcPr>
          <w:p w14:paraId="625E8A2E" w14:textId="77777777" w:rsidR="007E6300" w:rsidRPr="00957D94" w:rsidRDefault="007E6300" w:rsidP="007E6300">
            <w:pPr>
              <w:pStyle w:val="Body"/>
              <w:numPr>
                <w:ilvl w:val="0"/>
                <w:numId w:val="22"/>
              </w:numPr>
            </w:pPr>
            <w:r w:rsidRPr="00957D94">
              <w:t>All electrical cords are out of the way.</w:t>
            </w:r>
          </w:p>
        </w:tc>
        <w:tc>
          <w:tcPr>
            <w:tcW w:w="799" w:type="dxa"/>
          </w:tcPr>
          <w:p w14:paraId="5FE7FD19" w14:textId="77777777" w:rsidR="007E6300" w:rsidRPr="00957D94" w:rsidRDefault="007E6300" w:rsidP="00BB541D">
            <w:pPr>
              <w:pStyle w:val="Body"/>
            </w:pPr>
          </w:p>
        </w:tc>
      </w:tr>
      <w:tr w:rsidR="007E6300" w:rsidRPr="00957D94" w14:paraId="257BE467" w14:textId="77777777" w:rsidTr="00BB541D">
        <w:tc>
          <w:tcPr>
            <w:tcW w:w="8217" w:type="dxa"/>
          </w:tcPr>
          <w:p w14:paraId="3CAA8CED" w14:textId="77777777" w:rsidR="007E6300" w:rsidRPr="00957D94" w:rsidRDefault="007E6300" w:rsidP="007E6300">
            <w:pPr>
              <w:pStyle w:val="Body"/>
              <w:numPr>
                <w:ilvl w:val="0"/>
                <w:numId w:val="22"/>
              </w:numPr>
            </w:pPr>
            <w:r w:rsidRPr="00957D94">
              <w:t>There is adequate lighting and ventilation in the room.</w:t>
            </w:r>
          </w:p>
        </w:tc>
        <w:tc>
          <w:tcPr>
            <w:tcW w:w="799" w:type="dxa"/>
          </w:tcPr>
          <w:p w14:paraId="75ED239B" w14:textId="77777777" w:rsidR="007E6300" w:rsidRPr="00957D94" w:rsidRDefault="007E6300" w:rsidP="00BB541D">
            <w:pPr>
              <w:pStyle w:val="Body"/>
            </w:pPr>
          </w:p>
        </w:tc>
      </w:tr>
      <w:tr w:rsidR="007E6300" w:rsidRPr="00957D94" w14:paraId="581577AC" w14:textId="77777777" w:rsidTr="00BB541D">
        <w:tc>
          <w:tcPr>
            <w:tcW w:w="8217" w:type="dxa"/>
          </w:tcPr>
          <w:p w14:paraId="1CF5F6E5" w14:textId="77777777" w:rsidR="007E6300" w:rsidRPr="00957D94" w:rsidRDefault="007E6300" w:rsidP="007E6300">
            <w:pPr>
              <w:pStyle w:val="Body"/>
              <w:numPr>
                <w:ilvl w:val="0"/>
                <w:numId w:val="22"/>
              </w:numPr>
            </w:pPr>
            <w:r w:rsidRPr="00957D94">
              <w:t>There are no trip hazards around their work area.</w:t>
            </w:r>
          </w:p>
        </w:tc>
        <w:tc>
          <w:tcPr>
            <w:tcW w:w="799" w:type="dxa"/>
          </w:tcPr>
          <w:p w14:paraId="230D80DE" w14:textId="77777777" w:rsidR="007E6300" w:rsidRPr="00957D94" w:rsidRDefault="007E6300" w:rsidP="00BB541D">
            <w:pPr>
              <w:pStyle w:val="Body"/>
            </w:pPr>
          </w:p>
        </w:tc>
      </w:tr>
      <w:tr w:rsidR="007E6300" w:rsidRPr="00957D94" w14:paraId="4307B302" w14:textId="77777777" w:rsidTr="00BB541D">
        <w:tc>
          <w:tcPr>
            <w:tcW w:w="8217" w:type="dxa"/>
          </w:tcPr>
          <w:p w14:paraId="4A9CF613" w14:textId="77777777" w:rsidR="007E6300" w:rsidRPr="00957D94" w:rsidRDefault="007E6300" w:rsidP="007E6300">
            <w:pPr>
              <w:pStyle w:val="Body"/>
              <w:numPr>
                <w:ilvl w:val="0"/>
                <w:numId w:val="22"/>
              </w:numPr>
            </w:pPr>
            <w:r w:rsidRPr="00957D94">
              <w:t>They are aware they should take mini breaks to avoid muscle strain.</w:t>
            </w:r>
          </w:p>
        </w:tc>
        <w:tc>
          <w:tcPr>
            <w:tcW w:w="799" w:type="dxa"/>
          </w:tcPr>
          <w:p w14:paraId="029902A9" w14:textId="77777777" w:rsidR="007E6300" w:rsidRPr="00957D94" w:rsidRDefault="007E6300" w:rsidP="00BB541D">
            <w:pPr>
              <w:pStyle w:val="Body"/>
            </w:pPr>
          </w:p>
        </w:tc>
      </w:tr>
    </w:tbl>
    <w:p w14:paraId="608A56E5" w14:textId="77777777" w:rsidR="001A1D70" w:rsidRDefault="001A1D70" w:rsidP="007E6300">
      <w:pPr>
        <w:pStyle w:val="Caption"/>
      </w:pPr>
    </w:p>
    <w:p w14:paraId="3F9B1707" w14:textId="77777777" w:rsidR="001A1D70" w:rsidRDefault="001A1D70" w:rsidP="007E6300">
      <w:pPr>
        <w:pStyle w:val="Caption"/>
      </w:pPr>
    </w:p>
    <w:p w14:paraId="2483E310" w14:textId="77777777" w:rsidR="001A1D70" w:rsidRDefault="001A1D70" w:rsidP="007E6300">
      <w:pPr>
        <w:pStyle w:val="Caption"/>
      </w:pPr>
    </w:p>
    <w:p w14:paraId="52D361B4" w14:textId="77777777" w:rsidR="001A1D70" w:rsidRDefault="001A1D70" w:rsidP="007E6300">
      <w:pPr>
        <w:pStyle w:val="Caption"/>
      </w:pPr>
    </w:p>
    <w:p w14:paraId="7A7CE8B7" w14:textId="4A78E302" w:rsidR="001A1D70" w:rsidRPr="001A1D70" w:rsidRDefault="007E6300" w:rsidP="001A1D70">
      <w:pPr>
        <w:pStyle w:val="Caption"/>
      </w:pPr>
      <w:r>
        <w:lastRenderedPageBreak/>
        <w:t>Table</w:t>
      </w:r>
      <w:r w:rsidR="001A1D70">
        <w:t xml:space="preserve"> 3</w:t>
      </w:r>
      <w:r>
        <w:t>:  Energy check</w:t>
      </w:r>
    </w:p>
    <w:tbl>
      <w:tblPr>
        <w:tblStyle w:val="TableGrid"/>
        <w:tblW w:w="0" w:type="auto"/>
        <w:tblLook w:val="04A0" w:firstRow="1" w:lastRow="0" w:firstColumn="1" w:lastColumn="0" w:noHBand="0" w:noVBand="1"/>
        <w:tblCaption w:val="Energy and resource conservation check table"/>
        <w:tblDescription w:val="Checklist"/>
      </w:tblPr>
      <w:tblGrid>
        <w:gridCol w:w="8226"/>
        <w:gridCol w:w="790"/>
      </w:tblGrid>
      <w:tr w:rsidR="007E6300" w:rsidRPr="00957D94" w14:paraId="5FD7D6ED" w14:textId="77777777" w:rsidTr="00BB541D">
        <w:trPr>
          <w:cnfStyle w:val="100000000000" w:firstRow="1" w:lastRow="0" w:firstColumn="0" w:lastColumn="0" w:oddVBand="0" w:evenVBand="0" w:oddHBand="0" w:evenHBand="0" w:firstRowFirstColumn="0" w:firstRowLastColumn="0" w:lastRowFirstColumn="0" w:lastRowLastColumn="0"/>
        </w:trPr>
        <w:tc>
          <w:tcPr>
            <w:tcW w:w="8226" w:type="dxa"/>
          </w:tcPr>
          <w:p w14:paraId="40CE3032" w14:textId="77777777" w:rsidR="007E6300" w:rsidRPr="00957D94" w:rsidRDefault="007E6300" w:rsidP="00BB541D">
            <w:pPr>
              <w:pStyle w:val="Body"/>
            </w:pPr>
            <w:r w:rsidRPr="00957D94">
              <w:t>Energy &amp; resource conservation check</w:t>
            </w:r>
          </w:p>
        </w:tc>
        <w:tc>
          <w:tcPr>
            <w:tcW w:w="790" w:type="dxa"/>
          </w:tcPr>
          <w:p w14:paraId="411BBABE" w14:textId="77777777" w:rsidR="007E6300" w:rsidRPr="00957D94" w:rsidRDefault="007E6300" w:rsidP="00BB541D">
            <w:pPr>
              <w:pStyle w:val="Body"/>
            </w:pPr>
            <w:r w:rsidRPr="00957D94">
              <w:sym w:font="Wingdings" w:char="F0FC"/>
            </w:r>
          </w:p>
        </w:tc>
      </w:tr>
      <w:tr w:rsidR="007E6300" w:rsidRPr="00957D94" w14:paraId="78E61646" w14:textId="77777777" w:rsidTr="00BB541D">
        <w:tc>
          <w:tcPr>
            <w:tcW w:w="8226" w:type="dxa"/>
          </w:tcPr>
          <w:p w14:paraId="765D1C02" w14:textId="77777777" w:rsidR="007E6300" w:rsidRPr="00957D94" w:rsidRDefault="007E6300" w:rsidP="007E6300">
            <w:pPr>
              <w:pStyle w:val="Body"/>
              <w:numPr>
                <w:ilvl w:val="0"/>
                <w:numId w:val="23"/>
              </w:numPr>
            </w:pPr>
            <w:r w:rsidRPr="00957D94">
              <w:t>They are aware they should always proofread their work before printing.</w:t>
            </w:r>
          </w:p>
        </w:tc>
        <w:tc>
          <w:tcPr>
            <w:tcW w:w="790" w:type="dxa"/>
          </w:tcPr>
          <w:p w14:paraId="6D0877BA" w14:textId="77777777" w:rsidR="007E6300" w:rsidRPr="00957D94" w:rsidRDefault="007E6300" w:rsidP="00BB541D">
            <w:pPr>
              <w:pStyle w:val="Body"/>
            </w:pPr>
          </w:p>
        </w:tc>
      </w:tr>
      <w:tr w:rsidR="007E6300" w:rsidRPr="00957D94" w14:paraId="792EEF0F" w14:textId="77777777" w:rsidTr="00BB541D">
        <w:tc>
          <w:tcPr>
            <w:tcW w:w="8226" w:type="dxa"/>
          </w:tcPr>
          <w:p w14:paraId="2DF17770" w14:textId="77777777" w:rsidR="007E6300" w:rsidRPr="00957D94" w:rsidRDefault="007E6300" w:rsidP="007E6300">
            <w:pPr>
              <w:pStyle w:val="Body"/>
              <w:numPr>
                <w:ilvl w:val="0"/>
                <w:numId w:val="23"/>
              </w:numPr>
            </w:pPr>
            <w:r w:rsidRPr="00957D94">
              <w:t>If possible, they should print double</w:t>
            </w:r>
            <w:r>
              <w:t>-</w:t>
            </w:r>
            <w:r w:rsidRPr="00957D94">
              <w:t>sided.</w:t>
            </w:r>
          </w:p>
        </w:tc>
        <w:tc>
          <w:tcPr>
            <w:tcW w:w="790" w:type="dxa"/>
          </w:tcPr>
          <w:p w14:paraId="237FCED8" w14:textId="77777777" w:rsidR="007E6300" w:rsidRPr="00957D94" w:rsidRDefault="007E6300" w:rsidP="00BB541D">
            <w:pPr>
              <w:pStyle w:val="Body"/>
            </w:pPr>
          </w:p>
        </w:tc>
      </w:tr>
      <w:tr w:rsidR="007E6300" w:rsidRPr="00957D94" w14:paraId="17177677" w14:textId="77777777" w:rsidTr="00BB541D">
        <w:tc>
          <w:tcPr>
            <w:tcW w:w="8226" w:type="dxa"/>
          </w:tcPr>
          <w:p w14:paraId="1896144D" w14:textId="77777777" w:rsidR="007E6300" w:rsidRPr="00957D94" w:rsidRDefault="007E6300" w:rsidP="007E6300">
            <w:pPr>
              <w:pStyle w:val="Body"/>
              <w:numPr>
                <w:ilvl w:val="0"/>
                <w:numId w:val="23"/>
              </w:numPr>
            </w:pPr>
            <w:r w:rsidRPr="00957D94">
              <w:t>When they finish their work, they are aware they should “shut down” their computer.</w:t>
            </w:r>
          </w:p>
        </w:tc>
        <w:tc>
          <w:tcPr>
            <w:tcW w:w="790" w:type="dxa"/>
          </w:tcPr>
          <w:p w14:paraId="50959F92" w14:textId="77777777" w:rsidR="007E6300" w:rsidRPr="00957D94" w:rsidRDefault="007E6300" w:rsidP="00BB541D">
            <w:pPr>
              <w:pStyle w:val="Body"/>
            </w:pPr>
          </w:p>
        </w:tc>
      </w:tr>
    </w:tbl>
    <w:p w14:paraId="7A285F36" w14:textId="77777777" w:rsidR="007E6300" w:rsidRDefault="007E6300" w:rsidP="007E6300">
      <w:pPr>
        <w:pStyle w:val="Heading2"/>
      </w:pPr>
    </w:p>
    <w:p w14:paraId="2E8A1716" w14:textId="4958FA80" w:rsidR="001A1D70" w:rsidRDefault="001A1D70">
      <w:r>
        <w:br w:type="page"/>
      </w:r>
    </w:p>
    <w:p w14:paraId="758EEABF" w14:textId="77777777" w:rsidR="00C1351E" w:rsidRDefault="00C1351E"/>
    <w:p w14:paraId="4B382AED" w14:textId="77777777" w:rsidR="00FA2812" w:rsidRDefault="00FA2812" w:rsidP="00FA2812">
      <w:pPr>
        <w:pStyle w:val="Body"/>
      </w:pPr>
    </w:p>
    <w:p w14:paraId="44D3B06C" w14:textId="63988CE7" w:rsidR="00FA2812" w:rsidRDefault="00FA2812" w:rsidP="00FA2812">
      <w:pPr>
        <w:pStyle w:val="Sectionnumber"/>
      </w:pPr>
      <w:r>
        <w:rPr>
          <w:noProof/>
          <w:lang w:eastAsia="en-AU"/>
        </w:rPr>
        <mc:AlternateContent>
          <mc:Choice Requires="wpg">
            <w:drawing>
              <wp:anchor distT="0" distB="0" distL="114300" distR="114300" simplePos="0" relativeHeight="251773952" behindDoc="1" locked="0" layoutInCell="1" allowOverlap="1" wp14:anchorId="6BA7C7E5" wp14:editId="1EAC86D1">
                <wp:simplePos x="0" y="0"/>
                <wp:positionH relativeFrom="margin">
                  <wp:posOffset>1741170</wp:posOffset>
                </wp:positionH>
                <wp:positionV relativeFrom="paragraph">
                  <wp:posOffset>1831340</wp:posOffset>
                </wp:positionV>
                <wp:extent cx="3876676" cy="3305175"/>
                <wp:effectExtent l="0" t="0" r="9525" b="9525"/>
                <wp:wrapNone/>
                <wp:docPr id="9" name="Group 9"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10" name="Rectangle 10"/>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Rectangle 16"/>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Rectangle 29"/>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Rectangle 30"/>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1B130AC" id="Group 9" o:spid="_x0000_s1026" alt="Section 1&#10;Section name" style="position:absolute;margin-left:137.1pt;margin-top:144.2pt;width:305.25pt;height:260.25pt;z-index:-251542528;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">
                <v:rect id="Rectangle 10"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" filled="f" stroked="f"/>
                <v:rect id="Rectangle 16"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" filled="f" stroked="f"/>
                <v:rect id="Rectangle 29"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" filled="f" stroked="f"/>
                <v:rect id="Rectangle 30"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x4rvQAAANsAAAAPAAAAZHJzL2Rvd25yZXYueG1sRE/Pa8Iw&#10;FL4P/B/CE3Zb024w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EzceK70AAADbAAAADwAAAAAAAAAA&#10;AAAAAAAHAgAAZHJzL2Rvd25yZXYueG1sUEsFBgAAAAADAAMAtwAAAPECAAAAAA==&#10;" filled="f" stroked="f"/>
                <w10:wrap anchorx="margin"/>
              </v:group>
            </w:pict>
          </mc:Fallback>
        </mc:AlternateContent>
      </w:r>
      <w:r>
        <w:t>Topic 2</w:t>
      </w:r>
    </w:p>
    <w:p w14:paraId="5EBA05B8" w14:textId="77777777" w:rsidR="00FA2812" w:rsidRDefault="00FA2812" w:rsidP="00FA2812">
      <w:pPr>
        <w:pStyle w:val="Body"/>
        <w:rPr>
          <w:rFonts w:eastAsiaTheme="minorEastAsia" w:cstheme="minorHAnsi"/>
          <w:b/>
          <w:noProof/>
          <w:color w:val="000000" w:themeColor="text1"/>
          <w:spacing w:val="20"/>
          <w:kern w:val="22"/>
          <w:sz w:val="66"/>
          <w:szCs w:val="40"/>
          <w:lang w:val="en-US" w:eastAsia="en-AU" w:bidi="en-US"/>
        </w:rPr>
      </w:pPr>
      <w:r w:rsidRPr="00FA2812">
        <w:rPr>
          <w:rFonts w:eastAsiaTheme="minorEastAsia" w:cstheme="minorHAnsi"/>
          <w:b/>
          <w:noProof/>
          <w:color w:val="000000" w:themeColor="text1"/>
          <w:spacing w:val="20"/>
          <w:kern w:val="22"/>
          <w:sz w:val="66"/>
          <w:szCs w:val="40"/>
          <w:lang w:val="en-US" w:eastAsia="en-AU" w:bidi="en-US"/>
        </w:rPr>
        <w:t>Prepare to produce spreadsheets</w:t>
      </w:r>
    </w:p>
    <w:p w14:paraId="65A45041" w14:textId="034A916F" w:rsidR="00FA2812" w:rsidRDefault="00FA2812" w:rsidP="00FA2812">
      <w:pPr>
        <w:pStyle w:val="Body"/>
      </w:pPr>
      <w:r>
        <w:br w:type="page"/>
      </w:r>
    </w:p>
    <w:p w14:paraId="556766B9" w14:textId="2D05E28D" w:rsidR="00FA2812" w:rsidRDefault="00FA2812" w:rsidP="00FA2812">
      <w:pPr>
        <w:pStyle w:val="Heading1"/>
      </w:pPr>
      <w:bookmarkStart w:id="15" w:name="_Toc10032437"/>
      <w:r>
        <w:lastRenderedPageBreak/>
        <w:t xml:space="preserve">Topic 2: </w:t>
      </w:r>
      <w:r w:rsidRPr="00FA2812">
        <w:t>Prepare to produce spreadsheets</w:t>
      </w:r>
      <w:bookmarkEnd w:id="15"/>
    </w:p>
    <w:p w14:paraId="55D106D3" w14:textId="3CFA8518" w:rsidR="001A1D70" w:rsidRPr="001A1D70" w:rsidRDefault="001A1D70" w:rsidP="001A1D70">
      <w:pPr>
        <w:rPr>
          <w:lang w:eastAsia="en-AU"/>
        </w:rPr>
      </w:pPr>
      <w:r>
        <w:rPr>
          <w:lang w:eastAsia="en-AU"/>
        </w:rPr>
        <w:t>In this topic, you will learn about the features of Excel spreadsheet so that you can create one in the next topic.</w:t>
      </w:r>
    </w:p>
    <w:p w14:paraId="7F9FD9AC" w14:textId="1D392B27" w:rsidR="00FA2812" w:rsidRDefault="001A1D70" w:rsidP="00FA2812">
      <w:pPr>
        <w:pStyle w:val="Heading2"/>
      </w:pPr>
      <w:bookmarkStart w:id="16" w:name="_Toc10032438"/>
      <w:r>
        <w:t>About</w:t>
      </w:r>
      <w:r w:rsidR="00FA2812" w:rsidRPr="00FA2812">
        <w:t xml:space="preserve"> spreadsheets</w:t>
      </w:r>
      <w:bookmarkEnd w:id="16"/>
    </w:p>
    <w:p w14:paraId="69ED61B5" w14:textId="1F25427A" w:rsidR="00AF0F9D" w:rsidRPr="00AF0F9D" w:rsidRDefault="00AF0F9D" w:rsidP="00AF0F9D">
      <w:pPr>
        <w:rPr>
          <w:lang w:eastAsia="en-AU"/>
        </w:rPr>
      </w:pPr>
      <w:r>
        <w:rPr>
          <w:lang w:eastAsia="en-AU"/>
        </w:rPr>
        <w:t>You can use spreadsheets for:</w:t>
      </w:r>
    </w:p>
    <w:p w14:paraId="550A0A32" w14:textId="49C21AD3" w:rsidR="00FA2812" w:rsidRDefault="00AF0F9D" w:rsidP="00FA2812">
      <w:pPr>
        <w:pStyle w:val="BulletListLevel1"/>
      </w:pPr>
      <w:r>
        <w:t>B</w:t>
      </w:r>
      <w:r w:rsidR="00FA2812">
        <w:t>udgeting</w:t>
      </w:r>
      <w:r>
        <w:t xml:space="preserve"> at work</w:t>
      </w:r>
      <w:r w:rsidR="00FA2812">
        <w:t>.</w:t>
      </w:r>
    </w:p>
    <w:p w14:paraId="23EC3BAA" w14:textId="0EABACC5" w:rsidR="00FA2812" w:rsidRDefault="00FA2812" w:rsidP="00FA2812">
      <w:pPr>
        <w:pStyle w:val="BulletListLevel1"/>
      </w:pPr>
      <w:r>
        <w:t>Petty cash.</w:t>
      </w:r>
    </w:p>
    <w:p w14:paraId="25177F8A" w14:textId="0AB56CC4" w:rsidR="00FA2812" w:rsidRDefault="00FA2812" w:rsidP="00FA2812">
      <w:pPr>
        <w:pStyle w:val="BulletListLevel1"/>
      </w:pPr>
      <w:r>
        <w:t>Reconciling bank statements.</w:t>
      </w:r>
    </w:p>
    <w:p w14:paraId="4E2FD4F1" w14:textId="1844710F" w:rsidR="00FA2812" w:rsidRDefault="00FA2812" w:rsidP="00FA2812">
      <w:pPr>
        <w:pStyle w:val="BulletListLevel1"/>
      </w:pPr>
      <w:r>
        <w:t>Calculating payrolls.</w:t>
      </w:r>
    </w:p>
    <w:p w14:paraId="55E261D1" w14:textId="5F17D8C9" w:rsidR="00FA2812" w:rsidRDefault="00FA2812" w:rsidP="00FA2812">
      <w:pPr>
        <w:pStyle w:val="BulletListLevel1"/>
      </w:pPr>
      <w:r>
        <w:t>Profit and loss calculations.</w:t>
      </w:r>
    </w:p>
    <w:p w14:paraId="1184A069" w14:textId="12AF15D6" w:rsidR="00FA2812" w:rsidRDefault="00FA2812" w:rsidP="00FA2812">
      <w:pPr>
        <w:pStyle w:val="BulletListLevel1"/>
      </w:pPr>
      <w:r>
        <w:t>Personal budgeting.</w:t>
      </w:r>
    </w:p>
    <w:p w14:paraId="570D9186" w14:textId="1AC4DD6E" w:rsidR="00FA2812" w:rsidRDefault="00FA2812" w:rsidP="00FA2812">
      <w:pPr>
        <w:pStyle w:val="BulletListLevel1"/>
      </w:pPr>
      <w:r>
        <w:t>Estimating costs.</w:t>
      </w:r>
    </w:p>
    <w:p w14:paraId="5CDC5347" w14:textId="5AE6D343" w:rsidR="00FA2812" w:rsidRDefault="00FA2812" w:rsidP="00FA2812">
      <w:pPr>
        <w:pStyle w:val="BulletListLevel1"/>
      </w:pPr>
      <w:r>
        <w:t>Calculating loan repayments.</w:t>
      </w:r>
    </w:p>
    <w:p w14:paraId="1F771BDD" w14:textId="59D9088E" w:rsidR="00FA2812" w:rsidRDefault="00FA2812" w:rsidP="00FA2812">
      <w:pPr>
        <w:pStyle w:val="BulletListLevel1"/>
      </w:pPr>
      <w:r>
        <w:t>Record keeping for income tax.</w:t>
      </w:r>
    </w:p>
    <w:p w14:paraId="6F5B0C75" w14:textId="0DF9D727" w:rsidR="00FA2812" w:rsidRDefault="00FA2812" w:rsidP="00AF0F9D">
      <w:pPr>
        <w:pStyle w:val="Heading3"/>
      </w:pPr>
      <w:bookmarkStart w:id="17" w:name="_Toc10032439"/>
      <w:r>
        <w:t>Advantages</w:t>
      </w:r>
      <w:bookmarkEnd w:id="17"/>
      <w:r>
        <w:t xml:space="preserve"> </w:t>
      </w:r>
    </w:p>
    <w:p w14:paraId="24D3662D" w14:textId="77777777" w:rsidR="00AF0F9D" w:rsidRPr="00AF0F9D" w:rsidRDefault="00AF0F9D" w:rsidP="00AF0F9D">
      <w:pPr>
        <w:rPr>
          <w:lang w:eastAsia="en-AU"/>
        </w:rPr>
      </w:pPr>
      <w:r>
        <w:rPr>
          <w:lang w:eastAsia="en-AU"/>
        </w:rPr>
        <w:t>Spreadsheets are very useful when working with data. For example:</w:t>
      </w:r>
    </w:p>
    <w:p w14:paraId="5D038FB5" w14:textId="77777777" w:rsidR="00AF0F9D" w:rsidRDefault="00AF0F9D" w:rsidP="00AF0F9D">
      <w:pPr>
        <w:pStyle w:val="BulletListLevel1"/>
      </w:pPr>
      <w:r w:rsidRPr="00FA2812">
        <w:rPr>
          <w:b/>
        </w:rPr>
        <w:t>Calculations—</w:t>
      </w:r>
      <w:r w:rsidRPr="00AF0F9D">
        <w:t>can be</w:t>
      </w:r>
      <w:r>
        <w:rPr>
          <w:b/>
        </w:rPr>
        <w:t xml:space="preserve"> </w:t>
      </w:r>
      <w:r>
        <w:t>performed quickly and accurately.</w:t>
      </w:r>
    </w:p>
    <w:p w14:paraId="6CACF7E8" w14:textId="77777777" w:rsidR="00AF0F9D" w:rsidRDefault="00AF0F9D" w:rsidP="00AF0F9D">
      <w:pPr>
        <w:pStyle w:val="BulletListLevel1"/>
      </w:pPr>
      <w:r w:rsidRPr="00FA2812">
        <w:rPr>
          <w:b/>
        </w:rPr>
        <w:t>Edit</w:t>
      </w:r>
      <w:r>
        <w:rPr>
          <w:b/>
        </w:rPr>
        <w:t>ing</w:t>
      </w:r>
      <w:r w:rsidRPr="00FA2812">
        <w:rPr>
          <w:b/>
        </w:rPr>
        <w:t xml:space="preserve"> data</w:t>
      </w:r>
      <w:r>
        <w:t>—mistakes can be corrected before printing.</w:t>
      </w:r>
    </w:p>
    <w:p w14:paraId="42AF615D" w14:textId="77777777" w:rsidR="00AF0F9D" w:rsidRDefault="00AF0F9D" w:rsidP="00AF0F9D">
      <w:pPr>
        <w:pStyle w:val="BulletListLevel1"/>
      </w:pPr>
      <w:r w:rsidRPr="00FA2812">
        <w:rPr>
          <w:b/>
        </w:rPr>
        <w:t>Recalculations</w:t>
      </w:r>
      <w:r>
        <w:t>—if a number is changed then any formula that depends on that number is recalculated almost immediately.</w:t>
      </w:r>
    </w:p>
    <w:p w14:paraId="5D36FDC8" w14:textId="77777777" w:rsidR="00AF0F9D" w:rsidRDefault="00AF0F9D" w:rsidP="00AF0F9D">
      <w:pPr>
        <w:pStyle w:val="BulletListLevel1"/>
      </w:pPr>
      <w:r w:rsidRPr="00FA2812">
        <w:rPr>
          <w:b/>
        </w:rPr>
        <w:t>Storage</w:t>
      </w:r>
      <w:r>
        <w:t>—data can be easily stored on disk and retrieved when required.</w:t>
      </w:r>
    </w:p>
    <w:p w14:paraId="04828939" w14:textId="1DB912AE" w:rsidR="00FA2812" w:rsidRPr="001A1D70" w:rsidRDefault="001A1D70" w:rsidP="001A1D70">
      <w:pPr>
        <w:pStyle w:val="Heading2"/>
      </w:pPr>
      <w:bookmarkStart w:id="18" w:name="_Toc10032440"/>
      <w:r>
        <w:t>Excel workbooks</w:t>
      </w:r>
      <w:bookmarkEnd w:id="18"/>
    </w:p>
    <w:p w14:paraId="0A133AFC" w14:textId="10A05A95" w:rsidR="00FA2812" w:rsidRDefault="00FA2812" w:rsidP="00FA2812">
      <w:r>
        <w:t>A workbook is a file containing one or more sheets (worksheet). Each worksheet is a page in the workbook where you enter and work with data.</w:t>
      </w:r>
    </w:p>
    <w:p w14:paraId="16AD6579" w14:textId="221DFE1F" w:rsidR="00420744" w:rsidRDefault="00114E7D" w:rsidP="00114E7D">
      <w:pPr>
        <w:spacing w:after="120"/>
      </w:pPr>
      <w:r>
        <w:rPr>
          <w:noProof/>
          <w:lang w:eastAsia="en-AU"/>
        </w:rPr>
        <w:lastRenderedPageBreak/>
        <w:drawing>
          <wp:inline distT="0" distB="0" distL="0" distR="0" wp14:anchorId="110022B6" wp14:editId="2361B6AB">
            <wp:extent cx="5040000" cy="2029396"/>
            <wp:effectExtent l="0" t="0" r="0" b="9525"/>
            <wp:docPr id="1" name="Picture 1" descr="Example of a spreadsheet pointing out the Columns running down the sheet, Rows run acros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784" t="3054" r="2771" b="7558"/>
                    <a:stretch/>
                  </pic:blipFill>
                  <pic:spPr bwMode="auto">
                    <a:xfrm>
                      <a:off x="0" y="0"/>
                      <a:ext cx="5040000" cy="2029396"/>
                    </a:xfrm>
                    <a:prstGeom prst="rect">
                      <a:avLst/>
                    </a:prstGeom>
                    <a:ln>
                      <a:noFill/>
                    </a:ln>
                    <a:extLst>
                      <a:ext uri="{53640926-AAD7-44D8-BBD7-CCE9431645EC}">
                        <a14:shadowObscured xmlns:a14="http://schemas.microsoft.com/office/drawing/2010/main"/>
                      </a:ext>
                    </a:extLst>
                  </pic:spPr>
                </pic:pic>
              </a:graphicData>
            </a:graphic>
          </wp:inline>
        </w:drawing>
      </w:r>
    </w:p>
    <w:p w14:paraId="61BB0A84" w14:textId="6A90BC4D" w:rsidR="00114E7D" w:rsidRDefault="00114E7D" w:rsidP="00114E7D">
      <w:pPr>
        <w:pStyle w:val="BulletListLevel1"/>
      </w:pPr>
      <w:r>
        <w:t>The position of the active cell in the spreadsheet is called its cell reference.</w:t>
      </w:r>
    </w:p>
    <w:p w14:paraId="30DCDE48" w14:textId="123CD48C" w:rsidR="00420744" w:rsidRDefault="00114E7D" w:rsidP="00114E7D">
      <w:pPr>
        <w:pStyle w:val="BulletListLevel1"/>
      </w:pPr>
      <w:r>
        <w:tab/>
        <w:t>If a cell is highlighted (selected), it is referred to as the active cell, and this is where the data can be entered or altered. The active cell’s address is shown at the left of the formula bar at the top of the screen.</w:t>
      </w:r>
    </w:p>
    <w:p w14:paraId="4D9F7E0F" w14:textId="0006BC24" w:rsidR="00114E7D" w:rsidRPr="006F4A1B" w:rsidRDefault="00114E7D" w:rsidP="006F4A1B">
      <w:pPr>
        <w:pStyle w:val="Body"/>
        <w:rPr>
          <w:b/>
        </w:rPr>
      </w:pPr>
      <w:r w:rsidRPr="006F4A1B">
        <w:rPr>
          <w:b/>
        </w:rPr>
        <w:t>The cell is the int</w:t>
      </w:r>
      <w:r w:rsidR="006F4A1B" w:rsidRPr="006F4A1B">
        <w:rPr>
          <w:b/>
        </w:rPr>
        <w:t>ersection of a row and a column.</w:t>
      </w:r>
    </w:p>
    <w:p w14:paraId="60565964" w14:textId="77777777" w:rsidR="00114E7D" w:rsidRDefault="00114E7D" w:rsidP="00114E7D">
      <w:r>
        <w:t xml:space="preserve">There are three types of data which can be entered in a cell: </w:t>
      </w:r>
    </w:p>
    <w:p w14:paraId="6BB03DBF" w14:textId="60067502" w:rsidR="00114E7D" w:rsidRDefault="006F4A1B" w:rsidP="006F4A1B">
      <w:pPr>
        <w:pStyle w:val="BulletListLevel1"/>
      </w:pPr>
      <w:r w:rsidRPr="006F4A1B">
        <w:rPr>
          <w:b/>
        </w:rPr>
        <w:t>Numbers</w:t>
      </w:r>
      <w:r>
        <w:t>—or values.</w:t>
      </w:r>
    </w:p>
    <w:p w14:paraId="633DC238" w14:textId="657AA131" w:rsidR="00114E7D" w:rsidRDefault="006F4A1B" w:rsidP="006F4A1B">
      <w:pPr>
        <w:pStyle w:val="BulletListLevel1"/>
      </w:pPr>
      <w:r>
        <w:rPr>
          <w:b/>
        </w:rPr>
        <w:t>T</w:t>
      </w:r>
      <w:r w:rsidR="00114E7D" w:rsidRPr="006F4A1B">
        <w:rPr>
          <w:b/>
        </w:rPr>
        <w:t>ext</w:t>
      </w:r>
      <w:r>
        <w:t>—</w:t>
      </w:r>
      <w:r w:rsidR="00114E7D">
        <w:t>alphanumeric character</w:t>
      </w:r>
      <w:r>
        <w:t>s which form labels or headings.</w:t>
      </w:r>
    </w:p>
    <w:p w14:paraId="5350C5AB" w14:textId="277DE8C5" w:rsidR="00114E7D" w:rsidRDefault="006F4A1B" w:rsidP="006F4A1B">
      <w:pPr>
        <w:pStyle w:val="BulletListLevel1"/>
      </w:pPr>
      <w:r w:rsidRPr="001A1D70">
        <w:rPr>
          <w:b/>
        </w:rPr>
        <w:t>Formulas</w:t>
      </w:r>
      <w:r>
        <w:t>—</w:t>
      </w:r>
      <w:r w:rsidR="00114E7D">
        <w:t>instructions used by the sprea</w:t>
      </w:r>
      <w:r>
        <w:t>dsheet to perform calculations.</w:t>
      </w:r>
      <w:r w:rsidR="00114E7D">
        <w:t xml:space="preserve"> The answer to the calculation will always appear in the cell that</w:t>
      </w:r>
      <w:r>
        <w:t xml:space="preserve"> contains the formula.</w:t>
      </w:r>
      <w:r w:rsidR="00114E7D">
        <w:t xml:space="preserve"> The formula itself only shows on the formul</w:t>
      </w:r>
      <w:r>
        <w:t>a bar at the top of the screen.</w:t>
      </w:r>
    </w:p>
    <w:p w14:paraId="5CBC1D77" w14:textId="089F714F" w:rsidR="00114E7D" w:rsidRDefault="00114E7D" w:rsidP="006F4A1B">
      <w:pPr>
        <w:pStyle w:val="BulletListLevel1"/>
      </w:pPr>
      <w:r>
        <w:t>A formula always beg</w:t>
      </w:r>
      <w:r w:rsidR="006F4A1B">
        <w:t>ins with an equal sign =,</w:t>
      </w:r>
      <w:r>
        <w:t xml:space="preserve"> </w:t>
      </w:r>
      <w:r w:rsidR="006F4A1B">
        <w:t>i.e.:</w:t>
      </w:r>
      <w:r>
        <w:t xml:space="preserve"> </w:t>
      </w:r>
      <w:r w:rsidRPr="006F4A1B">
        <w:rPr>
          <w:b/>
        </w:rPr>
        <w:t>=A4+D4</w:t>
      </w:r>
      <w:r w:rsidR="006F4A1B">
        <w:t>.</w:t>
      </w:r>
    </w:p>
    <w:p w14:paraId="37C35119" w14:textId="595C28BB" w:rsidR="00114E7D" w:rsidRDefault="00114E7D" w:rsidP="006F4A1B">
      <w:pPr>
        <w:pStyle w:val="BulletListLevel1"/>
      </w:pPr>
      <w:r>
        <w:t>Spreadsheet data consist</w:t>
      </w:r>
      <w:r w:rsidR="006F4A1B">
        <w:t>s of numbers, text and formulae.</w:t>
      </w:r>
    </w:p>
    <w:p w14:paraId="5B0AF104" w14:textId="202DC803" w:rsidR="00114E7D" w:rsidRDefault="00114E7D" w:rsidP="006F4A1B">
      <w:pPr>
        <w:pStyle w:val="Heading2"/>
      </w:pPr>
      <w:bookmarkStart w:id="19" w:name="_Toc10032441"/>
      <w:r>
        <w:t>Excel screen components</w:t>
      </w:r>
      <w:bookmarkEnd w:id="19"/>
      <w:r>
        <w:t xml:space="preserve"> </w:t>
      </w:r>
    </w:p>
    <w:p w14:paraId="4DCD047D" w14:textId="77777777" w:rsidR="00114E7D" w:rsidRDefault="00114E7D" w:rsidP="006F4A1B">
      <w:pPr>
        <w:pStyle w:val="Heading3"/>
      </w:pPr>
      <w:bookmarkStart w:id="20" w:name="_Toc10032442"/>
      <w:r>
        <w:t>The file tab</w:t>
      </w:r>
      <w:bookmarkEnd w:id="20"/>
    </w:p>
    <w:p w14:paraId="4D3207AD" w14:textId="570FFDE4" w:rsidR="00114E7D" w:rsidRDefault="00114E7D" w:rsidP="006F4A1B">
      <w:pPr>
        <w:pStyle w:val="Body"/>
      </w:pPr>
      <w:r>
        <w:t>The File Tab holds the commonly used functions in all the Microsoft applications. The common functions of New, Open, Save, Print</w:t>
      </w:r>
      <w:r w:rsidR="006F4A1B">
        <w:t>, Close, etc are located here.</w:t>
      </w:r>
    </w:p>
    <w:p w14:paraId="135D50A4" w14:textId="77777777" w:rsidR="00114E7D" w:rsidRDefault="00114E7D" w:rsidP="006F4A1B">
      <w:pPr>
        <w:pStyle w:val="Heading3"/>
      </w:pPr>
      <w:bookmarkStart w:id="21" w:name="_Toc10032443"/>
      <w:r>
        <w:t>Title bar</w:t>
      </w:r>
      <w:bookmarkEnd w:id="21"/>
      <w:r>
        <w:t xml:space="preserve"> </w:t>
      </w:r>
    </w:p>
    <w:p w14:paraId="49DED597" w14:textId="044FDFCA" w:rsidR="00114E7D" w:rsidRDefault="00114E7D" w:rsidP="006F4A1B">
      <w:pPr>
        <w:pStyle w:val="Body"/>
      </w:pPr>
      <w:r>
        <w:t>Shows name of application</w:t>
      </w:r>
      <w:r w:rsidR="006F4A1B">
        <w:t xml:space="preserve">, </w:t>
      </w:r>
      <w:r>
        <w:t>Micros</w:t>
      </w:r>
      <w:r w:rsidR="006F4A1B">
        <w:t>oft Excel and name of workbook.</w:t>
      </w:r>
    </w:p>
    <w:p w14:paraId="2ED07A48" w14:textId="77777777" w:rsidR="006F4A1B" w:rsidRDefault="006F4A1B" w:rsidP="006F4A1B">
      <w:pPr>
        <w:pStyle w:val="Body"/>
        <w:rPr>
          <w:noProof/>
          <w:lang w:eastAsia="en-AU"/>
        </w:rPr>
      </w:pPr>
      <w:r>
        <w:br w:type="page"/>
      </w:r>
    </w:p>
    <w:p w14:paraId="04B4F147" w14:textId="4DB4DEB4" w:rsidR="00114E7D" w:rsidRDefault="00114E7D" w:rsidP="006F4A1B">
      <w:pPr>
        <w:pStyle w:val="Heading3"/>
      </w:pPr>
      <w:bookmarkStart w:id="22" w:name="_Toc10032444"/>
      <w:r>
        <w:lastRenderedPageBreak/>
        <w:t>Qu</w:t>
      </w:r>
      <w:r w:rsidR="006F4A1B">
        <w:t>ick access toolbar</w:t>
      </w:r>
      <w:bookmarkEnd w:id="22"/>
    </w:p>
    <w:p w14:paraId="7F63F5B8" w14:textId="28E3D4D7" w:rsidR="006F4A1B" w:rsidRDefault="006F4A1B" w:rsidP="00114E7D">
      <w:r>
        <w:rPr>
          <w:noProof/>
          <w:lang w:eastAsia="en-AU"/>
        </w:rPr>
        <w:drawing>
          <wp:inline distT="0" distB="0" distL="0" distR="0" wp14:anchorId="5E994986" wp14:editId="794EADDB">
            <wp:extent cx="2349500" cy="263652"/>
            <wp:effectExtent l="19050" t="19050" r="12700" b="22225"/>
            <wp:docPr id="3" name="Picture 593" descr="screen grab of the Quick Access toolbar"/>
            <wp:cNvGraphicFramePr/>
            <a:graphic xmlns:a="http://schemas.openxmlformats.org/drawingml/2006/main">
              <a:graphicData uri="http://schemas.openxmlformats.org/drawingml/2006/picture">
                <pic:pic xmlns:pic="http://schemas.openxmlformats.org/drawingml/2006/picture">
                  <pic:nvPicPr>
                    <pic:cNvPr id="1" name="Picture 593"/>
                    <pic:cNvPicPr/>
                  </pic:nvPicPr>
                  <pic:blipFill>
                    <a:blip r:embed="rId24">
                      <a:extLst>
                        <a:ext uri="{28A0092B-C50C-407E-A947-70E740481C1C}">
                          <a14:useLocalDpi xmlns:a14="http://schemas.microsoft.com/office/drawing/2010/main" val="0"/>
                        </a:ext>
                      </a:extLst>
                    </a:blip>
                    <a:stretch>
                      <a:fillRect/>
                    </a:stretch>
                  </pic:blipFill>
                  <pic:spPr>
                    <a:xfrm>
                      <a:off x="0" y="0"/>
                      <a:ext cx="2349500" cy="263652"/>
                    </a:xfrm>
                    <a:prstGeom prst="rect">
                      <a:avLst/>
                    </a:prstGeom>
                    <a:ln>
                      <a:solidFill>
                        <a:schemeClr val="bg1">
                          <a:lumMod val="75000"/>
                        </a:schemeClr>
                      </a:solidFill>
                    </a:ln>
                  </pic:spPr>
                </pic:pic>
              </a:graphicData>
            </a:graphic>
          </wp:inline>
        </w:drawing>
      </w:r>
    </w:p>
    <w:p w14:paraId="010C9626" w14:textId="602D1410" w:rsidR="00114E7D" w:rsidRDefault="00114E7D" w:rsidP="006F4A1B">
      <w:pPr>
        <w:pStyle w:val="Body"/>
      </w:pPr>
      <w:r>
        <w:t>The Quick Access toolbar holds three buttons: Save, Undo and Redo. You can also add other buttons that you use often but we do</w:t>
      </w:r>
      <w:r w:rsidR="006F4A1B">
        <w:t xml:space="preserve"> not cover that at this level.</w:t>
      </w:r>
    </w:p>
    <w:p w14:paraId="5AE8D079" w14:textId="77777777" w:rsidR="00114E7D" w:rsidRDefault="00114E7D" w:rsidP="006F4A1B">
      <w:pPr>
        <w:pStyle w:val="Heading3"/>
      </w:pPr>
      <w:bookmarkStart w:id="23" w:name="_Toc10032445"/>
      <w:r>
        <w:t>The ribbon</w:t>
      </w:r>
      <w:bookmarkEnd w:id="23"/>
      <w:r>
        <w:t xml:space="preserve"> </w:t>
      </w:r>
    </w:p>
    <w:p w14:paraId="3092934B" w14:textId="77777777" w:rsidR="00114E7D" w:rsidRDefault="00114E7D" w:rsidP="006F4A1B">
      <w:pPr>
        <w:pStyle w:val="Body"/>
      </w:pPr>
      <w:r>
        <w:t xml:space="preserve">The ribbon holds all the functions grouped together onto Tabs. Anything you want to do with your text can be carried out through these tabs. </w:t>
      </w:r>
    </w:p>
    <w:p w14:paraId="02296151" w14:textId="77777777" w:rsidR="00114E7D" w:rsidRDefault="00114E7D" w:rsidP="006F4A1B">
      <w:pPr>
        <w:pStyle w:val="Heading3"/>
      </w:pPr>
      <w:bookmarkStart w:id="24" w:name="_Toc10032446"/>
      <w:r>
        <w:t>Home tab</w:t>
      </w:r>
      <w:bookmarkEnd w:id="24"/>
    </w:p>
    <w:p w14:paraId="76B8769E" w14:textId="4776D5C4" w:rsidR="00114E7D" w:rsidRPr="002B49A6" w:rsidRDefault="006F4A1B" w:rsidP="002B49A6">
      <w:pPr>
        <w:pStyle w:val="Body"/>
      </w:pPr>
      <w:r w:rsidRPr="002B49A6">
        <w:rPr>
          <w:noProof/>
          <w:lang w:eastAsia="en-AU"/>
        </w:rPr>
        <mc:AlternateContent>
          <mc:Choice Requires="wps">
            <w:drawing>
              <wp:anchor distT="0" distB="0" distL="114300" distR="114300" simplePos="0" relativeHeight="251774976" behindDoc="0" locked="0" layoutInCell="1" allowOverlap="1" wp14:anchorId="62742EA8" wp14:editId="014F5F53">
                <wp:simplePos x="0" y="0"/>
                <wp:positionH relativeFrom="column">
                  <wp:posOffset>63795</wp:posOffset>
                </wp:positionH>
                <wp:positionV relativeFrom="paragraph">
                  <wp:posOffset>486115</wp:posOffset>
                </wp:positionV>
                <wp:extent cx="520996" cy="499730"/>
                <wp:effectExtent l="19050" t="19050" r="12700" b="15240"/>
                <wp:wrapNone/>
                <wp:docPr id="4" name="Oval 4"/>
                <wp:cNvGraphicFramePr/>
                <a:graphic xmlns:a="http://schemas.openxmlformats.org/drawingml/2006/main">
                  <a:graphicData uri="http://schemas.microsoft.com/office/word/2010/wordprocessingShape">
                    <wps:wsp>
                      <wps:cNvSpPr/>
                      <wps:spPr>
                        <a:xfrm>
                          <a:off x="0" y="0"/>
                          <a:ext cx="520996" cy="499730"/>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F773373" id="Oval 4" o:spid="_x0000_s1026" style="position:absolute;margin-left:5pt;margin-top:38.3pt;width:41pt;height:39.3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" filled="f" strokecolor="red" strokeweight="2.25pt"/>
            </w:pict>
          </mc:Fallback>
        </mc:AlternateContent>
      </w:r>
      <w:r w:rsidR="00114E7D" w:rsidRPr="002B49A6">
        <w:t>The Home tab holds the commonly used functions for formatting cells and basic functions for working with data.</w:t>
      </w:r>
    </w:p>
    <w:p w14:paraId="00FC0C98" w14:textId="3573E38D" w:rsidR="00420744" w:rsidRDefault="00114E7D">
      <w:r w:rsidRPr="0091365D">
        <w:rPr>
          <w:rFonts w:asciiTheme="minorHAnsi" w:hAnsiTheme="minorHAnsi" w:cstheme="minorHAnsi"/>
          <w:noProof/>
          <w:lang w:eastAsia="en-AU"/>
        </w:rPr>
        <w:drawing>
          <wp:inline distT="0" distB="0" distL="0" distR="0" wp14:anchorId="3EB9E23F" wp14:editId="64E1A59F">
            <wp:extent cx="5400000" cy="736626"/>
            <wp:effectExtent l="0" t="0" r="0" b="6350"/>
            <wp:docPr id="597" name="Picture 597" descr="screen grab showing the Home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 name="Picture 597"/>
                    <pic:cNvPicPr/>
                  </pic:nvPicPr>
                  <pic:blipFill>
                    <a:blip r:embed="rId25"/>
                    <a:stretch>
                      <a:fillRect/>
                    </a:stretch>
                  </pic:blipFill>
                  <pic:spPr>
                    <a:xfrm>
                      <a:off x="0" y="0"/>
                      <a:ext cx="5400000" cy="736626"/>
                    </a:xfrm>
                    <a:prstGeom prst="rect">
                      <a:avLst/>
                    </a:prstGeom>
                  </pic:spPr>
                </pic:pic>
              </a:graphicData>
            </a:graphic>
          </wp:inline>
        </w:drawing>
      </w:r>
    </w:p>
    <w:p w14:paraId="40F7EF1E" w14:textId="7C300BA5" w:rsidR="00114E7D" w:rsidRDefault="00114E7D" w:rsidP="006F4A1B">
      <w:pPr>
        <w:pStyle w:val="Heading3"/>
      </w:pPr>
      <w:bookmarkStart w:id="25" w:name="_Toc10032447"/>
      <w:r>
        <w:t>Insert tab</w:t>
      </w:r>
      <w:bookmarkEnd w:id="25"/>
    </w:p>
    <w:p w14:paraId="765B8788" w14:textId="45D46C02" w:rsidR="00420744" w:rsidRDefault="006F4A1B" w:rsidP="002B49A6">
      <w:pPr>
        <w:pStyle w:val="Body"/>
      </w:pPr>
      <w:r>
        <w:rPr>
          <w:noProof/>
          <w:lang w:eastAsia="en-AU"/>
        </w:rPr>
        <mc:AlternateContent>
          <mc:Choice Requires="wps">
            <w:drawing>
              <wp:anchor distT="0" distB="0" distL="114300" distR="114300" simplePos="0" relativeHeight="251777024" behindDoc="0" locked="0" layoutInCell="1" allowOverlap="1" wp14:anchorId="22EA56E6" wp14:editId="5B3A0296">
                <wp:simplePos x="0" y="0"/>
                <wp:positionH relativeFrom="column">
                  <wp:posOffset>254591</wp:posOffset>
                </wp:positionH>
                <wp:positionV relativeFrom="paragraph">
                  <wp:posOffset>479454</wp:posOffset>
                </wp:positionV>
                <wp:extent cx="520996" cy="499730"/>
                <wp:effectExtent l="19050" t="19050" r="12700" b="15240"/>
                <wp:wrapNone/>
                <wp:docPr id="5" name="Oval 5"/>
                <wp:cNvGraphicFramePr/>
                <a:graphic xmlns:a="http://schemas.openxmlformats.org/drawingml/2006/main">
                  <a:graphicData uri="http://schemas.microsoft.com/office/word/2010/wordprocessingShape">
                    <wps:wsp>
                      <wps:cNvSpPr/>
                      <wps:spPr>
                        <a:xfrm>
                          <a:off x="0" y="0"/>
                          <a:ext cx="520996" cy="499730"/>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75E6645" id="Oval 5" o:spid="_x0000_s1026" style="position:absolute;margin-left:20.05pt;margin-top:37.75pt;width:41pt;height:39.3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" filled="f" strokecolor="red" strokeweight="2.25pt"/>
            </w:pict>
          </mc:Fallback>
        </mc:AlternateContent>
      </w:r>
      <w:r w:rsidR="00114E7D">
        <w:t>The Insert tab holds the buttons used to add pictures, charts, tables, etc to your spreadsheet.</w:t>
      </w:r>
    </w:p>
    <w:p w14:paraId="60BCB32C" w14:textId="7A803C0E" w:rsidR="00420744" w:rsidRDefault="00114E7D">
      <w:r w:rsidRPr="0091365D">
        <w:rPr>
          <w:rFonts w:asciiTheme="minorHAnsi" w:hAnsiTheme="minorHAnsi" w:cstheme="minorHAnsi"/>
          <w:noProof/>
          <w:lang w:eastAsia="en-AU"/>
        </w:rPr>
        <w:drawing>
          <wp:inline distT="0" distB="0" distL="0" distR="0" wp14:anchorId="368394D4" wp14:editId="48BE823D">
            <wp:extent cx="5400000" cy="699623"/>
            <wp:effectExtent l="0" t="0" r="0" b="5715"/>
            <wp:docPr id="599" name="Picture 599" descr="screen grab showing the Insert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 name="Picture 599"/>
                    <pic:cNvPicPr/>
                  </pic:nvPicPr>
                  <pic:blipFill>
                    <a:blip r:embed="rId26"/>
                    <a:stretch>
                      <a:fillRect/>
                    </a:stretch>
                  </pic:blipFill>
                  <pic:spPr>
                    <a:xfrm>
                      <a:off x="0" y="0"/>
                      <a:ext cx="5400000" cy="699623"/>
                    </a:xfrm>
                    <a:prstGeom prst="rect">
                      <a:avLst/>
                    </a:prstGeom>
                  </pic:spPr>
                </pic:pic>
              </a:graphicData>
            </a:graphic>
          </wp:inline>
        </w:drawing>
      </w:r>
    </w:p>
    <w:p w14:paraId="6E18DD61" w14:textId="0FB2C697" w:rsidR="00114E7D" w:rsidRDefault="00114E7D" w:rsidP="006F4A1B">
      <w:pPr>
        <w:pStyle w:val="Heading3"/>
      </w:pPr>
      <w:bookmarkStart w:id="26" w:name="_Toc10032448"/>
      <w:r>
        <w:t>Scroll bars</w:t>
      </w:r>
      <w:bookmarkEnd w:id="26"/>
      <w:r>
        <w:t xml:space="preserve"> </w:t>
      </w:r>
    </w:p>
    <w:p w14:paraId="34FCEF55" w14:textId="40A65BBD" w:rsidR="00114E7D" w:rsidRDefault="00114E7D" w:rsidP="002B49A6">
      <w:pPr>
        <w:pStyle w:val="Body"/>
      </w:pPr>
      <w:r>
        <w:t>Used to move up, down, left or right in worksheet.</w:t>
      </w:r>
    </w:p>
    <w:p w14:paraId="5AF3A133" w14:textId="3588DD75" w:rsidR="00114E7D" w:rsidRDefault="006F4A1B">
      <w:r>
        <w:rPr>
          <w:noProof/>
          <w:lang w:eastAsia="en-AU"/>
        </w:rPr>
        <mc:AlternateContent>
          <mc:Choice Requires="wps">
            <w:drawing>
              <wp:anchor distT="0" distB="0" distL="114300" distR="114300" simplePos="0" relativeHeight="251781120" behindDoc="0" locked="0" layoutInCell="1" allowOverlap="1" wp14:anchorId="4FDE3732" wp14:editId="5BD8E459">
                <wp:simplePos x="0" y="0"/>
                <wp:positionH relativeFrom="column">
                  <wp:posOffset>1328288</wp:posOffset>
                </wp:positionH>
                <wp:positionV relativeFrom="paragraph">
                  <wp:posOffset>1096017</wp:posOffset>
                </wp:positionV>
                <wp:extent cx="520996" cy="1339702"/>
                <wp:effectExtent l="9842" t="28258" r="22543" b="22542"/>
                <wp:wrapNone/>
                <wp:docPr id="8" name="Oval 8"/>
                <wp:cNvGraphicFramePr/>
                <a:graphic xmlns:a="http://schemas.openxmlformats.org/drawingml/2006/main">
                  <a:graphicData uri="http://schemas.microsoft.com/office/word/2010/wordprocessingShape">
                    <wps:wsp>
                      <wps:cNvSpPr/>
                      <wps:spPr>
                        <a:xfrm rot="16200000">
                          <a:off x="0" y="0"/>
                          <a:ext cx="520996" cy="1339702"/>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483A2F2" id="Oval 8" o:spid="_x0000_s1026" style="position:absolute;margin-left:104.6pt;margin-top:86.3pt;width:41pt;height:105.5pt;rotation:-90;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" filled="f" strokecolor="red" strokeweight="2.25pt"/>
            </w:pict>
          </mc:Fallback>
        </mc:AlternateContent>
      </w:r>
      <w:r>
        <w:rPr>
          <w:noProof/>
          <w:lang w:eastAsia="en-AU"/>
        </w:rPr>
        <mc:AlternateContent>
          <mc:Choice Requires="wps">
            <w:drawing>
              <wp:anchor distT="0" distB="0" distL="114300" distR="114300" simplePos="0" relativeHeight="251779072" behindDoc="0" locked="0" layoutInCell="1" allowOverlap="1" wp14:anchorId="6BCA75B7" wp14:editId="14ADE765">
                <wp:simplePos x="0" y="0"/>
                <wp:positionH relativeFrom="column">
                  <wp:posOffset>2264735</wp:posOffset>
                </wp:positionH>
                <wp:positionV relativeFrom="paragraph">
                  <wp:posOffset>87069</wp:posOffset>
                </wp:positionV>
                <wp:extent cx="520996" cy="1339702"/>
                <wp:effectExtent l="19050" t="19050" r="12700" b="13335"/>
                <wp:wrapNone/>
                <wp:docPr id="6" name="Oval 6"/>
                <wp:cNvGraphicFramePr/>
                <a:graphic xmlns:a="http://schemas.openxmlformats.org/drawingml/2006/main">
                  <a:graphicData uri="http://schemas.microsoft.com/office/word/2010/wordprocessingShape">
                    <wps:wsp>
                      <wps:cNvSpPr/>
                      <wps:spPr>
                        <a:xfrm>
                          <a:off x="0" y="0"/>
                          <a:ext cx="520996" cy="1339702"/>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AE2BF5C" id="Oval 6" o:spid="_x0000_s1026" style="position:absolute;margin-left:178.35pt;margin-top:6.85pt;width:41pt;height:105.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" filled="f" strokecolor="red" strokeweight="2.25pt"/>
            </w:pict>
          </mc:Fallback>
        </mc:AlternateContent>
      </w:r>
      <w:r w:rsidR="00114E7D">
        <w:rPr>
          <w:noProof/>
          <w:lang w:eastAsia="en-AU"/>
        </w:rPr>
        <w:drawing>
          <wp:inline distT="0" distB="0" distL="0" distR="0" wp14:anchorId="28318117" wp14:editId="154B6E9E">
            <wp:extent cx="2577286" cy="1942424"/>
            <wp:effectExtent l="0" t="0" r="0" b="1270"/>
            <wp:docPr id="31" name="Picture 31" descr="screen grab showing the Scroll Ba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588355" cy="1950767"/>
                    </a:xfrm>
                    <a:prstGeom prst="rect">
                      <a:avLst/>
                    </a:prstGeom>
                  </pic:spPr>
                </pic:pic>
              </a:graphicData>
            </a:graphic>
          </wp:inline>
        </w:drawing>
      </w:r>
    </w:p>
    <w:p w14:paraId="5DF2A34B" w14:textId="77777777" w:rsidR="00114E7D" w:rsidRDefault="00114E7D" w:rsidP="006F4A1B">
      <w:pPr>
        <w:pStyle w:val="Heading3"/>
      </w:pPr>
      <w:bookmarkStart w:id="27" w:name="_Toc10032449"/>
      <w:r>
        <w:lastRenderedPageBreak/>
        <w:t>Formula bar</w:t>
      </w:r>
      <w:bookmarkEnd w:id="27"/>
      <w:r>
        <w:t xml:space="preserve"> </w:t>
      </w:r>
    </w:p>
    <w:p w14:paraId="0A4A9A6A" w14:textId="556C9260" w:rsidR="00114E7D" w:rsidRDefault="00114E7D" w:rsidP="00114E7D">
      <w:r w:rsidRPr="002B49A6">
        <w:rPr>
          <w:rStyle w:val="BodyChar"/>
        </w:rPr>
        <w:t>As you type data in an active cell, it al</w:t>
      </w:r>
      <w:r w:rsidR="002B49A6" w:rsidRPr="002B49A6">
        <w:rPr>
          <w:rStyle w:val="BodyChar"/>
        </w:rPr>
        <w:t xml:space="preserve">so appears in the Formula bar. </w:t>
      </w:r>
      <w:r w:rsidRPr="002B49A6">
        <w:rPr>
          <w:rStyle w:val="BodyChar"/>
        </w:rPr>
        <w:t>Also, the cell reference (A2) and the Enter</w:t>
      </w:r>
      <w:r>
        <w:t xml:space="preserve"> </w:t>
      </w:r>
      <w:r w:rsidR="002B49A6" w:rsidRPr="0091365D">
        <w:rPr>
          <w:rFonts w:asciiTheme="minorHAnsi" w:eastAsia="Times New Roman" w:hAnsiTheme="minorHAnsi" w:cstheme="minorHAnsi"/>
          <w:sz w:val="23"/>
        </w:rPr>
        <w:sym w:font="Wingdings" w:char="F0FC"/>
      </w:r>
      <w:r>
        <w:t xml:space="preserve"> </w:t>
      </w:r>
      <w:r w:rsidRPr="002B49A6">
        <w:rPr>
          <w:rStyle w:val="BodyChar"/>
        </w:rPr>
        <w:t>and Cancel</w:t>
      </w:r>
      <w:r>
        <w:t xml:space="preserve"> </w:t>
      </w:r>
      <w:r w:rsidR="002B49A6" w:rsidRPr="0091365D">
        <w:rPr>
          <w:rFonts w:asciiTheme="minorHAnsi" w:eastAsia="Times New Roman" w:hAnsiTheme="minorHAnsi" w:cstheme="minorHAnsi"/>
          <w:sz w:val="23"/>
        </w:rPr>
        <w:sym w:font="Wingdings" w:char="F078"/>
      </w:r>
      <w:r>
        <w:t xml:space="preserve"> </w:t>
      </w:r>
      <w:r w:rsidRPr="002B49A6">
        <w:rPr>
          <w:rStyle w:val="BodyChar"/>
        </w:rPr>
        <w:t>boxes are displayed.</w:t>
      </w:r>
    </w:p>
    <w:p w14:paraId="2007D287" w14:textId="41385B05" w:rsidR="00114E7D" w:rsidRDefault="004429B3">
      <w:r w:rsidRPr="002B49A6">
        <w:rPr>
          <w:rStyle w:val="BodyChar"/>
          <w:noProof/>
          <w:lang w:eastAsia="en-AU"/>
        </w:rPr>
        <mc:AlternateContent>
          <mc:Choice Requires="wps">
            <w:drawing>
              <wp:anchor distT="0" distB="0" distL="114300" distR="114300" simplePos="0" relativeHeight="251783168" behindDoc="0" locked="0" layoutInCell="1" allowOverlap="1" wp14:anchorId="1D44F3F6" wp14:editId="0F0E0824">
                <wp:simplePos x="0" y="0"/>
                <wp:positionH relativeFrom="column">
                  <wp:posOffset>-53164</wp:posOffset>
                </wp:positionH>
                <wp:positionV relativeFrom="paragraph">
                  <wp:posOffset>849644</wp:posOffset>
                </wp:positionV>
                <wp:extent cx="698827" cy="669851"/>
                <wp:effectExtent l="19050" t="19050" r="25400" b="16510"/>
                <wp:wrapNone/>
                <wp:docPr id="12" name="Oval 12"/>
                <wp:cNvGraphicFramePr/>
                <a:graphic xmlns:a="http://schemas.openxmlformats.org/drawingml/2006/main">
                  <a:graphicData uri="http://schemas.microsoft.com/office/word/2010/wordprocessingShape">
                    <wps:wsp>
                      <wps:cNvSpPr/>
                      <wps:spPr>
                        <a:xfrm>
                          <a:off x="0" y="0"/>
                          <a:ext cx="698827" cy="669851"/>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250BA4C" id="Oval 12" o:spid="_x0000_s1026" style="position:absolute;margin-left:-4.2pt;margin-top:66.9pt;width:55.05pt;height:52.7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" filled="f" strokecolor="red" strokeweight="2.25pt"/>
            </w:pict>
          </mc:Fallback>
        </mc:AlternateContent>
      </w:r>
      <w:r w:rsidR="00114E7D" w:rsidRPr="0091365D">
        <w:rPr>
          <w:rFonts w:asciiTheme="minorHAnsi" w:hAnsiTheme="minorHAnsi" w:cstheme="minorHAnsi"/>
          <w:noProof/>
          <w:lang w:eastAsia="en-AU"/>
        </w:rPr>
        <w:drawing>
          <wp:inline distT="0" distB="0" distL="0" distR="0" wp14:anchorId="2F710B06" wp14:editId="629615D2">
            <wp:extent cx="5400000" cy="1366960"/>
            <wp:effectExtent l="0" t="0" r="0" b="5080"/>
            <wp:docPr id="601" name="Picture 601" descr="screen grab showing the formula bar with content being inserted into 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 name="Picture 601"/>
                    <pic:cNvPicPr/>
                  </pic:nvPicPr>
                  <pic:blipFill>
                    <a:blip r:embed="rId28"/>
                    <a:stretch>
                      <a:fillRect/>
                    </a:stretch>
                  </pic:blipFill>
                  <pic:spPr>
                    <a:xfrm>
                      <a:off x="0" y="0"/>
                      <a:ext cx="5400000" cy="1366960"/>
                    </a:xfrm>
                    <a:prstGeom prst="rect">
                      <a:avLst/>
                    </a:prstGeom>
                  </pic:spPr>
                </pic:pic>
              </a:graphicData>
            </a:graphic>
          </wp:inline>
        </w:drawing>
      </w:r>
    </w:p>
    <w:p w14:paraId="0D99625C" w14:textId="77777777" w:rsidR="00114E7D" w:rsidRDefault="00114E7D" w:rsidP="002B49A6">
      <w:pPr>
        <w:pStyle w:val="Heading3"/>
        <w:spacing w:before="360"/>
      </w:pPr>
      <w:bookmarkStart w:id="28" w:name="_Toc10032450"/>
      <w:r>
        <w:t>Worksheet tabs</w:t>
      </w:r>
      <w:bookmarkEnd w:id="28"/>
      <w:r>
        <w:t xml:space="preserve"> </w:t>
      </w:r>
    </w:p>
    <w:p w14:paraId="623A33B3" w14:textId="6662A031" w:rsidR="00114E7D" w:rsidRDefault="00114E7D" w:rsidP="002B49A6">
      <w:pPr>
        <w:pStyle w:val="Body"/>
      </w:pPr>
      <w:r>
        <w:t>A worksheet is selected by clicking once on a relevant tab. A workbook usually contains one worksheet but you can add as many as required. Useful for keeping related information together.</w:t>
      </w:r>
    </w:p>
    <w:p w14:paraId="12901399" w14:textId="6147DEE6" w:rsidR="00114E7D" w:rsidRDefault="00114E7D">
      <w:r>
        <w:rPr>
          <w:noProof/>
          <w:lang w:eastAsia="en-AU"/>
        </w:rPr>
        <w:drawing>
          <wp:inline distT="0" distB="0" distL="0" distR="0" wp14:anchorId="1D3F0D46" wp14:editId="59DBEA7B">
            <wp:extent cx="3749040" cy="713701"/>
            <wp:effectExtent l="19050" t="19050" r="22860" b="10795"/>
            <wp:docPr id="32" name="Picture 32" descr="Screen grab of Worksheet Tab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806335" cy="724608"/>
                    </a:xfrm>
                    <a:prstGeom prst="rect">
                      <a:avLst/>
                    </a:prstGeom>
                    <a:ln>
                      <a:solidFill>
                        <a:schemeClr val="bg1">
                          <a:lumMod val="85000"/>
                        </a:schemeClr>
                      </a:solidFill>
                    </a:ln>
                  </pic:spPr>
                </pic:pic>
              </a:graphicData>
            </a:graphic>
          </wp:inline>
        </w:drawing>
      </w:r>
    </w:p>
    <w:p w14:paraId="4C7AE558" w14:textId="34CB1B59" w:rsidR="00114E7D" w:rsidRDefault="00114E7D" w:rsidP="002B49A6">
      <w:pPr>
        <w:pStyle w:val="Heading3"/>
        <w:spacing w:before="360"/>
      </w:pPr>
      <w:bookmarkStart w:id="29" w:name="_Toc10032451"/>
      <w:r>
        <w:t>Minimise</w:t>
      </w:r>
      <w:r w:rsidR="002B49A6">
        <w:t>, Maximise and Close a workbook</w:t>
      </w:r>
      <w:bookmarkEnd w:id="29"/>
    </w:p>
    <w:p w14:paraId="75EFED10" w14:textId="6B7AB70E" w:rsidR="00114E7D" w:rsidRDefault="00114E7D" w:rsidP="002B49A6">
      <w:pPr>
        <w:pStyle w:val="Body"/>
      </w:pPr>
      <w:r>
        <w:t>When a window is active it shows three buttons at the top right hand corner.</w:t>
      </w:r>
    </w:p>
    <w:p w14:paraId="10667AE6" w14:textId="5F4704C0" w:rsidR="00114E7D" w:rsidRDefault="002730E4" w:rsidP="00114E7D">
      <w:r>
        <w:rPr>
          <w:noProof/>
          <w:lang w:eastAsia="en-AU"/>
        </w:rPr>
        <w:drawing>
          <wp:inline distT="0" distB="0" distL="0" distR="0" wp14:anchorId="428E16E3" wp14:editId="0469A4A7">
            <wp:extent cx="2020186" cy="1658961"/>
            <wp:effectExtent l="0" t="0" r="0" b="0"/>
            <wp:docPr id="28" name="Picture 28" descr="Minimise, maximise and close buttons on a 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030054" cy="1667064"/>
                    </a:xfrm>
                    <a:prstGeom prst="rect">
                      <a:avLst/>
                    </a:prstGeom>
                  </pic:spPr>
                </pic:pic>
              </a:graphicData>
            </a:graphic>
          </wp:inline>
        </w:drawing>
      </w:r>
    </w:p>
    <w:p w14:paraId="01516B11" w14:textId="77777777" w:rsidR="002730E4" w:rsidRDefault="002730E4" w:rsidP="002730E4">
      <w:pPr>
        <w:pStyle w:val="Body"/>
        <w:rPr>
          <w:noProof/>
          <w:lang w:eastAsia="en-AU"/>
        </w:rPr>
      </w:pPr>
      <w:r>
        <w:br w:type="page"/>
      </w:r>
    </w:p>
    <w:p w14:paraId="775570DA" w14:textId="4B33124A" w:rsidR="00114E7D" w:rsidRDefault="00114E7D" w:rsidP="000B6E3D">
      <w:pPr>
        <w:pStyle w:val="Heading3"/>
      </w:pPr>
      <w:bookmarkStart w:id="30" w:name="_Toc10032452"/>
      <w:r>
        <w:lastRenderedPageBreak/>
        <w:t>The mouse pointer</w:t>
      </w:r>
      <w:bookmarkEnd w:id="30"/>
      <w:r>
        <w:t xml:space="preserve"> </w:t>
      </w:r>
    </w:p>
    <w:p w14:paraId="23D7467F" w14:textId="47595395" w:rsidR="00114E7D" w:rsidRDefault="00114E7D" w:rsidP="00114E7D">
      <w:r>
        <w:t>The sha</w:t>
      </w:r>
      <w:r w:rsidR="000B6E3D">
        <w:t>pe of the mouse pointer varies.</w:t>
      </w:r>
      <w:r>
        <w:t xml:space="preserve"> It is very important to learn to recognise the different sha</w:t>
      </w:r>
      <w:r w:rsidR="002730E4">
        <w:t>pes and their applications/uses.</w:t>
      </w:r>
    </w:p>
    <w:p w14:paraId="21C4AD36" w14:textId="01869FE9" w:rsidR="004429B3" w:rsidRDefault="004429B3" w:rsidP="004429B3">
      <w:pPr>
        <w:pStyle w:val="Caption"/>
        <w:keepNext/>
        <w:spacing w:after="120"/>
      </w:pPr>
      <w:r>
        <w:t xml:space="preserve">Table </w:t>
      </w:r>
      <w:r w:rsidR="001A1D70">
        <w:t>4</w:t>
      </w:r>
      <w:r w:rsidR="009C43DF">
        <w:t>:</w:t>
      </w:r>
      <w:r>
        <w:t xml:space="preserve"> </w:t>
      </w:r>
      <w:r w:rsidRPr="0034655D">
        <w:t>Mouse pointer shapes and meanings</w:t>
      </w:r>
    </w:p>
    <w:tbl>
      <w:tblPr>
        <w:tblStyle w:val="TableGrid"/>
        <w:tblW w:w="0" w:type="auto"/>
        <w:tblLook w:val="04A0" w:firstRow="1" w:lastRow="0" w:firstColumn="1" w:lastColumn="0" w:noHBand="0" w:noVBand="1"/>
      </w:tblPr>
      <w:tblGrid>
        <w:gridCol w:w="1696"/>
        <w:gridCol w:w="7320"/>
      </w:tblGrid>
      <w:tr w:rsidR="002730E4" w14:paraId="2EAFEA24" w14:textId="77777777" w:rsidTr="002730E4">
        <w:trPr>
          <w:cnfStyle w:val="100000000000" w:firstRow="1" w:lastRow="0" w:firstColumn="0" w:lastColumn="0" w:oddVBand="0" w:evenVBand="0" w:oddHBand="0" w:evenHBand="0" w:firstRowFirstColumn="0" w:firstRowLastColumn="0" w:lastRowFirstColumn="0" w:lastRowLastColumn="0"/>
        </w:trPr>
        <w:tc>
          <w:tcPr>
            <w:tcW w:w="1696" w:type="dxa"/>
            <w:vAlign w:val="bottom"/>
          </w:tcPr>
          <w:p w14:paraId="0F66CAA3" w14:textId="3539BF53" w:rsidR="002730E4" w:rsidRPr="002730E4" w:rsidRDefault="002730E4" w:rsidP="002730E4">
            <w:pPr>
              <w:pStyle w:val="TableHeader1"/>
              <w:rPr>
                <w:b/>
              </w:rPr>
            </w:pPr>
            <w:r w:rsidRPr="002730E4">
              <w:rPr>
                <w:b/>
              </w:rPr>
              <w:t xml:space="preserve">Symbol </w:t>
            </w:r>
          </w:p>
        </w:tc>
        <w:tc>
          <w:tcPr>
            <w:tcW w:w="7320" w:type="dxa"/>
            <w:vAlign w:val="top"/>
          </w:tcPr>
          <w:p w14:paraId="757899C4" w14:textId="22AEF125" w:rsidR="002730E4" w:rsidRPr="002730E4" w:rsidRDefault="002730E4" w:rsidP="002730E4">
            <w:pPr>
              <w:pStyle w:val="TableHeader1"/>
              <w:rPr>
                <w:b/>
              </w:rPr>
            </w:pPr>
            <w:r w:rsidRPr="002730E4">
              <w:rPr>
                <w:b/>
              </w:rPr>
              <w:t xml:space="preserve">Function </w:t>
            </w:r>
          </w:p>
        </w:tc>
      </w:tr>
      <w:tr w:rsidR="002730E4" w14:paraId="20FC29A3" w14:textId="77777777" w:rsidTr="002730E4">
        <w:tc>
          <w:tcPr>
            <w:tcW w:w="1696" w:type="dxa"/>
          </w:tcPr>
          <w:p w14:paraId="2DB63D52" w14:textId="549C2DD8" w:rsidR="002730E4" w:rsidRPr="002730E4" w:rsidRDefault="002730E4" w:rsidP="002730E4">
            <w:pPr>
              <w:pStyle w:val="Body"/>
              <w:jc w:val="center"/>
            </w:pPr>
            <w:r w:rsidRPr="0091365D">
              <w:rPr>
                <w:rFonts w:eastAsia="Times New Roman" w:cstheme="minorHAnsi"/>
                <w:sz w:val="68"/>
              </w:rPr>
              <w:t></w:t>
            </w:r>
          </w:p>
        </w:tc>
        <w:tc>
          <w:tcPr>
            <w:tcW w:w="7320" w:type="dxa"/>
            <w:vAlign w:val="top"/>
          </w:tcPr>
          <w:p w14:paraId="435B4F40" w14:textId="0E9E8813" w:rsidR="002730E4" w:rsidRPr="002730E4" w:rsidRDefault="002730E4" w:rsidP="002730E4">
            <w:pPr>
              <w:pStyle w:val="Body"/>
            </w:pPr>
            <w:r w:rsidRPr="002730E4">
              <w:t xml:space="preserve">Located in the menu bar, scroll bars and chart window and used to point and select </w:t>
            </w:r>
          </w:p>
        </w:tc>
      </w:tr>
      <w:tr w:rsidR="002730E4" w14:paraId="3E50170E" w14:textId="77777777" w:rsidTr="002730E4">
        <w:tc>
          <w:tcPr>
            <w:tcW w:w="1696" w:type="dxa"/>
            <w:vAlign w:val="top"/>
          </w:tcPr>
          <w:p w14:paraId="04D60E76" w14:textId="009F2BB5" w:rsidR="002730E4" w:rsidRPr="002730E4" w:rsidRDefault="002730E4" w:rsidP="002730E4">
            <w:pPr>
              <w:pStyle w:val="Body"/>
              <w:jc w:val="center"/>
            </w:pPr>
            <w:r w:rsidRPr="0091365D">
              <w:rPr>
                <w:rFonts w:cstheme="minorHAnsi"/>
                <w:noProof/>
                <w:sz w:val="20"/>
                <w:lang w:eastAsia="en-AU"/>
              </w:rPr>
              <mc:AlternateContent>
                <mc:Choice Requires="wpg">
                  <w:drawing>
                    <wp:inline distT="0" distB="0" distL="0" distR="0" wp14:anchorId="755C63D7" wp14:editId="746F2BEF">
                      <wp:extent cx="266700" cy="265430"/>
                      <wp:effectExtent l="0" t="0" r="9525" b="1270"/>
                      <wp:docPr id="33"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6700" cy="265430"/>
                                <a:chOff x="0" y="0"/>
                                <a:chExt cx="420" cy="418"/>
                              </a:xfrm>
                            </wpg:grpSpPr>
                            <wps:wsp>
                              <wps:cNvPr id="46" name="AutoShape 3"/>
                              <wps:cNvSpPr>
                                <a:spLocks/>
                              </wps:cNvSpPr>
                              <wps:spPr bwMode="auto">
                                <a:xfrm>
                                  <a:off x="0" y="0"/>
                                  <a:ext cx="420" cy="418"/>
                                </a:xfrm>
                                <a:custGeom>
                                  <a:avLst/>
                                  <a:gdLst>
                                    <a:gd name="T0" fmla="*/ 317 w 420"/>
                                    <a:gd name="T1" fmla="*/ 0 h 418"/>
                                    <a:gd name="T2" fmla="*/ 108 w 420"/>
                                    <a:gd name="T3" fmla="*/ 12 h 418"/>
                                    <a:gd name="T4" fmla="*/ 108 w 420"/>
                                    <a:gd name="T5" fmla="*/ 101 h 418"/>
                                    <a:gd name="T6" fmla="*/ 108 w 420"/>
                                    <a:gd name="T7" fmla="*/ 12 h 418"/>
                                    <a:gd name="T8" fmla="*/ 305 w 420"/>
                                    <a:gd name="T9" fmla="*/ 12 h 418"/>
                                    <a:gd name="T10" fmla="*/ 305 w 420"/>
                                    <a:gd name="T11" fmla="*/ 5 h 418"/>
                                    <a:gd name="T12" fmla="*/ 305 w 420"/>
                                    <a:gd name="T13" fmla="*/ 115 h 418"/>
                                    <a:gd name="T14" fmla="*/ 317 w 420"/>
                                    <a:gd name="T15" fmla="*/ 12 h 418"/>
                                    <a:gd name="T16" fmla="*/ 317 w 420"/>
                                    <a:gd name="T17" fmla="*/ 108 h 418"/>
                                    <a:gd name="T18" fmla="*/ 317 w 420"/>
                                    <a:gd name="T19" fmla="*/ 12 h 418"/>
                                    <a:gd name="T20" fmla="*/ 317 w 420"/>
                                    <a:gd name="T21" fmla="*/ 5 h 418"/>
                                    <a:gd name="T22" fmla="*/ 0 w 420"/>
                                    <a:gd name="T23" fmla="*/ 317 h 418"/>
                                    <a:gd name="T24" fmla="*/ 101 w 420"/>
                                    <a:gd name="T25" fmla="*/ 108 h 418"/>
                                    <a:gd name="T26" fmla="*/ 14 w 420"/>
                                    <a:gd name="T27" fmla="*/ 115 h 418"/>
                                    <a:gd name="T28" fmla="*/ 14 w 420"/>
                                    <a:gd name="T29" fmla="*/ 310 h 418"/>
                                    <a:gd name="T30" fmla="*/ 115 w 420"/>
                                    <a:gd name="T31" fmla="*/ 115 h 418"/>
                                    <a:gd name="T32" fmla="*/ 101 w 420"/>
                                    <a:gd name="T33" fmla="*/ 108 h 418"/>
                                    <a:gd name="T34" fmla="*/ 115 w 420"/>
                                    <a:gd name="T35" fmla="*/ 115 h 418"/>
                                    <a:gd name="T36" fmla="*/ 317 w 420"/>
                                    <a:gd name="T37" fmla="*/ 101 h 418"/>
                                    <a:gd name="T38" fmla="*/ 413 w 420"/>
                                    <a:gd name="T39" fmla="*/ 115 h 418"/>
                                    <a:gd name="T40" fmla="*/ 317 w 420"/>
                                    <a:gd name="T41" fmla="*/ 101 h 418"/>
                                    <a:gd name="T42" fmla="*/ 14 w 420"/>
                                    <a:gd name="T43" fmla="*/ 115 h 418"/>
                                    <a:gd name="T44" fmla="*/ 14 w 420"/>
                                    <a:gd name="T45" fmla="*/ 115 h 418"/>
                                    <a:gd name="T46" fmla="*/ 413 w 420"/>
                                    <a:gd name="T47" fmla="*/ 115 h 418"/>
                                    <a:gd name="T48" fmla="*/ 413 w 420"/>
                                    <a:gd name="T49" fmla="*/ 302 h 418"/>
                                    <a:gd name="T50" fmla="*/ 7 w 420"/>
                                    <a:gd name="T51" fmla="*/ 302 h 418"/>
                                    <a:gd name="T52" fmla="*/ 115 w 420"/>
                                    <a:gd name="T53" fmla="*/ 317 h 418"/>
                                    <a:gd name="T54" fmla="*/ 14 w 420"/>
                                    <a:gd name="T55" fmla="*/ 310 h 418"/>
                                    <a:gd name="T56" fmla="*/ 115 w 420"/>
                                    <a:gd name="T57" fmla="*/ 317 h 418"/>
                                    <a:gd name="T58" fmla="*/ 406 w 420"/>
                                    <a:gd name="T59" fmla="*/ 302 h 418"/>
                                    <a:gd name="T60" fmla="*/ 312 w 420"/>
                                    <a:gd name="T61" fmla="*/ 317 h 418"/>
                                    <a:gd name="T62" fmla="*/ 312 w 420"/>
                                    <a:gd name="T63" fmla="*/ 406 h 418"/>
                                    <a:gd name="T64" fmla="*/ 317 w 420"/>
                                    <a:gd name="T65" fmla="*/ 317 h 418"/>
                                    <a:gd name="T66" fmla="*/ 413 w 420"/>
                                    <a:gd name="T67" fmla="*/ 302 h 418"/>
                                    <a:gd name="T68" fmla="*/ 317 w 420"/>
                                    <a:gd name="T69" fmla="*/ 418 h 418"/>
                                    <a:gd name="T70" fmla="*/ 108 w 420"/>
                                    <a:gd name="T71" fmla="*/ 317 h 418"/>
                                    <a:gd name="T72" fmla="*/ 108 w 420"/>
                                    <a:gd name="T73" fmla="*/ 406 h 418"/>
                                    <a:gd name="T74" fmla="*/ 317 w 420"/>
                                    <a:gd name="T75" fmla="*/ 418 h 418"/>
                                    <a:gd name="T76" fmla="*/ 317 w 420"/>
                                    <a:gd name="T77" fmla="*/ 310 h 418"/>
                                    <a:gd name="T78" fmla="*/ 108 w 420"/>
                                    <a:gd name="T79" fmla="*/ 406 h 418"/>
                                    <a:gd name="T80" fmla="*/ 305 w 420"/>
                                    <a:gd name="T81" fmla="*/ 413 h 418"/>
                                    <a:gd name="T82" fmla="*/ 305 w 420"/>
                                    <a:gd name="T83" fmla="*/ 406 h 418"/>
                                    <a:gd name="T84" fmla="*/ 305 w 420"/>
                                    <a:gd name="T85" fmla="*/ 413 h 418"/>
                                    <a:gd name="T86" fmla="*/ 317 w 420"/>
                                    <a:gd name="T87" fmla="*/ 413 h 4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420" h="418">
                                      <a:moveTo>
                                        <a:pt x="101" y="108"/>
                                      </a:moveTo>
                                      <a:lnTo>
                                        <a:pt x="101" y="0"/>
                                      </a:lnTo>
                                      <a:lnTo>
                                        <a:pt x="317" y="0"/>
                                      </a:lnTo>
                                      <a:lnTo>
                                        <a:pt x="317" y="5"/>
                                      </a:lnTo>
                                      <a:lnTo>
                                        <a:pt x="115" y="5"/>
                                      </a:lnTo>
                                      <a:lnTo>
                                        <a:pt x="108" y="12"/>
                                      </a:lnTo>
                                      <a:lnTo>
                                        <a:pt x="115" y="12"/>
                                      </a:lnTo>
                                      <a:lnTo>
                                        <a:pt x="115" y="101"/>
                                      </a:lnTo>
                                      <a:lnTo>
                                        <a:pt x="108" y="101"/>
                                      </a:lnTo>
                                      <a:lnTo>
                                        <a:pt x="101" y="108"/>
                                      </a:lnTo>
                                      <a:close/>
                                      <a:moveTo>
                                        <a:pt x="115" y="12"/>
                                      </a:moveTo>
                                      <a:lnTo>
                                        <a:pt x="108" y="12"/>
                                      </a:lnTo>
                                      <a:lnTo>
                                        <a:pt x="115" y="5"/>
                                      </a:lnTo>
                                      <a:lnTo>
                                        <a:pt x="115" y="12"/>
                                      </a:lnTo>
                                      <a:close/>
                                      <a:moveTo>
                                        <a:pt x="305" y="12"/>
                                      </a:moveTo>
                                      <a:lnTo>
                                        <a:pt x="115" y="12"/>
                                      </a:lnTo>
                                      <a:lnTo>
                                        <a:pt x="115" y="5"/>
                                      </a:lnTo>
                                      <a:lnTo>
                                        <a:pt x="305" y="5"/>
                                      </a:lnTo>
                                      <a:lnTo>
                                        <a:pt x="305" y="12"/>
                                      </a:lnTo>
                                      <a:close/>
                                      <a:moveTo>
                                        <a:pt x="406" y="115"/>
                                      </a:moveTo>
                                      <a:lnTo>
                                        <a:pt x="305" y="115"/>
                                      </a:lnTo>
                                      <a:lnTo>
                                        <a:pt x="305" y="5"/>
                                      </a:lnTo>
                                      <a:lnTo>
                                        <a:pt x="312" y="12"/>
                                      </a:lnTo>
                                      <a:lnTo>
                                        <a:pt x="317" y="12"/>
                                      </a:lnTo>
                                      <a:lnTo>
                                        <a:pt x="317" y="101"/>
                                      </a:lnTo>
                                      <a:lnTo>
                                        <a:pt x="312" y="101"/>
                                      </a:lnTo>
                                      <a:lnTo>
                                        <a:pt x="317" y="108"/>
                                      </a:lnTo>
                                      <a:lnTo>
                                        <a:pt x="406" y="108"/>
                                      </a:lnTo>
                                      <a:lnTo>
                                        <a:pt x="406" y="115"/>
                                      </a:lnTo>
                                      <a:close/>
                                      <a:moveTo>
                                        <a:pt x="317" y="12"/>
                                      </a:moveTo>
                                      <a:lnTo>
                                        <a:pt x="312" y="12"/>
                                      </a:lnTo>
                                      <a:lnTo>
                                        <a:pt x="305" y="5"/>
                                      </a:lnTo>
                                      <a:lnTo>
                                        <a:pt x="317" y="5"/>
                                      </a:lnTo>
                                      <a:lnTo>
                                        <a:pt x="317" y="12"/>
                                      </a:lnTo>
                                      <a:close/>
                                      <a:moveTo>
                                        <a:pt x="101" y="317"/>
                                      </a:moveTo>
                                      <a:lnTo>
                                        <a:pt x="0" y="317"/>
                                      </a:lnTo>
                                      <a:lnTo>
                                        <a:pt x="0" y="101"/>
                                      </a:lnTo>
                                      <a:lnTo>
                                        <a:pt x="101" y="101"/>
                                      </a:lnTo>
                                      <a:lnTo>
                                        <a:pt x="101" y="108"/>
                                      </a:lnTo>
                                      <a:lnTo>
                                        <a:pt x="14" y="108"/>
                                      </a:lnTo>
                                      <a:lnTo>
                                        <a:pt x="7" y="115"/>
                                      </a:lnTo>
                                      <a:lnTo>
                                        <a:pt x="14" y="115"/>
                                      </a:lnTo>
                                      <a:lnTo>
                                        <a:pt x="14" y="302"/>
                                      </a:lnTo>
                                      <a:lnTo>
                                        <a:pt x="7" y="302"/>
                                      </a:lnTo>
                                      <a:lnTo>
                                        <a:pt x="14" y="310"/>
                                      </a:lnTo>
                                      <a:lnTo>
                                        <a:pt x="101" y="310"/>
                                      </a:lnTo>
                                      <a:lnTo>
                                        <a:pt x="101" y="317"/>
                                      </a:lnTo>
                                      <a:close/>
                                      <a:moveTo>
                                        <a:pt x="115" y="115"/>
                                      </a:moveTo>
                                      <a:lnTo>
                                        <a:pt x="14" y="115"/>
                                      </a:lnTo>
                                      <a:lnTo>
                                        <a:pt x="14" y="108"/>
                                      </a:lnTo>
                                      <a:lnTo>
                                        <a:pt x="101" y="108"/>
                                      </a:lnTo>
                                      <a:lnTo>
                                        <a:pt x="108" y="101"/>
                                      </a:lnTo>
                                      <a:lnTo>
                                        <a:pt x="115" y="101"/>
                                      </a:lnTo>
                                      <a:lnTo>
                                        <a:pt x="115" y="115"/>
                                      </a:lnTo>
                                      <a:close/>
                                      <a:moveTo>
                                        <a:pt x="317" y="108"/>
                                      </a:moveTo>
                                      <a:lnTo>
                                        <a:pt x="312" y="101"/>
                                      </a:lnTo>
                                      <a:lnTo>
                                        <a:pt x="317" y="101"/>
                                      </a:lnTo>
                                      <a:lnTo>
                                        <a:pt x="317" y="108"/>
                                      </a:lnTo>
                                      <a:close/>
                                      <a:moveTo>
                                        <a:pt x="420" y="115"/>
                                      </a:moveTo>
                                      <a:lnTo>
                                        <a:pt x="413" y="115"/>
                                      </a:lnTo>
                                      <a:lnTo>
                                        <a:pt x="406" y="108"/>
                                      </a:lnTo>
                                      <a:lnTo>
                                        <a:pt x="317" y="108"/>
                                      </a:lnTo>
                                      <a:lnTo>
                                        <a:pt x="317" y="101"/>
                                      </a:lnTo>
                                      <a:lnTo>
                                        <a:pt x="420" y="101"/>
                                      </a:lnTo>
                                      <a:lnTo>
                                        <a:pt x="420" y="115"/>
                                      </a:lnTo>
                                      <a:close/>
                                      <a:moveTo>
                                        <a:pt x="14" y="115"/>
                                      </a:moveTo>
                                      <a:lnTo>
                                        <a:pt x="7" y="115"/>
                                      </a:lnTo>
                                      <a:lnTo>
                                        <a:pt x="14" y="108"/>
                                      </a:lnTo>
                                      <a:lnTo>
                                        <a:pt x="14" y="115"/>
                                      </a:lnTo>
                                      <a:close/>
                                      <a:moveTo>
                                        <a:pt x="406" y="310"/>
                                      </a:moveTo>
                                      <a:lnTo>
                                        <a:pt x="406" y="108"/>
                                      </a:lnTo>
                                      <a:lnTo>
                                        <a:pt x="413" y="115"/>
                                      </a:lnTo>
                                      <a:lnTo>
                                        <a:pt x="420" y="115"/>
                                      </a:lnTo>
                                      <a:lnTo>
                                        <a:pt x="420" y="302"/>
                                      </a:lnTo>
                                      <a:lnTo>
                                        <a:pt x="413" y="302"/>
                                      </a:lnTo>
                                      <a:lnTo>
                                        <a:pt x="406" y="310"/>
                                      </a:lnTo>
                                      <a:close/>
                                      <a:moveTo>
                                        <a:pt x="14" y="310"/>
                                      </a:moveTo>
                                      <a:lnTo>
                                        <a:pt x="7" y="302"/>
                                      </a:lnTo>
                                      <a:lnTo>
                                        <a:pt x="14" y="302"/>
                                      </a:lnTo>
                                      <a:lnTo>
                                        <a:pt x="14" y="310"/>
                                      </a:lnTo>
                                      <a:close/>
                                      <a:moveTo>
                                        <a:pt x="115" y="317"/>
                                      </a:moveTo>
                                      <a:lnTo>
                                        <a:pt x="108" y="317"/>
                                      </a:lnTo>
                                      <a:lnTo>
                                        <a:pt x="101" y="310"/>
                                      </a:lnTo>
                                      <a:lnTo>
                                        <a:pt x="14" y="310"/>
                                      </a:lnTo>
                                      <a:lnTo>
                                        <a:pt x="14" y="302"/>
                                      </a:lnTo>
                                      <a:lnTo>
                                        <a:pt x="115" y="302"/>
                                      </a:lnTo>
                                      <a:lnTo>
                                        <a:pt x="115" y="317"/>
                                      </a:lnTo>
                                      <a:close/>
                                      <a:moveTo>
                                        <a:pt x="305" y="413"/>
                                      </a:moveTo>
                                      <a:lnTo>
                                        <a:pt x="305" y="302"/>
                                      </a:lnTo>
                                      <a:lnTo>
                                        <a:pt x="406" y="302"/>
                                      </a:lnTo>
                                      <a:lnTo>
                                        <a:pt x="406" y="310"/>
                                      </a:lnTo>
                                      <a:lnTo>
                                        <a:pt x="317" y="310"/>
                                      </a:lnTo>
                                      <a:lnTo>
                                        <a:pt x="312" y="317"/>
                                      </a:lnTo>
                                      <a:lnTo>
                                        <a:pt x="317" y="317"/>
                                      </a:lnTo>
                                      <a:lnTo>
                                        <a:pt x="317" y="406"/>
                                      </a:lnTo>
                                      <a:lnTo>
                                        <a:pt x="312" y="406"/>
                                      </a:lnTo>
                                      <a:lnTo>
                                        <a:pt x="305" y="413"/>
                                      </a:lnTo>
                                      <a:close/>
                                      <a:moveTo>
                                        <a:pt x="420" y="317"/>
                                      </a:moveTo>
                                      <a:lnTo>
                                        <a:pt x="317" y="317"/>
                                      </a:lnTo>
                                      <a:lnTo>
                                        <a:pt x="317" y="310"/>
                                      </a:lnTo>
                                      <a:lnTo>
                                        <a:pt x="406" y="310"/>
                                      </a:lnTo>
                                      <a:lnTo>
                                        <a:pt x="413" y="302"/>
                                      </a:lnTo>
                                      <a:lnTo>
                                        <a:pt x="420" y="302"/>
                                      </a:lnTo>
                                      <a:lnTo>
                                        <a:pt x="420" y="317"/>
                                      </a:lnTo>
                                      <a:close/>
                                      <a:moveTo>
                                        <a:pt x="317" y="418"/>
                                      </a:moveTo>
                                      <a:lnTo>
                                        <a:pt x="101" y="418"/>
                                      </a:lnTo>
                                      <a:lnTo>
                                        <a:pt x="101" y="310"/>
                                      </a:lnTo>
                                      <a:lnTo>
                                        <a:pt x="108" y="317"/>
                                      </a:lnTo>
                                      <a:lnTo>
                                        <a:pt x="115" y="317"/>
                                      </a:lnTo>
                                      <a:lnTo>
                                        <a:pt x="115" y="406"/>
                                      </a:lnTo>
                                      <a:lnTo>
                                        <a:pt x="108" y="406"/>
                                      </a:lnTo>
                                      <a:lnTo>
                                        <a:pt x="115" y="413"/>
                                      </a:lnTo>
                                      <a:lnTo>
                                        <a:pt x="317" y="413"/>
                                      </a:lnTo>
                                      <a:lnTo>
                                        <a:pt x="317" y="418"/>
                                      </a:lnTo>
                                      <a:close/>
                                      <a:moveTo>
                                        <a:pt x="317" y="317"/>
                                      </a:moveTo>
                                      <a:lnTo>
                                        <a:pt x="312" y="317"/>
                                      </a:lnTo>
                                      <a:lnTo>
                                        <a:pt x="317" y="310"/>
                                      </a:lnTo>
                                      <a:lnTo>
                                        <a:pt x="317" y="317"/>
                                      </a:lnTo>
                                      <a:close/>
                                      <a:moveTo>
                                        <a:pt x="115" y="413"/>
                                      </a:moveTo>
                                      <a:lnTo>
                                        <a:pt x="108" y="406"/>
                                      </a:lnTo>
                                      <a:lnTo>
                                        <a:pt x="115" y="406"/>
                                      </a:lnTo>
                                      <a:lnTo>
                                        <a:pt x="115" y="413"/>
                                      </a:lnTo>
                                      <a:close/>
                                      <a:moveTo>
                                        <a:pt x="305" y="413"/>
                                      </a:moveTo>
                                      <a:lnTo>
                                        <a:pt x="115" y="413"/>
                                      </a:lnTo>
                                      <a:lnTo>
                                        <a:pt x="115" y="406"/>
                                      </a:lnTo>
                                      <a:lnTo>
                                        <a:pt x="305" y="406"/>
                                      </a:lnTo>
                                      <a:lnTo>
                                        <a:pt x="305" y="413"/>
                                      </a:lnTo>
                                      <a:close/>
                                      <a:moveTo>
                                        <a:pt x="317" y="413"/>
                                      </a:moveTo>
                                      <a:lnTo>
                                        <a:pt x="305" y="413"/>
                                      </a:lnTo>
                                      <a:lnTo>
                                        <a:pt x="312" y="406"/>
                                      </a:lnTo>
                                      <a:lnTo>
                                        <a:pt x="317" y="406"/>
                                      </a:lnTo>
                                      <a:lnTo>
                                        <a:pt x="317" y="41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69CC4655" id="Group 33" o:spid="_x0000_s1026" style="width:21pt;height:20.9pt;mso-position-horizontal-relative:char;mso-position-vertical-relative:line" coordsize="420,4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">
                      <v:shape id="AutoShape 3" o:spid="_x0000_s1027" style="position:absolute;width:420;height:418;visibility:visible;mso-wrap-style:square;v-text-anchor:top" coordsize="420,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" path="m101,108l101,,317,r,5l115,5r-7,7l115,12r,89l108,101r-7,7xm115,12r-7,l115,5r,7xm305,12r-190,l115,5r190,l305,12xm406,115r-101,l305,5r7,7l317,12r,89l312,101r5,7l406,108r,7xm317,12r-5,l305,5r12,l317,12xm101,317l,317,,101r101,l101,108r-87,l7,115r7,l14,302r-7,l14,310r87,l101,317xm115,115r-101,l14,108r87,l108,101r7,l115,115xm317,108r-5,-7l317,101r,7xm420,115r-7,l406,108r-89,l317,101r103,l420,115xm14,115r-7,l14,108r,7xm406,310r,-202l413,115r7,l420,302r-7,l406,310xm14,310l7,302r7,l14,310xm115,317r-7,l101,310r-87,l14,302r101,l115,317xm305,413r,-111l406,302r,8l317,310r-5,7l317,317r,89l312,406r-7,7xm420,317r-103,l317,310r89,l413,302r7,l420,317xm317,418r-216,l101,310r7,7l115,317r,89l108,406r7,7l317,413r,5xm317,317r-5,l317,310r,7xm115,413r-7,-7l115,406r,7xm305,413r-190,l115,406r190,l305,413xm317,413r-12,l312,406r5,l317,413xe" fillcolor="black" stroked="f">
                        <v:path arrowok="t" o:connecttype="custom" o:connectlocs="317,0;108,12;108,101;108,12;305,12;305,5;305,115;317,12;317,108;317,12;317,5;0,317;101,108;14,115;14,310;115,115;101,108;115,115;317,101;413,115;317,101;14,115;14,115;413,115;413,302;7,302;115,317;14,310;115,317;406,302;312,317;312,406;317,317;413,302;317,418;108,317;108,406;317,418;317,310;108,406;305,413;305,406;305,413;317,413" o:connectangles="0,0,0,0,0,0,0,0,0,0,0,0,0,0,0,0,0,0,0,0,0,0,0,0,0,0,0,0,0,0,0,0,0,0,0,0,0,0,0,0,0,0,0,0"/>
                      </v:shape>
                      <w10:anchorlock/>
                    </v:group>
                  </w:pict>
                </mc:Fallback>
              </mc:AlternateContent>
            </w:r>
          </w:p>
        </w:tc>
        <w:tc>
          <w:tcPr>
            <w:tcW w:w="7320" w:type="dxa"/>
            <w:vAlign w:val="top"/>
          </w:tcPr>
          <w:p w14:paraId="22F579D8" w14:textId="0C10CE35" w:rsidR="002730E4" w:rsidRPr="002730E4" w:rsidRDefault="002730E4" w:rsidP="002730E4">
            <w:pPr>
              <w:pStyle w:val="Body"/>
            </w:pPr>
            <w:r w:rsidRPr="002730E4">
              <w:t>Located inside a worksheet. Click to select a cell or range of cells.</w:t>
            </w:r>
          </w:p>
        </w:tc>
      </w:tr>
      <w:tr w:rsidR="002730E4" w14:paraId="196FB717" w14:textId="77777777" w:rsidTr="002730E4">
        <w:tc>
          <w:tcPr>
            <w:tcW w:w="1696" w:type="dxa"/>
          </w:tcPr>
          <w:p w14:paraId="4ACA389A" w14:textId="3AD05D75" w:rsidR="002730E4" w:rsidRPr="002730E4" w:rsidRDefault="002730E4" w:rsidP="002730E4">
            <w:pPr>
              <w:pStyle w:val="Body"/>
              <w:jc w:val="center"/>
            </w:pPr>
            <w:r w:rsidRPr="0091365D">
              <w:rPr>
                <w:rFonts w:eastAsia="Calibri" w:cstheme="minorHAnsi"/>
                <w:noProof/>
                <w:lang w:eastAsia="en-AU"/>
              </w:rPr>
              <mc:AlternateContent>
                <mc:Choice Requires="wpg">
                  <w:drawing>
                    <wp:inline distT="0" distB="0" distL="0" distR="0" wp14:anchorId="669E2DAA" wp14:editId="5D4ABCA1">
                      <wp:extent cx="27432" cy="257556"/>
                      <wp:effectExtent l="0" t="0" r="0" b="0"/>
                      <wp:docPr id="71498" name="Group 71498"/>
                      <wp:cNvGraphicFramePr/>
                      <a:graphic xmlns:a="http://schemas.openxmlformats.org/drawingml/2006/main">
                        <a:graphicData uri="http://schemas.microsoft.com/office/word/2010/wordprocessingGroup">
                          <wpg:wgp>
                            <wpg:cNvGrpSpPr/>
                            <wpg:grpSpPr>
                              <a:xfrm>
                                <a:off x="0" y="0"/>
                                <a:ext cx="27432" cy="257556"/>
                                <a:chOff x="0" y="0"/>
                                <a:chExt cx="27432" cy="257556"/>
                              </a:xfrm>
                            </wpg:grpSpPr>
                            <wps:wsp>
                              <wps:cNvPr id="98664" name="Shape 98664"/>
                              <wps:cNvSpPr/>
                              <wps:spPr>
                                <a:xfrm>
                                  <a:off x="0" y="0"/>
                                  <a:ext cx="27432" cy="257556"/>
                                </a:xfrm>
                                <a:custGeom>
                                  <a:avLst/>
                                  <a:gdLst/>
                                  <a:ahLst/>
                                  <a:cxnLst/>
                                  <a:rect l="0" t="0" r="0" b="0"/>
                                  <a:pathLst>
                                    <a:path w="27432" h="257556">
                                      <a:moveTo>
                                        <a:pt x="0" y="0"/>
                                      </a:moveTo>
                                      <a:lnTo>
                                        <a:pt x="27432" y="0"/>
                                      </a:lnTo>
                                      <a:lnTo>
                                        <a:pt x="27432" y="257556"/>
                                      </a:lnTo>
                                      <a:lnTo>
                                        <a:pt x="0" y="25755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020C6A82" id="Group 71498" o:spid="_x0000_s1026" style="width:2.15pt;height:20.3pt;mso-position-horizontal-relative:char;mso-position-vertical-relative:line" coordsize="27432,2575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">
                      <v:shape id="Shape 98664" o:spid="_x0000_s1027" style="position:absolute;width:27432;height:257556;visibility:visible;mso-wrap-style:square;v-text-anchor:top" coordsize="27432,257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" path="m,l27432,r,257556l,257556,,e" fillcolor="black" stroked="f" strokeweight="0">
                        <v:stroke miterlimit="83231f" joinstyle="miter"/>
                        <v:path arrowok="t" textboxrect="0,0,27432,257556"/>
                      </v:shape>
                      <w10:anchorlock/>
                    </v:group>
                  </w:pict>
                </mc:Fallback>
              </mc:AlternateContent>
            </w:r>
          </w:p>
        </w:tc>
        <w:tc>
          <w:tcPr>
            <w:tcW w:w="7320" w:type="dxa"/>
            <w:vAlign w:val="top"/>
          </w:tcPr>
          <w:p w14:paraId="4AEA4BEE" w14:textId="7B9385A9" w:rsidR="002730E4" w:rsidRPr="002730E4" w:rsidRDefault="002730E4" w:rsidP="002730E4">
            <w:pPr>
              <w:pStyle w:val="Body"/>
            </w:pPr>
            <w:r w:rsidRPr="002730E4">
              <w:t>Located in the formula bar and text boxes, and within dialogue boxes.</w:t>
            </w:r>
            <w:r w:rsidRPr="002730E4">
              <w:br/>
              <w:t>Click to place an insertion point to start editing text, numbers or formula.</w:t>
            </w:r>
          </w:p>
        </w:tc>
      </w:tr>
      <w:tr w:rsidR="002730E4" w14:paraId="20D02335" w14:textId="77777777" w:rsidTr="002730E4">
        <w:tc>
          <w:tcPr>
            <w:tcW w:w="1696" w:type="dxa"/>
          </w:tcPr>
          <w:p w14:paraId="6DCFA7B9" w14:textId="23B9C5E5" w:rsidR="002730E4" w:rsidRPr="002730E4" w:rsidRDefault="002730E4" w:rsidP="002730E4">
            <w:pPr>
              <w:pStyle w:val="Body"/>
              <w:jc w:val="center"/>
            </w:pPr>
            <w:r w:rsidRPr="0091365D">
              <w:rPr>
                <w:rFonts w:eastAsia="Calibri" w:cstheme="minorHAnsi"/>
                <w:noProof/>
                <w:lang w:eastAsia="en-AU"/>
              </w:rPr>
              <mc:AlternateContent>
                <mc:Choice Requires="wpg">
                  <w:drawing>
                    <wp:inline distT="0" distB="0" distL="0" distR="0" wp14:anchorId="28E99BAA" wp14:editId="25058873">
                      <wp:extent cx="172212" cy="257556"/>
                      <wp:effectExtent l="0" t="0" r="0" b="0"/>
                      <wp:docPr id="71540" name="Group 71540"/>
                      <wp:cNvGraphicFramePr/>
                      <a:graphic xmlns:a="http://schemas.openxmlformats.org/drawingml/2006/main">
                        <a:graphicData uri="http://schemas.microsoft.com/office/word/2010/wordprocessingGroup">
                          <wpg:wgp>
                            <wpg:cNvGrpSpPr/>
                            <wpg:grpSpPr>
                              <a:xfrm>
                                <a:off x="0" y="0"/>
                                <a:ext cx="172212" cy="257556"/>
                                <a:chOff x="0" y="0"/>
                                <a:chExt cx="172212" cy="257556"/>
                              </a:xfrm>
                            </wpg:grpSpPr>
                            <wps:wsp>
                              <wps:cNvPr id="710" name="Shape 710"/>
                              <wps:cNvSpPr/>
                              <wps:spPr>
                                <a:xfrm>
                                  <a:off x="44196" y="0"/>
                                  <a:ext cx="71628" cy="257556"/>
                                </a:xfrm>
                                <a:custGeom>
                                  <a:avLst/>
                                  <a:gdLst/>
                                  <a:ahLst/>
                                  <a:cxnLst/>
                                  <a:rect l="0" t="0" r="0" b="0"/>
                                  <a:pathLst>
                                    <a:path w="71628" h="257556">
                                      <a:moveTo>
                                        <a:pt x="35052" y="0"/>
                                      </a:moveTo>
                                      <a:lnTo>
                                        <a:pt x="71628" y="71628"/>
                                      </a:lnTo>
                                      <a:lnTo>
                                        <a:pt x="41148" y="71628"/>
                                      </a:lnTo>
                                      <a:lnTo>
                                        <a:pt x="41148" y="185928"/>
                                      </a:lnTo>
                                      <a:lnTo>
                                        <a:pt x="71628" y="185928"/>
                                      </a:lnTo>
                                      <a:lnTo>
                                        <a:pt x="35052" y="257556"/>
                                      </a:lnTo>
                                      <a:lnTo>
                                        <a:pt x="0" y="185928"/>
                                      </a:lnTo>
                                      <a:lnTo>
                                        <a:pt x="28956" y="185928"/>
                                      </a:lnTo>
                                      <a:lnTo>
                                        <a:pt x="28956" y="71628"/>
                                      </a:lnTo>
                                      <a:lnTo>
                                        <a:pt x="0" y="71628"/>
                                      </a:lnTo>
                                      <a:lnTo>
                                        <a:pt x="3505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8666" name="Shape 98666"/>
                              <wps:cNvSpPr/>
                              <wps:spPr>
                                <a:xfrm>
                                  <a:off x="0" y="108204"/>
                                  <a:ext cx="172212" cy="27432"/>
                                </a:xfrm>
                                <a:custGeom>
                                  <a:avLst/>
                                  <a:gdLst/>
                                  <a:ahLst/>
                                  <a:cxnLst/>
                                  <a:rect l="0" t="0" r="0" b="0"/>
                                  <a:pathLst>
                                    <a:path w="172212" h="27432">
                                      <a:moveTo>
                                        <a:pt x="0" y="0"/>
                                      </a:moveTo>
                                      <a:lnTo>
                                        <a:pt x="172212" y="0"/>
                                      </a:lnTo>
                                      <a:lnTo>
                                        <a:pt x="172212" y="27432"/>
                                      </a:lnTo>
                                      <a:lnTo>
                                        <a:pt x="0" y="2743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336F5523" id="Group 71540" o:spid="_x0000_s1026" style="width:13.55pt;height:20.3pt;mso-position-horizontal-relative:char;mso-position-vertical-relative:line" coordsize="172212,2575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">
                      <v:shape id="Shape 710" o:spid="_x0000_s1027" style="position:absolute;left:44196;width:71628;height:257556;visibility:visible;mso-wrap-style:square;v-text-anchor:top" coordsize="71628,257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" path="m35052,l71628,71628r-30480,l41148,185928r30480,l35052,257556,,185928r28956,l28956,71628,,71628,35052,xe" fillcolor="black" stroked="f" strokeweight="0">
                        <v:stroke miterlimit="83231f" joinstyle="miter"/>
                        <v:path arrowok="t" textboxrect="0,0,71628,257556"/>
                      </v:shape>
                      <v:shape id="Shape 98666" o:spid="_x0000_s1028" style="position:absolute;top:108204;width:172212;height:27432;visibility:visible;mso-wrap-style:square;v-text-anchor:top" coordsize="172212,2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" path="m,l172212,r,27432l,27432,,e" fillcolor="black" stroked="f" strokeweight="0">
                        <v:stroke miterlimit="83231f" joinstyle="miter"/>
                        <v:path arrowok="t" textboxrect="0,0,172212,27432"/>
                      </v:shape>
                      <w10:anchorlock/>
                    </v:group>
                  </w:pict>
                </mc:Fallback>
              </mc:AlternateContent>
            </w:r>
          </w:p>
        </w:tc>
        <w:tc>
          <w:tcPr>
            <w:tcW w:w="7320" w:type="dxa"/>
            <w:vAlign w:val="top"/>
          </w:tcPr>
          <w:p w14:paraId="52625127" w14:textId="73CDE5A7" w:rsidR="002730E4" w:rsidRPr="002730E4" w:rsidRDefault="002730E4" w:rsidP="002730E4">
            <w:pPr>
              <w:pStyle w:val="Body"/>
            </w:pPr>
            <w:r w:rsidRPr="002730E4">
              <w:t>Located along row headings. Drag to adjust the row height.</w:t>
            </w:r>
          </w:p>
        </w:tc>
      </w:tr>
      <w:tr w:rsidR="002730E4" w14:paraId="71CEF211" w14:textId="77777777" w:rsidTr="002730E4">
        <w:tc>
          <w:tcPr>
            <w:tcW w:w="1696" w:type="dxa"/>
          </w:tcPr>
          <w:p w14:paraId="6BE35A27" w14:textId="7B728D47" w:rsidR="002730E4" w:rsidRPr="002730E4" w:rsidRDefault="002730E4" w:rsidP="002730E4">
            <w:pPr>
              <w:pStyle w:val="Body"/>
              <w:jc w:val="center"/>
            </w:pPr>
            <w:r w:rsidRPr="0091365D">
              <w:rPr>
                <w:rFonts w:eastAsia="Calibri" w:cstheme="minorHAnsi"/>
                <w:noProof/>
                <w:lang w:eastAsia="en-AU"/>
              </w:rPr>
              <mc:AlternateContent>
                <mc:Choice Requires="wpg">
                  <w:drawing>
                    <wp:inline distT="0" distB="0" distL="0" distR="0" wp14:anchorId="74A2D19A" wp14:editId="2550080B">
                      <wp:extent cx="342900" cy="257556"/>
                      <wp:effectExtent l="0" t="0" r="0" b="0"/>
                      <wp:docPr id="71577" name="Group 71577"/>
                      <wp:cNvGraphicFramePr/>
                      <a:graphic xmlns:a="http://schemas.openxmlformats.org/drawingml/2006/main">
                        <a:graphicData uri="http://schemas.microsoft.com/office/word/2010/wordprocessingGroup">
                          <wpg:wgp>
                            <wpg:cNvGrpSpPr/>
                            <wpg:grpSpPr>
                              <a:xfrm>
                                <a:off x="0" y="0"/>
                                <a:ext cx="342900" cy="257556"/>
                                <a:chOff x="0" y="0"/>
                                <a:chExt cx="342900" cy="257556"/>
                              </a:xfrm>
                            </wpg:grpSpPr>
                            <wps:wsp>
                              <wps:cNvPr id="712" name="Shape 712"/>
                              <wps:cNvSpPr/>
                              <wps:spPr>
                                <a:xfrm>
                                  <a:off x="0" y="80772"/>
                                  <a:ext cx="342900" cy="71628"/>
                                </a:xfrm>
                                <a:custGeom>
                                  <a:avLst/>
                                  <a:gdLst/>
                                  <a:ahLst/>
                                  <a:cxnLst/>
                                  <a:rect l="0" t="0" r="0" b="0"/>
                                  <a:pathLst>
                                    <a:path w="342900" h="71628">
                                      <a:moveTo>
                                        <a:pt x="71628" y="0"/>
                                      </a:moveTo>
                                      <a:lnTo>
                                        <a:pt x="71628" y="30480"/>
                                      </a:lnTo>
                                      <a:lnTo>
                                        <a:pt x="271272" y="30480"/>
                                      </a:lnTo>
                                      <a:lnTo>
                                        <a:pt x="271272" y="0"/>
                                      </a:lnTo>
                                      <a:lnTo>
                                        <a:pt x="342900" y="36576"/>
                                      </a:lnTo>
                                      <a:lnTo>
                                        <a:pt x="271272" y="71628"/>
                                      </a:lnTo>
                                      <a:lnTo>
                                        <a:pt x="271272" y="42673"/>
                                      </a:lnTo>
                                      <a:lnTo>
                                        <a:pt x="71628" y="42673"/>
                                      </a:lnTo>
                                      <a:lnTo>
                                        <a:pt x="71628" y="71628"/>
                                      </a:lnTo>
                                      <a:lnTo>
                                        <a:pt x="0" y="36576"/>
                                      </a:lnTo>
                                      <a:lnTo>
                                        <a:pt x="7162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8668" name="Shape 98668"/>
                              <wps:cNvSpPr/>
                              <wps:spPr>
                                <a:xfrm>
                                  <a:off x="158496" y="0"/>
                                  <a:ext cx="27432" cy="257556"/>
                                </a:xfrm>
                                <a:custGeom>
                                  <a:avLst/>
                                  <a:gdLst/>
                                  <a:ahLst/>
                                  <a:cxnLst/>
                                  <a:rect l="0" t="0" r="0" b="0"/>
                                  <a:pathLst>
                                    <a:path w="27432" h="257556">
                                      <a:moveTo>
                                        <a:pt x="0" y="0"/>
                                      </a:moveTo>
                                      <a:lnTo>
                                        <a:pt x="27432" y="0"/>
                                      </a:lnTo>
                                      <a:lnTo>
                                        <a:pt x="27432" y="257556"/>
                                      </a:lnTo>
                                      <a:lnTo>
                                        <a:pt x="0" y="25755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616A8C20" id="Group 71577" o:spid="_x0000_s1026" style="width:27pt;height:20.3pt;mso-position-horizontal-relative:char;mso-position-vertical-relative:line" coordsize="342900,2575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">
                      <v:shape id="Shape 712" o:spid="_x0000_s1027" style="position:absolute;top:80772;width:342900;height:71628;visibility:visible;mso-wrap-style:square;v-text-anchor:top" coordsize="342900,71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" path="m71628,r,30480l271272,30480,271272,r71628,36576l271272,71628r,-28955l71628,42673r,28955l,36576,71628,xe" fillcolor="black" stroked="f" strokeweight="0">
                        <v:stroke miterlimit="83231f" joinstyle="miter"/>
                        <v:path arrowok="t" textboxrect="0,0,342900,71628"/>
                      </v:shape>
                      <v:shape id="Shape 98668" o:spid="_x0000_s1028" style="position:absolute;left:158496;width:27432;height:257556;visibility:visible;mso-wrap-style:square;v-text-anchor:top" coordsize="27432,257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" path="m,l27432,r,257556l,257556,,e" fillcolor="black" stroked="f" strokeweight="0">
                        <v:stroke miterlimit="83231f" joinstyle="miter"/>
                        <v:path arrowok="t" textboxrect="0,0,27432,257556"/>
                      </v:shape>
                      <w10:anchorlock/>
                    </v:group>
                  </w:pict>
                </mc:Fallback>
              </mc:AlternateContent>
            </w:r>
          </w:p>
        </w:tc>
        <w:tc>
          <w:tcPr>
            <w:tcW w:w="7320" w:type="dxa"/>
            <w:vAlign w:val="top"/>
          </w:tcPr>
          <w:p w14:paraId="0C068953" w14:textId="30474FE3" w:rsidR="002730E4" w:rsidRPr="002730E4" w:rsidRDefault="002730E4" w:rsidP="002730E4">
            <w:pPr>
              <w:pStyle w:val="Body"/>
            </w:pPr>
            <w:r w:rsidRPr="002730E4">
              <w:t>Located along column headings. Drag to adjust column width.</w:t>
            </w:r>
          </w:p>
        </w:tc>
      </w:tr>
      <w:tr w:rsidR="002730E4" w14:paraId="1D38084C" w14:textId="77777777" w:rsidTr="002730E4">
        <w:tc>
          <w:tcPr>
            <w:tcW w:w="1696" w:type="dxa"/>
          </w:tcPr>
          <w:p w14:paraId="2B2969DE" w14:textId="0F4FA329" w:rsidR="002730E4" w:rsidRPr="002730E4" w:rsidRDefault="002730E4" w:rsidP="002730E4">
            <w:pPr>
              <w:pStyle w:val="Body"/>
              <w:jc w:val="center"/>
            </w:pPr>
            <w:r w:rsidRPr="0091365D">
              <w:rPr>
                <w:rFonts w:eastAsia="Calibri" w:cstheme="minorHAnsi"/>
                <w:noProof/>
                <w:lang w:eastAsia="en-AU"/>
              </w:rPr>
              <mc:AlternateContent>
                <mc:Choice Requires="wpg">
                  <w:drawing>
                    <wp:inline distT="0" distB="0" distL="0" distR="0" wp14:anchorId="7D331E5A" wp14:editId="2D206752">
                      <wp:extent cx="172212" cy="170689"/>
                      <wp:effectExtent l="0" t="0" r="0" b="0"/>
                      <wp:docPr id="71696" name="Group 71696"/>
                      <wp:cNvGraphicFramePr/>
                      <a:graphic xmlns:a="http://schemas.openxmlformats.org/drawingml/2006/main">
                        <a:graphicData uri="http://schemas.microsoft.com/office/word/2010/wordprocessingGroup">
                          <wpg:wgp>
                            <wpg:cNvGrpSpPr/>
                            <wpg:grpSpPr>
                              <a:xfrm>
                                <a:off x="0" y="0"/>
                                <a:ext cx="172212" cy="170689"/>
                                <a:chOff x="0" y="0"/>
                                <a:chExt cx="172212" cy="170689"/>
                              </a:xfrm>
                            </wpg:grpSpPr>
                            <wps:wsp>
                              <wps:cNvPr id="98670" name="Shape 98670"/>
                              <wps:cNvSpPr/>
                              <wps:spPr>
                                <a:xfrm>
                                  <a:off x="73152" y="0"/>
                                  <a:ext cx="27432" cy="170689"/>
                                </a:xfrm>
                                <a:custGeom>
                                  <a:avLst/>
                                  <a:gdLst/>
                                  <a:ahLst/>
                                  <a:cxnLst/>
                                  <a:rect l="0" t="0" r="0" b="0"/>
                                  <a:pathLst>
                                    <a:path w="27432" h="170689">
                                      <a:moveTo>
                                        <a:pt x="0" y="0"/>
                                      </a:moveTo>
                                      <a:lnTo>
                                        <a:pt x="27432" y="0"/>
                                      </a:lnTo>
                                      <a:lnTo>
                                        <a:pt x="27432" y="170689"/>
                                      </a:lnTo>
                                      <a:lnTo>
                                        <a:pt x="0" y="17068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8671" name="Shape 98671"/>
                              <wps:cNvSpPr/>
                              <wps:spPr>
                                <a:xfrm>
                                  <a:off x="0" y="71628"/>
                                  <a:ext cx="172212" cy="27432"/>
                                </a:xfrm>
                                <a:custGeom>
                                  <a:avLst/>
                                  <a:gdLst/>
                                  <a:ahLst/>
                                  <a:cxnLst/>
                                  <a:rect l="0" t="0" r="0" b="0"/>
                                  <a:pathLst>
                                    <a:path w="172212" h="27432">
                                      <a:moveTo>
                                        <a:pt x="0" y="0"/>
                                      </a:moveTo>
                                      <a:lnTo>
                                        <a:pt x="172212" y="0"/>
                                      </a:lnTo>
                                      <a:lnTo>
                                        <a:pt x="172212" y="27432"/>
                                      </a:lnTo>
                                      <a:lnTo>
                                        <a:pt x="0" y="2743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356DB889" id="Group 71696" o:spid="_x0000_s1026" style="width:13.55pt;height:13.45pt;mso-position-horizontal-relative:char;mso-position-vertical-relative:line" coordsize="172212,1706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">
                      <v:shape id="Shape 98670" o:spid="_x0000_s1027" style="position:absolute;left:73152;width:27432;height:170689;visibility:visible;mso-wrap-style:square;v-text-anchor:top" coordsize="27432,170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" path="m,l27432,r,170689l,170689,,e" fillcolor="black" stroked="f" strokeweight="0">
                        <v:stroke miterlimit="83231f" joinstyle="miter"/>
                        <v:path arrowok="t" textboxrect="0,0,27432,170689"/>
                      </v:shape>
                      <v:shape id="Shape 98671" o:spid="_x0000_s1028" style="position:absolute;top:71628;width:172212;height:27432;visibility:visible;mso-wrap-style:square;v-text-anchor:top" coordsize="172212,2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" path="m,l172212,r,27432l,27432,,e" fillcolor="black" stroked="f" strokeweight="0">
                        <v:stroke miterlimit="83231f" joinstyle="miter"/>
                        <v:path arrowok="t" textboxrect="0,0,172212,27432"/>
                      </v:shape>
                      <w10:anchorlock/>
                    </v:group>
                  </w:pict>
                </mc:Fallback>
              </mc:AlternateContent>
            </w:r>
          </w:p>
        </w:tc>
        <w:tc>
          <w:tcPr>
            <w:tcW w:w="7320" w:type="dxa"/>
            <w:vAlign w:val="top"/>
          </w:tcPr>
          <w:p w14:paraId="6ECF2E81" w14:textId="7E20043F" w:rsidR="002730E4" w:rsidRPr="002730E4" w:rsidRDefault="002730E4" w:rsidP="002730E4">
            <w:pPr>
              <w:pStyle w:val="Body"/>
            </w:pPr>
            <w:r w:rsidRPr="002730E4">
              <w:t>Auto Fill handle—when the mouse is positioned in the bottom right hand side of the active cell, formula or series can be copied by dragging down the Auto Fill handle.</w:t>
            </w:r>
          </w:p>
        </w:tc>
      </w:tr>
      <w:tr w:rsidR="002730E4" w14:paraId="1870E876" w14:textId="77777777" w:rsidTr="002730E4">
        <w:tc>
          <w:tcPr>
            <w:tcW w:w="1696" w:type="dxa"/>
          </w:tcPr>
          <w:p w14:paraId="761286F0" w14:textId="741E5528" w:rsidR="002730E4" w:rsidRPr="002730E4" w:rsidRDefault="002730E4" w:rsidP="002730E4">
            <w:pPr>
              <w:pStyle w:val="Body"/>
              <w:jc w:val="center"/>
            </w:pPr>
            <w:r w:rsidRPr="0091365D">
              <w:rPr>
                <w:rFonts w:cstheme="minorHAnsi"/>
                <w:noProof/>
                <w:lang w:eastAsia="en-AU"/>
              </w:rPr>
              <w:drawing>
                <wp:inline distT="0" distB="0" distL="0" distR="0" wp14:anchorId="4AB5DA90" wp14:editId="06982B22">
                  <wp:extent cx="393095" cy="584791"/>
                  <wp:effectExtent l="0" t="0" r="6985" b="6350"/>
                  <wp:docPr id="701" name="Picture 701"/>
                  <wp:cNvGraphicFramePr/>
                  <a:graphic xmlns:a="http://schemas.openxmlformats.org/drawingml/2006/main">
                    <a:graphicData uri="http://schemas.openxmlformats.org/drawingml/2006/picture">
                      <pic:pic xmlns:pic="http://schemas.openxmlformats.org/drawingml/2006/picture">
                        <pic:nvPicPr>
                          <pic:cNvPr id="701" name="Picture 701"/>
                          <pic:cNvPicPr/>
                        </pic:nvPicPr>
                        <pic:blipFill rotWithShape="1">
                          <a:blip r:embed="rId31"/>
                          <a:srcRect l="14577" t="17632" r="18056" b="31281"/>
                          <a:stretch/>
                        </pic:blipFill>
                        <pic:spPr bwMode="auto">
                          <a:xfrm>
                            <a:off x="0" y="0"/>
                            <a:ext cx="397332" cy="591094"/>
                          </a:xfrm>
                          <a:prstGeom prst="rect">
                            <a:avLst/>
                          </a:prstGeom>
                          <a:ln>
                            <a:noFill/>
                          </a:ln>
                          <a:extLst>
                            <a:ext uri="{53640926-AAD7-44D8-BBD7-CCE9431645EC}">
                              <a14:shadowObscured xmlns:a14="http://schemas.microsoft.com/office/drawing/2010/main"/>
                            </a:ext>
                          </a:extLst>
                        </pic:spPr>
                      </pic:pic>
                    </a:graphicData>
                  </a:graphic>
                </wp:inline>
              </w:drawing>
            </w:r>
          </w:p>
        </w:tc>
        <w:tc>
          <w:tcPr>
            <w:tcW w:w="7320" w:type="dxa"/>
            <w:vAlign w:val="top"/>
          </w:tcPr>
          <w:p w14:paraId="3FCF8D6A" w14:textId="6DDDD4FB" w:rsidR="002730E4" w:rsidRPr="002730E4" w:rsidRDefault="002730E4" w:rsidP="002730E4">
            <w:pPr>
              <w:pStyle w:val="Body"/>
            </w:pPr>
            <w:r w:rsidRPr="002730E4">
              <w:t>Move handle – moves the contents of the cell(s).</w:t>
            </w:r>
          </w:p>
        </w:tc>
      </w:tr>
    </w:tbl>
    <w:p w14:paraId="513BF7B9" w14:textId="77777777" w:rsidR="00114E7D" w:rsidRDefault="00114E7D" w:rsidP="00FA1F21">
      <w:pPr>
        <w:pStyle w:val="Heading3"/>
      </w:pPr>
      <w:bookmarkStart w:id="31" w:name="_Toc10032453"/>
      <w:r>
        <w:t>Displaying and hiding ribbons</w:t>
      </w:r>
      <w:bookmarkEnd w:id="31"/>
      <w:r>
        <w:t xml:space="preserve"> </w:t>
      </w:r>
    </w:p>
    <w:p w14:paraId="44B1B415" w14:textId="7D58FC5E" w:rsidR="00114E7D" w:rsidRDefault="00114E7D" w:rsidP="00FA1F21">
      <w:pPr>
        <w:pStyle w:val="Body"/>
      </w:pPr>
      <w:r>
        <w:t>If the ribbons are not remaining visible on the screen:</w:t>
      </w:r>
    </w:p>
    <w:p w14:paraId="437D3ACD" w14:textId="68EBB4D7" w:rsidR="00114E7D" w:rsidRDefault="00114E7D">
      <w:r>
        <w:rPr>
          <w:noProof/>
          <w:lang w:eastAsia="en-AU"/>
        </w:rPr>
        <w:drawing>
          <wp:inline distT="0" distB="0" distL="0" distR="0" wp14:anchorId="358591BE" wp14:editId="57089389">
            <wp:extent cx="5400000" cy="790325"/>
            <wp:effectExtent l="0" t="0" r="0" b="0"/>
            <wp:docPr id="34" name="Picture 34" descr="Screen grab of the menu ribb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400000" cy="790325"/>
                    </a:xfrm>
                    <a:prstGeom prst="rect">
                      <a:avLst/>
                    </a:prstGeom>
                  </pic:spPr>
                </pic:pic>
              </a:graphicData>
            </a:graphic>
          </wp:inline>
        </w:drawing>
      </w:r>
    </w:p>
    <w:p w14:paraId="1A98A3F5" w14:textId="07FBC774" w:rsidR="00114E7D" w:rsidRDefault="00114E7D" w:rsidP="00FA1F21">
      <w:pPr>
        <w:pStyle w:val="BulletListLevel1"/>
      </w:pPr>
      <w:r>
        <w:t>Right mouse click in Quick Access Toolbar area, then Select Collapse the Ribbon OR</w:t>
      </w:r>
      <w:r w:rsidR="00FA1F21">
        <w:t>,</w:t>
      </w:r>
    </w:p>
    <w:p w14:paraId="6CD69F61" w14:textId="5C51BFB1" w:rsidR="00114E7D" w:rsidRDefault="00FA1F21" w:rsidP="00FA1F21">
      <w:pPr>
        <w:pStyle w:val="BulletListLevel1"/>
      </w:pPr>
      <w:r>
        <w:t>d</w:t>
      </w:r>
      <w:r w:rsidR="00114E7D">
        <w:t>ouble click on the Home tab</w:t>
      </w:r>
      <w:r>
        <w:t>.</w:t>
      </w:r>
    </w:p>
    <w:p w14:paraId="26534D16" w14:textId="4FF142EB" w:rsidR="00114E7D" w:rsidRDefault="00114E7D" w:rsidP="00FA1F21">
      <w:pPr>
        <w:pStyle w:val="Body"/>
      </w:pPr>
      <w:r>
        <w:t>Use Manuals and On-Line Help (</w:t>
      </w:r>
      <w:r w:rsidR="00FA1F21">
        <w:t>below image</w:t>
      </w:r>
      <w:r>
        <w:t>) to Solve Operational Problems</w:t>
      </w:r>
      <w:r w:rsidR="00FA1F21">
        <w:t>.</w:t>
      </w:r>
    </w:p>
    <w:p w14:paraId="041F024D" w14:textId="0009B256" w:rsidR="00FA1F21" w:rsidRDefault="00FA1F21" w:rsidP="00FA1F21">
      <w:pPr>
        <w:pStyle w:val="Body"/>
        <w:rPr>
          <w:noProof/>
          <w:lang w:eastAsia="en-AU"/>
        </w:rPr>
      </w:pPr>
      <w:r w:rsidRPr="0091365D">
        <w:rPr>
          <w:rFonts w:cstheme="minorHAnsi"/>
          <w:noProof/>
          <w:lang w:eastAsia="en-AU"/>
        </w:rPr>
        <w:drawing>
          <wp:inline distT="0" distB="0" distL="0" distR="0" wp14:anchorId="51E699C0" wp14:editId="0A34CA2F">
            <wp:extent cx="615696" cy="259080"/>
            <wp:effectExtent l="0" t="0" r="0" b="7620"/>
            <wp:docPr id="816" name="Picture 816" descr="Online Excel help button"/>
            <wp:cNvGraphicFramePr/>
            <a:graphic xmlns:a="http://schemas.openxmlformats.org/drawingml/2006/main">
              <a:graphicData uri="http://schemas.openxmlformats.org/drawingml/2006/picture">
                <pic:pic xmlns:pic="http://schemas.openxmlformats.org/drawingml/2006/picture">
                  <pic:nvPicPr>
                    <pic:cNvPr id="816" name="Picture 816"/>
                    <pic:cNvPicPr/>
                  </pic:nvPicPr>
                  <pic:blipFill>
                    <a:blip r:embed="rId33"/>
                    <a:stretch>
                      <a:fillRect/>
                    </a:stretch>
                  </pic:blipFill>
                  <pic:spPr>
                    <a:xfrm>
                      <a:off x="0" y="0"/>
                      <a:ext cx="615696" cy="259080"/>
                    </a:xfrm>
                    <a:prstGeom prst="rect">
                      <a:avLst/>
                    </a:prstGeom>
                  </pic:spPr>
                </pic:pic>
              </a:graphicData>
            </a:graphic>
          </wp:inline>
        </w:drawing>
      </w:r>
      <w:r>
        <w:br w:type="page"/>
      </w:r>
    </w:p>
    <w:p w14:paraId="5B98734A" w14:textId="678212FB" w:rsidR="00114E7D" w:rsidRDefault="00114E7D" w:rsidP="00FA1F21">
      <w:pPr>
        <w:pStyle w:val="Heading3"/>
      </w:pPr>
      <w:bookmarkStart w:id="32" w:name="_Toc10032454"/>
      <w:r>
        <w:lastRenderedPageBreak/>
        <w:t>Help feature</w:t>
      </w:r>
      <w:bookmarkEnd w:id="32"/>
      <w:r>
        <w:t xml:space="preserve"> </w:t>
      </w:r>
    </w:p>
    <w:p w14:paraId="5E323E8D" w14:textId="1B48A825" w:rsidR="00114E7D" w:rsidRDefault="009C43DF" w:rsidP="00586D91">
      <w:pPr>
        <w:pStyle w:val="Body"/>
        <w:spacing w:after="120"/>
      </w:pPr>
      <w:r>
        <w:t xml:space="preserve">To open </w:t>
      </w:r>
      <w:r w:rsidR="00114E7D" w:rsidRPr="00FA1F21">
        <w:rPr>
          <w:b/>
        </w:rPr>
        <w:t>Help</w:t>
      </w:r>
      <w:r w:rsidR="00114E7D">
        <w:t xml:space="preserve"> on your screen, press F1</w:t>
      </w:r>
      <w:r w:rsidR="00FA1F21">
        <w:t>.</w:t>
      </w:r>
    </w:p>
    <w:p w14:paraId="6F625EED" w14:textId="6E5A8D5F" w:rsidR="00114E7D" w:rsidRDefault="00114E7D" w:rsidP="004429B3">
      <w:pPr>
        <w:spacing w:after="120"/>
      </w:pPr>
      <w:r>
        <w:rPr>
          <w:noProof/>
          <w:lang w:eastAsia="en-AU"/>
        </w:rPr>
        <w:drawing>
          <wp:inline distT="0" distB="0" distL="0" distR="0" wp14:anchorId="6D2727BE" wp14:editId="79E8A38B">
            <wp:extent cx="3276000" cy="2232534"/>
            <wp:effectExtent l="19050" t="19050" r="19685" b="15875"/>
            <wp:docPr id="35" name="Picture 818" descr="Screen grab of Excel Help search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818"/>
                    <pic:cNvPicPr/>
                  </pic:nvPicPr>
                  <pic:blipFill rotWithShape="1">
                    <a:blip r:embed="rId34">
                      <a:extLst>
                        <a:ext uri="{28A0092B-C50C-407E-A947-70E740481C1C}">
                          <a14:useLocalDpi xmlns:a14="http://schemas.microsoft.com/office/drawing/2010/main" val="0"/>
                        </a:ext>
                      </a:extLst>
                    </a:blip>
                    <a:srcRect r="4975"/>
                    <a:stretch/>
                  </pic:blipFill>
                  <pic:spPr bwMode="auto">
                    <a:xfrm>
                      <a:off x="0" y="0"/>
                      <a:ext cx="3276000" cy="2232534"/>
                    </a:xfrm>
                    <a:prstGeom prst="rect">
                      <a:avLst/>
                    </a:prstGeom>
                    <a:ln>
                      <a:solidFill>
                        <a:schemeClr val="bg1">
                          <a:lumMod val="85000"/>
                        </a:schemeClr>
                      </a:solidFill>
                    </a:ln>
                    <a:extLst>
                      <a:ext uri="{53640926-AAD7-44D8-BBD7-CCE9431645EC}">
                        <a14:shadowObscured xmlns:a14="http://schemas.microsoft.com/office/drawing/2010/main"/>
                      </a:ext>
                    </a:extLst>
                  </pic:spPr>
                </pic:pic>
              </a:graphicData>
            </a:graphic>
          </wp:inline>
        </w:drawing>
      </w:r>
    </w:p>
    <w:p w14:paraId="7DD1B387" w14:textId="7DD46610" w:rsidR="00114E7D" w:rsidRDefault="00114E7D" w:rsidP="00FA1F21">
      <w:pPr>
        <w:pStyle w:val="Body"/>
      </w:pPr>
      <w:r>
        <w:t xml:space="preserve">You can then type in the search box the topic you </w:t>
      </w:r>
      <w:r w:rsidR="009C43DF">
        <w:t>need help with</w:t>
      </w:r>
      <w:r>
        <w:t>.</w:t>
      </w:r>
    </w:p>
    <w:p w14:paraId="31C6A508" w14:textId="07779C5A" w:rsidR="00114E7D" w:rsidRDefault="00114E7D" w:rsidP="00FA1F21">
      <w:pPr>
        <w:pStyle w:val="Body"/>
        <w:spacing w:after="360"/>
      </w:pPr>
      <w:r>
        <w:t xml:space="preserve">Type in your question using plain English, then click on </w:t>
      </w:r>
      <w:r w:rsidRPr="00FA1F21">
        <w:rPr>
          <w:b/>
        </w:rPr>
        <w:t>S</w:t>
      </w:r>
      <w:r w:rsidR="009C43DF">
        <w:rPr>
          <w:b/>
        </w:rPr>
        <w:t>earch</w:t>
      </w:r>
      <w:r>
        <w:t xml:space="preserve">. </w:t>
      </w:r>
    </w:p>
    <w:tbl>
      <w:tblPr>
        <w:tblW w:w="9072" w:type="dxa"/>
        <w:shd w:val="clear" w:color="auto" w:fill="E7E7D4"/>
        <w:tblLook w:val="0600" w:firstRow="0" w:lastRow="0" w:firstColumn="0" w:lastColumn="0" w:noHBand="1" w:noVBand="1"/>
      </w:tblPr>
      <w:tblGrid>
        <w:gridCol w:w="992"/>
        <w:gridCol w:w="8080"/>
      </w:tblGrid>
      <w:tr w:rsidR="006C72AD" w14:paraId="7A12298F" w14:textId="77777777" w:rsidTr="0E623260">
        <w:trPr>
          <w:trHeight w:val="659"/>
        </w:trPr>
        <w:tc>
          <w:tcPr>
            <w:tcW w:w="992" w:type="dxa"/>
            <w:shd w:val="clear" w:color="auto" w:fill="E7E7D4"/>
            <w:vAlign w:val="center"/>
          </w:tcPr>
          <w:p w14:paraId="5F9B7C64" w14:textId="334D10CB" w:rsidR="006C72AD" w:rsidRPr="009C3DED" w:rsidRDefault="006C72AD" w:rsidP="009D4061">
            <w:pPr>
              <w:pStyle w:val="Body"/>
              <w:spacing w:after="0" w:line="240" w:lineRule="auto"/>
              <w:jc w:val="center"/>
            </w:pPr>
            <w:r>
              <w:rPr>
                <w:noProof/>
                <w:lang w:eastAsia="en-AU"/>
              </w:rPr>
              <w:drawing>
                <wp:inline distT="0" distB="0" distL="0" distR="0" wp14:anchorId="70248E5B" wp14:editId="7B26F0AF">
                  <wp:extent cx="365760" cy="357809"/>
                  <wp:effectExtent l="0" t="0" r="0" b="4445"/>
                  <wp:docPr id="96" name="Picture 9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E7E7D4"/>
          </w:tcPr>
          <w:p w14:paraId="6B000023" w14:textId="77777777" w:rsidR="006C72AD" w:rsidRPr="006351B5" w:rsidRDefault="006C72AD" w:rsidP="006351B5">
            <w:pPr>
              <w:pStyle w:val="Heading1noTOC"/>
            </w:pPr>
            <w:r w:rsidRPr="006351B5">
              <w:t>Practice activity</w:t>
            </w:r>
          </w:p>
        </w:tc>
      </w:tr>
    </w:tbl>
    <w:p w14:paraId="09FB780F" w14:textId="0CBDD0B6" w:rsidR="006C72AD" w:rsidRDefault="00114E7D" w:rsidP="002651AE">
      <w:pPr>
        <w:pStyle w:val="Heading2"/>
      </w:pPr>
      <w:bookmarkStart w:id="33" w:name="_Toc518632731"/>
      <w:bookmarkStart w:id="34" w:name="_Toc10032455"/>
      <w:r>
        <w:t>Activity</w:t>
      </w:r>
      <w:r w:rsidR="00C1351E">
        <w:t>:</w:t>
      </w:r>
      <w:r w:rsidR="006C72AD">
        <w:t xml:space="preserve"> </w:t>
      </w:r>
      <w:bookmarkEnd w:id="33"/>
      <w:r w:rsidR="009F4665">
        <w:t>Formulas</w:t>
      </w:r>
      <w:bookmarkEnd w:id="34"/>
    </w:p>
    <w:p w14:paraId="4812AD69" w14:textId="6874AB93" w:rsidR="00114E7D" w:rsidRDefault="00114E7D" w:rsidP="00FA1F21">
      <w:pPr>
        <w:pStyle w:val="Body"/>
        <w:rPr>
          <w:lang w:eastAsia="en-AU"/>
        </w:rPr>
      </w:pPr>
      <w:r>
        <w:rPr>
          <w:lang w:eastAsia="en-AU"/>
        </w:rPr>
        <w:t xml:space="preserve">Type in your questions in the box provided: </w:t>
      </w:r>
    </w:p>
    <w:p w14:paraId="25F5ECA5" w14:textId="41543ED3" w:rsidR="00114E7D" w:rsidRDefault="00114E7D" w:rsidP="00FA1F21">
      <w:pPr>
        <w:pStyle w:val="Body"/>
        <w:rPr>
          <w:lang w:eastAsia="en-AU"/>
        </w:rPr>
      </w:pPr>
      <w:r>
        <w:rPr>
          <w:lang w:eastAsia="en-AU"/>
        </w:rPr>
        <w:t xml:space="preserve">Type in </w:t>
      </w:r>
      <w:r w:rsidRPr="00AD5F41">
        <w:rPr>
          <w:b/>
          <w:lang w:eastAsia="en-AU"/>
        </w:rPr>
        <w:t>formula</w:t>
      </w:r>
      <w:r w:rsidR="00FA1F21">
        <w:rPr>
          <w:lang w:eastAsia="en-AU"/>
        </w:rPr>
        <w:t>—</w:t>
      </w:r>
      <w:r>
        <w:rPr>
          <w:lang w:eastAsia="en-AU"/>
        </w:rPr>
        <w:t xml:space="preserve">click on </w:t>
      </w:r>
      <w:r w:rsidRPr="00AD5F41">
        <w:rPr>
          <w:b/>
          <w:lang w:eastAsia="en-AU"/>
        </w:rPr>
        <w:t>S</w:t>
      </w:r>
      <w:r w:rsidR="009C43DF">
        <w:rPr>
          <w:b/>
          <w:lang w:eastAsia="en-AU"/>
        </w:rPr>
        <w:t>earch</w:t>
      </w:r>
      <w:r w:rsidR="00FA1F21">
        <w:rPr>
          <w:lang w:eastAsia="en-AU"/>
        </w:rPr>
        <w:t>—</w:t>
      </w:r>
      <w:r>
        <w:rPr>
          <w:lang w:eastAsia="en-AU"/>
        </w:rPr>
        <w:t>double clic</w:t>
      </w:r>
      <w:r w:rsidR="00FA1F21">
        <w:rPr>
          <w:lang w:eastAsia="en-AU"/>
        </w:rPr>
        <w:t xml:space="preserve">k </w:t>
      </w:r>
      <w:r w:rsidR="00FA1F21" w:rsidRPr="00AD5F41">
        <w:rPr>
          <w:b/>
          <w:lang w:eastAsia="en-AU"/>
        </w:rPr>
        <w:t>Overview of formulas in Excel</w:t>
      </w:r>
      <w:r w:rsidR="00FA1F21">
        <w:rPr>
          <w:lang w:eastAsia="en-AU"/>
        </w:rPr>
        <w:t>.</w:t>
      </w:r>
    </w:p>
    <w:p w14:paraId="79FE40A3" w14:textId="1E295BC8" w:rsidR="00AD5F41" w:rsidRDefault="00114E7D" w:rsidP="009219CC">
      <w:pPr>
        <w:pStyle w:val="Body"/>
        <w:spacing w:after="360"/>
        <w:rPr>
          <w:lang w:eastAsia="en-AU"/>
        </w:rPr>
      </w:pPr>
      <w:r>
        <w:rPr>
          <w:lang w:eastAsia="en-AU"/>
        </w:rPr>
        <w:t xml:space="preserve">Type in </w:t>
      </w:r>
      <w:r w:rsidRPr="00AD5F41">
        <w:rPr>
          <w:b/>
          <w:lang w:eastAsia="en-AU"/>
        </w:rPr>
        <w:t>format</w:t>
      </w:r>
      <w:r w:rsidR="00FA1F21">
        <w:rPr>
          <w:lang w:eastAsia="en-AU"/>
        </w:rPr>
        <w:t>—</w:t>
      </w:r>
      <w:r>
        <w:rPr>
          <w:lang w:eastAsia="en-AU"/>
        </w:rPr>
        <w:t xml:space="preserve">click on </w:t>
      </w:r>
      <w:r w:rsidRPr="00AD5F41">
        <w:rPr>
          <w:b/>
          <w:lang w:eastAsia="en-AU"/>
        </w:rPr>
        <w:t>S</w:t>
      </w:r>
      <w:r w:rsidR="009C43DF">
        <w:rPr>
          <w:b/>
          <w:lang w:eastAsia="en-AU"/>
        </w:rPr>
        <w:t>earch</w:t>
      </w:r>
      <w:r w:rsidR="00FA1F21">
        <w:rPr>
          <w:lang w:eastAsia="en-AU"/>
        </w:rPr>
        <w:t>—</w:t>
      </w:r>
      <w:r>
        <w:rPr>
          <w:lang w:eastAsia="en-AU"/>
        </w:rPr>
        <w:t xml:space="preserve">double click on </w:t>
      </w:r>
      <w:r w:rsidRPr="00AD5F41">
        <w:rPr>
          <w:b/>
          <w:lang w:eastAsia="en-AU"/>
        </w:rPr>
        <w:t>Create o</w:t>
      </w:r>
      <w:r w:rsidR="00FA1F21" w:rsidRPr="00AD5F41">
        <w:rPr>
          <w:b/>
          <w:lang w:eastAsia="en-AU"/>
        </w:rPr>
        <w:t>r delete a custom number format</w:t>
      </w:r>
      <w:r w:rsidR="00FA1F21">
        <w:rPr>
          <w:lang w:eastAsia="en-AU"/>
        </w:rPr>
        <w:t>.</w:t>
      </w:r>
    </w:p>
    <w:p w14:paraId="3E365254" w14:textId="16C0B576" w:rsidR="00114E7D" w:rsidRPr="00FA1F21" w:rsidRDefault="00AD5F41" w:rsidP="00FA1F21">
      <w:pPr>
        <w:pStyle w:val="Body"/>
      </w:pPr>
      <w:r>
        <w:t xml:space="preserve">The </w:t>
      </w:r>
      <w:r w:rsidRPr="00AD5F41">
        <w:rPr>
          <w:b/>
        </w:rPr>
        <w:t>Tell Me</w:t>
      </w:r>
      <w:r w:rsidR="00114E7D" w:rsidRPr="00FA1F21">
        <w:t xml:space="preserve"> button edits your spreadsheet automati</w:t>
      </w:r>
      <w:r>
        <w:t>cally to reflect what you ask.</w:t>
      </w:r>
    </w:p>
    <w:p w14:paraId="5A3D5CA8" w14:textId="63952FF5" w:rsidR="00112369" w:rsidRPr="00FA1F21" w:rsidRDefault="009C43DF" w:rsidP="00FA1F21">
      <w:pPr>
        <w:pStyle w:val="Body"/>
      </w:pPr>
      <w:r>
        <w:t>For example,</w:t>
      </w:r>
      <w:r w:rsidR="00114E7D" w:rsidRPr="00FA1F21">
        <w:t xml:space="preserve"> click on a cell and then click on </w:t>
      </w:r>
      <w:r w:rsidR="00AD5F41" w:rsidRPr="00AD5F41">
        <w:rPr>
          <w:b/>
        </w:rPr>
        <w:t>Tell Me</w:t>
      </w:r>
      <w:r w:rsidR="00AD5F41" w:rsidRPr="00FA1F21">
        <w:t xml:space="preserve"> </w:t>
      </w:r>
      <w:r w:rsidR="00114E7D" w:rsidRPr="00FA1F21">
        <w:t>and type centre and the text in the cell is automatically entered.</w:t>
      </w:r>
    </w:p>
    <w:p w14:paraId="64CB959A" w14:textId="7CBFFAD0" w:rsidR="00114E7D" w:rsidRPr="00FA1F21" w:rsidRDefault="00AD5F41" w:rsidP="00FA1F21">
      <w:pPr>
        <w:pStyle w:val="Body"/>
      </w:pPr>
      <w:r>
        <w:t xml:space="preserve">To insert a row, </w:t>
      </w:r>
      <w:r w:rsidR="00114E7D" w:rsidRPr="00FA1F21">
        <w:t xml:space="preserve">click on the row you </w:t>
      </w:r>
      <w:r>
        <w:t xml:space="preserve">want to move down and click on </w:t>
      </w:r>
      <w:r w:rsidRPr="00AD5F41">
        <w:rPr>
          <w:b/>
        </w:rPr>
        <w:t>Tell Me</w:t>
      </w:r>
      <w:r w:rsidRPr="00FA1F21">
        <w:t xml:space="preserve"> </w:t>
      </w:r>
      <w:r w:rsidR="00114E7D" w:rsidRPr="00FA1F21">
        <w:t>and type insert row and the row is automatically inserted.</w:t>
      </w:r>
    </w:p>
    <w:p w14:paraId="7769EA11" w14:textId="77777777" w:rsidR="009219CC" w:rsidRDefault="009219CC" w:rsidP="009219CC">
      <w:pPr>
        <w:pStyle w:val="Body"/>
        <w:rPr>
          <w:noProof/>
          <w:lang w:eastAsia="en-AU"/>
        </w:rPr>
      </w:pPr>
      <w:r>
        <w:br w:type="page"/>
      </w:r>
    </w:p>
    <w:p w14:paraId="27D25971" w14:textId="3CDBB21B" w:rsidR="00114E7D" w:rsidRDefault="00114E7D" w:rsidP="00310505">
      <w:pPr>
        <w:pStyle w:val="Heading2"/>
        <w:spacing w:after="240"/>
      </w:pPr>
      <w:bookmarkStart w:id="35" w:name="_Toc10032456"/>
      <w:r w:rsidRPr="00FA1F21">
        <w:lastRenderedPageBreak/>
        <w:t>Microsoft excel</w:t>
      </w:r>
      <w:r w:rsidR="00AD5F41">
        <w:t>—simple formulas</w:t>
      </w:r>
      <w:bookmarkEnd w:id="35"/>
    </w:p>
    <w:p w14:paraId="33ADE1D2" w14:textId="0EF17CA3" w:rsidR="004429B3" w:rsidRDefault="004429B3" w:rsidP="004429B3">
      <w:pPr>
        <w:pStyle w:val="Caption"/>
        <w:keepNext/>
        <w:spacing w:after="120"/>
      </w:pPr>
      <w:r>
        <w:t xml:space="preserve">Table </w:t>
      </w:r>
      <w:r w:rsidR="009C43DF">
        <w:t>5:</w:t>
      </w:r>
      <w:r>
        <w:t xml:space="preserve"> </w:t>
      </w:r>
      <w:r w:rsidRPr="00C34AB6">
        <w:t>Excel quick reference formulas</w:t>
      </w:r>
    </w:p>
    <w:tbl>
      <w:tblPr>
        <w:tblStyle w:val="TableGrid"/>
        <w:tblW w:w="0" w:type="auto"/>
        <w:tblLook w:val="04A0" w:firstRow="1" w:lastRow="0" w:firstColumn="1" w:lastColumn="0" w:noHBand="0" w:noVBand="1"/>
      </w:tblPr>
      <w:tblGrid>
        <w:gridCol w:w="1980"/>
        <w:gridCol w:w="2410"/>
        <w:gridCol w:w="4626"/>
      </w:tblGrid>
      <w:tr w:rsidR="009219CC" w14:paraId="214EADCC" w14:textId="77777777" w:rsidTr="0067355C">
        <w:trPr>
          <w:cnfStyle w:val="100000000000" w:firstRow="1" w:lastRow="0" w:firstColumn="0" w:lastColumn="0" w:oddVBand="0" w:evenVBand="0" w:oddHBand="0" w:evenHBand="0" w:firstRowFirstColumn="0" w:firstRowLastColumn="0" w:lastRowFirstColumn="0" w:lastRowLastColumn="0"/>
        </w:trPr>
        <w:tc>
          <w:tcPr>
            <w:tcW w:w="1980" w:type="dxa"/>
          </w:tcPr>
          <w:p w14:paraId="1C1AECDE" w14:textId="14503440" w:rsidR="009219CC" w:rsidRPr="009219CC" w:rsidRDefault="009219CC" w:rsidP="009219CC">
            <w:pPr>
              <w:pStyle w:val="TableHeader1"/>
              <w:rPr>
                <w:b/>
              </w:rPr>
            </w:pPr>
            <w:r w:rsidRPr="009219CC">
              <w:rPr>
                <w:b/>
              </w:rPr>
              <w:t>Total</w:t>
            </w:r>
          </w:p>
        </w:tc>
        <w:tc>
          <w:tcPr>
            <w:tcW w:w="2410" w:type="dxa"/>
          </w:tcPr>
          <w:p w14:paraId="4FFDB027" w14:textId="61BD70E0" w:rsidR="009219CC" w:rsidRPr="009219CC" w:rsidRDefault="009219CC" w:rsidP="009219CC">
            <w:pPr>
              <w:pStyle w:val="TableHeader1"/>
              <w:rPr>
                <w:b/>
              </w:rPr>
            </w:pPr>
            <w:r>
              <w:rPr>
                <w:rFonts w:cstheme="minorHAnsi"/>
                <w:b/>
              </w:rPr>
              <w:t>∑</w:t>
            </w:r>
          </w:p>
        </w:tc>
        <w:tc>
          <w:tcPr>
            <w:tcW w:w="4626" w:type="dxa"/>
          </w:tcPr>
          <w:p w14:paraId="525BA826" w14:textId="29BD0804" w:rsidR="009219CC" w:rsidRPr="009219CC" w:rsidRDefault="009219CC" w:rsidP="009219CC">
            <w:pPr>
              <w:pStyle w:val="TableHeader1"/>
              <w:rPr>
                <w:b/>
              </w:rPr>
            </w:pPr>
            <w:r w:rsidRPr="009219CC">
              <w:rPr>
                <w:b/>
              </w:rPr>
              <w:t xml:space="preserve">Autosum – adds a list of numbers to the left or above </w:t>
            </w:r>
          </w:p>
        </w:tc>
      </w:tr>
      <w:tr w:rsidR="009219CC" w14:paraId="3747D72F" w14:textId="77777777" w:rsidTr="0067355C">
        <w:tc>
          <w:tcPr>
            <w:tcW w:w="1980" w:type="dxa"/>
            <w:vAlign w:val="top"/>
          </w:tcPr>
          <w:p w14:paraId="626E257A" w14:textId="04A1B815" w:rsidR="009219CC" w:rsidRPr="009219CC" w:rsidRDefault="009219CC" w:rsidP="009219CC">
            <w:pPr>
              <w:pStyle w:val="Body"/>
              <w:rPr>
                <w:b/>
              </w:rPr>
            </w:pPr>
            <w:r w:rsidRPr="009219CC">
              <w:rPr>
                <w:b/>
              </w:rPr>
              <w:t xml:space="preserve">Addition </w:t>
            </w:r>
          </w:p>
        </w:tc>
        <w:tc>
          <w:tcPr>
            <w:tcW w:w="2410" w:type="dxa"/>
            <w:vAlign w:val="top"/>
          </w:tcPr>
          <w:p w14:paraId="185EC70D" w14:textId="702AD5DC" w:rsidR="009219CC" w:rsidRPr="009219CC" w:rsidRDefault="009219CC" w:rsidP="009219CC">
            <w:pPr>
              <w:pStyle w:val="Body"/>
              <w:rPr>
                <w:b/>
              </w:rPr>
            </w:pPr>
            <w:r w:rsidRPr="009219CC">
              <w:rPr>
                <w:b/>
              </w:rPr>
              <w:t>=SUM(B2:B10)</w:t>
            </w:r>
          </w:p>
          <w:p w14:paraId="36A0A644" w14:textId="26A3EE30" w:rsidR="009219CC" w:rsidRPr="009219CC" w:rsidRDefault="009219CC" w:rsidP="009219CC">
            <w:pPr>
              <w:pStyle w:val="Body"/>
              <w:rPr>
                <w:b/>
              </w:rPr>
            </w:pPr>
            <w:r w:rsidRPr="009219CC">
              <w:rPr>
                <w:b/>
              </w:rPr>
              <w:t>=B2+B10</w:t>
            </w:r>
          </w:p>
        </w:tc>
        <w:tc>
          <w:tcPr>
            <w:tcW w:w="4626" w:type="dxa"/>
            <w:vAlign w:val="top"/>
          </w:tcPr>
          <w:p w14:paraId="68712E18" w14:textId="220E1FD4" w:rsidR="009219CC" w:rsidRPr="009219CC" w:rsidRDefault="009219CC" w:rsidP="009219CC">
            <w:pPr>
              <w:pStyle w:val="Body"/>
            </w:pPr>
            <w:r w:rsidRPr="009219CC">
              <w:t>Adds ALL the cells from B2 to B10</w:t>
            </w:r>
            <w:r>
              <w:t>.</w:t>
            </w:r>
          </w:p>
          <w:p w14:paraId="4C175C96" w14:textId="0DA3E75C" w:rsidR="009219CC" w:rsidRPr="009219CC" w:rsidRDefault="009219CC" w:rsidP="009219CC">
            <w:pPr>
              <w:pStyle w:val="Body"/>
            </w:pPr>
            <w:r w:rsidRPr="009219CC">
              <w:t>Adds contents of B2 to contents of B10</w:t>
            </w:r>
            <w:r>
              <w:t>.</w:t>
            </w:r>
          </w:p>
        </w:tc>
      </w:tr>
      <w:tr w:rsidR="009219CC" w14:paraId="330B1EA3" w14:textId="77777777" w:rsidTr="0067355C">
        <w:tc>
          <w:tcPr>
            <w:tcW w:w="1980" w:type="dxa"/>
            <w:vAlign w:val="top"/>
          </w:tcPr>
          <w:p w14:paraId="5A17071B" w14:textId="437BC061" w:rsidR="009219CC" w:rsidRPr="009219CC" w:rsidRDefault="009219CC" w:rsidP="009219CC">
            <w:pPr>
              <w:pStyle w:val="Body"/>
              <w:rPr>
                <w:b/>
              </w:rPr>
            </w:pPr>
            <w:r w:rsidRPr="009219CC">
              <w:rPr>
                <w:b/>
              </w:rPr>
              <w:t xml:space="preserve">Subtraction </w:t>
            </w:r>
          </w:p>
        </w:tc>
        <w:tc>
          <w:tcPr>
            <w:tcW w:w="2410" w:type="dxa"/>
            <w:vAlign w:val="top"/>
          </w:tcPr>
          <w:p w14:paraId="40787944" w14:textId="7C9EF861" w:rsidR="009219CC" w:rsidRPr="009219CC" w:rsidRDefault="009219CC" w:rsidP="009219CC">
            <w:pPr>
              <w:pStyle w:val="Body"/>
              <w:rPr>
                <w:b/>
              </w:rPr>
            </w:pPr>
            <w:r w:rsidRPr="009219CC">
              <w:rPr>
                <w:b/>
              </w:rPr>
              <w:t xml:space="preserve">=B10-B2 </w:t>
            </w:r>
          </w:p>
        </w:tc>
        <w:tc>
          <w:tcPr>
            <w:tcW w:w="4626" w:type="dxa"/>
            <w:vAlign w:val="top"/>
          </w:tcPr>
          <w:p w14:paraId="68D0F31A" w14:textId="2709F294" w:rsidR="009219CC" w:rsidRPr="009219CC" w:rsidRDefault="009219CC" w:rsidP="009219CC">
            <w:pPr>
              <w:pStyle w:val="Body"/>
            </w:pPr>
            <w:r w:rsidRPr="009219CC">
              <w:t>Subtracts cell B2 from cell B10</w:t>
            </w:r>
            <w:r>
              <w:t>.</w:t>
            </w:r>
          </w:p>
        </w:tc>
      </w:tr>
      <w:tr w:rsidR="009219CC" w14:paraId="6BAD3A37" w14:textId="77777777" w:rsidTr="0067355C">
        <w:tc>
          <w:tcPr>
            <w:tcW w:w="1980" w:type="dxa"/>
            <w:vAlign w:val="top"/>
          </w:tcPr>
          <w:p w14:paraId="4CA32629" w14:textId="10B52828" w:rsidR="009219CC" w:rsidRPr="009219CC" w:rsidRDefault="009219CC" w:rsidP="009219CC">
            <w:pPr>
              <w:pStyle w:val="Body"/>
              <w:rPr>
                <w:b/>
              </w:rPr>
            </w:pPr>
            <w:r w:rsidRPr="009219CC">
              <w:rPr>
                <w:b/>
              </w:rPr>
              <w:t xml:space="preserve">Multiplication </w:t>
            </w:r>
          </w:p>
        </w:tc>
        <w:tc>
          <w:tcPr>
            <w:tcW w:w="2410" w:type="dxa"/>
            <w:vAlign w:val="top"/>
          </w:tcPr>
          <w:p w14:paraId="29FBCFA8" w14:textId="623D60F1" w:rsidR="009219CC" w:rsidRPr="009219CC" w:rsidRDefault="009219CC" w:rsidP="009219CC">
            <w:pPr>
              <w:pStyle w:val="Body"/>
              <w:rPr>
                <w:b/>
              </w:rPr>
            </w:pPr>
            <w:r w:rsidRPr="009219CC">
              <w:rPr>
                <w:b/>
              </w:rPr>
              <w:t xml:space="preserve">=B2*B10 </w:t>
            </w:r>
          </w:p>
        </w:tc>
        <w:tc>
          <w:tcPr>
            <w:tcW w:w="4626" w:type="dxa"/>
            <w:vAlign w:val="top"/>
          </w:tcPr>
          <w:p w14:paraId="3C5A34ED" w14:textId="4388E13E" w:rsidR="009219CC" w:rsidRPr="009219CC" w:rsidRDefault="009219CC" w:rsidP="009219CC">
            <w:pPr>
              <w:pStyle w:val="Body"/>
            </w:pPr>
            <w:r w:rsidRPr="009219CC">
              <w:t>Multiplies cell B2 by cell B10</w:t>
            </w:r>
            <w:r>
              <w:t>.</w:t>
            </w:r>
          </w:p>
        </w:tc>
      </w:tr>
      <w:tr w:rsidR="009219CC" w14:paraId="37E15664" w14:textId="77777777" w:rsidTr="0067355C">
        <w:tc>
          <w:tcPr>
            <w:tcW w:w="1980" w:type="dxa"/>
            <w:vAlign w:val="top"/>
          </w:tcPr>
          <w:p w14:paraId="6F9F532D" w14:textId="44BAC533" w:rsidR="009219CC" w:rsidRPr="009219CC" w:rsidRDefault="009219CC" w:rsidP="009219CC">
            <w:pPr>
              <w:pStyle w:val="Body"/>
              <w:rPr>
                <w:b/>
              </w:rPr>
            </w:pPr>
            <w:r w:rsidRPr="009219CC">
              <w:rPr>
                <w:b/>
              </w:rPr>
              <w:t xml:space="preserve">Division </w:t>
            </w:r>
          </w:p>
        </w:tc>
        <w:tc>
          <w:tcPr>
            <w:tcW w:w="2410" w:type="dxa"/>
            <w:vAlign w:val="top"/>
          </w:tcPr>
          <w:p w14:paraId="4E46E7A6" w14:textId="5775C729" w:rsidR="009219CC" w:rsidRPr="009219CC" w:rsidRDefault="009219CC" w:rsidP="009219CC">
            <w:pPr>
              <w:pStyle w:val="Body"/>
              <w:rPr>
                <w:b/>
              </w:rPr>
            </w:pPr>
            <w:r w:rsidRPr="009219CC">
              <w:rPr>
                <w:b/>
              </w:rPr>
              <w:t>=B2/B10</w:t>
            </w:r>
          </w:p>
        </w:tc>
        <w:tc>
          <w:tcPr>
            <w:tcW w:w="4626" w:type="dxa"/>
            <w:vAlign w:val="top"/>
          </w:tcPr>
          <w:p w14:paraId="1131A05A" w14:textId="19A397D3" w:rsidR="009219CC" w:rsidRPr="009219CC" w:rsidRDefault="009219CC" w:rsidP="009219CC">
            <w:pPr>
              <w:pStyle w:val="Body"/>
            </w:pPr>
            <w:r w:rsidRPr="009219CC">
              <w:t>Divides cell B2 by cell B10</w:t>
            </w:r>
            <w:r>
              <w:t>.</w:t>
            </w:r>
          </w:p>
        </w:tc>
      </w:tr>
      <w:tr w:rsidR="009219CC" w14:paraId="482E4A52" w14:textId="77777777" w:rsidTr="0067355C">
        <w:tc>
          <w:tcPr>
            <w:tcW w:w="1980" w:type="dxa"/>
            <w:vAlign w:val="top"/>
          </w:tcPr>
          <w:p w14:paraId="5ABC0EEC" w14:textId="27705660" w:rsidR="009219CC" w:rsidRPr="009219CC" w:rsidRDefault="009219CC" w:rsidP="009219CC">
            <w:pPr>
              <w:pStyle w:val="Body"/>
              <w:rPr>
                <w:b/>
              </w:rPr>
            </w:pPr>
            <w:r w:rsidRPr="009219CC">
              <w:rPr>
                <w:b/>
              </w:rPr>
              <w:t xml:space="preserve">Average </w:t>
            </w:r>
          </w:p>
        </w:tc>
        <w:tc>
          <w:tcPr>
            <w:tcW w:w="2410" w:type="dxa"/>
            <w:vAlign w:val="top"/>
          </w:tcPr>
          <w:p w14:paraId="7B955058" w14:textId="5A79C601" w:rsidR="009219CC" w:rsidRPr="009219CC" w:rsidRDefault="009219CC" w:rsidP="009219CC">
            <w:pPr>
              <w:pStyle w:val="Body"/>
              <w:rPr>
                <w:b/>
              </w:rPr>
            </w:pPr>
            <w:r w:rsidRPr="009219CC">
              <w:rPr>
                <w:b/>
              </w:rPr>
              <w:t>=AVERAGE(B2:B10)</w:t>
            </w:r>
          </w:p>
        </w:tc>
        <w:tc>
          <w:tcPr>
            <w:tcW w:w="4626" w:type="dxa"/>
            <w:vAlign w:val="top"/>
          </w:tcPr>
          <w:p w14:paraId="2A382D4A" w14:textId="1C9402F3" w:rsidR="009219CC" w:rsidRPr="009219CC" w:rsidRDefault="009219CC" w:rsidP="009219CC">
            <w:pPr>
              <w:pStyle w:val="Body"/>
            </w:pPr>
            <w:r w:rsidRPr="009219CC">
              <w:t>Finds the average of cells B2 to B10</w:t>
            </w:r>
            <w:r>
              <w:t>.</w:t>
            </w:r>
          </w:p>
        </w:tc>
      </w:tr>
      <w:tr w:rsidR="009219CC" w14:paraId="4E6EA8AF" w14:textId="77777777" w:rsidTr="0067355C">
        <w:tc>
          <w:tcPr>
            <w:tcW w:w="1980" w:type="dxa"/>
            <w:vAlign w:val="top"/>
          </w:tcPr>
          <w:p w14:paraId="32E60ED8" w14:textId="2D01F709" w:rsidR="009219CC" w:rsidRPr="009219CC" w:rsidRDefault="009219CC" w:rsidP="009219CC">
            <w:pPr>
              <w:pStyle w:val="Body"/>
              <w:rPr>
                <w:b/>
              </w:rPr>
            </w:pPr>
            <w:r w:rsidRPr="009219CC">
              <w:rPr>
                <w:b/>
              </w:rPr>
              <w:t xml:space="preserve">Maximum </w:t>
            </w:r>
          </w:p>
        </w:tc>
        <w:tc>
          <w:tcPr>
            <w:tcW w:w="2410" w:type="dxa"/>
            <w:vAlign w:val="top"/>
          </w:tcPr>
          <w:p w14:paraId="3ED45341" w14:textId="4EA1272F" w:rsidR="009219CC" w:rsidRPr="009219CC" w:rsidRDefault="009219CC" w:rsidP="009219CC">
            <w:pPr>
              <w:pStyle w:val="Body"/>
              <w:rPr>
                <w:b/>
              </w:rPr>
            </w:pPr>
            <w:r w:rsidRPr="009219CC">
              <w:rPr>
                <w:b/>
              </w:rPr>
              <w:t>=MAX(B2:B10)</w:t>
            </w:r>
          </w:p>
        </w:tc>
        <w:tc>
          <w:tcPr>
            <w:tcW w:w="4626" w:type="dxa"/>
            <w:vAlign w:val="top"/>
          </w:tcPr>
          <w:p w14:paraId="728AB5D5" w14:textId="2C8005B0" w:rsidR="009219CC" w:rsidRPr="009219CC" w:rsidRDefault="009219CC" w:rsidP="009219CC">
            <w:pPr>
              <w:pStyle w:val="Body"/>
            </w:pPr>
            <w:r w:rsidRPr="009219CC">
              <w:t>Finds the highest value in cells B2 to B10</w:t>
            </w:r>
            <w:r>
              <w:t>.</w:t>
            </w:r>
          </w:p>
        </w:tc>
      </w:tr>
      <w:tr w:rsidR="009219CC" w14:paraId="2FDFB85C" w14:textId="77777777" w:rsidTr="0067355C">
        <w:tc>
          <w:tcPr>
            <w:tcW w:w="1980" w:type="dxa"/>
            <w:vAlign w:val="top"/>
          </w:tcPr>
          <w:p w14:paraId="064A289B" w14:textId="37FBC8A3" w:rsidR="009219CC" w:rsidRPr="009219CC" w:rsidRDefault="009219CC" w:rsidP="009219CC">
            <w:pPr>
              <w:pStyle w:val="Body"/>
              <w:rPr>
                <w:b/>
              </w:rPr>
            </w:pPr>
            <w:r w:rsidRPr="009219CC">
              <w:rPr>
                <w:b/>
              </w:rPr>
              <w:t xml:space="preserve">Minimum </w:t>
            </w:r>
          </w:p>
        </w:tc>
        <w:tc>
          <w:tcPr>
            <w:tcW w:w="2410" w:type="dxa"/>
            <w:vAlign w:val="top"/>
          </w:tcPr>
          <w:p w14:paraId="66046C6B" w14:textId="362D26C1" w:rsidR="009219CC" w:rsidRPr="009219CC" w:rsidRDefault="009219CC" w:rsidP="009219CC">
            <w:pPr>
              <w:pStyle w:val="Body"/>
              <w:rPr>
                <w:b/>
              </w:rPr>
            </w:pPr>
            <w:r w:rsidRPr="009219CC">
              <w:rPr>
                <w:b/>
              </w:rPr>
              <w:t>=MIN(B2:B10)</w:t>
            </w:r>
          </w:p>
        </w:tc>
        <w:tc>
          <w:tcPr>
            <w:tcW w:w="4626" w:type="dxa"/>
            <w:vAlign w:val="top"/>
          </w:tcPr>
          <w:p w14:paraId="52C021DB" w14:textId="681F4432" w:rsidR="009219CC" w:rsidRPr="009219CC" w:rsidRDefault="009219CC" w:rsidP="009219CC">
            <w:pPr>
              <w:pStyle w:val="Body"/>
            </w:pPr>
            <w:r w:rsidRPr="009219CC">
              <w:t>Finds the lowest value in cells B2 to B10</w:t>
            </w:r>
            <w:r>
              <w:t>.</w:t>
            </w:r>
          </w:p>
        </w:tc>
      </w:tr>
      <w:tr w:rsidR="009219CC" w14:paraId="7DD63616" w14:textId="77777777" w:rsidTr="0067355C">
        <w:tc>
          <w:tcPr>
            <w:tcW w:w="1980" w:type="dxa"/>
            <w:vAlign w:val="top"/>
          </w:tcPr>
          <w:p w14:paraId="3579F73E" w14:textId="77777777" w:rsidR="009219CC" w:rsidRPr="009219CC" w:rsidRDefault="009219CC" w:rsidP="009219CC">
            <w:pPr>
              <w:pStyle w:val="Body"/>
              <w:rPr>
                <w:b/>
              </w:rPr>
            </w:pPr>
            <w:r w:rsidRPr="009219CC">
              <w:rPr>
                <w:b/>
              </w:rPr>
              <w:t xml:space="preserve">Count </w:t>
            </w:r>
          </w:p>
          <w:p w14:paraId="04C457E4" w14:textId="230EDD91" w:rsidR="009219CC" w:rsidRPr="009219CC" w:rsidRDefault="009219CC" w:rsidP="009219CC">
            <w:pPr>
              <w:pStyle w:val="Body"/>
              <w:rPr>
                <w:b/>
              </w:rPr>
            </w:pPr>
            <w:r w:rsidRPr="009219CC">
              <w:rPr>
                <w:b/>
              </w:rPr>
              <w:t xml:space="preserve">Numbers </w:t>
            </w:r>
          </w:p>
        </w:tc>
        <w:tc>
          <w:tcPr>
            <w:tcW w:w="2410" w:type="dxa"/>
            <w:vAlign w:val="top"/>
          </w:tcPr>
          <w:p w14:paraId="7B6C87C3" w14:textId="0C56C790" w:rsidR="009219CC" w:rsidRPr="009219CC" w:rsidRDefault="009219CC" w:rsidP="009219CC">
            <w:pPr>
              <w:pStyle w:val="Body"/>
              <w:rPr>
                <w:b/>
              </w:rPr>
            </w:pPr>
            <w:r w:rsidRPr="009219CC">
              <w:rPr>
                <w:b/>
              </w:rPr>
              <w:t xml:space="preserve">=COUNT(B2:B10) </w:t>
            </w:r>
          </w:p>
        </w:tc>
        <w:tc>
          <w:tcPr>
            <w:tcW w:w="4626" w:type="dxa"/>
            <w:vAlign w:val="top"/>
          </w:tcPr>
          <w:p w14:paraId="0DA13E0D" w14:textId="378F2120" w:rsidR="009219CC" w:rsidRPr="009219CC" w:rsidRDefault="009219CC" w:rsidP="009219CC">
            <w:pPr>
              <w:pStyle w:val="Body"/>
            </w:pPr>
            <w:r w:rsidRPr="009219CC">
              <w:t>Counts the number of values in cells B2 to B10</w:t>
            </w:r>
            <w:r>
              <w:t>.</w:t>
            </w:r>
          </w:p>
        </w:tc>
      </w:tr>
      <w:tr w:rsidR="009219CC" w14:paraId="535DB71D" w14:textId="77777777" w:rsidTr="0067355C">
        <w:tc>
          <w:tcPr>
            <w:tcW w:w="1980" w:type="dxa"/>
            <w:vAlign w:val="top"/>
          </w:tcPr>
          <w:p w14:paraId="034605B1" w14:textId="4C2BB278" w:rsidR="009219CC" w:rsidRPr="009219CC" w:rsidRDefault="009219CC" w:rsidP="009219CC">
            <w:pPr>
              <w:pStyle w:val="Body"/>
              <w:rPr>
                <w:b/>
              </w:rPr>
            </w:pPr>
            <w:r w:rsidRPr="009219CC">
              <w:rPr>
                <w:b/>
              </w:rPr>
              <w:t xml:space="preserve">Percentage </w:t>
            </w:r>
          </w:p>
        </w:tc>
        <w:tc>
          <w:tcPr>
            <w:tcW w:w="2410" w:type="dxa"/>
            <w:vAlign w:val="top"/>
          </w:tcPr>
          <w:p w14:paraId="62C8C459" w14:textId="77777777" w:rsidR="009219CC" w:rsidRPr="009219CC" w:rsidRDefault="009219CC" w:rsidP="009219CC">
            <w:pPr>
              <w:pStyle w:val="Body"/>
              <w:rPr>
                <w:b/>
              </w:rPr>
            </w:pPr>
            <w:r w:rsidRPr="009219CC">
              <w:rPr>
                <w:b/>
              </w:rPr>
              <w:t xml:space="preserve">=B2*10% </w:t>
            </w:r>
          </w:p>
          <w:p w14:paraId="4B2164C5" w14:textId="77777777" w:rsidR="009219CC" w:rsidRPr="009219CC" w:rsidRDefault="009219CC" w:rsidP="009219CC">
            <w:pPr>
              <w:pStyle w:val="Body"/>
              <w:rPr>
                <w:b/>
              </w:rPr>
            </w:pPr>
            <w:r w:rsidRPr="009219CC">
              <w:rPr>
                <w:b/>
              </w:rPr>
              <w:t xml:space="preserve">=B2+B2*10% </w:t>
            </w:r>
          </w:p>
          <w:p w14:paraId="3055187D" w14:textId="5B23BC9F" w:rsidR="009219CC" w:rsidRPr="009219CC" w:rsidRDefault="009219CC" w:rsidP="009219CC">
            <w:pPr>
              <w:pStyle w:val="Body"/>
              <w:rPr>
                <w:b/>
              </w:rPr>
            </w:pPr>
            <w:r w:rsidRPr="009219CC">
              <w:rPr>
                <w:b/>
              </w:rPr>
              <w:t xml:space="preserve">=B2-B2*10% </w:t>
            </w:r>
          </w:p>
        </w:tc>
        <w:tc>
          <w:tcPr>
            <w:tcW w:w="4626" w:type="dxa"/>
            <w:vAlign w:val="top"/>
          </w:tcPr>
          <w:p w14:paraId="0507FE8D" w14:textId="66FE870E" w:rsidR="009219CC" w:rsidRPr="009219CC" w:rsidRDefault="009219CC" w:rsidP="009219CC">
            <w:pPr>
              <w:pStyle w:val="Body"/>
            </w:pPr>
            <w:r w:rsidRPr="009219CC">
              <w:t>Fi</w:t>
            </w:r>
            <w:r>
              <w:t>nds 10% of the value in cell B2.</w:t>
            </w:r>
          </w:p>
          <w:p w14:paraId="1EBD1216" w14:textId="309A4F93" w:rsidR="009219CC" w:rsidRPr="009219CC" w:rsidRDefault="009219CC" w:rsidP="009219CC">
            <w:pPr>
              <w:pStyle w:val="Body"/>
            </w:pPr>
            <w:r w:rsidRPr="009219CC">
              <w:t>Finds the</w:t>
            </w:r>
            <w:r>
              <w:t xml:space="preserve"> new value including 10% markup.</w:t>
            </w:r>
          </w:p>
          <w:p w14:paraId="4B994E4D" w14:textId="53CD8BF7" w:rsidR="009219CC" w:rsidRPr="009219CC" w:rsidRDefault="009219CC" w:rsidP="009219CC">
            <w:pPr>
              <w:pStyle w:val="Body"/>
            </w:pPr>
            <w:r w:rsidRPr="009219CC">
              <w:t>Finds the new value deducting 10% markdown</w:t>
            </w:r>
            <w:r>
              <w:t>.</w:t>
            </w:r>
          </w:p>
        </w:tc>
      </w:tr>
      <w:tr w:rsidR="009219CC" w14:paraId="443C5B7B" w14:textId="77777777" w:rsidTr="0067355C">
        <w:tc>
          <w:tcPr>
            <w:tcW w:w="1980" w:type="dxa"/>
            <w:vAlign w:val="top"/>
          </w:tcPr>
          <w:p w14:paraId="6BE5935E" w14:textId="16FB91C8" w:rsidR="009219CC" w:rsidRPr="009219CC" w:rsidRDefault="009219CC" w:rsidP="009219CC">
            <w:pPr>
              <w:pStyle w:val="Body"/>
              <w:rPr>
                <w:b/>
              </w:rPr>
            </w:pPr>
            <w:r w:rsidRPr="009219CC">
              <w:rPr>
                <w:b/>
              </w:rPr>
              <w:t xml:space="preserve">Today </w:t>
            </w:r>
          </w:p>
        </w:tc>
        <w:tc>
          <w:tcPr>
            <w:tcW w:w="2410" w:type="dxa"/>
            <w:vAlign w:val="top"/>
          </w:tcPr>
          <w:p w14:paraId="61536825" w14:textId="4C146079" w:rsidR="009219CC" w:rsidRPr="009219CC" w:rsidRDefault="009219CC" w:rsidP="009219CC">
            <w:pPr>
              <w:pStyle w:val="Body"/>
              <w:rPr>
                <w:b/>
              </w:rPr>
            </w:pPr>
            <w:r w:rsidRPr="009219CC">
              <w:rPr>
                <w:b/>
              </w:rPr>
              <w:t xml:space="preserve">=TODAY() </w:t>
            </w:r>
          </w:p>
        </w:tc>
        <w:tc>
          <w:tcPr>
            <w:tcW w:w="4626" w:type="dxa"/>
            <w:vAlign w:val="top"/>
          </w:tcPr>
          <w:p w14:paraId="57CF3BF7" w14:textId="2A5A4284" w:rsidR="009219CC" w:rsidRPr="009219CC" w:rsidRDefault="009219CC" w:rsidP="009219CC">
            <w:pPr>
              <w:pStyle w:val="Body"/>
            </w:pPr>
            <w:r w:rsidRPr="009219CC">
              <w:t>This shows the system date</w:t>
            </w:r>
            <w:r>
              <w:t>.</w:t>
            </w:r>
          </w:p>
        </w:tc>
      </w:tr>
      <w:tr w:rsidR="009219CC" w14:paraId="0A26CC30" w14:textId="77777777" w:rsidTr="0067355C">
        <w:tc>
          <w:tcPr>
            <w:tcW w:w="1980" w:type="dxa"/>
            <w:vAlign w:val="top"/>
          </w:tcPr>
          <w:p w14:paraId="4032D81C" w14:textId="0A723D24" w:rsidR="009219CC" w:rsidRPr="009219CC" w:rsidRDefault="009219CC" w:rsidP="009219CC">
            <w:pPr>
              <w:pStyle w:val="Body"/>
              <w:rPr>
                <w:b/>
              </w:rPr>
            </w:pPr>
            <w:r w:rsidRPr="009219CC">
              <w:rPr>
                <w:b/>
              </w:rPr>
              <w:t xml:space="preserve">Turn Formulas on/off </w:t>
            </w:r>
          </w:p>
        </w:tc>
        <w:tc>
          <w:tcPr>
            <w:tcW w:w="2410" w:type="dxa"/>
            <w:vAlign w:val="top"/>
          </w:tcPr>
          <w:p w14:paraId="79997253" w14:textId="5BA033C4" w:rsidR="009219CC" w:rsidRPr="009219CC" w:rsidRDefault="009219CC" w:rsidP="009219CC">
            <w:pPr>
              <w:pStyle w:val="Body"/>
              <w:rPr>
                <w:b/>
              </w:rPr>
            </w:pPr>
            <w:r w:rsidRPr="009219CC">
              <w:rPr>
                <w:b/>
              </w:rPr>
              <w:t xml:space="preserve">CTRL ~ </w:t>
            </w:r>
          </w:p>
        </w:tc>
        <w:tc>
          <w:tcPr>
            <w:tcW w:w="4626" w:type="dxa"/>
            <w:vAlign w:val="top"/>
          </w:tcPr>
          <w:p w14:paraId="0EC3D749" w14:textId="6A8E8A5D" w:rsidR="009219CC" w:rsidRPr="009219CC" w:rsidRDefault="009219CC" w:rsidP="009219CC">
            <w:pPr>
              <w:pStyle w:val="Body"/>
            </w:pPr>
            <w:r w:rsidRPr="009219CC">
              <w:t>This displays the formulas in your worksheet, press again to return to your data</w:t>
            </w:r>
            <w:r>
              <w:t>.</w:t>
            </w:r>
          </w:p>
        </w:tc>
      </w:tr>
    </w:tbl>
    <w:p w14:paraId="1AD98726" w14:textId="77777777" w:rsidR="0067355C" w:rsidRDefault="0067355C" w:rsidP="0067355C">
      <w:pPr>
        <w:pStyle w:val="Body"/>
        <w:rPr>
          <w:noProof/>
          <w:lang w:eastAsia="en-AU"/>
        </w:rPr>
      </w:pPr>
      <w:r>
        <w:br w:type="page"/>
      </w:r>
    </w:p>
    <w:p w14:paraId="1A882C42" w14:textId="18B2B514" w:rsidR="00114E7D" w:rsidRPr="00FA1F21" w:rsidRDefault="00114E7D" w:rsidP="009219CC">
      <w:pPr>
        <w:pStyle w:val="Heading4"/>
      </w:pPr>
      <w:r w:rsidRPr="00FA1F21">
        <w:lastRenderedPageBreak/>
        <w:t>Example showi</w:t>
      </w:r>
      <w:r w:rsidR="009219CC">
        <w:t>ng discount and discounted price</w:t>
      </w:r>
    </w:p>
    <w:p w14:paraId="0CCE7792" w14:textId="68E52E10" w:rsidR="004429B3" w:rsidRDefault="004429B3" w:rsidP="004429B3">
      <w:pPr>
        <w:pStyle w:val="Caption"/>
        <w:keepNext/>
        <w:spacing w:after="120"/>
      </w:pPr>
      <w:r>
        <w:t xml:space="preserve">Table </w:t>
      </w:r>
      <w:r w:rsidR="009C43DF">
        <w:t>6:</w:t>
      </w:r>
      <w:r>
        <w:t xml:space="preserve"> </w:t>
      </w:r>
      <w:r w:rsidRPr="00DE33A7">
        <w:t>Example of discounted price formula</w:t>
      </w:r>
    </w:p>
    <w:tbl>
      <w:tblPr>
        <w:tblStyle w:val="TableGrid"/>
        <w:tblW w:w="0" w:type="auto"/>
        <w:tblLook w:val="0480" w:firstRow="0" w:lastRow="0" w:firstColumn="1" w:lastColumn="0" w:noHBand="0" w:noVBand="1"/>
        <w:tblDescription w:val="Example showing discount and discounted price"/>
      </w:tblPr>
      <w:tblGrid>
        <w:gridCol w:w="846"/>
        <w:gridCol w:w="1634"/>
        <w:gridCol w:w="1634"/>
        <w:gridCol w:w="1634"/>
        <w:gridCol w:w="1634"/>
        <w:gridCol w:w="1634"/>
      </w:tblGrid>
      <w:tr w:rsidR="009219CC" w14:paraId="6B19AFC2" w14:textId="1350B531" w:rsidTr="009219CC">
        <w:tc>
          <w:tcPr>
            <w:tcW w:w="846" w:type="dxa"/>
            <w:vAlign w:val="top"/>
          </w:tcPr>
          <w:p w14:paraId="6F3BE6CB" w14:textId="27596F99" w:rsidR="009219CC" w:rsidRPr="009219CC" w:rsidRDefault="009219CC" w:rsidP="009219CC">
            <w:pPr>
              <w:pStyle w:val="Body"/>
            </w:pPr>
          </w:p>
        </w:tc>
        <w:tc>
          <w:tcPr>
            <w:tcW w:w="1634" w:type="dxa"/>
            <w:vAlign w:val="top"/>
          </w:tcPr>
          <w:p w14:paraId="6811E916" w14:textId="38A77A2B" w:rsidR="009219CC" w:rsidRPr="0067355C" w:rsidRDefault="009219CC" w:rsidP="009219CC">
            <w:pPr>
              <w:pStyle w:val="Body"/>
              <w:rPr>
                <w:b/>
              </w:rPr>
            </w:pPr>
            <w:r w:rsidRPr="0067355C">
              <w:rPr>
                <w:b/>
              </w:rPr>
              <w:t xml:space="preserve">A </w:t>
            </w:r>
          </w:p>
        </w:tc>
        <w:tc>
          <w:tcPr>
            <w:tcW w:w="1634" w:type="dxa"/>
            <w:vAlign w:val="top"/>
          </w:tcPr>
          <w:p w14:paraId="1227EE33" w14:textId="0C06899C" w:rsidR="009219CC" w:rsidRPr="0067355C" w:rsidRDefault="009219CC" w:rsidP="009219CC">
            <w:pPr>
              <w:pStyle w:val="Body"/>
              <w:rPr>
                <w:b/>
              </w:rPr>
            </w:pPr>
            <w:r w:rsidRPr="0067355C">
              <w:rPr>
                <w:b/>
              </w:rPr>
              <w:t xml:space="preserve">B </w:t>
            </w:r>
          </w:p>
        </w:tc>
        <w:tc>
          <w:tcPr>
            <w:tcW w:w="1634" w:type="dxa"/>
            <w:vAlign w:val="top"/>
          </w:tcPr>
          <w:p w14:paraId="47904B81" w14:textId="71D9CBCF" w:rsidR="009219CC" w:rsidRPr="0067355C" w:rsidRDefault="009219CC" w:rsidP="009219CC">
            <w:pPr>
              <w:pStyle w:val="Body"/>
              <w:rPr>
                <w:b/>
              </w:rPr>
            </w:pPr>
            <w:r w:rsidRPr="0067355C">
              <w:rPr>
                <w:b/>
              </w:rPr>
              <w:t xml:space="preserve">C </w:t>
            </w:r>
          </w:p>
        </w:tc>
        <w:tc>
          <w:tcPr>
            <w:tcW w:w="1634" w:type="dxa"/>
            <w:vAlign w:val="top"/>
          </w:tcPr>
          <w:p w14:paraId="05AD7978" w14:textId="4B6CAF7F" w:rsidR="009219CC" w:rsidRPr="0067355C" w:rsidRDefault="009219CC" w:rsidP="009219CC">
            <w:pPr>
              <w:pStyle w:val="Body"/>
              <w:rPr>
                <w:b/>
              </w:rPr>
            </w:pPr>
            <w:r w:rsidRPr="0067355C">
              <w:rPr>
                <w:b/>
              </w:rPr>
              <w:t xml:space="preserve">D </w:t>
            </w:r>
          </w:p>
        </w:tc>
        <w:tc>
          <w:tcPr>
            <w:tcW w:w="1634" w:type="dxa"/>
          </w:tcPr>
          <w:p w14:paraId="1A43C982" w14:textId="0066E813" w:rsidR="009219CC" w:rsidRPr="0067355C" w:rsidRDefault="009219CC" w:rsidP="009219CC">
            <w:pPr>
              <w:pStyle w:val="Body"/>
              <w:rPr>
                <w:b/>
              </w:rPr>
            </w:pPr>
            <w:r w:rsidRPr="0067355C">
              <w:rPr>
                <w:b/>
              </w:rPr>
              <w:t>E</w:t>
            </w:r>
          </w:p>
        </w:tc>
      </w:tr>
      <w:tr w:rsidR="009219CC" w14:paraId="46062DB4" w14:textId="35963640" w:rsidTr="0067355C">
        <w:tc>
          <w:tcPr>
            <w:tcW w:w="846" w:type="dxa"/>
            <w:vAlign w:val="top"/>
          </w:tcPr>
          <w:p w14:paraId="53788409" w14:textId="2395792C" w:rsidR="009219CC" w:rsidRPr="0067355C" w:rsidRDefault="009219CC" w:rsidP="0067355C">
            <w:pPr>
              <w:pStyle w:val="Body"/>
              <w:spacing w:before="80" w:after="80"/>
              <w:rPr>
                <w:b/>
              </w:rPr>
            </w:pPr>
            <w:r w:rsidRPr="0067355C">
              <w:rPr>
                <w:b/>
              </w:rPr>
              <w:t xml:space="preserve">1 </w:t>
            </w:r>
          </w:p>
        </w:tc>
        <w:tc>
          <w:tcPr>
            <w:tcW w:w="1634" w:type="dxa"/>
            <w:shd w:val="clear" w:color="auto" w:fill="D9D9D9" w:themeFill="background1" w:themeFillShade="D9"/>
            <w:vAlign w:val="top"/>
          </w:tcPr>
          <w:p w14:paraId="516E3019" w14:textId="38566540" w:rsidR="009219CC" w:rsidRPr="0067355C" w:rsidRDefault="009219CC" w:rsidP="0067355C">
            <w:pPr>
              <w:pStyle w:val="Body"/>
              <w:spacing w:before="80" w:after="80"/>
              <w:rPr>
                <w:b/>
              </w:rPr>
            </w:pPr>
            <w:r w:rsidRPr="0067355C">
              <w:rPr>
                <w:b/>
              </w:rPr>
              <w:t xml:space="preserve">Item </w:t>
            </w:r>
          </w:p>
        </w:tc>
        <w:tc>
          <w:tcPr>
            <w:tcW w:w="1634" w:type="dxa"/>
            <w:shd w:val="clear" w:color="auto" w:fill="D9D9D9" w:themeFill="background1" w:themeFillShade="D9"/>
            <w:vAlign w:val="top"/>
          </w:tcPr>
          <w:p w14:paraId="0B381F54" w14:textId="6577210A" w:rsidR="009219CC" w:rsidRPr="0067355C" w:rsidRDefault="009219CC" w:rsidP="0067355C">
            <w:pPr>
              <w:pStyle w:val="Body"/>
              <w:spacing w:before="80" w:after="80"/>
              <w:rPr>
                <w:b/>
              </w:rPr>
            </w:pPr>
            <w:r w:rsidRPr="0067355C">
              <w:rPr>
                <w:b/>
              </w:rPr>
              <w:t xml:space="preserve">Price </w:t>
            </w:r>
          </w:p>
        </w:tc>
        <w:tc>
          <w:tcPr>
            <w:tcW w:w="1634" w:type="dxa"/>
            <w:shd w:val="clear" w:color="auto" w:fill="D9D9D9" w:themeFill="background1" w:themeFillShade="D9"/>
            <w:vAlign w:val="top"/>
          </w:tcPr>
          <w:p w14:paraId="13BB777B" w14:textId="263B5FD7" w:rsidR="009219CC" w:rsidRPr="0067355C" w:rsidRDefault="009219CC" w:rsidP="0067355C">
            <w:pPr>
              <w:pStyle w:val="Body"/>
              <w:spacing w:before="80" w:after="80"/>
              <w:rPr>
                <w:b/>
              </w:rPr>
            </w:pPr>
            <w:r w:rsidRPr="0067355C">
              <w:rPr>
                <w:b/>
              </w:rPr>
              <w:t xml:space="preserve">Discount % </w:t>
            </w:r>
          </w:p>
        </w:tc>
        <w:tc>
          <w:tcPr>
            <w:tcW w:w="1634" w:type="dxa"/>
            <w:shd w:val="clear" w:color="auto" w:fill="D9D9D9" w:themeFill="background1" w:themeFillShade="D9"/>
            <w:vAlign w:val="top"/>
          </w:tcPr>
          <w:p w14:paraId="19E374D7" w14:textId="4ED88176" w:rsidR="009219CC" w:rsidRPr="0067355C" w:rsidRDefault="009219CC" w:rsidP="0067355C">
            <w:pPr>
              <w:pStyle w:val="Body"/>
              <w:spacing w:before="80" w:after="80"/>
              <w:rPr>
                <w:b/>
              </w:rPr>
            </w:pPr>
            <w:r w:rsidRPr="0067355C">
              <w:rPr>
                <w:b/>
              </w:rPr>
              <w:t xml:space="preserve">Amount of Discount </w:t>
            </w:r>
          </w:p>
        </w:tc>
        <w:tc>
          <w:tcPr>
            <w:tcW w:w="1634" w:type="dxa"/>
            <w:shd w:val="clear" w:color="auto" w:fill="D9D9D9" w:themeFill="background1" w:themeFillShade="D9"/>
            <w:vAlign w:val="top"/>
          </w:tcPr>
          <w:p w14:paraId="5EAC0DAA" w14:textId="35A3C8A6" w:rsidR="009219CC" w:rsidRPr="0067355C" w:rsidRDefault="009219CC" w:rsidP="0067355C">
            <w:pPr>
              <w:pStyle w:val="Body"/>
              <w:spacing w:before="80" w:after="80"/>
              <w:rPr>
                <w:b/>
              </w:rPr>
            </w:pPr>
            <w:r w:rsidRPr="0067355C">
              <w:rPr>
                <w:rFonts w:eastAsia="Times New Roman" w:cstheme="minorHAnsi"/>
                <w:b/>
                <w:sz w:val="23"/>
              </w:rPr>
              <w:t xml:space="preserve">Discounted Price </w:t>
            </w:r>
          </w:p>
        </w:tc>
      </w:tr>
      <w:tr w:rsidR="009219CC" w14:paraId="758F8C2D" w14:textId="0995197D" w:rsidTr="00EC364D">
        <w:tc>
          <w:tcPr>
            <w:tcW w:w="846" w:type="dxa"/>
            <w:vAlign w:val="top"/>
          </w:tcPr>
          <w:p w14:paraId="761424CF" w14:textId="62EB7B35" w:rsidR="009219CC" w:rsidRPr="0067355C" w:rsidRDefault="009219CC" w:rsidP="009219CC">
            <w:pPr>
              <w:pStyle w:val="Body"/>
              <w:rPr>
                <w:b/>
              </w:rPr>
            </w:pPr>
            <w:r w:rsidRPr="0067355C">
              <w:rPr>
                <w:b/>
              </w:rPr>
              <w:t xml:space="preserve">2 </w:t>
            </w:r>
          </w:p>
        </w:tc>
        <w:tc>
          <w:tcPr>
            <w:tcW w:w="1634" w:type="dxa"/>
            <w:vAlign w:val="top"/>
          </w:tcPr>
          <w:p w14:paraId="7DD511E8" w14:textId="35D7DD9F" w:rsidR="009219CC" w:rsidRPr="009219CC" w:rsidRDefault="009219CC" w:rsidP="009219CC">
            <w:pPr>
              <w:pStyle w:val="Body"/>
            </w:pPr>
          </w:p>
        </w:tc>
        <w:tc>
          <w:tcPr>
            <w:tcW w:w="1634" w:type="dxa"/>
            <w:vAlign w:val="top"/>
          </w:tcPr>
          <w:p w14:paraId="721CE318" w14:textId="3353656F" w:rsidR="009219CC" w:rsidRPr="009219CC" w:rsidRDefault="009219CC" w:rsidP="009219CC">
            <w:pPr>
              <w:pStyle w:val="Body"/>
            </w:pPr>
          </w:p>
        </w:tc>
        <w:tc>
          <w:tcPr>
            <w:tcW w:w="1634" w:type="dxa"/>
            <w:vAlign w:val="top"/>
          </w:tcPr>
          <w:p w14:paraId="2F8E282C" w14:textId="30D039AF" w:rsidR="009219CC" w:rsidRPr="009219CC" w:rsidRDefault="009219CC" w:rsidP="00310505">
            <w:pPr>
              <w:pStyle w:val="Body"/>
              <w:jc w:val="center"/>
            </w:pPr>
          </w:p>
        </w:tc>
        <w:tc>
          <w:tcPr>
            <w:tcW w:w="1634" w:type="dxa"/>
            <w:vAlign w:val="top"/>
          </w:tcPr>
          <w:p w14:paraId="7BA7F5D9" w14:textId="226E5195" w:rsidR="009219CC" w:rsidRPr="009219CC" w:rsidRDefault="009219CC" w:rsidP="009219CC">
            <w:pPr>
              <w:pStyle w:val="Body"/>
            </w:pPr>
          </w:p>
        </w:tc>
        <w:tc>
          <w:tcPr>
            <w:tcW w:w="1634" w:type="dxa"/>
            <w:vAlign w:val="top"/>
          </w:tcPr>
          <w:p w14:paraId="37FF8503" w14:textId="31593D85" w:rsidR="009219CC" w:rsidRPr="009219CC" w:rsidRDefault="009219CC" w:rsidP="009219CC">
            <w:pPr>
              <w:pStyle w:val="Body"/>
            </w:pPr>
          </w:p>
        </w:tc>
      </w:tr>
      <w:tr w:rsidR="009219CC" w14:paraId="0D1359E7" w14:textId="609E8B32" w:rsidTr="00EC364D">
        <w:tc>
          <w:tcPr>
            <w:tcW w:w="846" w:type="dxa"/>
            <w:vAlign w:val="top"/>
          </w:tcPr>
          <w:p w14:paraId="1F018E6A" w14:textId="10A50BB9" w:rsidR="009219CC" w:rsidRPr="0067355C" w:rsidRDefault="009219CC" w:rsidP="009219CC">
            <w:pPr>
              <w:pStyle w:val="Body"/>
              <w:rPr>
                <w:b/>
              </w:rPr>
            </w:pPr>
            <w:r w:rsidRPr="0067355C">
              <w:rPr>
                <w:b/>
              </w:rPr>
              <w:t xml:space="preserve">3 </w:t>
            </w:r>
          </w:p>
        </w:tc>
        <w:tc>
          <w:tcPr>
            <w:tcW w:w="1634" w:type="dxa"/>
            <w:vAlign w:val="top"/>
          </w:tcPr>
          <w:p w14:paraId="19C139EC" w14:textId="26BF7341" w:rsidR="009219CC" w:rsidRPr="009219CC" w:rsidRDefault="009219CC" w:rsidP="009219CC">
            <w:pPr>
              <w:pStyle w:val="Body"/>
            </w:pPr>
            <w:r w:rsidRPr="009219CC">
              <w:t xml:space="preserve">Dress </w:t>
            </w:r>
          </w:p>
        </w:tc>
        <w:tc>
          <w:tcPr>
            <w:tcW w:w="1634" w:type="dxa"/>
            <w:vAlign w:val="top"/>
          </w:tcPr>
          <w:p w14:paraId="24D7DC2B" w14:textId="2C0DC0B0" w:rsidR="009219CC" w:rsidRPr="009219CC" w:rsidRDefault="009219CC" w:rsidP="00310505">
            <w:pPr>
              <w:pStyle w:val="Body"/>
              <w:jc w:val="right"/>
            </w:pPr>
            <w:r w:rsidRPr="009219CC">
              <w:t>$60.00</w:t>
            </w:r>
          </w:p>
        </w:tc>
        <w:tc>
          <w:tcPr>
            <w:tcW w:w="1634" w:type="dxa"/>
            <w:vAlign w:val="top"/>
          </w:tcPr>
          <w:p w14:paraId="37763D3D" w14:textId="0BBC8DB6" w:rsidR="009219CC" w:rsidRPr="009219CC" w:rsidRDefault="009219CC" w:rsidP="00310505">
            <w:pPr>
              <w:pStyle w:val="Body"/>
              <w:jc w:val="center"/>
            </w:pPr>
            <w:r w:rsidRPr="009219CC">
              <w:t>10%</w:t>
            </w:r>
          </w:p>
        </w:tc>
        <w:tc>
          <w:tcPr>
            <w:tcW w:w="1634" w:type="dxa"/>
            <w:vAlign w:val="top"/>
          </w:tcPr>
          <w:p w14:paraId="4E181611" w14:textId="7C510E5B" w:rsidR="009219CC" w:rsidRPr="009219CC" w:rsidRDefault="009219CC" w:rsidP="00310505">
            <w:pPr>
              <w:pStyle w:val="Body"/>
              <w:jc w:val="right"/>
            </w:pPr>
            <w:r w:rsidRPr="009219CC">
              <w:t>=B3*C3</w:t>
            </w:r>
          </w:p>
        </w:tc>
        <w:tc>
          <w:tcPr>
            <w:tcW w:w="1634" w:type="dxa"/>
            <w:vAlign w:val="top"/>
          </w:tcPr>
          <w:p w14:paraId="3D4EE577" w14:textId="4CA0BA16" w:rsidR="009219CC" w:rsidRPr="009219CC" w:rsidRDefault="009219CC" w:rsidP="00310505">
            <w:pPr>
              <w:pStyle w:val="Body"/>
              <w:jc w:val="right"/>
            </w:pPr>
            <w:r w:rsidRPr="0091365D">
              <w:rPr>
                <w:rFonts w:cstheme="minorHAnsi"/>
                <w:sz w:val="23"/>
              </w:rPr>
              <w:t>=B3-(B3*C3)</w:t>
            </w:r>
          </w:p>
        </w:tc>
      </w:tr>
      <w:tr w:rsidR="009219CC" w14:paraId="7C6CBD50" w14:textId="16C5DA14" w:rsidTr="00EC364D">
        <w:tc>
          <w:tcPr>
            <w:tcW w:w="846" w:type="dxa"/>
            <w:vAlign w:val="top"/>
          </w:tcPr>
          <w:p w14:paraId="3A6CB096" w14:textId="19C399D7" w:rsidR="009219CC" w:rsidRPr="0067355C" w:rsidRDefault="009219CC" w:rsidP="009219CC">
            <w:pPr>
              <w:pStyle w:val="Body"/>
              <w:rPr>
                <w:b/>
              </w:rPr>
            </w:pPr>
            <w:r w:rsidRPr="0067355C">
              <w:rPr>
                <w:b/>
              </w:rPr>
              <w:t xml:space="preserve">4 </w:t>
            </w:r>
          </w:p>
        </w:tc>
        <w:tc>
          <w:tcPr>
            <w:tcW w:w="1634" w:type="dxa"/>
            <w:vAlign w:val="top"/>
          </w:tcPr>
          <w:p w14:paraId="76BF30C6" w14:textId="7FF18F90" w:rsidR="009219CC" w:rsidRPr="009219CC" w:rsidRDefault="009219CC" w:rsidP="009219CC">
            <w:pPr>
              <w:pStyle w:val="Body"/>
            </w:pPr>
            <w:r w:rsidRPr="009219CC">
              <w:t xml:space="preserve">Jacket </w:t>
            </w:r>
          </w:p>
        </w:tc>
        <w:tc>
          <w:tcPr>
            <w:tcW w:w="1634" w:type="dxa"/>
            <w:vAlign w:val="top"/>
          </w:tcPr>
          <w:p w14:paraId="1FBF044F" w14:textId="2DFE59B3" w:rsidR="009219CC" w:rsidRPr="009219CC" w:rsidRDefault="009219CC" w:rsidP="00310505">
            <w:pPr>
              <w:pStyle w:val="Body"/>
              <w:jc w:val="right"/>
            </w:pPr>
            <w:r w:rsidRPr="009219CC">
              <w:t>$120.00</w:t>
            </w:r>
          </w:p>
        </w:tc>
        <w:tc>
          <w:tcPr>
            <w:tcW w:w="1634" w:type="dxa"/>
            <w:vAlign w:val="top"/>
          </w:tcPr>
          <w:p w14:paraId="06901436" w14:textId="5B953F7B" w:rsidR="009219CC" w:rsidRPr="009219CC" w:rsidRDefault="009219CC" w:rsidP="00310505">
            <w:pPr>
              <w:pStyle w:val="Body"/>
              <w:jc w:val="center"/>
            </w:pPr>
            <w:r w:rsidRPr="009219CC">
              <w:t>10%</w:t>
            </w:r>
          </w:p>
        </w:tc>
        <w:tc>
          <w:tcPr>
            <w:tcW w:w="1634" w:type="dxa"/>
            <w:vAlign w:val="top"/>
          </w:tcPr>
          <w:p w14:paraId="606421AC" w14:textId="4D0FAFBD" w:rsidR="009219CC" w:rsidRPr="009219CC" w:rsidRDefault="009219CC" w:rsidP="00310505">
            <w:pPr>
              <w:pStyle w:val="Body"/>
              <w:jc w:val="right"/>
            </w:pPr>
            <w:r w:rsidRPr="009219CC">
              <w:t>=B4*C4</w:t>
            </w:r>
          </w:p>
        </w:tc>
        <w:tc>
          <w:tcPr>
            <w:tcW w:w="1634" w:type="dxa"/>
            <w:vAlign w:val="top"/>
          </w:tcPr>
          <w:p w14:paraId="3F4BEE8F" w14:textId="6DD5C604" w:rsidR="009219CC" w:rsidRPr="009219CC" w:rsidRDefault="009219CC" w:rsidP="00310505">
            <w:pPr>
              <w:pStyle w:val="Body"/>
              <w:jc w:val="right"/>
            </w:pPr>
            <w:r w:rsidRPr="0091365D">
              <w:rPr>
                <w:rFonts w:cstheme="minorHAnsi"/>
                <w:sz w:val="23"/>
              </w:rPr>
              <w:t>=B4-(B4*C4)</w:t>
            </w:r>
          </w:p>
        </w:tc>
      </w:tr>
    </w:tbl>
    <w:p w14:paraId="567C73CD" w14:textId="25D25846" w:rsidR="00114E7D" w:rsidRPr="00FA1F21" w:rsidRDefault="00114E7D" w:rsidP="00310505">
      <w:pPr>
        <w:pStyle w:val="Body"/>
        <w:spacing w:before="120" w:after="240"/>
      </w:pPr>
      <w:r w:rsidRPr="00FA1F21">
        <w:t xml:space="preserve">Answers below: </w:t>
      </w:r>
    </w:p>
    <w:p w14:paraId="7E0333CA" w14:textId="3D0468D6" w:rsidR="004429B3" w:rsidRDefault="004429B3" w:rsidP="004429B3">
      <w:pPr>
        <w:pStyle w:val="Caption"/>
        <w:keepNext/>
        <w:spacing w:after="120"/>
      </w:pPr>
      <w:r>
        <w:t xml:space="preserve">Table </w:t>
      </w:r>
      <w:r w:rsidR="009C43DF">
        <w:t>7:</w:t>
      </w:r>
      <w:r>
        <w:t xml:space="preserve"> </w:t>
      </w:r>
      <w:r w:rsidRPr="003F3334">
        <w:t>Numbers for discounted price</w:t>
      </w:r>
    </w:p>
    <w:tbl>
      <w:tblPr>
        <w:tblStyle w:val="TableGrid"/>
        <w:tblW w:w="0" w:type="auto"/>
        <w:tblLook w:val="0480" w:firstRow="0" w:lastRow="0" w:firstColumn="1" w:lastColumn="0" w:noHBand="0" w:noVBand="1"/>
        <w:tblDescription w:val="Example showing discount and discounted price with answers"/>
      </w:tblPr>
      <w:tblGrid>
        <w:gridCol w:w="846"/>
        <w:gridCol w:w="1634"/>
        <w:gridCol w:w="1634"/>
        <w:gridCol w:w="1634"/>
        <w:gridCol w:w="1634"/>
        <w:gridCol w:w="1634"/>
      </w:tblGrid>
      <w:tr w:rsidR="0067355C" w14:paraId="259807F0" w14:textId="77777777" w:rsidTr="00EC364D">
        <w:tc>
          <w:tcPr>
            <w:tcW w:w="846" w:type="dxa"/>
            <w:vAlign w:val="top"/>
          </w:tcPr>
          <w:p w14:paraId="5F98BEFE" w14:textId="77777777" w:rsidR="0067355C" w:rsidRPr="009219CC" w:rsidRDefault="0067355C" w:rsidP="00EC364D">
            <w:pPr>
              <w:pStyle w:val="Body"/>
            </w:pPr>
          </w:p>
        </w:tc>
        <w:tc>
          <w:tcPr>
            <w:tcW w:w="1634" w:type="dxa"/>
            <w:vAlign w:val="top"/>
          </w:tcPr>
          <w:p w14:paraId="01E3FA02" w14:textId="77777777" w:rsidR="0067355C" w:rsidRPr="0067355C" w:rsidRDefault="0067355C" w:rsidP="00EC364D">
            <w:pPr>
              <w:pStyle w:val="Body"/>
              <w:rPr>
                <w:b/>
              </w:rPr>
            </w:pPr>
            <w:r w:rsidRPr="0067355C">
              <w:rPr>
                <w:b/>
              </w:rPr>
              <w:t xml:space="preserve">A </w:t>
            </w:r>
          </w:p>
        </w:tc>
        <w:tc>
          <w:tcPr>
            <w:tcW w:w="1634" w:type="dxa"/>
            <w:vAlign w:val="top"/>
          </w:tcPr>
          <w:p w14:paraId="21FAC923" w14:textId="77777777" w:rsidR="0067355C" w:rsidRPr="0067355C" w:rsidRDefault="0067355C" w:rsidP="00EC364D">
            <w:pPr>
              <w:pStyle w:val="Body"/>
              <w:rPr>
                <w:b/>
              </w:rPr>
            </w:pPr>
            <w:r w:rsidRPr="0067355C">
              <w:rPr>
                <w:b/>
              </w:rPr>
              <w:t xml:space="preserve">B </w:t>
            </w:r>
          </w:p>
        </w:tc>
        <w:tc>
          <w:tcPr>
            <w:tcW w:w="1634" w:type="dxa"/>
            <w:vAlign w:val="top"/>
          </w:tcPr>
          <w:p w14:paraId="2D031637" w14:textId="77777777" w:rsidR="0067355C" w:rsidRPr="0067355C" w:rsidRDefault="0067355C" w:rsidP="00EC364D">
            <w:pPr>
              <w:pStyle w:val="Body"/>
              <w:rPr>
                <w:b/>
              </w:rPr>
            </w:pPr>
            <w:r w:rsidRPr="0067355C">
              <w:rPr>
                <w:b/>
              </w:rPr>
              <w:t xml:space="preserve">C </w:t>
            </w:r>
          </w:p>
        </w:tc>
        <w:tc>
          <w:tcPr>
            <w:tcW w:w="1634" w:type="dxa"/>
            <w:vAlign w:val="top"/>
          </w:tcPr>
          <w:p w14:paraId="6A7805EF" w14:textId="77777777" w:rsidR="0067355C" w:rsidRPr="0067355C" w:rsidRDefault="0067355C" w:rsidP="00EC364D">
            <w:pPr>
              <w:pStyle w:val="Body"/>
              <w:rPr>
                <w:b/>
              </w:rPr>
            </w:pPr>
            <w:r w:rsidRPr="0067355C">
              <w:rPr>
                <w:b/>
              </w:rPr>
              <w:t xml:space="preserve">D </w:t>
            </w:r>
          </w:p>
        </w:tc>
        <w:tc>
          <w:tcPr>
            <w:tcW w:w="1634" w:type="dxa"/>
          </w:tcPr>
          <w:p w14:paraId="19888661" w14:textId="77777777" w:rsidR="0067355C" w:rsidRPr="0067355C" w:rsidRDefault="0067355C" w:rsidP="00EC364D">
            <w:pPr>
              <w:pStyle w:val="Body"/>
              <w:rPr>
                <w:b/>
              </w:rPr>
            </w:pPr>
            <w:r w:rsidRPr="0067355C">
              <w:rPr>
                <w:b/>
              </w:rPr>
              <w:t>E</w:t>
            </w:r>
          </w:p>
        </w:tc>
      </w:tr>
      <w:tr w:rsidR="0067355C" w14:paraId="5536576D" w14:textId="77777777" w:rsidTr="00EC364D">
        <w:tc>
          <w:tcPr>
            <w:tcW w:w="846" w:type="dxa"/>
            <w:vAlign w:val="top"/>
          </w:tcPr>
          <w:p w14:paraId="54754DB7" w14:textId="77777777" w:rsidR="0067355C" w:rsidRPr="0067355C" w:rsidRDefault="0067355C" w:rsidP="00EC364D">
            <w:pPr>
              <w:pStyle w:val="Body"/>
              <w:spacing w:before="80" w:after="80"/>
              <w:rPr>
                <w:b/>
              </w:rPr>
            </w:pPr>
            <w:r w:rsidRPr="0067355C">
              <w:rPr>
                <w:b/>
              </w:rPr>
              <w:t xml:space="preserve">1 </w:t>
            </w:r>
          </w:p>
        </w:tc>
        <w:tc>
          <w:tcPr>
            <w:tcW w:w="1634" w:type="dxa"/>
            <w:shd w:val="clear" w:color="auto" w:fill="D9D9D9" w:themeFill="background1" w:themeFillShade="D9"/>
            <w:vAlign w:val="top"/>
          </w:tcPr>
          <w:p w14:paraId="333342EB" w14:textId="77777777" w:rsidR="0067355C" w:rsidRPr="0067355C" w:rsidRDefault="0067355C" w:rsidP="00EC364D">
            <w:pPr>
              <w:pStyle w:val="Body"/>
              <w:spacing w:before="80" w:after="80"/>
              <w:rPr>
                <w:b/>
              </w:rPr>
            </w:pPr>
            <w:r w:rsidRPr="0067355C">
              <w:rPr>
                <w:b/>
              </w:rPr>
              <w:t xml:space="preserve">Item </w:t>
            </w:r>
          </w:p>
        </w:tc>
        <w:tc>
          <w:tcPr>
            <w:tcW w:w="1634" w:type="dxa"/>
            <w:shd w:val="clear" w:color="auto" w:fill="D9D9D9" w:themeFill="background1" w:themeFillShade="D9"/>
            <w:vAlign w:val="top"/>
          </w:tcPr>
          <w:p w14:paraId="509AF841" w14:textId="77777777" w:rsidR="0067355C" w:rsidRPr="0067355C" w:rsidRDefault="0067355C" w:rsidP="00EC364D">
            <w:pPr>
              <w:pStyle w:val="Body"/>
              <w:spacing w:before="80" w:after="80"/>
              <w:rPr>
                <w:b/>
              </w:rPr>
            </w:pPr>
            <w:r w:rsidRPr="0067355C">
              <w:rPr>
                <w:b/>
              </w:rPr>
              <w:t xml:space="preserve">Price </w:t>
            </w:r>
          </w:p>
        </w:tc>
        <w:tc>
          <w:tcPr>
            <w:tcW w:w="1634" w:type="dxa"/>
            <w:shd w:val="clear" w:color="auto" w:fill="D9D9D9" w:themeFill="background1" w:themeFillShade="D9"/>
            <w:vAlign w:val="top"/>
          </w:tcPr>
          <w:p w14:paraId="6432A902" w14:textId="77777777" w:rsidR="0067355C" w:rsidRPr="0067355C" w:rsidRDefault="0067355C" w:rsidP="00EC364D">
            <w:pPr>
              <w:pStyle w:val="Body"/>
              <w:spacing w:before="80" w:after="80"/>
              <w:rPr>
                <w:b/>
              </w:rPr>
            </w:pPr>
            <w:r w:rsidRPr="0067355C">
              <w:rPr>
                <w:b/>
              </w:rPr>
              <w:t xml:space="preserve">Discount % </w:t>
            </w:r>
          </w:p>
        </w:tc>
        <w:tc>
          <w:tcPr>
            <w:tcW w:w="1634" w:type="dxa"/>
            <w:shd w:val="clear" w:color="auto" w:fill="D9D9D9" w:themeFill="background1" w:themeFillShade="D9"/>
            <w:vAlign w:val="top"/>
          </w:tcPr>
          <w:p w14:paraId="068A91F0" w14:textId="77777777" w:rsidR="0067355C" w:rsidRPr="0067355C" w:rsidRDefault="0067355C" w:rsidP="00EC364D">
            <w:pPr>
              <w:pStyle w:val="Body"/>
              <w:spacing w:before="80" w:after="80"/>
              <w:rPr>
                <w:b/>
              </w:rPr>
            </w:pPr>
            <w:r w:rsidRPr="0067355C">
              <w:rPr>
                <w:b/>
              </w:rPr>
              <w:t xml:space="preserve">Amount of Discount </w:t>
            </w:r>
          </w:p>
        </w:tc>
        <w:tc>
          <w:tcPr>
            <w:tcW w:w="1634" w:type="dxa"/>
            <w:shd w:val="clear" w:color="auto" w:fill="D9D9D9" w:themeFill="background1" w:themeFillShade="D9"/>
            <w:vAlign w:val="top"/>
          </w:tcPr>
          <w:p w14:paraId="0D0D605C" w14:textId="77777777" w:rsidR="0067355C" w:rsidRPr="0067355C" w:rsidRDefault="0067355C" w:rsidP="00EC364D">
            <w:pPr>
              <w:pStyle w:val="Body"/>
              <w:spacing w:before="80" w:after="80"/>
              <w:rPr>
                <w:b/>
              </w:rPr>
            </w:pPr>
            <w:r w:rsidRPr="0067355C">
              <w:rPr>
                <w:rFonts w:eastAsia="Times New Roman" w:cstheme="minorHAnsi"/>
                <w:b/>
                <w:sz w:val="23"/>
              </w:rPr>
              <w:t xml:space="preserve">Discounted Price </w:t>
            </w:r>
          </w:p>
        </w:tc>
      </w:tr>
      <w:tr w:rsidR="0067355C" w14:paraId="7F9876E2" w14:textId="77777777" w:rsidTr="00EC364D">
        <w:tc>
          <w:tcPr>
            <w:tcW w:w="846" w:type="dxa"/>
            <w:vAlign w:val="top"/>
          </w:tcPr>
          <w:p w14:paraId="20C4DEAB" w14:textId="77777777" w:rsidR="0067355C" w:rsidRPr="0067355C" w:rsidRDefault="0067355C" w:rsidP="00EC364D">
            <w:pPr>
              <w:pStyle w:val="Body"/>
              <w:rPr>
                <w:b/>
              </w:rPr>
            </w:pPr>
            <w:r w:rsidRPr="0067355C">
              <w:rPr>
                <w:b/>
              </w:rPr>
              <w:t xml:space="preserve">2 </w:t>
            </w:r>
          </w:p>
        </w:tc>
        <w:tc>
          <w:tcPr>
            <w:tcW w:w="1634" w:type="dxa"/>
            <w:vAlign w:val="top"/>
          </w:tcPr>
          <w:p w14:paraId="3B9F1971" w14:textId="77777777" w:rsidR="0067355C" w:rsidRPr="009219CC" w:rsidRDefault="0067355C" w:rsidP="00EC364D">
            <w:pPr>
              <w:pStyle w:val="Body"/>
            </w:pPr>
          </w:p>
        </w:tc>
        <w:tc>
          <w:tcPr>
            <w:tcW w:w="1634" w:type="dxa"/>
            <w:vAlign w:val="top"/>
          </w:tcPr>
          <w:p w14:paraId="619FDD4A" w14:textId="77777777" w:rsidR="0067355C" w:rsidRPr="009219CC" w:rsidRDefault="0067355C" w:rsidP="00EC364D">
            <w:pPr>
              <w:pStyle w:val="Body"/>
            </w:pPr>
          </w:p>
        </w:tc>
        <w:tc>
          <w:tcPr>
            <w:tcW w:w="1634" w:type="dxa"/>
            <w:vAlign w:val="top"/>
          </w:tcPr>
          <w:p w14:paraId="4CF94689" w14:textId="77777777" w:rsidR="0067355C" w:rsidRPr="009219CC" w:rsidRDefault="0067355C" w:rsidP="00310505">
            <w:pPr>
              <w:pStyle w:val="Body"/>
              <w:jc w:val="center"/>
            </w:pPr>
          </w:p>
        </w:tc>
        <w:tc>
          <w:tcPr>
            <w:tcW w:w="1634" w:type="dxa"/>
            <w:vAlign w:val="top"/>
          </w:tcPr>
          <w:p w14:paraId="1213C9C4" w14:textId="77777777" w:rsidR="0067355C" w:rsidRPr="009219CC" w:rsidRDefault="0067355C" w:rsidP="00EC364D">
            <w:pPr>
              <w:pStyle w:val="Body"/>
            </w:pPr>
          </w:p>
        </w:tc>
        <w:tc>
          <w:tcPr>
            <w:tcW w:w="1634" w:type="dxa"/>
            <w:vAlign w:val="top"/>
          </w:tcPr>
          <w:p w14:paraId="1C302F6F" w14:textId="77777777" w:rsidR="0067355C" w:rsidRPr="009219CC" w:rsidRDefault="0067355C" w:rsidP="00EC364D">
            <w:pPr>
              <w:pStyle w:val="Body"/>
            </w:pPr>
          </w:p>
        </w:tc>
      </w:tr>
      <w:tr w:rsidR="0067355C" w14:paraId="45978C94" w14:textId="77777777" w:rsidTr="00EC364D">
        <w:tc>
          <w:tcPr>
            <w:tcW w:w="846" w:type="dxa"/>
            <w:vAlign w:val="top"/>
          </w:tcPr>
          <w:p w14:paraId="1715B9D6" w14:textId="77777777" w:rsidR="0067355C" w:rsidRPr="0067355C" w:rsidRDefault="0067355C" w:rsidP="00EC364D">
            <w:pPr>
              <w:pStyle w:val="Body"/>
              <w:rPr>
                <w:b/>
              </w:rPr>
            </w:pPr>
            <w:r w:rsidRPr="0067355C">
              <w:rPr>
                <w:b/>
              </w:rPr>
              <w:t xml:space="preserve">3 </w:t>
            </w:r>
          </w:p>
        </w:tc>
        <w:tc>
          <w:tcPr>
            <w:tcW w:w="1634" w:type="dxa"/>
            <w:vAlign w:val="top"/>
          </w:tcPr>
          <w:p w14:paraId="3786F26D" w14:textId="77777777" w:rsidR="0067355C" w:rsidRPr="009219CC" w:rsidRDefault="0067355C" w:rsidP="00EC364D">
            <w:pPr>
              <w:pStyle w:val="Body"/>
            </w:pPr>
            <w:r w:rsidRPr="009219CC">
              <w:t xml:space="preserve">Dress </w:t>
            </w:r>
          </w:p>
        </w:tc>
        <w:tc>
          <w:tcPr>
            <w:tcW w:w="1634" w:type="dxa"/>
            <w:vAlign w:val="top"/>
          </w:tcPr>
          <w:p w14:paraId="4F0F1577" w14:textId="77777777" w:rsidR="0067355C" w:rsidRPr="009219CC" w:rsidRDefault="0067355C" w:rsidP="00310505">
            <w:pPr>
              <w:pStyle w:val="Body"/>
              <w:jc w:val="right"/>
            </w:pPr>
            <w:r w:rsidRPr="009219CC">
              <w:t>$60.00</w:t>
            </w:r>
          </w:p>
        </w:tc>
        <w:tc>
          <w:tcPr>
            <w:tcW w:w="1634" w:type="dxa"/>
            <w:vAlign w:val="top"/>
          </w:tcPr>
          <w:p w14:paraId="10B75638" w14:textId="0301D65A" w:rsidR="0067355C" w:rsidRPr="009219CC" w:rsidRDefault="0067355C" w:rsidP="00310505">
            <w:pPr>
              <w:pStyle w:val="Body"/>
              <w:jc w:val="center"/>
            </w:pPr>
            <w:r w:rsidRPr="009219CC">
              <w:t>10%</w:t>
            </w:r>
          </w:p>
        </w:tc>
        <w:tc>
          <w:tcPr>
            <w:tcW w:w="1634" w:type="dxa"/>
            <w:vAlign w:val="top"/>
          </w:tcPr>
          <w:p w14:paraId="6473499B" w14:textId="1D552A59" w:rsidR="0067355C" w:rsidRPr="009219CC" w:rsidRDefault="0067355C" w:rsidP="00310505">
            <w:pPr>
              <w:pStyle w:val="Body"/>
              <w:jc w:val="right"/>
            </w:pPr>
            <w:r w:rsidRPr="009219CC">
              <w:t>=</w:t>
            </w:r>
            <w:r w:rsidR="00310505">
              <w:t>$6.00</w:t>
            </w:r>
            <w:r w:rsidRPr="009219CC">
              <w:t xml:space="preserve"> </w:t>
            </w:r>
          </w:p>
        </w:tc>
        <w:tc>
          <w:tcPr>
            <w:tcW w:w="1634" w:type="dxa"/>
            <w:vAlign w:val="top"/>
          </w:tcPr>
          <w:p w14:paraId="35DBA00B" w14:textId="1F59751A" w:rsidR="0067355C" w:rsidRPr="009219CC" w:rsidRDefault="0067355C" w:rsidP="00310505">
            <w:pPr>
              <w:pStyle w:val="Body"/>
              <w:jc w:val="right"/>
            </w:pPr>
            <w:r w:rsidRPr="0091365D">
              <w:rPr>
                <w:rFonts w:cstheme="minorHAnsi"/>
                <w:sz w:val="23"/>
              </w:rPr>
              <w:t>=</w:t>
            </w:r>
            <w:r w:rsidR="00310505">
              <w:rPr>
                <w:rFonts w:cstheme="minorHAnsi"/>
                <w:sz w:val="23"/>
              </w:rPr>
              <w:t>$54.00</w:t>
            </w:r>
            <w:r w:rsidRPr="0091365D">
              <w:rPr>
                <w:rFonts w:cstheme="minorHAnsi"/>
                <w:sz w:val="23"/>
              </w:rPr>
              <w:t xml:space="preserve"> </w:t>
            </w:r>
          </w:p>
        </w:tc>
      </w:tr>
      <w:tr w:rsidR="0067355C" w14:paraId="2FF6BAB9" w14:textId="77777777" w:rsidTr="00EC364D">
        <w:tc>
          <w:tcPr>
            <w:tcW w:w="846" w:type="dxa"/>
            <w:vAlign w:val="top"/>
          </w:tcPr>
          <w:p w14:paraId="61F8E7A6" w14:textId="77777777" w:rsidR="0067355C" w:rsidRPr="0067355C" w:rsidRDefault="0067355C" w:rsidP="00EC364D">
            <w:pPr>
              <w:pStyle w:val="Body"/>
              <w:rPr>
                <w:b/>
              </w:rPr>
            </w:pPr>
            <w:r w:rsidRPr="0067355C">
              <w:rPr>
                <w:b/>
              </w:rPr>
              <w:t xml:space="preserve">4 </w:t>
            </w:r>
          </w:p>
        </w:tc>
        <w:tc>
          <w:tcPr>
            <w:tcW w:w="1634" w:type="dxa"/>
            <w:vAlign w:val="top"/>
          </w:tcPr>
          <w:p w14:paraId="24DBBC00" w14:textId="77777777" w:rsidR="0067355C" w:rsidRPr="009219CC" w:rsidRDefault="0067355C" w:rsidP="00EC364D">
            <w:pPr>
              <w:pStyle w:val="Body"/>
            </w:pPr>
            <w:r w:rsidRPr="009219CC">
              <w:t xml:space="preserve">Jacket </w:t>
            </w:r>
          </w:p>
        </w:tc>
        <w:tc>
          <w:tcPr>
            <w:tcW w:w="1634" w:type="dxa"/>
            <w:vAlign w:val="top"/>
          </w:tcPr>
          <w:p w14:paraId="1CC806AC" w14:textId="77777777" w:rsidR="0067355C" w:rsidRPr="009219CC" w:rsidRDefault="0067355C" w:rsidP="00310505">
            <w:pPr>
              <w:pStyle w:val="Body"/>
              <w:jc w:val="right"/>
            </w:pPr>
            <w:r w:rsidRPr="009219CC">
              <w:t>$120.00</w:t>
            </w:r>
          </w:p>
        </w:tc>
        <w:tc>
          <w:tcPr>
            <w:tcW w:w="1634" w:type="dxa"/>
            <w:vAlign w:val="top"/>
          </w:tcPr>
          <w:p w14:paraId="40B4B094" w14:textId="7888FA88" w:rsidR="0067355C" w:rsidRPr="009219CC" w:rsidRDefault="0067355C" w:rsidP="00310505">
            <w:pPr>
              <w:pStyle w:val="Body"/>
              <w:jc w:val="center"/>
            </w:pPr>
            <w:r w:rsidRPr="009219CC">
              <w:t>10%</w:t>
            </w:r>
          </w:p>
        </w:tc>
        <w:tc>
          <w:tcPr>
            <w:tcW w:w="1634" w:type="dxa"/>
            <w:vAlign w:val="top"/>
          </w:tcPr>
          <w:p w14:paraId="6EE6EB2A" w14:textId="7466E542" w:rsidR="0067355C" w:rsidRPr="009219CC" w:rsidRDefault="0067355C" w:rsidP="00310505">
            <w:pPr>
              <w:pStyle w:val="Body"/>
              <w:jc w:val="right"/>
            </w:pPr>
            <w:r w:rsidRPr="009219CC">
              <w:t>=</w:t>
            </w:r>
            <w:r w:rsidR="00310505">
              <w:t>$12.00</w:t>
            </w:r>
            <w:r w:rsidRPr="009219CC">
              <w:t xml:space="preserve"> </w:t>
            </w:r>
          </w:p>
        </w:tc>
        <w:tc>
          <w:tcPr>
            <w:tcW w:w="1634" w:type="dxa"/>
            <w:vAlign w:val="top"/>
          </w:tcPr>
          <w:p w14:paraId="2BD89C73" w14:textId="3DB52AF9" w:rsidR="0067355C" w:rsidRPr="009219CC" w:rsidRDefault="0067355C" w:rsidP="00310505">
            <w:pPr>
              <w:pStyle w:val="Body"/>
              <w:jc w:val="right"/>
            </w:pPr>
            <w:r w:rsidRPr="0091365D">
              <w:rPr>
                <w:rFonts w:cstheme="minorHAnsi"/>
                <w:sz w:val="23"/>
              </w:rPr>
              <w:t>=</w:t>
            </w:r>
            <w:r w:rsidR="00310505">
              <w:rPr>
                <w:rFonts w:cstheme="minorHAnsi"/>
                <w:sz w:val="23"/>
              </w:rPr>
              <w:t>$108.00</w:t>
            </w:r>
            <w:r w:rsidRPr="0091365D">
              <w:rPr>
                <w:rFonts w:cstheme="minorHAnsi"/>
                <w:sz w:val="23"/>
              </w:rPr>
              <w:t xml:space="preserve"> </w:t>
            </w:r>
          </w:p>
        </w:tc>
      </w:tr>
    </w:tbl>
    <w:p w14:paraId="68520A9E" w14:textId="0E897CA4" w:rsidR="00114E7D" w:rsidRPr="00FA1F21" w:rsidRDefault="0067355C" w:rsidP="0067355C">
      <w:pPr>
        <w:pStyle w:val="Heading4"/>
      </w:pPr>
      <w:r w:rsidRPr="00FA1F21">
        <w:t>Example showing GST and increased price</w:t>
      </w:r>
    </w:p>
    <w:p w14:paraId="5C6EF7A5" w14:textId="04C5A1C8" w:rsidR="004429B3" w:rsidRDefault="004429B3" w:rsidP="004429B3">
      <w:pPr>
        <w:pStyle w:val="Caption"/>
        <w:keepNext/>
        <w:spacing w:after="120"/>
      </w:pPr>
      <w:r>
        <w:t xml:space="preserve">Table </w:t>
      </w:r>
      <w:r w:rsidR="009C43DF">
        <w:t>8:</w:t>
      </w:r>
      <w:r w:rsidR="009C43DF" w:rsidRPr="00645A6C">
        <w:t xml:space="preserve"> </w:t>
      </w:r>
      <w:r w:rsidRPr="00645A6C">
        <w:t>Example of GST added to price</w:t>
      </w:r>
    </w:p>
    <w:tbl>
      <w:tblPr>
        <w:tblStyle w:val="TableGrid"/>
        <w:tblW w:w="0" w:type="auto"/>
        <w:tblLook w:val="0480" w:firstRow="0" w:lastRow="0" w:firstColumn="1" w:lastColumn="0" w:noHBand="0" w:noVBand="1"/>
        <w:tblDescription w:val="Example showing GST and increased price"/>
      </w:tblPr>
      <w:tblGrid>
        <w:gridCol w:w="846"/>
        <w:gridCol w:w="1634"/>
        <w:gridCol w:w="1634"/>
        <w:gridCol w:w="1410"/>
        <w:gridCol w:w="1858"/>
        <w:gridCol w:w="1634"/>
      </w:tblGrid>
      <w:tr w:rsidR="0067355C" w14:paraId="5F11790E" w14:textId="77777777" w:rsidTr="00310505">
        <w:tc>
          <w:tcPr>
            <w:tcW w:w="846" w:type="dxa"/>
            <w:vAlign w:val="top"/>
          </w:tcPr>
          <w:p w14:paraId="1826E4C7" w14:textId="77777777" w:rsidR="0067355C" w:rsidRPr="009219CC" w:rsidRDefault="0067355C" w:rsidP="00EC364D">
            <w:pPr>
              <w:pStyle w:val="Body"/>
            </w:pPr>
          </w:p>
        </w:tc>
        <w:tc>
          <w:tcPr>
            <w:tcW w:w="1634" w:type="dxa"/>
            <w:vAlign w:val="top"/>
          </w:tcPr>
          <w:p w14:paraId="27236B15" w14:textId="77777777" w:rsidR="0067355C" w:rsidRPr="0067355C" w:rsidRDefault="0067355C" w:rsidP="00EC364D">
            <w:pPr>
              <w:pStyle w:val="Body"/>
              <w:rPr>
                <w:b/>
              </w:rPr>
            </w:pPr>
            <w:r w:rsidRPr="0067355C">
              <w:rPr>
                <w:b/>
              </w:rPr>
              <w:t xml:space="preserve">A </w:t>
            </w:r>
          </w:p>
        </w:tc>
        <w:tc>
          <w:tcPr>
            <w:tcW w:w="1634" w:type="dxa"/>
            <w:vAlign w:val="top"/>
          </w:tcPr>
          <w:p w14:paraId="14CFC55F" w14:textId="77777777" w:rsidR="0067355C" w:rsidRPr="0067355C" w:rsidRDefault="0067355C" w:rsidP="00EC364D">
            <w:pPr>
              <w:pStyle w:val="Body"/>
              <w:rPr>
                <w:b/>
              </w:rPr>
            </w:pPr>
            <w:r w:rsidRPr="0067355C">
              <w:rPr>
                <w:b/>
              </w:rPr>
              <w:t xml:space="preserve">B </w:t>
            </w:r>
          </w:p>
        </w:tc>
        <w:tc>
          <w:tcPr>
            <w:tcW w:w="1410" w:type="dxa"/>
            <w:vAlign w:val="top"/>
          </w:tcPr>
          <w:p w14:paraId="01D37E98" w14:textId="77777777" w:rsidR="0067355C" w:rsidRPr="0067355C" w:rsidRDefault="0067355C" w:rsidP="00EC364D">
            <w:pPr>
              <w:pStyle w:val="Body"/>
              <w:rPr>
                <w:b/>
              </w:rPr>
            </w:pPr>
            <w:r w:rsidRPr="0067355C">
              <w:rPr>
                <w:b/>
              </w:rPr>
              <w:t xml:space="preserve">C </w:t>
            </w:r>
          </w:p>
        </w:tc>
        <w:tc>
          <w:tcPr>
            <w:tcW w:w="1858" w:type="dxa"/>
            <w:vAlign w:val="top"/>
          </w:tcPr>
          <w:p w14:paraId="29AC3FB9" w14:textId="77777777" w:rsidR="0067355C" w:rsidRPr="0067355C" w:rsidRDefault="0067355C" w:rsidP="00EC364D">
            <w:pPr>
              <w:pStyle w:val="Body"/>
              <w:rPr>
                <w:b/>
              </w:rPr>
            </w:pPr>
            <w:r w:rsidRPr="0067355C">
              <w:rPr>
                <w:b/>
              </w:rPr>
              <w:t xml:space="preserve">D </w:t>
            </w:r>
          </w:p>
        </w:tc>
        <w:tc>
          <w:tcPr>
            <w:tcW w:w="1634" w:type="dxa"/>
          </w:tcPr>
          <w:p w14:paraId="50156005" w14:textId="77777777" w:rsidR="0067355C" w:rsidRPr="0067355C" w:rsidRDefault="0067355C" w:rsidP="00EC364D">
            <w:pPr>
              <w:pStyle w:val="Body"/>
              <w:rPr>
                <w:b/>
              </w:rPr>
            </w:pPr>
            <w:r w:rsidRPr="0067355C">
              <w:rPr>
                <w:b/>
              </w:rPr>
              <w:t>E</w:t>
            </w:r>
          </w:p>
        </w:tc>
      </w:tr>
      <w:tr w:rsidR="0067355C" w14:paraId="6E6C98CD" w14:textId="77777777" w:rsidTr="00310505">
        <w:tc>
          <w:tcPr>
            <w:tcW w:w="846" w:type="dxa"/>
            <w:vAlign w:val="top"/>
          </w:tcPr>
          <w:p w14:paraId="3C5DF4BD" w14:textId="77777777" w:rsidR="0067355C" w:rsidRPr="0067355C" w:rsidRDefault="0067355C" w:rsidP="00EC364D">
            <w:pPr>
              <w:pStyle w:val="Body"/>
              <w:spacing w:before="80" w:after="80"/>
              <w:rPr>
                <w:b/>
              </w:rPr>
            </w:pPr>
            <w:r w:rsidRPr="0067355C">
              <w:rPr>
                <w:b/>
              </w:rPr>
              <w:t xml:space="preserve">1 </w:t>
            </w:r>
          </w:p>
        </w:tc>
        <w:tc>
          <w:tcPr>
            <w:tcW w:w="1634" w:type="dxa"/>
            <w:shd w:val="clear" w:color="auto" w:fill="D9D9D9" w:themeFill="background1" w:themeFillShade="D9"/>
            <w:vAlign w:val="top"/>
          </w:tcPr>
          <w:p w14:paraId="7B82CAA7" w14:textId="77777777" w:rsidR="0067355C" w:rsidRPr="0067355C" w:rsidRDefault="0067355C" w:rsidP="00EC364D">
            <w:pPr>
              <w:pStyle w:val="Body"/>
              <w:spacing w:before="80" w:after="80"/>
              <w:rPr>
                <w:b/>
              </w:rPr>
            </w:pPr>
            <w:r w:rsidRPr="0067355C">
              <w:rPr>
                <w:b/>
              </w:rPr>
              <w:t xml:space="preserve">Item </w:t>
            </w:r>
          </w:p>
        </w:tc>
        <w:tc>
          <w:tcPr>
            <w:tcW w:w="1634" w:type="dxa"/>
            <w:shd w:val="clear" w:color="auto" w:fill="D9D9D9" w:themeFill="background1" w:themeFillShade="D9"/>
            <w:vAlign w:val="top"/>
          </w:tcPr>
          <w:p w14:paraId="63A55A42" w14:textId="77777777" w:rsidR="0067355C" w:rsidRPr="0067355C" w:rsidRDefault="0067355C" w:rsidP="00EC364D">
            <w:pPr>
              <w:pStyle w:val="Body"/>
              <w:spacing w:before="80" w:after="80"/>
              <w:rPr>
                <w:b/>
              </w:rPr>
            </w:pPr>
            <w:r w:rsidRPr="0067355C">
              <w:rPr>
                <w:b/>
              </w:rPr>
              <w:t xml:space="preserve">Price </w:t>
            </w:r>
          </w:p>
        </w:tc>
        <w:tc>
          <w:tcPr>
            <w:tcW w:w="1410" w:type="dxa"/>
            <w:shd w:val="clear" w:color="auto" w:fill="D9D9D9" w:themeFill="background1" w:themeFillShade="D9"/>
            <w:vAlign w:val="top"/>
          </w:tcPr>
          <w:p w14:paraId="59847DE7" w14:textId="7DE7A8FA" w:rsidR="0067355C" w:rsidRPr="0067355C" w:rsidRDefault="00310505" w:rsidP="00EC364D">
            <w:pPr>
              <w:pStyle w:val="Body"/>
              <w:spacing w:before="80" w:after="80"/>
              <w:rPr>
                <w:b/>
              </w:rPr>
            </w:pPr>
            <w:r>
              <w:rPr>
                <w:b/>
              </w:rPr>
              <w:t>GST</w:t>
            </w:r>
            <w:r w:rsidR="0067355C" w:rsidRPr="0067355C">
              <w:rPr>
                <w:b/>
              </w:rPr>
              <w:t xml:space="preserve"> % </w:t>
            </w:r>
          </w:p>
        </w:tc>
        <w:tc>
          <w:tcPr>
            <w:tcW w:w="1858" w:type="dxa"/>
            <w:shd w:val="clear" w:color="auto" w:fill="D9D9D9" w:themeFill="background1" w:themeFillShade="D9"/>
            <w:vAlign w:val="top"/>
          </w:tcPr>
          <w:p w14:paraId="4ADEDE49" w14:textId="618CCA25" w:rsidR="0067355C" w:rsidRPr="0067355C" w:rsidRDefault="0067355C" w:rsidP="00310505">
            <w:pPr>
              <w:pStyle w:val="Body"/>
              <w:spacing w:before="80" w:after="80"/>
              <w:rPr>
                <w:b/>
              </w:rPr>
            </w:pPr>
            <w:r w:rsidRPr="0067355C">
              <w:rPr>
                <w:b/>
              </w:rPr>
              <w:t xml:space="preserve">Amount of </w:t>
            </w:r>
            <w:r w:rsidR="00310505">
              <w:rPr>
                <w:b/>
              </w:rPr>
              <w:t>GST</w:t>
            </w:r>
            <w:r w:rsidRPr="0067355C">
              <w:rPr>
                <w:b/>
              </w:rPr>
              <w:t xml:space="preserve"> </w:t>
            </w:r>
          </w:p>
        </w:tc>
        <w:tc>
          <w:tcPr>
            <w:tcW w:w="1634" w:type="dxa"/>
            <w:shd w:val="clear" w:color="auto" w:fill="D9D9D9" w:themeFill="background1" w:themeFillShade="D9"/>
            <w:vAlign w:val="top"/>
          </w:tcPr>
          <w:p w14:paraId="6302686A" w14:textId="0C76AD0B" w:rsidR="0067355C" w:rsidRPr="0067355C" w:rsidRDefault="00310505" w:rsidP="00EC364D">
            <w:pPr>
              <w:pStyle w:val="Body"/>
              <w:spacing w:before="80" w:after="80"/>
              <w:rPr>
                <w:b/>
              </w:rPr>
            </w:pPr>
            <w:r>
              <w:rPr>
                <w:rFonts w:eastAsia="Times New Roman" w:cstheme="minorHAnsi"/>
                <w:b/>
                <w:sz w:val="23"/>
              </w:rPr>
              <w:t xml:space="preserve">New </w:t>
            </w:r>
            <w:r w:rsidR="0067355C" w:rsidRPr="0067355C">
              <w:rPr>
                <w:rFonts w:eastAsia="Times New Roman" w:cstheme="minorHAnsi"/>
                <w:b/>
                <w:sz w:val="23"/>
              </w:rPr>
              <w:t>Price</w:t>
            </w:r>
          </w:p>
        </w:tc>
      </w:tr>
      <w:tr w:rsidR="0067355C" w14:paraId="274C2A9F" w14:textId="77777777" w:rsidTr="00310505">
        <w:tc>
          <w:tcPr>
            <w:tcW w:w="846" w:type="dxa"/>
            <w:vAlign w:val="top"/>
          </w:tcPr>
          <w:p w14:paraId="572ED8B2" w14:textId="77777777" w:rsidR="0067355C" w:rsidRPr="0067355C" w:rsidRDefault="0067355C" w:rsidP="00EC364D">
            <w:pPr>
              <w:pStyle w:val="Body"/>
              <w:rPr>
                <w:b/>
              </w:rPr>
            </w:pPr>
            <w:r w:rsidRPr="0067355C">
              <w:rPr>
                <w:b/>
              </w:rPr>
              <w:t xml:space="preserve">2 </w:t>
            </w:r>
          </w:p>
        </w:tc>
        <w:tc>
          <w:tcPr>
            <w:tcW w:w="1634" w:type="dxa"/>
            <w:vAlign w:val="top"/>
          </w:tcPr>
          <w:p w14:paraId="3B3C17FB" w14:textId="77777777" w:rsidR="0067355C" w:rsidRPr="009219CC" w:rsidRDefault="0067355C" w:rsidP="00EC364D">
            <w:pPr>
              <w:pStyle w:val="Body"/>
            </w:pPr>
          </w:p>
        </w:tc>
        <w:tc>
          <w:tcPr>
            <w:tcW w:w="1634" w:type="dxa"/>
            <w:vAlign w:val="top"/>
          </w:tcPr>
          <w:p w14:paraId="0B70C091" w14:textId="77777777" w:rsidR="0067355C" w:rsidRPr="009219CC" w:rsidRDefault="0067355C" w:rsidP="00EC364D">
            <w:pPr>
              <w:pStyle w:val="Body"/>
            </w:pPr>
          </w:p>
        </w:tc>
        <w:tc>
          <w:tcPr>
            <w:tcW w:w="1410" w:type="dxa"/>
            <w:vAlign w:val="top"/>
          </w:tcPr>
          <w:p w14:paraId="7F983FFB" w14:textId="77777777" w:rsidR="0067355C" w:rsidRPr="009219CC" w:rsidRDefault="0067355C" w:rsidP="00EC364D">
            <w:pPr>
              <w:pStyle w:val="Body"/>
            </w:pPr>
          </w:p>
        </w:tc>
        <w:tc>
          <w:tcPr>
            <w:tcW w:w="1858" w:type="dxa"/>
            <w:vAlign w:val="top"/>
          </w:tcPr>
          <w:p w14:paraId="0EDB8110" w14:textId="77777777" w:rsidR="0067355C" w:rsidRPr="009219CC" w:rsidRDefault="0067355C" w:rsidP="00EC364D">
            <w:pPr>
              <w:pStyle w:val="Body"/>
            </w:pPr>
          </w:p>
        </w:tc>
        <w:tc>
          <w:tcPr>
            <w:tcW w:w="1634" w:type="dxa"/>
            <w:vAlign w:val="top"/>
          </w:tcPr>
          <w:p w14:paraId="15F3067A" w14:textId="77777777" w:rsidR="0067355C" w:rsidRPr="009219CC" w:rsidRDefault="0067355C" w:rsidP="00EC364D">
            <w:pPr>
              <w:pStyle w:val="Body"/>
            </w:pPr>
          </w:p>
        </w:tc>
      </w:tr>
      <w:tr w:rsidR="00310505" w14:paraId="5FC1FD4B" w14:textId="77777777" w:rsidTr="00310505">
        <w:tc>
          <w:tcPr>
            <w:tcW w:w="846" w:type="dxa"/>
            <w:vAlign w:val="top"/>
          </w:tcPr>
          <w:p w14:paraId="300BE75C" w14:textId="77777777" w:rsidR="00310505" w:rsidRPr="0067355C" w:rsidRDefault="00310505" w:rsidP="00310505">
            <w:pPr>
              <w:pStyle w:val="Body"/>
              <w:rPr>
                <w:b/>
              </w:rPr>
            </w:pPr>
            <w:r w:rsidRPr="0067355C">
              <w:rPr>
                <w:b/>
              </w:rPr>
              <w:t xml:space="preserve">3 </w:t>
            </w:r>
          </w:p>
        </w:tc>
        <w:tc>
          <w:tcPr>
            <w:tcW w:w="1634" w:type="dxa"/>
            <w:vAlign w:val="top"/>
          </w:tcPr>
          <w:p w14:paraId="53B786D8" w14:textId="3CD15A50" w:rsidR="00310505" w:rsidRPr="009219CC" w:rsidRDefault="00310505" w:rsidP="00310505">
            <w:pPr>
              <w:pStyle w:val="Body"/>
            </w:pPr>
            <w:r w:rsidRPr="0091365D">
              <w:rPr>
                <w:rFonts w:cstheme="minorHAnsi"/>
                <w:sz w:val="23"/>
              </w:rPr>
              <w:t xml:space="preserve">Pants </w:t>
            </w:r>
          </w:p>
        </w:tc>
        <w:tc>
          <w:tcPr>
            <w:tcW w:w="1634" w:type="dxa"/>
            <w:vAlign w:val="top"/>
          </w:tcPr>
          <w:p w14:paraId="42BCDED1" w14:textId="70E5E10F" w:rsidR="00310505" w:rsidRPr="009219CC" w:rsidRDefault="00310505" w:rsidP="00310505">
            <w:pPr>
              <w:pStyle w:val="Body"/>
              <w:jc w:val="right"/>
            </w:pPr>
            <w:r w:rsidRPr="0091365D">
              <w:rPr>
                <w:rFonts w:cstheme="minorHAnsi"/>
                <w:sz w:val="23"/>
              </w:rPr>
              <w:t>$50.00</w:t>
            </w:r>
          </w:p>
        </w:tc>
        <w:tc>
          <w:tcPr>
            <w:tcW w:w="1410" w:type="dxa"/>
            <w:vAlign w:val="top"/>
          </w:tcPr>
          <w:p w14:paraId="62BCC34D" w14:textId="33F86007" w:rsidR="00310505" w:rsidRPr="009219CC" w:rsidRDefault="00310505" w:rsidP="00310505">
            <w:pPr>
              <w:pStyle w:val="Body"/>
              <w:jc w:val="center"/>
            </w:pPr>
            <w:r w:rsidRPr="0091365D">
              <w:rPr>
                <w:rFonts w:cstheme="minorHAnsi"/>
                <w:sz w:val="23"/>
              </w:rPr>
              <w:t>10%</w:t>
            </w:r>
          </w:p>
        </w:tc>
        <w:tc>
          <w:tcPr>
            <w:tcW w:w="1858" w:type="dxa"/>
            <w:vAlign w:val="top"/>
          </w:tcPr>
          <w:p w14:paraId="7E9D56D5" w14:textId="4AC3201A" w:rsidR="00310505" w:rsidRPr="009219CC" w:rsidRDefault="00310505" w:rsidP="00310505">
            <w:pPr>
              <w:pStyle w:val="Body"/>
              <w:jc w:val="right"/>
            </w:pPr>
            <w:r w:rsidRPr="0091365D">
              <w:rPr>
                <w:rFonts w:cstheme="minorHAnsi"/>
                <w:sz w:val="23"/>
              </w:rPr>
              <w:t xml:space="preserve">=B3*C3 </w:t>
            </w:r>
          </w:p>
        </w:tc>
        <w:tc>
          <w:tcPr>
            <w:tcW w:w="1634" w:type="dxa"/>
            <w:vAlign w:val="top"/>
          </w:tcPr>
          <w:p w14:paraId="75191EDD" w14:textId="0E9D6238" w:rsidR="00310505" w:rsidRPr="009219CC" w:rsidRDefault="00310505" w:rsidP="00310505">
            <w:pPr>
              <w:pStyle w:val="Body"/>
              <w:jc w:val="right"/>
            </w:pPr>
            <w:r w:rsidRPr="0091365D">
              <w:rPr>
                <w:rFonts w:cstheme="minorHAnsi"/>
                <w:sz w:val="23"/>
              </w:rPr>
              <w:t xml:space="preserve">=B3+(B3*C3) </w:t>
            </w:r>
          </w:p>
        </w:tc>
      </w:tr>
      <w:tr w:rsidR="00310505" w14:paraId="2CF10633" w14:textId="77777777" w:rsidTr="00310505">
        <w:tc>
          <w:tcPr>
            <w:tcW w:w="846" w:type="dxa"/>
            <w:vAlign w:val="top"/>
          </w:tcPr>
          <w:p w14:paraId="301F0D93" w14:textId="77777777" w:rsidR="00310505" w:rsidRPr="0067355C" w:rsidRDefault="00310505" w:rsidP="00310505">
            <w:pPr>
              <w:pStyle w:val="Body"/>
              <w:rPr>
                <w:b/>
              </w:rPr>
            </w:pPr>
            <w:r w:rsidRPr="0067355C">
              <w:rPr>
                <w:b/>
              </w:rPr>
              <w:t xml:space="preserve">4 </w:t>
            </w:r>
          </w:p>
        </w:tc>
        <w:tc>
          <w:tcPr>
            <w:tcW w:w="1634" w:type="dxa"/>
            <w:vAlign w:val="top"/>
          </w:tcPr>
          <w:p w14:paraId="32588663" w14:textId="18A85925" w:rsidR="00310505" w:rsidRPr="009219CC" w:rsidRDefault="00310505" w:rsidP="00310505">
            <w:pPr>
              <w:pStyle w:val="Body"/>
            </w:pPr>
            <w:r w:rsidRPr="0091365D">
              <w:rPr>
                <w:rFonts w:cstheme="minorHAnsi"/>
                <w:sz w:val="23"/>
              </w:rPr>
              <w:t xml:space="preserve">Skirt </w:t>
            </w:r>
          </w:p>
        </w:tc>
        <w:tc>
          <w:tcPr>
            <w:tcW w:w="1634" w:type="dxa"/>
            <w:vAlign w:val="top"/>
          </w:tcPr>
          <w:p w14:paraId="09285078" w14:textId="5F2554B0" w:rsidR="00310505" w:rsidRPr="009219CC" w:rsidRDefault="00310505" w:rsidP="00310505">
            <w:pPr>
              <w:pStyle w:val="Body"/>
              <w:jc w:val="right"/>
            </w:pPr>
            <w:r w:rsidRPr="0091365D">
              <w:rPr>
                <w:rFonts w:cstheme="minorHAnsi"/>
                <w:sz w:val="23"/>
              </w:rPr>
              <w:t>$80.00</w:t>
            </w:r>
          </w:p>
        </w:tc>
        <w:tc>
          <w:tcPr>
            <w:tcW w:w="1410" w:type="dxa"/>
            <w:vAlign w:val="top"/>
          </w:tcPr>
          <w:p w14:paraId="6AA3D087" w14:textId="0C712BF2" w:rsidR="00310505" w:rsidRPr="009219CC" w:rsidRDefault="00310505" w:rsidP="00310505">
            <w:pPr>
              <w:pStyle w:val="Body"/>
              <w:jc w:val="center"/>
            </w:pPr>
            <w:r w:rsidRPr="0091365D">
              <w:rPr>
                <w:rFonts w:cstheme="minorHAnsi"/>
                <w:sz w:val="23"/>
              </w:rPr>
              <w:t>10%</w:t>
            </w:r>
          </w:p>
        </w:tc>
        <w:tc>
          <w:tcPr>
            <w:tcW w:w="1858" w:type="dxa"/>
            <w:vAlign w:val="top"/>
          </w:tcPr>
          <w:p w14:paraId="2983A914" w14:textId="18F70EA1" w:rsidR="00310505" w:rsidRPr="009219CC" w:rsidRDefault="00310505" w:rsidP="00310505">
            <w:pPr>
              <w:pStyle w:val="Body"/>
              <w:jc w:val="right"/>
            </w:pPr>
            <w:r w:rsidRPr="0091365D">
              <w:rPr>
                <w:rFonts w:cstheme="minorHAnsi"/>
                <w:sz w:val="23"/>
              </w:rPr>
              <w:t xml:space="preserve">=B4*C4 </w:t>
            </w:r>
          </w:p>
        </w:tc>
        <w:tc>
          <w:tcPr>
            <w:tcW w:w="1634" w:type="dxa"/>
            <w:vAlign w:val="top"/>
          </w:tcPr>
          <w:p w14:paraId="3AFA3C88" w14:textId="60E99241" w:rsidR="00310505" w:rsidRPr="009219CC" w:rsidRDefault="00310505" w:rsidP="00310505">
            <w:pPr>
              <w:pStyle w:val="Body"/>
              <w:jc w:val="right"/>
            </w:pPr>
            <w:r w:rsidRPr="0091365D">
              <w:rPr>
                <w:rFonts w:cstheme="minorHAnsi"/>
                <w:sz w:val="23"/>
              </w:rPr>
              <w:t xml:space="preserve">=B4+(B4*C4) </w:t>
            </w:r>
          </w:p>
        </w:tc>
      </w:tr>
    </w:tbl>
    <w:p w14:paraId="4F9DAFC3" w14:textId="77777777" w:rsidR="004429B3" w:rsidRDefault="004429B3">
      <w:r>
        <w:br w:type="page"/>
      </w:r>
    </w:p>
    <w:p w14:paraId="37294B39" w14:textId="60B30A44" w:rsidR="00114E7D" w:rsidRPr="00FA1F21" w:rsidRDefault="0067355C" w:rsidP="00310505">
      <w:pPr>
        <w:pStyle w:val="Body"/>
        <w:spacing w:before="120" w:after="240"/>
      </w:pPr>
      <w:r w:rsidRPr="00FA1F21">
        <w:lastRenderedPageBreak/>
        <w:t>Answers below:</w:t>
      </w:r>
    </w:p>
    <w:p w14:paraId="05F22DDD" w14:textId="51CE2EAC" w:rsidR="004429B3" w:rsidRDefault="004429B3" w:rsidP="004429B3">
      <w:pPr>
        <w:pStyle w:val="Caption"/>
        <w:keepNext/>
        <w:spacing w:after="120"/>
      </w:pPr>
      <w:r>
        <w:t xml:space="preserve">Table </w:t>
      </w:r>
      <w:r w:rsidR="009C43DF">
        <w:t>9:</w:t>
      </w:r>
      <w:r>
        <w:t xml:space="preserve"> </w:t>
      </w:r>
      <w:r w:rsidRPr="005D14D8">
        <w:t>Numbers for GST added to price</w:t>
      </w:r>
    </w:p>
    <w:tbl>
      <w:tblPr>
        <w:tblStyle w:val="TableGrid"/>
        <w:tblW w:w="0" w:type="auto"/>
        <w:tblLook w:val="0480" w:firstRow="0" w:lastRow="0" w:firstColumn="1" w:lastColumn="0" w:noHBand="0" w:noVBand="1"/>
        <w:tblDescription w:val="Example showing GST and increased price with answers"/>
      </w:tblPr>
      <w:tblGrid>
        <w:gridCol w:w="846"/>
        <w:gridCol w:w="1634"/>
        <w:gridCol w:w="1634"/>
        <w:gridCol w:w="1410"/>
        <w:gridCol w:w="1858"/>
        <w:gridCol w:w="1634"/>
      </w:tblGrid>
      <w:tr w:rsidR="00310505" w14:paraId="1A93BDE4" w14:textId="77777777" w:rsidTr="00EC364D">
        <w:tc>
          <w:tcPr>
            <w:tcW w:w="846" w:type="dxa"/>
            <w:vAlign w:val="top"/>
          </w:tcPr>
          <w:p w14:paraId="60C63402" w14:textId="77777777" w:rsidR="00310505" w:rsidRPr="009219CC" w:rsidRDefault="00310505" w:rsidP="00EC364D">
            <w:pPr>
              <w:pStyle w:val="Body"/>
            </w:pPr>
          </w:p>
        </w:tc>
        <w:tc>
          <w:tcPr>
            <w:tcW w:w="1634" w:type="dxa"/>
            <w:vAlign w:val="top"/>
          </w:tcPr>
          <w:p w14:paraId="2EC62BAF" w14:textId="77777777" w:rsidR="00310505" w:rsidRPr="0067355C" w:rsidRDefault="00310505" w:rsidP="00EC364D">
            <w:pPr>
              <w:pStyle w:val="Body"/>
              <w:rPr>
                <w:b/>
              </w:rPr>
            </w:pPr>
            <w:r w:rsidRPr="0067355C">
              <w:rPr>
                <w:b/>
              </w:rPr>
              <w:t xml:space="preserve">A </w:t>
            </w:r>
          </w:p>
        </w:tc>
        <w:tc>
          <w:tcPr>
            <w:tcW w:w="1634" w:type="dxa"/>
            <w:vAlign w:val="top"/>
          </w:tcPr>
          <w:p w14:paraId="0386B531" w14:textId="77777777" w:rsidR="00310505" w:rsidRPr="0067355C" w:rsidRDefault="00310505" w:rsidP="00EC364D">
            <w:pPr>
              <w:pStyle w:val="Body"/>
              <w:rPr>
                <w:b/>
              </w:rPr>
            </w:pPr>
            <w:r w:rsidRPr="0067355C">
              <w:rPr>
                <w:b/>
              </w:rPr>
              <w:t xml:space="preserve">B </w:t>
            </w:r>
          </w:p>
        </w:tc>
        <w:tc>
          <w:tcPr>
            <w:tcW w:w="1410" w:type="dxa"/>
            <w:vAlign w:val="top"/>
          </w:tcPr>
          <w:p w14:paraId="61E1B965" w14:textId="77777777" w:rsidR="00310505" w:rsidRPr="0067355C" w:rsidRDefault="00310505" w:rsidP="00EC364D">
            <w:pPr>
              <w:pStyle w:val="Body"/>
              <w:rPr>
                <w:b/>
              </w:rPr>
            </w:pPr>
            <w:r w:rsidRPr="0067355C">
              <w:rPr>
                <w:b/>
              </w:rPr>
              <w:t xml:space="preserve">C </w:t>
            </w:r>
          </w:p>
        </w:tc>
        <w:tc>
          <w:tcPr>
            <w:tcW w:w="1858" w:type="dxa"/>
            <w:vAlign w:val="top"/>
          </w:tcPr>
          <w:p w14:paraId="2B92320E" w14:textId="77777777" w:rsidR="00310505" w:rsidRPr="0067355C" w:rsidRDefault="00310505" w:rsidP="00EC364D">
            <w:pPr>
              <w:pStyle w:val="Body"/>
              <w:rPr>
                <w:b/>
              </w:rPr>
            </w:pPr>
            <w:r w:rsidRPr="0067355C">
              <w:rPr>
                <w:b/>
              </w:rPr>
              <w:t xml:space="preserve">D </w:t>
            </w:r>
          </w:p>
        </w:tc>
        <w:tc>
          <w:tcPr>
            <w:tcW w:w="1634" w:type="dxa"/>
          </w:tcPr>
          <w:p w14:paraId="22971F2D" w14:textId="77777777" w:rsidR="00310505" w:rsidRPr="0067355C" w:rsidRDefault="00310505" w:rsidP="00EC364D">
            <w:pPr>
              <w:pStyle w:val="Body"/>
              <w:rPr>
                <w:b/>
              </w:rPr>
            </w:pPr>
            <w:r w:rsidRPr="0067355C">
              <w:rPr>
                <w:b/>
              </w:rPr>
              <w:t>E</w:t>
            </w:r>
          </w:p>
        </w:tc>
      </w:tr>
      <w:tr w:rsidR="00310505" w14:paraId="4BC3DB69" w14:textId="77777777" w:rsidTr="00EC364D">
        <w:tc>
          <w:tcPr>
            <w:tcW w:w="846" w:type="dxa"/>
            <w:vAlign w:val="top"/>
          </w:tcPr>
          <w:p w14:paraId="30E8A4AD" w14:textId="77777777" w:rsidR="00310505" w:rsidRPr="0067355C" w:rsidRDefault="00310505" w:rsidP="00EC364D">
            <w:pPr>
              <w:pStyle w:val="Body"/>
              <w:spacing w:before="80" w:after="80"/>
              <w:rPr>
                <w:b/>
              </w:rPr>
            </w:pPr>
            <w:r w:rsidRPr="0067355C">
              <w:rPr>
                <w:b/>
              </w:rPr>
              <w:t xml:space="preserve">1 </w:t>
            </w:r>
          </w:p>
        </w:tc>
        <w:tc>
          <w:tcPr>
            <w:tcW w:w="1634" w:type="dxa"/>
            <w:shd w:val="clear" w:color="auto" w:fill="D9D9D9" w:themeFill="background1" w:themeFillShade="D9"/>
            <w:vAlign w:val="top"/>
          </w:tcPr>
          <w:p w14:paraId="68025A4F" w14:textId="77777777" w:rsidR="00310505" w:rsidRPr="0067355C" w:rsidRDefault="00310505" w:rsidP="00EC364D">
            <w:pPr>
              <w:pStyle w:val="Body"/>
              <w:spacing w:before="80" w:after="80"/>
              <w:rPr>
                <w:b/>
              </w:rPr>
            </w:pPr>
            <w:r w:rsidRPr="0067355C">
              <w:rPr>
                <w:b/>
              </w:rPr>
              <w:t xml:space="preserve">Item </w:t>
            </w:r>
          </w:p>
        </w:tc>
        <w:tc>
          <w:tcPr>
            <w:tcW w:w="1634" w:type="dxa"/>
            <w:shd w:val="clear" w:color="auto" w:fill="D9D9D9" w:themeFill="background1" w:themeFillShade="D9"/>
            <w:vAlign w:val="top"/>
          </w:tcPr>
          <w:p w14:paraId="3D4F8442" w14:textId="77777777" w:rsidR="00310505" w:rsidRPr="0067355C" w:rsidRDefault="00310505" w:rsidP="00EC364D">
            <w:pPr>
              <w:pStyle w:val="Body"/>
              <w:spacing w:before="80" w:after="80"/>
              <w:rPr>
                <w:b/>
              </w:rPr>
            </w:pPr>
            <w:r w:rsidRPr="0067355C">
              <w:rPr>
                <w:b/>
              </w:rPr>
              <w:t xml:space="preserve">Price </w:t>
            </w:r>
          </w:p>
        </w:tc>
        <w:tc>
          <w:tcPr>
            <w:tcW w:w="1410" w:type="dxa"/>
            <w:shd w:val="clear" w:color="auto" w:fill="D9D9D9" w:themeFill="background1" w:themeFillShade="D9"/>
            <w:vAlign w:val="top"/>
          </w:tcPr>
          <w:p w14:paraId="2E919F9C" w14:textId="77777777" w:rsidR="00310505" w:rsidRPr="0067355C" w:rsidRDefault="00310505" w:rsidP="00EC364D">
            <w:pPr>
              <w:pStyle w:val="Body"/>
              <w:spacing w:before="80" w:after="80"/>
              <w:rPr>
                <w:b/>
              </w:rPr>
            </w:pPr>
            <w:r>
              <w:rPr>
                <w:b/>
              </w:rPr>
              <w:t>GST</w:t>
            </w:r>
            <w:r w:rsidRPr="0067355C">
              <w:rPr>
                <w:b/>
              </w:rPr>
              <w:t xml:space="preserve"> % </w:t>
            </w:r>
          </w:p>
        </w:tc>
        <w:tc>
          <w:tcPr>
            <w:tcW w:w="1858" w:type="dxa"/>
            <w:shd w:val="clear" w:color="auto" w:fill="D9D9D9" w:themeFill="background1" w:themeFillShade="D9"/>
            <w:vAlign w:val="top"/>
          </w:tcPr>
          <w:p w14:paraId="23A4F007" w14:textId="77777777" w:rsidR="00310505" w:rsidRPr="0067355C" w:rsidRDefault="00310505" w:rsidP="00EC364D">
            <w:pPr>
              <w:pStyle w:val="Body"/>
              <w:spacing w:before="80" w:after="80"/>
              <w:rPr>
                <w:b/>
              </w:rPr>
            </w:pPr>
            <w:r w:rsidRPr="0067355C">
              <w:rPr>
                <w:b/>
              </w:rPr>
              <w:t xml:space="preserve">Amount of </w:t>
            </w:r>
            <w:r>
              <w:rPr>
                <w:b/>
              </w:rPr>
              <w:t>GST</w:t>
            </w:r>
            <w:r w:rsidRPr="0067355C">
              <w:rPr>
                <w:b/>
              </w:rPr>
              <w:t xml:space="preserve"> </w:t>
            </w:r>
          </w:p>
        </w:tc>
        <w:tc>
          <w:tcPr>
            <w:tcW w:w="1634" w:type="dxa"/>
            <w:shd w:val="clear" w:color="auto" w:fill="D9D9D9" w:themeFill="background1" w:themeFillShade="D9"/>
            <w:vAlign w:val="top"/>
          </w:tcPr>
          <w:p w14:paraId="0998F38B" w14:textId="77777777" w:rsidR="00310505" w:rsidRPr="0067355C" w:rsidRDefault="00310505" w:rsidP="00EC364D">
            <w:pPr>
              <w:pStyle w:val="Body"/>
              <w:spacing w:before="80" w:after="80"/>
              <w:rPr>
                <w:b/>
              </w:rPr>
            </w:pPr>
            <w:r>
              <w:rPr>
                <w:rFonts w:eastAsia="Times New Roman" w:cstheme="minorHAnsi"/>
                <w:b/>
                <w:sz w:val="23"/>
              </w:rPr>
              <w:t xml:space="preserve">New </w:t>
            </w:r>
            <w:r w:rsidRPr="0067355C">
              <w:rPr>
                <w:rFonts w:eastAsia="Times New Roman" w:cstheme="minorHAnsi"/>
                <w:b/>
                <w:sz w:val="23"/>
              </w:rPr>
              <w:t>Price</w:t>
            </w:r>
          </w:p>
        </w:tc>
      </w:tr>
      <w:tr w:rsidR="00310505" w14:paraId="07892012" w14:textId="77777777" w:rsidTr="00EC364D">
        <w:tc>
          <w:tcPr>
            <w:tcW w:w="846" w:type="dxa"/>
            <w:vAlign w:val="top"/>
          </w:tcPr>
          <w:p w14:paraId="33C522A9" w14:textId="77777777" w:rsidR="00310505" w:rsidRPr="0067355C" w:rsidRDefault="00310505" w:rsidP="00EC364D">
            <w:pPr>
              <w:pStyle w:val="Body"/>
              <w:rPr>
                <w:b/>
              </w:rPr>
            </w:pPr>
            <w:r w:rsidRPr="0067355C">
              <w:rPr>
                <w:b/>
              </w:rPr>
              <w:t xml:space="preserve">2 </w:t>
            </w:r>
          </w:p>
        </w:tc>
        <w:tc>
          <w:tcPr>
            <w:tcW w:w="1634" w:type="dxa"/>
            <w:vAlign w:val="top"/>
          </w:tcPr>
          <w:p w14:paraId="2CCF8D3B" w14:textId="77777777" w:rsidR="00310505" w:rsidRPr="009219CC" w:rsidRDefault="00310505" w:rsidP="00EC364D">
            <w:pPr>
              <w:pStyle w:val="Body"/>
            </w:pPr>
          </w:p>
        </w:tc>
        <w:tc>
          <w:tcPr>
            <w:tcW w:w="1634" w:type="dxa"/>
            <w:vAlign w:val="top"/>
          </w:tcPr>
          <w:p w14:paraId="3169D020" w14:textId="77777777" w:rsidR="00310505" w:rsidRPr="009219CC" w:rsidRDefault="00310505" w:rsidP="00EC364D">
            <w:pPr>
              <w:pStyle w:val="Body"/>
            </w:pPr>
          </w:p>
        </w:tc>
        <w:tc>
          <w:tcPr>
            <w:tcW w:w="1410" w:type="dxa"/>
            <w:vAlign w:val="top"/>
          </w:tcPr>
          <w:p w14:paraId="43621E3D" w14:textId="77777777" w:rsidR="00310505" w:rsidRPr="009219CC" w:rsidRDefault="00310505" w:rsidP="00EC364D">
            <w:pPr>
              <w:pStyle w:val="Body"/>
            </w:pPr>
          </w:p>
        </w:tc>
        <w:tc>
          <w:tcPr>
            <w:tcW w:w="1858" w:type="dxa"/>
            <w:vAlign w:val="top"/>
          </w:tcPr>
          <w:p w14:paraId="262ECFFF" w14:textId="77777777" w:rsidR="00310505" w:rsidRPr="009219CC" w:rsidRDefault="00310505" w:rsidP="00EC364D">
            <w:pPr>
              <w:pStyle w:val="Body"/>
            </w:pPr>
          </w:p>
        </w:tc>
        <w:tc>
          <w:tcPr>
            <w:tcW w:w="1634" w:type="dxa"/>
            <w:vAlign w:val="top"/>
          </w:tcPr>
          <w:p w14:paraId="6CEE2833" w14:textId="77777777" w:rsidR="00310505" w:rsidRPr="009219CC" w:rsidRDefault="00310505" w:rsidP="00EC364D">
            <w:pPr>
              <w:pStyle w:val="Body"/>
            </w:pPr>
          </w:p>
        </w:tc>
      </w:tr>
      <w:tr w:rsidR="00310505" w14:paraId="064EE60E" w14:textId="77777777" w:rsidTr="00EC364D">
        <w:tc>
          <w:tcPr>
            <w:tcW w:w="846" w:type="dxa"/>
            <w:vAlign w:val="top"/>
          </w:tcPr>
          <w:p w14:paraId="32A0099D" w14:textId="77777777" w:rsidR="00310505" w:rsidRPr="0067355C" w:rsidRDefault="00310505" w:rsidP="00EC364D">
            <w:pPr>
              <w:pStyle w:val="Body"/>
              <w:rPr>
                <w:b/>
              </w:rPr>
            </w:pPr>
            <w:r w:rsidRPr="0067355C">
              <w:rPr>
                <w:b/>
              </w:rPr>
              <w:t xml:space="preserve">3 </w:t>
            </w:r>
          </w:p>
        </w:tc>
        <w:tc>
          <w:tcPr>
            <w:tcW w:w="1634" w:type="dxa"/>
            <w:vAlign w:val="top"/>
          </w:tcPr>
          <w:p w14:paraId="409D92EB" w14:textId="77777777" w:rsidR="00310505" w:rsidRPr="009219CC" w:rsidRDefault="00310505" w:rsidP="00EC364D">
            <w:pPr>
              <w:pStyle w:val="Body"/>
            </w:pPr>
            <w:r w:rsidRPr="0091365D">
              <w:rPr>
                <w:rFonts w:cstheme="minorHAnsi"/>
                <w:sz w:val="23"/>
              </w:rPr>
              <w:t xml:space="preserve">Pants </w:t>
            </w:r>
          </w:p>
        </w:tc>
        <w:tc>
          <w:tcPr>
            <w:tcW w:w="1634" w:type="dxa"/>
            <w:vAlign w:val="top"/>
          </w:tcPr>
          <w:p w14:paraId="781A14C3" w14:textId="77777777" w:rsidR="00310505" w:rsidRPr="009219CC" w:rsidRDefault="00310505" w:rsidP="00EC364D">
            <w:pPr>
              <w:pStyle w:val="Body"/>
              <w:jc w:val="right"/>
            </w:pPr>
            <w:r w:rsidRPr="0091365D">
              <w:rPr>
                <w:rFonts w:cstheme="minorHAnsi"/>
                <w:sz w:val="23"/>
              </w:rPr>
              <w:t>$50.00</w:t>
            </w:r>
          </w:p>
        </w:tc>
        <w:tc>
          <w:tcPr>
            <w:tcW w:w="1410" w:type="dxa"/>
            <w:vAlign w:val="top"/>
          </w:tcPr>
          <w:p w14:paraId="1B9B836A" w14:textId="77777777" w:rsidR="00310505" w:rsidRPr="009219CC" w:rsidRDefault="00310505" w:rsidP="00EC364D">
            <w:pPr>
              <w:pStyle w:val="Body"/>
              <w:jc w:val="center"/>
            </w:pPr>
            <w:r w:rsidRPr="0091365D">
              <w:rPr>
                <w:rFonts w:cstheme="minorHAnsi"/>
                <w:sz w:val="23"/>
              </w:rPr>
              <w:t>10%</w:t>
            </w:r>
          </w:p>
        </w:tc>
        <w:tc>
          <w:tcPr>
            <w:tcW w:w="1858" w:type="dxa"/>
            <w:vAlign w:val="top"/>
          </w:tcPr>
          <w:p w14:paraId="380D35AD" w14:textId="00B13A33" w:rsidR="00310505" w:rsidRPr="009219CC" w:rsidRDefault="00310505" w:rsidP="00310505">
            <w:pPr>
              <w:pStyle w:val="Body"/>
              <w:jc w:val="right"/>
            </w:pPr>
            <w:r w:rsidRPr="0091365D">
              <w:rPr>
                <w:rFonts w:cstheme="minorHAnsi"/>
                <w:sz w:val="23"/>
              </w:rPr>
              <w:t>=</w:t>
            </w:r>
            <w:r>
              <w:rPr>
                <w:rFonts w:cstheme="minorHAnsi"/>
                <w:sz w:val="23"/>
              </w:rPr>
              <w:t>$5.00</w:t>
            </w:r>
            <w:r w:rsidRPr="0091365D">
              <w:rPr>
                <w:rFonts w:cstheme="minorHAnsi"/>
                <w:sz w:val="23"/>
              </w:rPr>
              <w:t xml:space="preserve"> </w:t>
            </w:r>
          </w:p>
        </w:tc>
        <w:tc>
          <w:tcPr>
            <w:tcW w:w="1634" w:type="dxa"/>
            <w:vAlign w:val="top"/>
          </w:tcPr>
          <w:p w14:paraId="6DD10237" w14:textId="5D8C1C52" w:rsidR="00310505" w:rsidRPr="009219CC" w:rsidRDefault="00310505" w:rsidP="00310505">
            <w:pPr>
              <w:pStyle w:val="Body"/>
              <w:jc w:val="right"/>
            </w:pPr>
            <w:r w:rsidRPr="0091365D">
              <w:rPr>
                <w:rFonts w:cstheme="minorHAnsi"/>
                <w:sz w:val="23"/>
              </w:rPr>
              <w:t>=</w:t>
            </w:r>
            <w:r>
              <w:rPr>
                <w:rFonts w:cstheme="minorHAnsi"/>
                <w:sz w:val="23"/>
              </w:rPr>
              <w:t>$55.00</w:t>
            </w:r>
            <w:r w:rsidRPr="0091365D">
              <w:rPr>
                <w:rFonts w:cstheme="minorHAnsi"/>
                <w:sz w:val="23"/>
              </w:rPr>
              <w:t xml:space="preserve"> </w:t>
            </w:r>
          </w:p>
        </w:tc>
      </w:tr>
      <w:tr w:rsidR="00310505" w14:paraId="6510A33A" w14:textId="77777777" w:rsidTr="00EC364D">
        <w:tc>
          <w:tcPr>
            <w:tcW w:w="846" w:type="dxa"/>
            <w:vAlign w:val="top"/>
          </w:tcPr>
          <w:p w14:paraId="1BDC541F" w14:textId="77777777" w:rsidR="00310505" w:rsidRPr="0067355C" w:rsidRDefault="00310505" w:rsidP="00EC364D">
            <w:pPr>
              <w:pStyle w:val="Body"/>
              <w:rPr>
                <w:b/>
              </w:rPr>
            </w:pPr>
            <w:r w:rsidRPr="0067355C">
              <w:rPr>
                <w:b/>
              </w:rPr>
              <w:t xml:space="preserve">4 </w:t>
            </w:r>
          </w:p>
        </w:tc>
        <w:tc>
          <w:tcPr>
            <w:tcW w:w="1634" w:type="dxa"/>
            <w:vAlign w:val="top"/>
          </w:tcPr>
          <w:p w14:paraId="6E93E31B" w14:textId="77777777" w:rsidR="00310505" w:rsidRPr="009219CC" w:rsidRDefault="00310505" w:rsidP="00EC364D">
            <w:pPr>
              <w:pStyle w:val="Body"/>
            </w:pPr>
            <w:r w:rsidRPr="0091365D">
              <w:rPr>
                <w:rFonts w:cstheme="minorHAnsi"/>
                <w:sz w:val="23"/>
              </w:rPr>
              <w:t xml:space="preserve">Skirt </w:t>
            </w:r>
          </w:p>
        </w:tc>
        <w:tc>
          <w:tcPr>
            <w:tcW w:w="1634" w:type="dxa"/>
            <w:vAlign w:val="top"/>
          </w:tcPr>
          <w:p w14:paraId="3A7C6557" w14:textId="77777777" w:rsidR="00310505" w:rsidRPr="009219CC" w:rsidRDefault="00310505" w:rsidP="00EC364D">
            <w:pPr>
              <w:pStyle w:val="Body"/>
              <w:jc w:val="right"/>
            </w:pPr>
            <w:r w:rsidRPr="0091365D">
              <w:rPr>
                <w:rFonts w:cstheme="minorHAnsi"/>
                <w:sz w:val="23"/>
              </w:rPr>
              <w:t>$80.00</w:t>
            </w:r>
          </w:p>
        </w:tc>
        <w:tc>
          <w:tcPr>
            <w:tcW w:w="1410" w:type="dxa"/>
            <w:vAlign w:val="top"/>
          </w:tcPr>
          <w:p w14:paraId="51488F0D" w14:textId="77777777" w:rsidR="00310505" w:rsidRPr="009219CC" w:rsidRDefault="00310505" w:rsidP="00EC364D">
            <w:pPr>
              <w:pStyle w:val="Body"/>
              <w:jc w:val="center"/>
            </w:pPr>
            <w:r w:rsidRPr="0091365D">
              <w:rPr>
                <w:rFonts w:cstheme="minorHAnsi"/>
                <w:sz w:val="23"/>
              </w:rPr>
              <w:t>10%</w:t>
            </w:r>
          </w:p>
        </w:tc>
        <w:tc>
          <w:tcPr>
            <w:tcW w:w="1858" w:type="dxa"/>
            <w:vAlign w:val="top"/>
          </w:tcPr>
          <w:p w14:paraId="67A4B465" w14:textId="32B47A9A" w:rsidR="00310505" w:rsidRPr="009219CC" w:rsidRDefault="00310505" w:rsidP="00310505">
            <w:pPr>
              <w:pStyle w:val="Body"/>
              <w:jc w:val="right"/>
            </w:pPr>
            <w:r w:rsidRPr="0091365D">
              <w:rPr>
                <w:rFonts w:cstheme="minorHAnsi"/>
                <w:sz w:val="23"/>
              </w:rPr>
              <w:t>=</w:t>
            </w:r>
            <w:r>
              <w:rPr>
                <w:rFonts w:cstheme="minorHAnsi"/>
                <w:sz w:val="23"/>
              </w:rPr>
              <w:t>$8.00</w:t>
            </w:r>
            <w:r w:rsidRPr="0091365D">
              <w:rPr>
                <w:rFonts w:cstheme="minorHAnsi"/>
                <w:sz w:val="23"/>
              </w:rPr>
              <w:t xml:space="preserve"> </w:t>
            </w:r>
          </w:p>
        </w:tc>
        <w:tc>
          <w:tcPr>
            <w:tcW w:w="1634" w:type="dxa"/>
            <w:vAlign w:val="top"/>
          </w:tcPr>
          <w:p w14:paraId="34A97C41" w14:textId="65D160A7" w:rsidR="00310505" w:rsidRPr="009219CC" w:rsidRDefault="00310505" w:rsidP="00310505">
            <w:pPr>
              <w:pStyle w:val="Body"/>
              <w:jc w:val="right"/>
            </w:pPr>
            <w:r w:rsidRPr="0091365D">
              <w:rPr>
                <w:rFonts w:cstheme="minorHAnsi"/>
                <w:sz w:val="23"/>
              </w:rPr>
              <w:t>=</w:t>
            </w:r>
            <w:r>
              <w:rPr>
                <w:rFonts w:cstheme="minorHAnsi"/>
                <w:sz w:val="23"/>
              </w:rPr>
              <w:t>$88.00</w:t>
            </w:r>
            <w:r w:rsidRPr="0091365D">
              <w:rPr>
                <w:rFonts w:cstheme="minorHAnsi"/>
                <w:sz w:val="23"/>
              </w:rPr>
              <w:t xml:space="preserve"> </w:t>
            </w:r>
          </w:p>
        </w:tc>
      </w:tr>
    </w:tbl>
    <w:p w14:paraId="5D0A1321" w14:textId="57706F9D" w:rsidR="00114E7D" w:rsidRPr="00FA1F21" w:rsidRDefault="00114E7D" w:rsidP="00310505">
      <w:pPr>
        <w:pStyle w:val="Heading2"/>
      </w:pPr>
      <w:bookmarkStart w:id="36" w:name="_Toc10032457"/>
      <w:r w:rsidRPr="00FA1F21">
        <w:t>Data series</w:t>
      </w:r>
      <w:bookmarkEnd w:id="36"/>
      <w:r w:rsidRPr="00FA1F21">
        <w:t xml:space="preserve"> </w:t>
      </w:r>
    </w:p>
    <w:p w14:paraId="668CB4D9" w14:textId="78B779A4" w:rsidR="00114E7D" w:rsidRPr="00FA1F21" w:rsidRDefault="00114E7D" w:rsidP="00FA1F21">
      <w:pPr>
        <w:pStyle w:val="Body"/>
      </w:pPr>
      <w:r w:rsidRPr="00FA1F21">
        <w:t xml:space="preserve">A data series is a series of values that you need in a worksheet, where the individual values are related to each other in a simple way </w:t>
      </w:r>
      <w:r w:rsidR="00310505" w:rsidRPr="00FA1F21">
        <w:t>e.g.</w:t>
      </w:r>
      <w:r w:rsidRPr="00FA1F21">
        <w:t xml:space="preserve"> series </w:t>
      </w:r>
      <w:r w:rsidR="00310505">
        <w:t>of dates, days, years, numbers.</w:t>
      </w:r>
    </w:p>
    <w:p w14:paraId="3F02DD32" w14:textId="77777777" w:rsidR="00114E7D" w:rsidRPr="00FA1F21" w:rsidRDefault="00114E7D" w:rsidP="00310505">
      <w:pPr>
        <w:pStyle w:val="Heading3"/>
      </w:pPr>
      <w:bookmarkStart w:id="37" w:name="_Toc10032458"/>
      <w:r w:rsidRPr="00FA1F21">
        <w:t>Procedure</w:t>
      </w:r>
      <w:bookmarkEnd w:id="37"/>
    </w:p>
    <w:p w14:paraId="706ACF36" w14:textId="312F4159" w:rsidR="00114E7D" w:rsidRPr="00FA1F21" w:rsidRDefault="00114E7D" w:rsidP="00FA1F21">
      <w:pPr>
        <w:pStyle w:val="Body"/>
      </w:pPr>
      <w:r w:rsidRPr="00FA1F21">
        <w:t xml:space="preserve">Key in first of series </w:t>
      </w:r>
      <w:r w:rsidR="00310505" w:rsidRPr="00FA1F21">
        <w:t>e.g.</w:t>
      </w:r>
      <w:r w:rsidRPr="00FA1F21">
        <w:t xml:space="preserve"> Monday, January </w:t>
      </w:r>
      <w:r w:rsidR="00310505" w:rsidRPr="00FA1F21">
        <w:t>etc.</w:t>
      </w:r>
      <w:r w:rsidRPr="00FA1F21">
        <w:t xml:space="preserve"> </w:t>
      </w:r>
    </w:p>
    <w:p w14:paraId="79D0016D" w14:textId="4EA3B15C" w:rsidR="00114E7D" w:rsidRDefault="00114E7D" w:rsidP="00114E7D">
      <w:pPr>
        <w:pStyle w:val="Body"/>
        <w:spacing w:before="240"/>
      </w:pPr>
      <w:r>
        <w:t>Drag fill handle (Autofill) down or across the cells where series is to be copied to and release</w:t>
      </w:r>
      <w:r w:rsidR="00310505">
        <w:t>.</w:t>
      </w:r>
    </w:p>
    <w:p w14:paraId="5170E1DC" w14:textId="469180A7" w:rsidR="00114E7D" w:rsidRPr="00FA1F21" w:rsidRDefault="00114E7D" w:rsidP="00310505">
      <w:pPr>
        <w:pStyle w:val="Body"/>
        <w:spacing w:before="240"/>
      </w:pPr>
      <w:r>
        <w:rPr>
          <w:noProof/>
          <w:lang w:eastAsia="en-AU"/>
        </w:rPr>
        <w:drawing>
          <wp:inline distT="0" distB="0" distL="0" distR="0" wp14:anchorId="1C6D1832" wp14:editId="35A3DA8D">
            <wp:extent cx="2775585" cy="2575285"/>
            <wp:effectExtent l="0" t="0" r="5715" b="0"/>
            <wp:docPr id="36" name="Picture 36" descr="Screen grab of using Auto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780007" cy="2579388"/>
                    </a:xfrm>
                    <a:prstGeom prst="rect">
                      <a:avLst/>
                    </a:prstGeom>
                  </pic:spPr>
                </pic:pic>
              </a:graphicData>
            </a:graphic>
          </wp:inline>
        </w:drawing>
      </w:r>
    </w:p>
    <w:p w14:paraId="71ECD86F" w14:textId="36A41415" w:rsidR="00114E7D" w:rsidRPr="00FA1F21" w:rsidRDefault="00310505" w:rsidP="00310505">
      <w:pPr>
        <w:pStyle w:val="feature"/>
        <w:spacing w:after="360"/>
      </w:pPr>
      <w:r>
        <w:t xml:space="preserve">Note: </w:t>
      </w:r>
      <w:r w:rsidR="00114E7D" w:rsidRPr="00FA1F21">
        <w:t>This same method applie</w:t>
      </w:r>
      <w:r>
        <w:t xml:space="preserve">s to dates, days, numbers etc. </w:t>
      </w:r>
      <w:r w:rsidR="00114E7D" w:rsidRPr="00FA1F21">
        <w:t>Just highlight enough cells to set the format</w:t>
      </w:r>
      <w:r>
        <w:t>.</w:t>
      </w:r>
    </w:p>
    <w:p w14:paraId="40C5EF0C" w14:textId="77777777" w:rsidR="004429B3" w:rsidRDefault="004429B3">
      <w:r>
        <w:br w:type="page"/>
      </w:r>
    </w:p>
    <w:tbl>
      <w:tblPr>
        <w:tblW w:w="9072" w:type="dxa"/>
        <w:shd w:val="clear" w:color="auto" w:fill="E7E7D4"/>
        <w:tblLook w:val="0600" w:firstRow="0" w:lastRow="0" w:firstColumn="0" w:lastColumn="0" w:noHBand="1" w:noVBand="1"/>
      </w:tblPr>
      <w:tblGrid>
        <w:gridCol w:w="992"/>
        <w:gridCol w:w="8080"/>
      </w:tblGrid>
      <w:tr w:rsidR="00112369" w14:paraId="4B1B5162" w14:textId="77777777" w:rsidTr="0E623260">
        <w:trPr>
          <w:trHeight w:val="659"/>
        </w:trPr>
        <w:tc>
          <w:tcPr>
            <w:tcW w:w="992" w:type="dxa"/>
            <w:shd w:val="clear" w:color="auto" w:fill="E7E7D4"/>
            <w:vAlign w:val="center"/>
          </w:tcPr>
          <w:p w14:paraId="65A4110F" w14:textId="29E4921B" w:rsidR="00112369" w:rsidRPr="009C3DED" w:rsidRDefault="00112369" w:rsidP="009D4061">
            <w:pPr>
              <w:pStyle w:val="Body"/>
              <w:spacing w:after="0" w:line="240" w:lineRule="auto"/>
              <w:jc w:val="center"/>
            </w:pPr>
            <w:r>
              <w:rPr>
                <w:noProof/>
                <w:lang w:eastAsia="en-AU"/>
              </w:rPr>
              <w:lastRenderedPageBreak/>
              <w:drawing>
                <wp:inline distT="0" distB="0" distL="0" distR="0" wp14:anchorId="1AEDF329" wp14:editId="4C82FEF4">
                  <wp:extent cx="365760" cy="357809"/>
                  <wp:effectExtent l="0" t="0" r="0" b="4445"/>
                  <wp:docPr id="224" name="Picture 22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E7E7D4"/>
          </w:tcPr>
          <w:p w14:paraId="622F4949" w14:textId="77777777" w:rsidR="00112369" w:rsidRPr="009C3DED" w:rsidRDefault="00112369" w:rsidP="006351B5">
            <w:pPr>
              <w:pStyle w:val="Heading1noTOC"/>
            </w:pPr>
            <w:r w:rsidRPr="009C3DED">
              <w:t>Practice activity</w:t>
            </w:r>
          </w:p>
        </w:tc>
      </w:tr>
    </w:tbl>
    <w:p w14:paraId="720DEA99" w14:textId="0E312BC1" w:rsidR="00112369" w:rsidRDefault="00114E7D" w:rsidP="00112369">
      <w:pPr>
        <w:pStyle w:val="Heading2"/>
      </w:pPr>
      <w:bookmarkStart w:id="38" w:name="_Toc10032459"/>
      <w:r>
        <w:t>Activity</w:t>
      </w:r>
      <w:r w:rsidR="009407FE">
        <w:t>:</w:t>
      </w:r>
      <w:r w:rsidR="00112369">
        <w:t xml:space="preserve"> </w:t>
      </w:r>
      <w:r w:rsidR="00310505">
        <w:t>Series</w:t>
      </w:r>
      <w:bookmarkEnd w:id="38"/>
    </w:p>
    <w:p w14:paraId="5C840077" w14:textId="470438BF" w:rsidR="00114E7D" w:rsidRDefault="00310505" w:rsidP="00FA1F21">
      <w:pPr>
        <w:pStyle w:val="Body"/>
        <w:rPr>
          <w:lang w:eastAsia="en-AU"/>
        </w:rPr>
      </w:pPr>
      <w:r>
        <w:rPr>
          <w:lang w:eastAsia="en-AU"/>
        </w:rPr>
        <w:t>Open the workbook: SERIES. Use autofill to create a series for each column:</w:t>
      </w:r>
    </w:p>
    <w:p w14:paraId="4F12B237" w14:textId="0348A280" w:rsidR="00114E7D" w:rsidRDefault="00114E7D" w:rsidP="00FA1F21">
      <w:pPr>
        <w:pStyle w:val="Body"/>
        <w:rPr>
          <w:lang w:eastAsia="en-AU"/>
        </w:rPr>
      </w:pPr>
      <w:r w:rsidRPr="00310505">
        <w:rPr>
          <w:b/>
          <w:lang w:eastAsia="en-AU"/>
        </w:rPr>
        <w:t>A seri</w:t>
      </w:r>
      <w:r w:rsidR="00310505" w:rsidRPr="00310505">
        <w:rPr>
          <w:b/>
          <w:lang w:eastAsia="en-AU"/>
        </w:rPr>
        <w:t>es of months</w:t>
      </w:r>
      <w:r w:rsidR="00310505">
        <w:rPr>
          <w:lang w:eastAsia="en-AU"/>
        </w:rPr>
        <w:t>—</w:t>
      </w:r>
      <w:r>
        <w:rPr>
          <w:lang w:eastAsia="en-AU"/>
        </w:rPr>
        <w:t>key in first month, use a</w:t>
      </w:r>
      <w:r w:rsidR="00310505">
        <w:rPr>
          <w:lang w:eastAsia="en-AU"/>
        </w:rPr>
        <w:t>utofill and drag down or across.</w:t>
      </w:r>
    </w:p>
    <w:p w14:paraId="1B4BD1C8" w14:textId="1F81CD99" w:rsidR="00114E7D" w:rsidRDefault="00114E7D" w:rsidP="00FA1F21">
      <w:pPr>
        <w:pStyle w:val="Body"/>
        <w:rPr>
          <w:lang w:eastAsia="en-AU"/>
        </w:rPr>
      </w:pPr>
      <w:r w:rsidRPr="00310505">
        <w:rPr>
          <w:b/>
          <w:lang w:eastAsia="en-AU"/>
        </w:rPr>
        <w:t>A series of numbers</w:t>
      </w:r>
      <w:r w:rsidR="00310505">
        <w:rPr>
          <w:lang w:eastAsia="en-AU"/>
        </w:rPr>
        <w:t>— 1,2,3 etc. T</w:t>
      </w:r>
      <w:r>
        <w:rPr>
          <w:lang w:eastAsia="en-AU"/>
        </w:rPr>
        <w:t>ype 1</w:t>
      </w:r>
      <w:r w:rsidR="00310505">
        <w:rPr>
          <w:lang w:eastAsia="en-AU"/>
        </w:rPr>
        <w:t>—</w:t>
      </w:r>
      <w:r>
        <w:rPr>
          <w:lang w:eastAsia="en-AU"/>
        </w:rPr>
        <w:t xml:space="preserve">hold </w:t>
      </w:r>
      <w:r w:rsidR="00310505">
        <w:rPr>
          <w:lang w:eastAsia="en-AU"/>
        </w:rPr>
        <w:t>down &lt;CTRL&gt; when using autofill.</w:t>
      </w:r>
    </w:p>
    <w:p w14:paraId="46BBAB6A" w14:textId="54B6D503" w:rsidR="00114E7D" w:rsidRDefault="00114E7D" w:rsidP="00FA1F21">
      <w:pPr>
        <w:pStyle w:val="Body"/>
        <w:rPr>
          <w:lang w:eastAsia="en-AU"/>
        </w:rPr>
      </w:pPr>
      <w:r w:rsidRPr="00310505">
        <w:rPr>
          <w:b/>
          <w:lang w:eastAsia="en-AU"/>
        </w:rPr>
        <w:t>A series of time of day and days of the week</w:t>
      </w:r>
      <w:r w:rsidR="00310505">
        <w:rPr>
          <w:lang w:eastAsia="en-AU"/>
        </w:rPr>
        <w:t>— as for months.</w:t>
      </w:r>
    </w:p>
    <w:p w14:paraId="681722D8" w14:textId="354CBFBB" w:rsidR="005922CB" w:rsidRPr="009163C9" w:rsidRDefault="00114E7D" w:rsidP="00310505">
      <w:pPr>
        <w:pStyle w:val="Body"/>
      </w:pPr>
      <w:r w:rsidRPr="00310505">
        <w:rPr>
          <w:b/>
          <w:lang w:eastAsia="en-AU"/>
        </w:rPr>
        <w:t>A series of numbers that are not consecutive</w:t>
      </w:r>
      <w:r>
        <w:rPr>
          <w:lang w:eastAsia="en-AU"/>
        </w:rPr>
        <w:t xml:space="preserve"> (must key in first 2 numbers as example)</w:t>
      </w:r>
      <w:r w:rsidR="00310505">
        <w:rPr>
          <w:lang w:eastAsia="en-AU"/>
        </w:rPr>
        <w:t>.</w:t>
      </w:r>
      <w:r w:rsidR="00283411">
        <w:br w:type="page"/>
      </w:r>
    </w:p>
    <w:p w14:paraId="5AA09ED2" w14:textId="77777777" w:rsidR="0038196D" w:rsidRDefault="0038196D" w:rsidP="006351B5">
      <w:pPr>
        <w:pStyle w:val="Body"/>
      </w:pPr>
    </w:p>
    <w:p w14:paraId="5EF9D3C6" w14:textId="385DD871" w:rsidR="0038196D" w:rsidRDefault="0038196D" w:rsidP="0038196D">
      <w:pPr>
        <w:pStyle w:val="Sectionnumber"/>
      </w:pPr>
      <w:r>
        <w:rPr>
          <w:noProof/>
          <w:lang w:eastAsia="en-AU"/>
        </w:rPr>
        <mc:AlternateContent>
          <mc:Choice Requires="wpg">
            <w:drawing>
              <wp:anchor distT="0" distB="0" distL="114300" distR="114300" simplePos="0" relativeHeight="251765760" behindDoc="1" locked="0" layoutInCell="1" allowOverlap="1" wp14:anchorId="28CB5F6B" wp14:editId="1AFA9E32">
                <wp:simplePos x="0" y="0"/>
                <wp:positionH relativeFrom="margin">
                  <wp:posOffset>1741170</wp:posOffset>
                </wp:positionH>
                <wp:positionV relativeFrom="paragraph">
                  <wp:posOffset>1831340</wp:posOffset>
                </wp:positionV>
                <wp:extent cx="3876676" cy="3305175"/>
                <wp:effectExtent l="0" t="0" r="9525" b="9525"/>
                <wp:wrapNone/>
                <wp:docPr id="17" name="Group 17"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19" name="Rectangle 1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Rectangle 2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Rectangle 21"/>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Rectangle 22"/>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4FA78EB" id="Group 17" o:spid="_x0000_s1026" alt="Section 1&#10;Section name" style="position:absolute;margin-left:137.1pt;margin-top:144.2pt;width:305.25pt;height:260.25pt;z-index:-251550720;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">
                <v:rect id="Rectangle 1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" filled="f" stroked="f"/>
                <v:rect id="Rectangle 2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" filled="f" stroked="f"/>
                <v:rect id="Rectangle 21"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" filled="f" stroked="f"/>
                <v:rect id="Rectangle 22"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" filled="f" stroked="f"/>
                <w10:wrap anchorx="margin"/>
              </v:group>
            </w:pict>
          </mc:Fallback>
        </mc:AlternateContent>
      </w:r>
      <w:r>
        <w:t xml:space="preserve">Topic </w:t>
      </w:r>
      <w:r w:rsidR="00114E7D">
        <w:t>3</w:t>
      </w:r>
    </w:p>
    <w:p w14:paraId="313E4BF1" w14:textId="428C79E6" w:rsidR="0038196D" w:rsidRDefault="00114E7D" w:rsidP="0038196D">
      <w:pPr>
        <w:pStyle w:val="Sectionname"/>
      </w:pPr>
      <w:r w:rsidRPr="00114E7D">
        <w:t xml:space="preserve">Create simple </w:t>
      </w:r>
      <w:r>
        <w:br/>
      </w:r>
      <w:r w:rsidRPr="00114E7D">
        <w:t>spreadsheets</w:t>
      </w:r>
    </w:p>
    <w:p w14:paraId="3DF41D70" w14:textId="77777777" w:rsidR="00E32A39" w:rsidRDefault="0038196D" w:rsidP="00C44CB9">
      <w:pPr>
        <w:pStyle w:val="Body"/>
      </w:pPr>
      <w:r>
        <w:br w:type="page"/>
      </w:r>
    </w:p>
    <w:p w14:paraId="782F7A69" w14:textId="61649DEF" w:rsidR="006351B5" w:rsidRDefault="006351B5" w:rsidP="006351B5">
      <w:pPr>
        <w:pStyle w:val="Heading1"/>
      </w:pPr>
      <w:bookmarkStart w:id="39" w:name="_Toc10032460"/>
      <w:r>
        <w:lastRenderedPageBreak/>
        <w:t xml:space="preserve">Topic </w:t>
      </w:r>
      <w:r w:rsidR="00114E7D">
        <w:t>3</w:t>
      </w:r>
      <w:r>
        <w:t xml:space="preserve">: </w:t>
      </w:r>
      <w:r w:rsidR="00114E7D" w:rsidRPr="00114E7D">
        <w:t>Create simple spreadsheets</w:t>
      </w:r>
      <w:bookmarkEnd w:id="39"/>
    </w:p>
    <w:p w14:paraId="6A09032B" w14:textId="3D173218" w:rsidR="00114E7D" w:rsidRPr="00FA1F21" w:rsidRDefault="00114E7D" w:rsidP="00EC364D">
      <w:pPr>
        <w:pStyle w:val="Heading2"/>
      </w:pPr>
      <w:bookmarkStart w:id="40" w:name="_Toc10032461"/>
      <w:r w:rsidRPr="00FA1F21">
        <w:t>Creating a worksheet</w:t>
      </w:r>
      <w:bookmarkEnd w:id="40"/>
    </w:p>
    <w:p w14:paraId="76CB6E5F" w14:textId="77777777" w:rsidR="00114E7D" w:rsidRPr="00FA1F21" w:rsidRDefault="00114E7D" w:rsidP="00EC364D">
      <w:pPr>
        <w:pStyle w:val="Heading3"/>
      </w:pPr>
      <w:bookmarkStart w:id="41" w:name="_Toc10032462"/>
      <w:r w:rsidRPr="00FA1F21">
        <w:t>Enter data into a worksheet</w:t>
      </w:r>
      <w:bookmarkEnd w:id="41"/>
    </w:p>
    <w:p w14:paraId="755625F9" w14:textId="0391AE6D" w:rsidR="00114E7D" w:rsidRPr="00FA1F21" w:rsidRDefault="00114E7D" w:rsidP="00FA1F21">
      <w:pPr>
        <w:pStyle w:val="Body"/>
      </w:pPr>
      <w:r w:rsidRPr="00FA1F21">
        <w:t>An entry made into a cell is eith</w:t>
      </w:r>
      <w:r w:rsidR="00FA1F21">
        <w:t xml:space="preserve">er a label, number or formula. </w:t>
      </w:r>
      <w:r w:rsidRPr="00FA1F21">
        <w:t>Text is called a label, headings are a common form of label entry and can be compr</w:t>
      </w:r>
      <w:r w:rsidR="00FA1F21">
        <w:t>ised of letters and/or numbers.</w:t>
      </w:r>
      <w:r w:rsidRPr="00FA1F21">
        <w:t xml:space="preserve"> Text is automatically left aligned and numbers (also called values) are automatically right aligned. </w:t>
      </w:r>
    </w:p>
    <w:p w14:paraId="48BD0817" w14:textId="56F44804" w:rsidR="00114E7D" w:rsidRPr="00FA1F21" w:rsidRDefault="00114E7D" w:rsidP="00B57FAC">
      <w:pPr>
        <w:pStyle w:val="Body"/>
        <w:spacing w:after="120"/>
      </w:pPr>
      <w:r w:rsidRPr="00FA1F21">
        <w:t>Click on t</w:t>
      </w:r>
      <w:r w:rsidR="00EC364D">
        <w:t>he cell where data is to appear.</w:t>
      </w:r>
    </w:p>
    <w:p w14:paraId="16EC3878" w14:textId="128A8A1E" w:rsidR="00114E7D" w:rsidRDefault="00114E7D" w:rsidP="00FA1F21">
      <w:pPr>
        <w:pStyle w:val="BulletListLevel1"/>
      </w:pPr>
      <w:r>
        <w:t>Type in th</w:t>
      </w:r>
      <w:r w:rsidR="00EC364D">
        <w:t>e data.</w:t>
      </w:r>
    </w:p>
    <w:p w14:paraId="30CE05E7" w14:textId="45C2ABE6" w:rsidR="00114E7D" w:rsidRDefault="00114E7D" w:rsidP="00FA1F21">
      <w:pPr>
        <w:pStyle w:val="BulletListLevel1"/>
      </w:pPr>
      <w:r>
        <w:t>Confirm the data entry by pressing [ENTER] or any of</w:t>
      </w:r>
      <w:r w:rsidR="00EC364D">
        <w:t xml:space="preserve"> the cursor movement keys.</w:t>
      </w:r>
    </w:p>
    <w:p w14:paraId="2940BD4B" w14:textId="1EBE3B9C" w:rsidR="00114E7D" w:rsidRDefault="00114E7D" w:rsidP="00EC364D">
      <w:pPr>
        <w:pStyle w:val="Heading3"/>
      </w:pPr>
      <w:bookmarkStart w:id="42" w:name="_Toc10032463"/>
      <w:r>
        <w:t>Correcting mistakes</w:t>
      </w:r>
      <w:bookmarkEnd w:id="42"/>
      <w:r>
        <w:t xml:space="preserve"> </w:t>
      </w:r>
    </w:p>
    <w:p w14:paraId="33AAB8E5" w14:textId="77777777" w:rsidR="00114E7D" w:rsidRDefault="00114E7D" w:rsidP="00114E7D">
      <w:pPr>
        <w:pStyle w:val="Body"/>
      </w:pPr>
      <w:r>
        <w:t xml:space="preserve">If you make a mistake while you are entering data you can: </w:t>
      </w:r>
    </w:p>
    <w:p w14:paraId="3783EA15" w14:textId="245D60FE" w:rsidR="00114E7D" w:rsidRDefault="00EC364D" w:rsidP="00FA1F21">
      <w:pPr>
        <w:pStyle w:val="BulletListLevel1"/>
      </w:pPr>
      <w:r>
        <w:t>p</w:t>
      </w:r>
      <w:r w:rsidR="00114E7D">
        <w:t>ress the &lt;BACK</w:t>
      </w:r>
      <w:r>
        <w:t>SPACE&gt; key then retype the data.</w:t>
      </w:r>
    </w:p>
    <w:p w14:paraId="5AB7E6A4" w14:textId="019770F3" w:rsidR="00114E7D" w:rsidRDefault="00EC364D" w:rsidP="00FA1F21">
      <w:pPr>
        <w:pStyle w:val="BulletListLevel1"/>
      </w:pPr>
      <w:r>
        <w:t>S</w:t>
      </w:r>
      <w:r w:rsidR="00114E7D">
        <w:t xml:space="preserve">top the entry by clicking the </w:t>
      </w:r>
      <w:r>
        <w:t>x button in the Formula Bar.</w:t>
      </w:r>
    </w:p>
    <w:p w14:paraId="2373373D" w14:textId="5F353C25" w:rsidR="00114E7D" w:rsidRDefault="00EC364D" w:rsidP="00FA1F21">
      <w:pPr>
        <w:pStyle w:val="BulletListLevel1"/>
      </w:pPr>
      <w:r>
        <w:t>Press the &lt;ESC&gt; key.</w:t>
      </w:r>
    </w:p>
    <w:p w14:paraId="161ADA5B" w14:textId="77777777" w:rsidR="00114E7D" w:rsidRDefault="00114E7D" w:rsidP="00114E7D">
      <w:pPr>
        <w:pStyle w:val="Body"/>
      </w:pPr>
      <w:r>
        <w:t xml:space="preserve">If you have already accepted the cell entry: </w:t>
      </w:r>
    </w:p>
    <w:p w14:paraId="1F379B92" w14:textId="40859527" w:rsidR="00114E7D" w:rsidRDefault="00114E7D" w:rsidP="00FA1F21">
      <w:pPr>
        <w:pStyle w:val="BulletListLevel1"/>
      </w:pPr>
      <w:r>
        <w:t>click on the cell and retype the whole entry</w:t>
      </w:r>
      <w:r w:rsidR="00EC364D">
        <w:t xml:space="preserve">, </w:t>
      </w:r>
      <w:r>
        <w:t xml:space="preserve">OR </w:t>
      </w:r>
    </w:p>
    <w:p w14:paraId="56BD90E4" w14:textId="7D48D3F1" w:rsidR="00114E7D" w:rsidRDefault="00114E7D" w:rsidP="00EC364D">
      <w:pPr>
        <w:pStyle w:val="BulletListLevel1"/>
        <w:spacing w:after="360"/>
      </w:pPr>
      <w:r>
        <w:t>press &lt;F2&gt; and edit within the cell</w:t>
      </w:r>
      <w:r w:rsidR="00EC364D">
        <w:t>.</w:t>
      </w:r>
    </w:p>
    <w:p w14:paraId="714BE287" w14:textId="77777777" w:rsidR="00447DC6" w:rsidRDefault="00447DC6">
      <w:r>
        <w:br w:type="page"/>
      </w:r>
    </w:p>
    <w:tbl>
      <w:tblPr>
        <w:tblW w:w="9072" w:type="dxa"/>
        <w:shd w:val="clear" w:color="auto" w:fill="E7E7D4"/>
        <w:tblLook w:val="0600" w:firstRow="0" w:lastRow="0" w:firstColumn="0" w:lastColumn="0" w:noHBand="1" w:noVBand="1"/>
      </w:tblPr>
      <w:tblGrid>
        <w:gridCol w:w="1149"/>
        <w:gridCol w:w="7923"/>
      </w:tblGrid>
      <w:tr w:rsidR="005E6830" w14:paraId="5ABCD3E5" w14:textId="77777777" w:rsidTr="0E623260">
        <w:trPr>
          <w:trHeight w:val="659"/>
        </w:trPr>
        <w:tc>
          <w:tcPr>
            <w:tcW w:w="1149" w:type="dxa"/>
            <w:shd w:val="clear" w:color="auto" w:fill="E7E7D4"/>
            <w:vAlign w:val="center"/>
          </w:tcPr>
          <w:p w14:paraId="7D1887C6" w14:textId="7F8D7845" w:rsidR="005E6830" w:rsidRPr="009C3DED" w:rsidRDefault="005E6830" w:rsidP="005B4AC3">
            <w:pPr>
              <w:pStyle w:val="BulletListLevel1"/>
              <w:numPr>
                <w:ilvl w:val="0"/>
                <w:numId w:val="0"/>
              </w:numPr>
              <w:spacing w:after="0"/>
            </w:pPr>
            <w:r>
              <w:rPr>
                <w:noProof/>
                <w:lang w:eastAsia="en-AU"/>
              </w:rPr>
              <w:lastRenderedPageBreak/>
              <w:drawing>
                <wp:inline distT="0" distB="0" distL="0" distR="0" wp14:anchorId="5944C005" wp14:editId="3D87693E">
                  <wp:extent cx="365760" cy="357809"/>
                  <wp:effectExtent l="0" t="0" r="0" b="4445"/>
                  <wp:docPr id="121" name="Picture 121"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23" w:type="dxa"/>
            <w:shd w:val="clear" w:color="auto" w:fill="E7E7D4"/>
          </w:tcPr>
          <w:p w14:paraId="311DAE84" w14:textId="77777777" w:rsidR="005E6830" w:rsidRPr="009C3DED" w:rsidRDefault="005E6830" w:rsidP="006351B5">
            <w:pPr>
              <w:pStyle w:val="Heading1noTOC"/>
            </w:pPr>
            <w:r w:rsidRPr="009C3DED">
              <w:t>Practice activity</w:t>
            </w:r>
          </w:p>
        </w:tc>
      </w:tr>
    </w:tbl>
    <w:p w14:paraId="1FA31537" w14:textId="2A23BA7B" w:rsidR="00114E7D" w:rsidRDefault="00114E7D" w:rsidP="00EC364D">
      <w:pPr>
        <w:pStyle w:val="Heading2"/>
      </w:pPr>
      <w:bookmarkStart w:id="43" w:name="_Toc10032464"/>
      <w:r>
        <w:t>Activity</w:t>
      </w:r>
      <w:r w:rsidR="00EC1D62">
        <w:t>:</w:t>
      </w:r>
      <w:r w:rsidR="005E6830">
        <w:t xml:space="preserve"> </w:t>
      </w:r>
      <w:r w:rsidR="00EC364D">
        <w:t>C</w:t>
      </w:r>
      <w:r>
        <w:t>reate a worksheet</w:t>
      </w:r>
      <w:bookmarkEnd w:id="43"/>
      <w:r>
        <w:t xml:space="preserve"> </w:t>
      </w:r>
    </w:p>
    <w:p w14:paraId="4E71ADCE" w14:textId="77777777" w:rsidR="00114E7D" w:rsidRDefault="00114E7D" w:rsidP="00FA1F21">
      <w:pPr>
        <w:pStyle w:val="Body"/>
        <w:rPr>
          <w:lang w:eastAsia="en-AU"/>
        </w:rPr>
      </w:pPr>
      <w:r>
        <w:rPr>
          <w:lang w:eastAsia="en-AU"/>
        </w:rPr>
        <w:t xml:space="preserve">Click on the File Tab and select New, </w:t>
      </w:r>
      <w:r w:rsidRPr="00EC364D">
        <w:rPr>
          <w:b/>
          <w:lang w:eastAsia="en-AU"/>
        </w:rPr>
        <w:t>Blank Workbook</w:t>
      </w:r>
      <w:r>
        <w:rPr>
          <w:lang w:eastAsia="en-AU"/>
        </w:rPr>
        <w:t xml:space="preserve">. Create and enter the data below: </w:t>
      </w:r>
    </w:p>
    <w:p w14:paraId="000824D3" w14:textId="7A2594F8" w:rsidR="00114E7D" w:rsidRPr="00114E7D" w:rsidRDefault="00114E7D" w:rsidP="00447DC6">
      <w:pPr>
        <w:pStyle w:val="feature"/>
        <w:spacing w:before="120"/>
        <w:rPr>
          <w:lang w:eastAsia="en-AU"/>
        </w:rPr>
      </w:pPr>
      <w:r>
        <w:rPr>
          <w:lang w:eastAsia="en-AU"/>
        </w:rPr>
        <w:t>Note: the text appears left aligned and the numbers right aligned.</w:t>
      </w:r>
    </w:p>
    <w:p w14:paraId="3CBD8109" w14:textId="101D86AE" w:rsidR="004429B3" w:rsidRDefault="004429B3" w:rsidP="004429B3">
      <w:pPr>
        <w:pStyle w:val="Caption"/>
        <w:keepNext/>
        <w:spacing w:after="120"/>
      </w:pPr>
      <w:r>
        <w:t xml:space="preserve">Table </w:t>
      </w:r>
      <w:r w:rsidR="009C43DF">
        <w:t>10:</w:t>
      </w:r>
      <w:r>
        <w:t xml:space="preserve"> </w:t>
      </w:r>
      <w:r w:rsidRPr="0086755E">
        <w:t>Activity task example</w:t>
      </w:r>
    </w:p>
    <w:tbl>
      <w:tblPr>
        <w:tblStyle w:val="TableGrid"/>
        <w:tblW w:w="0" w:type="auto"/>
        <w:tblLook w:val="0480" w:firstRow="0" w:lastRow="0" w:firstColumn="1" w:lastColumn="0" w:noHBand="0" w:noVBand="1"/>
      </w:tblPr>
      <w:tblGrid>
        <w:gridCol w:w="562"/>
        <w:gridCol w:w="2694"/>
        <w:gridCol w:w="1152"/>
        <w:gridCol w:w="1152"/>
        <w:gridCol w:w="1152"/>
        <w:gridCol w:w="1152"/>
        <w:gridCol w:w="1152"/>
      </w:tblGrid>
      <w:tr w:rsidR="00EC364D" w14:paraId="0C1B5195" w14:textId="77777777" w:rsidTr="00447DC6">
        <w:tc>
          <w:tcPr>
            <w:tcW w:w="562" w:type="dxa"/>
            <w:vAlign w:val="top"/>
          </w:tcPr>
          <w:p w14:paraId="43E9CFC1" w14:textId="77777777" w:rsidR="00EC364D" w:rsidRDefault="00EC364D" w:rsidP="00EC364D">
            <w:pPr>
              <w:pStyle w:val="Body"/>
              <w:spacing w:before="60" w:after="60"/>
            </w:pPr>
          </w:p>
        </w:tc>
        <w:tc>
          <w:tcPr>
            <w:tcW w:w="2694" w:type="dxa"/>
            <w:vAlign w:val="top"/>
          </w:tcPr>
          <w:p w14:paraId="7BD40982" w14:textId="1E187DDE" w:rsidR="00EC364D" w:rsidRPr="00EC364D" w:rsidRDefault="00EC364D" w:rsidP="00447DC6">
            <w:pPr>
              <w:pStyle w:val="Body"/>
              <w:spacing w:before="60" w:after="60"/>
              <w:jc w:val="center"/>
              <w:rPr>
                <w:b/>
              </w:rPr>
            </w:pPr>
            <w:r w:rsidRPr="00EC364D">
              <w:rPr>
                <w:b/>
              </w:rPr>
              <w:t>A</w:t>
            </w:r>
          </w:p>
        </w:tc>
        <w:tc>
          <w:tcPr>
            <w:tcW w:w="1152" w:type="dxa"/>
            <w:vAlign w:val="top"/>
          </w:tcPr>
          <w:p w14:paraId="107DBDBC" w14:textId="2CA17C2D" w:rsidR="00EC364D" w:rsidRPr="00EC364D" w:rsidRDefault="00EC364D" w:rsidP="00447DC6">
            <w:pPr>
              <w:pStyle w:val="Body"/>
              <w:spacing w:before="60" w:after="60"/>
              <w:jc w:val="center"/>
              <w:rPr>
                <w:b/>
              </w:rPr>
            </w:pPr>
            <w:r w:rsidRPr="00EC364D">
              <w:rPr>
                <w:b/>
              </w:rPr>
              <w:t>B</w:t>
            </w:r>
          </w:p>
        </w:tc>
        <w:tc>
          <w:tcPr>
            <w:tcW w:w="1152" w:type="dxa"/>
            <w:vAlign w:val="top"/>
          </w:tcPr>
          <w:p w14:paraId="42E4925D" w14:textId="4A258B9C" w:rsidR="00EC364D" w:rsidRPr="00EC364D" w:rsidRDefault="00EC364D" w:rsidP="00447DC6">
            <w:pPr>
              <w:pStyle w:val="Body"/>
              <w:spacing w:before="60" w:after="60"/>
              <w:jc w:val="center"/>
              <w:rPr>
                <w:b/>
              </w:rPr>
            </w:pPr>
            <w:r w:rsidRPr="00EC364D">
              <w:rPr>
                <w:b/>
              </w:rPr>
              <w:t>C</w:t>
            </w:r>
          </w:p>
        </w:tc>
        <w:tc>
          <w:tcPr>
            <w:tcW w:w="1152" w:type="dxa"/>
            <w:vAlign w:val="top"/>
          </w:tcPr>
          <w:p w14:paraId="55CFD50C" w14:textId="1D69C188" w:rsidR="00EC364D" w:rsidRPr="00EC364D" w:rsidRDefault="00EC364D" w:rsidP="00447DC6">
            <w:pPr>
              <w:pStyle w:val="Body"/>
              <w:spacing w:before="60" w:after="60"/>
              <w:jc w:val="center"/>
              <w:rPr>
                <w:b/>
              </w:rPr>
            </w:pPr>
            <w:r w:rsidRPr="00EC364D">
              <w:rPr>
                <w:b/>
              </w:rPr>
              <w:t>D</w:t>
            </w:r>
          </w:p>
        </w:tc>
        <w:tc>
          <w:tcPr>
            <w:tcW w:w="1152" w:type="dxa"/>
            <w:vAlign w:val="top"/>
          </w:tcPr>
          <w:p w14:paraId="212D1058" w14:textId="7D323A6C" w:rsidR="00EC364D" w:rsidRPr="00EC364D" w:rsidRDefault="00EC364D" w:rsidP="00447DC6">
            <w:pPr>
              <w:pStyle w:val="Body"/>
              <w:spacing w:before="60" w:after="60"/>
              <w:jc w:val="center"/>
              <w:rPr>
                <w:b/>
              </w:rPr>
            </w:pPr>
            <w:r w:rsidRPr="00EC364D">
              <w:rPr>
                <w:b/>
              </w:rPr>
              <w:t>E</w:t>
            </w:r>
          </w:p>
        </w:tc>
        <w:tc>
          <w:tcPr>
            <w:tcW w:w="1152" w:type="dxa"/>
            <w:vAlign w:val="top"/>
          </w:tcPr>
          <w:p w14:paraId="58D8B16C" w14:textId="0AF82E09" w:rsidR="00EC364D" w:rsidRPr="00EC364D" w:rsidRDefault="00EC364D" w:rsidP="00447DC6">
            <w:pPr>
              <w:pStyle w:val="Body"/>
              <w:spacing w:before="60" w:after="60"/>
              <w:jc w:val="center"/>
              <w:rPr>
                <w:b/>
              </w:rPr>
            </w:pPr>
            <w:r w:rsidRPr="00EC364D">
              <w:rPr>
                <w:b/>
              </w:rPr>
              <w:t>F</w:t>
            </w:r>
          </w:p>
        </w:tc>
      </w:tr>
      <w:tr w:rsidR="00EC364D" w14:paraId="22FD79B6" w14:textId="77777777" w:rsidTr="00447DC6">
        <w:tc>
          <w:tcPr>
            <w:tcW w:w="562" w:type="dxa"/>
            <w:vAlign w:val="top"/>
          </w:tcPr>
          <w:p w14:paraId="0F157056" w14:textId="6E0AB8DA" w:rsidR="00EC364D" w:rsidRPr="00EC364D" w:rsidRDefault="00EC364D" w:rsidP="00EC364D">
            <w:pPr>
              <w:pStyle w:val="Body"/>
              <w:spacing w:before="60" w:after="60"/>
              <w:rPr>
                <w:b/>
              </w:rPr>
            </w:pPr>
            <w:r w:rsidRPr="00EC364D">
              <w:rPr>
                <w:b/>
              </w:rPr>
              <w:t>1</w:t>
            </w:r>
          </w:p>
        </w:tc>
        <w:tc>
          <w:tcPr>
            <w:tcW w:w="2694" w:type="dxa"/>
            <w:shd w:val="clear" w:color="auto" w:fill="D9D9D9" w:themeFill="background1" w:themeFillShade="D9"/>
            <w:vAlign w:val="top"/>
          </w:tcPr>
          <w:p w14:paraId="4483575A" w14:textId="2C627C22" w:rsidR="00EC364D" w:rsidRPr="00EC364D" w:rsidRDefault="00EC364D" w:rsidP="00447DC6">
            <w:pPr>
              <w:pStyle w:val="TableHeader1"/>
              <w:spacing w:before="60" w:after="60"/>
              <w:rPr>
                <w:color w:val="auto"/>
              </w:rPr>
            </w:pPr>
            <w:r w:rsidRPr="00EC364D">
              <w:rPr>
                <w:color w:val="auto"/>
                <w:w w:val="110"/>
              </w:rPr>
              <w:t>BUS ROUTE</w:t>
            </w:r>
          </w:p>
        </w:tc>
        <w:tc>
          <w:tcPr>
            <w:tcW w:w="1152" w:type="dxa"/>
            <w:shd w:val="clear" w:color="auto" w:fill="D9D9D9" w:themeFill="background1" w:themeFillShade="D9"/>
            <w:vAlign w:val="top"/>
          </w:tcPr>
          <w:p w14:paraId="7DBAF5CD" w14:textId="5940DE6B" w:rsidR="00EC364D" w:rsidRPr="00EC364D" w:rsidRDefault="00EC364D" w:rsidP="00447DC6">
            <w:pPr>
              <w:pStyle w:val="TableHeader1"/>
              <w:spacing w:before="60" w:after="60"/>
              <w:rPr>
                <w:color w:val="auto"/>
              </w:rPr>
            </w:pPr>
            <w:r w:rsidRPr="00EC364D">
              <w:rPr>
                <w:color w:val="auto"/>
                <w:w w:val="105"/>
              </w:rPr>
              <w:t>AUG</w:t>
            </w:r>
          </w:p>
        </w:tc>
        <w:tc>
          <w:tcPr>
            <w:tcW w:w="1152" w:type="dxa"/>
            <w:shd w:val="clear" w:color="auto" w:fill="D9D9D9" w:themeFill="background1" w:themeFillShade="D9"/>
            <w:vAlign w:val="top"/>
          </w:tcPr>
          <w:p w14:paraId="0874BF13" w14:textId="28A1A64F" w:rsidR="00EC364D" w:rsidRPr="00EC364D" w:rsidRDefault="00EC364D" w:rsidP="00447DC6">
            <w:pPr>
              <w:pStyle w:val="TableHeader1"/>
              <w:spacing w:before="60" w:after="60"/>
              <w:rPr>
                <w:color w:val="auto"/>
              </w:rPr>
            </w:pPr>
            <w:r w:rsidRPr="00EC364D">
              <w:rPr>
                <w:color w:val="auto"/>
                <w:w w:val="115"/>
              </w:rPr>
              <w:t>SEPT</w:t>
            </w:r>
          </w:p>
        </w:tc>
        <w:tc>
          <w:tcPr>
            <w:tcW w:w="1152" w:type="dxa"/>
            <w:shd w:val="clear" w:color="auto" w:fill="D9D9D9" w:themeFill="background1" w:themeFillShade="D9"/>
            <w:vAlign w:val="top"/>
          </w:tcPr>
          <w:p w14:paraId="01D2EA49" w14:textId="5C75ECB4" w:rsidR="00EC364D" w:rsidRPr="00EC364D" w:rsidRDefault="00EC364D" w:rsidP="00447DC6">
            <w:pPr>
              <w:pStyle w:val="TableHeader1"/>
              <w:spacing w:before="60" w:after="60"/>
              <w:rPr>
                <w:color w:val="auto"/>
              </w:rPr>
            </w:pPr>
            <w:r w:rsidRPr="00EC364D">
              <w:rPr>
                <w:color w:val="auto"/>
                <w:w w:val="110"/>
              </w:rPr>
              <w:t>OCT</w:t>
            </w:r>
          </w:p>
        </w:tc>
        <w:tc>
          <w:tcPr>
            <w:tcW w:w="1152" w:type="dxa"/>
            <w:shd w:val="clear" w:color="auto" w:fill="D9D9D9" w:themeFill="background1" w:themeFillShade="D9"/>
            <w:vAlign w:val="top"/>
          </w:tcPr>
          <w:p w14:paraId="1372B6B5" w14:textId="3306A496" w:rsidR="00EC364D" w:rsidRPr="00EC364D" w:rsidRDefault="00EC364D" w:rsidP="00447DC6">
            <w:pPr>
              <w:pStyle w:val="TableHeader1"/>
              <w:spacing w:before="60" w:after="60"/>
              <w:rPr>
                <w:color w:val="auto"/>
              </w:rPr>
            </w:pPr>
            <w:r w:rsidRPr="00EC364D">
              <w:rPr>
                <w:color w:val="auto"/>
                <w:w w:val="105"/>
              </w:rPr>
              <w:t>NOV</w:t>
            </w:r>
          </w:p>
        </w:tc>
        <w:tc>
          <w:tcPr>
            <w:tcW w:w="1152" w:type="dxa"/>
            <w:shd w:val="clear" w:color="auto" w:fill="D9D9D9" w:themeFill="background1" w:themeFillShade="D9"/>
            <w:vAlign w:val="top"/>
          </w:tcPr>
          <w:p w14:paraId="32D7FC79" w14:textId="20E4D740" w:rsidR="00EC364D" w:rsidRPr="00EC364D" w:rsidRDefault="00EC364D" w:rsidP="00447DC6">
            <w:pPr>
              <w:pStyle w:val="TableHeader1"/>
              <w:spacing w:before="60" w:after="60"/>
              <w:rPr>
                <w:color w:val="auto"/>
              </w:rPr>
            </w:pPr>
            <w:r w:rsidRPr="00EC364D">
              <w:rPr>
                <w:color w:val="auto"/>
                <w:w w:val="110"/>
              </w:rPr>
              <w:t>DEC</w:t>
            </w:r>
          </w:p>
        </w:tc>
      </w:tr>
      <w:tr w:rsidR="00EC364D" w14:paraId="282ACCA3" w14:textId="77777777" w:rsidTr="00447DC6">
        <w:tc>
          <w:tcPr>
            <w:tcW w:w="562" w:type="dxa"/>
            <w:vAlign w:val="top"/>
          </w:tcPr>
          <w:p w14:paraId="71330718" w14:textId="0622740A" w:rsidR="00EC364D" w:rsidRPr="00EC364D" w:rsidRDefault="00EC364D" w:rsidP="00447DC6">
            <w:pPr>
              <w:pStyle w:val="Body"/>
              <w:spacing w:before="60" w:after="60"/>
              <w:rPr>
                <w:b/>
              </w:rPr>
            </w:pPr>
            <w:r w:rsidRPr="00EC364D">
              <w:rPr>
                <w:b/>
              </w:rPr>
              <w:t>2</w:t>
            </w:r>
          </w:p>
        </w:tc>
        <w:tc>
          <w:tcPr>
            <w:tcW w:w="2694" w:type="dxa"/>
            <w:vAlign w:val="top"/>
          </w:tcPr>
          <w:p w14:paraId="4DA4049A" w14:textId="72CA698A" w:rsidR="00EC364D" w:rsidRPr="00EC364D" w:rsidRDefault="00EC364D" w:rsidP="00447DC6">
            <w:pPr>
              <w:pStyle w:val="Body"/>
              <w:spacing w:before="60" w:after="60"/>
            </w:pPr>
            <w:r w:rsidRPr="00EC364D">
              <w:t>University-Belmont</w:t>
            </w:r>
          </w:p>
        </w:tc>
        <w:tc>
          <w:tcPr>
            <w:tcW w:w="1152" w:type="dxa"/>
            <w:vAlign w:val="top"/>
          </w:tcPr>
          <w:p w14:paraId="28515C8B" w14:textId="5A3FBF07" w:rsidR="00EC364D" w:rsidRPr="00EC364D" w:rsidRDefault="00EC364D" w:rsidP="00447DC6">
            <w:pPr>
              <w:pStyle w:val="Body"/>
              <w:spacing w:before="60" w:after="60"/>
              <w:jc w:val="right"/>
            </w:pPr>
            <w:r w:rsidRPr="00EC364D">
              <w:t>2430</w:t>
            </w:r>
          </w:p>
        </w:tc>
        <w:tc>
          <w:tcPr>
            <w:tcW w:w="1152" w:type="dxa"/>
            <w:vAlign w:val="top"/>
          </w:tcPr>
          <w:p w14:paraId="5457F6BE" w14:textId="5A905EF6" w:rsidR="00EC364D" w:rsidRPr="00EC364D" w:rsidRDefault="00EC364D" w:rsidP="00447DC6">
            <w:pPr>
              <w:pStyle w:val="Body"/>
              <w:spacing w:before="60" w:after="60"/>
              <w:jc w:val="right"/>
            </w:pPr>
            <w:r w:rsidRPr="00EC364D">
              <w:t>1544</w:t>
            </w:r>
          </w:p>
        </w:tc>
        <w:tc>
          <w:tcPr>
            <w:tcW w:w="1152" w:type="dxa"/>
            <w:vAlign w:val="top"/>
          </w:tcPr>
          <w:p w14:paraId="4DA1C458" w14:textId="6F97E106" w:rsidR="00EC364D" w:rsidRPr="00EC364D" w:rsidRDefault="00EC364D" w:rsidP="00447DC6">
            <w:pPr>
              <w:pStyle w:val="Body"/>
              <w:spacing w:before="60" w:after="60"/>
              <w:jc w:val="right"/>
            </w:pPr>
            <w:r w:rsidRPr="00EC364D">
              <w:t>1128</w:t>
            </w:r>
          </w:p>
        </w:tc>
        <w:tc>
          <w:tcPr>
            <w:tcW w:w="1152" w:type="dxa"/>
            <w:vAlign w:val="top"/>
          </w:tcPr>
          <w:p w14:paraId="51F63E55" w14:textId="30A0A555" w:rsidR="00EC364D" w:rsidRPr="00EC364D" w:rsidRDefault="00EC364D" w:rsidP="00447DC6">
            <w:pPr>
              <w:pStyle w:val="Body"/>
              <w:spacing w:before="60" w:after="60"/>
              <w:jc w:val="right"/>
            </w:pPr>
            <w:r w:rsidRPr="00EC364D">
              <w:t>3055</w:t>
            </w:r>
          </w:p>
        </w:tc>
        <w:tc>
          <w:tcPr>
            <w:tcW w:w="1152" w:type="dxa"/>
            <w:vAlign w:val="top"/>
          </w:tcPr>
          <w:p w14:paraId="6EC21EF7" w14:textId="1DF374FD" w:rsidR="00EC364D" w:rsidRPr="00EC364D" w:rsidRDefault="00EC364D" w:rsidP="00447DC6">
            <w:pPr>
              <w:pStyle w:val="Body"/>
              <w:spacing w:before="60" w:after="60"/>
              <w:jc w:val="right"/>
            </w:pPr>
            <w:r w:rsidRPr="00EC364D">
              <w:t>1245</w:t>
            </w:r>
          </w:p>
        </w:tc>
      </w:tr>
      <w:tr w:rsidR="00EC364D" w14:paraId="759D90DB" w14:textId="77777777" w:rsidTr="00447DC6">
        <w:tc>
          <w:tcPr>
            <w:tcW w:w="562" w:type="dxa"/>
            <w:vAlign w:val="top"/>
          </w:tcPr>
          <w:p w14:paraId="0CF95A11" w14:textId="1FDBCFD9" w:rsidR="00EC364D" w:rsidRPr="00EC364D" w:rsidRDefault="00EC364D" w:rsidP="00447DC6">
            <w:pPr>
              <w:pStyle w:val="Body"/>
              <w:spacing w:before="60" w:after="60"/>
              <w:rPr>
                <w:b/>
              </w:rPr>
            </w:pPr>
            <w:r w:rsidRPr="00EC364D">
              <w:rPr>
                <w:b/>
              </w:rPr>
              <w:t>3</w:t>
            </w:r>
          </w:p>
        </w:tc>
        <w:tc>
          <w:tcPr>
            <w:tcW w:w="2694" w:type="dxa"/>
            <w:vAlign w:val="top"/>
          </w:tcPr>
          <w:p w14:paraId="5500F147" w14:textId="4EC18BAD" w:rsidR="00EC364D" w:rsidRPr="00EC364D" w:rsidRDefault="00EC364D" w:rsidP="00447DC6">
            <w:pPr>
              <w:pStyle w:val="Body"/>
              <w:spacing w:before="60" w:after="60"/>
            </w:pPr>
            <w:r w:rsidRPr="00EC364D">
              <w:t>Newcastle-Wallsend</w:t>
            </w:r>
          </w:p>
        </w:tc>
        <w:tc>
          <w:tcPr>
            <w:tcW w:w="1152" w:type="dxa"/>
            <w:vAlign w:val="top"/>
          </w:tcPr>
          <w:p w14:paraId="203505FD" w14:textId="72184F80" w:rsidR="00EC364D" w:rsidRPr="00EC364D" w:rsidRDefault="00EC364D" w:rsidP="00447DC6">
            <w:pPr>
              <w:pStyle w:val="Body"/>
              <w:spacing w:before="60" w:after="60"/>
              <w:jc w:val="right"/>
            </w:pPr>
            <w:r w:rsidRPr="00EC364D">
              <w:t>1215</w:t>
            </w:r>
          </w:p>
        </w:tc>
        <w:tc>
          <w:tcPr>
            <w:tcW w:w="1152" w:type="dxa"/>
            <w:vAlign w:val="top"/>
          </w:tcPr>
          <w:p w14:paraId="2D33828B" w14:textId="29AED1AB" w:rsidR="00EC364D" w:rsidRPr="00EC364D" w:rsidRDefault="00EC364D" w:rsidP="00447DC6">
            <w:pPr>
              <w:pStyle w:val="Body"/>
              <w:spacing w:before="60" w:after="60"/>
              <w:jc w:val="right"/>
            </w:pPr>
            <w:r w:rsidRPr="00EC364D">
              <w:t>1602</w:t>
            </w:r>
          </w:p>
        </w:tc>
        <w:tc>
          <w:tcPr>
            <w:tcW w:w="1152" w:type="dxa"/>
            <w:vAlign w:val="top"/>
          </w:tcPr>
          <w:p w14:paraId="2C23DAD9" w14:textId="32AE63D0" w:rsidR="00EC364D" w:rsidRPr="00EC364D" w:rsidRDefault="00EC364D" w:rsidP="00447DC6">
            <w:pPr>
              <w:pStyle w:val="Body"/>
              <w:spacing w:before="60" w:after="60"/>
              <w:jc w:val="right"/>
            </w:pPr>
            <w:r w:rsidRPr="00EC364D">
              <w:t>1724</w:t>
            </w:r>
          </w:p>
        </w:tc>
        <w:tc>
          <w:tcPr>
            <w:tcW w:w="1152" w:type="dxa"/>
            <w:vAlign w:val="top"/>
          </w:tcPr>
          <w:p w14:paraId="768F9431" w14:textId="67380278" w:rsidR="00EC364D" w:rsidRPr="00EC364D" w:rsidRDefault="00EC364D" w:rsidP="00447DC6">
            <w:pPr>
              <w:pStyle w:val="Body"/>
              <w:spacing w:before="60" w:after="60"/>
              <w:jc w:val="right"/>
            </w:pPr>
            <w:r w:rsidRPr="00EC364D">
              <w:t>2411</w:t>
            </w:r>
          </w:p>
        </w:tc>
        <w:tc>
          <w:tcPr>
            <w:tcW w:w="1152" w:type="dxa"/>
            <w:vAlign w:val="top"/>
          </w:tcPr>
          <w:p w14:paraId="7D350213" w14:textId="6AC3A29D" w:rsidR="00EC364D" w:rsidRPr="00EC364D" w:rsidRDefault="00EC364D" w:rsidP="00447DC6">
            <w:pPr>
              <w:pStyle w:val="Body"/>
              <w:spacing w:before="60" w:after="60"/>
              <w:jc w:val="right"/>
            </w:pPr>
            <w:r w:rsidRPr="00EC364D">
              <w:t>2602</w:t>
            </w:r>
          </w:p>
        </w:tc>
      </w:tr>
      <w:tr w:rsidR="00EC364D" w14:paraId="2EE78F8D" w14:textId="77777777" w:rsidTr="00447DC6">
        <w:tc>
          <w:tcPr>
            <w:tcW w:w="562" w:type="dxa"/>
            <w:vAlign w:val="top"/>
          </w:tcPr>
          <w:p w14:paraId="38CB0870" w14:textId="6E4245E3" w:rsidR="00EC364D" w:rsidRPr="00EC364D" w:rsidRDefault="00EC364D" w:rsidP="00447DC6">
            <w:pPr>
              <w:pStyle w:val="Body"/>
              <w:spacing w:before="60" w:after="60"/>
              <w:rPr>
                <w:b/>
              </w:rPr>
            </w:pPr>
            <w:r w:rsidRPr="00EC364D">
              <w:rPr>
                <w:b/>
              </w:rPr>
              <w:t>4</w:t>
            </w:r>
          </w:p>
        </w:tc>
        <w:tc>
          <w:tcPr>
            <w:tcW w:w="2694" w:type="dxa"/>
            <w:vAlign w:val="top"/>
          </w:tcPr>
          <w:p w14:paraId="600F734C" w14:textId="7F800208" w:rsidR="00EC364D" w:rsidRPr="00EC364D" w:rsidRDefault="00EC364D" w:rsidP="00447DC6">
            <w:pPr>
              <w:pStyle w:val="Body"/>
              <w:spacing w:before="60" w:after="60"/>
            </w:pPr>
            <w:r w:rsidRPr="00EC364D">
              <w:t>Charlestown-Newcastle</w:t>
            </w:r>
          </w:p>
        </w:tc>
        <w:tc>
          <w:tcPr>
            <w:tcW w:w="1152" w:type="dxa"/>
            <w:vAlign w:val="top"/>
          </w:tcPr>
          <w:p w14:paraId="4BC716CE" w14:textId="6CDAF4C0" w:rsidR="00EC364D" w:rsidRPr="00EC364D" w:rsidRDefault="00EC364D" w:rsidP="00447DC6">
            <w:pPr>
              <w:pStyle w:val="Body"/>
              <w:spacing w:before="60" w:after="60"/>
              <w:jc w:val="right"/>
            </w:pPr>
            <w:r w:rsidRPr="00EC364D">
              <w:t>1844</w:t>
            </w:r>
          </w:p>
        </w:tc>
        <w:tc>
          <w:tcPr>
            <w:tcW w:w="1152" w:type="dxa"/>
            <w:vAlign w:val="top"/>
          </w:tcPr>
          <w:p w14:paraId="2FC2C1C4" w14:textId="26EC4FBB" w:rsidR="00EC364D" w:rsidRPr="00EC364D" w:rsidRDefault="00EC364D" w:rsidP="00447DC6">
            <w:pPr>
              <w:pStyle w:val="Body"/>
              <w:spacing w:before="60" w:after="60"/>
              <w:jc w:val="right"/>
            </w:pPr>
            <w:r w:rsidRPr="00EC364D">
              <w:t>1745</w:t>
            </w:r>
          </w:p>
        </w:tc>
        <w:tc>
          <w:tcPr>
            <w:tcW w:w="1152" w:type="dxa"/>
            <w:vAlign w:val="top"/>
          </w:tcPr>
          <w:p w14:paraId="5D904961" w14:textId="52BB74A7" w:rsidR="00EC364D" w:rsidRPr="00EC364D" w:rsidRDefault="00EC364D" w:rsidP="00447DC6">
            <w:pPr>
              <w:pStyle w:val="Body"/>
              <w:spacing w:before="60" w:after="60"/>
              <w:jc w:val="right"/>
            </w:pPr>
            <w:r w:rsidRPr="00EC364D">
              <w:t>2350</w:t>
            </w:r>
          </w:p>
        </w:tc>
        <w:tc>
          <w:tcPr>
            <w:tcW w:w="1152" w:type="dxa"/>
            <w:vAlign w:val="top"/>
          </w:tcPr>
          <w:p w14:paraId="035BEB87" w14:textId="7C76FB96" w:rsidR="00EC364D" w:rsidRPr="00EC364D" w:rsidRDefault="00EC364D" w:rsidP="00447DC6">
            <w:pPr>
              <w:pStyle w:val="Body"/>
              <w:spacing w:before="60" w:after="60"/>
              <w:jc w:val="right"/>
            </w:pPr>
            <w:r w:rsidRPr="00EC364D">
              <w:t>1985</w:t>
            </w:r>
          </w:p>
        </w:tc>
        <w:tc>
          <w:tcPr>
            <w:tcW w:w="1152" w:type="dxa"/>
            <w:vAlign w:val="top"/>
          </w:tcPr>
          <w:p w14:paraId="786752FC" w14:textId="7B9EB049" w:rsidR="00EC364D" w:rsidRPr="00EC364D" w:rsidRDefault="00EC364D" w:rsidP="00447DC6">
            <w:pPr>
              <w:pStyle w:val="Body"/>
              <w:spacing w:before="60" w:after="60"/>
              <w:jc w:val="right"/>
            </w:pPr>
            <w:r w:rsidRPr="00EC364D">
              <w:t>2187</w:t>
            </w:r>
          </w:p>
        </w:tc>
      </w:tr>
      <w:tr w:rsidR="00EC364D" w14:paraId="6F6AF99D" w14:textId="77777777" w:rsidTr="00447DC6">
        <w:tc>
          <w:tcPr>
            <w:tcW w:w="562" w:type="dxa"/>
            <w:vAlign w:val="top"/>
          </w:tcPr>
          <w:p w14:paraId="047ACD66" w14:textId="11DDD809" w:rsidR="00EC364D" w:rsidRPr="00EC364D" w:rsidRDefault="00EC364D" w:rsidP="00447DC6">
            <w:pPr>
              <w:pStyle w:val="Body"/>
              <w:spacing w:before="60" w:after="60"/>
              <w:rPr>
                <w:b/>
              </w:rPr>
            </w:pPr>
            <w:r w:rsidRPr="00EC364D">
              <w:rPr>
                <w:b/>
              </w:rPr>
              <w:t>5</w:t>
            </w:r>
          </w:p>
        </w:tc>
        <w:tc>
          <w:tcPr>
            <w:tcW w:w="2694" w:type="dxa"/>
            <w:vAlign w:val="top"/>
          </w:tcPr>
          <w:p w14:paraId="762665DE" w14:textId="06B579F6" w:rsidR="00EC364D" w:rsidRPr="00EC364D" w:rsidRDefault="00EC364D" w:rsidP="00447DC6">
            <w:pPr>
              <w:pStyle w:val="Body"/>
              <w:spacing w:before="60" w:after="60"/>
            </w:pPr>
            <w:r w:rsidRPr="00EC364D">
              <w:t>Newcastle-Swansea</w:t>
            </w:r>
          </w:p>
        </w:tc>
        <w:tc>
          <w:tcPr>
            <w:tcW w:w="1152" w:type="dxa"/>
            <w:vAlign w:val="top"/>
          </w:tcPr>
          <w:p w14:paraId="3A1EEF1C" w14:textId="7B1477AE" w:rsidR="00EC364D" w:rsidRPr="00EC364D" w:rsidRDefault="00EC364D" w:rsidP="00447DC6">
            <w:pPr>
              <w:pStyle w:val="Body"/>
              <w:spacing w:before="60" w:after="60"/>
              <w:jc w:val="right"/>
            </w:pPr>
            <w:r w:rsidRPr="00EC364D">
              <w:t>2343</w:t>
            </w:r>
          </w:p>
        </w:tc>
        <w:tc>
          <w:tcPr>
            <w:tcW w:w="1152" w:type="dxa"/>
            <w:vAlign w:val="top"/>
          </w:tcPr>
          <w:p w14:paraId="4FC7C995" w14:textId="5B403995" w:rsidR="00EC364D" w:rsidRPr="00EC364D" w:rsidRDefault="00EC364D" w:rsidP="00447DC6">
            <w:pPr>
              <w:pStyle w:val="Body"/>
              <w:spacing w:before="60" w:after="60"/>
              <w:jc w:val="right"/>
            </w:pPr>
            <w:r w:rsidRPr="00EC364D">
              <w:t>1677</w:t>
            </w:r>
          </w:p>
        </w:tc>
        <w:tc>
          <w:tcPr>
            <w:tcW w:w="1152" w:type="dxa"/>
            <w:vAlign w:val="top"/>
          </w:tcPr>
          <w:p w14:paraId="3E8D2CC0" w14:textId="49EDEE35" w:rsidR="00EC364D" w:rsidRPr="00EC364D" w:rsidRDefault="00EC364D" w:rsidP="00447DC6">
            <w:pPr>
              <w:pStyle w:val="Body"/>
              <w:spacing w:before="60" w:after="60"/>
              <w:jc w:val="right"/>
            </w:pPr>
            <w:r w:rsidRPr="00EC364D">
              <w:t>1695</w:t>
            </w:r>
          </w:p>
        </w:tc>
        <w:tc>
          <w:tcPr>
            <w:tcW w:w="1152" w:type="dxa"/>
            <w:vAlign w:val="top"/>
          </w:tcPr>
          <w:p w14:paraId="48FA9080" w14:textId="47D8425E" w:rsidR="00EC364D" w:rsidRPr="00EC364D" w:rsidRDefault="00EC364D" w:rsidP="00447DC6">
            <w:pPr>
              <w:pStyle w:val="Body"/>
              <w:spacing w:before="60" w:after="60"/>
              <w:jc w:val="right"/>
            </w:pPr>
            <w:r w:rsidRPr="00EC364D">
              <w:t>2245</w:t>
            </w:r>
          </w:p>
        </w:tc>
        <w:tc>
          <w:tcPr>
            <w:tcW w:w="1152" w:type="dxa"/>
            <w:vAlign w:val="top"/>
          </w:tcPr>
          <w:p w14:paraId="4F8654AB" w14:textId="4E76E531" w:rsidR="00EC364D" w:rsidRPr="00EC364D" w:rsidRDefault="00EC364D" w:rsidP="00447DC6">
            <w:pPr>
              <w:pStyle w:val="Body"/>
              <w:spacing w:before="60" w:after="60"/>
              <w:jc w:val="right"/>
            </w:pPr>
            <w:r w:rsidRPr="00EC364D">
              <w:t>2946</w:t>
            </w:r>
          </w:p>
        </w:tc>
      </w:tr>
    </w:tbl>
    <w:p w14:paraId="3B4C8B82" w14:textId="276C6EBA" w:rsidR="00114E7D" w:rsidRDefault="00114E7D" w:rsidP="00447DC6">
      <w:pPr>
        <w:pStyle w:val="Body"/>
        <w:spacing w:before="240"/>
      </w:pPr>
      <w:r>
        <w:t>Save your new worksheet</w:t>
      </w:r>
      <w:r w:rsidR="00447DC6">
        <w:t>.</w:t>
      </w:r>
    </w:p>
    <w:p w14:paraId="0290C097" w14:textId="2E9C7879" w:rsidR="00114E7D" w:rsidRDefault="00447DC6" w:rsidP="00FA1F21">
      <w:pPr>
        <w:pStyle w:val="Body"/>
      </w:pPr>
      <w:r>
        <w:t>Click on the File Tab</w:t>
      </w:r>
      <w:r w:rsidRPr="00447DC6">
        <w:rPr>
          <w:b/>
        </w:rPr>
        <w:t>, Save As</w:t>
      </w:r>
      <w:r>
        <w:t>,</w:t>
      </w:r>
      <w:r w:rsidR="00114E7D">
        <w:t xml:space="preserve"> and save to your </w:t>
      </w:r>
      <w:r w:rsidR="00114E7D" w:rsidRPr="00447DC6">
        <w:rPr>
          <w:b/>
        </w:rPr>
        <w:t>USB Drive</w:t>
      </w:r>
      <w:r w:rsidR="00114E7D">
        <w:t xml:space="preserve"> (you </w:t>
      </w:r>
      <w:r>
        <w:t>may need to Browse to find it).</w:t>
      </w:r>
    </w:p>
    <w:p w14:paraId="0639037A" w14:textId="34EE9A95" w:rsidR="00114E7D" w:rsidRDefault="00114E7D" w:rsidP="00FA1F21">
      <w:pPr>
        <w:pStyle w:val="Body"/>
      </w:pPr>
      <w:r>
        <w:t>Fil</w:t>
      </w:r>
      <w:r w:rsidR="00447DC6">
        <w:t xml:space="preserve">e Name Type </w:t>
      </w:r>
      <w:r w:rsidR="00447DC6" w:rsidRPr="00A354D2">
        <w:rPr>
          <w:b/>
        </w:rPr>
        <w:t>BUSFARE</w:t>
      </w:r>
      <w:r w:rsidR="00447DC6">
        <w:t xml:space="preserve"> over </w:t>
      </w:r>
      <w:r w:rsidR="00447DC6" w:rsidRPr="00A354D2">
        <w:rPr>
          <w:b/>
        </w:rPr>
        <w:t>Book1</w:t>
      </w:r>
      <w:r w:rsidR="00447DC6">
        <w:t xml:space="preserve">, </w:t>
      </w:r>
      <w:r>
        <w:t xml:space="preserve">and click on </w:t>
      </w:r>
      <w:r w:rsidRPr="00A354D2">
        <w:rPr>
          <w:b/>
        </w:rPr>
        <w:t>Save</w:t>
      </w:r>
      <w:r w:rsidR="00447DC6">
        <w:t>.</w:t>
      </w:r>
    </w:p>
    <w:p w14:paraId="54470FA7" w14:textId="3B579466" w:rsidR="00114E7D" w:rsidRDefault="00A80768" w:rsidP="00FA1F21">
      <w:pPr>
        <w:pStyle w:val="Body"/>
      </w:pPr>
      <w:r w:rsidRPr="00A354D2">
        <w:rPr>
          <w:b/>
        </w:rPr>
        <w:t>Close the worksheet</w:t>
      </w:r>
      <w:r w:rsidR="00447DC6">
        <w:t>—</w:t>
      </w:r>
      <w:r w:rsidR="00114E7D">
        <w:t xml:space="preserve">click on the cross in the top right corner of worksheet </w:t>
      </w:r>
    </w:p>
    <w:p w14:paraId="689BA7EC" w14:textId="34BB4D1B" w:rsidR="00114E7D" w:rsidRDefault="00114E7D" w:rsidP="00FA1F21">
      <w:pPr>
        <w:pStyle w:val="Body"/>
      </w:pPr>
      <w:r>
        <w:t>Your teacher will also show you how to save using the Quick Access Toolbar</w:t>
      </w:r>
      <w:r w:rsidR="00A354D2">
        <w:t>.</w:t>
      </w:r>
    </w:p>
    <w:p w14:paraId="4AC7A243" w14:textId="77777777" w:rsidR="00114E7D" w:rsidRDefault="00114E7D" w:rsidP="00A354D2">
      <w:pPr>
        <w:pStyle w:val="Heading3"/>
      </w:pPr>
      <w:bookmarkStart w:id="44" w:name="_Toc10032465"/>
      <w:r>
        <w:t>Save your worksheet to the cloud</w:t>
      </w:r>
      <w:bookmarkEnd w:id="44"/>
    </w:p>
    <w:p w14:paraId="67A8BF13" w14:textId="03496839" w:rsidR="00114E7D" w:rsidRDefault="00A354D2" w:rsidP="004429B3">
      <w:pPr>
        <w:pStyle w:val="Body"/>
        <w:spacing w:before="240" w:after="120"/>
      </w:pPr>
      <w:r>
        <w:rPr>
          <w:noProof/>
          <w:lang w:eastAsia="en-AU"/>
        </w:rPr>
        <w:drawing>
          <wp:inline distT="0" distB="0" distL="0" distR="0" wp14:anchorId="5E810884" wp14:editId="33A8E33D">
            <wp:extent cx="5220000" cy="2418303"/>
            <wp:effectExtent l="19050" t="19050" r="19050" b="20320"/>
            <wp:docPr id="48" name="Picture 48" descr="Screen grab of Cloud stora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aving a document to the Cloud.JPG"/>
                    <pic:cNvPicPr/>
                  </pic:nvPicPr>
                  <pic:blipFill rotWithShape="1">
                    <a:blip r:embed="rId36">
                      <a:extLst>
                        <a:ext uri="{28A0092B-C50C-407E-A947-70E740481C1C}">
                          <a14:useLocalDpi xmlns:a14="http://schemas.microsoft.com/office/drawing/2010/main" val="0"/>
                        </a:ext>
                      </a:extLst>
                    </a:blip>
                    <a:srcRect r="4297" b="15465"/>
                    <a:stretch/>
                  </pic:blipFill>
                  <pic:spPr bwMode="auto">
                    <a:xfrm>
                      <a:off x="0" y="0"/>
                      <a:ext cx="5220000" cy="2418303"/>
                    </a:xfrm>
                    <a:prstGeom prst="rect">
                      <a:avLst/>
                    </a:prstGeom>
                    <a:ln w="9525" cap="flat" cmpd="sng" algn="ctr">
                      <a:solidFill>
                        <a:sysClr val="window" lastClr="FFFFFF">
                          <a:lumMod val="85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323007AF" w14:textId="4BCFC5A6" w:rsidR="004429B3" w:rsidRDefault="004429B3" w:rsidP="004429B3">
      <w:pPr>
        <w:pStyle w:val="Caption"/>
        <w:spacing w:before="120"/>
      </w:pPr>
      <w:r>
        <w:t>Cloud storage example</w:t>
      </w:r>
    </w:p>
    <w:p w14:paraId="13E360B8" w14:textId="3B6EF0DA" w:rsidR="00114E7D" w:rsidRDefault="00114E7D" w:rsidP="00FA1F21">
      <w:pPr>
        <w:pStyle w:val="Body"/>
      </w:pPr>
      <w:r>
        <w:lastRenderedPageBreak/>
        <w:t xml:space="preserve">You can </w:t>
      </w:r>
      <w:r w:rsidRPr="00A354D2">
        <w:rPr>
          <w:b/>
        </w:rPr>
        <w:t>Save</w:t>
      </w:r>
      <w:r>
        <w:t xml:space="preserve"> your worksheet to the Cloud</w:t>
      </w:r>
      <w:r w:rsidR="00A354D2">
        <w:t>.</w:t>
      </w:r>
    </w:p>
    <w:p w14:paraId="0F709EDC" w14:textId="6EA45989" w:rsidR="00114E7D" w:rsidRDefault="00A354D2" w:rsidP="00FA1F21">
      <w:pPr>
        <w:pStyle w:val="Body"/>
      </w:pPr>
      <w:r>
        <w:t xml:space="preserve">Click on the File Tab, </w:t>
      </w:r>
      <w:r w:rsidRPr="00A354D2">
        <w:rPr>
          <w:b/>
        </w:rPr>
        <w:t>Save As</w:t>
      </w:r>
      <w:r>
        <w:t>.</w:t>
      </w:r>
    </w:p>
    <w:p w14:paraId="1FDBCFD3" w14:textId="44273D47" w:rsidR="00114E7D" w:rsidRDefault="00114E7D" w:rsidP="00FA1F21">
      <w:pPr>
        <w:pStyle w:val="Body"/>
      </w:pPr>
      <w:r>
        <w:t>Next</w:t>
      </w:r>
      <w:r w:rsidR="00A354D2">
        <w:t xml:space="preserve">, </w:t>
      </w:r>
      <w:r>
        <w:t>Save your document to a OneDrive location (or</w:t>
      </w:r>
      <w:r w:rsidR="00A354D2">
        <w:t xml:space="preserve"> any version of cloud storage)–</w:t>
      </w:r>
      <w:r>
        <w:t>as shown above (</w:t>
      </w:r>
      <w:r w:rsidRPr="00A354D2">
        <w:rPr>
          <w:b/>
        </w:rPr>
        <w:t>Save to Cloud</w:t>
      </w:r>
      <w:r>
        <w:t>)</w:t>
      </w:r>
      <w:r w:rsidR="00A354D2">
        <w:t>.</w:t>
      </w:r>
    </w:p>
    <w:p w14:paraId="3D7564F4" w14:textId="77777777" w:rsidR="00114E7D" w:rsidRDefault="00114E7D" w:rsidP="00A354D2">
      <w:pPr>
        <w:pStyle w:val="Heading3"/>
      </w:pPr>
      <w:bookmarkStart w:id="45" w:name="_Toc10032466"/>
      <w:r>
        <w:t>Share your worksheet with others</w:t>
      </w:r>
      <w:bookmarkEnd w:id="45"/>
    </w:p>
    <w:p w14:paraId="18B6AE3A" w14:textId="3A158530" w:rsidR="00114E7D" w:rsidRDefault="00114E7D" w:rsidP="00A354D2">
      <w:pPr>
        <w:spacing w:before="240"/>
      </w:pPr>
      <w:r w:rsidRPr="00A0315E">
        <w:rPr>
          <w:noProof/>
          <w:lang w:eastAsia="en-AU"/>
        </w:rPr>
        <w:drawing>
          <wp:inline distT="0" distB="0" distL="0" distR="0" wp14:anchorId="2D73F874" wp14:editId="42C8A954">
            <wp:extent cx="4320000" cy="3003374"/>
            <wp:effectExtent l="0" t="0" r="4445" b="6985"/>
            <wp:docPr id="37" name="Picture 37" descr="Screen grab of Share workshe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aving Excel SS to Share with others - Save to Cloud.PNG"/>
                    <pic:cNvPicPr/>
                  </pic:nvPicPr>
                  <pic:blipFill>
                    <a:blip r:embed="rId37">
                      <a:extLst>
                        <a:ext uri="{28A0092B-C50C-407E-A947-70E740481C1C}">
                          <a14:useLocalDpi xmlns:a14="http://schemas.microsoft.com/office/drawing/2010/main" val="0"/>
                        </a:ext>
                      </a:extLst>
                    </a:blip>
                    <a:stretch>
                      <a:fillRect/>
                    </a:stretch>
                  </pic:blipFill>
                  <pic:spPr>
                    <a:xfrm>
                      <a:off x="0" y="0"/>
                      <a:ext cx="4320000" cy="3003374"/>
                    </a:xfrm>
                    <a:prstGeom prst="rect">
                      <a:avLst/>
                    </a:prstGeom>
                  </pic:spPr>
                </pic:pic>
              </a:graphicData>
            </a:graphic>
          </wp:inline>
        </w:drawing>
      </w:r>
    </w:p>
    <w:p w14:paraId="0D0EA33A" w14:textId="545D11E7" w:rsidR="00114E7D" w:rsidRDefault="00114E7D" w:rsidP="00114E7D">
      <w:r>
        <w:t>You can share your worksheet with others so that they can also access the document.</w:t>
      </w:r>
      <w:r w:rsidR="00A354D2">
        <w:t xml:space="preserve"> </w:t>
      </w:r>
      <w:r>
        <w:t xml:space="preserve">Click on the File Tab, </w:t>
      </w:r>
      <w:r w:rsidRPr="00A354D2">
        <w:rPr>
          <w:b/>
        </w:rPr>
        <w:t>Share</w:t>
      </w:r>
      <w:r w:rsidR="00A354D2">
        <w:t>.</w:t>
      </w:r>
    </w:p>
    <w:p w14:paraId="4BCA8D90" w14:textId="37BA20DD" w:rsidR="00114E7D" w:rsidRDefault="00A354D2" w:rsidP="00114E7D">
      <w:r w:rsidRPr="00A354D2">
        <w:rPr>
          <w:b/>
        </w:rPr>
        <w:t>Step 1:</w:t>
      </w:r>
      <w:r>
        <w:t xml:space="preserve"> </w:t>
      </w:r>
      <w:r w:rsidR="00114E7D">
        <w:t>Save your document to a OneDrive location (Save to Cloud)</w:t>
      </w:r>
      <w:r>
        <w:t>.</w:t>
      </w:r>
    </w:p>
    <w:p w14:paraId="34A5B5FD" w14:textId="60DAAA82" w:rsidR="00114E7D" w:rsidRDefault="00A354D2" w:rsidP="00114E7D">
      <w:r w:rsidRPr="00A354D2">
        <w:rPr>
          <w:b/>
        </w:rPr>
        <w:t>Step 2:</w:t>
      </w:r>
      <w:r>
        <w:t xml:space="preserve"> </w:t>
      </w:r>
      <w:r w:rsidR="00114E7D">
        <w:t>Share your document (you can share on the Cloud as shown below or attach as a copy).</w:t>
      </w:r>
    </w:p>
    <w:p w14:paraId="00403AAF" w14:textId="1E046ED5" w:rsidR="00114E7D" w:rsidRDefault="00114E7D" w:rsidP="00114E7D">
      <w:r>
        <w:rPr>
          <w:rFonts w:asciiTheme="minorHAnsi" w:hAnsiTheme="minorHAnsi" w:cstheme="minorHAnsi"/>
          <w:noProof/>
          <w:lang w:eastAsia="en-AU"/>
        </w:rPr>
        <w:drawing>
          <wp:inline distT="0" distB="0" distL="0" distR="0" wp14:anchorId="0724651B" wp14:editId="50CBD06B">
            <wp:extent cx="4344670" cy="2243470"/>
            <wp:effectExtent l="19050" t="19050" r="17780" b="23495"/>
            <wp:docPr id="44" name="Picture 44" descr="How do you wnat to share this file? Screen gr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aving a document to the Cloud step 2.JPG"/>
                    <pic:cNvPicPr/>
                  </pic:nvPicPr>
                  <pic:blipFill rotWithShape="1">
                    <a:blip r:embed="rId38">
                      <a:extLst>
                        <a:ext uri="{28A0092B-C50C-407E-A947-70E740481C1C}">
                          <a14:useLocalDpi xmlns:a14="http://schemas.microsoft.com/office/drawing/2010/main" val="0"/>
                        </a:ext>
                      </a:extLst>
                    </a:blip>
                    <a:srcRect b="23821"/>
                    <a:stretch/>
                  </pic:blipFill>
                  <pic:spPr bwMode="auto">
                    <a:xfrm>
                      <a:off x="0" y="0"/>
                      <a:ext cx="4364604" cy="2253763"/>
                    </a:xfrm>
                    <a:prstGeom prst="rect">
                      <a:avLst/>
                    </a:prstGeom>
                    <a:ln>
                      <a:solidFill>
                        <a:schemeClr val="bg1">
                          <a:lumMod val="85000"/>
                        </a:schemeClr>
                      </a:solidFill>
                    </a:ln>
                    <a:extLst>
                      <a:ext uri="{53640926-AAD7-44D8-BBD7-CCE9431645EC}">
                        <a14:shadowObscured xmlns:a14="http://schemas.microsoft.com/office/drawing/2010/main"/>
                      </a:ext>
                    </a:extLst>
                  </pic:spPr>
                </pic:pic>
              </a:graphicData>
            </a:graphic>
          </wp:inline>
        </w:drawing>
      </w:r>
    </w:p>
    <w:tbl>
      <w:tblPr>
        <w:tblW w:w="9072" w:type="dxa"/>
        <w:shd w:val="clear" w:color="auto" w:fill="E7E7D4"/>
        <w:tblLook w:val="0600" w:firstRow="0" w:lastRow="0" w:firstColumn="0" w:lastColumn="0" w:noHBand="1" w:noVBand="1"/>
      </w:tblPr>
      <w:tblGrid>
        <w:gridCol w:w="1149"/>
        <w:gridCol w:w="7923"/>
      </w:tblGrid>
      <w:tr w:rsidR="00E30682" w14:paraId="2DEF8F6F" w14:textId="77777777" w:rsidTr="00AB7B4D">
        <w:trPr>
          <w:trHeight w:val="659"/>
        </w:trPr>
        <w:tc>
          <w:tcPr>
            <w:tcW w:w="1149" w:type="dxa"/>
            <w:shd w:val="clear" w:color="auto" w:fill="E7E7D4"/>
            <w:vAlign w:val="center"/>
          </w:tcPr>
          <w:p w14:paraId="31DF92E8" w14:textId="77777777" w:rsidR="00E30682" w:rsidRPr="009C3DED" w:rsidRDefault="00E30682" w:rsidP="00AB7B4D">
            <w:pPr>
              <w:pStyle w:val="BulletListLevel1"/>
              <w:numPr>
                <w:ilvl w:val="0"/>
                <w:numId w:val="0"/>
              </w:numPr>
              <w:spacing w:after="0"/>
            </w:pPr>
            <w:r>
              <w:rPr>
                <w:noProof/>
                <w:lang w:eastAsia="en-AU"/>
              </w:rPr>
              <w:lastRenderedPageBreak/>
              <w:drawing>
                <wp:inline distT="0" distB="0" distL="0" distR="0" wp14:anchorId="5A5E5337" wp14:editId="6FAB402A">
                  <wp:extent cx="365760" cy="357809"/>
                  <wp:effectExtent l="0" t="0" r="0" b="4445"/>
                  <wp:docPr id="49" name="Picture 4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23" w:type="dxa"/>
            <w:shd w:val="clear" w:color="auto" w:fill="E7E7D4"/>
          </w:tcPr>
          <w:p w14:paraId="69138C05" w14:textId="77777777" w:rsidR="00E30682" w:rsidRPr="009C3DED" w:rsidRDefault="00E30682" w:rsidP="00AB7B4D">
            <w:pPr>
              <w:pStyle w:val="Heading1noTOC"/>
            </w:pPr>
            <w:r w:rsidRPr="009C3DED">
              <w:t>Practice activity</w:t>
            </w:r>
          </w:p>
        </w:tc>
      </w:tr>
    </w:tbl>
    <w:p w14:paraId="1FC8E877" w14:textId="759EE111" w:rsidR="00114E7D" w:rsidRDefault="00E30682" w:rsidP="006D37B2">
      <w:pPr>
        <w:pStyle w:val="Heading2"/>
        <w:spacing w:before="120"/>
      </w:pPr>
      <w:bookmarkStart w:id="46" w:name="_Toc10032467"/>
      <w:r>
        <w:t>Activity: Resaving</w:t>
      </w:r>
      <w:bookmarkEnd w:id="46"/>
    </w:p>
    <w:p w14:paraId="5DDCFCC5" w14:textId="0CCDAAD8" w:rsidR="00114E7D" w:rsidRDefault="00114E7D" w:rsidP="00114E7D">
      <w:r>
        <w:t>Click on the new workbook button on the Quick Access Toolb</w:t>
      </w:r>
      <w:r w:rsidR="00E30682">
        <w:t xml:space="preserve">ar and save with the filename: </w:t>
      </w:r>
      <w:r w:rsidRPr="006D37B2">
        <w:rPr>
          <w:b/>
        </w:rPr>
        <w:t>FLOORSPACE</w:t>
      </w:r>
      <w:r w:rsidR="00E30682">
        <w:t>.</w:t>
      </w:r>
    </w:p>
    <w:p w14:paraId="20E0BE2E" w14:textId="51F8DE84" w:rsidR="00114E7D" w:rsidRDefault="00114E7D" w:rsidP="006D37B2">
      <w:pPr>
        <w:spacing w:after="120"/>
      </w:pPr>
      <w:r>
        <w:t xml:space="preserve">Enter the following data: </w:t>
      </w:r>
    </w:p>
    <w:p w14:paraId="5899F992" w14:textId="2DAACA7B" w:rsidR="004429B3" w:rsidRDefault="004429B3" w:rsidP="004429B3">
      <w:pPr>
        <w:pStyle w:val="Caption"/>
        <w:keepNext/>
        <w:spacing w:after="120"/>
      </w:pPr>
      <w:r>
        <w:t xml:space="preserve">Table </w:t>
      </w:r>
      <w:r w:rsidR="009C43DF">
        <w:t>11:</w:t>
      </w:r>
      <w:r>
        <w:t xml:space="preserve"> </w:t>
      </w:r>
      <w:r w:rsidRPr="00D61042">
        <w:t>Data to be entered - Floorspace</w:t>
      </w:r>
    </w:p>
    <w:tbl>
      <w:tblPr>
        <w:tblStyle w:val="TableGrid"/>
        <w:tblW w:w="5000" w:type="pct"/>
        <w:tblLook w:val="0480" w:firstRow="0" w:lastRow="0" w:firstColumn="1" w:lastColumn="0" w:noHBand="0" w:noVBand="1"/>
      </w:tblPr>
      <w:tblGrid>
        <w:gridCol w:w="645"/>
        <w:gridCol w:w="2469"/>
        <w:gridCol w:w="1475"/>
        <w:gridCol w:w="1477"/>
        <w:gridCol w:w="1475"/>
        <w:gridCol w:w="1475"/>
      </w:tblGrid>
      <w:tr w:rsidR="006D37B2" w14:paraId="7BE4331F" w14:textId="77777777" w:rsidTr="004429B3">
        <w:tc>
          <w:tcPr>
            <w:tcW w:w="358" w:type="pct"/>
            <w:vAlign w:val="top"/>
          </w:tcPr>
          <w:p w14:paraId="5EE34E18" w14:textId="77777777" w:rsidR="006D37B2" w:rsidRDefault="006D37B2" w:rsidP="00AB7B4D">
            <w:pPr>
              <w:pStyle w:val="Body"/>
              <w:spacing w:before="60" w:after="60"/>
            </w:pPr>
          </w:p>
        </w:tc>
        <w:tc>
          <w:tcPr>
            <w:tcW w:w="1369" w:type="pct"/>
            <w:vAlign w:val="top"/>
          </w:tcPr>
          <w:p w14:paraId="5137DA77" w14:textId="77777777" w:rsidR="006D37B2" w:rsidRPr="00EC364D" w:rsidRDefault="006D37B2" w:rsidP="006D37B2">
            <w:pPr>
              <w:pStyle w:val="Body"/>
              <w:spacing w:before="60" w:after="60"/>
              <w:rPr>
                <w:b/>
              </w:rPr>
            </w:pPr>
            <w:r w:rsidRPr="00EC364D">
              <w:rPr>
                <w:b/>
              </w:rPr>
              <w:t>A</w:t>
            </w:r>
          </w:p>
        </w:tc>
        <w:tc>
          <w:tcPr>
            <w:tcW w:w="818" w:type="pct"/>
            <w:vAlign w:val="top"/>
          </w:tcPr>
          <w:p w14:paraId="66C4E8B6" w14:textId="77777777" w:rsidR="006D37B2" w:rsidRPr="00EC364D" w:rsidRDefault="006D37B2" w:rsidP="006D37B2">
            <w:pPr>
              <w:pStyle w:val="Body"/>
              <w:spacing w:before="60" w:after="60"/>
              <w:rPr>
                <w:b/>
              </w:rPr>
            </w:pPr>
            <w:r w:rsidRPr="00EC364D">
              <w:rPr>
                <w:b/>
              </w:rPr>
              <w:t>B</w:t>
            </w:r>
          </w:p>
        </w:tc>
        <w:tc>
          <w:tcPr>
            <w:tcW w:w="819" w:type="pct"/>
            <w:vAlign w:val="top"/>
          </w:tcPr>
          <w:p w14:paraId="2B207405" w14:textId="77777777" w:rsidR="006D37B2" w:rsidRPr="00EC364D" w:rsidRDefault="006D37B2" w:rsidP="006D37B2">
            <w:pPr>
              <w:pStyle w:val="Body"/>
              <w:spacing w:before="60" w:after="60"/>
              <w:rPr>
                <w:b/>
              </w:rPr>
            </w:pPr>
            <w:r w:rsidRPr="00EC364D">
              <w:rPr>
                <w:b/>
              </w:rPr>
              <w:t>C</w:t>
            </w:r>
          </w:p>
        </w:tc>
        <w:tc>
          <w:tcPr>
            <w:tcW w:w="818" w:type="pct"/>
            <w:vAlign w:val="top"/>
          </w:tcPr>
          <w:p w14:paraId="170FBEDB" w14:textId="77777777" w:rsidR="006D37B2" w:rsidRPr="00EC364D" w:rsidRDefault="006D37B2" w:rsidP="006D37B2">
            <w:pPr>
              <w:pStyle w:val="Body"/>
              <w:spacing w:before="60" w:after="60"/>
              <w:rPr>
                <w:b/>
              </w:rPr>
            </w:pPr>
            <w:r w:rsidRPr="00EC364D">
              <w:rPr>
                <w:b/>
              </w:rPr>
              <w:t>D</w:t>
            </w:r>
          </w:p>
        </w:tc>
        <w:tc>
          <w:tcPr>
            <w:tcW w:w="818" w:type="pct"/>
            <w:vAlign w:val="top"/>
          </w:tcPr>
          <w:p w14:paraId="5219A5A2" w14:textId="77777777" w:rsidR="006D37B2" w:rsidRPr="00EC364D" w:rsidRDefault="006D37B2" w:rsidP="006D37B2">
            <w:pPr>
              <w:pStyle w:val="Body"/>
              <w:spacing w:before="60" w:after="60"/>
              <w:rPr>
                <w:b/>
              </w:rPr>
            </w:pPr>
            <w:r w:rsidRPr="00EC364D">
              <w:rPr>
                <w:b/>
              </w:rPr>
              <w:t>E</w:t>
            </w:r>
          </w:p>
        </w:tc>
      </w:tr>
      <w:tr w:rsidR="006D37B2" w14:paraId="52679688" w14:textId="77777777" w:rsidTr="004429B3">
        <w:tc>
          <w:tcPr>
            <w:tcW w:w="358" w:type="pct"/>
            <w:vAlign w:val="top"/>
          </w:tcPr>
          <w:p w14:paraId="7C8A32C1" w14:textId="77777777" w:rsidR="006D37B2" w:rsidRPr="00EC364D" w:rsidRDefault="006D37B2" w:rsidP="00AB7B4D">
            <w:pPr>
              <w:pStyle w:val="Body"/>
              <w:spacing w:before="60" w:after="60"/>
              <w:rPr>
                <w:b/>
              </w:rPr>
            </w:pPr>
            <w:r w:rsidRPr="00EC364D">
              <w:rPr>
                <w:b/>
              </w:rPr>
              <w:t>1</w:t>
            </w:r>
          </w:p>
        </w:tc>
        <w:tc>
          <w:tcPr>
            <w:tcW w:w="1369" w:type="pct"/>
            <w:shd w:val="clear" w:color="auto" w:fill="D9D9D9" w:themeFill="background1" w:themeFillShade="D9"/>
            <w:vAlign w:val="top"/>
          </w:tcPr>
          <w:p w14:paraId="5CCA181D" w14:textId="3467C1C2" w:rsidR="006D37B2" w:rsidRPr="00EC364D" w:rsidRDefault="006D37B2" w:rsidP="00AB7B4D">
            <w:pPr>
              <w:pStyle w:val="TableHeader1"/>
              <w:spacing w:before="60" w:after="60"/>
              <w:rPr>
                <w:color w:val="auto"/>
              </w:rPr>
            </w:pPr>
            <w:r>
              <w:rPr>
                <w:color w:val="auto"/>
                <w:w w:val="110"/>
              </w:rPr>
              <w:t>CENTRE</w:t>
            </w:r>
          </w:p>
        </w:tc>
        <w:tc>
          <w:tcPr>
            <w:tcW w:w="818" w:type="pct"/>
            <w:shd w:val="clear" w:color="auto" w:fill="D9D9D9" w:themeFill="background1" w:themeFillShade="D9"/>
            <w:vAlign w:val="top"/>
          </w:tcPr>
          <w:p w14:paraId="500BF011" w14:textId="4AEFA11D" w:rsidR="006D37B2" w:rsidRPr="00EC364D" w:rsidRDefault="006D37B2" w:rsidP="00AB7B4D">
            <w:pPr>
              <w:pStyle w:val="TableHeader1"/>
              <w:spacing w:before="60" w:after="60"/>
              <w:rPr>
                <w:color w:val="auto"/>
              </w:rPr>
            </w:pPr>
            <w:r>
              <w:rPr>
                <w:color w:val="auto"/>
                <w:w w:val="105"/>
              </w:rPr>
              <w:t>SHOP 1</w:t>
            </w:r>
          </w:p>
        </w:tc>
        <w:tc>
          <w:tcPr>
            <w:tcW w:w="819" w:type="pct"/>
            <w:shd w:val="clear" w:color="auto" w:fill="D9D9D9" w:themeFill="background1" w:themeFillShade="D9"/>
            <w:vAlign w:val="top"/>
          </w:tcPr>
          <w:p w14:paraId="7505ACB7" w14:textId="7191076E" w:rsidR="006D37B2" w:rsidRPr="00EC364D" w:rsidRDefault="006D37B2" w:rsidP="006D37B2">
            <w:pPr>
              <w:pStyle w:val="TableHeader1"/>
              <w:spacing w:before="60" w:after="60"/>
              <w:rPr>
                <w:color w:val="auto"/>
              </w:rPr>
            </w:pPr>
            <w:r>
              <w:rPr>
                <w:color w:val="auto"/>
                <w:w w:val="105"/>
              </w:rPr>
              <w:t>SHOP 2</w:t>
            </w:r>
          </w:p>
        </w:tc>
        <w:tc>
          <w:tcPr>
            <w:tcW w:w="818" w:type="pct"/>
            <w:shd w:val="clear" w:color="auto" w:fill="D9D9D9" w:themeFill="background1" w:themeFillShade="D9"/>
            <w:vAlign w:val="top"/>
          </w:tcPr>
          <w:p w14:paraId="75BFE1F0" w14:textId="1D3FCDC9" w:rsidR="006D37B2" w:rsidRPr="00EC364D" w:rsidRDefault="006D37B2" w:rsidP="006D37B2">
            <w:pPr>
              <w:pStyle w:val="TableHeader1"/>
              <w:spacing w:before="60" w:after="60"/>
              <w:rPr>
                <w:color w:val="auto"/>
              </w:rPr>
            </w:pPr>
            <w:r>
              <w:rPr>
                <w:color w:val="auto"/>
                <w:w w:val="105"/>
              </w:rPr>
              <w:t>SHOP 3</w:t>
            </w:r>
          </w:p>
        </w:tc>
        <w:tc>
          <w:tcPr>
            <w:tcW w:w="818" w:type="pct"/>
            <w:shd w:val="clear" w:color="auto" w:fill="D9D9D9" w:themeFill="background1" w:themeFillShade="D9"/>
            <w:vAlign w:val="top"/>
          </w:tcPr>
          <w:p w14:paraId="5D4B9EF5" w14:textId="37F91A0E" w:rsidR="006D37B2" w:rsidRPr="00EC364D" w:rsidRDefault="006D37B2" w:rsidP="006D37B2">
            <w:pPr>
              <w:pStyle w:val="TableHeader1"/>
              <w:spacing w:before="60" w:after="60"/>
              <w:rPr>
                <w:color w:val="auto"/>
              </w:rPr>
            </w:pPr>
            <w:r>
              <w:rPr>
                <w:color w:val="auto"/>
                <w:w w:val="105"/>
              </w:rPr>
              <w:t>SHOP 4</w:t>
            </w:r>
          </w:p>
        </w:tc>
      </w:tr>
      <w:tr w:rsidR="006D37B2" w14:paraId="75C9A7D8" w14:textId="77777777" w:rsidTr="004429B3">
        <w:tc>
          <w:tcPr>
            <w:tcW w:w="358" w:type="pct"/>
            <w:vAlign w:val="top"/>
          </w:tcPr>
          <w:p w14:paraId="6B06B173" w14:textId="77777777" w:rsidR="006D37B2" w:rsidRPr="00EC364D" w:rsidRDefault="006D37B2" w:rsidP="006D37B2">
            <w:pPr>
              <w:pStyle w:val="Body"/>
              <w:spacing w:before="60" w:after="60"/>
              <w:rPr>
                <w:b/>
              </w:rPr>
            </w:pPr>
            <w:r w:rsidRPr="00EC364D">
              <w:rPr>
                <w:b/>
              </w:rPr>
              <w:t>2</w:t>
            </w:r>
          </w:p>
        </w:tc>
        <w:tc>
          <w:tcPr>
            <w:tcW w:w="1369" w:type="pct"/>
            <w:vAlign w:val="top"/>
          </w:tcPr>
          <w:p w14:paraId="7AD28501" w14:textId="73891302" w:rsidR="006D37B2" w:rsidRPr="006D37B2" w:rsidRDefault="006D37B2" w:rsidP="006D37B2">
            <w:pPr>
              <w:pStyle w:val="Body"/>
              <w:spacing w:before="60" w:after="60"/>
            </w:pPr>
            <w:r w:rsidRPr="006D37B2">
              <w:t>Westfield</w:t>
            </w:r>
          </w:p>
        </w:tc>
        <w:tc>
          <w:tcPr>
            <w:tcW w:w="818" w:type="pct"/>
            <w:vAlign w:val="top"/>
          </w:tcPr>
          <w:p w14:paraId="79457DDB" w14:textId="6CAB3307" w:rsidR="006D37B2" w:rsidRPr="006D37B2" w:rsidRDefault="006D37B2" w:rsidP="006D37B2">
            <w:pPr>
              <w:pStyle w:val="Body"/>
              <w:spacing w:before="60" w:after="60"/>
              <w:jc w:val="right"/>
            </w:pPr>
            <w:r w:rsidRPr="006D37B2">
              <w:t>245</w:t>
            </w:r>
          </w:p>
        </w:tc>
        <w:tc>
          <w:tcPr>
            <w:tcW w:w="819" w:type="pct"/>
            <w:vAlign w:val="top"/>
          </w:tcPr>
          <w:p w14:paraId="79FA3C8E" w14:textId="7ED184C2" w:rsidR="006D37B2" w:rsidRPr="006D37B2" w:rsidRDefault="006D37B2" w:rsidP="006D37B2">
            <w:pPr>
              <w:pStyle w:val="Body"/>
              <w:spacing w:before="60" w:after="60"/>
              <w:jc w:val="right"/>
            </w:pPr>
            <w:r w:rsidRPr="006D37B2">
              <w:t>288</w:t>
            </w:r>
          </w:p>
        </w:tc>
        <w:tc>
          <w:tcPr>
            <w:tcW w:w="818" w:type="pct"/>
            <w:vAlign w:val="top"/>
          </w:tcPr>
          <w:p w14:paraId="0FF2197C" w14:textId="46DEF200" w:rsidR="006D37B2" w:rsidRPr="006D37B2" w:rsidRDefault="006D37B2" w:rsidP="006D37B2">
            <w:pPr>
              <w:pStyle w:val="Body"/>
              <w:spacing w:before="60" w:after="60"/>
              <w:jc w:val="right"/>
            </w:pPr>
            <w:r w:rsidRPr="006D37B2">
              <w:t>386</w:t>
            </w:r>
          </w:p>
        </w:tc>
        <w:tc>
          <w:tcPr>
            <w:tcW w:w="818" w:type="pct"/>
            <w:vAlign w:val="top"/>
          </w:tcPr>
          <w:p w14:paraId="55C8744D" w14:textId="71F6B6A6" w:rsidR="006D37B2" w:rsidRPr="006D37B2" w:rsidRDefault="006D37B2" w:rsidP="006D37B2">
            <w:pPr>
              <w:pStyle w:val="Body"/>
              <w:spacing w:before="60" w:after="60"/>
              <w:jc w:val="right"/>
            </w:pPr>
            <w:r w:rsidRPr="006D37B2">
              <w:t>550</w:t>
            </w:r>
          </w:p>
        </w:tc>
      </w:tr>
      <w:tr w:rsidR="006D37B2" w14:paraId="1E6DDADF" w14:textId="77777777" w:rsidTr="004429B3">
        <w:tc>
          <w:tcPr>
            <w:tcW w:w="358" w:type="pct"/>
            <w:vAlign w:val="top"/>
          </w:tcPr>
          <w:p w14:paraId="5438FCDB" w14:textId="77777777" w:rsidR="006D37B2" w:rsidRPr="00EC364D" w:rsidRDefault="006D37B2" w:rsidP="006D37B2">
            <w:pPr>
              <w:pStyle w:val="Body"/>
              <w:spacing w:before="60" w:after="60"/>
              <w:rPr>
                <w:b/>
              </w:rPr>
            </w:pPr>
            <w:r w:rsidRPr="00EC364D">
              <w:rPr>
                <w:b/>
              </w:rPr>
              <w:t>3</w:t>
            </w:r>
          </w:p>
        </w:tc>
        <w:tc>
          <w:tcPr>
            <w:tcW w:w="1369" w:type="pct"/>
            <w:vAlign w:val="top"/>
          </w:tcPr>
          <w:p w14:paraId="29495346" w14:textId="20C9F78A" w:rsidR="006D37B2" w:rsidRPr="006D37B2" w:rsidRDefault="006D37B2" w:rsidP="006D37B2">
            <w:pPr>
              <w:pStyle w:val="Body"/>
              <w:spacing w:before="60" w:after="60"/>
            </w:pPr>
            <w:r w:rsidRPr="006D37B2">
              <w:t>Stockland</w:t>
            </w:r>
          </w:p>
        </w:tc>
        <w:tc>
          <w:tcPr>
            <w:tcW w:w="818" w:type="pct"/>
            <w:vAlign w:val="top"/>
          </w:tcPr>
          <w:p w14:paraId="7D0C659D" w14:textId="7F2A3F12" w:rsidR="006D37B2" w:rsidRPr="006D37B2" w:rsidRDefault="006D37B2" w:rsidP="006D37B2">
            <w:pPr>
              <w:pStyle w:val="Body"/>
              <w:spacing w:before="60" w:after="60"/>
              <w:jc w:val="right"/>
            </w:pPr>
            <w:r w:rsidRPr="006D37B2">
              <w:t>408</w:t>
            </w:r>
          </w:p>
        </w:tc>
        <w:tc>
          <w:tcPr>
            <w:tcW w:w="819" w:type="pct"/>
            <w:vAlign w:val="top"/>
          </w:tcPr>
          <w:p w14:paraId="5FA33949" w14:textId="12C2A2DB" w:rsidR="006D37B2" w:rsidRPr="006D37B2" w:rsidRDefault="006D37B2" w:rsidP="006D37B2">
            <w:pPr>
              <w:pStyle w:val="Body"/>
              <w:spacing w:before="60" w:after="60"/>
              <w:jc w:val="right"/>
            </w:pPr>
            <w:r w:rsidRPr="006D37B2">
              <w:t>1020</w:t>
            </w:r>
          </w:p>
        </w:tc>
        <w:tc>
          <w:tcPr>
            <w:tcW w:w="818" w:type="pct"/>
            <w:vAlign w:val="top"/>
          </w:tcPr>
          <w:p w14:paraId="13D98C19" w14:textId="4FEE7536" w:rsidR="006D37B2" w:rsidRPr="006D37B2" w:rsidRDefault="006D37B2" w:rsidP="006D37B2">
            <w:pPr>
              <w:pStyle w:val="Body"/>
              <w:spacing w:before="60" w:after="60"/>
              <w:jc w:val="right"/>
            </w:pPr>
            <w:r w:rsidRPr="006D37B2">
              <w:t>598</w:t>
            </w:r>
          </w:p>
        </w:tc>
        <w:tc>
          <w:tcPr>
            <w:tcW w:w="818" w:type="pct"/>
            <w:vAlign w:val="top"/>
          </w:tcPr>
          <w:p w14:paraId="1BE0681C" w14:textId="0A1387AA" w:rsidR="006D37B2" w:rsidRPr="006D37B2" w:rsidRDefault="006D37B2" w:rsidP="006D37B2">
            <w:pPr>
              <w:pStyle w:val="Body"/>
              <w:spacing w:before="60" w:after="60"/>
              <w:jc w:val="right"/>
            </w:pPr>
            <w:r w:rsidRPr="006D37B2">
              <w:t>460</w:t>
            </w:r>
          </w:p>
        </w:tc>
      </w:tr>
      <w:tr w:rsidR="006D37B2" w14:paraId="5223A6F4" w14:textId="77777777" w:rsidTr="004429B3">
        <w:tc>
          <w:tcPr>
            <w:tcW w:w="358" w:type="pct"/>
            <w:vAlign w:val="top"/>
          </w:tcPr>
          <w:p w14:paraId="77725189" w14:textId="77777777" w:rsidR="006D37B2" w:rsidRPr="00EC364D" w:rsidRDefault="006D37B2" w:rsidP="006D37B2">
            <w:pPr>
              <w:pStyle w:val="Body"/>
              <w:spacing w:before="60" w:after="60"/>
              <w:rPr>
                <w:b/>
              </w:rPr>
            </w:pPr>
            <w:r w:rsidRPr="00EC364D">
              <w:rPr>
                <w:b/>
              </w:rPr>
              <w:t>4</w:t>
            </w:r>
          </w:p>
        </w:tc>
        <w:tc>
          <w:tcPr>
            <w:tcW w:w="1369" w:type="pct"/>
            <w:vAlign w:val="top"/>
          </w:tcPr>
          <w:p w14:paraId="77AEDB45" w14:textId="2A483F94" w:rsidR="006D37B2" w:rsidRPr="006D37B2" w:rsidRDefault="006D37B2" w:rsidP="006D37B2">
            <w:pPr>
              <w:pStyle w:val="Body"/>
              <w:spacing w:before="60" w:after="60"/>
            </w:pPr>
            <w:r w:rsidRPr="006D37B2">
              <w:t>Victoria Square</w:t>
            </w:r>
          </w:p>
        </w:tc>
        <w:tc>
          <w:tcPr>
            <w:tcW w:w="818" w:type="pct"/>
            <w:vAlign w:val="top"/>
          </w:tcPr>
          <w:p w14:paraId="0A1ED27E" w14:textId="30BBDACC" w:rsidR="006D37B2" w:rsidRPr="006D37B2" w:rsidRDefault="006D37B2" w:rsidP="006D37B2">
            <w:pPr>
              <w:pStyle w:val="Body"/>
              <w:spacing w:before="60" w:after="60"/>
              <w:jc w:val="right"/>
            </w:pPr>
            <w:r w:rsidRPr="006D37B2">
              <w:t>550</w:t>
            </w:r>
          </w:p>
        </w:tc>
        <w:tc>
          <w:tcPr>
            <w:tcW w:w="819" w:type="pct"/>
            <w:vAlign w:val="top"/>
          </w:tcPr>
          <w:p w14:paraId="5B7DD8F4" w14:textId="31C58945" w:rsidR="006D37B2" w:rsidRPr="006D37B2" w:rsidRDefault="006D37B2" w:rsidP="006D37B2">
            <w:pPr>
              <w:pStyle w:val="Body"/>
              <w:spacing w:before="60" w:after="60"/>
              <w:jc w:val="right"/>
            </w:pPr>
            <w:r w:rsidRPr="006D37B2">
              <w:t>459</w:t>
            </w:r>
          </w:p>
        </w:tc>
        <w:tc>
          <w:tcPr>
            <w:tcW w:w="818" w:type="pct"/>
            <w:vAlign w:val="top"/>
          </w:tcPr>
          <w:p w14:paraId="05F8F6CA" w14:textId="022FE8A6" w:rsidR="006D37B2" w:rsidRPr="006D37B2" w:rsidRDefault="006D37B2" w:rsidP="006D37B2">
            <w:pPr>
              <w:pStyle w:val="Body"/>
              <w:spacing w:before="60" w:after="60"/>
              <w:jc w:val="right"/>
            </w:pPr>
            <w:r w:rsidRPr="006D37B2">
              <w:t>644</w:t>
            </w:r>
          </w:p>
        </w:tc>
        <w:tc>
          <w:tcPr>
            <w:tcW w:w="818" w:type="pct"/>
            <w:vAlign w:val="top"/>
          </w:tcPr>
          <w:p w14:paraId="3B20574F" w14:textId="02FCCDD9" w:rsidR="006D37B2" w:rsidRPr="006D37B2" w:rsidRDefault="006D37B2" w:rsidP="006D37B2">
            <w:pPr>
              <w:pStyle w:val="Body"/>
              <w:spacing w:before="60" w:after="60"/>
              <w:jc w:val="right"/>
            </w:pPr>
            <w:r w:rsidRPr="006D37B2">
              <w:t>780</w:t>
            </w:r>
          </w:p>
        </w:tc>
      </w:tr>
      <w:tr w:rsidR="006D37B2" w14:paraId="147A2550" w14:textId="77777777" w:rsidTr="004429B3">
        <w:tc>
          <w:tcPr>
            <w:tcW w:w="358" w:type="pct"/>
            <w:vAlign w:val="top"/>
          </w:tcPr>
          <w:p w14:paraId="3CC8AF1D" w14:textId="77777777" w:rsidR="006D37B2" w:rsidRPr="00EC364D" w:rsidRDefault="006D37B2" w:rsidP="006D37B2">
            <w:pPr>
              <w:pStyle w:val="Body"/>
              <w:spacing w:before="60" w:after="60"/>
              <w:rPr>
                <w:b/>
              </w:rPr>
            </w:pPr>
            <w:r w:rsidRPr="00EC364D">
              <w:rPr>
                <w:b/>
              </w:rPr>
              <w:t>5</w:t>
            </w:r>
          </w:p>
        </w:tc>
        <w:tc>
          <w:tcPr>
            <w:tcW w:w="1369" w:type="pct"/>
            <w:vAlign w:val="top"/>
          </w:tcPr>
          <w:p w14:paraId="79F2C885" w14:textId="3771B163" w:rsidR="006D37B2" w:rsidRPr="006D37B2" w:rsidRDefault="006D37B2" w:rsidP="006D37B2">
            <w:pPr>
              <w:pStyle w:val="Body"/>
              <w:spacing w:before="60" w:after="60"/>
            </w:pPr>
            <w:r w:rsidRPr="006D37B2">
              <w:t>Miranda Fair</w:t>
            </w:r>
          </w:p>
        </w:tc>
        <w:tc>
          <w:tcPr>
            <w:tcW w:w="818" w:type="pct"/>
            <w:vAlign w:val="top"/>
          </w:tcPr>
          <w:p w14:paraId="7203801D" w14:textId="1FAEEC3E" w:rsidR="006D37B2" w:rsidRPr="006D37B2" w:rsidRDefault="006D37B2" w:rsidP="006D37B2">
            <w:pPr>
              <w:pStyle w:val="Body"/>
              <w:spacing w:before="60" w:after="60"/>
              <w:jc w:val="right"/>
            </w:pPr>
            <w:r w:rsidRPr="006D37B2">
              <w:t>424</w:t>
            </w:r>
          </w:p>
        </w:tc>
        <w:tc>
          <w:tcPr>
            <w:tcW w:w="819" w:type="pct"/>
            <w:vAlign w:val="top"/>
          </w:tcPr>
          <w:p w14:paraId="0B56C4A9" w14:textId="14A9CB16" w:rsidR="006D37B2" w:rsidRPr="006D37B2" w:rsidRDefault="006D37B2" w:rsidP="006D37B2">
            <w:pPr>
              <w:pStyle w:val="Body"/>
              <w:spacing w:before="60" w:after="60"/>
              <w:jc w:val="right"/>
            </w:pPr>
            <w:r w:rsidRPr="006D37B2">
              <w:t>1228</w:t>
            </w:r>
          </w:p>
        </w:tc>
        <w:tc>
          <w:tcPr>
            <w:tcW w:w="818" w:type="pct"/>
            <w:vAlign w:val="top"/>
          </w:tcPr>
          <w:p w14:paraId="1AC33F12" w14:textId="50E0C62F" w:rsidR="006D37B2" w:rsidRPr="006D37B2" w:rsidRDefault="006D37B2" w:rsidP="006D37B2">
            <w:pPr>
              <w:pStyle w:val="Body"/>
              <w:spacing w:before="60" w:after="60"/>
              <w:jc w:val="right"/>
            </w:pPr>
            <w:r w:rsidRPr="006D37B2">
              <w:t>708</w:t>
            </w:r>
          </w:p>
        </w:tc>
        <w:tc>
          <w:tcPr>
            <w:tcW w:w="818" w:type="pct"/>
            <w:vAlign w:val="top"/>
          </w:tcPr>
          <w:p w14:paraId="4F574771" w14:textId="5A1FE5F2" w:rsidR="006D37B2" w:rsidRPr="006D37B2" w:rsidRDefault="006D37B2" w:rsidP="006D37B2">
            <w:pPr>
              <w:pStyle w:val="Body"/>
              <w:spacing w:before="60" w:after="60"/>
              <w:jc w:val="right"/>
            </w:pPr>
            <w:r w:rsidRPr="006D37B2">
              <w:t>850</w:t>
            </w:r>
          </w:p>
        </w:tc>
      </w:tr>
    </w:tbl>
    <w:p w14:paraId="70378B7C" w14:textId="3FB63537" w:rsidR="00114E7D" w:rsidRDefault="00B57FAC" w:rsidP="006D37B2">
      <w:pPr>
        <w:spacing w:before="240"/>
      </w:pPr>
      <w:r w:rsidRPr="006D37B2">
        <w:rPr>
          <w:b/>
        </w:rPr>
        <w:t>Resave workbook</w:t>
      </w:r>
      <w:r w:rsidR="006D37B2">
        <w:t>—</w:t>
      </w:r>
      <w:r w:rsidR="00114E7D">
        <w:t>Click on the Save icon</w:t>
      </w:r>
      <w:r w:rsidR="006D37B2">
        <w:t xml:space="preserve">. </w:t>
      </w:r>
      <w:r w:rsidR="00A80768">
        <w:t>Close the FLOORSPACE workbook</w:t>
      </w:r>
      <w:r w:rsidR="006D37B2">
        <w:t>.</w:t>
      </w:r>
    </w:p>
    <w:p w14:paraId="78502857" w14:textId="000E4AC1" w:rsidR="00114E7D" w:rsidRDefault="00114E7D" w:rsidP="00114E7D">
      <w:r>
        <w:t>Create a new workbook and save with the filename:</w:t>
      </w:r>
      <w:r w:rsidRPr="006D37B2">
        <w:rPr>
          <w:b/>
        </w:rPr>
        <w:t xml:space="preserve"> KMRATE</w:t>
      </w:r>
      <w:r w:rsidR="006D37B2">
        <w:t>.</w:t>
      </w:r>
    </w:p>
    <w:p w14:paraId="496C5231" w14:textId="611D8973" w:rsidR="00114E7D" w:rsidRDefault="00114E7D" w:rsidP="006D37B2">
      <w:pPr>
        <w:spacing w:after="120"/>
      </w:pPr>
      <w:r>
        <w:t xml:space="preserve">Enter the following data: </w:t>
      </w:r>
    </w:p>
    <w:p w14:paraId="15DBCCE9" w14:textId="2E82694B" w:rsidR="004429B3" w:rsidRDefault="004429B3" w:rsidP="004429B3">
      <w:pPr>
        <w:pStyle w:val="Caption"/>
        <w:keepNext/>
        <w:spacing w:after="120"/>
      </w:pPr>
      <w:r>
        <w:t xml:space="preserve">Table </w:t>
      </w:r>
      <w:r w:rsidR="009C43DF">
        <w:t>12:</w:t>
      </w:r>
      <w:r>
        <w:t xml:space="preserve"> </w:t>
      </w:r>
      <w:r w:rsidRPr="00172660">
        <w:t>Date to be entered - KM</w:t>
      </w:r>
      <w:r w:rsidR="00456269">
        <w:t>RATE</w:t>
      </w:r>
    </w:p>
    <w:tbl>
      <w:tblPr>
        <w:tblStyle w:val="TableGrid"/>
        <w:tblW w:w="5000" w:type="pct"/>
        <w:tblLook w:val="0480" w:firstRow="0" w:lastRow="0" w:firstColumn="1" w:lastColumn="0" w:noHBand="0" w:noVBand="1"/>
      </w:tblPr>
      <w:tblGrid>
        <w:gridCol w:w="645"/>
        <w:gridCol w:w="2469"/>
        <w:gridCol w:w="1475"/>
        <w:gridCol w:w="1477"/>
        <w:gridCol w:w="1475"/>
        <w:gridCol w:w="1475"/>
      </w:tblGrid>
      <w:tr w:rsidR="006D37B2" w14:paraId="4F183322" w14:textId="77777777" w:rsidTr="006D37B2">
        <w:tc>
          <w:tcPr>
            <w:tcW w:w="358" w:type="pct"/>
            <w:vAlign w:val="top"/>
          </w:tcPr>
          <w:p w14:paraId="09F53047" w14:textId="77777777" w:rsidR="006D37B2" w:rsidRDefault="006D37B2" w:rsidP="00AB7B4D">
            <w:pPr>
              <w:pStyle w:val="Body"/>
              <w:spacing w:before="60" w:after="60"/>
            </w:pPr>
          </w:p>
        </w:tc>
        <w:tc>
          <w:tcPr>
            <w:tcW w:w="1369" w:type="pct"/>
            <w:vAlign w:val="top"/>
          </w:tcPr>
          <w:p w14:paraId="1E49C7DF" w14:textId="77777777" w:rsidR="006D37B2" w:rsidRPr="00EC364D" w:rsidRDefault="006D37B2" w:rsidP="006D37B2">
            <w:pPr>
              <w:pStyle w:val="Body"/>
              <w:spacing w:before="60" w:after="60"/>
              <w:rPr>
                <w:b/>
              </w:rPr>
            </w:pPr>
            <w:r w:rsidRPr="00EC364D">
              <w:rPr>
                <w:b/>
              </w:rPr>
              <w:t>A</w:t>
            </w:r>
          </w:p>
        </w:tc>
        <w:tc>
          <w:tcPr>
            <w:tcW w:w="818" w:type="pct"/>
            <w:vAlign w:val="top"/>
          </w:tcPr>
          <w:p w14:paraId="0F8572B5" w14:textId="77777777" w:rsidR="006D37B2" w:rsidRPr="00EC364D" w:rsidRDefault="006D37B2" w:rsidP="006D37B2">
            <w:pPr>
              <w:pStyle w:val="Body"/>
              <w:spacing w:before="60" w:after="60"/>
              <w:rPr>
                <w:b/>
              </w:rPr>
            </w:pPr>
            <w:r w:rsidRPr="00EC364D">
              <w:rPr>
                <w:b/>
              </w:rPr>
              <w:t>B</w:t>
            </w:r>
          </w:p>
        </w:tc>
        <w:tc>
          <w:tcPr>
            <w:tcW w:w="819" w:type="pct"/>
            <w:vAlign w:val="top"/>
          </w:tcPr>
          <w:p w14:paraId="0D8E422E" w14:textId="77777777" w:rsidR="006D37B2" w:rsidRPr="00EC364D" w:rsidRDefault="006D37B2" w:rsidP="006D37B2">
            <w:pPr>
              <w:pStyle w:val="Body"/>
              <w:spacing w:before="60" w:after="60"/>
              <w:rPr>
                <w:b/>
              </w:rPr>
            </w:pPr>
            <w:r w:rsidRPr="00EC364D">
              <w:rPr>
                <w:b/>
              </w:rPr>
              <w:t>C</w:t>
            </w:r>
          </w:p>
        </w:tc>
        <w:tc>
          <w:tcPr>
            <w:tcW w:w="818" w:type="pct"/>
            <w:vAlign w:val="top"/>
          </w:tcPr>
          <w:p w14:paraId="258D8992" w14:textId="77777777" w:rsidR="006D37B2" w:rsidRPr="00EC364D" w:rsidRDefault="006D37B2" w:rsidP="006D37B2">
            <w:pPr>
              <w:pStyle w:val="Body"/>
              <w:spacing w:before="60" w:after="60"/>
              <w:rPr>
                <w:b/>
              </w:rPr>
            </w:pPr>
            <w:r w:rsidRPr="00EC364D">
              <w:rPr>
                <w:b/>
              </w:rPr>
              <w:t>D</w:t>
            </w:r>
          </w:p>
        </w:tc>
        <w:tc>
          <w:tcPr>
            <w:tcW w:w="818" w:type="pct"/>
            <w:vAlign w:val="top"/>
          </w:tcPr>
          <w:p w14:paraId="41E37BFB" w14:textId="77777777" w:rsidR="006D37B2" w:rsidRPr="00EC364D" w:rsidRDefault="006D37B2" w:rsidP="006D37B2">
            <w:pPr>
              <w:pStyle w:val="Body"/>
              <w:spacing w:before="60" w:after="60"/>
              <w:rPr>
                <w:b/>
              </w:rPr>
            </w:pPr>
            <w:r w:rsidRPr="00EC364D">
              <w:rPr>
                <w:b/>
              </w:rPr>
              <w:t>E</w:t>
            </w:r>
          </w:p>
        </w:tc>
      </w:tr>
      <w:tr w:rsidR="006D37B2" w14:paraId="135E5B72" w14:textId="77777777" w:rsidTr="006D37B2">
        <w:tc>
          <w:tcPr>
            <w:tcW w:w="358" w:type="pct"/>
            <w:vAlign w:val="top"/>
          </w:tcPr>
          <w:p w14:paraId="6E6E8F38" w14:textId="77777777" w:rsidR="006D37B2" w:rsidRPr="00EC364D" w:rsidRDefault="006D37B2" w:rsidP="006D37B2">
            <w:pPr>
              <w:pStyle w:val="Body"/>
              <w:spacing w:before="60" w:after="60"/>
              <w:rPr>
                <w:b/>
              </w:rPr>
            </w:pPr>
            <w:r w:rsidRPr="00EC364D">
              <w:rPr>
                <w:b/>
              </w:rPr>
              <w:t>1</w:t>
            </w:r>
          </w:p>
        </w:tc>
        <w:tc>
          <w:tcPr>
            <w:tcW w:w="1369" w:type="pct"/>
            <w:shd w:val="clear" w:color="auto" w:fill="D9D9D9" w:themeFill="background1" w:themeFillShade="D9"/>
            <w:vAlign w:val="top"/>
          </w:tcPr>
          <w:p w14:paraId="22793874" w14:textId="11F72835" w:rsidR="006D37B2" w:rsidRPr="00EC364D" w:rsidRDefault="006D37B2" w:rsidP="006D37B2">
            <w:pPr>
              <w:pStyle w:val="TableHeader1"/>
              <w:spacing w:before="60" w:after="60"/>
              <w:rPr>
                <w:color w:val="auto"/>
              </w:rPr>
            </w:pPr>
            <w:r w:rsidRPr="006D37B2">
              <w:rPr>
                <w:color w:val="auto"/>
                <w:w w:val="105"/>
              </w:rPr>
              <w:t>SALES REP</w:t>
            </w:r>
          </w:p>
        </w:tc>
        <w:tc>
          <w:tcPr>
            <w:tcW w:w="818" w:type="pct"/>
            <w:shd w:val="clear" w:color="auto" w:fill="D9D9D9" w:themeFill="background1" w:themeFillShade="D9"/>
            <w:vAlign w:val="top"/>
          </w:tcPr>
          <w:p w14:paraId="1F777D34" w14:textId="21E38315" w:rsidR="006D37B2" w:rsidRPr="00EC364D" w:rsidRDefault="006D37B2" w:rsidP="006D37B2">
            <w:pPr>
              <w:pStyle w:val="TableHeader1"/>
              <w:spacing w:before="60" w:after="60"/>
              <w:rPr>
                <w:color w:val="auto"/>
              </w:rPr>
            </w:pPr>
            <w:r>
              <w:rPr>
                <w:color w:val="auto"/>
                <w:w w:val="105"/>
              </w:rPr>
              <w:t>WEEK 1</w:t>
            </w:r>
          </w:p>
        </w:tc>
        <w:tc>
          <w:tcPr>
            <w:tcW w:w="819" w:type="pct"/>
            <w:shd w:val="clear" w:color="auto" w:fill="D9D9D9" w:themeFill="background1" w:themeFillShade="D9"/>
            <w:vAlign w:val="top"/>
          </w:tcPr>
          <w:p w14:paraId="460AFD2C" w14:textId="077BD3FA" w:rsidR="006D37B2" w:rsidRPr="00EC364D" w:rsidRDefault="006D37B2" w:rsidP="006D37B2">
            <w:pPr>
              <w:pStyle w:val="TableHeader1"/>
              <w:spacing w:before="60" w:after="60"/>
              <w:rPr>
                <w:color w:val="auto"/>
              </w:rPr>
            </w:pPr>
            <w:r>
              <w:rPr>
                <w:color w:val="auto"/>
                <w:w w:val="105"/>
              </w:rPr>
              <w:t>WEEK 2</w:t>
            </w:r>
          </w:p>
        </w:tc>
        <w:tc>
          <w:tcPr>
            <w:tcW w:w="818" w:type="pct"/>
            <w:shd w:val="clear" w:color="auto" w:fill="D9D9D9" w:themeFill="background1" w:themeFillShade="D9"/>
            <w:vAlign w:val="top"/>
          </w:tcPr>
          <w:p w14:paraId="2E9F4D30" w14:textId="7954FC27" w:rsidR="006D37B2" w:rsidRPr="00EC364D" w:rsidRDefault="006D37B2" w:rsidP="006D37B2">
            <w:pPr>
              <w:pStyle w:val="TableHeader1"/>
              <w:spacing w:before="60" w:after="60"/>
              <w:rPr>
                <w:color w:val="auto"/>
              </w:rPr>
            </w:pPr>
            <w:r>
              <w:rPr>
                <w:color w:val="auto"/>
                <w:w w:val="105"/>
              </w:rPr>
              <w:t>WEEK 3</w:t>
            </w:r>
          </w:p>
        </w:tc>
        <w:tc>
          <w:tcPr>
            <w:tcW w:w="818" w:type="pct"/>
            <w:shd w:val="clear" w:color="auto" w:fill="D9D9D9" w:themeFill="background1" w:themeFillShade="D9"/>
            <w:vAlign w:val="top"/>
          </w:tcPr>
          <w:p w14:paraId="3060F9DD" w14:textId="569FF10C" w:rsidR="006D37B2" w:rsidRPr="00EC364D" w:rsidRDefault="006D37B2" w:rsidP="006D37B2">
            <w:pPr>
              <w:pStyle w:val="TableHeader1"/>
              <w:spacing w:before="60" w:after="60"/>
              <w:rPr>
                <w:color w:val="auto"/>
              </w:rPr>
            </w:pPr>
            <w:r>
              <w:rPr>
                <w:color w:val="auto"/>
                <w:w w:val="105"/>
              </w:rPr>
              <w:t>WEEK 4</w:t>
            </w:r>
          </w:p>
        </w:tc>
      </w:tr>
      <w:tr w:rsidR="006D37B2" w14:paraId="11E8972E" w14:textId="77777777" w:rsidTr="006D37B2">
        <w:tc>
          <w:tcPr>
            <w:tcW w:w="358" w:type="pct"/>
            <w:vAlign w:val="top"/>
          </w:tcPr>
          <w:p w14:paraId="25E6D4D2" w14:textId="77777777" w:rsidR="006D37B2" w:rsidRPr="00EC364D" w:rsidRDefault="006D37B2" w:rsidP="006D37B2">
            <w:pPr>
              <w:pStyle w:val="Body"/>
              <w:spacing w:before="60" w:after="60"/>
              <w:rPr>
                <w:b/>
              </w:rPr>
            </w:pPr>
            <w:r w:rsidRPr="00EC364D">
              <w:rPr>
                <w:b/>
              </w:rPr>
              <w:t>2</w:t>
            </w:r>
          </w:p>
        </w:tc>
        <w:tc>
          <w:tcPr>
            <w:tcW w:w="1369" w:type="pct"/>
            <w:vAlign w:val="top"/>
          </w:tcPr>
          <w:p w14:paraId="237F3CCE" w14:textId="6F03E32E" w:rsidR="006D37B2" w:rsidRPr="006D37B2" w:rsidRDefault="006D37B2" w:rsidP="006D37B2">
            <w:pPr>
              <w:pStyle w:val="Body"/>
              <w:spacing w:before="60" w:after="60"/>
            </w:pPr>
            <w:r w:rsidRPr="006D37B2">
              <w:t>Smith Don</w:t>
            </w:r>
          </w:p>
        </w:tc>
        <w:tc>
          <w:tcPr>
            <w:tcW w:w="818" w:type="pct"/>
            <w:vAlign w:val="top"/>
          </w:tcPr>
          <w:p w14:paraId="634C6D5F" w14:textId="551E08B0" w:rsidR="006D37B2" w:rsidRPr="006D37B2" w:rsidRDefault="006D37B2" w:rsidP="006D37B2">
            <w:pPr>
              <w:pStyle w:val="Body"/>
              <w:spacing w:before="60" w:after="60"/>
              <w:jc w:val="right"/>
            </w:pPr>
            <w:r w:rsidRPr="006D37B2">
              <w:t>550</w:t>
            </w:r>
          </w:p>
        </w:tc>
        <w:tc>
          <w:tcPr>
            <w:tcW w:w="819" w:type="pct"/>
            <w:vAlign w:val="top"/>
          </w:tcPr>
          <w:p w14:paraId="060CBABE" w14:textId="473C5459" w:rsidR="006D37B2" w:rsidRPr="006D37B2" w:rsidRDefault="006D37B2" w:rsidP="006D37B2">
            <w:pPr>
              <w:pStyle w:val="Body"/>
              <w:spacing w:before="60" w:after="60"/>
              <w:jc w:val="right"/>
            </w:pPr>
            <w:r w:rsidRPr="006D37B2">
              <w:t>624</w:t>
            </w:r>
          </w:p>
        </w:tc>
        <w:tc>
          <w:tcPr>
            <w:tcW w:w="818" w:type="pct"/>
            <w:vAlign w:val="top"/>
          </w:tcPr>
          <w:p w14:paraId="3164CDB6" w14:textId="7AB1524F" w:rsidR="006D37B2" w:rsidRPr="006D37B2" w:rsidRDefault="006D37B2" w:rsidP="006D37B2">
            <w:pPr>
              <w:pStyle w:val="Body"/>
              <w:spacing w:before="60" w:after="60"/>
              <w:jc w:val="right"/>
            </w:pPr>
            <w:r w:rsidRPr="006D37B2">
              <w:t>216</w:t>
            </w:r>
          </w:p>
        </w:tc>
        <w:tc>
          <w:tcPr>
            <w:tcW w:w="818" w:type="pct"/>
            <w:vAlign w:val="top"/>
          </w:tcPr>
          <w:p w14:paraId="03348BEC" w14:textId="0EED98FB" w:rsidR="006D37B2" w:rsidRPr="006D37B2" w:rsidRDefault="006D37B2" w:rsidP="006D37B2">
            <w:pPr>
              <w:pStyle w:val="Body"/>
              <w:spacing w:before="60" w:after="60"/>
              <w:jc w:val="right"/>
            </w:pPr>
            <w:r w:rsidRPr="006D37B2">
              <w:t>308</w:t>
            </w:r>
          </w:p>
        </w:tc>
      </w:tr>
      <w:tr w:rsidR="006D37B2" w14:paraId="5D1F23DA" w14:textId="77777777" w:rsidTr="006D37B2">
        <w:tc>
          <w:tcPr>
            <w:tcW w:w="358" w:type="pct"/>
            <w:vAlign w:val="top"/>
          </w:tcPr>
          <w:p w14:paraId="22FC8D44" w14:textId="77777777" w:rsidR="006D37B2" w:rsidRPr="00EC364D" w:rsidRDefault="006D37B2" w:rsidP="006D37B2">
            <w:pPr>
              <w:pStyle w:val="Body"/>
              <w:spacing w:before="60" w:after="60"/>
              <w:rPr>
                <w:b/>
              </w:rPr>
            </w:pPr>
            <w:r w:rsidRPr="00EC364D">
              <w:rPr>
                <w:b/>
              </w:rPr>
              <w:t>3</w:t>
            </w:r>
          </w:p>
        </w:tc>
        <w:tc>
          <w:tcPr>
            <w:tcW w:w="1369" w:type="pct"/>
            <w:vAlign w:val="top"/>
          </w:tcPr>
          <w:p w14:paraId="4DC4341B" w14:textId="4722FD01" w:rsidR="006D37B2" w:rsidRPr="006D37B2" w:rsidRDefault="006D37B2" w:rsidP="006D37B2">
            <w:pPr>
              <w:pStyle w:val="Body"/>
              <w:spacing w:before="60" w:after="60"/>
            </w:pPr>
            <w:r w:rsidRPr="006D37B2">
              <w:t>Bennett Paul</w:t>
            </w:r>
          </w:p>
        </w:tc>
        <w:tc>
          <w:tcPr>
            <w:tcW w:w="818" w:type="pct"/>
            <w:vAlign w:val="top"/>
          </w:tcPr>
          <w:p w14:paraId="7B0FD7CE" w14:textId="7D879345" w:rsidR="006D37B2" w:rsidRPr="006D37B2" w:rsidRDefault="006D37B2" w:rsidP="006D37B2">
            <w:pPr>
              <w:pStyle w:val="Body"/>
              <w:spacing w:before="60" w:after="60"/>
              <w:jc w:val="right"/>
            </w:pPr>
            <w:r w:rsidRPr="006D37B2">
              <w:t>300</w:t>
            </w:r>
          </w:p>
        </w:tc>
        <w:tc>
          <w:tcPr>
            <w:tcW w:w="819" w:type="pct"/>
            <w:vAlign w:val="top"/>
          </w:tcPr>
          <w:p w14:paraId="29D6FE89" w14:textId="3E49E53E" w:rsidR="006D37B2" w:rsidRPr="006D37B2" w:rsidRDefault="006D37B2" w:rsidP="006D37B2">
            <w:pPr>
              <w:pStyle w:val="Body"/>
              <w:spacing w:before="60" w:after="60"/>
              <w:jc w:val="right"/>
            </w:pPr>
            <w:r w:rsidRPr="006D37B2">
              <w:t>221</w:t>
            </w:r>
          </w:p>
        </w:tc>
        <w:tc>
          <w:tcPr>
            <w:tcW w:w="818" w:type="pct"/>
            <w:vAlign w:val="top"/>
          </w:tcPr>
          <w:p w14:paraId="37EF9B9F" w14:textId="0DD873D9" w:rsidR="006D37B2" w:rsidRPr="006D37B2" w:rsidRDefault="006D37B2" w:rsidP="006D37B2">
            <w:pPr>
              <w:pStyle w:val="Body"/>
              <w:spacing w:before="60" w:after="60"/>
              <w:jc w:val="right"/>
            </w:pPr>
            <w:r w:rsidRPr="006D37B2">
              <w:t>295</w:t>
            </w:r>
          </w:p>
        </w:tc>
        <w:tc>
          <w:tcPr>
            <w:tcW w:w="818" w:type="pct"/>
            <w:vAlign w:val="top"/>
          </w:tcPr>
          <w:p w14:paraId="7E31F208" w14:textId="28D1F555" w:rsidR="006D37B2" w:rsidRPr="006D37B2" w:rsidRDefault="006D37B2" w:rsidP="006D37B2">
            <w:pPr>
              <w:pStyle w:val="Body"/>
              <w:spacing w:before="60" w:after="60"/>
              <w:jc w:val="right"/>
            </w:pPr>
            <w:r w:rsidRPr="006D37B2">
              <w:t>180</w:t>
            </w:r>
          </w:p>
        </w:tc>
      </w:tr>
      <w:tr w:rsidR="006D37B2" w14:paraId="035D1025" w14:textId="77777777" w:rsidTr="006D37B2">
        <w:tc>
          <w:tcPr>
            <w:tcW w:w="358" w:type="pct"/>
            <w:vAlign w:val="top"/>
          </w:tcPr>
          <w:p w14:paraId="0EAF4148" w14:textId="77777777" w:rsidR="006D37B2" w:rsidRPr="00EC364D" w:rsidRDefault="006D37B2" w:rsidP="006D37B2">
            <w:pPr>
              <w:pStyle w:val="Body"/>
              <w:spacing w:before="60" w:after="60"/>
              <w:rPr>
                <w:b/>
              </w:rPr>
            </w:pPr>
            <w:r w:rsidRPr="00EC364D">
              <w:rPr>
                <w:b/>
              </w:rPr>
              <w:t>4</w:t>
            </w:r>
          </w:p>
        </w:tc>
        <w:tc>
          <w:tcPr>
            <w:tcW w:w="1369" w:type="pct"/>
            <w:vAlign w:val="top"/>
          </w:tcPr>
          <w:p w14:paraId="74682DE3" w14:textId="4EE9FA3F" w:rsidR="006D37B2" w:rsidRPr="006D37B2" w:rsidRDefault="006D37B2" w:rsidP="006D37B2">
            <w:pPr>
              <w:pStyle w:val="Body"/>
              <w:spacing w:before="60" w:after="60"/>
            </w:pPr>
            <w:r w:rsidRPr="006D37B2">
              <w:t>Denver Carl</w:t>
            </w:r>
          </w:p>
        </w:tc>
        <w:tc>
          <w:tcPr>
            <w:tcW w:w="818" w:type="pct"/>
            <w:vAlign w:val="top"/>
          </w:tcPr>
          <w:p w14:paraId="5BB54949" w14:textId="1530D088" w:rsidR="006D37B2" w:rsidRPr="006D37B2" w:rsidRDefault="006D37B2" w:rsidP="006D37B2">
            <w:pPr>
              <w:pStyle w:val="Body"/>
              <w:spacing w:before="60" w:after="60"/>
              <w:jc w:val="right"/>
            </w:pPr>
            <w:r w:rsidRPr="006D37B2">
              <w:t>412</w:t>
            </w:r>
          </w:p>
        </w:tc>
        <w:tc>
          <w:tcPr>
            <w:tcW w:w="819" w:type="pct"/>
            <w:vAlign w:val="top"/>
          </w:tcPr>
          <w:p w14:paraId="54C95E0B" w14:textId="40163559" w:rsidR="006D37B2" w:rsidRPr="006D37B2" w:rsidRDefault="006D37B2" w:rsidP="006D37B2">
            <w:pPr>
              <w:pStyle w:val="Body"/>
              <w:spacing w:before="60" w:after="60"/>
              <w:jc w:val="right"/>
            </w:pPr>
            <w:r w:rsidRPr="006D37B2">
              <w:t>210</w:t>
            </w:r>
          </w:p>
        </w:tc>
        <w:tc>
          <w:tcPr>
            <w:tcW w:w="818" w:type="pct"/>
            <w:vAlign w:val="top"/>
          </w:tcPr>
          <w:p w14:paraId="4C29B4BF" w14:textId="14F77CCF" w:rsidR="006D37B2" w:rsidRPr="006D37B2" w:rsidRDefault="006D37B2" w:rsidP="006D37B2">
            <w:pPr>
              <w:pStyle w:val="Body"/>
              <w:spacing w:before="60" w:after="60"/>
              <w:jc w:val="right"/>
            </w:pPr>
            <w:r w:rsidRPr="006D37B2">
              <w:t>197</w:t>
            </w:r>
          </w:p>
        </w:tc>
        <w:tc>
          <w:tcPr>
            <w:tcW w:w="818" w:type="pct"/>
            <w:vAlign w:val="top"/>
          </w:tcPr>
          <w:p w14:paraId="7707DAAD" w14:textId="2C1A65A5" w:rsidR="006D37B2" w:rsidRPr="006D37B2" w:rsidRDefault="006D37B2" w:rsidP="006D37B2">
            <w:pPr>
              <w:pStyle w:val="Body"/>
              <w:spacing w:before="60" w:after="60"/>
              <w:jc w:val="right"/>
            </w:pPr>
            <w:r w:rsidRPr="006D37B2">
              <w:t>215</w:t>
            </w:r>
          </w:p>
        </w:tc>
      </w:tr>
      <w:tr w:rsidR="006D37B2" w14:paraId="22C5A10E" w14:textId="77777777" w:rsidTr="006D37B2">
        <w:tc>
          <w:tcPr>
            <w:tcW w:w="358" w:type="pct"/>
            <w:vAlign w:val="top"/>
          </w:tcPr>
          <w:p w14:paraId="24410122" w14:textId="77777777" w:rsidR="006D37B2" w:rsidRPr="00EC364D" w:rsidRDefault="006D37B2" w:rsidP="006D37B2">
            <w:pPr>
              <w:pStyle w:val="Body"/>
              <w:spacing w:before="60" w:after="60"/>
              <w:rPr>
                <w:b/>
              </w:rPr>
            </w:pPr>
            <w:r w:rsidRPr="00EC364D">
              <w:rPr>
                <w:b/>
              </w:rPr>
              <w:t>5</w:t>
            </w:r>
          </w:p>
        </w:tc>
        <w:tc>
          <w:tcPr>
            <w:tcW w:w="1369" w:type="pct"/>
            <w:vAlign w:val="top"/>
          </w:tcPr>
          <w:p w14:paraId="6CD536D6" w14:textId="7B5F5369" w:rsidR="006D37B2" w:rsidRPr="006D37B2" w:rsidRDefault="006D37B2" w:rsidP="006D37B2">
            <w:pPr>
              <w:pStyle w:val="Body"/>
              <w:spacing w:before="60" w:after="60"/>
            </w:pPr>
            <w:r w:rsidRPr="006D37B2">
              <w:t>Adams John</w:t>
            </w:r>
          </w:p>
        </w:tc>
        <w:tc>
          <w:tcPr>
            <w:tcW w:w="818" w:type="pct"/>
            <w:vAlign w:val="top"/>
          </w:tcPr>
          <w:p w14:paraId="4AA5A681" w14:textId="0249D137" w:rsidR="006D37B2" w:rsidRPr="006D37B2" w:rsidRDefault="006D37B2" w:rsidP="006D37B2">
            <w:pPr>
              <w:pStyle w:val="Body"/>
              <w:spacing w:before="60" w:after="60"/>
              <w:jc w:val="right"/>
            </w:pPr>
            <w:r w:rsidRPr="006D37B2">
              <w:t>511</w:t>
            </w:r>
          </w:p>
        </w:tc>
        <w:tc>
          <w:tcPr>
            <w:tcW w:w="819" w:type="pct"/>
            <w:vAlign w:val="top"/>
          </w:tcPr>
          <w:p w14:paraId="4FF178F5" w14:textId="45DF15E8" w:rsidR="006D37B2" w:rsidRPr="006D37B2" w:rsidRDefault="006D37B2" w:rsidP="006D37B2">
            <w:pPr>
              <w:pStyle w:val="Body"/>
              <w:spacing w:before="60" w:after="60"/>
              <w:jc w:val="right"/>
            </w:pPr>
            <w:r w:rsidRPr="006D37B2">
              <w:t>189</w:t>
            </w:r>
          </w:p>
        </w:tc>
        <w:tc>
          <w:tcPr>
            <w:tcW w:w="818" w:type="pct"/>
            <w:vAlign w:val="top"/>
          </w:tcPr>
          <w:p w14:paraId="7DBA1D86" w14:textId="4460D21E" w:rsidR="006D37B2" w:rsidRPr="006D37B2" w:rsidRDefault="006D37B2" w:rsidP="006D37B2">
            <w:pPr>
              <w:pStyle w:val="Body"/>
              <w:spacing w:before="60" w:after="60"/>
              <w:jc w:val="right"/>
            </w:pPr>
            <w:r w:rsidRPr="006D37B2">
              <w:t>201</w:t>
            </w:r>
          </w:p>
        </w:tc>
        <w:tc>
          <w:tcPr>
            <w:tcW w:w="818" w:type="pct"/>
            <w:vAlign w:val="top"/>
          </w:tcPr>
          <w:p w14:paraId="680BABAB" w14:textId="5D051949" w:rsidR="006D37B2" w:rsidRPr="006D37B2" w:rsidRDefault="006D37B2" w:rsidP="006D37B2">
            <w:pPr>
              <w:pStyle w:val="Body"/>
              <w:spacing w:before="60" w:after="60"/>
              <w:jc w:val="right"/>
            </w:pPr>
            <w:r w:rsidRPr="006D37B2">
              <w:t>324</w:t>
            </w:r>
          </w:p>
        </w:tc>
      </w:tr>
    </w:tbl>
    <w:p w14:paraId="1852C8A0" w14:textId="79935CE7" w:rsidR="00114E7D" w:rsidRDefault="00B57FAC" w:rsidP="006D37B2">
      <w:pPr>
        <w:spacing w:before="240"/>
      </w:pPr>
      <w:r w:rsidRPr="006D37B2">
        <w:rPr>
          <w:b/>
        </w:rPr>
        <w:t>Resave workbook</w:t>
      </w:r>
      <w:r w:rsidR="006D37B2">
        <w:t xml:space="preserve">—Click on the Save icon. </w:t>
      </w:r>
      <w:r w:rsidR="00A80768">
        <w:t>Close the KMRATE workbook.</w:t>
      </w:r>
    </w:p>
    <w:p w14:paraId="56B4F329" w14:textId="249CC774" w:rsidR="00114E7D" w:rsidRDefault="00114E7D" w:rsidP="00114E7D">
      <w:r>
        <w:t xml:space="preserve">Create a new workbook and save with the filename: </w:t>
      </w:r>
      <w:r w:rsidRPr="006D37B2">
        <w:rPr>
          <w:b/>
        </w:rPr>
        <w:t>HOLIDAY</w:t>
      </w:r>
      <w:r w:rsidR="006D37B2">
        <w:rPr>
          <w:b/>
        </w:rPr>
        <w:t>.</w:t>
      </w:r>
    </w:p>
    <w:p w14:paraId="36682E1A" w14:textId="77777777" w:rsidR="004429B3" w:rsidRDefault="004429B3">
      <w:r>
        <w:br w:type="page"/>
      </w:r>
    </w:p>
    <w:p w14:paraId="3D95D3F1" w14:textId="1E657C8F" w:rsidR="00114E7D" w:rsidRDefault="00114E7D" w:rsidP="006D37B2">
      <w:pPr>
        <w:spacing w:after="120"/>
      </w:pPr>
      <w:r>
        <w:lastRenderedPageBreak/>
        <w:t xml:space="preserve">Enter the following data: </w:t>
      </w:r>
    </w:p>
    <w:p w14:paraId="7AE47188" w14:textId="3790CE68" w:rsidR="004429B3" w:rsidRDefault="004429B3" w:rsidP="004429B3">
      <w:pPr>
        <w:pStyle w:val="Caption"/>
        <w:keepNext/>
        <w:spacing w:before="120" w:after="120"/>
      </w:pPr>
      <w:r>
        <w:t>Table</w:t>
      </w:r>
      <w:r w:rsidR="009C43DF">
        <w:t xml:space="preserve"> 13: Data to be entered –</w:t>
      </w:r>
      <w:r w:rsidRPr="00C86DBE">
        <w:t xml:space="preserve"> Holiday</w:t>
      </w:r>
    </w:p>
    <w:tbl>
      <w:tblPr>
        <w:tblStyle w:val="TableGrid"/>
        <w:tblW w:w="4557" w:type="pct"/>
        <w:tblLook w:val="0480" w:firstRow="0" w:lastRow="0" w:firstColumn="1" w:lastColumn="0" w:noHBand="0" w:noVBand="1"/>
      </w:tblPr>
      <w:tblGrid>
        <w:gridCol w:w="746"/>
        <w:gridCol w:w="2368"/>
        <w:gridCol w:w="1701"/>
        <w:gridCol w:w="1701"/>
        <w:gridCol w:w="1701"/>
      </w:tblGrid>
      <w:tr w:rsidR="006D37B2" w14:paraId="51A9690D" w14:textId="77777777" w:rsidTr="006D37B2">
        <w:tc>
          <w:tcPr>
            <w:tcW w:w="454" w:type="pct"/>
            <w:vAlign w:val="top"/>
          </w:tcPr>
          <w:p w14:paraId="1BC99B1A" w14:textId="77777777" w:rsidR="006D37B2" w:rsidRDefault="006D37B2" w:rsidP="004429B3">
            <w:pPr>
              <w:pStyle w:val="Body"/>
              <w:spacing w:before="60" w:after="0"/>
            </w:pPr>
          </w:p>
        </w:tc>
        <w:tc>
          <w:tcPr>
            <w:tcW w:w="1441" w:type="pct"/>
            <w:vAlign w:val="top"/>
          </w:tcPr>
          <w:p w14:paraId="204FE779" w14:textId="77777777" w:rsidR="006D37B2" w:rsidRPr="00EC364D" w:rsidRDefault="006D37B2" w:rsidP="004429B3">
            <w:pPr>
              <w:pStyle w:val="Body"/>
              <w:spacing w:before="60" w:after="0"/>
              <w:rPr>
                <w:b/>
              </w:rPr>
            </w:pPr>
            <w:r w:rsidRPr="00EC364D">
              <w:rPr>
                <w:b/>
              </w:rPr>
              <w:t>A</w:t>
            </w:r>
          </w:p>
        </w:tc>
        <w:tc>
          <w:tcPr>
            <w:tcW w:w="1035" w:type="pct"/>
            <w:vAlign w:val="top"/>
          </w:tcPr>
          <w:p w14:paraId="346FDB2F" w14:textId="77777777" w:rsidR="006D37B2" w:rsidRPr="00EC364D" w:rsidRDefault="006D37B2" w:rsidP="004429B3">
            <w:pPr>
              <w:pStyle w:val="Body"/>
              <w:spacing w:before="60" w:after="0"/>
              <w:rPr>
                <w:b/>
              </w:rPr>
            </w:pPr>
            <w:r w:rsidRPr="00EC364D">
              <w:rPr>
                <w:b/>
              </w:rPr>
              <w:t>B</w:t>
            </w:r>
          </w:p>
        </w:tc>
        <w:tc>
          <w:tcPr>
            <w:tcW w:w="1035" w:type="pct"/>
            <w:vAlign w:val="top"/>
          </w:tcPr>
          <w:p w14:paraId="423865D4" w14:textId="77777777" w:rsidR="006D37B2" w:rsidRPr="00EC364D" w:rsidRDefault="006D37B2" w:rsidP="004429B3">
            <w:pPr>
              <w:pStyle w:val="Body"/>
              <w:spacing w:before="60" w:after="0"/>
              <w:rPr>
                <w:b/>
              </w:rPr>
            </w:pPr>
            <w:r w:rsidRPr="00EC364D">
              <w:rPr>
                <w:b/>
              </w:rPr>
              <w:t>C</w:t>
            </w:r>
          </w:p>
        </w:tc>
        <w:tc>
          <w:tcPr>
            <w:tcW w:w="1035" w:type="pct"/>
            <w:vAlign w:val="top"/>
          </w:tcPr>
          <w:p w14:paraId="08A741FF" w14:textId="77777777" w:rsidR="006D37B2" w:rsidRPr="00EC364D" w:rsidRDefault="006D37B2" w:rsidP="004429B3">
            <w:pPr>
              <w:pStyle w:val="Body"/>
              <w:spacing w:before="60" w:after="0"/>
              <w:rPr>
                <w:b/>
              </w:rPr>
            </w:pPr>
            <w:r w:rsidRPr="00EC364D">
              <w:rPr>
                <w:b/>
              </w:rPr>
              <w:t>D</w:t>
            </w:r>
          </w:p>
        </w:tc>
      </w:tr>
      <w:tr w:rsidR="006D37B2" w14:paraId="784E4565" w14:textId="77777777" w:rsidTr="006D37B2">
        <w:tc>
          <w:tcPr>
            <w:tcW w:w="454" w:type="pct"/>
            <w:vAlign w:val="top"/>
          </w:tcPr>
          <w:p w14:paraId="6B2FED5D" w14:textId="77777777" w:rsidR="006D37B2" w:rsidRPr="00EC364D" w:rsidRDefault="006D37B2" w:rsidP="006D37B2">
            <w:pPr>
              <w:pStyle w:val="Body"/>
              <w:spacing w:before="60" w:after="60"/>
              <w:rPr>
                <w:b/>
              </w:rPr>
            </w:pPr>
            <w:r w:rsidRPr="00EC364D">
              <w:rPr>
                <w:b/>
              </w:rPr>
              <w:t>1</w:t>
            </w:r>
          </w:p>
        </w:tc>
        <w:tc>
          <w:tcPr>
            <w:tcW w:w="1441" w:type="pct"/>
            <w:shd w:val="clear" w:color="auto" w:fill="D9D9D9" w:themeFill="background1" w:themeFillShade="D9"/>
            <w:vAlign w:val="top"/>
          </w:tcPr>
          <w:p w14:paraId="28B1FA3A" w14:textId="11C264D8" w:rsidR="006D37B2" w:rsidRPr="006D37B2" w:rsidRDefault="006D37B2" w:rsidP="006D37B2">
            <w:pPr>
              <w:pStyle w:val="TableHeader1"/>
              <w:spacing w:before="60" w:after="60"/>
              <w:jc w:val="both"/>
              <w:rPr>
                <w:color w:val="auto"/>
                <w:w w:val="105"/>
              </w:rPr>
            </w:pPr>
            <w:r w:rsidRPr="006D37B2">
              <w:rPr>
                <w:color w:val="auto"/>
                <w:w w:val="105"/>
              </w:rPr>
              <w:t>DESTINATION</w:t>
            </w:r>
          </w:p>
        </w:tc>
        <w:tc>
          <w:tcPr>
            <w:tcW w:w="1035" w:type="pct"/>
            <w:shd w:val="clear" w:color="auto" w:fill="D9D9D9" w:themeFill="background1" w:themeFillShade="D9"/>
            <w:vAlign w:val="top"/>
          </w:tcPr>
          <w:p w14:paraId="4ED95D35" w14:textId="3CC44400" w:rsidR="006D37B2" w:rsidRPr="006D37B2" w:rsidRDefault="006D37B2" w:rsidP="006D37B2">
            <w:pPr>
              <w:pStyle w:val="TableHeader1"/>
              <w:spacing w:before="60" w:after="60"/>
              <w:jc w:val="both"/>
              <w:rPr>
                <w:color w:val="auto"/>
                <w:w w:val="105"/>
              </w:rPr>
            </w:pPr>
            <w:r w:rsidRPr="006D37B2">
              <w:rPr>
                <w:color w:val="auto"/>
                <w:w w:val="105"/>
              </w:rPr>
              <w:t>JAN</w:t>
            </w:r>
          </w:p>
        </w:tc>
        <w:tc>
          <w:tcPr>
            <w:tcW w:w="1035" w:type="pct"/>
            <w:shd w:val="clear" w:color="auto" w:fill="D9D9D9" w:themeFill="background1" w:themeFillShade="D9"/>
            <w:vAlign w:val="top"/>
          </w:tcPr>
          <w:p w14:paraId="03D9A7CE" w14:textId="2E6F8D62" w:rsidR="006D37B2" w:rsidRPr="006D37B2" w:rsidRDefault="006D37B2" w:rsidP="006D37B2">
            <w:pPr>
              <w:pStyle w:val="TableHeader1"/>
              <w:spacing w:before="60" w:after="60"/>
              <w:jc w:val="both"/>
              <w:rPr>
                <w:color w:val="auto"/>
                <w:w w:val="105"/>
              </w:rPr>
            </w:pPr>
            <w:r w:rsidRPr="006D37B2">
              <w:rPr>
                <w:color w:val="auto"/>
                <w:w w:val="105"/>
              </w:rPr>
              <w:t>FEB</w:t>
            </w:r>
          </w:p>
        </w:tc>
        <w:tc>
          <w:tcPr>
            <w:tcW w:w="1035" w:type="pct"/>
            <w:shd w:val="clear" w:color="auto" w:fill="D9D9D9" w:themeFill="background1" w:themeFillShade="D9"/>
            <w:vAlign w:val="top"/>
          </w:tcPr>
          <w:p w14:paraId="50072C61" w14:textId="0CF8482D" w:rsidR="006D37B2" w:rsidRPr="006D37B2" w:rsidRDefault="006D37B2" w:rsidP="006D37B2">
            <w:pPr>
              <w:pStyle w:val="TableHeader1"/>
              <w:spacing w:before="60" w:after="60"/>
              <w:jc w:val="both"/>
              <w:rPr>
                <w:color w:val="auto"/>
                <w:w w:val="105"/>
              </w:rPr>
            </w:pPr>
            <w:r w:rsidRPr="006D37B2">
              <w:rPr>
                <w:color w:val="auto"/>
                <w:w w:val="105"/>
              </w:rPr>
              <w:t>MAR</w:t>
            </w:r>
          </w:p>
        </w:tc>
      </w:tr>
      <w:tr w:rsidR="006D37B2" w14:paraId="6BE19E7A" w14:textId="77777777" w:rsidTr="006D37B2">
        <w:tc>
          <w:tcPr>
            <w:tcW w:w="454" w:type="pct"/>
            <w:vAlign w:val="top"/>
          </w:tcPr>
          <w:p w14:paraId="6DC92056" w14:textId="77777777" w:rsidR="006D37B2" w:rsidRPr="00EC364D" w:rsidRDefault="006D37B2" w:rsidP="006D37B2">
            <w:pPr>
              <w:pStyle w:val="Body"/>
              <w:spacing w:before="60" w:after="60"/>
              <w:rPr>
                <w:b/>
              </w:rPr>
            </w:pPr>
            <w:r w:rsidRPr="00EC364D">
              <w:rPr>
                <w:b/>
              </w:rPr>
              <w:t>2</w:t>
            </w:r>
          </w:p>
        </w:tc>
        <w:tc>
          <w:tcPr>
            <w:tcW w:w="1441" w:type="pct"/>
            <w:vAlign w:val="top"/>
          </w:tcPr>
          <w:p w14:paraId="57EA6BC4" w14:textId="1261B1B4" w:rsidR="006D37B2" w:rsidRPr="006D37B2" w:rsidRDefault="006D37B2" w:rsidP="006D37B2">
            <w:pPr>
              <w:pStyle w:val="Body"/>
              <w:spacing w:before="60" w:after="60"/>
            </w:pPr>
            <w:r w:rsidRPr="006D37B2">
              <w:t>Barrier Reef</w:t>
            </w:r>
          </w:p>
        </w:tc>
        <w:tc>
          <w:tcPr>
            <w:tcW w:w="1035" w:type="pct"/>
            <w:vAlign w:val="top"/>
          </w:tcPr>
          <w:p w14:paraId="57352707" w14:textId="7A4122A7" w:rsidR="006D37B2" w:rsidRPr="006D37B2" w:rsidRDefault="006D37B2" w:rsidP="006D37B2">
            <w:pPr>
              <w:pStyle w:val="Body"/>
              <w:spacing w:before="60" w:after="60"/>
              <w:jc w:val="right"/>
            </w:pPr>
            <w:r w:rsidRPr="006D37B2">
              <w:t>210</w:t>
            </w:r>
          </w:p>
        </w:tc>
        <w:tc>
          <w:tcPr>
            <w:tcW w:w="1035" w:type="pct"/>
            <w:vAlign w:val="top"/>
          </w:tcPr>
          <w:p w14:paraId="2D2715CE" w14:textId="0CEC8A86" w:rsidR="006D37B2" w:rsidRPr="006D37B2" w:rsidRDefault="006D37B2" w:rsidP="006D37B2">
            <w:pPr>
              <w:pStyle w:val="Body"/>
              <w:spacing w:before="60" w:after="60"/>
              <w:jc w:val="right"/>
            </w:pPr>
            <w:r w:rsidRPr="006D37B2">
              <w:t>405</w:t>
            </w:r>
          </w:p>
        </w:tc>
        <w:tc>
          <w:tcPr>
            <w:tcW w:w="1035" w:type="pct"/>
            <w:vAlign w:val="top"/>
          </w:tcPr>
          <w:p w14:paraId="4F7C46A4" w14:textId="140BD243" w:rsidR="006D37B2" w:rsidRPr="006D37B2" w:rsidRDefault="006D37B2" w:rsidP="006D37B2">
            <w:pPr>
              <w:pStyle w:val="Body"/>
              <w:spacing w:before="60" w:after="60"/>
              <w:jc w:val="right"/>
            </w:pPr>
            <w:r w:rsidRPr="006D37B2">
              <w:t>311</w:t>
            </w:r>
          </w:p>
        </w:tc>
      </w:tr>
      <w:tr w:rsidR="006D37B2" w14:paraId="23A9F875" w14:textId="77777777" w:rsidTr="006D37B2">
        <w:tc>
          <w:tcPr>
            <w:tcW w:w="454" w:type="pct"/>
            <w:vAlign w:val="top"/>
          </w:tcPr>
          <w:p w14:paraId="4989908D" w14:textId="77777777" w:rsidR="006D37B2" w:rsidRPr="00EC364D" w:rsidRDefault="006D37B2" w:rsidP="006D37B2">
            <w:pPr>
              <w:pStyle w:val="Body"/>
              <w:spacing w:before="60" w:after="60"/>
              <w:rPr>
                <w:b/>
              </w:rPr>
            </w:pPr>
            <w:r w:rsidRPr="00EC364D">
              <w:rPr>
                <w:b/>
              </w:rPr>
              <w:t>3</w:t>
            </w:r>
          </w:p>
        </w:tc>
        <w:tc>
          <w:tcPr>
            <w:tcW w:w="1441" w:type="pct"/>
            <w:vAlign w:val="top"/>
          </w:tcPr>
          <w:p w14:paraId="3D7B5028" w14:textId="7A6C7076" w:rsidR="006D37B2" w:rsidRPr="006D37B2" w:rsidRDefault="006D37B2" w:rsidP="006D37B2">
            <w:pPr>
              <w:pStyle w:val="Body"/>
              <w:spacing w:before="60" w:after="60"/>
            </w:pPr>
            <w:r w:rsidRPr="006D37B2">
              <w:t>Fiji</w:t>
            </w:r>
          </w:p>
        </w:tc>
        <w:tc>
          <w:tcPr>
            <w:tcW w:w="1035" w:type="pct"/>
            <w:vAlign w:val="top"/>
          </w:tcPr>
          <w:p w14:paraId="3EBEEDB1" w14:textId="40C6AA14" w:rsidR="006D37B2" w:rsidRPr="006D37B2" w:rsidRDefault="006D37B2" w:rsidP="006D37B2">
            <w:pPr>
              <w:pStyle w:val="Body"/>
              <w:spacing w:before="60" w:after="60"/>
              <w:jc w:val="right"/>
            </w:pPr>
            <w:r w:rsidRPr="006D37B2">
              <w:t>425</w:t>
            </w:r>
          </w:p>
        </w:tc>
        <w:tc>
          <w:tcPr>
            <w:tcW w:w="1035" w:type="pct"/>
            <w:vAlign w:val="top"/>
          </w:tcPr>
          <w:p w14:paraId="3DB16D00" w14:textId="2544667A" w:rsidR="006D37B2" w:rsidRPr="006D37B2" w:rsidRDefault="006D37B2" w:rsidP="006D37B2">
            <w:pPr>
              <w:pStyle w:val="Body"/>
              <w:spacing w:before="60" w:after="60"/>
              <w:jc w:val="right"/>
            </w:pPr>
            <w:r w:rsidRPr="006D37B2">
              <w:t>372</w:t>
            </w:r>
          </w:p>
        </w:tc>
        <w:tc>
          <w:tcPr>
            <w:tcW w:w="1035" w:type="pct"/>
            <w:vAlign w:val="top"/>
          </w:tcPr>
          <w:p w14:paraId="5AAF80B3" w14:textId="6E06625E" w:rsidR="006D37B2" w:rsidRPr="006D37B2" w:rsidRDefault="006D37B2" w:rsidP="006D37B2">
            <w:pPr>
              <w:pStyle w:val="Body"/>
              <w:spacing w:before="60" w:after="60"/>
              <w:jc w:val="right"/>
            </w:pPr>
            <w:r w:rsidRPr="006D37B2">
              <w:t>555</w:t>
            </w:r>
          </w:p>
        </w:tc>
      </w:tr>
      <w:tr w:rsidR="006D37B2" w14:paraId="7E9923CE" w14:textId="77777777" w:rsidTr="006D37B2">
        <w:tc>
          <w:tcPr>
            <w:tcW w:w="454" w:type="pct"/>
            <w:vAlign w:val="top"/>
          </w:tcPr>
          <w:p w14:paraId="4AAD6750" w14:textId="77777777" w:rsidR="006D37B2" w:rsidRPr="00EC364D" w:rsidRDefault="006D37B2" w:rsidP="006D37B2">
            <w:pPr>
              <w:pStyle w:val="Body"/>
              <w:spacing w:before="60" w:after="60"/>
              <w:rPr>
                <w:b/>
              </w:rPr>
            </w:pPr>
            <w:r w:rsidRPr="00EC364D">
              <w:rPr>
                <w:b/>
              </w:rPr>
              <w:t>4</w:t>
            </w:r>
          </w:p>
        </w:tc>
        <w:tc>
          <w:tcPr>
            <w:tcW w:w="1441" w:type="pct"/>
            <w:vAlign w:val="top"/>
          </w:tcPr>
          <w:p w14:paraId="7961347C" w14:textId="310DD8F5" w:rsidR="006D37B2" w:rsidRPr="006D37B2" w:rsidRDefault="006D37B2" w:rsidP="006D37B2">
            <w:pPr>
              <w:pStyle w:val="Body"/>
              <w:spacing w:before="60" w:after="60"/>
            </w:pPr>
            <w:r w:rsidRPr="006D37B2">
              <w:t>Hawaii</w:t>
            </w:r>
          </w:p>
        </w:tc>
        <w:tc>
          <w:tcPr>
            <w:tcW w:w="1035" w:type="pct"/>
            <w:vAlign w:val="top"/>
          </w:tcPr>
          <w:p w14:paraId="212783BE" w14:textId="3A5B49DC" w:rsidR="006D37B2" w:rsidRPr="006D37B2" w:rsidRDefault="006D37B2" w:rsidP="006D37B2">
            <w:pPr>
              <w:pStyle w:val="Body"/>
              <w:spacing w:before="60" w:after="60"/>
              <w:jc w:val="right"/>
            </w:pPr>
            <w:r w:rsidRPr="006D37B2">
              <w:t>505</w:t>
            </w:r>
          </w:p>
        </w:tc>
        <w:tc>
          <w:tcPr>
            <w:tcW w:w="1035" w:type="pct"/>
            <w:vAlign w:val="top"/>
          </w:tcPr>
          <w:p w14:paraId="03F5CBE5" w14:textId="73B71BE8" w:rsidR="006D37B2" w:rsidRPr="006D37B2" w:rsidRDefault="006D37B2" w:rsidP="006D37B2">
            <w:pPr>
              <w:pStyle w:val="Body"/>
              <w:spacing w:before="60" w:after="60"/>
              <w:jc w:val="right"/>
            </w:pPr>
            <w:r w:rsidRPr="006D37B2">
              <w:t>598</w:t>
            </w:r>
          </w:p>
        </w:tc>
        <w:tc>
          <w:tcPr>
            <w:tcW w:w="1035" w:type="pct"/>
            <w:vAlign w:val="top"/>
          </w:tcPr>
          <w:p w14:paraId="079BC8B1" w14:textId="41DA4712" w:rsidR="006D37B2" w:rsidRPr="006D37B2" w:rsidRDefault="006D37B2" w:rsidP="006D37B2">
            <w:pPr>
              <w:pStyle w:val="Body"/>
              <w:spacing w:before="60" w:after="60"/>
              <w:jc w:val="right"/>
            </w:pPr>
            <w:r w:rsidRPr="006D37B2">
              <w:t>432</w:t>
            </w:r>
          </w:p>
        </w:tc>
      </w:tr>
      <w:tr w:rsidR="006D37B2" w14:paraId="47E02E01" w14:textId="77777777" w:rsidTr="006D37B2">
        <w:tc>
          <w:tcPr>
            <w:tcW w:w="454" w:type="pct"/>
            <w:vAlign w:val="top"/>
          </w:tcPr>
          <w:p w14:paraId="53FFA386" w14:textId="77777777" w:rsidR="006D37B2" w:rsidRPr="00EC364D" w:rsidRDefault="006D37B2" w:rsidP="006D37B2">
            <w:pPr>
              <w:pStyle w:val="Body"/>
              <w:spacing w:before="60" w:after="60"/>
              <w:rPr>
                <w:b/>
              </w:rPr>
            </w:pPr>
            <w:r w:rsidRPr="00EC364D">
              <w:rPr>
                <w:b/>
              </w:rPr>
              <w:t>5</w:t>
            </w:r>
          </w:p>
        </w:tc>
        <w:tc>
          <w:tcPr>
            <w:tcW w:w="1441" w:type="pct"/>
            <w:vAlign w:val="top"/>
          </w:tcPr>
          <w:p w14:paraId="1131381B" w14:textId="0FF1B176" w:rsidR="006D37B2" w:rsidRPr="006D37B2" w:rsidRDefault="006D37B2" w:rsidP="006D37B2">
            <w:pPr>
              <w:pStyle w:val="Body"/>
              <w:spacing w:before="60" w:after="60"/>
            </w:pPr>
            <w:r w:rsidRPr="006D37B2">
              <w:t>Caribbean</w:t>
            </w:r>
          </w:p>
        </w:tc>
        <w:tc>
          <w:tcPr>
            <w:tcW w:w="1035" w:type="pct"/>
            <w:vAlign w:val="top"/>
          </w:tcPr>
          <w:p w14:paraId="284210EB" w14:textId="7A62DD2C" w:rsidR="006D37B2" w:rsidRPr="006D37B2" w:rsidRDefault="006D37B2" w:rsidP="006D37B2">
            <w:pPr>
              <w:pStyle w:val="Body"/>
              <w:spacing w:before="60" w:after="60"/>
              <w:jc w:val="right"/>
            </w:pPr>
            <w:r w:rsidRPr="006D37B2">
              <w:t>366</w:t>
            </w:r>
          </w:p>
        </w:tc>
        <w:tc>
          <w:tcPr>
            <w:tcW w:w="1035" w:type="pct"/>
            <w:vAlign w:val="top"/>
          </w:tcPr>
          <w:p w14:paraId="098FC830" w14:textId="51FDBB03" w:rsidR="006D37B2" w:rsidRPr="006D37B2" w:rsidRDefault="006D37B2" w:rsidP="006D37B2">
            <w:pPr>
              <w:pStyle w:val="Body"/>
              <w:spacing w:before="60" w:after="60"/>
              <w:jc w:val="right"/>
            </w:pPr>
            <w:r w:rsidRPr="006D37B2">
              <w:t>393</w:t>
            </w:r>
          </w:p>
        </w:tc>
        <w:tc>
          <w:tcPr>
            <w:tcW w:w="1035" w:type="pct"/>
            <w:vAlign w:val="top"/>
          </w:tcPr>
          <w:p w14:paraId="6BFF917B" w14:textId="1FD9138B" w:rsidR="006D37B2" w:rsidRPr="006D37B2" w:rsidRDefault="006D37B2" w:rsidP="006D37B2">
            <w:pPr>
              <w:pStyle w:val="Body"/>
              <w:spacing w:before="60" w:after="60"/>
              <w:jc w:val="right"/>
            </w:pPr>
            <w:r w:rsidRPr="006D37B2">
              <w:t>210</w:t>
            </w:r>
          </w:p>
        </w:tc>
      </w:tr>
      <w:tr w:rsidR="006D37B2" w14:paraId="22434212" w14:textId="77777777" w:rsidTr="006D37B2">
        <w:tc>
          <w:tcPr>
            <w:tcW w:w="454" w:type="pct"/>
            <w:vAlign w:val="top"/>
          </w:tcPr>
          <w:p w14:paraId="2500DC15" w14:textId="1D6DC4E0" w:rsidR="006D37B2" w:rsidRPr="00EC364D" w:rsidRDefault="006D37B2" w:rsidP="006D37B2">
            <w:pPr>
              <w:pStyle w:val="Body"/>
              <w:spacing w:before="60" w:after="60"/>
              <w:rPr>
                <w:b/>
              </w:rPr>
            </w:pPr>
            <w:r>
              <w:rPr>
                <w:b/>
              </w:rPr>
              <w:t>6</w:t>
            </w:r>
          </w:p>
        </w:tc>
        <w:tc>
          <w:tcPr>
            <w:tcW w:w="1441" w:type="pct"/>
            <w:vAlign w:val="top"/>
          </w:tcPr>
          <w:p w14:paraId="2D07DF7B" w14:textId="65CF6DD9" w:rsidR="006D37B2" w:rsidRPr="006D37B2" w:rsidRDefault="006D37B2" w:rsidP="006D37B2">
            <w:pPr>
              <w:pStyle w:val="Body"/>
              <w:spacing w:before="60" w:after="60"/>
            </w:pPr>
            <w:r w:rsidRPr="006D37B2">
              <w:t>Norfolk Island</w:t>
            </w:r>
          </w:p>
        </w:tc>
        <w:tc>
          <w:tcPr>
            <w:tcW w:w="1035" w:type="pct"/>
            <w:vAlign w:val="top"/>
          </w:tcPr>
          <w:p w14:paraId="221540F6" w14:textId="61B5FA11" w:rsidR="006D37B2" w:rsidRPr="006D37B2" w:rsidRDefault="006D37B2" w:rsidP="006D37B2">
            <w:pPr>
              <w:pStyle w:val="Body"/>
              <w:spacing w:before="60" w:after="60"/>
              <w:jc w:val="right"/>
            </w:pPr>
            <w:r w:rsidRPr="006D37B2">
              <w:t>260</w:t>
            </w:r>
          </w:p>
        </w:tc>
        <w:tc>
          <w:tcPr>
            <w:tcW w:w="1035" w:type="pct"/>
            <w:vAlign w:val="top"/>
          </w:tcPr>
          <w:p w14:paraId="2469D797" w14:textId="1D474F05" w:rsidR="006D37B2" w:rsidRPr="006D37B2" w:rsidRDefault="006D37B2" w:rsidP="006D37B2">
            <w:pPr>
              <w:pStyle w:val="Body"/>
              <w:spacing w:before="60" w:after="60"/>
              <w:jc w:val="right"/>
            </w:pPr>
            <w:r w:rsidRPr="006D37B2">
              <w:t>84</w:t>
            </w:r>
          </w:p>
        </w:tc>
        <w:tc>
          <w:tcPr>
            <w:tcW w:w="1035" w:type="pct"/>
            <w:vAlign w:val="top"/>
          </w:tcPr>
          <w:p w14:paraId="0B807481" w14:textId="53AF3B6C" w:rsidR="006D37B2" w:rsidRPr="006D37B2" w:rsidRDefault="006D37B2" w:rsidP="006D37B2">
            <w:pPr>
              <w:pStyle w:val="Body"/>
              <w:spacing w:before="60" w:after="60"/>
              <w:jc w:val="right"/>
            </w:pPr>
            <w:r w:rsidRPr="006D37B2">
              <w:t>56</w:t>
            </w:r>
          </w:p>
        </w:tc>
      </w:tr>
    </w:tbl>
    <w:p w14:paraId="09C740C0" w14:textId="473EE81D" w:rsidR="00114E7D" w:rsidRDefault="00AB7B4D" w:rsidP="00A80768">
      <w:pPr>
        <w:spacing w:before="240"/>
      </w:pPr>
      <w:r>
        <w:rPr>
          <w:b/>
        </w:rPr>
        <w:t>Resave w</w:t>
      </w:r>
      <w:r w:rsidRPr="00A80768">
        <w:rPr>
          <w:b/>
        </w:rPr>
        <w:t>orkbook</w:t>
      </w:r>
      <w:r w:rsidR="00A80768">
        <w:t>—</w:t>
      </w:r>
      <w:r w:rsidR="006D37B2">
        <w:t>Click on the Save icon</w:t>
      </w:r>
      <w:r w:rsidR="00A80768">
        <w:t>. Close the Holidays workbook.</w:t>
      </w:r>
    </w:p>
    <w:p w14:paraId="278046BF" w14:textId="2F37F5CC" w:rsidR="00114E7D" w:rsidRDefault="00114E7D" w:rsidP="00A80768">
      <w:pPr>
        <w:pStyle w:val="Heading3"/>
      </w:pPr>
      <w:bookmarkStart w:id="47" w:name="_Toc10032468"/>
      <w:r>
        <w:t>Open, edit/change and resave a workbook</w:t>
      </w:r>
      <w:bookmarkEnd w:id="47"/>
      <w:r>
        <w:t xml:space="preserve"> </w:t>
      </w:r>
    </w:p>
    <w:p w14:paraId="7F26D218" w14:textId="2E0EA9D9" w:rsidR="00114E7D" w:rsidRDefault="00A80768" w:rsidP="004429B3">
      <w:pPr>
        <w:pStyle w:val="Heading4"/>
        <w:spacing w:before="120"/>
      </w:pPr>
      <w:r>
        <w:t xml:space="preserve">Open a workbook (busfare) </w:t>
      </w:r>
    </w:p>
    <w:p w14:paraId="0F56D237" w14:textId="46BE9C70" w:rsidR="00114E7D" w:rsidRDefault="00114E7D" w:rsidP="00A354D2">
      <w:pPr>
        <w:pStyle w:val="BulletListLevel1"/>
      </w:pPr>
      <w:r>
        <w:t>Click on the File Tab and select open</w:t>
      </w:r>
      <w:r w:rsidR="00A80768">
        <w:t>—</w:t>
      </w:r>
      <w:r>
        <w:t xml:space="preserve">recently used files are displayed under the </w:t>
      </w:r>
      <w:r w:rsidRPr="00A80768">
        <w:rPr>
          <w:b/>
        </w:rPr>
        <w:t xml:space="preserve">Recent </w:t>
      </w:r>
      <w:r>
        <w:t>option, otherwise use Browse to make s</w:t>
      </w:r>
      <w:r w:rsidR="009C43DF">
        <w:t>ure you are in drive ‘d’</w:t>
      </w:r>
      <w:r w:rsidR="00A80768">
        <w:t xml:space="preserve"> (USB).</w:t>
      </w:r>
    </w:p>
    <w:p w14:paraId="10CB4640" w14:textId="4E232FAB" w:rsidR="00114E7D" w:rsidRDefault="00A80768" w:rsidP="00A354D2">
      <w:pPr>
        <w:pStyle w:val="BulletListLevel1"/>
      </w:pPr>
      <w:r>
        <w:t xml:space="preserve">Select/highlight the filename </w:t>
      </w:r>
      <w:r w:rsidR="00114E7D" w:rsidRPr="00A80768">
        <w:rPr>
          <w:b/>
        </w:rPr>
        <w:t>BUSFARE</w:t>
      </w:r>
      <w:r>
        <w:t>.</w:t>
      </w:r>
    </w:p>
    <w:p w14:paraId="3D322CFE" w14:textId="5FEA6165" w:rsidR="00114E7D" w:rsidRDefault="00A80768" w:rsidP="00A354D2">
      <w:pPr>
        <w:pStyle w:val="BulletListLevel1"/>
      </w:pPr>
      <w:r>
        <w:t xml:space="preserve">Click on </w:t>
      </w:r>
      <w:r w:rsidRPr="00A80768">
        <w:rPr>
          <w:b/>
        </w:rPr>
        <w:t>Open</w:t>
      </w:r>
      <w:r>
        <w:t xml:space="preserve"> OR double click on the filename.</w:t>
      </w:r>
    </w:p>
    <w:p w14:paraId="48F4EA15" w14:textId="180A3DF5" w:rsidR="00114E7D" w:rsidRDefault="00114E7D" w:rsidP="00A80768">
      <w:pPr>
        <w:pStyle w:val="Heading4"/>
      </w:pPr>
      <w:r>
        <w:t>E</w:t>
      </w:r>
      <w:r w:rsidR="00A80768">
        <w:t xml:space="preserve">dit/change data </w:t>
      </w:r>
    </w:p>
    <w:p w14:paraId="76C5115A" w14:textId="58314A9D" w:rsidR="00114E7D" w:rsidRDefault="00114E7D" w:rsidP="00A354D2">
      <w:pPr>
        <w:pStyle w:val="BulletListLevel1"/>
      </w:pPr>
      <w:r>
        <w:t>Move cursor to C5</w:t>
      </w:r>
      <w:r w:rsidR="009C43DF">
        <w:t>.</w:t>
      </w:r>
      <w:r>
        <w:t xml:space="preserve"> </w:t>
      </w:r>
    </w:p>
    <w:p w14:paraId="01378EDA" w14:textId="3F2C04D7" w:rsidR="00114E7D" w:rsidRDefault="00114E7D" w:rsidP="00A354D2">
      <w:pPr>
        <w:pStyle w:val="BulletListLevel1"/>
      </w:pPr>
      <w:r>
        <w:t>Type in 1566 and</w:t>
      </w:r>
      <w:r w:rsidR="00A80768">
        <w:t xml:space="preserve"> press &lt;ENTER&gt; or use arrow key.</w:t>
      </w:r>
    </w:p>
    <w:p w14:paraId="224C2DAD" w14:textId="7028BAB7" w:rsidR="00114E7D" w:rsidRDefault="00114E7D" w:rsidP="00A354D2">
      <w:pPr>
        <w:pStyle w:val="BulletListLevel1"/>
      </w:pPr>
      <w:r>
        <w:t>Move to F2, c</w:t>
      </w:r>
      <w:r w:rsidR="00A80768">
        <w:t>hange to 2244 and press &lt;ENTER&gt;.</w:t>
      </w:r>
    </w:p>
    <w:p w14:paraId="736245E1" w14:textId="62BFDA8F" w:rsidR="00114E7D" w:rsidRDefault="00A80768" w:rsidP="00A80768">
      <w:pPr>
        <w:spacing w:after="120"/>
      </w:pPr>
      <w:r>
        <w:t>Your workbook should now look like this:</w:t>
      </w:r>
    </w:p>
    <w:p w14:paraId="0FFCD834" w14:textId="339D35CB" w:rsidR="004429B3" w:rsidRDefault="004429B3" w:rsidP="004429B3">
      <w:pPr>
        <w:pStyle w:val="Caption"/>
        <w:keepNext/>
        <w:spacing w:before="120" w:after="120"/>
      </w:pPr>
      <w:r>
        <w:t xml:space="preserve">Table </w:t>
      </w:r>
      <w:r w:rsidR="009C43DF">
        <w:t>14:</w:t>
      </w:r>
      <w:r>
        <w:t xml:space="preserve"> </w:t>
      </w:r>
      <w:r w:rsidRPr="001B50FD">
        <w:t>Bus route activity example</w:t>
      </w:r>
    </w:p>
    <w:tbl>
      <w:tblPr>
        <w:tblStyle w:val="TableGrid"/>
        <w:tblW w:w="0" w:type="auto"/>
        <w:tblLook w:val="0480" w:firstRow="0" w:lastRow="0" w:firstColumn="1" w:lastColumn="0" w:noHBand="0" w:noVBand="1"/>
      </w:tblPr>
      <w:tblGrid>
        <w:gridCol w:w="562"/>
        <w:gridCol w:w="2694"/>
        <w:gridCol w:w="1152"/>
        <w:gridCol w:w="1152"/>
        <w:gridCol w:w="1152"/>
        <w:gridCol w:w="1152"/>
        <w:gridCol w:w="1152"/>
      </w:tblGrid>
      <w:tr w:rsidR="00A80768" w14:paraId="2581E6CC" w14:textId="77777777" w:rsidTr="00AB7B4D">
        <w:tc>
          <w:tcPr>
            <w:tcW w:w="562" w:type="dxa"/>
            <w:vAlign w:val="top"/>
          </w:tcPr>
          <w:p w14:paraId="189A745B" w14:textId="77777777" w:rsidR="00A80768" w:rsidRDefault="00A80768" w:rsidP="00AB7B4D">
            <w:pPr>
              <w:pStyle w:val="Body"/>
              <w:spacing w:before="60" w:after="60"/>
            </w:pPr>
          </w:p>
        </w:tc>
        <w:tc>
          <w:tcPr>
            <w:tcW w:w="2694" w:type="dxa"/>
            <w:vAlign w:val="top"/>
          </w:tcPr>
          <w:p w14:paraId="786E85C5" w14:textId="77777777" w:rsidR="00A80768" w:rsidRPr="00EC364D" w:rsidRDefault="00A80768" w:rsidP="00AB7B4D">
            <w:pPr>
              <w:pStyle w:val="Body"/>
              <w:spacing w:before="60" w:after="60"/>
              <w:jc w:val="center"/>
              <w:rPr>
                <w:b/>
              </w:rPr>
            </w:pPr>
            <w:r w:rsidRPr="00EC364D">
              <w:rPr>
                <w:b/>
              </w:rPr>
              <w:t>A</w:t>
            </w:r>
          </w:p>
        </w:tc>
        <w:tc>
          <w:tcPr>
            <w:tcW w:w="1152" w:type="dxa"/>
            <w:vAlign w:val="top"/>
          </w:tcPr>
          <w:p w14:paraId="430ED80B" w14:textId="77777777" w:rsidR="00A80768" w:rsidRPr="00EC364D" w:rsidRDefault="00A80768" w:rsidP="00AB7B4D">
            <w:pPr>
              <w:pStyle w:val="Body"/>
              <w:spacing w:before="60" w:after="60"/>
              <w:jc w:val="center"/>
              <w:rPr>
                <w:b/>
              </w:rPr>
            </w:pPr>
            <w:r w:rsidRPr="00EC364D">
              <w:rPr>
                <w:b/>
              </w:rPr>
              <w:t>B</w:t>
            </w:r>
          </w:p>
        </w:tc>
        <w:tc>
          <w:tcPr>
            <w:tcW w:w="1152" w:type="dxa"/>
            <w:vAlign w:val="top"/>
          </w:tcPr>
          <w:p w14:paraId="2B82F30B" w14:textId="77777777" w:rsidR="00A80768" w:rsidRPr="00EC364D" w:rsidRDefault="00A80768" w:rsidP="00AB7B4D">
            <w:pPr>
              <w:pStyle w:val="Body"/>
              <w:spacing w:before="60" w:after="60"/>
              <w:jc w:val="center"/>
              <w:rPr>
                <w:b/>
              </w:rPr>
            </w:pPr>
            <w:r w:rsidRPr="00EC364D">
              <w:rPr>
                <w:b/>
              </w:rPr>
              <w:t>C</w:t>
            </w:r>
          </w:p>
        </w:tc>
        <w:tc>
          <w:tcPr>
            <w:tcW w:w="1152" w:type="dxa"/>
            <w:vAlign w:val="top"/>
          </w:tcPr>
          <w:p w14:paraId="59B2A6B1" w14:textId="77777777" w:rsidR="00A80768" w:rsidRPr="00EC364D" w:rsidRDefault="00A80768" w:rsidP="00AB7B4D">
            <w:pPr>
              <w:pStyle w:val="Body"/>
              <w:spacing w:before="60" w:after="60"/>
              <w:jc w:val="center"/>
              <w:rPr>
                <w:b/>
              </w:rPr>
            </w:pPr>
            <w:r w:rsidRPr="00EC364D">
              <w:rPr>
                <w:b/>
              </w:rPr>
              <w:t>D</w:t>
            </w:r>
          </w:p>
        </w:tc>
        <w:tc>
          <w:tcPr>
            <w:tcW w:w="1152" w:type="dxa"/>
            <w:vAlign w:val="top"/>
          </w:tcPr>
          <w:p w14:paraId="35B1A8E5" w14:textId="77777777" w:rsidR="00A80768" w:rsidRPr="00EC364D" w:rsidRDefault="00A80768" w:rsidP="00AB7B4D">
            <w:pPr>
              <w:pStyle w:val="Body"/>
              <w:spacing w:before="60" w:after="60"/>
              <w:jc w:val="center"/>
              <w:rPr>
                <w:b/>
              </w:rPr>
            </w:pPr>
            <w:r w:rsidRPr="00EC364D">
              <w:rPr>
                <w:b/>
              </w:rPr>
              <w:t>E</w:t>
            </w:r>
          </w:p>
        </w:tc>
        <w:tc>
          <w:tcPr>
            <w:tcW w:w="1152" w:type="dxa"/>
            <w:vAlign w:val="top"/>
          </w:tcPr>
          <w:p w14:paraId="7BA935CD" w14:textId="77777777" w:rsidR="00A80768" w:rsidRPr="00EC364D" w:rsidRDefault="00A80768" w:rsidP="00AB7B4D">
            <w:pPr>
              <w:pStyle w:val="Body"/>
              <w:spacing w:before="60" w:after="60"/>
              <w:jc w:val="center"/>
              <w:rPr>
                <w:b/>
              </w:rPr>
            </w:pPr>
            <w:r w:rsidRPr="00EC364D">
              <w:rPr>
                <w:b/>
              </w:rPr>
              <w:t>F</w:t>
            </w:r>
          </w:p>
        </w:tc>
      </w:tr>
      <w:tr w:rsidR="00A80768" w14:paraId="3F3AF9D6" w14:textId="77777777" w:rsidTr="00AB7B4D">
        <w:tc>
          <w:tcPr>
            <w:tcW w:w="562" w:type="dxa"/>
            <w:vAlign w:val="top"/>
          </w:tcPr>
          <w:p w14:paraId="037FD430" w14:textId="77777777" w:rsidR="00A80768" w:rsidRPr="00EC364D" w:rsidRDefault="00A80768" w:rsidP="00AB7B4D">
            <w:pPr>
              <w:pStyle w:val="Body"/>
              <w:spacing w:before="60" w:after="60"/>
              <w:rPr>
                <w:b/>
              </w:rPr>
            </w:pPr>
            <w:r w:rsidRPr="00EC364D">
              <w:rPr>
                <w:b/>
              </w:rPr>
              <w:t>1</w:t>
            </w:r>
          </w:p>
        </w:tc>
        <w:tc>
          <w:tcPr>
            <w:tcW w:w="2694" w:type="dxa"/>
            <w:shd w:val="clear" w:color="auto" w:fill="D9D9D9" w:themeFill="background1" w:themeFillShade="D9"/>
            <w:vAlign w:val="top"/>
          </w:tcPr>
          <w:p w14:paraId="59FBF221" w14:textId="77777777" w:rsidR="00A80768" w:rsidRPr="00EC364D" w:rsidRDefault="00A80768" w:rsidP="00AB7B4D">
            <w:pPr>
              <w:pStyle w:val="TableHeader1"/>
              <w:spacing w:before="60" w:after="60"/>
              <w:rPr>
                <w:color w:val="auto"/>
              </w:rPr>
            </w:pPr>
            <w:r w:rsidRPr="00EC364D">
              <w:rPr>
                <w:color w:val="auto"/>
                <w:w w:val="110"/>
              </w:rPr>
              <w:t>BUS ROUTE</w:t>
            </w:r>
          </w:p>
        </w:tc>
        <w:tc>
          <w:tcPr>
            <w:tcW w:w="1152" w:type="dxa"/>
            <w:shd w:val="clear" w:color="auto" w:fill="D9D9D9" w:themeFill="background1" w:themeFillShade="D9"/>
            <w:vAlign w:val="top"/>
          </w:tcPr>
          <w:p w14:paraId="3184BAC6" w14:textId="77777777" w:rsidR="00A80768" w:rsidRPr="00EC364D" w:rsidRDefault="00A80768" w:rsidP="00AB7B4D">
            <w:pPr>
              <w:pStyle w:val="TableHeader1"/>
              <w:spacing w:before="60" w:after="60"/>
              <w:rPr>
                <w:color w:val="auto"/>
              </w:rPr>
            </w:pPr>
            <w:r w:rsidRPr="00EC364D">
              <w:rPr>
                <w:color w:val="auto"/>
                <w:w w:val="105"/>
              </w:rPr>
              <w:t>AUG</w:t>
            </w:r>
          </w:p>
        </w:tc>
        <w:tc>
          <w:tcPr>
            <w:tcW w:w="1152" w:type="dxa"/>
            <w:shd w:val="clear" w:color="auto" w:fill="D9D9D9" w:themeFill="background1" w:themeFillShade="D9"/>
            <w:vAlign w:val="top"/>
          </w:tcPr>
          <w:p w14:paraId="4BFE0F27" w14:textId="77777777" w:rsidR="00A80768" w:rsidRPr="00EC364D" w:rsidRDefault="00A80768" w:rsidP="00AB7B4D">
            <w:pPr>
              <w:pStyle w:val="TableHeader1"/>
              <w:spacing w:before="60" w:after="60"/>
              <w:rPr>
                <w:color w:val="auto"/>
              </w:rPr>
            </w:pPr>
            <w:r w:rsidRPr="00EC364D">
              <w:rPr>
                <w:color w:val="auto"/>
                <w:w w:val="115"/>
              </w:rPr>
              <w:t>SEPT</w:t>
            </w:r>
          </w:p>
        </w:tc>
        <w:tc>
          <w:tcPr>
            <w:tcW w:w="1152" w:type="dxa"/>
            <w:shd w:val="clear" w:color="auto" w:fill="D9D9D9" w:themeFill="background1" w:themeFillShade="D9"/>
            <w:vAlign w:val="top"/>
          </w:tcPr>
          <w:p w14:paraId="6C98211C" w14:textId="77777777" w:rsidR="00A80768" w:rsidRPr="00EC364D" w:rsidRDefault="00A80768" w:rsidP="00AB7B4D">
            <w:pPr>
              <w:pStyle w:val="TableHeader1"/>
              <w:spacing w:before="60" w:after="60"/>
              <w:rPr>
                <w:color w:val="auto"/>
              </w:rPr>
            </w:pPr>
            <w:r w:rsidRPr="00EC364D">
              <w:rPr>
                <w:color w:val="auto"/>
                <w:w w:val="110"/>
              </w:rPr>
              <w:t>OCT</w:t>
            </w:r>
          </w:p>
        </w:tc>
        <w:tc>
          <w:tcPr>
            <w:tcW w:w="1152" w:type="dxa"/>
            <w:shd w:val="clear" w:color="auto" w:fill="D9D9D9" w:themeFill="background1" w:themeFillShade="D9"/>
            <w:vAlign w:val="top"/>
          </w:tcPr>
          <w:p w14:paraId="233B1620" w14:textId="77777777" w:rsidR="00A80768" w:rsidRPr="00EC364D" w:rsidRDefault="00A80768" w:rsidP="00AB7B4D">
            <w:pPr>
              <w:pStyle w:val="TableHeader1"/>
              <w:spacing w:before="60" w:after="60"/>
              <w:rPr>
                <w:color w:val="auto"/>
              </w:rPr>
            </w:pPr>
            <w:r w:rsidRPr="00EC364D">
              <w:rPr>
                <w:color w:val="auto"/>
                <w:w w:val="105"/>
              </w:rPr>
              <w:t>NOV</w:t>
            </w:r>
          </w:p>
        </w:tc>
        <w:tc>
          <w:tcPr>
            <w:tcW w:w="1152" w:type="dxa"/>
            <w:shd w:val="clear" w:color="auto" w:fill="D9D9D9" w:themeFill="background1" w:themeFillShade="D9"/>
            <w:vAlign w:val="top"/>
          </w:tcPr>
          <w:p w14:paraId="2CCC9348" w14:textId="77777777" w:rsidR="00A80768" w:rsidRPr="00EC364D" w:rsidRDefault="00A80768" w:rsidP="00AB7B4D">
            <w:pPr>
              <w:pStyle w:val="TableHeader1"/>
              <w:spacing w:before="60" w:after="60"/>
              <w:rPr>
                <w:color w:val="auto"/>
              </w:rPr>
            </w:pPr>
            <w:r w:rsidRPr="00EC364D">
              <w:rPr>
                <w:color w:val="auto"/>
                <w:w w:val="110"/>
              </w:rPr>
              <w:t>DEC</w:t>
            </w:r>
          </w:p>
        </w:tc>
      </w:tr>
      <w:tr w:rsidR="00B57FAC" w14:paraId="6C014717" w14:textId="77777777" w:rsidTr="00AB7B4D">
        <w:tc>
          <w:tcPr>
            <w:tcW w:w="562" w:type="dxa"/>
            <w:vAlign w:val="top"/>
          </w:tcPr>
          <w:p w14:paraId="548F67EC" w14:textId="77777777" w:rsidR="00B57FAC" w:rsidRPr="00EC364D" w:rsidRDefault="00B57FAC" w:rsidP="00B57FAC">
            <w:pPr>
              <w:pStyle w:val="Body"/>
              <w:spacing w:before="60" w:after="60"/>
              <w:rPr>
                <w:b/>
              </w:rPr>
            </w:pPr>
            <w:r w:rsidRPr="00EC364D">
              <w:rPr>
                <w:b/>
              </w:rPr>
              <w:t>2</w:t>
            </w:r>
          </w:p>
        </w:tc>
        <w:tc>
          <w:tcPr>
            <w:tcW w:w="2694" w:type="dxa"/>
            <w:vAlign w:val="top"/>
          </w:tcPr>
          <w:p w14:paraId="1C92B921" w14:textId="77777777" w:rsidR="00B57FAC" w:rsidRPr="00EC364D" w:rsidRDefault="00B57FAC" w:rsidP="00B57FAC">
            <w:pPr>
              <w:pStyle w:val="Body"/>
              <w:spacing w:before="60" w:after="60"/>
            </w:pPr>
            <w:r w:rsidRPr="00EC364D">
              <w:t>University-Belmont</w:t>
            </w:r>
          </w:p>
        </w:tc>
        <w:tc>
          <w:tcPr>
            <w:tcW w:w="1152" w:type="dxa"/>
            <w:vAlign w:val="top"/>
          </w:tcPr>
          <w:p w14:paraId="43D4EC26" w14:textId="218E0CAC" w:rsidR="00B57FAC" w:rsidRPr="00B57FAC" w:rsidRDefault="00B57FAC" w:rsidP="00B57FAC">
            <w:pPr>
              <w:pStyle w:val="Body"/>
              <w:spacing w:before="60" w:after="60"/>
              <w:jc w:val="right"/>
            </w:pPr>
            <w:r w:rsidRPr="00B57FAC">
              <w:t>2430</w:t>
            </w:r>
          </w:p>
        </w:tc>
        <w:tc>
          <w:tcPr>
            <w:tcW w:w="1152" w:type="dxa"/>
            <w:vAlign w:val="top"/>
          </w:tcPr>
          <w:p w14:paraId="5A743A61" w14:textId="5E9E22F6" w:rsidR="00B57FAC" w:rsidRPr="00B57FAC" w:rsidRDefault="00B57FAC" w:rsidP="00B57FAC">
            <w:pPr>
              <w:pStyle w:val="Body"/>
              <w:spacing w:before="60" w:after="60"/>
              <w:jc w:val="right"/>
            </w:pPr>
            <w:r w:rsidRPr="00B57FAC">
              <w:t>1544</w:t>
            </w:r>
          </w:p>
        </w:tc>
        <w:tc>
          <w:tcPr>
            <w:tcW w:w="1152" w:type="dxa"/>
            <w:vAlign w:val="top"/>
          </w:tcPr>
          <w:p w14:paraId="37F08D81" w14:textId="46291D90" w:rsidR="00B57FAC" w:rsidRPr="00B57FAC" w:rsidRDefault="00B57FAC" w:rsidP="00B57FAC">
            <w:pPr>
              <w:pStyle w:val="Body"/>
              <w:spacing w:before="60" w:after="60"/>
              <w:jc w:val="right"/>
            </w:pPr>
            <w:r w:rsidRPr="00B57FAC">
              <w:t>1128</w:t>
            </w:r>
          </w:p>
        </w:tc>
        <w:tc>
          <w:tcPr>
            <w:tcW w:w="1152" w:type="dxa"/>
            <w:vAlign w:val="top"/>
          </w:tcPr>
          <w:p w14:paraId="227167C8" w14:textId="2512766E" w:rsidR="00B57FAC" w:rsidRPr="00B57FAC" w:rsidRDefault="00B57FAC" w:rsidP="00B57FAC">
            <w:pPr>
              <w:pStyle w:val="Body"/>
              <w:spacing w:before="60" w:after="60"/>
              <w:jc w:val="right"/>
            </w:pPr>
            <w:r w:rsidRPr="00B57FAC">
              <w:t>3055</w:t>
            </w:r>
          </w:p>
        </w:tc>
        <w:tc>
          <w:tcPr>
            <w:tcW w:w="1152" w:type="dxa"/>
            <w:vAlign w:val="top"/>
          </w:tcPr>
          <w:p w14:paraId="73A715EE" w14:textId="13BDEBCA" w:rsidR="00B57FAC" w:rsidRPr="00B57FAC" w:rsidRDefault="00B57FAC" w:rsidP="00B57FAC">
            <w:pPr>
              <w:pStyle w:val="Body"/>
              <w:spacing w:before="60" w:after="60"/>
              <w:jc w:val="right"/>
            </w:pPr>
            <w:r w:rsidRPr="00B57FAC">
              <w:t>2244</w:t>
            </w:r>
          </w:p>
        </w:tc>
      </w:tr>
      <w:tr w:rsidR="00B57FAC" w14:paraId="19DE22AD" w14:textId="77777777" w:rsidTr="00AB7B4D">
        <w:tc>
          <w:tcPr>
            <w:tcW w:w="562" w:type="dxa"/>
            <w:vAlign w:val="top"/>
          </w:tcPr>
          <w:p w14:paraId="08113279" w14:textId="77777777" w:rsidR="00B57FAC" w:rsidRPr="00EC364D" w:rsidRDefault="00B57FAC" w:rsidP="00B57FAC">
            <w:pPr>
              <w:pStyle w:val="Body"/>
              <w:spacing w:before="60" w:after="60"/>
              <w:rPr>
                <w:b/>
              </w:rPr>
            </w:pPr>
            <w:r w:rsidRPr="00EC364D">
              <w:rPr>
                <w:b/>
              </w:rPr>
              <w:t>3</w:t>
            </w:r>
          </w:p>
        </w:tc>
        <w:tc>
          <w:tcPr>
            <w:tcW w:w="2694" w:type="dxa"/>
            <w:vAlign w:val="top"/>
          </w:tcPr>
          <w:p w14:paraId="16C9FBD7" w14:textId="77777777" w:rsidR="00B57FAC" w:rsidRPr="00EC364D" w:rsidRDefault="00B57FAC" w:rsidP="00B57FAC">
            <w:pPr>
              <w:pStyle w:val="Body"/>
              <w:spacing w:before="60" w:after="60"/>
            </w:pPr>
            <w:r w:rsidRPr="00EC364D">
              <w:t>Newcastle-Wallsend</w:t>
            </w:r>
          </w:p>
        </w:tc>
        <w:tc>
          <w:tcPr>
            <w:tcW w:w="1152" w:type="dxa"/>
            <w:vAlign w:val="top"/>
          </w:tcPr>
          <w:p w14:paraId="5DCF1D34" w14:textId="66E2DCD5" w:rsidR="00B57FAC" w:rsidRPr="00B57FAC" w:rsidRDefault="00B57FAC" w:rsidP="00B57FAC">
            <w:pPr>
              <w:pStyle w:val="Body"/>
              <w:spacing w:before="60" w:after="60"/>
              <w:jc w:val="right"/>
            </w:pPr>
            <w:r w:rsidRPr="00B57FAC">
              <w:t>1215</w:t>
            </w:r>
          </w:p>
        </w:tc>
        <w:tc>
          <w:tcPr>
            <w:tcW w:w="1152" w:type="dxa"/>
            <w:vAlign w:val="top"/>
          </w:tcPr>
          <w:p w14:paraId="6DA03346" w14:textId="0B465ECF" w:rsidR="00B57FAC" w:rsidRPr="00B57FAC" w:rsidRDefault="00B57FAC" w:rsidP="00B57FAC">
            <w:pPr>
              <w:pStyle w:val="Body"/>
              <w:spacing w:before="60" w:after="60"/>
              <w:jc w:val="right"/>
            </w:pPr>
            <w:r w:rsidRPr="00B57FAC">
              <w:t>1602</w:t>
            </w:r>
          </w:p>
        </w:tc>
        <w:tc>
          <w:tcPr>
            <w:tcW w:w="1152" w:type="dxa"/>
            <w:vAlign w:val="top"/>
          </w:tcPr>
          <w:p w14:paraId="35DBE709" w14:textId="667A2A77" w:rsidR="00B57FAC" w:rsidRPr="00B57FAC" w:rsidRDefault="00B57FAC" w:rsidP="00B57FAC">
            <w:pPr>
              <w:pStyle w:val="Body"/>
              <w:spacing w:before="60" w:after="60"/>
              <w:jc w:val="right"/>
            </w:pPr>
            <w:r w:rsidRPr="00B57FAC">
              <w:t>1724</w:t>
            </w:r>
          </w:p>
        </w:tc>
        <w:tc>
          <w:tcPr>
            <w:tcW w:w="1152" w:type="dxa"/>
            <w:vAlign w:val="top"/>
          </w:tcPr>
          <w:p w14:paraId="503B1F9B" w14:textId="057453A8" w:rsidR="00B57FAC" w:rsidRPr="00B57FAC" w:rsidRDefault="00B57FAC" w:rsidP="00B57FAC">
            <w:pPr>
              <w:pStyle w:val="Body"/>
              <w:spacing w:before="60" w:after="60"/>
              <w:jc w:val="right"/>
            </w:pPr>
            <w:r w:rsidRPr="00B57FAC">
              <w:t>2411</w:t>
            </w:r>
          </w:p>
        </w:tc>
        <w:tc>
          <w:tcPr>
            <w:tcW w:w="1152" w:type="dxa"/>
            <w:vAlign w:val="top"/>
          </w:tcPr>
          <w:p w14:paraId="07386743" w14:textId="2CEFE136" w:rsidR="00B57FAC" w:rsidRPr="00B57FAC" w:rsidRDefault="00B57FAC" w:rsidP="00B57FAC">
            <w:pPr>
              <w:pStyle w:val="Body"/>
              <w:spacing w:before="60" w:after="60"/>
              <w:jc w:val="right"/>
            </w:pPr>
            <w:r w:rsidRPr="00B57FAC">
              <w:t>2602</w:t>
            </w:r>
          </w:p>
        </w:tc>
      </w:tr>
      <w:tr w:rsidR="00B57FAC" w14:paraId="1F808659" w14:textId="77777777" w:rsidTr="00AB7B4D">
        <w:tc>
          <w:tcPr>
            <w:tcW w:w="562" w:type="dxa"/>
            <w:vAlign w:val="top"/>
          </w:tcPr>
          <w:p w14:paraId="79E4F633" w14:textId="77777777" w:rsidR="00B57FAC" w:rsidRPr="00EC364D" w:rsidRDefault="00B57FAC" w:rsidP="00B57FAC">
            <w:pPr>
              <w:pStyle w:val="Body"/>
              <w:spacing w:before="60" w:after="60"/>
              <w:rPr>
                <w:b/>
              </w:rPr>
            </w:pPr>
            <w:r w:rsidRPr="00EC364D">
              <w:rPr>
                <w:b/>
              </w:rPr>
              <w:t>4</w:t>
            </w:r>
          </w:p>
        </w:tc>
        <w:tc>
          <w:tcPr>
            <w:tcW w:w="2694" w:type="dxa"/>
            <w:vAlign w:val="top"/>
          </w:tcPr>
          <w:p w14:paraId="5FC5FAEF" w14:textId="77777777" w:rsidR="00B57FAC" w:rsidRPr="00EC364D" w:rsidRDefault="00B57FAC" w:rsidP="00B57FAC">
            <w:pPr>
              <w:pStyle w:val="Body"/>
              <w:spacing w:before="60" w:after="60"/>
            </w:pPr>
            <w:r w:rsidRPr="00EC364D">
              <w:t>Charlestown-Newcastle</w:t>
            </w:r>
          </w:p>
        </w:tc>
        <w:tc>
          <w:tcPr>
            <w:tcW w:w="1152" w:type="dxa"/>
            <w:vAlign w:val="top"/>
          </w:tcPr>
          <w:p w14:paraId="49389F21" w14:textId="4C5C628A" w:rsidR="00B57FAC" w:rsidRPr="00B57FAC" w:rsidRDefault="00B57FAC" w:rsidP="00B57FAC">
            <w:pPr>
              <w:pStyle w:val="Body"/>
              <w:spacing w:before="60" w:after="60"/>
              <w:jc w:val="right"/>
            </w:pPr>
            <w:r w:rsidRPr="00B57FAC">
              <w:t>1844</w:t>
            </w:r>
          </w:p>
        </w:tc>
        <w:tc>
          <w:tcPr>
            <w:tcW w:w="1152" w:type="dxa"/>
            <w:vAlign w:val="top"/>
          </w:tcPr>
          <w:p w14:paraId="1C3D9BF1" w14:textId="38B18F18" w:rsidR="00B57FAC" w:rsidRPr="00B57FAC" w:rsidRDefault="00B57FAC" w:rsidP="00B57FAC">
            <w:pPr>
              <w:pStyle w:val="Body"/>
              <w:spacing w:before="60" w:after="60"/>
              <w:jc w:val="right"/>
            </w:pPr>
            <w:r w:rsidRPr="00B57FAC">
              <w:t>1745</w:t>
            </w:r>
          </w:p>
        </w:tc>
        <w:tc>
          <w:tcPr>
            <w:tcW w:w="1152" w:type="dxa"/>
            <w:vAlign w:val="top"/>
          </w:tcPr>
          <w:p w14:paraId="0294360F" w14:textId="2A1B469C" w:rsidR="00B57FAC" w:rsidRPr="00B57FAC" w:rsidRDefault="00B57FAC" w:rsidP="00B57FAC">
            <w:pPr>
              <w:pStyle w:val="Body"/>
              <w:spacing w:before="60" w:after="60"/>
              <w:jc w:val="right"/>
            </w:pPr>
            <w:r w:rsidRPr="00B57FAC">
              <w:t>2350</w:t>
            </w:r>
          </w:p>
        </w:tc>
        <w:tc>
          <w:tcPr>
            <w:tcW w:w="1152" w:type="dxa"/>
            <w:vAlign w:val="top"/>
          </w:tcPr>
          <w:p w14:paraId="0AEA9832" w14:textId="3FADACEC" w:rsidR="00B57FAC" w:rsidRPr="00B57FAC" w:rsidRDefault="00B57FAC" w:rsidP="00B57FAC">
            <w:pPr>
              <w:pStyle w:val="Body"/>
              <w:spacing w:before="60" w:after="60"/>
              <w:jc w:val="right"/>
            </w:pPr>
            <w:r w:rsidRPr="00B57FAC">
              <w:t>1985</w:t>
            </w:r>
          </w:p>
        </w:tc>
        <w:tc>
          <w:tcPr>
            <w:tcW w:w="1152" w:type="dxa"/>
            <w:vAlign w:val="top"/>
          </w:tcPr>
          <w:p w14:paraId="64DD793A" w14:textId="308D500A" w:rsidR="00B57FAC" w:rsidRPr="00B57FAC" w:rsidRDefault="00B57FAC" w:rsidP="00B57FAC">
            <w:pPr>
              <w:pStyle w:val="Body"/>
              <w:spacing w:before="60" w:after="60"/>
              <w:jc w:val="right"/>
            </w:pPr>
            <w:r w:rsidRPr="00B57FAC">
              <w:t>2187</w:t>
            </w:r>
          </w:p>
        </w:tc>
      </w:tr>
      <w:tr w:rsidR="00B57FAC" w14:paraId="78CC8300" w14:textId="77777777" w:rsidTr="00AB7B4D">
        <w:tc>
          <w:tcPr>
            <w:tcW w:w="562" w:type="dxa"/>
            <w:vAlign w:val="top"/>
          </w:tcPr>
          <w:p w14:paraId="20AEB82F" w14:textId="77777777" w:rsidR="00B57FAC" w:rsidRPr="00EC364D" w:rsidRDefault="00B57FAC" w:rsidP="00B57FAC">
            <w:pPr>
              <w:pStyle w:val="Body"/>
              <w:spacing w:before="60" w:after="60"/>
              <w:rPr>
                <w:b/>
              </w:rPr>
            </w:pPr>
            <w:r w:rsidRPr="00EC364D">
              <w:rPr>
                <w:b/>
              </w:rPr>
              <w:t>5</w:t>
            </w:r>
          </w:p>
        </w:tc>
        <w:tc>
          <w:tcPr>
            <w:tcW w:w="2694" w:type="dxa"/>
            <w:vAlign w:val="top"/>
          </w:tcPr>
          <w:p w14:paraId="69DCB139" w14:textId="77777777" w:rsidR="00B57FAC" w:rsidRPr="00EC364D" w:rsidRDefault="00B57FAC" w:rsidP="00B57FAC">
            <w:pPr>
              <w:pStyle w:val="Body"/>
              <w:spacing w:before="60" w:after="60"/>
            </w:pPr>
            <w:r w:rsidRPr="00EC364D">
              <w:t>Newcastle-Swansea</w:t>
            </w:r>
          </w:p>
        </w:tc>
        <w:tc>
          <w:tcPr>
            <w:tcW w:w="1152" w:type="dxa"/>
            <w:vAlign w:val="top"/>
          </w:tcPr>
          <w:p w14:paraId="5287C2DB" w14:textId="31A66E9E" w:rsidR="00B57FAC" w:rsidRPr="00B57FAC" w:rsidRDefault="00B57FAC" w:rsidP="00B57FAC">
            <w:pPr>
              <w:pStyle w:val="Body"/>
              <w:spacing w:before="60" w:after="60"/>
              <w:jc w:val="right"/>
            </w:pPr>
            <w:r w:rsidRPr="00B57FAC">
              <w:t>2343</w:t>
            </w:r>
          </w:p>
        </w:tc>
        <w:tc>
          <w:tcPr>
            <w:tcW w:w="1152" w:type="dxa"/>
            <w:vAlign w:val="top"/>
          </w:tcPr>
          <w:p w14:paraId="3D4B1BA8" w14:textId="4BF7907E" w:rsidR="00B57FAC" w:rsidRPr="00B57FAC" w:rsidRDefault="00B57FAC" w:rsidP="00B57FAC">
            <w:pPr>
              <w:pStyle w:val="Body"/>
              <w:spacing w:before="60" w:after="60"/>
              <w:jc w:val="right"/>
            </w:pPr>
            <w:r w:rsidRPr="00B57FAC">
              <w:t>1566</w:t>
            </w:r>
          </w:p>
        </w:tc>
        <w:tc>
          <w:tcPr>
            <w:tcW w:w="1152" w:type="dxa"/>
            <w:vAlign w:val="top"/>
          </w:tcPr>
          <w:p w14:paraId="0570DC8B" w14:textId="077C07EF" w:rsidR="00B57FAC" w:rsidRPr="00B57FAC" w:rsidRDefault="00B57FAC" w:rsidP="00B57FAC">
            <w:pPr>
              <w:pStyle w:val="Body"/>
              <w:spacing w:before="60" w:after="60"/>
              <w:jc w:val="right"/>
            </w:pPr>
            <w:r w:rsidRPr="00B57FAC">
              <w:t>1695</w:t>
            </w:r>
          </w:p>
        </w:tc>
        <w:tc>
          <w:tcPr>
            <w:tcW w:w="1152" w:type="dxa"/>
            <w:vAlign w:val="top"/>
          </w:tcPr>
          <w:p w14:paraId="55C9722C" w14:textId="59305667" w:rsidR="00B57FAC" w:rsidRPr="00B57FAC" w:rsidRDefault="00B57FAC" w:rsidP="00B57FAC">
            <w:pPr>
              <w:pStyle w:val="Body"/>
              <w:spacing w:before="60" w:after="60"/>
              <w:jc w:val="right"/>
            </w:pPr>
            <w:r w:rsidRPr="00B57FAC">
              <w:t>2245</w:t>
            </w:r>
          </w:p>
        </w:tc>
        <w:tc>
          <w:tcPr>
            <w:tcW w:w="1152" w:type="dxa"/>
            <w:vAlign w:val="top"/>
          </w:tcPr>
          <w:p w14:paraId="2C2DEC3C" w14:textId="0A22E3F1" w:rsidR="00B57FAC" w:rsidRPr="00B57FAC" w:rsidRDefault="00B57FAC" w:rsidP="00B57FAC">
            <w:pPr>
              <w:pStyle w:val="Body"/>
              <w:spacing w:before="60" w:after="60"/>
              <w:jc w:val="right"/>
            </w:pPr>
            <w:r w:rsidRPr="00B57FAC">
              <w:t>2946</w:t>
            </w:r>
          </w:p>
        </w:tc>
      </w:tr>
    </w:tbl>
    <w:p w14:paraId="5D93D8CE" w14:textId="7B50495D" w:rsidR="00114E7D" w:rsidRDefault="00B57FAC" w:rsidP="004429B3">
      <w:pPr>
        <w:spacing w:before="120" w:after="120"/>
      </w:pPr>
      <w:r w:rsidRPr="00A80768">
        <w:rPr>
          <w:b/>
        </w:rPr>
        <w:t>Resave workbook</w:t>
      </w:r>
      <w:r w:rsidR="00A80768">
        <w:t>—</w:t>
      </w:r>
      <w:r w:rsidR="00114E7D">
        <w:t>Click on the Save ico</w:t>
      </w:r>
      <w:r w:rsidR="00A80768">
        <w:t xml:space="preserve">n, </w:t>
      </w:r>
      <w:r w:rsidR="00114E7D">
        <w:t xml:space="preserve">on the Quick Access toolbar. </w:t>
      </w:r>
    </w:p>
    <w:p w14:paraId="110F75B6" w14:textId="549A0A2E" w:rsidR="00A80768" w:rsidRDefault="00A80768">
      <w:r>
        <w:t xml:space="preserve">Close the </w:t>
      </w:r>
      <w:r w:rsidR="00B57FAC">
        <w:t>BUSFARE</w:t>
      </w:r>
      <w:r>
        <w:t xml:space="preserve"> workbook.</w:t>
      </w:r>
      <w:r>
        <w:br w:type="page"/>
      </w:r>
    </w:p>
    <w:tbl>
      <w:tblPr>
        <w:tblW w:w="9072" w:type="dxa"/>
        <w:shd w:val="clear" w:color="auto" w:fill="E7E7D4"/>
        <w:tblLook w:val="0600" w:firstRow="0" w:lastRow="0" w:firstColumn="0" w:lastColumn="0" w:noHBand="1" w:noVBand="1"/>
      </w:tblPr>
      <w:tblGrid>
        <w:gridCol w:w="1149"/>
        <w:gridCol w:w="7923"/>
      </w:tblGrid>
      <w:tr w:rsidR="00BB64D9" w14:paraId="28FD81E8" w14:textId="77777777" w:rsidTr="0E623260">
        <w:trPr>
          <w:trHeight w:val="659"/>
        </w:trPr>
        <w:tc>
          <w:tcPr>
            <w:tcW w:w="1149" w:type="dxa"/>
            <w:shd w:val="clear" w:color="auto" w:fill="E7E7D4"/>
            <w:vAlign w:val="center"/>
          </w:tcPr>
          <w:p w14:paraId="2FF33294" w14:textId="2BE1D0AE" w:rsidR="00BB64D9" w:rsidRPr="009C3DED" w:rsidRDefault="00BB64D9" w:rsidP="005B4AC3">
            <w:pPr>
              <w:pStyle w:val="BulletListLevel1"/>
              <w:numPr>
                <w:ilvl w:val="0"/>
                <w:numId w:val="0"/>
              </w:numPr>
              <w:spacing w:after="0"/>
            </w:pPr>
            <w:r>
              <w:rPr>
                <w:noProof/>
                <w:lang w:eastAsia="en-AU"/>
              </w:rPr>
              <w:lastRenderedPageBreak/>
              <w:drawing>
                <wp:inline distT="0" distB="0" distL="0" distR="0" wp14:anchorId="58601EC7" wp14:editId="53CD2FE3">
                  <wp:extent cx="365760" cy="357809"/>
                  <wp:effectExtent l="0" t="0" r="0" b="4445"/>
                  <wp:docPr id="122" name="Picture 12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23" w:type="dxa"/>
            <w:shd w:val="clear" w:color="auto" w:fill="E7E7D4"/>
          </w:tcPr>
          <w:p w14:paraId="1FE82C70" w14:textId="77777777" w:rsidR="00BB64D9" w:rsidRPr="009C3DED" w:rsidRDefault="00BB64D9" w:rsidP="006351B5">
            <w:pPr>
              <w:pStyle w:val="Heading1noTOC"/>
            </w:pPr>
            <w:r w:rsidRPr="009C3DED">
              <w:t>Practice activity</w:t>
            </w:r>
          </w:p>
        </w:tc>
      </w:tr>
    </w:tbl>
    <w:p w14:paraId="206D641F" w14:textId="2D733AD3" w:rsidR="00BB64D9" w:rsidRDefault="00114E7D" w:rsidP="008877B8">
      <w:pPr>
        <w:pStyle w:val="Heading2"/>
        <w:spacing w:before="120"/>
      </w:pPr>
      <w:bookmarkStart w:id="48" w:name="_Toc10032469"/>
      <w:r>
        <w:t>Activity</w:t>
      </w:r>
      <w:r w:rsidR="00EC1D62">
        <w:t>:</w:t>
      </w:r>
      <w:r w:rsidR="00BB64D9">
        <w:t xml:space="preserve"> </w:t>
      </w:r>
      <w:r w:rsidR="00B57FAC">
        <w:t>Editing</w:t>
      </w:r>
      <w:r w:rsidR="00256C4B">
        <w:t xml:space="preserve"> data</w:t>
      </w:r>
      <w:bookmarkEnd w:id="48"/>
    </w:p>
    <w:p w14:paraId="7AACB77A" w14:textId="40A57CC5" w:rsidR="00114E7D" w:rsidRDefault="00B57FAC" w:rsidP="008877B8">
      <w:pPr>
        <w:pStyle w:val="Body"/>
        <w:spacing w:after="120"/>
      </w:pPr>
      <w:r>
        <w:t xml:space="preserve">Open the workbook </w:t>
      </w:r>
      <w:r w:rsidRPr="008877B8">
        <w:rPr>
          <w:b/>
        </w:rPr>
        <w:t>FLOORSPACE.</w:t>
      </w:r>
    </w:p>
    <w:p w14:paraId="4F07B150" w14:textId="5D9ED582" w:rsidR="00114E7D" w:rsidRPr="008877B8" w:rsidRDefault="00B57FAC" w:rsidP="008877B8">
      <w:pPr>
        <w:pStyle w:val="Heading4"/>
        <w:spacing w:before="120"/>
      </w:pPr>
      <w:r w:rsidRPr="008877B8">
        <w:t xml:space="preserve">Edit/change data </w:t>
      </w:r>
    </w:p>
    <w:p w14:paraId="752A3CC6" w14:textId="32C3A2F9" w:rsidR="00114E7D" w:rsidRDefault="00114E7D" w:rsidP="00E30682">
      <w:pPr>
        <w:pStyle w:val="BulletListLevel1"/>
      </w:pPr>
      <w:r>
        <w:t>Move</w:t>
      </w:r>
      <w:r w:rsidR="00E30682">
        <w:t xml:space="preserve"> cursor to C4 and change to 785.</w:t>
      </w:r>
    </w:p>
    <w:p w14:paraId="50C8DB9F" w14:textId="77777777" w:rsidR="008877B8" w:rsidRDefault="00114E7D" w:rsidP="00114E7D">
      <w:pPr>
        <w:pStyle w:val="BulletListLevel1"/>
      </w:pPr>
      <w:r>
        <w:t>Move</w:t>
      </w:r>
      <w:r w:rsidR="00E30682">
        <w:t xml:space="preserve"> cursor to E3 and change to 640.</w:t>
      </w:r>
    </w:p>
    <w:p w14:paraId="3E6F2A3F" w14:textId="55C7104A" w:rsidR="00114E7D" w:rsidRPr="00AB7B4D" w:rsidRDefault="008877B8" w:rsidP="00114E7D">
      <w:pPr>
        <w:pStyle w:val="BulletListLevel1"/>
        <w:rPr>
          <w:b/>
        </w:rPr>
      </w:pPr>
      <w:r w:rsidRPr="00AB7B4D">
        <w:rPr>
          <w:b/>
        </w:rPr>
        <w:t>Resave and close the workbook.</w:t>
      </w:r>
    </w:p>
    <w:p w14:paraId="2F3CA519" w14:textId="61879059" w:rsidR="00114E7D" w:rsidRDefault="008877B8" w:rsidP="008877B8">
      <w:pPr>
        <w:pStyle w:val="Body"/>
        <w:spacing w:before="360" w:after="120"/>
      </w:pPr>
      <w:r>
        <w:t xml:space="preserve">Open the workbook: </w:t>
      </w:r>
      <w:r w:rsidRPr="008877B8">
        <w:rPr>
          <w:b/>
        </w:rPr>
        <w:t>KMRATE.</w:t>
      </w:r>
    </w:p>
    <w:p w14:paraId="44966C06" w14:textId="5726A6F3" w:rsidR="00114E7D" w:rsidRDefault="008877B8" w:rsidP="008877B8">
      <w:pPr>
        <w:pStyle w:val="Heading4"/>
        <w:spacing w:before="120"/>
      </w:pPr>
      <w:r>
        <w:t xml:space="preserve">Edit/change data </w:t>
      </w:r>
    </w:p>
    <w:p w14:paraId="59BB0802" w14:textId="3C78BDDB" w:rsidR="00114E7D" w:rsidRDefault="00114E7D" w:rsidP="008877B8">
      <w:pPr>
        <w:pStyle w:val="BulletListLevel1"/>
      </w:pPr>
      <w:r>
        <w:t>Move</w:t>
      </w:r>
      <w:r w:rsidR="008877B8">
        <w:t xml:space="preserve"> cursor to B5 and change to 155.</w:t>
      </w:r>
    </w:p>
    <w:p w14:paraId="772F08CB" w14:textId="77B12D5E" w:rsidR="00114E7D" w:rsidRDefault="00114E7D" w:rsidP="008877B8">
      <w:pPr>
        <w:pStyle w:val="BulletListLevel1"/>
      </w:pPr>
      <w:r>
        <w:t>Move</w:t>
      </w:r>
      <w:r w:rsidR="008877B8">
        <w:t xml:space="preserve"> cursor to D2 and change to 314.</w:t>
      </w:r>
    </w:p>
    <w:p w14:paraId="2F893037" w14:textId="578B3CA4" w:rsidR="00114E7D" w:rsidRPr="00AB7B4D" w:rsidRDefault="008877B8" w:rsidP="008877B8">
      <w:pPr>
        <w:pStyle w:val="BulletListLevel1"/>
        <w:rPr>
          <w:b/>
        </w:rPr>
      </w:pPr>
      <w:r w:rsidRPr="00AB7B4D">
        <w:rPr>
          <w:b/>
        </w:rPr>
        <w:t>Resave and close the workbook.</w:t>
      </w:r>
    </w:p>
    <w:p w14:paraId="7F212C8D" w14:textId="7B2C498C" w:rsidR="00114E7D" w:rsidRDefault="008877B8" w:rsidP="008877B8">
      <w:pPr>
        <w:pStyle w:val="Body"/>
        <w:spacing w:before="360" w:after="120"/>
      </w:pPr>
      <w:r>
        <w:t xml:space="preserve">Open the workbook: </w:t>
      </w:r>
      <w:r w:rsidRPr="008877B8">
        <w:rPr>
          <w:b/>
        </w:rPr>
        <w:t>HOLIDAY.</w:t>
      </w:r>
    </w:p>
    <w:p w14:paraId="29F95008" w14:textId="5F64D37C" w:rsidR="00114E7D" w:rsidRDefault="008877B8" w:rsidP="008877B8">
      <w:pPr>
        <w:pStyle w:val="Heading4"/>
        <w:spacing w:before="120"/>
      </w:pPr>
      <w:r>
        <w:t xml:space="preserve">Edit/change data </w:t>
      </w:r>
    </w:p>
    <w:p w14:paraId="5C801DDE" w14:textId="32A3009B" w:rsidR="00114E7D" w:rsidRDefault="00114E7D" w:rsidP="00E30682">
      <w:pPr>
        <w:pStyle w:val="BulletListLevel1"/>
      </w:pPr>
      <w:r>
        <w:t>Mov</w:t>
      </w:r>
      <w:r w:rsidR="008877B8">
        <w:t>e cursor to B6 and change to 78.</w:t>
      </w:r>
    </w:p>
    <w:p w14:paraId="2411EDEA" w14:textId="12AD7077" w:rsidR="008877B8" w:rsidRDefault="00114E7D" w:rsidP="00114E7D">
      <w:pPr>
        <w:pStyle w:val="BulletListLevel1"/>
      </w:pPr>
      <w:r>
        <w:t>Move cursor to C3</w:t>
      </w:r>
      <w:r w:rsidR="008877B8">
        <w:t xml:space="preserve"> and change to 480.</w:t>
      </w:r>
    </w:p>
    <w:p w14:paraId="181B43DE" w14:textId="76ADC8ED" w:rsidR="00114E7D" w:rsidRPr="00AB7B4D" w:rsidRDefault="008877B8" w:rsidP="00114E7D">
      <w:pPr>
        <w:pStyle w:val="BulletListLevel1"/>
        <w:rPr>
          <w:b/>
        </w:rPr>
      </w:pPr>
      <w:r w:rsidRPr="00AB7B4D">
        <w:rPr>
          <w:b/>
        </w:rPr>
        <w:t>Resave and close the workbook.</w:t>
      </w:r>
    </w:p>
    <w:p w14:paraId="2B4856EB" w14:textId="77777777" w:rsidR="00114E7D" w:rsidRDefault="00114E7D" w:rsidP="008877B8">
      <w:pPr>
        <w:pStyle w:val="Heading3"/>
      </w:pPr>
      <w:bookmarkStart w:id="49" w:name="_Toc10032470"/>
      <w:r>
        <w:t>Change column width</w:t>
      </w:r>
      <w:bookmarkEnd w:id="49"/>
      <w:r>
        <w:t xml:space="preserve"> </w:t>
      </w:r>
    </w:p>
    <w:p w14:paraId="4A9B0E5C" w14:textId="4411A7B7" w:rsidR="00114E7D" w:rsidRDefault="00114E7D" w:rsidP="008877B8">
      <w:pPr>
        <w:pStyle w:val="BulletListLevel1"/>
        <w:spacing w:after="120"/>
      </w:pPr>
      <w:r>
        <w:t>Position cursor on vertical line between column letters (pointer changes to black cross</w:t>
      </w:r>
      <w:r w:rsidR="008877B8">
        <w:t xml:space="preserve"> with arrows on horizontal bar).</w:t>
      </w:r>
    </w:p>
    <w:p w14:paraId="3982AEB2" w14:textId="3CFC195C" w:rsidR="00114E7D" w:rsidRDefault="00114E7D" w:rsidP="00E30682">
      <w:pPr>
        <w:pStyle w:val="BulletListLevel1"/>
      </w:pPr>
      <w:r>
        <w:t>C</w:t>
      </w:r>
      <w:r w:rsidR="008877B8">
        <w:t>lick and drag to required width.</w:t>
      </w:r>
    </w:p>
    <w:p w14:paraId="4B7326E5" w14:textId="41E937CD" w:rsidR="00114E7D" w:rsidRDefault="00114E7D" w:rsidP="00114E7D">
      <w:pPr>
        <w:pStyle w:val="BulletListLevel1"/>
      </w:pPr>
      <w:r>
        <w:t>Repeat for all columns where required</w:t>
      </w:r>
      <w:r w:rsidR="008877B8">
        <w:t>.</w:t>
      </w:r>
    </w:p>
    <w:p w14:paraId="1BA80552" w14:textId="77777777" w:rsidR="00114E7D" w:rsidRDefault="00114E7D" w:rsidP="008877B8">
      <w:pPr>
        <w:pStyle w:val="Heading3"/>
      </w:pPr>
      <w:bookmarkStart w:id="50" w:name="_Toc10032471"/>
      <w:r>
        <w:t>Align and enhance data</w:t>
      </w:r>
      <w:bookmarkEnd w:id="50"/>
      <w:r>
        <w:t xml:space="preserve"> </w:t>
      </w:r>
    </w:p>
    <w:p w14:paraId="17E0E45F" w14:textId="2249D19E" w:rsidR="00114E7D" w:rsidRDefault="00114E7D" w:rsidP="008877B8">
      <w:pPr>
        <w:pStyle w:val="BulletListLevel1"/>
      </w:pPr>
      <w:r>
        <w:t>Selec</w:t>
      </w:r>
      <w:r w:rsidR="008877B8">
        <w:t>t/highlight all column headings.</w:t>
      </w:r>
    </w:p>
    <w:p w14:paraId="29A5D23A" w14:textId="59E7E5C2" w:rsidR="00114E7D" w:rsidRDefault="00114E7D" w:rsidP="008877B8">
      <w:pPr>
        <w:pStyle w:val="BulletListLevel1"/>
      </w:pPr>
      <w:r>
        <w:t>Click on left, centre or right align icon on toolbar</w:t>
      </w:r>
      <w:r w:rsidR="00E30682">
        <w:t>.</w:t>
      </w:r>
    </w:p>
    <w:p w14:paraId="7DE214AC" w14:textId="1B0F4291" w:rsidR="008877B8" w:rsidRDefault="00114E7D" w:rsidP="00AB7B4D">
      <w:pPr>
        <w:pStyle w:val="BulletListLevel1"/>
      </w:pPr>
      <w:r>
        <w:t>Select/highlight data then click to bold, italicise or underline</w:t>
      </w:r>
      <w:r w:rsidR="00E30682">
        <w:t>.</w:t>
      </w:r>
      <w:r w:rsidR="008877B8">
        <w:br w:type="page"/>
      </w:r>
    </w:p>
    <w:tbl>
      <w:tblPr>
        <w:tblW w:w="9072" w:type="dxa"/>
        <w:shd w:val="clear" w:color="auto" w:fill="E7E7D4"/>
        <w:tblLook w:val="0600" w:firstRow="0" w:lastRow="0" w:firstColumn="0" w:lastColumn="0" w:noHBand="1" w:noVBand="1"/>
      </w:tblPr>
      <w:tblGrid>
        <w:gridCol w:w="1149"/>
        <w:gridCol w:w="7923"/>
      </w:tblGrid>
      <w:tr w:rsidR="00114E7D" w14:paraId="63AAFD87" w14:textId="77777777" w:rsidTr="006F4A1B">
        <w:trPr>
          <w:trHeight w:val="659"/>
        </w:trPr>
        <w:tc>
          <w:tcPr>
            <w:tcW w:w="1149" w:type="dxa"/>
            <w:shd w:val="clear" w:color="auto" w:fill="E7E7D4"/>
            <w:vAlign w:val="center"/>
          </w:tcPr>
          <w:p w14:paraId="25A95AC0" w14:textId="30C482FE" w:rsidR="00114E7D" w:rsidRPr="009C3DED" w:rsidRDefault="00114E7D" w:rsidP="006F4A1B">
            <w:pPr>
              <w:pStyle w:val="BulletListLevel1"/>
              <w:numPr>
                <w:ilvl w:val="0"/>
                <w:numId w:val="0"/>
              </w:numPr>
              <w:spacing w:after="0"/>
            </w:pPr>
            <w:r>
              <w:rPr>
                <w:noProof/>
                <w:lang w:eastAsia="en-AU"/>
              </w:rPr>
              <w:lastRenderedPageBreak/>
              <w:drawing>
                <wp:inline distT="0" distB="0" distL="0" distR="0" wp14:anchorId="31CD20F3" wp14:editId="2575DC40">
                  <wp:extent cx="365760" cy="357809"/>
                  <wp:effectExtent l="0" t="0" r="0" b="4445"/>
                  <wp:docPr id="45" name="Picture 4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23" w:type="dxa"/>
            <w:shd w:val="clear" w:color="auto" w:fill="E7E7D4"/>
          </w:tcPr>
          <w:p w14:paraId="6D0B4034" w14:textId="77777777" w:rsidR="00114E7D" w:rsidRPr="009C3DED" w:rsidRDefault="00114E7D" w:rsidP="006F4A1B">
            <w:pPr>
              <w:pStyle w:val="Heading1noTOC"/>
            </w:pPr>
            <w:r w:rsidRPr="009C3DED">
              <w:t>Practice activity</w:t>
            </w:r>
          </w:p>
        </w:tc>
      </w:tr>
    </w:tbl>
    <w:p w14:paraId="1EF69BFE" w14:textId="5119444B" w:rsidR="00114E7D" w:rsidRDefault="00256C4B" w:rsidP="00256C4B">
      <w:pPr>
        <w:pStyle w:val="Heading2"/>
      </w:pPr>
      <w:bookmarkStart w:id="51" w:name="_Toc10032472"/>
      <w:r>
        <w:t>Activity: Columns</w:t>
      </w:r>
      <w:bookmarkEnd w:id="51"/>
    </w:p>
    <w:p w14:paraId="7F507722" w14:textId="0F49F94D" w:rsidR="00256C4B" w:rsidRDefault="00256C4B" w:rsidP="004D01E6">
      <w:pPr>
        <w:pStyle w:val="Body"/>
        <w:spacing w:after="120"/>
      </w:pPr>
      <w:r>
        <w:t xml:space="preserve">Open: </w:t>
      </w:r>
      <w:r w:rsidRPr="004D01E6">
        <w:rPr>
          <w:b/>
        </w:rPr>
        <w:t xml:space="preserve">BUSFARE </w:t>
      </w:r>
    </w:p>
    <w:p w14:paraId="4CF7556D" w14:textId="2A8D461C" w:rsidR="00256C4B" w:rsidRDefault="009A7F54" w:rsidP="00AB7B4D">
      <w:pPr>
        <w:pStyle w:val="Heading4"/>
        <w:spacing w:before="120"/>
      </w:pPr>
      <w:r>
        <w:t>Format</w:t>
      </w:r>
    </w:p>
    <w:p w14:paraId="47951D06" w14:textId="080841E2" w:rsidR="00256C4B" w:rsidRDefault="009B62FA" w:rsidP="00256C4B">
      <w:pPr>
        <w:pStyle w:val="BulletListLevel1"/>
      </w:pPr>
      <w:r>
        <w:t>Widen the first column.</w:t>
      </w:r>
    </w:p>
    <w:p w14:paraId="3E8754A2" w14:textId="47888138" w:rsidR="00256C4B" w:rsidRDefault="00256C4B" w:rsidP="00256C4B">
      <w:pPr>
        <w:pStyle w:val="BulletListLevel1"/>
      </w:pPr>
      <w:r>
        <w:t>Right</w:t>
      </w:r>
      <w:r w:rsidR="009B62FA">
        <w:t xml:space="preserve"> align headings for columns B-F.</w:t>
      </w:r>
    </w:p>
    <w:p w14:paraId="2752AFDB" w14:textId="299C0E81" w:rsidR="00256C4B" w:rsidRPr="00AB7B4D" w:rsidRDefault="00256C4B" w:rsidP="00256C4B">
      <w:pPr>
        <w:pStyle w:val="BulletListLevel1"/>
        <w:rPr>
          <w:b/>
        </w:rPr>
      </w:pPr>
      <w:r w:rsidRPr="00AB7B4D">
        <w:rPr>
          <w:b/>
        </w:rPr>
        <w:t>Bold all column headings</w:t>
      </w:r>
      <w:r w:rsidR="009B62FA" w:rsidRPr="00AB7B4D">
        <w:rPr>
          <w:b/>
        </w:rPr>
        <w:t>.</w:t>
      </w:r>
    </w:p>
    <w:p w14:paraId="2A312021" w14:textId="5CB3771A" w:rsidR="00256C4B" w:rsidRDefault="009A7F54" w:rsidP="004D01E6">
      <w:pPr>
        <w:pStyle w:val="Heading4"/>
      </w:pPr>
      <w:r>
        <w:t>Edit</w:t>
      </w:r>
    </w:p>
    <w:p w14:paraId="39AA54FA" w14:textId="045F444E" w:rsidR="00256C4B" w:rsidRDefault="00256C4B" w:rsidP="00256C4B">
      <w:pPr>
        <w:pStyle w:val="BulletListLevel1"/>
      </w:pPr>
      <w:r>
        <w:t>University-Belmont figures for October are 1326</w:t>
      </w:r>
      <w:r w:rsidR="00AB7B4D">
        <w:t>—</w:t>
      </w:r>
      <w:r>
        <w:t>change figure accordingly</w:t>
      </w:r>
      <w:r w:rsidR="009B62FA">
        <w:t>.</w:t>
      </w:r>
    </w:p>
    <w:p w14:paraId="5ABCBEB2" w14:textId="77777777" w:rsidR="00AB7B4D" w:rsidRDefault="00256C4B" w:rsidP="00256C4B">
      <w:pPr>
        <w:pStyle w:val="BulletListLevel1"/>
      </w:pPr>
      <w:r>
        <w:t>September figures for Newcastle-Swansea should be 1524</w:t>
      </w:r>
      <w:r w:rsidR="009B62FA">
        <w:t>.</w:t>
      </w:r>
    </w:p>
    <w:p w14:paraId="24B80B3C" w14:textId="73E95DB4" w:rsidR="00256C4B" w:rsidRPr="00AB7B4D" w:rsidRDefault="00256C4B" w:rsidP="00256C4B">
      <w:pPr>
        <w:pStyle w:val="BulletListLevel1"/>
      </w:pPr>
      <w:r w:rsidRPr="00AB7B4D">
        <w:rPr>
          <w:b/>
        </w:rPr>
        <w:t>Resave and close the workbook</w:t>
      </w:r>
      <w:r w:rsidR="009B62FA" w:rsidRPr="00AB7B4D">
        <w:rPr>
          <w:b/>
        </w:rPr>
        <w:t>.</w:t>
      </w:r>
    </w:p>
    <w:p w14:paraId="1684A095" w14:textId="154790B4" w:rsidR="00256C4B" w:rsidRDefault="00256C4B" w:rsidP="00AB7B4D">
      <w:pPr>
        <w:pStyle w:val="Body"/>
        <w:spacing w:before="360" w:after="120"/>
      </w:pPr>
      <w:r>
        <w:t xml:space="preserve">Open: </w:t>
      </w:r>
      <w:r w:rsidRPr="004D01E6">
        <w:rPr>
          <w:b/>
        </w:rPr>
        <w:t>FLOORSPACE</w:t>
      </w:r>
    </w:p>
    <w:p w14:paraId="79114007" w14:textId="4E697DA9" w:rsidR="00256C4B" w:rsidRDefault="009A7F54" w:rsidP="00AB7B4D">
      <w:pPr>
        <w:pStyle w:val="Heading4"/>
        <w:spacing w:before="120"/>
      </w:pPr>
      <w:r>
        <w:t>Format</w:t>
      </w:r>
    </w:p>
    <w:p w14:paraId="25D24CD2" w14:textId="2EB68D95" w:rsidR="00256C4B" w:rsidRDefault="00256C4B" w:rsidP="00256C4B">
      <w:pPr>
        <w:pStyle w:val="BulletListLevel1"/>
      </w:pPr>
      <w:r>
        <w:t>Widen the first column</w:t>
      </w:r>
      <w:r w:rsidR="009B62FA">
        <w:t>.</w:t>
      </w:r>
    </w:p>
    <w:p w14:paraId="0FD9ECEF" w14:textId="59CFC114" w:rsidR="00256C4B" w:rsidRDefault="00256C4B" w:rsidP="00256C4B">
      <w:pPr>
        <w:pStyle w:val="BulletListLevel1"/>
      </w:pPr>
      <w:r>
        <w:t>Place centre names in italics, and right align and bold headings for columns B-E</w:t>
      </w:r>
      <w:r w:rsidR="009B62FA">
        <w:t>.</w:t>
      </w:r>
    </w:p>
    <w:p w14:paraId="1FEF70FB" w14:textId="77777777" w:rsidR="00AB7B4D" w:rsidRDefault="00256C4B" w:rsidP="00256C4B">
      <w:pPr>
        <w:pStyle w:val="BulletListLevel1"/>
      </w:pPr>
      <w:r>
        <w:t>Change Victoria Square to Chatswood Chase</w:t>
      </w:r>
      <w:r w:rsidR="009B62FA">
        <w:t>.</w:t>
      </w:r>
    </w:p>
    <w:p w14:paraId="42A188BC" w14:textId="4AB514E5" w:rsidR="00256C4B" w:rsidRPr="00AB7B4D" w:rsidRDefault="00AB7B4D" w:rsidP="00256C4B">
      <w:pPr>
        <w:pStyle w:val="BulletListLevel1"/>
      </w:pPr>
      <w:r w:rsidRPr="00AB7B4D">
        <w:rPr>
          <w:b/>
        </w:rPr>
        <w:t>Resave and close the workbook.</w:t>
      </w:r>
    </w:p>
    <w:p w14:paraId="1B6F1700" w14:textId="7CDA71C7" w:rsidR="00256C4B" w:rsidRDefault="00256C4B" w:rsidP="00AB7B4D">
      <w:pPr>
        <w:pStyle w:val="Body"/>
        <w:spacing w:before="360" w:after="120"/>
      </w:pPr>
      <w:r>
        <w:t xml:space="preserve">Open: </w:t>
      </w:r>
      <w:r w:rsidRPr="004D01E6">
        <w:rPr>
          <w:b/>
        </w:rPr>
        <w:t xml:space="preserve">KMRATE </w:t>
      </w:r>
    </w:p>
    <w:p w14:paraId="0FD21659" w14:textId="5F4976FC" w:rsidR="00256C4B" w:rsidRDefault="009A7F54" w:rsidP="00AB7B4D">
      <w:pPr>
        <w:pStyle w:val="Heading4"/>
        <w:spacing w:before="120"/>
      </w:pPr>
      <w:r>
        <w:t>Format and Edit</w:t>
      </w:r>
    </w:p>
    <w:p w14:paraId="09B0026B" w14:textId="76143E75" w:rsidR="00256C4B" w:rsidRDefault="009B62FA" w:rsidP="00256C4B">
      <w:pPr>
        <w:pStyle w:val="BulletListLevel1"/>
      </w:pPr>
      <w:r>
        <w:t>Widen any columns if required.</w:t>
      </w:r>
    </w:p>
    <w:p w14:paraId="40596B2F" w14:textId="3A33C384" w:rsidR="00256C4B" w:rsidRDefault="00256C4B" w:rsidP="00256C4B">
      <w:pPr>
        <w:pStyle w:val="BulletListLevel1"/>
      </w:pPr>
      <w:r>
        <w:t>Right align co</w:t>
      </w:r>
      <w:r w:rsidR="009B62FA">
        <w:t>lumn headings where appropriate.</w:t>
      </w:r>
    </w:p>
    <w:p w14:paraId="4171B946" w14:textId="44276BA8" w:rsidR="00256C4B" w:rsidRDefault="00256C4B" w:rsidP="00256C4B">
      <w:pPr>
        <w:pStyle w:val="BulletListLevel1"/>
      </w:pPr>
      <w:r>
        <w:t>Column hea</w:t>
      </w:r>
      <w:r w:rsidR="009B62FA">
        <w:t>dings to be in bold and italics.</w:t>
      </w:r>
    </w:p>
    <w:p w14:paraId="42DD8C0B" w14:textId="66BC04CA" w:rsidR="00256C4B" w:rsidRDefault="00256C4B" w:rsidP="00256C4B">
      <w:pPr>
        <w:pStyle w:val="BulletListLevel1"/>
      </w:pPr>
      <w:r>
        <w:t>Paul Bennett’s m</w:t>
      </w:r>
      <w:r w:rsidR="009B62FA">
        <w:t>ileage for week 2 should be 285.</w:t>
      </w:r>
    </w:p>
    <w:p w14:paraId="41155C50" w14:textId="77777777" w:rsidR="00AB7B4D" w:rsidRDefault="00256C4B" w:rsidP="00256C4B">
      <w:pPr>
        <w:pStyle w:val="BulletListLevel1"/>
      </w:pPr>
      <w:r>
        <w:t>Carl Denver’</w:t>
      </w:r>
      <w:r w:rsidR="009B62FA">
        <w:t>s first name is Chris, not Carl.</w:t>
      </w:r>
    </w:p>
    <w:p w14:paraId="0910F058" w14:textId="503FF7E1" w:rsidR="00256C4B" w:rsidRPr="00AB7B4D" w:rsidRDefault="00AB7B4D" w:rsidP="00256C4B">
      <w:pPr>
        <w:pStyle w:val="BulletListLevel1"/>
      </w:pPr>
      <w:r w:rsidRPr="00AB7B4D">
        <w:rPr>
          <w:b/>
        </w:rPr>
        <w:t>Resave and close the workbook.</w:t>
      </w:r>
    </w:p>
    <w:p w14:paraId="7A2CB429" w14:textId="46A2E3B1" w:rsidR="00256C4B" w:rsidRDefault="00256C4B" w:rsidP="00AB7B4D">
      <w:pPr>
        <w:pStyle w:val="Body"/>
        <w:spacing w:after="120"/>
      </w:pPr>
      <w:r>
        <w:lastRenderedPageBreak/>
        <w:t xml:space="preserve">Open: </w:t>
      </w:r>
      <w:r w:rsidRPr="004D01E6">
        <w:rPr>
          <w:b/>
        </w:rPr>
        <w:t xml:space="preserve">HOLIDAY </w:t>
      </w:r>
    </w:p>
    <w:p w14:paraId="20088A86" w14:textId="77777777" w:rsidR="00256C4B" w:rsidRDefault="00256C4B" w:rsidP="00AB7B4D">
      <w:pPr>
        <w:pStyle w:val="Heading4"/>
        <w:spacing w:before="120"/>
      </w:pPr>
      <w:r>
        <w:t xml:space="preserve">Format and Edit </w:t>
      </w:r>
    </w:p>
    <w:p w14:paraId="02B6F373" w14:textId="03CE1C58" w:rsidR="00256C4B" w:rsidRDefault="00256C4B" w:rsidP="00256C4B">
      <w:pPr>
        <w:pStyle w:val="BulletListLevel1"/>
      </w:pPr>
      <w:r>
        <w:t>Widen the first column and make other colum</w:t>
      </w:r>
      <w:r w:rsidR="009B62FA">
        <w:t>ns smaller.</w:t>
      </w:r>
    </w:p>
    <w:p w14:paraId="3FA6422B" w14:textId="1AD8D442" w:rsidR="00256C4B" w:rsidRDefault="00256C4B" w:rsidP="00256C4B">
      <w:pPr>
        <w:pStyle w:val="BulletListLevel1"/>
      </w:pPr>
      <w:r>
        <w:t xml:space="preserve">All destinations to </w:t>
      </w:r>
      <w:r w:rsidR="009B62FA">
        <w:t>be in italics and right aligned.</w:t>
      </w:r>
    </w:p>
    <w:p w14:paraId="684538B9" w14:textId="70DED427" w:rsidR="00256C4B" w:rsidRDefault="00256C4B" w:rsidP="00256C4B">
      <w:pPr>
        <w:pStyle w:val="BulletListLevel1"/>
      </w:pPr>
      <w:r>
        <w:t xml:space="preserve">Column </w:t>
      </w:r>
      <w:r w:rsidR="009B62FA">
        <w:t>labels (headings) to be bolded.</w:t>
      </w:r>
    </w:p>
    <w:p w14:paraId="429DFE87" w14:textId="7EC36646" w:rsidR="00256C4B" w:rsidRDefault="009B62FA" w:rsidP="00256C4B">
      <w:pPr>
        <w:pStyle w:val="BulletListLevel1"/>
      </w:pPr>
      <w:r>
        <w:t>Right align ALL column headings.</w:t>
      </w:r>
    </w:p>
    <w:p w14:paraId="3AD6E026" w14:textId="77777777" w:rsidR="00AB7B4D" w:rsidRDefault="00256C4B" w:rsidP="00256C4B">
      <w:pPr>
        <w:pStyle w:val="BulletListLevel1"/>
      </w:pPr>
      <w:r>
        <w:t>Change figures for Norfolk Islan</w:t>
      </w:r>
      <w:r w:rsidR="009B62FA">
        <w:t>d to 98, 74 and 62 respectively.</w:t>
      </w:r>
    </w:p>
    <w:p w14:paraId="2749A78E" w14:textId="344449FB" w:rsidR="00256C4B" w:rsidRPr="00AB7B4D" w:rsidRDefault="00256C4B" w:rsidP="00256C4B">
      <w:pPr>
        <w:pStyle w:val="BulletListLevel1"/>
      </w:pPr>
      <w:r w:rsidRPr="00AB7B4D">
        <w:rPr>
          <w:b/>
        </w:rPr>
        <w:t>Resave and close the workb</w:t>
      </w:r>
      <w:r w:rsidR="00AB7B4D" w:rsidRPr="00AB7B4D">
        <w:rPr>
          <w:b/>
        </w:rPr>
        <w:t>ook.</w:t>
      </w:r>
    </w:p>
    <w:p w14:paraId="582F52CA" w14:textId="2B6BA341" w:rsidR="00256C4B" w:rsidRDefault="00256C4B" w:rsidP="00AB7B4D">
      <w:pPr>
        <w:pStyle w:val="Heading3"/>
      </w:pPr>
      <w:bookmarkStart w:id="52" w:name="_Toc10032473"/>
      <w:r>
        <w:t>Insert rows and centre heading over worksheet</w:t>
      </w:r>
      <w:bookmarkEnd w:id="52"/>
    </w:p>
    <w:p w14:paraId="7B331A67" w14:textId="5F69C634" w:rsidR="00256C4B" w:rsidRDefault="00256C4B" w:rsidP="00AB7B4D">
      <w:pPr>
        <w:pStyle w:val="Heading4"/>
      </w:pPr>
      <w:r>
        <w:t xml:space="preserve">Insert a row </w:t>
      </w:r>
    </w:p>
    <w:p w14:paraId="7288E524" w14:textId="41D73497" w:rsidR="00256C4B" w:rsidRDefault="00256C4B" w:rsidP="00256C4B">
      <w:pPr>
        <w:pStyle w:val="BulletListLevel1"/>
      </w:pPr>
      <w:r>
        <w:t>A new row will always be inserted above the active cell so ensur</w:t>
      </w:r>
      <w:r w:rsidR="009B62FA">
        <w:t>e you have it placed correctly.</w:t>
      </w:r>
    </w:p>
    <w:p w14:paraId="08CB7C82" w14:textId="0EF35DB0" w:rsidR="00256C4B" w:rsidRDefault="00256C4B" w:rsidP="00256C4B">
      <w:pPr>
        <w:pStyle w:val="BulletListLevel1"/>
      </w:pPr>
      <w:r>
        <w:t>From the Home ribbon select the insert button and then Insert Sheet Rows OR</w:t>
      </w:r>
      <w:r w:rsidR="009B62FA">
        <w:t xml:space="preserve"> right click and select Insert.</w:t>
      </w:r>
    </w:p>
    <w:p w14:paraId="64BD48E3" w14:textId="7A1F7EDD" w:rsidR="00256C4B" w:rsidRDefault="00256C4B" w:rsidP="00256C4B">
      <w:pPr>
        <w:pStyle w:val="BulletListLevel1"/>
      </w:pPr>
      <w:r>
        <w:t>Enter new data</w:t>
      </w:r>
      <w:r w:rsidR="009B62FA">
        <w:t>.</w:t>
      </w:r>
    </w:p>
    <w:p w14:paraId="002BEC37" w14:textId="463ED0F1" w:rsidR="00256C4B" w:rsidRDefault="00256C4B" w:rsidP="00AB7B4D">
      <w:pPr>
        <w:pStyle w:val="Heading4"/>
      </w:pPr>
      <w:r>
        <w:t xml:space="preserve">Centre the heading over the worksheet </w:t>
      </w:r>
    </w:p>
    <w:p w14:paraId="3011B16E" w14:textId="185119BA" w:rsidR="00256C4B" w:rsidRDefault="00256C4B" w:rsidP="00256C4B">
      <w:pPr>
        <w:pStyle w:val="BulletListLevel1"/>
      </w:pPr>
      <w:r>
        <w:t>Select/highlight the cells containing the heading, drag mouse along the row to the l</w:t>
      </w:r>
      <w:r w:rsidR="009B62FA">
        <w:t>ast column that contains data.</w:t>
      </w:r>
    </w:p>
    <w:p w14:paraId="28A41955" w14:textId="0C3B52DA" w:rsidR="00256C4B" w:rsidRDefault="00256C4B" w:rsidP="00AB7B4D">
      <w:pPr>
        <w:pStyle w:val="BulletListLevel1"/>
        <w:spacing w:after="120"/>
      </w:pPr>
      <w:r>
        <w:t xml:space="preserve">Click on the </w:t>
      </w:r>
      <w:r w:rsidRPr="00AB7B4D">
        <w:rPr>
          <w:b/>
        </w:rPr>
        <w:t>MERGE</w:t>
      </w:r>
      <w:r>
        <w:t xml:space="preserve"> and </w:t>
      </w:r>
      <w:r w:rsidRPr="00AB7B4D">
        <w:rPr>
          <w:b/>
        </w:rPr>
        <w:t xml:space="preserve">CENTRE </w:t>
      </w:r>
      <w:r>
        <w:t>button on the Home ribbon</w:t>
      </w:r>
      <w:r w:rsidR="009B62FA">
        <w:t>.</w:t>
      </w:r>
    </w:p>
    <w:p w14:paraId="6C67985F" w14:textId="0804A05D" w:rsidR="00AB7B4D" w:rsidRDefault="00AB7B4D" w:rsidP="00AB7B4D">
      <w:pPr>
        <w:pStyle w:val="Body"/>
        <w:spacing w:after="360"/>
        <w:ind w:left="737"/>
      </w:pPr>
      <w:r>
        <w:rPr>
          <w:noProof/>
          <w:lang w:eastAsia="en-AU"/>
        </w:rPr>
        <w:drawing>
          <wp:inline distT="0" distB="0" distL="0" distR="0" wp14:anchorId="4BF0C7C1" wp14:editId="3B2325CE">
            <wp:extent cx="1332000" cy="388959"/>
            <wp:effectExtent l="19050" t="19050" r="20955" b="11430"/>
            <wp:docPr id="2889" name="Picture 2889" descr="Merge &amp; Centre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9" name="Picture 2889"/>
                    <pic:cNvPicPr/>
                  </pic:nvPicPr>
                  <pic:blipFill>
                    <a:blip r:embed="rId39">
                      <a:extLst>
                        <a:ext uri="{28A0092B-C50C-407E-A947-70E740481C1C}">
                          <a14:useLocalDpi xmlns:a14="http://schemas.microsoft.com/office/drawing/2010/main" val="0"/>
                        </a:ext>
                      </a:extLst>
                    </a:blip>
                    <a:stretch>
                      <a:fillRect/>
                    </a:stretch>
                  </pic:blipFill>
                  <pic:spPr>
                    <a:xfrm>
                      <a:off x="0" y="0"/>
                      <a:ext cx="1332000" cy="388959"/>
                    </a:xfrm>
                    <a:prstGeom prst="rect">
                      <a:avLst/>
                    </a:prstGeom>
                    <a:ln>
                      <a:solidFill>
                        <a:schemeClr val="bg1">
                          <a:lumMod val="85000"/>
                        </a:schemeClr>
                      </a:solidFill>
                    </a:ln>
                  </pic:spPr>
                </pic:pic>
              </a:graphicData>
            </a:graphic>
          </wp:inline>
        </w:drawing>
      </w:r>
      <w:r>
        <w:br w:type="page"/>
      </w:r>
    </w:p>
    <w:tbl>
      <w:tblPr>
        <w:tblW w:w="9072" w:type="dxa"/>
        <w:shd w:val="clear" w:color="auto" w:fill="E7E7D4"/>
        <w:tblLook w:val="0600" w:firstRow="0" w:lastRow="0" w:firstColumn="0" w:lastColumn="0" w:noHBand="1" w:noVBand="1"/>
      </w:tblPr>
      <w:tblGrid>
        <w:gridCol w:w="1149"/>
        <w:gridCol w:w="7923"/>
      </w:tblGrid>
      <w:tr w:rsidR="009B62FA" w14:paraId="10A77937" w14:textId="77777777" w:rsidTr="00AB7B4D">
        <w:trPr>
          <w:trHeight w:val="659"/>
        </w:trPr>
        <w:tc>
          <w:tcPr>
            <w:tcW w:w="1149" w:type="dxa"/>
            <w:shd w:val="clear" w:color="auto" w:fill="E7E7D4"/>
            <w:vAlign w:val="center"/>
          </w:tcPr>
          <w:p w14:paraId="1CCC0D23" w14:textId="55D1CB0D" w:rsidR="009B62FA" w:rsidRPr="009C3DED" w:rsidRDefault="009B62FA" w:rsidP="009B62FA">
            <w:pPr>
              <w:pStyle w:val="BulletListLevel1"/>
              <w:numPr>
                <w:ilvl w:val="0"/>
                <w:numId w:val="0"/>
              </w:numPr>
              <w:spacing w:after="0"/>
            </w:pPr>
            <w:r>
              <w:rPr>
                <w:noProof/>
                <w:lang w:eastAsia="en-AU"/>
              </w:rPr>
              <w:lastRenderedPageBreak/>
              <w:drawing>
                <wp:inline distT="0" distB="0" distL="0" distR="0" wp14:anchorId="0E1ED37D" wp14:editId="4FA40E3E">
                  <wp:extent cx="365760" cy="357809"/>
                  <wp:effectExtent l="0" t="0" r="0" b="4445"/>
                  <wp:docPr id="51" name="Picture 51"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23" w:type="dxa"/>
            <w:shd w:val="clear" w:color="auto" w:fill="E7E7D4"/>
          </w:tcPr>
          <w:p w14:paraId="5B20B408" w14:textId="77777777" w:rsidR="009B62FA" w:rsidRPr="009C3DED" w:rsidRDefault="009B62FA" w:rsidP="00AB7B4D">
            <w:pPr>
              <w:pStyle w:val="Heading1noTOC"/>
            </w:pPr>
            <w:r w:rsidRPr="009C3DED">
              <w:t>Practice activity</w:t>
            </w:r>
          </w:p>
        </w:tc>
      </w:tr>
    </w:tbl>
    <w:p w14:paraId="349FF383" w14:textId="3AAB8E0C" w:rsidR="009B62FA" w:rsidRDefault="009B62FA" w:rsidP="009B62FA">
      <w:pPr>
        <w:pStyle w:val="Heading2"/>
      </w:pPr>
      <w:bookmarkStart w:id="53" w:name="_Toc10032474"/>
      <w:r>
        <w:t xml:space="preserve">Activity: </w:t>
      </w:r>
      <w:r w:rsidR="00AB7B4D">
        <w:t>Adding content</w:t>
      </w:r>
      <w:bookmarkEnd w:id="53"/>
    </w:p>
    <w:p w14:paraId="083257C9" w14:textId="2C041B81" w:rsidR="00256C4B" w:rsidRDefault="00256C4B" w:rsidP="00AB7B4D">
      <w:pPr>
        <w:pStyle w:val="Body"/>
        <w:spacing w:after="120"/>
      </w:pPr>
      <w:r>
        <w:t xml:space="preserve">Open: </w:t>
      </w:r>
      <w:r w:rsidRPr="004D01E6">
        <w:rPr>
          <w:b/>
        </w:rPr>
        <w:t xml:space="preserve">BUSFARE </w:t>
      </w:r>
    </w:p>
    <w:p w14:paraId="0E5E5DD7" w14:textId="6276FE85" w:rsidR="00256C4B" w:rsidRDefault="00256C4B" w:rsidP="00256C4B">
      <w:pPr>
        <w:pStyle w:val="BulletListLevel1"/>
      </w:pPr>
      <w:r>
        <w:t xml:space="preserve">Add a blank row at the top of the worksheet </w:t>
      </w:r>
    </w:p>
    <w:p w14:paraId="5542ADD6" w14:textId="6B5396AA" w:rsidR="00256C4B" w:rsidRDefault="00256C4B" w:rsidP="00256C4B">
      <w:pPr>
        <w:pStyle w:val="BulletListLevel1"/>
      </w:pPr>
      <w:r>
        <w:t>Insert a main heading in first column</w:t>
      </w:r>
      <w:r w:rsidR="00AB7B4D">
        <w:t>—</w:t>
      </w:r>
      <w:r w:rsidR="00AB7B4D" w:rsidRPr="00AB7B4D">
        <w:rPr>
          <w:b/>
        </w:rPr>
        <w:t>SALES FOR HALF-YEAR</w:t>
      </w:r>
      <w:r w:rsidR="00AB7B4D">
        <w:t>—</w:t>
      </w:r>
      <w:r>
        <w:t xml:space="preserve">place in bold </w:t>
      </w:r>
      <w:r w:rsidR="009B62FA">
        <w:t>and italics.</w:t>
      </w:r>
    </w:p>
    <w:p w14:paraId="7A13D570" w14:textId="30D89688" w:rsidR="00256C4B" w:rsidRDefault="00256C4B" w:rsidP="00256C4B">
      <w:pPr>
        <w:pStyle w:val="BulletListLevel1"/>
      </w:pPr>
      <w:r>
        <w:t>Centre th</w:t>
      </w:r>
      <w:r w:rsidR="009B62FA">
        <w:t>e main heading over the columns.</w:t>
      </w:r>
    </w:p>
    <w:p w14:paraId="65F01CB3" w14:textId="06A96F45" w:rsidR="00256C4B" w:rsidRDefault="00256C4B" w:rsidP="00256C4B">
      <w:pPr>
        <w:pStyle w:val="BulletListLevel1"/>
      </w:pPr>
      <w:r>
        <w:t xml:space="preserve">Insert a new row above Charlestown-Newcastle and enter the following data: </w:t>
      </w:r>
    </w:p>
    <w:p w14:paraId="4789F856" w14:textId="57D38191" w:rsidR="00256C4B" w:rsidRDefault="00256C4B" w:rsidP="009B62FA">
      <w:pPr>
        <w:pStyle w:val="BulletlistLevel2"/>
      </w:pPr>
      <w:r>
        <w:t>Shortland-Newcastle</w:t>
      </w:r>
      <w:r w:rsidR="00AB7B4D">
        <w:t>—</w:t>
      </w:r>
      <w:r>
        <w:t xml:space="preserve">1505, 1640, 1668, 2535, 2602 </w:t>
      </w:r>
    </w:p>
    <w:p w14:paraId="55537342" w14:textId="159AB0E1" w:rsidR="00256C4B" w:rsidRPr="00AB7B4D" w:rsidRDefault="009B62FA" w:rsidP="00AB7B4D">
      <w:pPr>
        <w:pStyle w:val="BulletListLevel1"/>
        <w:spacing w:after="360"/>
        <w:rPr>
          <w:b/>
        </w:rPr>
      </w:pPr>
      <w:r w:rsidRPr="00AB7B4D">
        <w:rPr>
          <w:b/>
        </w:rPr>
        <w:t>Resave and close the workbook.</w:t>
      </w:r>
    </w:p>
    <w:p w14:paraId="38C104EB" w14:textId="7877348B" w:rsidR="00256C4B" w:rsidRDefault="00256C4B" w:rsidP="00AB7B4D">
      <w:pPr>
        <w:pStyle w:val="Body"/>
        <w:spacing w:after="120"/>
      </w:pPr>
      <w:r>
        <w:t xml:space="preserve">Open: </w:t>
      </w:r>
      <w:r w:rsidRPr="004D01E6">
        <w:rPr>
          <w:b/>
        </w:rPr>
        <w:t xml:space="preserve">FLOORSPACE </w:t>
      </w:r>
    </w:p>
    <w:p w14:paraId="5FE6874E" w14:textId="185D6BF2" w:rsidR="00256C4B" w:rsidRDefault="00256C4B" w:rsidP="00256C4B">
      <w:pPr>
        <w:pStyle w:val="BulletListLevel1"/>
      </w:pPr>
      <w:r>
        <w:t>Add two new ro</w:t>
      </w:r>
      <w:r w:rsidR="009B62FA">
        <w:t>ws at the top of the worksheet.</w:t>
      </w:r>
    </w:p>
    <w:p w14:paraId="29E1B6AB" w14:textId="2D35B18D" w:rsidR="00256C4B" w:rsidRDefault="00256C4B" w:rsidP="00256C4B">
      <w:pPr>
        <w:pStyle w:val="BulletListLevel1"/>
      </w:pPr>
      <w:r>
        <w:t>Insert a main heading in top row</w:t>
      </w:r>
      <w:r w:rsidR="00AB7B4D">
        <w:t>—</w:t>
      </w:r>
      <w:r w:rsidRPr="000F104B">
        <w:rPr>
          <w:b/>
        </w:rPr>
        <w:t xml:space="preserve">SHOP FLOOR </w:t>
      </w:r>
      <w:r w:rsidR="009B62FA" w:rsidRPr="000F104B">
        <w:rPr>
          <w:b/>
        </w:rPr>
        <w:t>SPACE AVAILABLE</w:t>
      </w:r>
      <w:r w:rsidR="00AB7B4D">
        <w:t>—</w:t>
      </w:r>
      <w:r w:rsidR="009B62FA">
        <w:t>place in bold.</w:t>
      </w:r>
    </w:p>
    <w:p w14:paraId="53299736" w14:textId="79967D69" w:rsidR="00256C4B" w:rsidRDefault="00256C4B" w:rsidP="00256C4B">
      <w:pPr>
        <w:pStyle w:val="BulletListLevel1"/>
      </w:pPr>
      <w:r>
        <w:t>Insert a subheading in second row</w:t>
      </w:r>
      <w:r w:rsidR="00AB7B4D">
        <w:t>—</w:t>
      </w:r>
      <w:r w:rsidRPr="000F104B">
        <w:rPr>
          <w:b/>
          <w:i/>
        </w:rPr>
        <w:t>Measuremen</w:t>
      </w:r>
      <w:r w:rsidR="00AB7B4D" w:rsidRPr="000F104B">
        <w:rPr>
          <w:b/>
          <w:i/>
        </w:rPr>
        <w:t>ts given in metres</w:t>
      </w:r>
      <w:r w:rsidR="00AB7B4D">
        <w:t>—in italics.</w:t>
      </w:r>
    </w:p>
    <w:p w14:paraId="7D9ACB54" w14:textId="44F7F805" w:rsidR="00256C4B" w:rsidRPr="000F104B" w:rsidRDefault="00256C4B" w:rsidP="00256C4B">
      <w:pPr>
        <w:pStyle w:val="BulletListLevel1"/>
        <w:rPr>
          <w:i/>
        </w:rPr>
      </w:pPr>
      <w:r>
        <w:t>Centre both</w:t>
      </w:r>
      <w:r w:rsidR="00AB7B4D">
        <w:t xml:space="preserve"> the headings over the columns. </w:t>
      </w:r>
      <w:r w:rsidRPr="000F104B">
        <w:rPr>
          <w:b/>
          <w:i/>
        </w:rPr>
        <w:t xml:space="preserve">Hint: do one row </w:t>
      </w:r>
      <w:r w:rsidR="00AB7B4D" w:rsidRPr="000F104B">
        <w:rPr>
          <w:b/>
          <w:i/>
        </w:rPr>
        <w:t>at a time.</w:t>
      </w:r>
    </w:p>
    <w:p w14:paraId="50ED245C" w14:textId="2BEF6507" w:rsidR="00AB7B4D" w:rsidRDefault="00256C4B" w:rsidP="00256C4B">
      <w:pPr>
        <w:pStyle w:val="BulletListLevel1"/>
      </w:pPr>
      <w:r>
        <w:t xml:space="preserve">Insert a blank row above Stockland and enter the following data; </w:t>
      </w:r>
      <w:r w:rsidR="000F104B">
        <w:br/>
      </w:r>
      <w:r>
        <w:t>Maroubr</w:t>
      </w:r>
      <w:r w:rsidR="00AB7B4D">
        <w:t>a Junction</w:t>
      </w:r>
      <w:r w:rsidR="000F104B">
        <w:t>—</w:t>
      </w:r>
      <w:r w:rsidR="00AB7B4D">
        <w:t>322, 402, 266, 410.</w:t>
      </w:r>
    </w:p>
    <w:p w14:paraId="45A58DED" w14:textId="65D5AA24" w:rsidR="00256C4B" w:rsidRPr="00AB7B4D" w:rsidRDefault="00256C4B" w:rsidP="00AB7B4D">
      <w:pPr>
        <w:pStyle w:val="BulletListLevel1"/>
        <w:spacing w:after="360"/>
      </w:pPr>
      <w:r w:rsidRPr="00AB7B4D">
        <w:rPr>
          <w:b/>
        </w:rPr>
        <w:t>Resave and close the workbook</w:t>
      </w:r>
      <w:r w:rsidR="00AB7B4D" w:rsidRPr="00AB7B4D">
        <w:rPr>
          <w:b/>
        </w:rPr>
        <w:t>.</w:t>
      </w:r>
    </w:p>
    <w:p w14:paraId="46B62F10" w14:textId="1F490A0B" w:rsidR="00256C4B" w:rsidRDefault="00256C4B" w:rsidP="00AB7B4D">
      <w:pPr>
        <w:pStyle w:val="Body"/>
        <w:spacing w:after="120"/>
      </w:pPr>
      <w:r>
        <w:t xml:space="preserve">Open: </w:t>
      </w:r>
      <w:r w:rsidRPr="004D01E6">
        <w:rPr>
          <w:b/>
        </w:rPr>
        <w:t xml:space="preserve">KMRATE </w:t>
      </w:r>
    </w:p>
    <w:p w14:paraId="56385B58" w14:textId="300C64E0" w:rsidR="00256C4B" w:rsidRDefault="00256C4B" w:rsidP="00256C4B">
      <w:pPr>
        <w:pStyle w:val="BulletListLevel1"/>
      </w:pPr>
      <w:r>
        <w:t>Insert a blank row to separate c</w:t>
      </w:r>
      <w:r w:rsidR="00AB7B4D">
        <w:t>olumn headings from column text.</w:t>
      </w:r>
    </w:p>
    <w:p w14:paraId="4B151356" w14:textId="767F5934" w:rsidR="00256C4B" w:rsidRDefault="00256C4B" w:rsidP="00256C4B">
      <w:pPr>
        <w:pStyle w:val="BulletListLevel1"/>
      </w:pPr>
      <w:r>
        <w:t>Insert two</w:t>
      </w:r>
      <w:r w:rsidR="00AB7B4D">
        <w:t xml:space="preserve"> blank rows at top of worksheet.</w:t>
      </w:r>
    </w:p>
    <w:p w14:paraId="560ACE2F" w14:textId="77777777" w:rsidR="000F104B" w:rsidRDefault="000F104B" w:rsidP="00256C4B">
      <w:pPr>
        <w:pStyle w:val="BulletListLevel1"/>
      </w:pPr>
      <w:r>
        <w:t>Enter a main heading—</w:t>
      </w:r>
      <w:r w:rsidRPr="000F104B">
        <w:rPr>
          <w:b/>
        </w:rPr>
        <w:t>KILOMETRES TRAVELLED</w:t>
      </w:r>
      <w:r>
        <w:t>—</w:t>
      </w:r>
      <w:r w:rsidR="00256C4B">
        <w:t>bold and centre heading over columns</w:t>
      </w:r>
      <w:r w:rsidR="00AB7B4D">
        <w:t>.</w:t>
      </w:r>
    </w:p>
    <w:p w14:paraId="6F0B85C2" w14:textId="652BA2A0" w:rsidR="00256C4B" w:rsidRPr="000F104B" w:rsidRDefault="00AB7B4D" w:rsidP="000F104B">
      <w:pPr>
        <w:pStyle w:val="BulletListLevel1"/>
        <w:spacing w:after="360"/>
      </w:pPr>
      <w:r w:rsidRPr="000F104B">
        <w:rPr>
          <w:b/>
        </w:rPr>
        <w:t>Resave and close the workbook.</w:t>
      </w:r>
    </w:p>
    <w:p w14:paraId="516CA2F9" w14:textId="77777777" w:rsidR="000F104B" w:rsidRDefault="000F104B">
      <w:r>
        <w:br w:type="page"/>
      </w:r>
    </w:p>
    <w:p w14:paraId="221EB591" w14:textId="5F68C579" w:rsidR="00256C4B" w:rsidRDefault="00256C4B" w:rsidP="000F104B">
      <w:pPr>
        <w:pStyle w:val="Body"/>
        <w:spacing w:after="120"/>
      </w:pPr>
      <w:r>
        <w:lastRenderedPageBreak/>
        <w:t xml:space="preserve">Open: </w:t>
      </w:r>
      <w:r w:rsidRPr="004D01E6">
        <w:rPr>
          <w:b/>
        </w:rPr>
        <w:t xml:space="preserve">HOLIDAY </w:t>
      </w:r>
    </w:p>
    <w:p w14:paraId="71C06D74" w14:textId="77777777" w:rsidR="00AB7B4D" w:rsidRDefault="00AB7B4D" w:rsidP="00256C4B">
      <w:pPr>
        <w:pStyle w:val="BulletListLevel1"/>
      </w:pPr>
      <w:r>
        <w:t>Insert a row above Hawaii.</w:t>
      </w:r>
    </w:p>
    <w:p w14:paraId="0F284004" w14:textId="188642E1" w:rsidR="00256C4B" w:rsidRDefault="00256C4B" w:rsidP="00256C4B">
      <w:pPr>
        <w:pStyle w:val="BulletListLevel1"/>
      </w:pPr>
      <w:r>
        <w:t>Enter the following data: Solomon Islands</w:t>
      </w:r>
      <w:r w:rsidR="00AB7B4D">
        <w:t xml:space="preserve"> – 29, 14, 35.</w:t>
      </w:r>
    </w:p>
    <w:p w14:paraId="162C7FBF" w14:textId="32ED3FDE" w:rsidR="00256C4B" w:rsidRDefault="00256C4B" w:rsidP="00256C4B">
      <w:pPr>
        <w:pStyle w:val="BulletListLevel1"/>
      </w:pPr>
      <w:r>
        <w:t>Insert a ne</w:t>
      </w:r>
      <w:r w:rsidR="00AB7B4D">
        <w:t>w row at beginning of worksheet.</w:t>
      </w:r>
    </w:p>
    <w:p w14:paraId="442D6EE5" w14:textId="767EF28B" w:rsidR="00256C4B" w:rsidRDefault="00256C4B" w:rsidP="00256C4B">
      <w:pPr>
        <w:pStyle w:val="BulletListLevel1"/>
      </w:pPr>
      <w:r>
        <w:t>Enter a main heading</w:t>
      </w:r>
      <w:r w:rsidR="000F104B">
        <w:t>—</w:t>
      </w:r>
      <w:r w:rsidR="009B62FA">
        <w:t>holiday destinations</w:t>
      </w:r>
      <w:r w:rsidR="000F104B">
        <w:t>—</w:t>
      </w:r>
      <w:r>
        <w:t xml:space="preserve">in bold </w:t>
      </w:r>
      <w:r w:rsidR="000F104B">
        <w:t>and centre heading over columns.</w:t>
      </w:r>
    </w:p>
    <w:p w14:paraId="2521EEB7" w14:textId="77777777" w:rsidR="000F104B" w:rsidRDefault="000F104B" w:rsidP="00256C4B">
      <w:pPr>
        <w:pStyle w:val="BulletListLevel1"/>
      </w:pPr>
      <w:r>
        <w:t>Widen first column if required.</w:t>
      </w:r>
    </w:p>
    <w:p w14:paraId="0D8F35CF" w14:textId="1FD0B7A5" w:rsidR="00256C4B" w:rsidRPr="000F104B" w:rsidRDefault="00256C4B" w:rsidP="00256C4B">
      <w:pPr>
        <w:pStyle w:val="BulletListLevel1"/>
        <w:rPr>
          <w:b/>
        </w:rPr>
      </w:pPr>
      <w:r w:rsidRPr="000F104B">
        <w:rPr>
          <w:b/>
        </w:rPr>
        <w:t>Resave and close the workbook.</w:t>
      </w:r>
    </w:p>
    <w:p w14:paraId="4A101074" w14:textId="6BD37C84" w:rsidR="00256C4B" w:rsidRDefault="000F104B" w:rsidP="000F104B">
      <w:pPr>
        <w:pStyle w:val="Heading3"/>
      </w:pPr>
      <w:bookmarkStart w:id="54" w:name="_Toc10032475"/>
      <w:r>
        <w:t>Insert a column</w:t>
      </w:r>
      <w:bookmarkEnd w:id="54"/>
    </w:p>
    <w:p w14:paraId="13C281A0" w14:textId="5B37D562" w:rsidR="00256C4B" w:rsidRDefault="00256C4B" w:rsidP="00256C4B">
      <w:pPr>
        <w:pStyle w:val="BulletListLevel1"/>
      </w:pPr>
      <w:r>
        <w:t>A new column will always be inserted to the left of the active cell so ensur</w:t>
      </w:r>
      <w:r w:rsidR="000F104B">
        <w:t>e you have it placed correctly.</w:t>
      </w:r>
    </w:p>
    <w:p w14:paraId="438699B9" w14:textId="4BE084E2" w:rsidR="00256C4B" w:rsidRDefault="00256C4B" w:rsidP="000F104B">
      <w:pPr>
        <w:pStyle w:val="BulletListLevel1"/>
        <w:spacing w:after="360"/>
      </w:pPr>
      <w:r>
        <w:t>From the Home ribbon select the insert button and then Insert Sheet Columns OR right click and select Insert.</w:t>
      </w:r>
    </w:p>
    <w:tbl>
      <w:tblPr>
        <w:tblW w:w="9072" w:type="dxa"/>
        <w:shd w:val="clear" w:color="auto" w:fill="E7E7D4"/>
        <w:tblLook w:val="0600" w:firstRow="0" w:lastRow="0" w:firstColumn="0" w:lastColumn="0" w:noHBand="1" w:noVBand="1"/>
      </w:tblPr>
      <w:tblGrid>
        <w:gridCol w:w="1149"/>
        <w:gridCol w:w="7923"/>
      </w:tblGrid>
      <w:tr w:rsidR="009B62FA" w14:paraId="64E4A560" w14:textId="77777777" w:rsidTr="00AB7B4D">
        <w:trPr>
          <w:trHeight w:val="659"/>
        </w:trPr>
        <w:tc>
          <w:tcPr>
            <w:tcW w:w="1149" w:type="dxa"/>
            <w:shd w:val="clear" w:color="auto" w:fill="E7E7D4"/>
            <w:vAlign w:val="center"/>
          </w:tcPr>
          <w:p w14:paraId="441424C3" w14:textId="77777777" w:rsidR="009B62FA" w:rsidRPr="009C3DED" w:rsidRDefault="009B62FA" w:rsidP="009B62FA">
            <w:pPr>
              <w:pStyle w:val="BulletListLevel1"/>
              <w:numPr>
                <w:ilvl w:val="0"/>
                <w:numId w:val="0"/>
              </w:numPr>
              <w:spacing w:after="0"/>
            </w:pPr>
            <w:r>
              <w:rPr>
                <w:noProof/>
                <w:lang w:eastAsia="en-AU"/>
              </w:rPr>
              <w:drawing>
                <wp:inline distT="0" distB="0" distL="0" distR="0" wp14:anchorId="214E2001" wp14:editId="4D2E96FC">
                  <wp:extent cx="365760" cy="357809"/>
                  <wp:effectExtent l="0" t="0" r="0" b="4445"/>
                  <wp:docPr id="52" name="Picture 5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23" w:type="dxa"/>
            <w:shd w:val="clear" w:color="auto" w:fill="E7E7D4"/>
          </w:tcPr>
          <w:p w14:paraId="53D31BF7" w14:textId="77777777" w:rsidR="009B62FA" w:rsidRPr="009C3DED" w:rsidRDefault="009B62FA" w:rsidP="00AB7B4D">
            <w:pPr>
              <w:pStyle w:val="Heading1noTOC"/>
            </w:pPr>
            <w:r w:rsidRPr="009C3DED">
              <w:t>Practice activity</w:t>
            </w:r>
          </w:p>
        </w:tc>
      </w:tr>
    </w:tbl>
    <w:p w14:paraId="2EC30023" w14:textId="69A11763" w:rsidR="009B62FA" w:rsidRDefault="009B62FA" w:rsidP="009B62FA">
      <w:pPr>
        <w:pStyle w:val="Heading2"/>
      </w:pPr>
      <w:bookmarkStart w:id="55" w:name="_Toc10032476"/>
      <w:r>
        <w:t xml:space="preserve">Activity: </w:t>
      </w:r>
      <w:r w:rsidR="000F104B">
        <w:t>New columns</w:t>
      </w:r>
      <w:bookmarkEnd w:id="55"/>
    </w:p>
    <w:p w14:paraId="6A5BC6AC" w14:textId="5846CA12" w:rsidR="00256C4B" w:rsidRDefault="00256C4B" w:rsidP="000F104B">
      <w:pPr>
        <w:pStyle w:val="Body"/>
        <w:spacing w:after="120"/>
      </w:pPr>
      <w:r>
        <w:t xml:space="preserve">Open: </w:t>
      </w:r>
      <w:r w:rsidRPr="004D01E6">
        <w:rPr>
          <w:b/>
        </w:rPr>
        <w:t xml:space="preserve">BUSFARE </w:t>
      </w:r>
    </w:p>
    <w:p w14:paraId="5DE19BA9" w14:textId="66967364" w:rsidR="00256C4B" w:rsidRDefault="00256C4B" w:rsidP="00256C4B">
      <w:pPr>
        <w:pStyle w:val="BulletListLevel1"/>
      </w:pPr>
      <w:r>
        <w:t>Insert a new colum</w:t>
      </w:r>
      <w:r w:rsidR="000F104B">
        <w:t xml:space="preserve">n at column B headed </w:t>
      </w:r>
      <w:r w:rsidR="000F104B" w:rsidRPr="000F104B">
        <w:rPr>
          <w:b/>
        </w:rPr>
        <w:t>BUS NUMBER</w:t>
      </w:r>
      <w:r w:rsidR="000F104B">
        <w:t>.</w:t>
      </w:r>
    </w:p>
    <w:p w14:paraId="331D80CE" w14:textId="12AA0159" w:rsidR="00256C4B" w:rsidRDefault="00256C4B" w:rsidP="00256C4B">
      <w:pPr>
        <w:pStyle w:val="BulletListLevel1"/>
      </w:pPr>
      <w:r>
        <w:t>Insert the following numbers into this column: Charlestown/Ncle</w:t>
      </w:r>
      <w:r w:rsidR="000F104B">
        <w:t>—</w:t>
      </w:r>
      <w:r>
        <w:t>N228, Ncle/Swansea</w:t>
      </w:r>
      <w:r w:rsidR="000F104B">
        <w:t>—</w:t>
      </w:r>
      <w:r>
        <w:t>N350, Ncle/Wallsend</w:t>
      </w:r>
      <w:r w:rsidR="000F104B">
        <w:t>—</w:t>
      </w:r>
      <w:r>
        <w:t>N232, Shortland/Ncle</w:t>
      </w:r>
      <w:r w:rsidR="000F104B">
        <w:t>—</w:t>
      </w:r>
      <w:r>
        <w:t xml:space="preserve">N108, </w:t>
      </w:r>
      <w:r w:rsidR="000F104B">
        <w:br/>
      </w:r>
      <w:r>
        <w:t>Uni/Belmont</w:t>
      </w:r>
      <w:r w:rsidR="000F104B">
        <w:t>—N336.</w:t>
      </w:r>
    </w:p>
    <w:p w14:paraId="0DE33395" w14:textId="1779C548" w:rsidR="00256C4B" w:rsidRDefault="00256C4B" w:rsidP="00256C4B">
      <w:pPr>
        <w:pStyle w:val="BulletListLevel1"/>
      </w:pPr>
      <w:r>
        <w:t>Bus numbers are to be centred</w:t>
      </w:r>
      <w:r w:rsidR="000F104B">
        <w:t>, along with the column heading.</w:t>
      </w:r>
    </w:p>
    <w:p w14:paraId="4B230D1D" w14:textId="77777777" w:rsidR="000F104B" w:rsidRDefault="00256C4B" w:rsidP="00256C4B">
      <w:pPr>
        <w:pStyle w:val="BulletListLevel1"/>
      </w:pPr>
      <w:r>
        <w:t>Add a heading TOTAL in column H.  Format the heading so it is consistent with other column headings</w:t>
      </w:r>
      <w:r w:rsidR="000F104B">
        <w:t>.</w:t>
      </w:r>
    </w:p>
    <w:p w14:paraId="376747D4" w14:textId="3D99AA32" w:rsidR="00256C4B" w:rsidRPr="000F104B" w:rsidRDefault="00256C4B" w:rsidP="000F104B">
      <w:pPr>
        <w:pStyle w:val="BulletListLevel1"/>
        <w:spacing w:after="360"/>
      </w:pPr>
      <w:r w:rsidRPr="000F104B">
        <w:rPr>
          <w:b/>
        </w:rPr>
        <w:t>Resave and close the workbook.</w:t>
      </w:r>
    </w:p>
    <w:p w14:paraId="00FE8B7A" w14:textId="77777777" w:rsidR="000F104B" w:rsidRDefault="000F104B">
      <w:r>
        <w:br w:type="page"/>
      </w:r>
    </w:p>
    <w:p w14:paraId="4F8468D2" w14:textId="2AAE6FAA" w:rsidR="00256C4B" w:rsidRDefault="00256C4B" w:rsidP="000F104B">
      <w:pPr>
        <w:pStyle w:val="Body"/>
        <w:spacing w:after="120"/>
      </w:pPr>
      <w:r>
        <w:lastRenderedPageBreak/>
        <w:t xml:space="preserve">Open: </w:t>
      </w:r>
      <w:r w:rsidRPr="004D01E6">
        <w:rPr>
          <w:b/>
        </w:rPr>
        <w:t xml:space="preserve">FLOORSPACE </w:t>
      </w:r>
    </w:p>
    <w:p w14:paraId="25B61C61" w14:textId="7C9E6054" w:rsidR="00256C4B" w:rsidRDefault="00256C4B" w:rsidP="00256C4B">
      <w:pPr>
        <w:pStyle w:val="BulletListLevel1"/>
      </w:pPr>
      <w:r>
        <w:t xml:space="preserve">Insert a new column at column B headed </w:t>
      </w:r>
      <w:r w:rsidRPr="000F104B">
        <w:rPr>
          <w:b/>
        </w:rPr>
        <w:t>OCCUPANCY RATE</w:t>
      </w:r>
      <w:r w:rsidR="000F104B">
        <w:t>, widen the column if necessary.</w:t>
      </w:r>
    </w:p>
    <w:p w14:paraId="566B71C8" w14:textId="4C1B1758" w:rsidR="00256C4B" w:rsidRDefault="00256C4B" w:rsidP="00256C4B">
      <w:pPr>
        <w:pStyle w:val="BulletListLevel1"/>
      </w:pPr>
      <w:r>
        <w:t>Insert the following numbers into this column: 0.75, 0.8, 0.95, 0.85, 0.7. Centre figures in column. Figures are</w:t>
      </w:r>
      <w:r w:rsidRPr="000F104B">
        <w:rPr>
          <w:b/>
        </w:rPr>
        <w:t xml:space="preserve"> NOT</w:t>
      </w:r>
      <w:r w:rsidR="000F104B">
        <w:t xml:space="preserve"> to be italicised.</w:t>
      </w:r>
    </w:p>
    <w:p w14:paraId="3B318153" w14:textId="4BBC39E7" w:rsidR="000F104B" w:rsidRDefault="00256C4B" w:rsidP="00256C4B">
      <w:pPr>
        <w:pStyle w:val="BulletListLevel1"/>
      </w:pPr>
      <w:r>
        <w:t xml:space="preserve">Insert a new heading </w:t>
      </w:r>
      <w:r w:rsidRPr="000F104B">
        <w:rPr>
          <w:b/>
        </w:rPr>
        <w:t>TOTAL</w:t>
      </w:r>
      <w:r>
        <w:t xml:space="preserve"> after last column. Ensure it is formatted consistentl</w:t>
      </w:r>
      <w:r w:rsidR="000F104B">
        <w:t>y.</w:t>
      </w:r>
    </w:p>
    <w:p w14:paraId="77F6BDE1" w14:textId="7F8F6563" w:rsidR="00256C4B" w:rsidRPr="000F104B" w:rsidRDefault="000F104B" w:rsidP="000F104B">
      <w:pPr>
        <w:pStyle w:val="BulletListLevel1"/>
        <w:spacing w:after="360"/>
      </w:pPr>
      <w:r w:rsidRPr="000F104B">
        <w:rPr>
          <w:b/>
        </w:rPr>
        <w:t>Resave and close the workbook.</w:t>
      </w:r>
    </w:p>
    <w:p w14:paraId="483AA7DA" w14:textId="2ECC4B81" w:rsidR="00256C4B" w:rsidRDefault="00256C4B" w:rsidP="000F104B">
      <w:pPr>
        <w:pStyle w:val="Body"/>
        <w:spacing w:after="120"/>
      </w:pPr>
      <w:r>
        <w:t xml:space="preserve">Open: </w:t>
      </w:r>
      <w:r w:rsidRPr="004D01E6">
        <w:rPr>
          <w:b/>
        </w:rPr>
        <w:t xml:space="preserve">KMRATE </w:t>
      </w:r>
    </w:p>
    <w:p w14:paraId="0D462ADE" w14:textId="714630B9" w:rsidR="00256C4B" w:rsidRDefault="00256C4B" w:rsidP="00256C4B">
      <w:pPr>
        <w:pStyle w:val="BulletListLevel1"/>
      </w:pPr>
      <w:r>
        <w:t xml:space="preserve">Insert a new column at </w:t>
      </w:r>
      <w:r w:rsidRPr="0022436E">
        <w:rPr>
          <w:b/>
        </w:rPr>
        <w:t>column A</w:t>
      </w:r>
      <w:r>
        <w:t xml:space="preserve"> headed DEPA</w:t>
      </w:r>
      <w:r w:rsidR="000F104B">
        <w:t>RTMENT</w:t>
      </w:r>
      <w:r w:rsidR="0022436E">
        <w:t>—</w:t>
      </w:r>
      <w:r w:rsidR="000F104B">
        <w:t>re-centre main heading.</w:t>
      </w:r>
    </w:p>
    <w:p w14:paraId="57E743DD" w14:textId="4AB9A636" w:rsidR="00256C4B" w:rsidRDefault="00256C4B" w:rsidP="00256C4B">
      <w:pPr>
        <w:pStyle w:val="BulletListLevel1"/>
      </w:pPr>
      <w:r>
        <w:t>Widen column and format heading so it is consis</w:t>
      </w:r>
      <w:r w:rsidR="000F104B">
        <w:t>tent with other column headings.</w:t>
      </w:r>
    </w:p>
    <w:p w14:paraId="2D0B8B0D" w14:textId="0425863C" w:rsidR="000F104B" w:rsidRDefault="00256C4B" w:rsidP="00256C4B">
      <w:pPr>
        <w:pStyle w:val="BulletListLevel1"/>
      </w:pPr>
      <w:r>
        <w:t>Insert the following data into the new column</w:t>
      </w:r>
      <w:r w:rsidR="0022436E">
        <w:t>—</w:t>
      </w:r>
      <w:r>
        <w:t>Haberdashe</w:t>
      </w:r>
      <w:r w:rsidR="000F104B">
        <w:t>ry, Menswear, Toys, Kitchenware.</w:t>
      </w:r>
    </w:p>
    <w:p w14:paraId="1E2B00CB" w14:textId="330DA1F9" w:rsidR="00256C4B" w:rsidRPr="000F104B" w:rsidRDefault="00256C4B" w:rsidP="000F104B">
      <w:pPr>
        <w:pStyle w:val="BulletListLevel1"/>
        <w:spacing w:after="360"/>
        <w:rPr>
          <w:b/>
        </w:rPr>
      </w:pPr>
      <w:r w:rsidRPr="000F104B">
        <w:rPr>
          <w:b/>
        </w:rPr>
        <w:t>Resave and close the workbook</w:t>
      </w:r>
      <w:r w:rsidR="000F104B" w:rsidRPr="000F104B">
        <w:rPr>
          <w:b/>
        </w:rPr>
        <w:t>.</w:t>
      </w:r>
    </w:p>
    <w:p w14:paraId="53CB4973" w14:textId="43EFF73E" w:rsidR="00256C4B" w:rsidRDefault="00256C4B" w:rsidP="000F104B">
      <w:pPr>
        <w:pStyle w:val="Body"/>
        <w:spacing w:after="120"/>
      </w:pPr>
      <w:r>
        <w:t xml:space="preserve">Open: </w:t>
      </w:r>
      <w:r w:rsidRPr="004D01E6">
        <w:rPr>
          <w:b/>
        </w:rPr>
        <w:t xml:space="preserve">HOLIDAY </w:t>
      </w:r>
    </w:p>
    <w:p w14:paraId="38CDA21C" w14:textId="6E80DC42" w:rsidR="00256C4B" w:rsidRDefault="00256C4B" w:rsidP="00256C4B">
      <w:pPr>
        <w:pStyle w:val="BulletListLevel1"/>
      </w:pPr>
      <w:r>
        <w:t xml:space="preserve">Insert a new column at column B headed TOUR </w:t>
      </w:r>
      <w:r w:rsidR="000F104B">
        <w:t>CODE, widen column if necessary.</w:t>
      </w:r>
    </w:p>
    <w:p w14:paraId="43D0E423" w14:textId="724837B9" w:rsidR="00256C4B" w:rsidRDefault="00256C4B" w:rsidP="00256C4B">
      <w:pPr>
        <w:pStyle w:val="BulletListLevel1"/>
      </w:pPr>
      <w:r>
        <w:t xml:space="preserve">Insert the following tour codes into this column: BAR122, FIJ205, SOL196, HAW015, CAR158, NOR010. Codes are not to be italicised </w:t>
      </w:r>
    </w:p>
    <w:p w14:paraId="3FCCF5FF" w14:textId="270A3B91" w:rsidR="00256C4B" w:rsidRDefault="00256C4B" w:rsidP="00256C4B">
      <w:pPr>
        <w:pStyle w:val="BulletListLevel1"/>
      </w:pPr>
      <w:r>
        <w:t>Insert new column at end headed TOTAL. Format heading so it is consistent with others.</w:t>
      </w:r>
    </w:p>
    <w:p w14:paraId="1E3B583E" w14:textId="77777777" w:rsidR="000F104B" w:rsidRDefault="000F104B" w:rsidP="00256C4B">
      <w:pPr>
        <w:pStyle w:val="BulletListLevel1"/>
      </w:pPr>
      <w:r>
        <w:t>Re-centre main heading.</w:t>
      </w:r>
    </w:p>
    <w:p w14:paraId="15B89120" w14:textId="59B56047" w:rsidR="00256C4B" w:rsidRPr="000F104B" w:rsidRDefault="00256C4B" w:rsidP="000F104B">
      <w:pPr>
        <w:pStyle w:val="BulletListLevel1"/>
        <w:spacing w:after="360"/>
      </w:pPr>
      <w:r w:rsidRPr="000F104B">
        <w:rPr>
          <w:b/>
        </w:rPr>
        <w:t>Resave and close the workbook</w:t>
      </w:r>
      <w:r w:rsidR="000F104B" w:rsidRPr="000F104B">
        <w:rPr>
          <w:b/>
        </w:rPr>
        <w:t>.</w:t>
      </w:r>
    </w:p>
    <w:p w14:paraId="497AB2F1" w14:textId="77777777" w:rsidR="00586D91" w:rsidRDefault="00586D91" w:rsidP="00586D91">
      <w:pPr>
        <w:pStyle w:val="Body"/>
        <w:rPr>
          <w:noProof/>
          <w:lang w:eastAsia="en-AU"/>
        </w:rPr>
      </w:pPr>
      <w:r>
        <w:br w:type="page"/>
      </w:r>
    </w:p>
    <w:p w14:paraId="0908F573" w14:textId="0DF6A092" w:rsidR="00256C4B" w:rsidRDefault="00256C4B" w:rsidP="000F104B">
      <w:pPr>
        <w:pStyle w:val="Heading3"/>
      </w:pPr>
      <w:bookmarkStart w:id="56" w:name="_Toc10032477"/>
      <w:r>
        <w:lastRenderedPageBreak/>
        <w:t>Sort a worksheet</w:t>
      </w:r>
      <w:bookmarkEnd w:id="56"/>
    </w:p>
    <w:p w14:paraId="37BCED42" w14:textId="063AFE5B" w:rsidR="00256C4B" w:rsidRDefault="00256C4B" w:rsidP="000F104B">
      <w:pPr>
        <w:pStyle w:val="BulletListLevel1"/>
      </w:pPr>
      <w:r>
        <w:t>Position cursor in any cell in the column that you want to be sorted.</w:t>
      </w:r>
    </w:p>
    <w:p w14:paraId="610BA148" w14:textId="4991EE60" w:rsidR="00256C4B" w:rsidRDefault="000F104B" w:rsidP="000F104B">
      <w:pPr>
        <w:pStyle w:val="BulletListLevel1"/>
      </w:pPr>
      <w:r>
        <w:t>Do not highlight data.</w:t>
      </w:r>
    </w:p>
    <w:p w14:paraId="16372CC3" w14:textId="77777777" w:rsidR="00256C4B" w:rsidRDefault="00256C4B" w:rsidP="000F104B">
      <w:pPr>
        <w:pStyle w:val="BulletListLevel1"/>
      </w:pPr>
      <w:r>
        <w:t>On the Home Ribbon click on Sort and Filter and select either Sort A to Z for ascending order, or</w:t>
      </w:r>
    </w:p>
    <w:p w14:paraId="34E9A8EC" w14:textId="0A8AAB83" w:rsidR="00256C4B" w:rsidRDefault="000F104B" w:rsidP="00586D91">
      <w:pPr>
        <w:pStyle w:val="BulletListLevel1"/>
        <w:spacing w:after="120"/>
      </w:pPr>
      <w:r>
        <w:t>Z to A for descending order.</w:t>
      </w:r>
    </w:p>
    <w:p w14:paraId="04E26AB4" w14:textId="3DAA178D" w:rsidR="000F104B" w:rsidRDefault="000F104B" w:rsidP="00586D91">
      <w:pPr>
        <w:pStyle w:val="Body"/>
        <w:spacing w:after="120"/>
        <w:ind w:left="737"/>
      </w:pPr>
      <w:r>
        <w:rPr>
          <w:noProof/>
          <w:lang w:eastAsia="en-AU"/>
        </w:rPr>
        <w:drawing>
          <wp:inline distT="0" distB="0" distL="0" distR="0" wp14:anchorId="44194032" wp14:editId="0C5D1C8C">
            <wp:extent cx="1260000" cy="1855385"/>
            <wp:effectExtent l="19050" t="19050" r="16510" b="12065"/>
            <wp:docPr id="3106" name="Picture 3106" descr="Screen grab of AZ Sort and filter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6" name="Picture 3106"/>
                    <pic:cNvPicPr/>
                  </pic:nvPicPr>
                  <pic:blipFill rotWithShape="1">
                    <a:blip r:embed="rId40">
                      <a:extLst>
                        <a:ext uri="{28A0092B-C50C-407E-A947-70E740481C1C}">
                          <a14:useLocalDpi xmlns:a14="http://schemas.microsoft.com/office/drawing/2010/main" val="0"/>
                        </a:ext>
                      </a:extLst>
                    </a:blip>
                    <a:srcRect l="-1" t="2507" r="2772" b="-1"/>
                    <a:stretch/>
                  </pic:blipFill>
                  <pic:spPr bwMode="auto">
                    <a:xfrm>
                      <a:off x="0" y="0"/>
                      <a:ext cx="1260000" cy="1855385"/>
                    </a:xfrm>
                    <a:prstGeom prst="rect">
                      <a:avLst/>
                    </a:prstGeom>
                    <a:ln w="9525" cap="flat" cmpd="sng" algn="ctr">
                      <a:solidFill>
                        <a:sysClr val="window" lastClr="FFFFFF">
                          <a:lumMod val="85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0302486B" w14:textId="092094B8" w:rsidR="00256C4B" w:rsidRDefault="00256C4B" w:rsidP="0022436E">
      <w:pPr>
        <w:pStyle w:val="feature"/>
      </w:pPr>
      <w:r>
        <w:t>Hint: Excel can recognise column headings but it is best to insert a blank row between data</w:t>
      </w:r>
      <w:r w:rsidR="000F104B">
        <w:t xml:space="preserve"> and total rows before sorting.</w:t>
      </w:r>
    </w:p>
    <w:p w14:paraId="76396063" w14:textId="325555DC" w:rsidR="00256C4B" w:rsidRDefault="00256C4B" w:rsidP="00256C4B">
      <w:pPr>
        <w:pStyle w:val="Body"/>
      </w:pPr>
      <w:r>
        <w:t xml:space="preserve">You can also highlight </w:t>
      </w:r>
      <w:r w:rsidRPr="0022436E">
        <w:rPr>
          <w:b/>
        </w:rPr>
        <w:t xml:space="preserve">ALL </w:t>
      </w:r>
      <w:r>
        <w:t>the rows to select the entire worksheet then click on Custom Sort to specify and control how your worksheet is sorted.</w:t>
      </w:r>
    </w:p>
    <w:p w14:paraId="65D7963E" w14:textId="283CA230" w:rsidR="00256C4B" w:rsidRDefault="00256C4B" w:rsidP="0022436E">
      <w:pPr>
        <w:pStyle w:val="Heading3"/>
      </w:pPr>
      <w:bookmarkStart w:id="57" w:name="_Toc10032478"/>
      <w:r>
        <w:t>Apply a border, ba</w:t>
      </w:r>
      <w:r w:rsidR="000F104B">
        <w:t>ckground</w:t>
      </w:r>
      <w:r w:rsidR="0022436E">
        <w:t xml:space="preserve"> colour and font colour</w:t>
      </w:r>
      <w:bookmarkEnd w:id="57"/>
    </w:p>
    <w:p w14:paraId="4ADBBDC5" w14:textId="582750DC" w:rsidR="00256C4B" w:rsidRDefault="00256C4B" w:rsidP="00256C4B">
      <w:pPr>
        <w:pStyle w:val="Body"/>
      </w:pPr>
      <w:r>
        <w:t>Select ran</w:t>
      </w:r>
      <w:r w:rsidR="0022436E">
        <w:t>ge:</w:t>
      </w:r>
    </w:p>
    <w:p w14:paraId="6B0BFEBD" w14:textId="28DFF464" w:rsidR="00256C4B" w:rsidRDefault="00256C4B" w:rsidP="0022436E">
      <w:pPr>
        <w:pStyle w:val="BulletListLevel1"/>
      </w:pPr>
      <w:r>
        <w:t xml:space="preserve">click on </w:t>
      </w:r>
      <w:r>
        <w:rPr>
          <w:rFonts w:ascii="Arial" w:hAnsi="Arial" w:cs="Arial"/>
        </w:rPr>
        <w:t>▼</w:t>
      </w:r>
      <w:r>
        <w:t xml:space="preserve"> next to Border </w:t>
      </w:r>
      <w:r w:rsidR="0022436E">
        <w:t>tool and choose style of border.</w:t>
      </w:r>
    </w:p>
    <w:p w14:paraId="46388023" w14:textId="54309D75" w:rsidR="00256C4B" w:rsidRDefault="000F104B" w:rsidP="0022436E">
      <w:pPr>
        <w:pStyle w:val="BulletListLevel1"/>
      </w:pPr>
      <w:r>
        <w:t>click on</w:t>
      </w:r>
      <w:r w:rsidR="00256C4B">
        <w:t xml:space="preserve"> </w:t>
      </w:r>
      <w:r w:rsidR="00256C4B">
        <w:rPr>
          <w:rFonts w:ascii="Arial" w:hAnsi="Arial" w:cs="Arial"/>
        </w:rPr>
        <w:t>▼</w:t>
      </w:r>
      <w:r w:rsidR="00256C4B">
        <w:t xml:space="preserve"> next to Fill </w:t>
      </w:r>
      <w:r w:rsidR="0022436E">
        <w:t>Colour tool and choose a colour.</w:t>
      </w:r>
    </w:p>
    <w:p w14:paraId="009892B7" w14:textId="3C0EC823" w:rsidR="00256C4B" w:rsidRDefault="000F104B" w:rsidP="0022436E">
      <w:pPr>
        <w:pStyle w:val="BulletListLevel1"/>
      </w:pPr>
      <w:r>
        <w:t>click on</w:t>
      </w:r>
      <w:r w:rsidR="00256C4B">
        <w:t xml:space="preserve"> </w:t>
      </w:r>
      <w:r w:rsidR="00256C4B">
        <w:rPr>
          <w:rFonts w:ascii="Arial" w:hAnsi="Arial" w:cs="Arial"/>
        </w:rPr>
        <w:t>▼</w:t>
      </w:r>
      <w:r w:rsidR="00256C4B">
        <w:t xml:space="preserve"> next to Font Colour tool an</w:t>
      </w:r>
      <w:r w:rsidR="0022436E">
        <w:t>d choose a colour for your text.</w:t>
      </w:r>
    </w:p>
    <w:p w14:paraId="1E20CABF" w14:textId="195A8000" w:rsidR="009C43DF" w:rsidRDefault="009C43DF" w:rsidP="009C43DF">
      <w:pPr>
        <w:pStyle w:val="Caption"/>
      </w:pPr>
      <w:r>
        <w:t>Table 15: Border and font colour tools</w:t>
      </w:r>
    </w:p>
    <w:tbl>
      <w:tblPr>
        <w:tblStyle w:val="TableGrid"/>
        <w:tblW w:w="0" w:type="auto"/>
        <w:tblLook w:val="0480" w:firstRow="0" w:lastRow="0" w:firstColumn="1" w:lastColumn="0" w:noHBand="0" w:noVBand="1"/>
      </w:tblPr>
      <w:tblGrid>
        <w:gridCol w:w="1231"/>
        <w:gridCol w:w="2875"/>
        <w:gridCol w:w="2977"/>
        <w:gridCol w:w="1933"/>
      </w:tblGrid>
      <w:tr w:rsidR="0022436E" w14:paraId="6A3B35DF" w14:textId="77777777" w:rsidTr="00586D91">
        <w:tc>
          <w:tcPr>
            <w:tcW w:w="1231" w:type="dxa"/>
          </w:tcPr>
          <w:p w14:paraId="76967F04" w14:textId="73C8D649" w:rsidR="0022436E" w:rsidRDefault="0022436E" w:rsidP="00256C4B">
            <w:pPr>
              <w:pStyle w:val="Body"/>
            </w:pPr>
            <w:r>
              <w:rPr>
                <w:noProof/>
                <w:lang w:eastAsia="en-AU"/>
              </w:rPr>
              <w:drawing>
                <wp:inline distT="0" distB="0" distL="0" distR="0" wp14:anchorId="56774BA7" wp14:editId="050CB498">
                  <wp:extent cx="468000" cy="320763"/>
                  <wp:effectExtent l="19050" t="19050" r="27305" b="22225"/>
                  <wp:docPr id="3242" name="Picture 3242" descr="screen grab of border tool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2" name="Picture 3242"/>
                          <pic:cNvPicPr/>
                        </pic:nvPicPr>
                        <pic:blipFill rotWithShape="1">
                          <a:blip r:embed="rId41">
                            <a:extLst>
                              <a:ext uri="{28A0092B-C50C-407E-A947-70E740481C1C}">
                                <a14:useLocalDpi xmlns:a14="http://schemas.microsoft.com/office/drawing/2010/main" val="0"/>
                              </a:ext>
                            </a:extLst>
                          </a:blip>
                          <a:srcRect l="21479" t="16127" r="5633" b="23531"/>
                          <a:stretch/>
                        </pic:blipFill>
                        <pic:spPr bwMode="auto">
                          <a:xfrm>
                            <a:off x="0" y="0"/>
                            <a:ext cx="468000" cy="320763"/>
                          </a:xfrm>
                          <a:prstGeom prst="rect">
                            <a:avLst/>
                          </a:prstGeom>
                          <a:ln w="9525" cap="flat" cmpd="sng" algn="ctr">
                            <a:solidFill>
                              <a:sysClr val="window" lastClr="FFFFFF">
                                <a:lumMod val="85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tc>
        <w:tc>
          <w:tcPr>
            <w:tcW w:w="2875" w:type="dxa"/>
          </w:tcPr>
          <w:p w14:paraId="07E5571C" w14:textId="33E65A1A" w:rsidR="0022436E" w:rsidRDefault="0022436E" w:rsidP="00256C4B">
            <w:pPr>
              <w:pStyle w:val="Body"/>
            </w:pPr>
            <w:r>
              <w:t>Border Tool</w:t>
            </w:r>
          </w:p>
        </w:tc>
        <w:tc>
          <w:tcPr>
            <w:tcW w:w="2977" w:type="dxa"/>
          </w:tcPr>
          <w:p w14:paraId="6FF3CF4C" w14:textId="611C0655" w:rsidR="0022436E" w:rsidRDefault="0022436E" w:rsidP="00256C4B">
            <w:pPr>
              <w:pStyle w:val="Body"/>
            </w:pPr>
            <w:r>
              <w:rPr>
                <w:noProof/>
                <w:lang w:eastAsia="en-AU"/>
              </w:rPr>
              <w:drawing>
                <wp:inline distT="0" distB="0" distL="0" distR="0" wp14:anchorId="47692E91" wp14:editId="5324126F">
                  <wp:extent cx="468000" cy="334285"/>
                  <wp:effectExtent l="19050" t="19050" r="27305" b="27940"/>
                  <wp:docPr id="3246" name="Picture 3246" descr="screen grab of shading tool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6" name="Picture 3246"/>
                          <pic:cNvPicPr/>
                        </pic:nvPicPr>
                        <pic:blipFill rotWithShape="1">
                          <a:blip r:embed="rId42">
                            <a:extLst>
                              <a:ext uri="{28A0092B-C50C-407E-A947-70E740481C1C}">
                                <a14:useLocalDpi xmlns:a14="http://schemas.microsoft.com/office/drawing/2010/main" val="0"/>
                              </a:ext>
                            </a:extLst>
                          </a:blip>
                          <a:srcRect l="15046" t="10872" r="115" b="19684"/>
                          <a:stretch/>
                        </pic:blipFill>
                        <pic:spPr bwMode="auto">
                          <a:xfrm>
                            <a:off x="0" y="0"/>
                            <a:ext cx="468000" cy="334285"/>
                          </a:xfrm>
                          <a:prstGeom prst="rect">
                            <a:avLst/>
                          </a:prstGeom>
                          <a:ln w="9525" cap="flat" cmpd="sng" algn="ctr">
                            <a:solidFill>
                              <a:sysClr val="window" lastClr="FFFFFF">
                                <a:lumMod val="85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tc>
        <w:tc>
          <w:tcPr>
            <w:tcW w:w="1933" w:type="dxa"/>
          </w:tcPr>
          <w:p w14:paraId="0693AC07" w14:textId="4AC3E3AC" w:rsidR="0022436E" w:rsidRDefault="0022436E" w:rsidP="00256C4B">
            <w:pPr>
              <w:pStyle w:val="Body"/>
            </w:pPr>
            <w:r>
              <w:t>Shading Tool</w:t>
            </w:r>
          </w:p>
        </w:tc>
      </w:tr>
      <w:tr w:rsidR="0022436E" w14:paraId="55E69F25" w14:textId="77777777" w:rsidTr="00586D91">
        <w:tc>
          <w:tcPr>
            <w:tcW w:w="1231" w:type="dxa"/>
          </w:tcPr>
          <w:p w14:paraId="7C8EA817" w14:textId="39AB109F" w:rsidR="0022436E" w:rsidRDefault="0022436E" w:rsidP="00256C4B">
            <w:pPr>
              <w:pStyle w:val="Body"/>
            </w:pPr>
            <w:r>
              <w:rPr>
                <w:noProof/>
                <w:lang w:eastAsia="en-AU"/>
              </w:rPr>
              <w:drawing>
                <wp:inline distT="0" distB="0" distL="0" distR="0" wp14:anchorId="7E3FD70B" wp14:editId="2BE77688">
                  <wp:extent cx="432000" cy="329807"/>
                  <wp:effectExtent l="19050" t="19050" r="25400" b="13335"/>
                  <wp:docPr id="3250" name="Picture 3250" descr="screen grab of font colour tool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0" name="Picture 3250"/>
                          <pic:cNvPicPr/>
                        </pic:nvPicPr>
                        <pic:blipFill rotWithShape="1">
                          <a:blip r:embed="rId43">
                            <a:extLst>
                              <a:ext uri="{28A0092B-C50C-407E-A947-70E740481C1C}">
                                <a14:useLocalDpi xmlns:a14="http://schemas.microsoft.com/office/drawing/2010/main" val="0"/>
                              </a:ext>
                            </a:extLst>
                          </a:blip>
                          <a:srcRect l="9234" t="12943" r="5903" b="22455"/>
                          <a:stretch/>
                        </pic:blipFill>
                        <pic:spPr bwMode="auto">
                          <a:xfrm>
                            <a:off x="0" y="0"/>
                            <a:ext cx="432000" cy="329807"/>
                          </a:xfrm>
                          <a:prstGeom prst="rect">
                            <a:avLst/>
                          </a:prstGeom>
                          <a:ln w="9525" cap="flat" cmpd="sng" algn="ctr">
                            <a:solidFill>
                              <a:sysClr val="window" lastClr="FFFFFF">
                                <a:lumMod val="85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tc>
        <w:tc>
          <w:tcPr>
            <w:tcW w:w="2875" w:type="dxa"/>
          </w:tcPr>
          <w:p w14:paraId="61539DCD" w14:textId="5B898B80" w:rsidR="0022436E" w:rsidRDefault="0022436E" w:rsidP="00256C4B">
            <w:pPr>
              <w:pStyle w:val="Body"/>
            </w:pPr>
            <w:r>
              <w:t>Font Colour Tool</w:t>
            </w:r>
          </w:p>
        </w:tc>
        <w:tc>
          <w:tcPr>
            <w:tcW w:w="2977" w:type="dxa"/>
          </w:tcPr>
          <w:p w14:paraId="6800667C" w14:textId="4490FE49" w:rsidR="0022436E" w:rsidRDefault="0022436E" w:rsidP="00256C4B">
            <w:pPr>
              <w:pStyle w:val="Body"/>
            </w:pPr>
            <w:r>
              <w:rPr>
                <w:noProof/>
                <w:lang w:eastAsia="en-AU"/>
              </w:rPr>
              <w:drawing>
                <wp:inline distT="0" distB="0" distL="0" distR="0" wp14:anchorId="67395DAF" wp14:editId="155BFD2E">
                  <wp:extent cx="1692000" cy="216728"/>
                  <wp:effectExtent l="19050" t="19050" r="22860" b="12065"/>
                  <wp:docPr id="3254" name="Picture 3254" descr="screen grab of font size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4" name="Picture 3254"/>
                          <pic:cNvPicPr/>
                        </pic:nvPicPr>
                        <pic:blipFill rotWithShape="1">
                          <a:blip r:embed="rId44">
                            <a:extLst>
                              <a:ext uri="{28A0092B-C50C-407E-A947-70E740481C1C}">
                                <a14:useLocalDpi xmlns:a14="http://schemas.microsoft.com/office/drawing/2010/main" val="0"/>
                              </a:ext>
                            </a:extLst>
                          </a:blip>
                          <a:srcRect l="5190" b="10150"/>
                          <a:stretch/>
                        </pic:blipFill>
                        <pic:spPr bwMode="auto">
                          <a:xfrm>
                            <a:off x="0" y="0"/>
                            <a:ext cx="1692000" cy="216728"/>
                          </a:xfrm>
                          <a:prstGeom prst="rect">
                            <a:avLst/>
                          </a:prstGeom>
                          <a:ln w="9525" cap="flat" cmpd="sng" algn="ctr">
                            <a:solidFill>
                              <a:sysClr val="window" lastClr="FFFFFF">
                                <a:lumMod val="85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tc>
        <w:tc>
          <w:tcPr>
            <w:tcW w:w="1933" w:type="dxa"/>
          </w:tcPr>
          <w:p w14:paraId="07D372C5" w14:textId="330A279A" w:rsidR="0022436E" w:rsidRDefault="0022436E" w:rsidP="00256C4B">
            <w:pPr>
              <w:pStyle w:val="Body"/>
            </w:pPr>
            <w:r>
              <w:t>Font Size</w:t>
            </w:r>
          </w:p>
        </w:tc>
      </w:tr>
    </w:tbl>
    <w:p w14:paraId="2BF9933B" w14:textId="77777777" w:rsidR="00586D91" w:rsidRDefault="00586D91" w:rsidP="00586D91">
      <w:pPr>
        <w:pStyle w:val="Body"/>
        <w:rPr>
          <w:noProof/>
          <w:lang w:eastAsia="en-AU"/>
        </w:rPr>
      </w:pPr>
      <w:r>
        <w:br w:type="page"/>
      </w:r>
    </w:p>
    <w:p w14:paraId="6EAA12C2" w14:textId="7174E171" w:rsidR="00256C4B" w:rsidRDefault="00256C4B" w:rsidP="0022436E">
      <w:pPr>
        <w:pStyle w:val="Heading3"/>
      </w:pPr>
      <w:bookmarkStart w:id="58" w:name="_Toc10032479"/>
      <w:r>
        <w:lastRenderedPageBreak/>
        <w:t>Alignment</w:t>
      </w:r>
      <w:bookmarkEnd w:id="58"/>
      <w:r>
        <w:t xml:space="preserve"> </w:t>
      </w:r>
    </w:p>
    <w:p w14:paraId="0D9E9B42" w14:textId="6E02CCB4" w:rsidR="00256C4B" w:rsidRDefault="00256C4B" w:rsidP="0022436E">
      <w:pPr>
        <w:pStyle w:val="Heading4"/>
      </w:pPr>
      <w:r>
        <w:t xml:space="preserve">Wrap text in cell </w:t>
      </w:r>
    </w:p>
    <w:p w14:paraId="4EAC3EBE" w14:textId="4B49DBCE" w:rsidR="00256C4B" w:rsidRDefault="00256C4B" w:rsidP="00586D91">
      <w:pPr>
        <w:pStyle w:val="Body"/>
        <w:spacing w:after="120"/>
      </w:pPr>
      <w:r>
        <w:t>Text can be wrapped around a cell using the followi</w:t>
      </w:r>
      <w:r w:rsidR="00AA63B9">
        <w:t>ng button on the Home ribbon:</w:t>
      </w:r>
    </w:p>
    <w:p w14:paraId="6B823BAF" w14:textId="25D582A2" w:rsidR="00586D91" w:rsidRDefault="00586D91" w:rsidP="00256C4B">
      <w:pPr>
        <w:pStyle w:val="Body"/>
      </w:pPr>
      <w:r>
        <w:rPr>
          <w:noProof/>
          <w:lang w:eastAsia="en-AU"/>
        </w:rPr>
        <w:drawing>
          <wp:inline distT="0" distB="0" distL="0" distR="0" wp14:anchorId="08B21D1F" wp14:editId="683C21D3">
            <wp:extent cx="1084521" cy="373868"/>
            <wp:effectExtent l="19050" t="19050" r="20955" b="26670"/>
            <wp:docPr id="3258" name="Picture 3258" descr="screen grab of Wrap text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8" name="Picture 3258"/>
                    <pic:cNvPicPr/>
                  </pic:nvPicPr>
                  <pic:blipFill rotWithShape="1">
                    <a:blip r:embed="rId45">
                      <a:extLst>
                        <a:ext uri="{28A0092B-C50C-407E-A947-70E740481C1C}">
                          <a14:useLocalDpi xmlns:a14="http://schemas.microsoft.com/office/drawing/2010/main" val="0"/>
                        </a:ext>
                      </a:extLst>
                    </a:blip>
                    <a:srcRect l="-4102" t="7370" r="25591" b="6250"/>
                    <a:stretch/>
                  </pic:blipFill>
                  <pic:spPr bwMode="auto">
                    <a:xfrm>
                      <a:off x="0" y="0"/>
                      <a:ext cx="1086063" cy="374400"/>
                    </a:xfrm>
                    <a:prstGeom prst="rect">
                      <a:avLst/>
                    </a:prstGeom>
                    <a:ln w="9525" cap="flat" cmpd="sng" algn="ctr">
                      <a:solidFill>
                        <a:sysClr val="window" lastClr="FFFFFF">
                          <a:lumMod val="85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40EFD2DE" w14:textId="26ECD908" w:rsidR="00256C4B" w:rsidRDefault="00256C4B" w:rsidP="00586D91">
      <w:pPr>
        <w:pStyle w:val="Heading4"/>
      </w:pPr>
      <w:r>
        <w:t xml:space="preserve">Text alignment </w:t>
      </w:r>
    </w:p>
    <w:p w14:paraId="5441F89A" w14:textId="7A8247A6" w:rsidR="00256C4B" w:rsidRDefault="00256C4B" w:rsidP="00586D91">
      <w:pPr>
        <w:pStyle w:val="Body"/>
        <w:spacing w:after="120"/>
      </w:pPr>
      <w:r>
        <w:t>Text is generally vertically aligned within a cell and can be changed using these buttons on the Home ribbon.</w:t>
      </w:r>
    </w:p>
    <w:p w14:paraId="73039A45" w14:textId="52E685D3" w:rsidR="00586D91" w:rsidRDefault="00586D91" w:rsidP="00256C4B">
      <w:pPr>
        <w:pStyle w:val="Body"/>
      </w:pPr>
      <w:r>
        <w:rPr>
          <w:noProof/>
          <w:lang w:eastAsia="en-AU"/>
        </w:rPr>
        <w:drawing>
          <wp:inline distT="0" distB="0" distL="0" distR="0" wp14:anchorId="7F7BD5D3" wp14:editId="1673C338">
            <wp:extent cx="792000" cy="719400"/>
            <wp:effectExtent l="19050" t="19050" r="27305" b="24130"/>
            <wp:docPr id="3262" name="Picture 3262" descr="screen grab of text alignment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2" name="Picture 3262"/>
                    <pic:cNvPicPr/>
                  </pic:nvPicPr>
                  <pic:blipFill rotWithShape="1">
                    <a:blip r:embed="rId46">
                      <a:extLst>
                        <a:ext uri="{28A0092B-C50C-407E-A947-70E740481C1C}">
                          <a14:useLocalDpi xmlns:a14="http://schemas.microsoft.com/office/drawing/2010/main" val="0"/>
                        </a:ext>
                      </a:extLst>
                    </a:blip>
                    <a:srcRect l="6878" t="7173" r="11547" b="15769"/>
                    <a:stretch/>
                  </pic:blipFill>
                  <pic:spPr bwMode="auto">
                    <a:xfrm>
                      <a:off x="0" y="0"/>
                      <a:ext cx="792000" cy="719400"/>
                    </a:xfrm>
                    <a:prstGeom prst="rect">
                      <a:avLst/>
                    </a:prstGeom>
                    <a:ln w="9525" cap="flat" cmpd="sng" algn="ctr">
                      <a:solidFill>
                        <a:sysClr val="window" lastClr="FFFFFF">
                          <a:lumMod val="85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33C7B979" w14:textId="38C1AF41" w:rsidR="00256C4B" w:rsidRDefault="00256C4B" w:rsidP="00586D91">
      <w:pPr>
        <w:pStyle w:val="Heading3"/>
      </w:pPr>
      <w:bookmarkStart w:id="59" w:name="_Toc10032480"/>
      <w:r>
        <w:t>Increase row height</w:t>
      </w:r>
      <w:bookmarkEnd w:id="59"/>
    </w:p>
    <w:p w14:paraId="2EA9E697" w14:textId="27A7A0B7" w:rsidR="00256C4B" w:rsidRDefault="00256C4B" w:rsidP="00586D91">
      <w:pPr>
        <w:pStyle w:val="Heading4"/>
      </w:pPr>
      <w:r>
        <w:t>Procedure (read only).</w:t>
      </w:r>
    </w:p>
    <w:p w14:paraId="470002DA" w14:textId="362A2254" w:rsidR="00256C4B" w:rsidRDefault="00256C4B" w:rsidP="00256C4B">
      <w:pPr>
        <w:pStyle w:val="BulletListLevel1"/>
      </w:pPr>
      <w:r>
        <w:t>Highlight row/s in worksheet – black arrow on actual</w:t>
      </w:r>
      <w:r w:rsidR="00586D91">
        <w:t xml:space="preserve"> number (grey area)—drag down.</w:t>
      </w:r>
    </w:p>
    <w:p w14:paraId="667A306C" w14:textId="5547D60D" w:rsidR="00256C4B" w:rsidRDefault="00256C4B" w:rsidP="00256C4B">
      <w:pPr>
        <w:pStyle w:val="BulletListLevel1"/>
      </w:pPr>
      <w:r>
        <w:t>Position pointer on horizont</w:t>
      </w:r>
      <w:r w:rsidR="00586D91">
        <w:t>al line between any two numbers.</w:t>
      </w:r>
    </w:p>
    <w:p w14:paraId="6638B830" w14:textId="0110CB31" w:rsidR="00114E7D" w:rsidRDefault="00256C4B" w:rsidP="00586D91">
      <w:pPr>
        <w:pStyle w:val="BulletListLevel1"/>
        <w:spacing w:after="360"/>
      </w:pPr>
      <w:r>
        <w:t>Click and drag down until reference area displays required height and rele</w:t>
      </w:r>
      <w:r w:rsidR="00586D91">
        <w:t>ase mouse button</w:t>
      </w:r>
      <w:r w:rsidR="00586D91">
        <w:br/>
      </w:r>
      <w:r>
        <w:t>OR, Right click on row number, choose Row Height, type in desired number for row height</w:t>
      </w:r>
      <w:r w:rsidR="00586D91">
        <w:t>.</w:t>
      </w:r>
    </w:p>
    <w:tbl>
      <w:tblPr>
        <w:tblW w:w="9072" w:type="dxa"/>
        <w:shd w:val="clear" w:color="auto" w:fill="E7E7D4"/>
        <w:tblLook w:val="0600" w:firstRow="0" w:lastRow="0" w:firstColumn="0" w:lastColumn="0" w:noHBand="1" w:noVBand="1"/>
      </w:tblPr>
      <w:tblGrid>
        <w:gridCol w:w="1149"/>
        <w:gridCol w:w="7923"/>
      </w:tblGrid>
      <w:tr w:rsidR="00256C4B" w14:paraId="2BE9263F" w14:textId="77777777" w:rsidTr="00AB7B4D">
        <w:trPr>
          <w:trHeight w:val="659"/>
        </w:trPr>
        <w:tc>
          <w:tcPr>
            <w:tcW w:w="1149" w:type="dxa"/>
            <w:shd w:val="clear" w:color="auto" w:fill="E7E7D4"/>
            <w:vAlign w:val="center"/>
          </w:tcPr>
          <w:p w14:paraId="4B0CFCEC" w14:textId="77777777" w:rsidR="00256C4B" w:rsidRPr="009C3DED" w:rsidRDefault="00256C4B" w:rsidP="00AB7B4D">
            <w:pPr>
              <w:pStyle w:val="BulletListLevel1"/>
              <w:numPr>
                <w:ilvl w:val="0"/>
                <w:numId w:val="0"/>
              </w:numPr>
              <w:spacing w:after="0"/>
            </w:pPr>
            <w:r>
              <w:rPr>
                <w:noProof/>
                <w:lang w:eastAsia="en-AU"/>
              </w:rPr>
              <w:drawing>
                <wp:inline distT="0" distB="0" distL="0" distR="0" wp14:anchorId="2A6D11FC" wp14:editId="3557B4E2">
                  <wp:extent cx="365760" cy="357809"/>
                  <wp:effectExtent l="0" t="0" r="0" b="4445"/>
                  <wp:docPr id="50" name="Picture 50"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23" w:type="dxa"/>
            <w:shd w:val="clear" w:color="auto" w:fill="E7E7D4"/>
          </w:tcPr>
          <w:p w14:paraId="4C4FC944" w14:textId="77777777" w:rsidR="00256C4B" w:rsidRPr="009C3DED" w:rsidRDefault="00256C4B" w:rsidP="00AB7B4D">
            <w:pPr>
              <w:pStyle w:val="Heading1noTOC"/>
            </w:pPr>
            <w:r w:rsidRPr="009C3DED">
              <w:t>Practice activity</w:t>
            </w:r>
          </w:p>
        </w:tc>
      </w:tr>
    </w:tbl>
    <w:p w14:paraId="7827DE8A" w14:textId="32F361F3" w:rsidR="00256C4B" w:rsidRDefault="00256C4B" w:rsidP="00256C4B">
      <w:pPr>
        <w:pStyle w:val="Heading2"/>
      </w:pPr>
      <w:bookmarkStart w:id="60" w:name="_Toc10032481"/>
      <w:r>
        <w:t xml:space="preserve">Activity: </w:t>
      </w:r>
      <w:r w:rsidR="00586D91">
        <w:t>Sorting</w:t>
      </w:r>
      <w:bookmarkEnd w:id="60"/>
    </w:p>
    <w:p w14:paraId="0A9C568F" w14:textId="4AED2515" w:rsidR="00256C4B" w:rsidRDefault="00256C4B" w:rsidP="00586D91">
      <w:pPr>
        <w:pStyle w:val="Body"/>
        <w:spacing w:after="120"/>
      </w:pPr>
      <w:r>
        <w:t xml:space="preserve">Open: </w:t>
      </w:r>
      <w:r w:rsidRPr="00586D91">
        <w:rPr>
          <w:b/>
        </w:rPr>
        <w:t xml:space="preserve">BUSFARE </w:t>
      </w:r>
    </w:p>
    <w:p w14:paraId="2AB16246" w14:textId="4E0C334D" w:rsidR="00256C4B" w:rsidRDefault="00256C4B" w:rsidP="00256C4B">
      <w:pPr>
        <w:pStyle w:val="BulletListLevel1"/>
      </w:pPr>
      <w:r>
        <w:t>Sort into alphabetical order b</w:t>
      </w:r>
      <w:r w:rsidR="00586D91">
        <w:t>y bus route (see previous page).</w:t>
      </w:r>
    </w:p>
    <w:p w14:paraId="7213E55A" w14:textId="0D737C43" w:rsidR="00256C4B" w:rsidRDefault="00256C4B" w:rsidP="00256C4B">
      <w:pPr>
        <w:pStyle w:val="BulletListLevel1"/>
      </w:pPr>
      <w:r>
        <w:t>Main heading to be in large font size, e.g. 16 an</w:t>
      </w:r>
      <w:r w:rsidR="00586D91">
        <w:t>d italicise names of bus routes.</w:t>
      </w:r>
    </w:p>
    <w:p w14:paraId="0052AA4E" w14:textId="0F9E8C63" w:rsidR="00256C4B" w:rsidRDefault="00256C4B" w:rsidP="00256C4B">
      <w:pPr>
        <w:pStyle w:val="BulletListLevel1"/>
      </w:pPr>
      <w:r>
        <w:t>Insert a blank row to s</w:t>
      </w:r>
      <w:r w:rsidR="00586D91">
        <w:t>eparate main heading from table.</w:t>
      </w:r>
    </w:p>
    <w:p w14:paraId="7E5C2881" w14:textId="6CE92445" w:rsidR="00256C4B" w:rsidRDefault="00256C4B" w:rsidP="00256C4B">
      <w:pPr>
        <w:pStyle w:val="BulletListLevel1"/>
      </w:pPr>
      <w:r>
        <w:t>Enhance the main heading with a bord</w:t>
      </w:r>
      <w:r w:rsidR="00586D91">
        <w:t>er, fill colour and font colour.</w:t>
      </w:r>
    </w:p>
    <w:p w14:paraId="308AE995" w14:textId="77D9AED5" w:rsidR="00256C4B" w:rsidRDefault="00256C4B" w:rsidP="00256C4B">
      <w:pPr>
        <w:pStyle w:val="BulletListLevel1"/>
      </w:pPr>
      <w:r>
        <w:lastRenderedPageBreak/>
        <w:t>Re-centre main heading over columns</w:t>
      </w:r>
      <w:r w:rsidR="00586D91">
        <w:t>—</w:t>
      </w:r>
      <w:r>
        <w:t>wrap text in column</w:t>
      </w:r>
      <w:r w:rsidR="00586D91">
        <w:t xml:space="preserve"> headings and vertically centre.</w:t>
      </w:r>
    </w:p>
    <w:p w14:paraId="5C2FBFA3" w14:textId="21F62502" w:rsidR="00256C4B" w:rsidRDefault="00256C4B" w:rsidP="00256C4B">
      <w:pPr>
        <w:pStyle w:val="BulletListLevel1"/>
      </w:pPr>
      <w:r>
        <w:t xml:space="preserve">Decrease column width of </w:t>
      </w:r>
      <w:r w:rsidRPr="00586D91">
        <w:rPr>
          <w:b/>
        </w:rPr>
        <w:t>BUS NUMBER</w:t>
      </w:r>
      <w:r>
        <w:t xml:space="preserve"> to make text wrap</w:t>
      </w:r>
      <w:r w:rsidR="00586D91">
        <w:t>—</w:t>
      </w:r>
      <w:r>
        <w:t>i</w:t>
      </w:r>
      <w:r w:rsidR="00586D91">
        <w:t>ncrease row height if necessary.</w:t>
      </w:r>
    </w:p>
    <w:p w14:paraId="4623A0FB" w14:textId="77777777" w:rsidR="00586D91" w:rsidRDefault="00256C4B" w:rsidP="00256C4B">
      <w:pPr>
        <w:pStyle w:val="BulletListLevel1"/>
      </w:pPr>
      <w:r>
        <w:t>Insert a new head</w:t>
      </w:r>
      <w:r w:rsidR="00586D91">
        <w:t xml:space="preserve">ing </w:t>
      </w:r>
      <w:r w:rsidR="00586D91" w:rsidRPr="00586D91">
        <w:rPr>
          <w:b/>
        </w:rPr>
        <w:t>TOTAL</w:t>
      </w:r>
      <w:r w:rsidR="00586D91">
        <w:t xml:space="preserve"> (in bold) in cell A10.</w:t>
      </w:r>
    </w:p>
    <w:p w14:paraId="0E2845F8" w14:textId="2E5320F2" w:rsidR="00256C4B" w:rsidRPr="003B38CF" w:rsidRDefault="00586D91" w:rsidP="00256C4B">
      <w:pPr>
        <w:pStyle w:val="BulletListLevel1"/>
        <w:rPr>
          <w:b/>
        </w:rPr>
      </w:pPr>
      <w:r w:rsidRPr="003B38CF">
        <w:rPr>
          <w:b/>
        </w:rPr>
        <w:t>Resave and close the workbook.</w:t>
      </w:r>
    </w:p>
    <w:p w14:paraId="37D67A9D" w14:textId="02FB992A" w:rsidR="00256C4B" w:rsidRDefault="00256C4B" w:rsidP="003B38CF">
      <w:pPr>
        <w:pStyle w:val="Body"/>
        <w:spacing w:before="360" w:after="120"/>
      </w:pPr>
      <w:r>
        <w:t xml:space="preserve">Open: </w:t>
      </w:r>
      <w:r w:rsidRPr="003B38CF">
        <w:rPr>
          <w:b/>
        </w:rPr>
        <w:t>FLOORSPACE</w:t>
      </w:r>
    </w:p>
    <w:p w14:paraId="3A2ABD97" w14:textId="5574D342" w:rsidR="00256C4B" w:rsidRDefault="00256C4B" w:rsidP="00256C4B">
      <w:pPr>
        <w:pStyle w:val="BulletListLevel1"/>
      </w:pPr>
      <w:r>
        <w:t>Separate main headings from column headings by inserting a blank r</w:t>
      </w:r>
      <w:r w:rsidR="00586D91">
        <w:t>ow.</w:t>
      </w:r>
    </w:p>
    <w:p w14:paraId="14B81A8E" w14:textId="1A9C3ADD" w:rsidR="00256C4B" w:rsidRDefault="00256C4B" w:rsidP="00256C4B">
      <w:pPr>
        <w:pStyle w:val="BulletListLevel1"/>
      </w:pPr>
      <w:r>
        <w:t>Main heading to be in large font si</w:t>
      </w:r>
      <w:r w:rsidR="00586D91">
        <w:t>ze, fill colour and font colour.</w:t>
      </w:r>
    </w:p>
    <w:p w14:paraId="75DF851C" w14:textId="4C1BB68D" w:rsidR="00256C4B" w:rsidRDefault="00256C4B" w:rsidP="00256C4B">
      <w:pPr>
        <w:pStyle w:val="BulletListLevel1"/>
      </w:pPr>
      <w:r>
        <w:t>Column headings to be in</w:t>
      </w:r>
      <w:r w:rsidR="00586D91">
        <w:t xml:space="preserve"> bold and one font size smaller.</w:t>
      </w:r>
    </w:p>
    <w:p w14:paraId="1B0286F9" w14:textId="2D431839" w:rsidR="00256C4B" w:rsidRDefault="00256C4B" w:rsidP="00256C4B">
      <w:pPr>
        <w:pStyle w:val="BulletListLevel1"/>
      </w:pPr>
      <w:r>
        <w:t>Wrap column headings and re-centre main and sub-headings across columns</w:t>
      </w:r>
      <w:r w:rsidR="00586D91">
        <w:t>—</w:t>
      </w:r>
      <w:r>
        <w:t>ad</w:t>
      </w:r>
      <w:r w:rsidR="00586D91">
        <w:t>just column widths if necessary.</w:t>
      </w:r>
    </w:p>
    <w:p w14:paraId="31DCD8C1" w14:textId="77777777" w:rsidR="00586D91" w:rsidRDefault="00256C4B" w:rsidP="00256C4B">
      <w:pPr>
        <w:pStyle w:val="BulletListLevel1"/>
      </w:pPr>
      <w:r>
        <w:t>Sort the worksheet in r</w:t>
      </w:r>
      <w:r w:rsidR="00586D91">
        <w:t>everse order by shopping centre.</w:t>
      </w:r>
    </w:p>
    <w:p w14:paraId="0DB1E211" w14:textId="4971E7F7" w:rsidR="00256C4B" w:rsidRPr="003B38CF" w:rsidRDefault="00586D91" w:rsidP="00256C4B">
      <w:pPr>
        <w:pStyle w:val="BulletListLevel1"/>
        <w:rPr>
          <w:b/>
        </w:rPr>
      </w:pPr>
      <w:r w:rsidRPr="003B38CF">
        <w:rPr>
          <w:b/>
        </w:rPr>
        <w:t>Resave and close the workbook.</w:t>
      </w:r>
    </w:p>
    <w:p w14:paraId="654090D4" w14:textId="11D398FF" w:rsidR="00256C4B" w:rsidRDefault="00256C4B" w:rsidP="003B38CF">
      <w:pPr>
        <w:pStyle w:val="Body"/>
        <w:spacing w:before="360" w:after="120"/>
      </w:pPr>
      <w:r>
        <w:t xml:space="preserve">Open: </w:t>
      </w:r>
      <w:r w:rsidRPr="003B38CF">
        <w:rPr>
          <w:b/>
        </w:rPr>
        <w:t xml:space="preserve">KMRATE </w:t>
      </w:r>
    </w:p>
    <w:p w14:paraId="79011105" w14:textId="2DA78AA4" w:rsidR="00256C4B" w:rsidRDefault="00256C4B" w:rsidP="00256C4B">
      <w:pPr>
        <w:pStyle w:val="BulletListLevel1"/>
      </w:pPr>
      <w:r>
        <w:t>Add new heading TO</w:t>
      </w:r>
      <w:r w:rsidR="00586D91">
        <w:t>TAL at column G and in cell A10.</w:t>
      </w:r>
    </w:p>
    <w:p w14:paraId="38F6DE42" w14:textId="5CB13B41" w:rsidR="00256C4B" w:rsidRDefault="00256C4B" w:rsidP="00256C4B">
      <w:pPr>
        <w:pStyle w:val="BulletListLevel1"/>
      </w:pPr>
      <w:r>
        <w:t>Headings to be in</w:t>
      </w:r>
      <w:r w:rsidR="00586D91">
        <w:t xml:space="preserve"> bold • Sort table by sales rep.</w:t>
      </w:r>
    </w:p>
    <w:p w14:paraId="7C55A254" w14:textId="77777777" w:rsidR="00586D91" w:rsidRDefault="00256C4B" w:rsidP="00256C4B">
      <w:pPr>
        <w:pStyle w:val="BulletListLevel1"/>
      </w:pPr>
      <w:r>
        <w:t>Re-centre main heading across columns</w:t>
      </w:r>
      <w:r w:rsidR="00586D91">
        <w:t xml:space="preserve"> and format to larger font size.</w:t>
      </w:r>
    </w:p>
    <w:p w14:paraId="462E1A1D" w14:textId="77777777" w:rsidR="00586D91" w:rsidRDefault="00256C4B" w:rsidP="00256C4B">
      <w:pPr>
        <w:pStyle w:val="BulletListLevel1"/>
      </w:pPr>
      <w:r>
        <w:t>Insert borders, fill colour an</w:t>
      </w:r>
      <w:r w:rsidR="00586D91">
        <w:t>d font colour where appropriate.</w:t>
      </w:r>
    </w:p>
    <w:p w14:paraId="03417750" w14:textId="33545ADA" w:rsidR="00256C4B" w:rsidRPr="00586D91" w:rsidRDefault="00586D91" w:rsidP="00256C4B">
      <w:pPr>
        <w:pStyle w:val="BulletListLevel1"/>
      </w:pPr>
      <w:r w:rsidRPr="00586D91">
        <w:rPr>
          <w:b/>
        </w:rPr>
        <w:t>Resave and close the workbook.</w:t>
      </w:r>
    </w:p>
    <w:p w14:paraId="4AD0EF6B" w14:textId="2394A620" w:rsidR="00256C4B" w:rsidRDefault="00256C4B" w:rsidP="003B38CF">
      <w:pPr>
        <w:pStyle w:val="Body"/>
        <w:spacing w:before="360" w:after="120"/>
      </w:pPr>
      <w:r>
        <w:t xml:space="preserve">Open: </w:t>
      </w:r>
      <w:r w:rsidRPr="003B38CF">
        <w:rPr>
          <w:b/>
        </w:rPr>
        <w:t xml:space="preserve">HOLIDAY </w:t>
      </w:r>
    </w:p>
    <w:p w14:paraId="4C7DAE36" w14:textId="4B230A84" w:rsidR="00256C4B" w:rsidRDefault="00256C4B" w:rsidP="00256C4B">
      <w:pPr>
        <w:pStyle w:val="BulletListLevel1"/>
      </w:pPr>
      <w:r>
        <w:t xml:space="preserve">Insert a row </w:t>
      </w:r>
      <w:r w:rsidR="003B38CF">
        <w:t>above and below column headings.</w:t>
      </w:r>
    </w:p>
    <w:p w14:paraId="0C912C41" w14:textId="0E9E2433" w:rsidR="00256C4B" w:rsidRDefault="00256C4B" w:rsidP="00256C4B">
      <w:pPr>
        <w:pStyle w:val="BulletListLevel1"/>
      </w:pPr>
      <w:r>
        <w:t>Increase font size of main headi</w:t>
      </w:r>
      <w:r w:rsidR="003B38CF">
        <w:t>ng and re-centre across columns.</w:t>
      </w:r>
    </w:p>
    <w:p w14:paraId="6B8F08B8" w14:textId="280E42EA" w:rsidR="003B38CF" w:rsidRDefault="00256C4B" w:rsidP="00256C4B">
      <w:pPr>
        <w:pStyle w:val="BulletListLevel1"/>
      </w:pPr>
      <w:r>
        <w:t>Sort into descending order by tour c</w:t>
      </w:r>
      <w:r w:rsidR="003B38CF">
        <w:t>ode.</w:t>
      </w:r>
    </w:p>
    <w:p w14:paraId="130B6FD6" w14:textId="510CB41C" w:rsidR="00256C4B" w:rsidRDefault="003B38CF" w:rsidP="00256C4B">
      <w:pPr>
        <w:pStyle w:val="BulletListLevel1"/>
      </w:pPr>
      <w:r>
        <w:t>Resave and close the workbook.</w:t>
      </w:r>
    </w:p>
    <w:p w14:paraId="59A6934C" w14:textId="77777777" w:rsidR="003B38CF" w:rsidRDefault="003B38CF" w:rsidP="003B38CF">
      <w:pPr>
        <w:pStyle w:val="Body"/>
        <w:rPr>
          <w:noProof/>
          <w:lang w:eastAsia="en-AU"/>
        </w:rPr>
      </w:pPr>
      <w:r>
        <w:br w:type="page"/>
      </w:r>
    </w:p>
    <w:p w14:paraId="5707FC8E" w14:textId="3E3A3240" w:rsidR="00256C4B" w:rsidRDefault="00256C4B" w:rsidP="003B38CF">
      <w:pPr>
        <w:pStyle w:val="Heading3"/>
      </w:pPr>
      <w:bookmarkStart w:id="61" w:name="_Toc10032482"/>
      <w:r>
        <w:lastRenderedPageBreak/>
        <w:t>Create a header and footer</w:t>
      </w:r>
      <w:bookmarkEnd w:id="61"/>
      <w:r>
        <w:t xml:space="preserve"> </w:t>
      </w:r>
    </w:p>
    <w:p w14:paraId="4885C011" w14:textId="3DA14E08" w:rsidR="00256C4B" w:rsidRPr="00EE215E" w:rsidRDefault="00256C4B" w:rsidP="00256C4B">
      <w:pPr>
        <w:pStyle w:val="Body"/>
        <w:rPr>
          <w:b/>
        </w:rPr>
      </w:pPr>
      <w:r w:rsidRPr="00EE215E">
        <w:rPr>
          <w:b/>
        </w:rPr>
        <w:t>Procedure (read only)</w:t>
      </w:r>
    </w:p>
    <w:p w14:paraId="4E262F3B" w14:textId="73479968" w:rsidR="00256C4B" w:rsidRDefault="00EE215E" w:rsidP="00256C4B">
      <w:pPr>
        <w:pStyle w:val="BulletListLevel1"/>
      </w:pPr>
      <w:r>
        <w:t>Select the Insert ribbon.</w:t>
      </w:r>
    </w:p>
    <w:p w14:paraId="29EEC938" w14:textId="13E33A96" w:rsidR="00256C4B" w:rsidRDefault="00256C4B" w:rsidP="00256C4B">
      <w:pPr>
        <w:pStyle w:val="BulletListLevel1"/>
      </w:pPr>
      <w:r>
        <w:t xml:space="preserve">Click on </w:t>
      </w:r>
      <w:r w:rsidRPr="00EE215E">
        <w:rPr>
          <w:b/>
        </w:rPr>
        <w:t>HEADER/FOOTER</w:t>
      </w:r>
      <w:r>
        <w:t>.</w:t>
      </w:r>
    </w:p>
    <w:p w14:paraId="48AA3A91" w14:textId="5B6CE88F" w:rsidR="00256C4B" w:rsidRDefault="00256C4B" w:rsidP="00256C4B">
      <w:pPr>
        <w:pStyle w:val="BulletListLevel1"/>
      </w:pPr>
      <w:r>
        <w:t>Header area will be split into three sections; left, middle and right.</w:t>
      </w:r>
    </w:p>
    <w:p w14:paraId="4595A29E" w14:textId="1C4FF4E9" w:rsidR="00256C4B" w:rsidRDefault="00256C4B" w:rsidP="00256C4B">
      <w:pPr>
        <w:pStyle w:val="BulletListLevel1"/>
      </w:pPr>
      <w:r>
        <w:t>Make your selection from the header and footer elements below or simply enter a choice of your own.</w:t>
      </w:r>
    </w:p>
    <w:p w14:paraId="188C6E5A" w14:textId="662DB49D" w:rsidR="00256C4B" w:rsidRDefault="00256C4B" w:rsidP="00256C4B">
      <w:pPr>
        <w:pStyle w:val="BulletListLevel1"/>
      </w:pPr>
      <w:r>
        <w:t>To add a footer, click on “Go to footer”.</w:t>
      </w:r>
    </w:p>
    <w:p w14:paraId="5E723C33" w14:textId="4568C518" w:rsidR="00256C4B" w:rsidRDefault="00256C4B" w:rsidP="00256C4B">
      <w:pPr>
        <w:pStyle w:val="BulletListLevel1"/>
      </w:pPr>
      <w:r>
        <w:t>To return to your spreadsheet click anywhere in the worksheet area. You will still be in Page.</w:t>
      </w:r>
    </w:p>
    <w:p w14:paraId="2C227613" w14:textId="3990CA6E" w:rsidR="00256C4B" w:rsidRDefault="00256C4B" w:rsidP="00EE215E">
      <w:pPr>
        <w:pStyle w:val="BulletListLevel1"/>
      </w:pPr>
      <w:r>
        <w:t>Layout View. Go to View Ribbon, c</w:t>
      </w:r>
      <w:r w:rsidR="00EE215E">
        <w:t xml:space="preserve">hoose Normal View or click on the grid </w:t>
      </w:r>
      <w:r>
        <w:t>button on bottom right of screen.</w:t>
      </w:r>
    </w:p>
    <w:p w14:paraId="6C123DDA" w14:textId="77777777" w:rsidR="00EE215E" w:rsidRPr="00EE215E" w:rsidRDefault="00EE215E" w:rsidP="00EE215E">
      <w:pPr>
        <w:pStyle w:val="Body"/>
        <w:rPr>
          <w:rStyle w:val="Heading3Char"/>
          <w:rFonts w:eastAsiaTheme="minorHAnsi" w:cstheme="minorBidi"/>
          <w:b w:val="0"/>
          <w:noProof w:val="0"/>
          <w:color w:val="auto"/>
          <w:kern w:val="0"/>
          <w:sz w:val="24"/>
          <w:szCs w:val="24"/>
          <w:lang w:eastAsia="en-US"/>
        </w:rPr>
      </w:pPr>
      <w:r w:rsidRPr="00EE215E">
        <w:rPr>
          <w:noProof/>
          <w:lang w:eastAsia="en-AU"/>
        </w:rPr>
        <w:drawing>
          <wp:inline distT="0" distB="0" distL="0" distR="0" wp14:anchorId="7C8E2D2C" wp14:editId="77FB595F">
            <wp:extent cx="5400000" cy="984314"/>
            <wp:effectExtent l="0" t="0" r="0" b="6350"/>
            <wp:docPr id="3375" name="Picture 3375" descr="screen grab of the Header &amp; Footer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5" name="Picture 3375"/>
                    <pic:cNvPicPr/>
                  </pic:nvPicPr>
                  <pic:blipFill>
                    <a:blip r:embed="rId47"/>
                    <a:stretch>
                      <a:fillRect/>
                    </a:stretch>
                  </pic:blipFill>
                  <pic:spPr>
                    <a:xfrm>
                      <a:off x="0" y="0"/>
                      <a:ext cx="5400000" cy="984314"/>
                    </a:xfrm>
                    <a:prstGeom prst="rect">
                      <a:avLst/>
                    </a:prstGeom>
                  </pic:spPr>
                </pic:pic>
              </a:graphicData>
            </a:graphic>
          </wp:inline>
        </w:drawing>
      </w:r>
    </w:p>
    <w:p w14:paraId="29157A69" w14:textId="56EA0D6F" w:rsidR="00256C4B" w:rsidRDefault="00256C4B" w:rsidP="00256C4B">
      <w:pPr>
        <w:pStyle w:val="Body"/>
      </w:pPr>
      <w:bookmarkStart w:id="62" w:name="_Toc10032483"/>
      <w:r w:rsidRPr="00EE215E">
        <w:rPr>
          <w:rStyle w:val="Heading3Char"/>
          <w:rFonts w:eastAsiaTheme="minorHAnsi"/>
        </w:rPr>
        <w:t>Remove border and colour</w:t>
      </w:r>
      <w:bookmarkEnd w:id="62"/>
    </w:p>
    <w:p w14:paraId="51D5EBEE" w14:textId="68A04F6A" w:rsidR="00256C4B" w:rsidRDefault="00256C4B" w:rsidP="0016738A">
      <w:pPr>
        <w:pStyle w:val="BulletListLevel1"/>
      </w:pPr>
      <w:r w:rsidRPr="00EE215E">
        <w:rPr>
          <w:b/>
        </w:rPr>
        <w:t>Remove border</w:t>
      </w:r>
      <w:r w:rsidR="00EE215E">
        <w:t>—s</w:t>
      </w:r>
      <w:r>
        <w:t>elect cells</w:t>
      </w:r>
      <w:r w:rsidR="00EE215E">
        <w:t>—</w:t>
      </w:r>
      <w:r>
        <w:t>choose No border from Border t</w:t>
      </w:r>
      <w:r w:rsidR="00EE215E">
        <w:t>ool (5th icon in drop down box).</w:t>
      </w:r>
    </w:p>
    <w:p w14:paraId="3579BEFD" w14:textId="6C41A85E" w:rsidR="00256C4B" w:rsidRDefault="00EE215E" w:rsidP="00EE215E">
      <w:pPr>
        <w:pStyle w:val="BulletListLevel1"/>
      </w:pPr>
      <w:r w:rsidRPr="00EE215E">
        <w:rPr>
          <w:b/>
        </w:rPr>
        <w:t>Remove colour</w:t>
      </w:r>
      <w:r>
        <w:t>—select cells—</w:t>
      </w:r>
      <w:r w:rsidR="00256C4B">
        <w:t>choose Automatic from Colour Font</w:t>
      </w:r>
      <w:r>
        <w:t xml:space="preserve"> tool.</w:t>
      </w:r>
    </w:p>
    <w:p w14:paraId="155EA0D0" w14:textId="77777777" w:rsidR="00EE215E" w:rsidRDefault="00EE215E">
      <w:r>
        <w:br w:type="page"/>
      </w:r>
    </w:p>
    <w:tbl>
      <w:tblPr>
        <w:tblW w:w="9072" w:type="dxa"/>
        <w:shd w:val="clear" w:color="auto" w:fill="E7E7D4"/>
        <w:tblLook w:val="0600" w:firstRow="0" w:lastRow="0" w:firstColumn="0" w:lastColumn="0" w:noHBand="1" w:noVBand="1"/>
      </w:tblPr>
      <w:tblGrid>
        <w:gridCol w:w="1149"/>
        <w:gridCol w:w="7923"/>
      </w:tblGrid>
      <w:tr w:rsidR="009B62FA" w14:paraId="38071BAE" w14:textId="77777777" w:rsidTr="00AB7B4D">
        <w:trPr>
          <w:trHeight w:val="659"/>
        </w:trPr>
        <w:tc>
          <w:tcPr>
            <w:tcW w:w="1149" w:type="dxa"/>
            <w:shd w:val="clear" w:color="auto" w:fill="E7E7D4"/>
            <w:vAlign w:val="center"/>
          </w:tcPr>
          <w:p w14:paraId="49130C9B" w14:textId="69DB1918" w:rsidR="009B62FA" w:rsidRPr="009C3DED" w:rsidRDefault="009B62FA" w:rsidP="00AB7B4D">
            <w:pPr>
              <w:pStyle w:val="BulletListLevel1"/>
              <w:numPr>
                <w:ilvl w:val="0"/>
                <w:numId w:val="0"/>
              </w:numPr>
              <w:spacing w:after="0"/>
            </w:pPr>
            <w:r>
              <w:rPr>
                <w:noProof/>
                <w:lang w:eastAsia="en-AU"/>
              </w:rPr>
              <w:lastRenderedPageBreak/>
              <w:drawing>
                <wp:inline distT="0" distB="0" distL="0" distR="0" wp14:anchorId="22318165" wp14:editId="603DC765">
                  <wp:extent cx="365760" cy="357809"/>
                  <wp:effectExtent l="0" t="0" r="0" b="4445"/>
                  <wp:docPr id="53" name="Picture 53"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23" w:type="dxa"/>
            <w:shd w:val="clear" w:color="auto" w:fill="E7E7D4"/>
          </w:tcPr>
          <w:p w14:paraId="7AD77DEE" w14:textId="77777777" w:rsidR="009B62FA" w:rsidRPr="009C3DED" w:rsidRDefault="009B62FA" w:rsidP="00AB7B4D">
            <w:pPr>
              <w:pStyle w:val="Heading1noTOC"/>
            </w:pPr>
            <w:r w:rsidRPr="009C3DED">
              <w:t>Practice activity</w:t>
            </w:r>
          </w:p>
        </w:tc>
      </w:tr>
    </w:tbl>
    <w:p w14:paraId="6C075C58" w14:textId="05389D32" w:rsidR="009B62FA" w:rsidRDefault="009B62FA" w:rsidP="009B62FA">
      <w:pPr>
        <w:pStyle w:val="Heading2"/>
      </w:pPr>
      <w:bookmarkStart w:id="63" w:name="_Toc10032484"/>
      <w:r>
        <w:t xml:space="preserve">Activity: </w:t>
      </w:r>
      <w:r w:rsidR="00EE215E">
        <w:t>Heights</w:t>
      </w:r>
      <w:bookmarkEnd w:id="63"/>
    </w:p>
    <w:p w14:paraId="4569BBA6" w14:textId="3201041B" w:rsidR="00256C4B" w:rsidRDefault="00256C4B" w:rsidP="00EE215E">
      <w:pPr>
        <w:pStyle w:val="Body"/>
        <w:spacing w:after="120"/>
      </w:pPr>
      <w:r>
        <w:t xml:space="preserve">Open: </w:t>
      </w:r>
      <w:r w:rsidRPr="00EE215E">
        <w:rPr>
          <w:b/>
        </w:rPr>
        <w:t xml:space="preserve">BUSFARE </w:t>
      </w:r>
    </w:p>
    <w:p w14:paraId="0450A913" w14:textId="6D71D86F" w:rsidR="00256C4B" w:rsidRDefault="00256C4B" w:rsidP="00256C4B">
      <w:pPr>
        <w:pStyle w:val="BulletListLevel1"/>
      </w:pPr>
      <w:r>
        <w:t>Click on the row numbers and increase row height to 22.5.</w:t>
      </w:r>
    </w:p>
    <w:p w14:paraId="2572E23F" w14:textId="76BB7201" w:rsidR="00256C4B" w:rsidRDefault="00256C4B" w:rsidP="00256C4B">
      <w:pPr>
        <w:pStyle w:val="BulletListLevel1"/>
      </w:pPr>
      <w:r>
        <w:t>Insert a header</w:t>
      </w:r>
      <w:r w:rsidR="00EE215E">
        <w:t>—</w:t>
      </w:r>
      <w:r>
        <w:t>your name and the current date and insert a footer – the workbook filename.</w:t>
      </w:r>
    </w:p>
    <w:p w14:paraId="7182343F" w14:textId="77777777" w:rsidR="00EE215E" w:rsidRDefault="00256C4B" w:rsidP="00256C4B">
      <w:pPr>
        <w:pStyle w:val="BulletListLevel1"/>
      </w:pPr>
      <w:r>
        <w:t>Remove border and fill colour from the worksheet.</w:t>
      </w:r>
    </w:p>
    <w:p w14:paraId="42BB7189" w14:textId="256D69D7" w:rsidR="00256C4B" w:rsidRPr="00EE215E" w:rsidRDefault="00EE215E" w:rsidP="00256C4B">
      <w:pPr>
        <w:pStyle w:val="BulletListLevel1"/>
      </w:pPr>
      <w:r w:rsidRPr="00EE215E">
        <w:rPr>
          <w:b/>
        </w:rPr>
        <w:t>Resave and close the workbook.</w:t>
      </w:r>
    </w:p>
    <w:p w14:paraId="2BFF755B" w14:textId="0CEF777C" w:rsidR="00256C4B" w:rsidRDefault="00256C4B" w:rsidP="00EE215E">
      <w:pPr>
        <w:pStyle w:val="Body"/>
        <w:spacing w:before="360" w:after="120"/>
      </w:pPr>
      <w:r>
        <w:t xml:space="preserve">Open: </w:t>
      </w:r>
      <w:r w:rsidRPr="00EE215E">
        <w:rPr>
          <w:b/>
        </w:rPr>
        <w:t xml:space="preserve">FLOORSPACE </w:t>
      </w:r>
    </w:p>
    <w:p w14:paraId="0245DCB5" w14:textId="403FDD19" w:rsidR="00256C4B" w:rsidRDefault="00256C4B" w:rsidP="00256C4B">
      <w:pPr>
        <w:pStyle w:val="BulletListLevel1"/>
      </w:pPr>
      <w:r>
        <w:t>Click on the row numbers and increase row height to 19.00.</w:t>
      </w:r>
    </w:p>
    <w:p w14:paraId="4F4F0B40" w14:textId="48AC3E3A" w:rsidR="00EE215E" w:rsidRDefault="00256C4B" w:rsidP="00256C4B">
      <w:pPr>
        <w:pStyle w:val="BulletListLevel1"/>
      </w:pPr>
      <w:r>
        <w:t>Insert a header</w:t>
      </w:r>
      <w:r w:rsidR="00C65005">
        <w:t>—</w:t>
      </w:r>
      <w:r>
        <w:t>the workbook filename and a footer</w:t>
      </w:r>
      <w:r w:rsidR="00C65005">
        <w:t>—</w:t>
      </w:r>
      <w:r>
        <w:t>your name.</w:t>
      </w:r>
    </w:p>
    <w:p w14:paraId="6F7DE94D" w14:textId="1A6928CD" w:rsidR="00256C4B" w:rsidRPr="00EE215E" w:rsidRDefault="00256C4B" w:rsidP="00256C4B">
      <w:pPr>
        <w:pStyle w:val="BulletListLevel1"/>
      </w:pPr>
      <w:r w:rsidRPr="00EE215E">
        <w:rPr>
          <w:b/>
        </w:rPr>
        <w:t>Resave and close the workbook.</w:t>
      </w:r>
    </w:p>
    <w:p w14:paraId="4C6C1FD0" w14:textId="144CA2AD" w:rsidR="00256C4B" w:rsidRDefault="00256C4B" w:rsidP="00EE215E">
      <w:pPr>
        <w:pStyle w:val="Body"/>
        <w:spacing w:before="360" w:after="120"/>
      </w:pPr>
      <w:r>
        <w:t xml:space="preserve">Open: </w:t>
      </w:r>
      <w:r w:rsidRPr="00EE215E">
        <w:rPr>
          <w:b/>
        </w:rPr>
        <w:t xml:space="preserve">KMRATE </w:t>
      </w:r>
    </w:p>
    <w:p w14:paraId="6B0D5DAE" w14:textId="79050737" w:rsidR="00256C4B" w:rsidRDefault="00256C4B" w:rsidP="00256C4B">
      <w:pPr>
        <w:pStyle w:val="BulletListLevel1"/>
      </w:pPr>
      <w:r>
        <w:t>Click on the row numbers and increase</w:t>
      </w:r>
      <w:r w:rsidR="00EE215E">
        <w:t xml:space="preserve"> row height to 17.75.</w:t>
      </w:r>
    </w:p>
    <w:p w14:paraId="1C9E2CAA" w14:textId="77777777" w:rsidR="00EE215E" w:rsidRDefault="00256C4B" w:rsidP="00256C4B">
      <w:pPr>
        <w:pStyle w:val="BulletListLevel1"/>
      </w:pPr>
      <w:r>
        <w:t>Insert a footer</w:t>
      </w:r>
      <w:r w:rsidR="00EE215E">
        <w:t>—</w:t>
      </w:r>
      <w:r>
        <w:t>your name, the current</w:t>
      </w:r>
      <w:r w:rsidR="00EE215E">
        <w:t xml:space="preserve"> date and the workbook filename.</w:t>
      </w:r>
    </w:p>
    <w:p w14:paraId="7DAC7C3B" w14:textId="7C607CBC" w:rsidR="00256C4B" w:rsidRPr="00EE215E" w:rsidRDefault="00256C4B" w:rsidP="00256C4B">
      <w:pPr>
        <w:pStyle w:val="BulletListLevel1"/>
      </w:pPr>
      <w:r w:rsidRPr="00EE215E">
        <w:rPr>
          <w:b/>
        </w:rPr>
        <w:t>Resave and close the workbook.</w:t>
      </w:r>
    </w:p>
    <w:p w14:paraId="5D26E43C" w14:textId="3F13078A" w:rsidR="00256C4B" w:rsidRDefault="00256C4B" w:rsidP="00EE215E">
      <w:pPr>
        <w:pStyle w:val="Body"/>
        <w:spacing w:before="360" w:after="120"/>
      </w:pPr>
      <w:r>
        <w:t xml:space="preserve">Open: </w:t>
      </w:r>
      <w:r w:rsidRPr="00EE215E">
        <w:rPr>
          <w:b/>
        </w:rPr>
        <w:t xml:space="preserve">HOLIDAY </w:t>
      </w:r>
    </w:p>
    <w:p w14:paraId="380EB4EE" w14:textId="442932D9" w:rsidR="00256C4B" w:rsidRDefault="00256C4B" w:rsidP="00256C4B">
      <w:pPr>
        <w:pStyle w:val="BulletListLevel1"/>
      </w:pPr>
      <w:r>
        <w:t>Click on the row numbers a</w:t>
      </w:r>
      <w:r w:rsidR="00EE215E">
        <w:t>nd increase row height to 21.00.</w:t>
      </w:r>
    </w:p>
    <w:p w14:paraId="273FCDDA" w14:textId="33681B17" w:rsidR="00256C4B" w:rsidRDefault="00256C4B" w:rsidP="00256C4B">
      <w:pPr>
        <w:pStyle w:val="BulletListLevel1"/>
      </w:pPr>
      <w:r>
        <w:t>Insert a header</w:t>
      </w:r>
      <w:r w:rsidR="00EE215E">
        <w:t>—your name and the current date.</w:t>
      </w:r>
    </w:p>
    <w:p w14:paraId="407147C1" w14:textId="2DE966A0" w:rsidR="00EE215E" w:rsidRDefault="00256C4B" w:rsidP="00256C4B">
      <w:pPr>
        <w:pStyle w:val="BulletListLevel1"/>
      </w:pPr>
      <w:r>
        <w:t>Insert a footer</w:t>
      </w:r>
      <w:r w:rsidR="00EE215E">
        <w:t>—the workbook filename.</w:t>
      </w:r>
    </w:p>
    <w:p w14:paraId="3E724E51" w14:textId="0C58A9A8" w:rsidR="00256C4B" w:rsidRPr="00EE215E" w:rsidRDefault="009B62FA" w:rsidP="00256C4B">
      <w:pPr>
        <w:pStyle w:val="BulletListLevel1"/>
      </w:pPr>
      <w:r w:rsidRPr="00EE215E">
        <w:rPr>
          <w:b/>
        </w:rPr>
        <w:t>Resave and close the workbook.</w:t>
      </w:r>
    </w:p>
    <w:p w14:paraId="001833D5" w14:textId="77777777" w:rsidR="00EE215E" w:rsidRDefault="00EE215E">
      <w:r>
        <w:br w:type="page"/>
      </w:r>
    </w:p>
    <w:tbl>
      <w:tblPr>
        <w:tblW w:w="9072" w:type="dxa"/>
        <w:shd w:val="clear" w:color="auto" w:fill="E7E7D4"/>
        <w:tblLook w:val="0600" w:firstRow="0" w:lastRow="0" w:firstColumn="0" w:lastColumn="0" w:noHBand="1" w:noVBand="1"/>
      </w:tblPr>
      <w:tblGrid>
        <w:gridCol w:w="1149"/>
        <w:gridCol w:w="7923"/>
      </w:tblGrid>
      <w:tr w:rsidR="009B62FA" w14:paraId="5A29D37E" w14:textId="77777777" w:rsidTr="00AB7B4D">
        <w:trPr>
          <w:trHeight w:val="659"/>
        </w:trPr>
        <w:tc>
          <w:tcPr>
            <w:tcW w:w="1149" w:type="dxa"/>
            <w:shd w:val="clear" w:color="auto" w:fill="E7E7D4"/>
            <w:vAlign w:val="center"/>
          </w:tcPr>
          <w:p w14:paraId="58E58E66" w14:textId="3F461ECB" w:rsidR="009B62FA" w:rsidRPr="009C3DED" w:rsidRDefault="009B62FA" w:rsidP="00AB7B4D">
            <w:pPr>
              <w:pStyle w:val="BulletListLevel1"/>
              <w:numPr>
                <w:ilvl w:val="0"/>
                <w:numId w:val="0"/>
              </w:numPr>
              <w:spacing w:after="0"/>
            </w:pPr>
            <w:r>
              <w:rPr>
                <w:noProof/>
                <w:lang w:eastAsia="en-AU"/>
              </w:rPr>
              <w:lastRenderedPageBreak/>
              <w:drawing>
                <wp:inline distT="0" distB="0" distL="0" distR="0" wp14:anchorId="43477B80" wp14:editId="2859C294">
                  <wp:extent cx="365760" cy="357809"/>
                  <wp:effectExtent l="0" t="0" r="0" b="4445"/>
                  <wp:docPr id="54" name="Picture 5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23" w:type="dxa"/>
            <w:shd w:val="clear" w:color="auto" w:fill="E7E7D4"/>
          </w:tcPr>
          <w:p w14:paraId="7994BD29" w14:textId="77777777" w:rsidR="009B62FA" w:rsidRPr="009C3DED" w:rsidRDefault="009B62FA" w:rsidP="00AB7B4D">
            <w:pPr>
              <w:pStyle w:val="Heading1noTOC"/>
            </w:pPr>
            <w:r w:rsidRPr="009C3DED">
              <w:t>Practice activity</w:t>
            </w:r>
          </w:p>
        </w:tc>
      </w:tr>
    </w:tbl>
    <w:p w14:paraId="4233513E" w14:textId="4D81FB71" w:rsidR="00256C4B" w:rsidRDefault="009B62FA" w:rsidP="009B62FA">
      <w:pPr>
        <w:pStyle w:val="Heading2"/>
      </w:pPr>
      <w:bookmarkStart w:id="64" w:name="_Toc10032485"/>
      <w:r>
        <w:t>Activity:</w:t>
      </w:r>
      <w:r w:rsidR="00C65005">
        <w:t xml:space="preserve"> Revision exercise</w:t>
      </w:r>
      <w:bookmarkEnd w:id="64"/>
    </w:p>
    <w:p w14:paraId="45C08CDE" w14:textId="436012AB" w:rsidR="00256C4B" w:rsidRDefault="00256C4B" w:rsidP="00C65005">
      <w:pPr>
        <w:pStyle w:val="Body"/>
        <w:spacing w:after="120"/>
      </w:pPr>
      <w:r>
        <w:t xml:space="preserve">Open: </w:t>
      </w:r>
      <w:r w:rsidRPr="00C65005">
        <w:rPr>
          <w:b/>
        </w:rPr>
        <w:t xml:space="preserve">OUTGEAR </w:t>
      </w:r>
    </w:p>
    <w:p w14:paraId="06E8F638" w14:textId="5E0BECBA" w:rsidR="00256C4B" w:rsidRDefault="00256C4B" w:rsidP="00256C4B">
      <w:pPr>
        <w:pStyle w:val="BulletListLevel1"/>
      </w:pPr>
      <w:r>
        <w:t>Apply colour and borders, wrap column headings, bo</w:t>
      </w:r>
      <w:r w:rsidR="00C65005">
        <w:t>ld and vertically align in cell.</w:t>
      </w:r>
    </w:p>
    <w:p w14:paraId="323A8674" w14:textId="58511A75" w:rsidR="00256C4B" w:rsidRDefault="00256C4B" w:rsidP="00256C4B">
      <w:pPr>
        <w:pStyle w:val="BulletListLevel1"/>
      </w:pPr>
      <w:r>
        <w:t>Increase row height to 22.5 for all rows c</w:t>
      </w:r>
      <w:r w:rsidR="00C65005">
        <w:t>ontaining data.</w:t>
      </w:r>
    </w:p>
    <w:p w14:paraId="0A44EE41" w14:textId="05409146" w:rsidR="00256C4B" w:rsidRDefault="00256C4B" w:rsidP="00256C4B">
      <w:pPr>
        <w:pStyle w:val="BulletListLevel1"/>
      </w:pPr>
      <w:r>
        <w:t>Centre heading and sub-heading across worksheet, bol</w:t>
      </w:r>
      <w:r w:rsidR="00C65005">
        <w:t>d and increase point size to 18.</w:t>
      </w:r>
    </w:p>
    <w:p w14:paraId="375FC799" w14:textId="77777777" w:rsidR="00C65005" w:rsidRDefault="00256C4B" w:rsidP="00256C4B">
      <w:pPr>
        <w:pStyle w:val="BulletListLevel1"/>
      </w:pPr>
      <w:r>
        <w:t>Insert a header (fil</w:t>
      </w:r>
      <w:r w:rsidR="00C65005">
        <w:t>ename) and a footer (your name).</w:t>
      </w:r>
    </w:p>
    <w:p w14:paraId="3A30C110" w14:textId="62A3D1B9" w:rsidR="00256C4B" w:rsidRPr="00C65005" w:rsidRDefault="00256C4B" w:rsidP="00256C4B">
      <w:pPr>
        <w:pStyle w:val="BulletListLevel1"/>
      </w:pPr>
      <w:r w:rsidRPr="00C65005">
        <w:rPr>
          <w:b/>
        </w:rPr>
        <w:t>Save and close.</w:t>
      </w:r>
    </w:p>
    <w:p w14:paraId="009496CF" w14:textId="4ECA2264" w:rsidR="00C65005" w:rsidRDefault="00C65005" w:rsidP="00C65005">
      <w:pPr>
        <w:pStyle w:val="Heading3"/>
        <w:spacing w:before="360"/>
      </w:pPr>
      <w:bookmarkStart w:id="65" w:name="_Toc10032486"/>
      <w:r>
        <w:t>Autosum</w:t>
      </w:r>
      <w:bookmarkEnd w:id="65"/>
    </w:p>
    <w:p w14:paraId="063F595D" w14:textId="649FD9F6" w:rsidR="00C65005" w:rsidRDefault="00C65005" w:rsidP="00C65005">
      <w:pPr>
        <w:pStyle w:val="Heading4"/>
      </w:pPr>
      <w:r>
        <w:t>Procedure (read only)</w:t>
      </w:r>
    </w:p>
    <w:p w14:paraId="30F54621" w14:textId="4368D5AB" w:rsidR="00C65005" w:rsidRDefault="00AE5C21" w:rsidP="00C65005">
      <w:pPr>
        <w:pStyle w:val="Body"/>
      </w:pPr>
      <w:r>
        <w:t xml:space="preserve">The </w:t>
      </w:r>
      <w:r w:rsidRPr="00AE5C21">
        <w:rPr>
          <w:rFonts w:cs="Calibri"/>
          <w:b/>
        </w:rPr>
        <w:t>∑</w:t>
      </w:r>
      <w:r>
        <w:t xml:space="preserve"> symbol </w:t>
      </w:r>
      <w:r w:rsidR="00C65005">
        <w:t>on</w:t>
      </w:r>
      <w:r>
        <w:t xml:space="preserve"> the</w:t>
      </w:r>
      <w:r w:rsidR="00C65005">
        <w:t xml:space="preserve"> Home ribbon will </w:t>
      </w:r>
      <w:r w:rsidR="00C65005" w:rsidRPr="00AE5C21">
        <w:rPr>
          <w:b/>
        </w:rPr>
        <w:t xml:space="preserve">add </w:t>
      </w:r>
      <w:r w:rsidR="00C65005">
        <w:t>either vertically or horizontally. Use Autosum for adding figures.</w:t>
      </w:r>
    </w:p>
    <w:p w14:paraId="4C902406" w14:textId="0982A3A8" w:rsidR="00C65005" w:rsidRDefault="00C65005" w:rsidP="00AE5C21">
      <w:pPr>
        <w:pStyle w:val="BulletListLevel1"/>
      </w:pPr>
      <w:r>
        <w:t>Position cursor in cel</w:t>
      </w:r>
      <w:r w:rsidR="00AE5C21">
        <w:t>l where total is to be inserted.</w:t>
      </w:r>
    </w:p>
    <w:p w14:paraId="5CE51A24" w14:textId="1100EBE1" w:rsidR="00C65005" w:rsidRDefault="00C65005" w:rsidP="00AE5C21">
      <w:pPr>
        <w:pStyle w:val="BulletListLevel1"/>
      </w:pPr>
      <w:r>
        <w:t>Click on</w:t>
      </w:r>
      <w:r w:rsidR="00AE5C21">
        <w:t xml:space="preserve"> </w:t>
      </w:r>
      <w:r w:rsidR="00AE5C21" w:rsidRPr="00AE5C21">
        <w:rPr>
          <w:rFonts w:cs="Calibri"/>
          <w:b/>
        </w:rPr>
        <w:t>∑</w:t>
      </w:r>
      <w:r w:rsidR="00AE5C21">
        <w:rPr>
          <w:rFonts w:cs="Calibri"/>
          <w:b/>
        </w:rPr>
        <w:t xml:space="preserve">. </w:t>
      </w:r>
      <w:r>
        <w:t>Area to be added is surrounded by a moving line (check the area is correct)</w:t>
      </w:r>
      <w:r w:rsidR="00AE5C21">
        <w:t>.</w:t>
      </w:r>
    </w:p>
    <w:p w14:paraId="25030066" w14:textId="37F1B004" w:rsidR="00C65005" w:rsidRDefault="00C65005" w:rsidP="00AE5C21">
      <w:pPr>
        <w:pStyle w:val="BulletListLevel1"/>
      </w:pPr>
      <w:r>
        <w:t xml:space="preserve">Click on </w:t>
      </w:r>
      <w:r w:rsidR="00AE5C21" w:rsidRPr="00AE5C21">
        <w:rPr>
          <w:rFonts w:cs="Calibri"/>
          <w:b/>
        </w:rPr>
        <w:t>∑</w:t>
      </w:r>
      <w:r w:rsidR="00AE5C21">
        <w:rPr>
          <w:rFonts w:cs="Calibri"/>
          <w:b/>
        </w:rPr>
        <w:t xml:space="preserve"> </w:t>
      </w:r>
      <w:r>
        <w:t>again to insert total figure</w:t>
      </w:r>
      <w:r w:rsidR="00AE5C21">
        <w:t>.</w:t>
      </w:r>
    </w:p>
    <w:p w14:paraId="67728100" w14:textId="06C3F521" w:rsidR="00C65005" w:rsidRDefault="00C65005" w:rsidP="00AE5C21">
      <w:pPr>
        <w:pStyle w:val="Heading3"/>
      </w:pPr>
      <w:bookmarkStart w:id="66" w:name="_Toc10032487"/>
      <w:r>
        <w:t>Copying formula using autofill</w:t>
      </w:r>
      <w:bookmarkEnd w:id="66"/>
    </w:p>
    <w:p w14:paraId="5BAFD6A0" w14:textId="56A745FC" w:rsidR="00C65005" w:rsidRDefault="00C65005" w:rsidP="00AE5C21">
      <w:pPr>
        <w:pStyle w:val="BulletListLevel1"/>
      </w:pPr>
      <w:r>
        <w:t>Position cursor in cell that co</w:t>
      </w:r>
      <w:r w:rsidR="00AE5C21">
        <w:t>ntains the formula to be copied.</w:t>
      </w:r>
    </w:p>
    <w:p w14:paraId="03C9B269" w14:textId="65CD0E12" w:rsidR="00C65005" w:rsidRDefault="00C65005" w:rsidP="00AE5C21">
      <w:pPr>
        <w:pStyle w:val="BulletListLevel1"/>
      </w:pPr>
      <w:r>
        <w:t xml:space="preserve">Move mouse pointer to bottom right hand corner </w:t>
      </w:r>
      <w:r w:rsidR="00AE5C21">
        <w:t>of box (called the fill handle).</w:t>
      </w:r>
    </w:p>
    <w:p w14:paraId="6BCE2A67" w14:textId="771869D9" w:rsidR="00C65005" w:rsidRDefault="00C65005" w:rsidP="00AE5C21">
      <w:pPr>
        <w:pStyle w:val="BulletListLevel1"/>
      </w:pPr>
      <w:r>
        <w:t>You will know you are in the correct position when pointer ch</w:t>
      </w:r>
      <w:r w:rsidR="00AE5C21">
        <w:t xml:space="preserve">anges to a thinner black cross </w:t>
      </w:r>
      <w:r>
        <w:t xml:space="preserve">+ </w:t>
      </w:r>
    </w:p>
    <w:p w14:paraId="59CEB55F" w14:textId="4A673AF3" w:rsidR="00C65005" w:rsidRDefault="00C65005" w:rsidP="00AE5C21">
      <w:pPr>
        <w:pStyle w:val="BulletListLevel1"/>
      </w:pPr>
      <w:r>
        <w:t>Drag fill handle down or across the cells where formula</w:t>
      </w:r>
      <w:r w:rsidR="00AE5C21">
        <w:t xml:space="preserve"> is to be copied to and release.</w:t>
      </w:r>
    </w:p>
    <w:p w14:paraId="7071C628" w14:textId="77777777" w:rsidR="009A7F54" w:rsidRDefault="009A7F54" w:rsidP="009A7F54">
      <w:pPr>
        <w:pStyle w:val="Body"/>
        <w:rPr>
          <w:noProof/>
          <w:lang w:eastAsia="en-AU"/>
        </w:rPr>
      </w:pPr>
      <w:r>
        <w:br w:type="page"/>
      </w:r>
    </w:p>
    <w:p w14:paraId="6AC98A1B" w14:textId="6CCC309C" w:rsidR="00C65005" w:rsidRDefault="00C65005" w:rsidP="00AE5C21">
      <w:pPr>
        <w:pStyle w:val="Heading3"/>
      </w:pPr>
      <w:bookmarkStart w:id="67" w:name="_Toc10032488"/>
      <w:r>
        <w:lastRenderedPageBreak/>
        <w:t>Format to currency</w:t>
      </w:r>
      <w:bookmarkEnd w:id="67"/>
    </w:p>
    <w:p w14:paraId="50C42D09" w14:textId="2D20C0C7" w:rsidR="00C65005" w:rsidRDefault="00C65005" w:rsidP="00AE5C21">
      <w:pPr>
        <w:pStyle w:val="BulletListLevel1"/>
      </w:pPr>
      <w:r>
        <w:t>H</w:t>
      </w:r>
      <w:r w:rsidR="00AE5C21">
        <w:t>ighlight column to be formatted.</w:t>
      </w:r>
    </w:p>
    <w:p w14:paraId="11009C99" w14:textId="2BECF099" w:rsidR="00C65005" w:rsidRDefault="00C65005" w:rsidP="00AE5C21">
      <w:pPr>
        <w:pStyle w:val="BulletListLevel1"/>
      </w:pPr>
      <w:r>
        <w:t>Click on the drop down arrow next to General in the Number Format grou</w:t>
      </w:r>
      <w:r w:rsidR="0042394B">
        <w:t>p (located on the Home Ribbon).</w:t>
      </w:r>
    </w:p>
    <w:p w14:paraId="417B396F" w14:textId="4623367D" w:rsidR="00C65005" w:rsidRDefault="00C65005" w:rsidP="00AE5C21">
      <w:pPr>
        <w:pStyle w:val="BulletListLevel1"/>
        <w:spacing w:after="360"/>
      </w:pPr>
      <w:r>
        <w:t xml:space="preserve">Select </w:t>
      </w:r>
      <w:r w:rsidRPr="00AE5C21">
        <w:rPr>
          <w:b/>
        </w:rPr>
        <w:t>currency</w:t>
      </w:r>
      <w:r>
        <w:t xml:space="preserve"> to have 2 decimal places and $ positioned next to numbers or select Accounting to have</w:t>
      </w:r>
      <w:r w:rsidR="00AE5C21">
        <w:t xml:space="preserve"> </w:t>
      </w:r>
      <w:r>
        <w:t>2 decimal places and $ spaced away from numbers.</w:t>
      </w:r>
    </w:p>
    <w:tbl>
      <w:tblPr>
        <w:tblW w:w="9072" w:type="dxa"/>
        <w:shd w:val="clear" w:color="auto" w:fill="E7E7D4"/>
        <w:tblLook w:val="0600" w:firstRow="0" w:lastRow="0" w:firstColumn="0" w:lastColumn="0" w:noHBand="1" w:noVBand="1"/>
      </w:tblPr>
      <w:tblGrid>
        <w:gridCol w:w="1149"/>
        <w:gridCol w:w="7923"/>
      </w:tblGrid>
      <w:tr w:rsidR="00C65005" w14:paraId="38E9430F" w14:textId="77777777" w:rsidTr="0016738A">
        <w:trPr>
          <w:trHeight w:val="659"/>
        </w:trPr>
        <w:tc>
          <w:tcPr>
            <w:tcW w:w="1149" w:type="dxa"/>
            <w:shd w:val="clear" w:color="auto" w:fill="E7E7D4"/>
            <w:vAlign w:val="center"/>
          </w:tcPr>
          <w:p w14:paraId="0858F0E4" w14:textId="77777777" w:rsidR="00C65005" w:rsidRPr="009C3DED" w:rsidRDefault="00C65005" w:rsidP="0016738A">
            <w:pPr>
              <w:pStyle w:val="BulletListLevel1"/>
              <w:numPr>
                <w:ilvl w:val="0"/>
                <w:numId w:val="0"/>
              </w:numPr>
              <w:spacing w:after="0"/>
            </w:pPr>
            <w:r>
              <w:rPr>
                <w:noProof/>
                <w:lang w:eastAsia="en-AU"/>
              </w:rPr>
              <w:drawing>
                <wp:inline distT="0" distB="0" distL="0" distR="0" wp14:anchorId="67BE6067" wp14:editId="0D8533FA">
                  <wp:extent cx="365760" cy="357809"/>
                  <wp:effectExtent l="0" t="0" r="0" b="4445"/>
                  <wp:docPr id="55" name="Picture 5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23" w:type="dxa"/>
            <w:shd w:val="clear" w:color="auto" w:fill="E7E7D4"/>
          </w:tcPr>
          <w:p w14:paraId="571E1A71" w14:textId="77777777" w:rsidR="00C65005" w:rsidRPr="009C3DED" w:rsidRDefault="00C65005" w:rsidP="0016738A">
            <w:pPr>
              <w:pStyle w:val="Heading1noTOC"/>
            </w:pPr>
            <w:r w:rsidRPr="009C3DED">
              <w:t>Practice activity</w:t>
            </w:r>
          </w:p>
        </w:tc>
      </w:tr>
    </w:tbl>
    <w:p w14:paraId="64C54AED" w14:textId="70837815" w:rsidR="00C65005" w:rsidRDefault="00AE5C21" w:rsidP="00AE5C21">
      <w:pPr>
        <w:pStyle w:val="Heading2"/>
      </w:pPr>
      <w:bookmarkStart w:id="68" w:name="_Toc10032489"/>
      <w:r>
        <w:t>Activity: Autosum</w:t>
      </w:r>
      <w:bookmarkEnd w:id="68"/>
    </w:p>
    <w:p w14:paraId="7F4F5824" w14:textId="138C0163" w:rsidR="00C65005" w:rsidRDefault="00C65005" w:rsidP="00AE5C21">
      <w:pPr>
        <w:pStyle w:val="Body"/>
        <w:spacing w:after="120"/>
      </w:pPr>
      <w:r>
        <w:t xml:space="preserve">Open: </w:t>
      </w:r>
      <w:r w:rsidRPr="00AE5C21">
        <w:rPr>
          <w:b/>
        </w:rPr>
        <w:t>BUSFARE</w:t>
      </w:r>
    </w:p>
    <w:p w14:paraId="21F55950" w14:textId="7937BE43" w:rsidR="00C65005" w:rsidRDefault="00C65005" w:rsidP="00AE5C21">
      <w:pPr>
        <w:pStyle w:val="BulletListLevel1"/>
      </w:pPr>
      <w:r>
        <w:t xml:space="preserve">Use </w:t>
      </w:r>
      <w:r w:rsidRPr="00AE5C21">
        <w:rPr>
          <w:b/>
        </w:rPr>
        <w:t>AUTOSUM</w:t>
      </w:r>
      <w:r>
        <w:t xml:space="preserve"> to add the </w:t>
      </w:r>
      <w:r w:rsidRPr="00AE5C21">
        <w:rPr>
          <w:b/>
        </w:rPr>
        <w:t>TOTAL</w:t>
      </w:r>
      <w:r>
        <w:t xml:space="preserve"> colum</w:t>
      </w:r>
      <w:r w:rsidR="00AE5C21">
        <w:t>n—calculate horizontal totals.</w:t>
      </w:r>
    </w:p>
    <w:p w14:paraId="5C700BD5" w14:textId="3C6B5644" w:rsidR="00C65005" w:rsidRDefault="00AE5C21" w:rsidP="00AE5C21">
      <w:pPr>
        <w:pStyle w:val="BulletListLevel1"/>
      </w:pPr>
      <w:r>
        <w:t>Copy formula down.</w:t>
      </w:r>
    </w:p>
    <w:p w14:paraId="5182C5F1" w14:textId="24405E32" w:rsidR="00C65005" w:rsidRDefault="00C65005" w:rsidP="00AE5C21">
      <w:pPr>
        <w:pStyle w:val="BulletListLevel1"/>
      </w:pPr>
      <w:r>
        <w:t>Insert formula at foot of August column to calculate totals for AUGUST. Copy formula across re</w:t>
      </w:r>
      <w:r w:rsidR="00AE5C21">
        <w:t>maining columns.</w:t>
      </w:r>
    </w:p>
    <w:p w14:paraId="20F0870B" w14:textId="38E376FA" w:rsidR="00C65005" w:rsidRDefault="00C65005" w:rsidP="00AE5C21">
      <w:pPr>
        <w:pStyle w:val="BulletListLevel1"/>
      </w:pPr>
      <w:r>
        <w:t xml:space="preserve">Format all figures to currency (except </w:t>
      </w:r>
      <w:r w:rsidRPr="00AE5C21">
        <w:rPr>
          <w:b/>
        </w:rPr>
        <w:t>BUS NUMBER</w:t>
      </w:r>
      <w:r>
        <w:t>) with the dollar sign next to numbers.</w:t>
      </w:r>
    </w:p>
    <w:p w14:paraId="46797854" w14:textId="3525F9B1" w:rsidR="00C65005" w:rsidRDefault="00C65005" w:rsidP="00AE5C21">
      <w:pPr>
        <w:pStyle w:val="BulletListLevel1"/>
      </w:pPr>
      <w:r>
        <w:t xml:space="preserve">Insert top and bottom border around column headings and also around </w:t>
      </w:r>
      <w:r w:rsidRPr="00AE5C21">
        <w:rPr>
          <w:b/>
        </w:rPr>
        <w:t>TOTAL</w:t>
      </w:r>
      <w:r>
        <w:t xml:space="preserve"> row. Add fill colour to column headings.</w:t>
      </w:r>
    </w:p>
    <w:p w14:paraId="26A4DCD6" w14:textId="2D523EC6" w:rsidR="00AE5C21" w:rsidRDefault="00C65005" w:rsidP="00C65005">
      <w:pPr>
        <w:pStyle w:val="BulletListLevel1"/>
      </w:pPr>
      <w:r>
        <w:t>Preview using Print Preview button.</w:t>
      </w:r>
    </w:p>
    <w:p w14:paraId="00FAF545" w14:textId="11A5F496" w:rsidR="00C65005" w:rsidRPr="00AE5C21" w:rsidRDefault="00AE5C21" w:rsidP="00C65005">
      <w:pPr>
        <w:pStyle w:val="BulletListLevel1"/>
        <w:rPr>
          <w:b/>
        </w:rPr>
      </w:pPr>
      <w:r w:rsidRPr="00AE5C21">
        <w:rPr>
          <w:b/>
        </w:rPr>
        <w:t>Resave and close.</w:t>
      </w:r>
    </w:p>
    <w:p w14:paraId="36A810FF" w14:textId="72E7935A" w:rsidR="00C65005" w:rsidRDefault="00C65005" w:rsidP="00AE5C21">
      <w:pPr>
        <w:pStyle w:val="Body"/>
        <w:spacing w:before="360" w:after="120"/>
      </w:pPr>
      <w:r>
        <w:t xml:space="preserve">Open: </w:t>
      </w:r>
      <w:r w:rsidRPr="00AE5C21">
        <w:rPr>
          <w:b/>
        </w:rPr>
        <w:t>FLOORSPACE</w:t>
      </w:r>
    </w:p>
    <w:p w14:paraId="68A0CE6A" w14:textId="393DC094" w:rsidR="00C65005" w:rsidRDefault="00C65005" w:rsidP="00AE5C21">
      <w:pPr>
        <w:pStyle w:val="BulletListLevel1"/>
      </w:pPr>
      <w:r>
        <w:t xml:space="preserve">Use </w:t>
      </w:r>
      <w:r w:rsidRPr="00AE5C21">
        <w:rPr>
          <w:b/>
        </w:rPr>
        <w:t>AUTOSUM</w:t>
      </w:r>
      <w:r>
        <w:t xml:space="preserve"> to add the </w:t>
      </w:r>
      <w:r w:rsidRPr="00AE5C21">
        <w:rPr>
          <w:b/>
        </w:rPr>
        <w:t>TOT</w:t>
      </w:r>
      <w:r w:rsidR="00AE5C21" w:rsidRPr="00AE5C21">
        <w:rPr>
          <w:b/>
        </w:rPr>
        <w:t xml:space="preserve">AL </w:t>
      </w:r>
      <w:r w:rsidR="00AE5C21">
        <w:t>column and copy formula down.</w:t>
      </w:r>
    </w:p>
    <w:p w14:paraId="7C1BB928" w14:textId="0B87B266" w:rsidR="00C65005" w:rsidRDefault="00C65005" w:rsidP="00AE5C21">
      <w:pPr>
        <w:pStyle w:val="BulletListLevel1"/>
      </w:pPr>
      <w:r>
        <w:t>Insert top and bottom border around colu</w:t>
      </w:r>
      <w:r w:rsidR="00AE5C21">
        <w:t>mn headings and add fill colour.</w:t>
      </w:r>
    </w:p>
    <w:p w14:paraId="4E9B2F03" w14:textId="05875DDF" w:rsidR="00C65005" w:rsidRDefault="00C65005" w:rsidP="00AE5C21">
      <w:pPr>
        <w:pStyle w:val="BulletListLevel1"/>
      </w:pPr>
      <w:r>
        <w:t>Use another fill colour to hig</w:t>
      </w:r>
      <w:r w:rsidR="00AE5C21">
        <w:t>hlight to Occupancy Rate column.</w:t>
      </w:r>
    </w:p>
    <w:p w14:paraId="63EF40C9" w14:textId="77777777" w:rsidR="00AE5C21" w:rsidRDefault="00C65005" w:rsidP="00C65005">
      <w:pPr>
        <w:pStyle w:val="BulletListLevel1"/>
      </w:pPr>
      <w:r>
        <w:t>Click on the percentage button on the toolbar to for</w:t>
      </w:r>
      <w:r w:rsidR="00AE5C21">
        <w:t>mat those cells to a percentage.</w:t>
      </w:r>
    </w:p>
    <w:p w14:paraId="12C52EF0" w14:textId="10B27662" w:rsidR="00C65005" w:rsidRPr="00AE5C21" w:rsidRDefault="00AE5C21" w:rsidP="00C65005">
      <w:pPr>
        <w:pStyle w:val="BulletListLevel1"/>
        <w:rPr>
          <w:b/>
        </w:rPr>
      </w:pPr>
      <w:r w:rsidRPr="00AE5C21">
        <w:rPr>
          <w:b/>
        </w:rPr>
        <w:t>Resave and close.</w:t>
      </w:r>
    </w:p>
    <w:p w14:paraId="40B31DCA" w14:textId="77777777" w:rsidR="00AE5C21" w:rsidRDefault="00AE5C21">
      <w:r>
        <w:br w:type="page"/>
      </w:r>
    </w:p>
    <w:p w14:paraId="59948BDF" w14:textId="1D78DC96" w:rsidR="00C65005" w:rsidRDefault="00C65005" w:rsidP="00AE5C21">
      <w:pPr>
        <w:pStyle w:val="Body"/>
        <w:spacing w:after="120"/>
      </w:pPr>
      <w:r>
        <w:lastRenderedPageBreak/>
        <w:t xml:space="preserve">Open: </w:t>
      </w:r>
      <w:r w:rsidRPr="00AE5C21">
        <w:rPr>
          <w:b/>
        </w:rPr>
        <w:t>KMRATE</w:t>
      </w:r>
    </w:p>
    <w:p w14:paraId="32C6E1AC" w14:textId="3B265904" w:rsidR="00C65005" w:rsidRDefault="00C65005" w:rsidP="00AE5C21">
      <w:pPr>
        <w:pStyle w:val="BulletListLevel1"/>
      </w:pPr>
      <w:r>
        <w:t xml:space="preserve">Use </w:t>
      </w:r>
      <w:r w:rsidRPr="00AE5C21">
        <w:rPr>
          <w:b/>
        </w:rPr>
        <w:t>AUTOSUM</w:t>
      </w:r>
      <w:r>
        <w:t xml:space="preserve"> to calculate</w:t>
      </w:r>
      <w:r w:rsidR="00AE5C21">
        <w:t xml:space="preserve"> horizontal and vertical totals.</w:t>
      </w:r>
    </w:p>
    <w:p w14:paraId="297CFFB3" w14:textId="668D54D6" w:rsidR="00AE5C21" w:rsidRDefault="00C65005" w:rsidP="00C65005">
      <w:pPr>
        <w:pStyle w:val="BulletListLevel1"/>
      </w:pPr>
      <w:r>
        <w:t>Sort into a</w:t>
      </w:r>
      <w:r w:rsidR="00AE5C21">
        <w:t>lphabetical order by Department.</w:t>
      </w:r>
    </w:p>
    <w:p w14:paraId="72E20601" w14:textId="4164A3FB" w:rsidR="00C65005" w:rsidRPr="00AE5C21" w:rsidRDefault="00AE5C21" w:rsidP="00C65005">
      <w:pPr>
        <w:pStyle w:val="BulletListLevel1"/>
        <w:rPr>
          <w:b/>
        </w:rPr>
      </w:pPr>
      <w:r w:rsidRPr="00AE5C21">
        <w:rPr>
          <w:b/>
        </w:rPr>
        <w:t>Resave and close.</w:t>
      </w:r>
    </w:p>
    <w:p w14:paraId="6F832435" w14:textId="02C2BE32" w:rsidR="00C65005" w:rsidRDefault="00C65005" w:rsidP="00AE5C21">
      <w:pPr>
        <w:pStyle w:val="Heading3"/>
      </w:pPr>
      <w:bookmarkStart w:id="69" w:name="_Toc10032490"/>
      <w:r>
        <w:t>Workbooks</w:t>
      </w:r>
      <w:bookmarkEnd w:id="69"/>
    </w:p>
    <w:p w14:paraId="05438F4D" w14:textId="6B4B7E83" w:rsidR="00C65005" w:rsidRDefault="00C65005" w:rsidP="0042394B">
      <w:pPr>
        <w:pStyle w:val="Body"/>
        <w:spacing w:after="120"/>
      </w:pPr>
      <w:r>
        <w:t>A workbook consists o</w:t>
      </w:r>
      <w:r w:rsidR="00AE5C21">
        <w:t xml:space="preserve">f a set of related worksheets. </w:t>
      </w:r>
      <w:r>
        <w:t>Related data can be kept in one location.</w:t>
      </w:r>
      <w:r w:rsidR="0042394B">
        <w:t xml:space="preserve"> </w:t>
      </w:r>
      <w:r>
        <w:t>You can move around the workbook using the navigation butto</w:t>
      </w:r>
      <w:r w:rsidR="00AE5C21">
        <w:t>ns or clicking on the sheet tab.</w:t>
      </w:r>
    </w:p>
    <w:p w14:paraId="4A415C8D" w14:textId="0DE73B8F" w:rsidR="0042394B" w:rsidRDefault="0042394B" w:rsidP="00C65005">
      <w:pPr>
        <w:pStyle w:val="Body"/>
      </w:pPr>
      <w:r>
        <w:rPr>
          <w:noProof/>
          <w:lang w:eastAsia="en-AU"/>
        </w:rPr>
        <w:drawing>
          <wp:inline distT="0" distB="0" distL="0" distR="0" wp14:anchorId="7AE49032" wp14:editId="230D1665">
            <wp:extent cx="3742660" cy="1127051"/>
            <wp:effectExtent l="0" t="0" r="0" b="0"/>
            <wp:docPr id="56" name="Picture 56" descr="screen grab of worksheets navigation button/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a:srcRect l="2918" t="10200" r="3677" b="6615"/>
                    <a:stretch/>
                  </pic:blipFill>
                  <pic:spPr bwMode="auto">
                    <a:xfrm>
                      <a:off x="0" y="0"/>
                      <a:ext cx="3758029" cy="1131679"/>
                    </a:xfrm>
                    <a:prstGeom prst="rect">
                      <a:avLst/>
                    </a:prstGeom>
                    <a:ln>
                      <a:noFill/>
                    </a:ln>
                    <a:extLst>
                      <a:ext uri="{53640926-AAD7-44D8-BBD7-CCE9431645EC}">
                        <a14:shadowObscured xmlns:a14="http://schemas.microsoft.com/office/drawing/2010/main"/>
                      </a:ext>
                    </a:extLst>
                  </pic:spPr>
                </pic:pic>
              </a:graphicData>
            </a:graphic>
          </wp:inline>
        </w:drawing>
      </w:r>
    </w:p>
    <w:p w14:paraId="25912A0F" w14:textId="6D562994" w:rsidR="00C65005" w:rsidRDefault="00C65005" w:rsidP="0042394B">
      <w:pPr>
        <w:pStyle w:val="Heading4"/>
        <w:spacing w:before="360"/>
      </w:pPr>
      <w:r>
        <w:t>To add a</w:t>
      </w:r>
      <w:r w:rsidR="0042394B">
        <w:t xml:space="preserve"> sheet within the same workbook</w:t>
      </w:r>
    </w:p>
    <w:p w14:paraId="2AAB4112" w14:textId="71AC9F0D" w:rsidR="00C65005" w:rsidRDefault="00AE5C21" w:rsidP="00AE5C21">
      <w:pPr>
        <w:pStyle w:val="BulletListLevel1"/>
      </w:pPr>
      <w:r>
        <w:t>Click on the New sheet butto</w:t>
      </w:r>
      <w:r w:rsidR="0042394B">
        <w:t>n</w:t>
      </w:r>
      <w:r>
        <w:t>.</w:t>
      </w:r>
    </w:p>
    <w:p w14:paraId="29F142F6" w14:textId="16B40BD2" w:rsidR="00C65005" w:rsidRDefault="00C65005" w:rsidP="0042394B">
      <w:pPr>
        <w:pStyle w:val="Heading4"/>
      </w:pPr>
      <w:r>
        <w:t xml:space="preserve">To </w:t>
      </w:r>
      <w:r w:rsidR="0042394B">
        <w:t>move a sheet within the same workbook</w:t>
      </w:r>
    </w:p>
    <w:p w14:paraId="27A28EAB" w14:textId="7985C2FD" w:rsidR="00C65005" w:rsidRDefault="00C65005" w:rsidP="00AE5C21">
      <w:pPr>
        <w:pStyle w:val="BulletListLevel1"/>
      </w:pPr>
      <w:r>
        <w:t>Se</w:t>
      </w:r>
      <w:r w:rsidR="00AE5C21">
        <w:t>lect sheet tab you wish to move.</w:t>
      </w:r>
    </w:p>
    <w:p w14:paraId="2247EB8C" w14:textId="783009A0" w:rsidR="00C65005" w:rsidRDefault="00C65005" w:rsidP="00AE5C21">
      <w:pPr>
        <w:pStyle w:val="BulletListLevel1"/>
      </w:pPr>
      <w:r>
        <w:t>Drag it to its new location (note triangle indicates position)</w:t>
      </w:r>
      <w:r w:rsidR="00AE5C21">
        <w:t>.</w:t>
      </w:r>
    </w:p>
    <w:p w14:paraId="510EAC29" w14:textId="76891EE2" w:rsidR="00C65005" w:rsidRDefault="00C65005" w:rsidP="00AE5C21">
      <w:pPr>
        <w:pStyle w:val="BulletListLevel1"/>
      </w:pPr>
      <w:r>
        <w:t xml:space="preserve">Release mouse button when triangle </w:t>
      </w:r>
      <w:r w:rsidR="00AE5C21">
        <w:t>is in desired location.</w:t>
      </w:r>
    </w:p>
    <w:p w14:paraId="0FFC7335" w14:textId="56C457BD" w:rsidR="00C65005" w:rsidRDefault="00C65005" w:rsidP="00AE5C21">
      <w:pPr>
        <w:pStyle w:val="Heading4"/>
      </w:pPr>
      <w:r>
        <w:t xml:space="preserve">Delete a sheet </w:t>
      </w:r>
    </w:p>
    <w:p w14:paraId="62DC5F37" w14:textId="18BD29F1" w:rsidR="00C65005" w:rsidRDefault="00C65005" w:rsidP="00AE5C21">
      <w:pPr>
        <w:pStyle w:val="BulletListLevel1"/>
      </w:pPr>
      <w:r>
        <w:t>With mouse positioned over sheet tab to be deleted, click right mouse button</w:t>
      </w:r>
      <w:r w:rsidR="00AE5C21">
        <w:t>.</w:t>
      </w:r>
    </w:p>
    <w:p w14:paraId="48041DF5" w14:textId="53F5EB38" w:rsidR="00C65005" w:rsidRDefault="00C65005" w:rsidP="00AE5C21">
      <w:pPr>
        <w:pStyle w:val="BulletListLevel1"/>
      </w:pPr>
      <w:r>
        <w:t>Select</w:t>
      </w:r>
      <w:r w:rsidR="00AE5C21">
        <w:t xml:space="preserve"> Delete from the dialogue box.</w:t>
      </w:r>
    </w:p>
    <w:p w14:paraId="60FE1C64" w14:textId="77777777" w:rsidR="00C65005" w:rsidRDefault="00C65005" w:rsidP="00AE5C21">
      <w:pPr>
        <w:pStyle w:val="Heading4"/>
      </w:pPr>
      <w:r>
        <w:t xml:space="preserve">Rename a sheet </w:t>
      </w:r>
    </w:p>
    <w:p w14:paraId="0F9400BF" w14:textId="2D0B773A" w:rsidR="00C65005" w:rsidRDefault="00C65005" w:rsidP="00AE5C21">
      <w:pPr>
        <w:pStyle w:val="BulletListLevel1"/>
      </w:pPr>
      <w:r>
        <w:t>With mouse positioned over sheet tab to be renamed, double click left mouse button</w:t>
      </w:r>
      <w:r w:rsidR="00AE5C21">
        <w:t>.</w:t>
      </w:r>
    </w:p>
    <w:p w14:paraId="3BED5FC0" w14:textId="7CDCD0DD" w:rsidR="00C65005" w:rsidRDefault="00C65005" w:rsidP="00AE5C21">
      <w:pPr>
        <w:pStyle w:val="BulletListLevel1"/>
      </w:pPr>
      <w:r>
        <w:t>Ex</w:t>
      </w:r>
      <w:r w:rsidR="00AE5C21">
        <w:t>isting name will be highlighted.</w:t>
      </w:r>
    </w:p>
    <w:p w14:paraId="1C7F23B7" w14:textId="080D5D2F" w:rsidR="00C65005" w:rsidRDefault="00C65005" w:rsidP="00AE5C21">
      <w:pPr>
        <w:pStyle w:val="BulletListLevel1"/>
      </w:pPr>
      <w:r>
        <w:t>Typ</w:t>
      </w:r>
      <w:r w:rsidR="00AE5C21">
        <w:t xml:space="preserve">e the new name then press </w:t>
      </w:r>
      <w:r w:rsidR="00AE5C21" w:rsidRPr="00976F18">
        <w:rPr>
          <w:b/>
        </w:rPr>
        <w:t>Enter</w:t>
      </w:r>
      <w:r w:rsidR="00AE5C21">
        <w:t>.</w:t>
      </w:r>
    </w:p>
    <w:tbl>
      <w:tblPr>
        <w:tblW w:w="9072" w:type="dxa"/>
        <w:shd w:val="clear" w:color="auto" w:fill="E7E7D4"/>
        <w:tblLook w:val="0600" w:firstRow="0" w:lastRow="0" w:firstColumn="0" w:lastColumn="0" w:noHBand="1" w:noVBand="1"/>
      </w:tblPr>
      <w:tblGrid>
        <w:gridCol w:w="1149"/>
        <w:gridCol w:w="7923"/>
      </w:tblGrid>
      <w:tr w:rsidR="0042394B" w14:paraId="54609EBF" w14:textId="77777777" w:rsidTr="0016738A">
        <w:trPr>
          <w:trHeight w:val="659"/>
        </w:trPr>
        <w:tc>
          <w:tcPr>
            <w:tcW w:w="1149" w:type="dxa"/>
            <w:shd w:val="clear" w:color="auto" w:fill="E7E7D4"/>
            <w:vAlign w:val="center"/>
          </w:tcPr>
          <w:p w14:paraId="711A9875" w14:textId="77777777" w:rsidR="0042394B" w:rsidRPr="009C3DED" w:rsidRDefault="0042394B" w:rsidP="0016738A">
            <w:pPr>
              <w:pStyle w:val="BulletListLevel1"/>
              <w:numPr>
                <w:ilvl w:val="0"/>
                <w:numId w:val="0"/>
              </w:numPr>
              <w:spacing w:after="0"/>
            </w:pPr>
            <w:r>
              <w:rPr>
                <w:noProof/>
                <w:lang w:eastAsia="en-AU"/>
              </w:rPr>
              <w:lastRenderedPageBreak/>
              <w:drawing>
                <wp:inline distT="0" distB="0" distL="0" distR="0" wp14:anchorId="19B6E140" wp14:editId="17EC2241">
                  <wp:extent cx="365760" cy="357809"/>
                  <wp:effectExtent l="0" t="0" r="0" b="4445"/>
                  <wp:docPr id="57" name="Picture 5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23" w:type="dxa"/>
            <w:shd w:val="clear" w:color="auto" w:fill="E7E7D4"/>
          </w:tcPr>
          <w:p w14:paraId="2457B8FE" w14:textId="77777777" w:rsidR="0042394B" w:rsidRPr="009C3DED" w:rsidRDefault="0042394B" w:rsidP="0016738A">
            <w:pPr>
              <w:pStyle w:val="Heading1noTOC"/>
            </w:pPr>
            <w:r w:rsidRPr="009C3DED">
              <w:t>Practice activity</w:t>
            </w:r>
          </w:p>
        </w:tc>
      </w:tr>
    </w:tbl>
    <w:p w14:paraId="789F524B" w14:textId="6E7BEFC7" w:rsidR="00C65005" w:rsidRDefault="0042394B" w:rsidP="001B4673">
      <w:pPr>
        <w:pStyle w:val="Heading2"/>
      </w:pPr>
      <w:bookmarkStart w:id="70" w:name="_Toc10032491"/>
      <w:r>
        <w:t xml:space="preserve">Activity: </w:t>
      </w:r>
      <w:r w:rsidR="0016738A">
        <w:t>Totals</w:t>
      </w:r>
      <w:bookmarkEnd w:id="70"/>
    </w:p>
    <w:p w14:paraId="73CD0BF7" w14:textId="7AB6A84A" w:rsidR="0042394B" w:rsidRDefault="0042394B" w:rsidP="00976F18">
      <w:pPr>
        <w:pStyle w:val="Body"/>
        <w:spacing w:after="120"/>
      </w:pPr>
      <w:r>
        <w:t xml:space="preserve">OPEN: the workbook </w:t>
      </w:r>
      <w:r w:rsidRPr="00976F18">
        <w:rPr>
          <w:b/>
        </w:rPr>
        <w:t>TOTALS</w:t>
      </w:r>
    </w:p>
    <w:p w14:paraId="244490C1" w14:textId="0FB23EE0" w:rsidR="0042394B" w:rsidRDefault="00976F18" w:rsidP="00976F18">
      <w:pPr>
        <w:pStyle w:val="BulletListLevel1"/>
        <w:spacing w:after="120"/>
      </w:pPr>
      <w:r>
        <w:t xml:space="preserve">Click on worksheet tab </w:t>
      </w:r>
      <w:r w:rsidRPr="00976F18">
        <w:rPr>
          <w:b/>
        </w:rPr>
        <w:t>COLES</w:t>
      </w:r>
      <w:r>
        <w:t xml:space="preserve"> </w:t>
      </w:r>
      <w:r w:rsidR="0042394B">
        <w:t>in bottom left-h</w:t>
      </w:r>
      <w:r>
        <w:t>and corner of screen to open.</w:t>
      </w:r>
    </w:p>
    <w:p w14:paraId="4422DBEF" w14:textId="6330F42B" w:rsidR="00976F18" w:rsidRDefault="00976F18" w:rsidP="00976F18">
      <w:pPr>
        <w:pStyle w:val="Body"/>
        <w:spacing w:after="120"/>
        <w:ind w:left="737"/>
      </w:pPr>
      <w:r>
        <w:rPr>
          <w:noProof/>
          <w:lang w:eastAsia="en-AU"/>
        </w:rPr>
        <w:drawing>
          <wp:inline distT="0" distB="0" distL="0" distR="0" wp14:anchorId="68140FC1" wp14:editId="7F2729F0">
            <wp:extent cx="4680000" cy="638231"/>
            <wp:effectExtent l="0" t="0" r="6350" b="9525"/>
            <wp:docPr id="110578125" name="Picture 110578125" descr="Screen grab of worksheet tabs with COLES selec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9"/>
                    <a:srcRect l="1484" r="4647" b="8879"/>
                    <a:stretch/>
                  </pic:blipFill>
                  <pic:spPr bwMode="auto">
                    <a:xfrm>
                      <a:off x="0" y="0"/>
                      <a:ext cx="4680000" cy="638231"/>
                    </a:xfrm>
                    <a:prstGeom prst="rect">
                      <a:avLst/>
                    </a:prstGeom>
                    <a:ln>
                      <a:noFill/>
                    </a:ln>
                    <a:extLst>
                      <a:ext uri="{53640926-AAD7-44D8-BBD7-CCE9431645EC}">
                        <a14:shadowObscured xmlns:a14="http://schemas.microsoft.com/office/drawing/2010/main"/>
                      </a:ext>
                    </a:extLst>
                  </pic:spPr>
                </pic:pic>
              </a:graphicData>
            </a:graphic>
          </wp:inline>
        </w:drawing>
      </w:r>
    </w:p>
    <w:p w14:paraId="2AF3B5C9" w14:textId="3C14A29B" w:rsidR="0042394B" w:rsidRDefault="0042394B" w:rsidP="001B4673">
      <w:pPr>
        <w:pStyle w:val="BulletListLevel1"/>
      </w:pPr>
      <w:r>
        <w:t>Total the month of January using (</w:t>
      </w:r>
      <w:r w:rsidRPr="00976F18">
        <w:rPr>
          <w:b/>
        </w:rPr>
        <w:t>Autosum</w:t>
      </w:r>
      <w:r>
        <w:t>) in the editing section of the home ribbon.</w:t>
      </w:r>
    </w:p>
    <w:p w14:paraId="6291AB19" w14:textId="7AB4429A" w:rsidR="0042394B" w:rsidRDefault="0042394B" w:rsidP="001B4673">
      <w:pPr>
        <w:pStyle w:val="BulletListLevel1"/>
      </w:pPr>
      <w:r>
        <w:t>Use Autofill</w:t>
      </w:r>
      <w:r w:rsidR="00976F18">
        <w:t xml:space="preserve"> to copy formula for all months.</w:t>
      </w:r>
    </w:p>
    <w:p w14:paraId="095DB813" w14:textId="6CD6EFE1" w:rsidR="0042394B" w:rsidRDefault="00976F18" w:rsidP="001B4673">
      <w:pPr>
        <w:pStyle w:val="BulletListLevel1"/>
      </w:pPr>
      <w:r>
        <w:t xml:space="preserve">Total the columns </w:t>
      </w:r>
      <w:r w:rsidR="0042394B">
        <w:t xml:space="preserve">GROCERIES, MEATS, SUNDRIES and </w:t>
      </w:r>
      <w:r w:rsidR="0042394B" w:rsidRPr="0016738A">
        <w:rPr>
          <w:b/>
        </w:rPr>
        <w:t>MONTHLY TOTAL</w:t>
      </w:r>
      <w:r>
        <w:t>.</w:t>
      </w:r>
    </w:p>
    <w:p w14:paraId="6B6B6A25" w14:textId="02E2052B" w:rsidR="0042394B" w:rsidRDefault="0042394B" w:rsidP="001B4673">
      <w:pPr>
        <w:pStyle w:val="BulletListLevel1"/>
      </w:pPr>
      <w:r>
        <w:t>Format to currency and apply borders, colour a</w:t>
      </w:r>
      <w:r w:rsidR="00976F18">
        <w:t>nd/or pattern where appropriate.</w:t>
      </w:r>
    </w:p>
    <w:p w14:paraId="12D404F5" w14:textId="0AA16716" w:rsidR="0042394B" w:rsidRDefault="0042394B" w:rsidP="001B4673">
      <w:pPr>
        <w:pStyle w:val="BulletListLevel1"/>
      </w:pPr>
      <w:r>
        <w:t>Centre the heading and sub</w:t>
      </w:r>
      <w:r w:rsidR="00976F18">
        <w:t>-heading across the worksheet.</w:t>
      </w:r>
    </w:p>
    <w:p w14:paraId="6ACED3B0" w14:textId="1342672F" w:rsidR="0042394B" w:rsidRDefault="0042394B" w:rsidP="001B4673">
      <w:pPr>
        <w:pStyle w:val="BulletListLevel1"/>
      </w:pPr>
      <w:r>
        <w:t>Bol</w:t>
      </w:r>
      <w:r w:rsidR="0016738A">
        <w:t>d and increase point size to 16.</w:t>
      </w:r>
    </w:p>
    <w:p w14:paraId="02957EC7" w14:textId="77777777" w:rsidR="0016738A" w:rsidRDefault="0042394B" w:rsidP="0042394B">
      <w:pPr>
        <w:pStyle w:val="BulletListLevel1"/>
      </w:pPr>
      <w:r>
        <w:t>All column headings should be vertically centred</w:t>
      </w:r>
      <w:r w:rsidR="0016738A">
        <w:t>—</w:t>
      </w:r>
      <w:r w:rsidRPr="0016738A">
        <w:rPr>
          <w:b/>
        </w:rPr>
        <w:t>MONTHLY TO</w:t>
      </w:r>
      <w:r w:rsidR="00976F18" w:rsidRPr="0016738A">
        <w:rPr>
          <w:b/>
        </w:rPr>
        <w:t>TAL</w:t>
      </w:r>
      <w:r w:rsidR="00976F18">
        <w:t xml:space="preserve"> should be wrapped in cell.</w:t>
      </w:r>
    </w:p>
    <w:p w14:paraId="45AF1CC3" w14:textId="51F60FF2" w:rsidR="0042394B" w:rsidRDefault="001B4673" w:rsidP="0042394B">
      <w:pPr>
        <w:pStyle w:val="BulletListLevel1"/>
      </w:pPr>
      <w:r>
        <w:t xml:space="preserve">Click on the </w:t>
      </w:r>
      <w:r w:rsidRPr="0016738A">
        <w:rPr>
          <w:b/>
        </w:rPr>
        <w:t xml:space="preserve">MUSIC </w:t>
      </w:r>
      <w:r>
        <w:t xml:space="preserve">tab </w:t>
      </w:r>
      <w:r w:rsidR="0042394B">
        <w:t>(</w:t>
      </w:r>
      <w:r w:rsidR="0042394B" w:rsidRPr="0016738A">
        <w:rPr>
          <w:b/>
        </w:rPr>
        <w:t>TOTALS workbook)</w:t>
      </w:r>
      <w:r w:rsidR="0016738A">
        <w:rPr>
          <w:b/>
        </w:rPr>
        <w:t>.</w:t>
      </w:r>
    </w:p>
    <w:p w14:paraId="69EF3EC0" w14:textId="67312501" w:rsidR="0042394B" w:rsidRDefault="0016738A" w:rsidP="001B4673">
      <w:pPr>
        <w:pStyle w:val="BulletListLevel1"/>
      </w:pPr>
      <w:r>
        <w:t xml:space="preserve">Calculate the </w:t>
      </w:r>
      <w:r w:rsidR="0042394B" w:rsidRPr="0016738A">
        <w:rPr>
          <w:b/>
        </w:rPr>
        <w:t>TOTAL SALES</w:t>
      </w:r>
      <w:r w:rsidR="0042394B">
        <w:t xml:space="preserve"> and </w:t>
      </w:r>
      <w:r w:rsidR="0042394B" w:rsidRPr="0016738A">
        <w:rPr>
          <w:b/>
        </w:rPr>
        <w:t>ITEM TOTALS</w:t>
      </w:r>
      <w:r>
        <w:t>.</w:t>
      </w:r>
    </w:p>
    <w:p w14:paraId="1A474AC2" w14:textId="1088C79C" w:rsidR="0042394B" w:rsidRDefault="0016738A" w:rsidP="001B4673">
      <w:pPr>
        <w:pStyle w:val="BulletListLevel1"/>
      </w:pPr>
      <w:r>
        <w:t xml:space="preserve">Change the sales of </w:t>
      </w:r>
      <w:r w:rsidRPr="0016738A">
        <w:rPr>
          <w:b/>
        </w:rPr>
        <w:t xml:space="preserve">ALBUMS </w:t>
      </w:r>
      <w:r w:rsidR="0042394B" w:rsidRPr="0016738A">
        <w:rPr>
          <w:b/>
        </w:rPr>
        <w:t>for JUL-SEPT</w:t>
      </w:r>
      <w:r>
        <w:t xml:space="preserve">—it should be </w:t>
      </w:r>
      <w:r w:rsidRPr="009A7F54">
        <w:rPr>
          <w:b/>
        </w:rPr>
        <w:t>55500</w:t>
      </w:r>
      <w:r>
        <w:t>.</w:t>
      </w:r>
    </w:p>
    <w:p w14:paraId="3C0BA362" w14:textId="17B9AA71" w:rsidR="0042394B" w:rsidRDefault="0042394B" w:rsidP="001B4673">
      <w:pPr>
        <w:pStyle w:val="BulletListLevel1"/>
      </w:pPr>
      <w:r>
        <w:t>Insert a</w:t>
      </w:r>
      <w:r w:rsidR="009A7F54">
        <w:t xml:space="preserve"> new column after </w:t>
      </w:r>
      <w:r w:rsidR="009A7F54" w:rsidRPr="009A7F54">
        <w:rPr>
          <w:b/>
        </w:rPr>
        <w:t>SINGLES</w:t>
      </w:r>
      <w:r w:rsidR="009A7F54">
        <w:t xml:space="preserve"> for </w:t>
      </w:r>
      <w:r w:rsidRPr="009A7F54">
        <w:rPr>
          <w:b/>
        </w:rPr>
        <w:t>COMPACT DISKS</w:t>
      </w:r>
      <w:r>
        <w:t xml:space="preserve"> and enter the figures below: </w:t>
      </w:r>
    </w:p>
    <w:p w14:paraId="2587B534" w14:textId="1778DF7D" w:rsidR="0042394B" w:rsidRDefault="009A7F54" w:rsidP="009A7F54">
      <w:pPr>
        <w:pStyle w:val="BulletlistLevel2"/>
      </w:pPr>
      <w:r>
        <w:tab/>
        <w:t xml:space="preserve">JAN-MAR </w:t>
      </w:r>
      <w:r>
        <w:tab/>
        <w:t>40348</w:t>
      </w:r>
    </w:p>
    <w:p w14:paraId="623F541F" w14:textId="784D8B3B" w:rsidR="0042394B" w:rsidRDefault="009A7F54" w:rsidP="009A7F54">
      <w:pPr>
        <w:pStyle w:val="BulletlistLevel2"/>
      </w:pPr>
      <w:r>
        <w:tab/>
        <w:t xml:space="preserve">APR-JUN </w:t>
      </w:r>
      <w:r>
        <w:tab/>
        <w:t>53098</w:t>
      </w:r>
    </w:p>
    <w:p w14:paraId="216650A2" w14:textId="142C7AB9" w:rsidR="009A7F54" w:rsidRDefault="009A7F54" w:rsidP="009A7F54">
      <w:pPr>
        <w:pStyle w:val="BulletlistLevel2"/>
      </w:pPr>
      <w:r>
        <w:t xml:space="preserve">JUL-SEPT </w:t>
      </w:r>
      <w:r>
        <w:tab/>
        <w:t>43521</w:t>
      </w:r>
    </w:p>
    <w:p w14:paraId="096CCA4D" w14:textId="61F7EEA6" w:rsidR="009A7F54" w:rsidRDefault="009A7F54" w:rsidP="009A7F54">
      <w:pPr>
        <w:pStyle w:val="BulletlistLevel2"/>
      </w:pPr>
      <w:r>
        <w:t xml:space="preserve">OCT-DEC </w:t>
      </w:r>
      <w:r>
        <w:tab/>
        <w:t>64890</w:t>
      </w:r>
    </w:p>
    <w:p w14:paraId="328B0700" w14:textId="79A88D28" w:rsidR="0042394B" w:rsidRDefault="0042394B" w:rsidP="0016738A">
      <w:pPr>
        <w:pStyle w:val="BulletListLevel1"/>
      </w:pPr>
      <w:r>
        <w:t>Auto-fill formulae across where necessary</w:t>
      </w:r>
      <w:r w:rsidR="0016738A">
        <w:t>—check the</w:t>
      </w:r>
      <w:r>
        <w:t xml:space="preserve"> </w:t>
      </w:r>
      <w:r w:rsidRPr="009A7F54">
        <w:rPr>
          <w:b/>
        </w:rPr>
        <w:t>TOTAL S</w:t>
      </w:r>
      <w:r w:rsidR="009A7F54" w:rsidRPr="009A7F54">
        <w:rPr>
          <w:b/>
        </w:rPr>
        <w:t>ALES</w:t>
      </w:r>
      <w:r w:rsidR="009A7F54">
        <w:t xml:space="preserve"> to ensure range is correct.</w:t>
      </w:r>
    </w:p>
    <w:p w14:paraId="1A984765" w14:textId="4846E590" w:rsidR="0042394B" w:rsidRDefault="0042394B" w:rsidP="0016738A">
      <w:pPr>
        <w:pStyle w:val="BulletListLevel1"/>
      </w:pPr>
      <w:r>
        <w:t xml:space="preserve">Apply right alignment, word-wrap and vertical </w:t>
      </w:r>
      <w:r w:rsidR="009A7F54">
        <w:t xml:space="preserve">centring to </w:t>
      </w:r>
      <w:r w:rsidR="009A7F54" w:rsidRPr="009A7F54">
        <w:rPr>
          <w:b/>
        </w:rPr>
        <w:t>ALL</w:t>
      </w:r>
      <w:r w:rsidR="009A7F54">
        <w:t xml:space="preserve"> column headings.</w:t>
      </w:r>
    </w:p>
    <w:p w14:paraId="5EF7B09A" w14:textId="6BD8A92A" w:rsidR="0042394B" w:rsidRDefault="0042394B" w:rsidP="0016738A">
      <w:pPr>
        <w:pStyle w:val="BulletListLevel1"/>
      </w:pPr>
      <w:r>
        <w:lastRenderedPageBreak/>
        <w:t>Apply italics and bold where desired</w:t>
      </w:r>
      <w:r w:rsidR="009A7F54">
        <w:t xml:space="preserve"> and currency where appropriate.</w:t>
      </w:r>
    </w:p>
    <w:p w14:paraId="3386DE50" w14:textId="77777777" w:rsidR="009A7F54" w:rsidRDefault="0042394B" w:rsidP="0042394B">
      <w:pPr>
        <w:pStyle w:val="BulletListLevel1"/>
      </w:pPr>
      <w:r>
        <w:t>Apply borders and colour and Increase row height to al</w:t>
      </w:r>
      <w:r w:rsidR="009A7F54">
        <w:t>l cells containing data to 22.5.</w:t>
      </w:r>
    </w:p>
    <w:p w14:paraId="39F9331B" w14:textId="77777777" w:rsidR="009A7F54" w:rsidRDefault="0016738A" w:rsidP="0042394B">
      <w:pPr>
        <w:pStyle w:val="BulletListLevel1"/>
      </w:pPr>
      <w:r>
        <w:t xml:space="preserve">Click on the </w:t>
      </w:r>
      <w:r w:rsidRPr="009A7F54">
        <w:rPr>
          <w:b/>
        </w:rPr>
        <w:t>MARKS</w:t>
      </w:r>
      <w:r>
        <w:t xml:space="preserve"> </w:t>
      </w:r>
      <w:r w:rsidR="009A7F54">
        <w:t>tab (</w:t>
      </w:r>
      <w:r w:rsidR="009A7F54" w:rsidRPr="009A7F54">
        <w:rPr>
          <w:b/>
        </w:rPr>
        <w:t>TOTALS</w:t>
      </w:r>
      <w:r w:rsidR="009A7F54">
        <w:t xml:space="preserve"> workbook).</w:t>
      </w:r>
    </w:p>
    <w:p w14:paraId="62A47DD1" w14:textId="2137CD8D" w:rsidR="0042394B" w:rsidRDefault="0042394B" w:rsidP="0042394B">
      <w:pPr>
        <w:pStyle w:val="BulletListLevel1"/>
      </w:pPr>
      <w:r>
        <w:t>Calculate t</w:t>
      </w:r>
      <w:r w:rsidR="009A7F54">
        <w:t>he total marks for each subject.</w:t>
      </w:r>
    </w:p>
    <w:p w14:paraId="5B7B948A" w14:textId="589682CC" w:rsidR="0042394B" w:rsidRDefault="0042394B" w:rsidP="0016738A">
      <w:pPr>
        <w:pStyle w:val="BulletListLevel1"/>
      </w:pPr>
      <w:r>
        <w:t>Change the row labels to italics an</w:t>
      </w:r>
      <w:r w:rsidR="009A7F54">
        <w:t>d increase the row height to 22.</w:t>
      </w:r>
    </w:p>
    <w:p w14:paraId="2EFE5544" w14:textId="1B880FB9" w:rsidR="0042394B" w:rsidRDefault="0042394B" w:rsidP="0016738A">
      <w:pPr>
        <w:pStyle w:val="BulletListLevel1"/>
      </w:pPr>
      <w:r>
        <w:t>Bold, vertically centre and word-wrap column heading</w:t>
      </w:r>
      <w:r w:rsidR="009A7F54">
        <w:t>s - apply borders appropriately.</w:t>
      </w:r>
    </w:p>
    <w:p w14:paraId="6F7752D1" w14:textId="15EC6D24" w:rsidR="0042394B" w:rsidRDefault="0042394B" w:rsidP="009A7F54">
      <w:pPr>
        <w:pStyle w:val="BulletListLevel1"/>
      </w:pPr>
      <w:r>
        <w:t>Insert a new studen</w:t>
      </w:r>
      <w:r w:rsidR="0016738A">
        <w:t xml:space="preserve">t </w:t>
      </w:r>
      <w:r w:rsidR="0016738A" w:rsidRPr="009A7F54">
        <w:rPr>
          <w:b/>
        </w:rPr>
        <w:t>ARNOLD</w:t>
      </w:r>
      <w:r w:rsidR="0016738A">
        <w:t>—His marks are: Spreadsheet Fundamentals (</w:t>
      </w:r>
      <w:r w:rsidR="0016738A" w:rsidRPr="009A7F54">
        <w:rPr>
          <w:b/>
        </w:rPr>
        <w:t>66</w:t>
      </w:r>
      <w:r w:rsidR="0016738A">
        <w:t>)</w:t>
      </w:r>
      <w:r w:rsidR="009A7F54">
        <w:t xml:space="preserve">, </w:t>
      </w:r>
      <w:r w:rsidR="0016738A">
        <w:t xml:space="preserve">Database Fundamentals </w:t>
      </w:r>
      <w:r>
        <w:t>(</w:t>
      </w:r>
      <w:r w:rsidRPr="009A7F54">
        <w:rPr>
          <w:b/>
        </w:rPr>
        <w:t>79</w:t>
      </w:r>
      <w:r>
        <w:t>)</w:t>
      </w:r>
      <w:r w:rsidR="009A7F54">
        <w:t>,</w:t>
      </w:r>
      <w:r w:rsidR="0016738A">
        <w:t xml:space="preserve"> Data Retrieval (</w:t>
      </w:r>
      <w:r w:rsidR="0016738A" w:rsidRPr="009A7F54">
        <w:rPr>
          <w:b/>
        </w:rPr>
        <w:t>89</w:t>
      </w:r>
      <w:r w:rsidR="0016738A">
        <w:t>)</w:t>
      </w:r>
      <w:r w:rsidR="009A7F54">
        <w:t>,</w:t>
      </w:r>
      <w:r w:rsidR="0016738A">
        <w:t xml:space="preserve"> and Computer Operations (</w:t>
      </w:r>
      <w:r w:rsidR="0016738A" w:rsidRPr="009A7F54">
        <w:rPr>
          <w:b/>
        </w:rPr>
        <w:t>55</w:t>
      </w:r>
      <w:r w:rsidR="0016738A">
        <w:t>)</w:t>
      </w:r>
      <w:r w:rsidR="009A7F54">
        <w:t>.</w:t>
      </w:r>
    </w:p>
    <w:p w14:paraId="4FB118AE" w14:textId="0DD669D2" w:rsidR="0042394B" w:rsidRDefault="0042394B" w:rsidP="0016738A">
      <w:pPr>
        <w:pStyle w:val="BulletListLevel1"/>
      </w:pPr>
      <w:r>
        <w:t>Insert a suitable title at the top of the worksheet, centred across worksheet and insert a blank row under the title.</w:t>
      </w:r>
    </w:p>
    <w:p w14:paraId="7E69777D" w14:textId="57EE5AAF" w:rsidR="0042394B" w:rsidRDefault="0016738A" w:rsidP="009A7F54">
      <w:pPr>
        <w:pStyle w:val="BulletListLevel1"/>
        <w:spacing w:after="360"/>
      </w:pPr>
      <w:r>
        <w:t xml:space="preserve">Save and Close workbook </w:t>
      </w:r>
      <w:r w:rsidR="0042394B" w:rsidRPr="0016738A">
        <w:rPr>
          <w:b/>
        </w:rPr>
        <w:t>TOTALS</w:t>
      </w:r>
      <w:r w:rsidR="009A7F54">
        <w:rPr>
          <w:b/>
        </w:rPr>
        <w:t>.</w:t>
      </w:r>
    </w:p>
    <w:tbl>
      <w:tblPr>
        <w:tblW w:w="9072" w:type="dxa"/>
        <w:shd w:val="clear" w:color="auto" w:fill="E7E7D4"/>
        <w:tblLook w:val="0600" w:firstRow="0" w:lastRow="0" w:firstColumn="0" w:lastColumn="0" w:noHBand="1" w:noVBand="1"/>
      </w:tblPr>
      <w:tblGrid>
        <w:gridCol w:w="1149"/>
        <w:gridCol w:w="7923"/>
      </w:tblGrid>
      <w:tr w:rsidR="0042394B" w14:paraId="3902DFC2" w14:textId="77777777" w:rsidTr="0016738A">
        <w:trPr>
          <w:trHeight w:val="659"/>
        </w:trPr>
        <w:tc>
          <w:tcPr>
            <w:tcW w:w="1149" w:type="dxa"/>
            <w:shd w:val="clear" w:color="auto" w:fill="E7E7D4"/>
            <w:vAlign w:val="center"/>
          </w:tcPr>
          <w:p w14:paraId="050816E2" w14:textId="77777777" w:rsidR="0042394B" w:rsidRPr="009C3DED" w:rsidRDefault="0042394B" w:rsidP="0016738A">
            <w:pPr>
              <w:pStyle w:val="BulletListLevel1"/>
              <w:numPr>
                <w:ilvl w:val="0"/>
                <w:numId w:val="0"/>
              </w:numPr>
              <w:spacing w:after="0"/>
            </w:pPr>
            <w:r>
              <w:rPr>
                <w:noProof/>
                <w:lang w:eastAsia="en-AU"/>
              </w:rPr>
              <w:drawing>
                <wp:inline distT="0" distB="0" distL="0" distR="0" wp14:anchorId="3E4EF157" wp14:editId="758D649A">
                  <wp:extent cx="365760" cy="357809"/>
                  <wp:effectExtent l="0" t="0" r="0" b="4445"/>
                  <wp:docPr id="58" name="Picture 58"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23" w:type="dxa"/>
            <w:shd w:val="clear" w:color="auto" w:fill="E7E7D4"/>
          </w:tcPr>
          <w:p w14:paraId="226287DD" w14:textId="77777777" w:rsidR="0042394B" w:rsidRPr="009C3DED" w:rsidRDefault="0042394B" w:rsidP="0016738A">
            <w:pPr>
              <w:pStyle w:val="Heading1noTOC"/>
            </w:pPr>
            <w:r w:rsidRPr="009C3DED">
              <w:t>Practice activity</w:t>
            </w:r>
          </w:p>
        </w:tc>
      </w:tr>
    </w:tbl>
    <w:p w14:paraId="4B2DEB9B" w14:textId="51295888" w:rsidR="0042394B" w:rsidRDefault="0042394B" w:rsidP="006E1063">
      <w:pPr>
        <w:pStyle w:val="Heading2"/>
        <w:spacing w:before="120"/>
      </w:pPr>
      <w:bookmarkStart w:id="71" w:name="_Toc10032492"/>
      <w:r>
        <w:t xml:space="preserve">Activity: </w:t>
      </w:r>
      <w:r w:rsidR="000E2A0F">
        <w:t>Calculate</w:t>
      </w:r>
      <w:bookmarkEnd w:id="71"/>
    </w:p>
    <w:p w14:paraId="463BB2CD" w14:textId="53A968AD" w:rsidR="0042394B" w:rsidRDefault="0042394B" w:rsidP="0042394B">
      <w:pPr>
        <w:pStyle w:val="Body"/>
      </w:pPr>
      <w:r>
        <w:t>C</w:t>
      </w:r>
      <w:r w:rsidR="009C43DF">
        <w:t>reate</w:t>
      </w:r>
      <w:r>
        <w:t xml:space="preserve"> the new workbook as shown below and save as </w:t>
      </w:r>
      <w:r w:rsidRPr="009A7F54">
        <w:rPr>
          <w:b/>
        </w:rPr>
        <w:t>PAPER</w:t>
      </w:r>
      <w:r w:rsidR="009A7F54">
        <w:t>.</w:t>
      </w:r>
    </w:p>
    <w:p w14:paraId="3D4446F2" w14:textId="120D9775" w:rsidR="006E1063" w:rsidRDefault="006E1063" w:rsidP="006E1063">
      <w:pPr>
        <w:pStyle w:val="Caption"/>
        <w:keepNext/>
        <w:spacing w:after="120"/>
      </w:pPr>
      <w:r>
        <w:t>Table</w:t>
      </w:r>
      <w:r w:rsidR="009C43DF">
        <w:t xml:space="preserve"> 16: </w:t>
      </w:r>
      <w:r w:rsidRPr="00F97500">
        <w:t>Paper task</w:t>
      </w:r>
    </w:p>
    <w:tbl>
      <w:tblPr>
        <w:tblStyle w:val="TableGrid"/>
        <w:tblW w:w="5000" w:type="pct"/>
        <w:tblLook w:val="0480" w:firstRow="0" w:lastRow="0" w:firstColumn="1" w:lastColumn="0" w:noHBand="0" w:noVBand="1"/>
      </w:tblPr>
      <w:tblGrid>
        <w:gridCol w:w="561"/>
        <w:gridCol w:w="2946"/>
        <w:gridCol w:w="1378"/>
        <w:gridCol w:w="1378"/>
        <w:gridCol w:w="1529"/>
        <w:gridCol w:w="1224"/>
      </w:tblGrid>
      <w:tr w:rsidR="009A7F54" w14:paraId="5903779B" w14:textId="77777777" w:rsidTr="00773556">
        <w:tc>
          <w:tcPr>
            <w:tcW w:w="311" w:type="pct"/>
            <w:vAlign w:val="top"/>
          </w:tcPr>
          <w:p w14:paraId="76DAE0EE" w14:textId="77777777" w:rsidR="009A7F54" w:rsidRPr="009A7F54" w:rsidRDefault="009A7F54" w:rsidP="007060DC">
            <w:pPr>
              <w:pStyle w:val="Body"/>
              <w:spacing w:before="60" w:after="60"/>
              <w:rPr>
                <w:b/>
              </w:rPr>
            </w:pPr>
          </w:p>
        </w:tc>
        <w:tc>
          <w:tcPr>
            <w:tcW w:w="1634" w:type="pct"/>
            <w:vAlign w:val="top"/>
          </w:tcPr>
          <w:p w14:paraId="45F40B90" w14:textId="77777777" w:rsidR="009A7F54" w:rsidRPr="00EC364D" w:rsidRDefault="009A7F54" w:rsidP="007060DC">
            <w:pPr>
              <w:pStyle w:val="Body"/>
              <w:spacing w:before="60" w:after="60"/>
              <w:jc w:val="center"/>
              <w:rPr>
                <w:b/>
              </w:rPr>
            </w:pPr>
            <w:r w:rsidRPr="00EC364D">
              <w:rPr>
                <w:b/>
              </w:rPr>
              <w:t>A</w:t>
            </w:r>
          </w:p>
        </w:tc>
        <w:tc>
          <w:tcPr>
            <w:tcW w:w="764" w:type="pct"/>
            <w:vAlign w:val="top"/>
          </w:tcPr>
          <w:p w14:paraId="3E6C6BF4" w14:textId="77777777" w:rsidR="009A7F54" w:rsidRPr="00EC364D" w:rsidRDefault="009A7F54" w:rsidP="007060DC">
            <w:pPr>
              <w:pStyle w:val="Body"/>
              <w:spacing w:before="60" w:after="60"/>
              <w:jc w:val="center"/>
              <w:rPr>
                <w:b/>
              </w:rPr>
            </w:pPr>
            <w:r w:rsidRPr="00EC364D">
              <w:rPr>
                <w:b/>
              </w:rPr>
              <w:t>B</w:t>
            </w:r>
          </w:p>
        </w:tc>
        <w:tc>
          <w:tcPr>
            <w:tcW w:w="764" w:type="pct"/>
            <w:vAlign w:val="top"/>
          </w:tcPr>
          <w:p w14:paraId="607644E8" w14:textId="77777777" w:rsidR="009A7F54" w:rsidRPr="00EC364D" w:rsidRDefault="009A7F54" w:rsidP="007060DC">
            <w:pPr>
              <w:pStyle w:val="Body"/>
              <w:spacing w:before="60" w:after="60"/>
              <w:jc w:val="center"/>
              <w:rPr>
                <w:b/>
              </w:rPr>
            </w:pPr>
            <w:r w:rsidRPr="00EC364D">
              <w:rPr>
                <w:b/>
              </w:rPr>
              <w:t>C</w:t>
            </w:r>
          </w:p>
        </w:tc>
        <w:tc>
          <w:tcPr>
            <w:tcW w:w="848" w:type="pct"/>
            <w:vAlign w:val="top"/>
          </w:tcPr>
          <w:p w14:paraId="343E6D3F" w14:textId="77777777" w:rsidR="009A7F54" w:rsidRPr="00EC364D" w:rsidRDefault="009A7F54" w:rsidP="007060DC">
            <w:pPr>
              <w:pStyle w:val="Body"/>
              <w:spacing w:before="60" w:after="60"/>
              <w:jc w:val="center"/>
              <w:rPr>
                <w:b/>
              </w:rPr>
            </w:pPr>
            <w:r w:rsidRPr="00EC364D">
              <w:rPr>
                <w:b/>
              </w:rPr>
              <w:t>D</w:t>
            </w:r>
          </w:p>
        </w:tc>
        <w:tc>
          <w:tcPr>
            <w:tcW w:w="679" w:type="pct"/>
            <w:vAlign w:val="top"/>
          </w:tcPr>
          <w:p w14:paraId="59F1D21E" w14:textId="77777777" w:rsidR="009A7F54" w:rsidRPr="00EC364D" w:rsidRDefault="009A7F54" w:rsidP="007060DC">
            <w:pPr>
              <w:pStyle w:val="Body"/>
              <w:spacing w:before="60" w:after="60"/>
              <w:jc w:val="center"/>
              <w:rPr>
                <w:b/>
              </w:rPr>
            </w:pPr>
            <w:r w:rsidRPr="00EC364D">
              <w:rPr>
                <w:b/>
              </w:rPr>
              <w:t>E</w:t>
            </w:r>
          </w:p>
        </w:tc>
      </w:tr>
      <w:tr w:rsidR="009A7F54" w14:paraId="6992EAD5" w14:textId="77777777" w:rsidTr="00773556">
        <w:tc>
          <w:tcPr>
            <w:tcW w:w="311" w:type="pct"/>
            <w:vAlign w:val="top"/>
          </w:tcPr>
          <w:p w14:paraId="65FEE98B" w14:textId="3A4729B7" w:rsidR="009A7F54" w:rsidRPr="009A7F54" w:rsidRDefault="009A7F54" w:rsidP="007060DC">
            <w:pPr>
              <w:pStyle w:val="Body"/>
              <w:spacing w:before="60" w:after="60"/>
              <w:rPr>
                <w:b/>
              </w:rPr>
            </w:pPr>
            <w:r w:rsidRPr="009A7F54">
              <w:rPr>
                <w:b/>
              </w:rPr>
              <w:t>1</w:t>
            </w:r>
          </w:p>
        </w:tc>
        <w:tc>
          <w:tcPr>
            <w:tcW w:w="1634" w:type="pct"/>
            <w:vAlign w:val="top"/>
          </w:tcPr>
          <w:p w14:paraId="7F52762C" w14:textId="20F69F94" w:rsidR="009A7F54" w:rsidRPr="00EC364D" w:rsidRDefault="009A7F54" w:rsidP="007060DC">
            <w:pPr>
              <w:pStyle w:val="Body"/>
              <w:spacing w:before="60" w:after="60"/>
              <w:jc w:val="center"/>
              <w:rPr>
                <w:b/>
              </w:rPr>
            </w:pPr>
            <w:r w:rsidRPr="009A7F54">
              <w:rPr>
                <w:b/>
              </w:rPr>
              <w:t>PAPER DISTRIBUTORS LTD</w:t>
            </w:r>
          </w:p>
        </w:tc>
        <w:tc>
          <w:tcPr>
            <w:tcW w:w="764" w:type="pct"/>
            <w:vAlign w:val="top"/>
          </w:tcPr>
          <w:p w14:paraId="198C7FC8" w14:textId="51469EB9" w:rsidR="009A7F54" w:rsidRPr="00EC364D" w:rsidRDefault="009A7F54" w:rsidP="007060DC">
            <w:pPr>
              <w:pStyle w:val="Body"/>
              <w:spacing w:before="60" w:after="60"/>
              <w:jc w:val="center"/>
              <w:rPr>
                <w:b/>
              </w:rPr>
            </w:pPr>
            <w:r w:rsidRPr="009A7F54">
              <w:rPr>
                <w:b/>
              </w:rPr>
              <w:t>SALES FIGURES</w:t>
            </w:r>
          </w:p>
        </w:tc>
        <w:tc>
          <w:tcPr>
            <w:tcW w:w="764" w:type="pct"/>
            <w:vAlign w:val="top"/>
          </w:tcPr>
          <w:p w14:paraId="3E0ED0A2" w14:textId="77777777" w:rsidR="009A7F54" w:rsidRPr="00EC364D" w:rsidRDefault="009A7F54" w:rsidP="007060DC">
            <w:pPr>
              <w:pStyle w:val="Body"/>
              <w:spacing w:before="60" w:after="60"/>
              <w:jc w:val="center"/>
              <w:rPr>
                <w:b/>
              </w:rPr>
            </w:pPr>
          </w:p>
        </w:tc>
        <w:tc>
          <w:tcPr>
            <w:tcW w:w="848" w:type="pct"/>
            <w:vAlign w:val="top"/>
          </w:tcPr>
          <w:p w14:paraId="59669A70" w14:textId="77777777" w:rsidR="009A7F54" w:rsidRPr="00EC364D" w:rsidRDefault="009A7F54" w:rsidP="007060DC">
            <w:pPr>
              <w:pStyle w:val="Body"/>
              <w:spacing w:before="60" w:after="60"/>
              <w:jc w:val="center"/>
              <w:rPr>
                <w:b/>
              </w:rPr>
            </w:pPr>
          </w:p>
        </w:tc>
        <w:tc>
          <w:tcPr>
            <w:tcW w:w="679" w:type="pct"/>
            <w:vAlign w:val="top"/>
          </w:tcPr>
          <w:p w14:paraId="503F8E62" w14:textId="77777777" w:rsidR="009A7F54" w:rsidRPr="00EC364D" w:rsidRDefault="009A7F54" w:rsidP="007060DC">
            <w:pPr>
              <w:pStyle w:val="Body"/>
              <w:spacing w:before="60" w:after="60"/>
              <w:jc w:val="center"/>
              <w:rPr>
                <w:b/>
              </w:rPr>
            </w:pPr>
          </w:p>
        </w:tc>
      </w:tr>
      <w:tr w:rsidR="009A7F54" w14:paraId="546C0D3C" w14:textId="77777777" w:rsidTr="00773556">
        <w:tc>
          <w:tcPr>
            <w:tcW w:w="311" w:type="pct"/>
            <w:vAlign w:val="top"/>
          </w:tcPr>
          <w:p w14:paraId="61C3678B" w14:textId="7E31DB30" w:rsidR="009A7F54" w:rsidRPr="009A7F54" w:rsidRDefault="009A7F54" w:rsidP="007060DC">
            <w:pPr>
              <w:pStyle w:val="Body"/>
              <w:spacing w:before="60" w:after="60"/>
              <w:rPr>
                <w:b/>
              </w:rPr>
            </w:pPr>
            <w:r w:rsidRPr="009A7F54">
              <w:rPr>
                <w:b/>
              </w:rPr>
              <w:t>2</w:t>
            </w:r>
          </w:p>
        </w:tc>
        <w:tc>
          <w:tcPr>
            <w:tcW w:w="1634" w:type="pct"/>
            <w:vAlign w:val="top"/>
          </w:tcPr>
          <w:p w14:paraId="20681A29" w14:textId="77777777" w:rsidR="009A7F54" w:rsidRPr="00EC364D" w:rsidRDefault="009A7F54" w:rsidP="007060DC">
            <w:pPr>
              <w:pStyle w:val="Body"/>
              <w:spacing w:before="60" w:after="60"/>
              <w:jc w:val="center"/>
              <w:rPr>
                <w:b/>
              </w:rPr>
            </w:pPr>
          </w:p>
        </w:tc>
        <w:tc>
          <w:tcPr>
            <w:tcW w:w="764" w:type="pct"/>
            <w:vAlign w:val="top"/>
          </w:tcPr>
          <w:p w14:paraId="54C0687E" w14:textId="77777777" w:rsidR="009A7F54" w:rsidRPr="00EC364D" w:rsidRDefault="009A7F54" w:rsidP="007060DC">
            <w:pPr>
              <w:pStyle w:val="Body"/>
              <w:spacing w:before="60" w:after="60"/>
              <w:jc w:val="center"/>
              <w:rPr>
                <w:b/>
              </w:rPr>
            </w:pPr>
          </w:p>
        </w:tc>
        <w:tc>
          <w:tcPr>
            <w:tcW w:w="764" w:type="pct"/>
            <w:vAlign w:val="top"/>
          </w:tcPr>
          <w:p w14:paraId="74757C31" w14:textId="77777777" w:rsidR="009A7F54" w:rsidRPr="00EC364D" w:rsidRDefault="009A7F54" w:rsidP="007060DC">
            <w:pPr>
              <w:pStyle w:val="Body"/>
              <w:spacing w:before="60" w:after="60"/>
              <w:jc w:val="center"/>
              <w:rPr>
                <w:b/>
              </w:rPr>
            </w:pPr>
          </w:p>
        </w:tc>
        <w:tc>
          <w:tcPr>
            <w:tcW w:w="848" w:type="pct"/>
            <w:vAlign w:val="top"/>
          </w:tcPr>
          <w:p w14:paraId="5A2A5C82" w14:textId="77777777" w:rsidR="009A7F54" w:rsidRPr="00EC364D" w:rsidRDefault="009A7F54" w:rsidP="007060DC">
            <w:pPr>
              <w:pStyle w:val="Body"/>
              <w:spacing w:before="60" w:after="60"/>
              <w:jc w:val="center"/>
              <w:rPr>
                <w:b/>
              </w:rPr>
            </w:pPr>
          </w:p>
        </w:tc>
        <w:tc>
          <w:tcPr>
            <w:tcW w:w="679" w:type="pct"/>
            <w:vAlign w:val="top"/>
          </w:tcPr>
          <w:p w14:paraId="262BD90B" w14:textId="77777777" w:rsidR="009A7F54" w:rsidRPr="00EC364D" w:rsidRDefault="009A7F54" w:rsidP="007060DC">
            <w:pPr>
              <w:pStyle w:val="Body"/>
              <w:spacing w:before="60" w:after="60"/>
              <w:jc w:val="center"/>
              <w:rPr>
                <w:b/>
              </w:rPr>
            </w:pPr>
          </w:p>
        </w:tc>
      </w:tr>
      <w:tr w:rsidR="009A7F54" w14:paraId="0C508BC3" w14:textId="77777777" w:rsidTr="00773556">
        <w:tc>
          <w:tcPr>
            <w:tcW w:w="311" w:type="pct"/>
            <w:vAlign w:val="top"/>
          </w:tcPr>
          <w:p w14:paraId="75105E94" w14:textId="17AC781C" w:rsidR="009A7F54" w:rsidRPr="00EC364D" w:rsidRDefault="009A7F54" w:rsidP="009A7F54">
            <w:pPr>
              <w:pStyle w:val="Body"/>
              <w:spacing w:before="60" w:after="60"/>
              <w:rPr>
                <w:b/>
              </w:rPr>
            </w:pPr>
            <w:r>
              <w:rPr>
                <w:b/>
              </w:rPr>
              <w:t>3</w:t>
            </w:r>
          </w:p>
        </w:tc>
        <w:tc>
          <w:tcPr>
            <w:tcW w:w="1634" w:type="pct"/>
            <w:shd w:val="clear" w:color="auto" w:fill="D9D9D9" w:themeFill="background1" w:themeFillShade="D9"/>
            <w:vAlign w:val="top"/>
          </w:tcPr>
          <w:p w14:paraId="10095BD7" w14:textId="56724C07" w:rsidR="009A7F54" w:rsidRPr="009A7F54" w:rsidRDefault="009A7F54" w:rsidP="009A7F54">
            <w:pPr>
              <w:pStyle w:val="TableHeader1"/>
              <w:rPr>
                <w:color w:val="auto"/>
              </w:rPr>
            </w:pPr>
            <w:r w:rsidRPr="009A7F54">
              <w:rPr>
                <w:color w:val="auto"/>
              </w:rPr>
              <w:t>AREA</w:t>
            </w:r>
          </w:p>
        </w:tc>
        <w:tc>
          <w:tcPr>
            <w:tcW w:w="764" w:type="pct"/>
            <w:shd w:val="clear" w:color="auto" w:fill="D9D9D9" w:themeFill="background1" w:themeFillShade="D9"/>
            <w:vAlign w:val="top"/>
          </w:tcPr>
          <w:p w14:paraId="5214F530" w14:textId="75A43595" w:rsidR="009A7F54" w:rsidRPr="009A7F54" w:rsidRDefault="009A7F54" w:rsidP="009A7F54">
            <w:pPr>
              <w:pStyle w:val="TableHeader1"/>
              <w:rPr>
                <w:color w:val="auto"/>
              </w:rPr>
            </w:pPr>
            <w:r w:rsidRPr="009A7F54">
              <w:rPr>
                <w:color w:val="auto"/>
              </w:rPr>
              <w:t>SEPT</w:t>
            </w:r>
          </w:p>
        </w:tc>
        <w:tc>
          <w:tcPr>
            <w:tcW w:w="764" w:type="pct"/>
            <w:shd w:val="clear" w:color="auto" w:fill="D9D9D9" w:themeFill="background1" w:themeFillShade="D9"/>
            <w:vAlign w:val="top"/>
          </w:tcPr>
          <w:p w14:paraId="090F011E" w14:textId="553CE040" w:rsidR="009A7F54" w:rsidRPr="009A7F54" w:rsidRDefault="009A7F54" w:rsidP="009A7F54">
            <w:pPr>
              <w:pStyle w:val="TableHeader1"/>
              <w:rPr>
                <w:color w:val="auto"/>
              </w:rPr>
            </w:pPr>
            <w:r w:rsidRPr="009A7F54">
              <w:rPr>
                <w:color w:val="auto"/>
              </w:rPr>
              <w:t>OCT</w:t>
            </w:r>
          </w:p>
        </w:tc>
        <w:tc>
          <w:tcPr>
            <w:tcW w:w="848" w:type="pct"/>
            <w:shd w:val="clear" w:color="auto" w:fill="D9D9D9" w:themeFill="background1" w:themeFillShade="D9"/>
            <w:vAlign w:val="top"/>
          </w:tcPr>
          <w:p w14:paraId="1FAA84BD" w14:textId="48622BE9" w:rsidR="009A7F54" w:rsidRPr="009A7F54" w:rsidRDefault="009A7F54" w:rsidP="009A7F54">
            <w:pPr>
              <w:pStyle w:val="TableHeader1"/>
              <w:rPr>
                <w:color w:val="auto"/>
              </w:rPr>
            </w:pPr>
            <w:r w:rsidRPr="009A7F54">
              <w:rPr>
                <w:color w:val="auto"/>
              </w:rPr>
              <w:t>NOV</w:t>
            </w:r>
          </w:p>
        </w:tc>
        <w:tc>
          <w:tcPr>
            <w:tcW w:w="679" w:type="pct"/>
            <w:shd w:val="clear" w:color="auto" w:fill="D9D9D9" w:themeFill="background1" w:themeFillShade="D9"/>
            <w:vAlign w:val="top"/>
          </w:tcPr>
          <w:p w14:paraId="6BB2F9E9" w14:textId="774D333E" w:rsidR="009A7F54" w:rsidRPr="009A7F54" w:rsidRDefault="009A7F54" w:rsidP="009A7F54">
            <w:pPr>
              <w:pStyle w:val="TableHeader1"/>
              <w:rPr>
                <w:color w:val="auto"/>
              </w:rPr>
            </w:pPr>
            <w:r w:rsidRPr="009A7F54">
              <w:rPr>
                <w:color w:val="auto"/>
              </w:rPr>
              <w:t>TOTAL</w:t>
            </w:r>
          </w:p>
        </w:tc>
      </w:tr>
      <w:tr w:rsidR="009A7F54" w14:paraId="1908D6D8" w14:textId="77777777" w:rsidTr="00773556">
        <w:tc>
          <w:tcPr>
            <w:tcW w:w="311" w:type="pct"/>
            <w:vAlign w:val="top"/>
          </w:tcPr>
          <w:p w14:paraId="090E658D" w14:textId="1460456D" w:rsidR="009A7F54" w:rsidRPr="00EC364D" w:rsidRDefault="009A7F54" w:rsidP="009A7F54">
            <w:pPr>
              <w:pStyle w:val="Body"/>
              <w:spacing w:before="60" w:after="60"/>
              <w:rPr>
                <w:b/>
              </w:rPr>
            </w:pPr>
            <w:r>
              <w:rPr>
                <w:b/>
              </w:rPr>
              <w:t>4</w:t>
            </w:r>
          </w:p>
        </w:tc>
        <w:tc>
          <w:tcPr>
            <w:tcW w:w="1634" w:type="pct"/>
            <w:vAlign w:val="top"/>
          </w:tcPr>
          <w:p w14:paraId="085A7E0F" w14:textId="746B4D64" w:rsidR="009A7F54" w:rsidRPr="00773556" w:rsidRDefault="009A7F54" w:rsidP="009A7F54">
            <w:pPr>
              <w:pStyle w:val="Body"/>
              <w:rPr>
                <w:b/>
              </w:rPr>
            </w:pPr>
            <w:r w:rsidRPr="00773556">
              <w:rPr>
                <w:b/>
              </w:rPr>
              <w:t>CITY</w:t>
            </w:r>
          </w:p>
        </w:tc>
        <w:tc>
          <w:tcPr>
            <w:tcW w:w="764" w:type="pct"/>
            <w:vAlign w:val="top"/>
          </w:tcPr>
          <w:p w14:paraId="12A2C2E5" w14:textId="2A9C0478" w:rsidR="009A7F54" w:rsidRPr="009A7F54" w:rsidRDefault="009A7F54" w:rsidP="00773556">
            <w:pPr>
              <w:pStyle w:val="Body"/>
              <w:jc w:val="right"/>
            </w:pPr>
            <w:r w:rsidRPr="009A7F54">
              <w:t>6892</w:t>
            </w:r>
          </w:p>
        </w:tc>
        <w:tc>
          <w:tcPr>
            <w:tcW w:w="764" w:type="pct"/>
            <w:vAlign w:val="top"/>
          </w:tcPr>
          <w:p w14:paraId="091B7C93" w14:textId="250C3F68" w:rsidR="009A7F54" w:rsidRPr="009A7F54" w:rsidRDefault="009A7F54" w:rsidP="00773556">
            <w:pPr>
              <w:pStyle w:val="Body"/>
              <w:jc w:val="right"/>
            </w:pPr>
            <w:r w:rsidRPr="009A7F54">
              <w:t>6412</w:t>
            </w:r>
          </w:p>
        </w:tc>
        <w:tc>
          <w:tcPr>
            <w:tcW w:w="848" w:type="pct"/>
            <w:vAlign w:val="top"/>
          </w:tcPr>
          <w:p w14:paraId="7E86BB69" w14:textId="4E75568C" w:rsidR="009A7F54" w:rsidRPr="009A7F54" w:rsidRDefault="009A7F54" w:rsidP="00773556">
            <w:pPr>
              <w:pStyle w:val="Body"/>
              <w:jc w:val="right"/>
            </w:pPr>
            <w:r w:rsidRPr="009A7F54">
              <w:t>6011</w:t>
            </w:r>
          </w:p>
        </w:tc>
        <w:tc>
          <w:tcPr>
            <w:tcW w:w="679" w:type="pct"/>
            <w:vAlign w:val="top"/>
          </w:tcPr>
          <w:p w14:paraId="11D0AB33" w14:textId="06860EBB" w:rsidR="009A7F54" w:rsidRPr="009A7F54" w:rsidRDefault="009A7F54" w:rsidP="00773556">
            <w:pPr>
              <w:pStyle w:val="Body"/>
              <w:jc w:val="right"/>
            </w:pPr>
          </w:p>
        </w:tc>
      </w:tr>
      <w:tr w:rsidR="009A7F54" w14:paraId="08C71223" w14:textId="77777777" w:rsidTr="00773556">
        <w:tc>
          <w:tcPr>
            <w:tcW w:w="311" w:type="pct"/>
            <w:vAlign w:val="top"/>
          </w:tcPr>
          <w:p w14:paraId="0326E5D4" w14:textId="350CFAEE" w:rsidR="009A7F54" w:rsidRPr="00EC364D" w:rsidRDefault="009A7F54" w:rsidP="009A7F54">
            <w:pPr>
              <w:pStyle w:val="Body"/>
              <w:spacing w:before="60" w:after="60"/>
              <w:rPr>
                <w:b/>
              </w:rPr>
            </w:pPr>
            <w:r>
              <w:rPr>
                <w:b/>
              </w:rPr>
              <w:t>5</w:t>
            </w:r>
          </w:p>
        </w:tc>
        <w:tc>
          <w:tcPr>
            <w:tcW w:w="1634" w:type="pct"/>
            <w:vAlign w:val="top"/>
          </w:tcPr>
          <w:p w14:paraId="064BA2D4" w14:textId="0EE07637" w:rsidR="009A7F54" w:rsidRPr="00773556" w:rsidRDefault="009A7F54" w:rsidP="009A7F54">
            <w:pPr>
              <w:pStyle w:val="Body"/>
              <w:rPr>
                <w:b/>
              </w:rPr>
            </w:pPr>
            <w:r w:rsidRPr="00773556">
              <w:rPr>
                <w:b/>
              </w:rPr>
              <w:t>LAKE MACQUARIE</w:t>
            </w:r>
          </w:p>
        </w:tc>
        <w:tc>
          <w:tcPr>
            <w:tcW w:w="764" w:type="pct"/>
            <w:vAlign w:val="top"/>
          </w:tcPr>
          <w:p w14:paraId="1EB243F6" w14:textId="7DE30146" w:rsidR="009A7F54" w:rsidRPr="009A7F54" w:rsidRDefault="009A7F54" w:rsidP="00773556">
            <w:pPr>
              <w:pStyle w:val="Body"/>
              <w:jc w:val="right"/>
            </w:pPr>
            <w:r w:rsidRPr="009A7F54">
              <w:t>5831</w:t>
            </w:r>
          </w:p>
        </w:tc>
        <w:tc>
          <w:tcPr>
            <w:tcW w:w="764" w:type="pct"/>
            <w:vAlign w:val="top"/>
          </w:tcPr>
          <w:p w14:paraId="37E5ED87" w14:textId="1DCF839E" w:rsidR="009A7F54" w:rsidRPr="009A7F54" w:rsidRDefault="009A7F54" w:rsidP="00773556">
            <w:pPr>
              <w:pStyle w:val="Body"/>
              <w:jc w:val="right"/>
            </w:pPr>
            <w:r w:rsidRPr="009A7F54">
              <w:t>4998</w:t>
            </w:r>
          </w:p>
        </w:tc>
        <w:tc>
          <w:tcPr>
            <w:tcW w:w="848" w:type="pct"/>
            <w:vAlign w:val="top"/>
          </w:tcPr>
          <w:p w14:paraId="0AD63557" w14:textId="3869659B" w:rsidR="009A7F54" w:rsidRPr="009A7F54" w:rsidRDefault="009A7F54" w:rsidP="00773556">
            <w:pPr>
              <w:pStyle w:val="Body"/>
              <w:jc w:val="right"/>
            </w:pPr>
            <w:r w:rsidRPr="009A7F54">
              <w:t>3532</w:t>
            </w:r>
          </w:p>
        </w:tc>
        <w:tc>
          <w:tcPr>
            <w:tcW w:w="679" w:type="pct"/>
            <w:vAlign w:val="top"/>
          </w:tcPr>
          <w:p w14:paraId="56C90BF1" w14:textId="3E6BB916" w:rsidR="009A7F54" w:rsidRPr="009A7F54" w:rsidRDefault="009A7F54" w:rsidP="00773556">
            <w:pPr>
              <w:pStyle w:val="Body"/>
              <w:jc w:val="right"/>
            </w:pPr>
          </w:p>
        </w:tc>
      </w:tr>
      <w:tr w:rsidR="009A7F54" w14:paraId="07F41C70" w14:textId="77777777" w:rsidTr="00773556">
        <w:tc>
          <w:tcPr>
            <w:tcW w:w="311" w:type="pct"/>
            <w:vAlign w:val="top"/>
          </w:tcPr>
          <w:p w14:paraId="580F8FAC" w14:textId="5F88A1A4" w:rsidR="009A7F54" w:rsidRPr="00EC364D" w:rsidRDefault="009A7F54" w:rsidP="009A7F54">
            <w:pPr>
              <w:pStyle w:val="Body"/>
              <w:spacing w:before="60" w:after="60"/>
              <w:rPr>
                <w:b/>
              </w:rPr>
            </w:pPr>
            <w:r>
              <w:rPr>
                <w:b/>
              </w:rPr>
              <w:t>6</w:t>
            </w:r>
          </w:p>
        </w:tc>
        <w:tc>
          <w:tcPr>
            <w:tcW w:w="1634" w:type="pct"/>
            <w:vAlign w:val="top"/>
          </w:tcPr>
          <w:p w14:paraId="680793D9" w14:textId="6410CD50" w:rsidR="009A7F54" w:rsidRPr="00773556" w:rsidRDefault="009A7F54" w:rsidP="009A7F54">
            <w:pPr>
              <w:pStyle w:val="Body"/>
              <w:rPr>
                <w:b/>
              </w:rPr>
            </w:pPr>
            <w:r w:rsidRPr="00773556">
              <w:rPr>
                <w:b/>
              </w:rPr>
              <w:t>UPPER HUNTER</w:t>
            </w:r>
          </w:p>
        </w:tc>
        <w:tc>
          <w:tcPr>
            <w:tcW w:w="764" w:type="pct"/>
            <w:vAlign w:val="top"/>
          </w:tcPr>
          <w:p w14:paraId="05BFC7EC" w14:textId="0F3B1A51" w:rsidR="009A7F54" w:rsidRPr="009A7F54" w:rsidRDefault="009A7F54" w:rsidP="00773556">
            <w:pPr>
              <w:pStyle w:val="Body"/>
              <w:jc w:val="right"/>
            </w:pPr>
            <w:r w:rsidRPr="009A7F54">
              <w:t>2698</w:t>
            </w:r>
          </w:p>
        </w:tc>
        <w:tc>
          <w:tcPr>
            <w:tcW w:w="764" w:type="pct"/>
            <w:vAlign w:val="top"/>
          </w:tcPr>
          <w:p w14:paraId="29656547" w14:textId="213F0FD5" w:rsidR="009A7F54" w:rsidRPr="009A7F54" w:rsidRDefault="009A7F54" w:rsidP="00773556">
            <w:pPr>
              <w:pStyle w:val="Body"/>
              <w:jc w:val="right"/>
            </w:pPr>
            <w:r w:rsidRPr="009A7F54">
              <w:t>2846</w:t>
            </w:r>
          </w:p>
        </w:tc>
        <w:tc>
          <w:tcPr>
            <w:tcW w:w="848" w:type="pct"/>
            <w:vAlign w:val="top"/>
          </w:tcPr>
          <w:p w14:paraId="31EB25A4" w14:textId="768BEC46" w:rsidR="009A7F54" w:rsidRPr="009A7F54" w:rsidRDefault="009A7F54" w:rsidP="00773556">
            <w:pPr>
              <w:pStyle w:val="Body"/>
              <w:jc w:val="right"/>
            </w:pPr>
            <w:r w:rsidRPr="009A7F54">
              <w:t>2561</w:t>
            </w:r>
          </w:p>
        </w:tc>
        <w:tc>
          <w:tcPr>
            <w:tcW w:w="679" w:type="pct"/>
            <w:vAlign w:val="top"/>
          </w:tcPr>
          <w:p w14:paraId="250FDE0B" w14:textId="70F43E6D" w:rsidR="009A7F54" w:rsidRPr="009A7F54" w:rsidRDefault="009A7F54" w:rsidP="00773556">
            <w:pPr>
              <w:pStyle w:val="Body"/>
              <w:jc w:val="right"/>
            </w:pPr>
          </w:p>
        </w:tc>
      </w:tr>
      <w:tr w:rsidR="009A7F54" w14:paraId="68CC58C4" w14:textId="77777777" w:rsidTr="00773556">
        <w:tc>
          <w:tcPr>
            <w:tcW w:w="311" w:type="pct"/>
            <w:vAlign w:val="top"/>
          </w:tcPr>
          <w:p w14:paraId="3AF39AAD" w14:textId="7D8DDEBC" w:rsidR="009A7F54" w:rsidRPr="00EC364D" w:rsidRDefault="009A7F54" w:rsidP="009A7F54">
            <w:pPr>
              <w:pStyle w:val="Body"/>
              <w:spacing w:before="60" w:after="60"/>
              <w:rPr>
                <w:b/>
              </w:rPr>
            </w:pPr>
            <w:r>
              <w:rPr>
                <w:b/>
              </w:rPr>
              <w:t>7</w:t>
            </w:r>
          </w:p>
        </w:tc>
        <w:tc>
          <w:tcPr>
            <w:tcW w:w="1634" w:type="pct"/>
            <w:vAlign w:val="top"/>
          </w:tcPr>
          <w:p w14:paraId="2E81BC36" w14:textId="0F9DC005" w:rsidR="009A7F54" w:rsidRPr="00773556" w:rsidRDefault="009A7F54" w:rsidP="009A7F54">
            <w:pPr>
              <w:pStyle w:val="Body"/>
              <w:rPr>
                <w:b/>
              </w:rPr>
            </w:pPr>
            <w:r w:rsidRPr="00773556">
              <w:rPr>
                <w:b/>
              </w:rPr>
              <w:t>CENTRAL COAST</w:t>
            </w:r>
          </w:p>
        </w:tc>
        <w:tc>
          <w:tcPr>
            <w:tcW w:w="764" w:type="pct"/>
            <w:vAlign w:val="top"/>
          </w:tcPr>
          <w:p w14:paraId="421E2388" w14:textId="69F01BAA" w:rsidR="009A7F54" w:rsidRPr="009A7F54" w:rsidRDefault="009A7F54" w:rsidP="00773556">
            <w:pPr>
              <w:pStyle w:val="Body"/>
              <w:jc w:val="right"/>
            </w:pPr>
            <w:r w:rsidRPr="009A7F54">
              <w:t>4325</w:t>
            </w:r>
          </w:p>
        </w:tc>
        <w:tc>
          <w:tcPr>
            <w:tcW w:w="764" w:type="pct"/>
            <w:vAlign w:val="top"/>
          </w:tcPr>
          <w:p w14:paraId="1945EFED" w14:textId="3FE16D3A" w:rsidR="009A7F54" w:rsidRPr="009A7F54" w:rsidRDefault="009A7F54" w:rsidP="00773556">
            <w:pPr>
              <w:pStyle w:val="Body"/>
              <w:jc w:val="right"/>
            </w:pPr>
            <w:r w:rsidRPr="009A7F54">
              <w:t>4871</w:t>
            </w:r>
          </w:p>
        </w:tc>
        <w:tc>
          <w:tcPr>
            <w:tcW w:w="848" w:type="pct"/>
            <w:vAlign w:val="top"/>
          </w:tcPr>
          <w:p w14:paraId="2B121092" w14:textId="0CF39373" w:rsidR="009A7F54" w:rsidRPr="009A7F54" w:rsidRDefault="009A7F54" w:rsidP="00773556">
            <w:pPr>
              <w:pStyle w:val="Body"/>
              <w:jc w:val="right"/>
            </w:pPr>
            <w:r w:rsidRPr="009A7F54">
              <w:t>3996</w:t>
            </w:r>
          </w:p>
        </w:tc>
        <w:tc>
          <w:tcPr>
            <w:tcW w:w="679" w:type="pct"/>
            <w:vAlign w:val="top"/>
          </w:tcPr>
          <w:p w14:paraId="6F1270BA" w14:textId="776C59EC" w:rsidR="009A7F54" w:rsidRPr="009A7F54" w:rsidRDefault="009A7F54" w:rsidP="00773556">
            <w:pPr>
              <w:pStyle w:val="Body"/>
              <w:jc w:val="right"/>
            </w:pPr>
          </w:p>
        </w:tc>
      </w:tr>
      <w:tr w:rsidR="009A7F54" w14:paraId="088E6B98" w14:textId="77777777" w:rsidTr="00773556">
        <w:tc>
          <w:tcPr>
            <w:tcW w:w="311" w:type="pct"/>
            <w:vAlign w:val="top"/>
          </w:tcPr>
          <w:p w14:paraId="50C10624" w14:textId="4253C83A" w:rsidR="009A7F54" w:rsidRPr="00EC364D" w:rsidRDefault="009A7F54" w:rsidP="009A7F54">
            <w:pPr>
              <w:pStyle w:val="Body"/>
              <w:spacing w:before="60" w:after="60"/>
              <w:rPr>
                <w:b/>
              </w:rPr>
            </w:pPr>
            <w:r>
              <w:rPr>
                <w:b/>
              </w:rPr>
              <w:t>8</w:t>
            </w:r>
          </w:p>
        </w:tc>
        <w:tc>
          <w:tcPr>
            <w:tcW w:w="1634" w:type="pct"/>
            <w:vAlign w:val="top"/>
          </w:tcPr>
          <w:p w14:paraId="18156DE5" w14:textId="12C2A6F4" w:rsidR="009A7F54" w:rsidRPr="00773556" w:rsidRDefault="009A7F54" w:rsidP="009A7F54">
            <w:pPr>
              <w:pStyle w:val="Body"/>
              <w:rPr>
                <w:b/>
              </w:rPr>
            </w:pPr>
            <w:r w:rsidRPr="00773556">
              <w:rPr>
                <w:b/>
              </w:rPr>
              <w:t>MANNING</w:t>
            </w:r>
          </w:p>
        </w:tc>
        <w:tc>
          <w:tcPr>
            <w:tcW w:w="764" w:type="pct"/>
            <w:vAlign w:val="top"/>
          </w:tcPr>
          <w:p w14:paraId="0925A35E" w14:textId="508B87A0" w:rsidR="009A7F54" w:rsidRPr="009A7F54" w:rsidRDefault="009A7F54" w:rsidP="00773556">
            <w:pPr>
              <w:pStyle w:val="Body"/>
              <w:jc w:val="right"/>
            </w:pPr>
            <w:r w:rsidRPr="009A7F54">
              <w:t>1675</w:t>
            </w:r>
          </w:p>
        </w:tc>
        <w:tc>
          <w:tcPr>
            <w:tcW w:w="764" w:type="pct"/>
            <w:vAlign w:val="top"/>
          </w:tcPr>
          <w:p w14:paraId="03F8F0F8" w14:textId="13DEECAE" w:rsidR="009A7F54" w:rsidRPr="009A7F54" w:rsidRDefault="009A7F54" w:rsidP="00773556">
            <w:pPr>
              <w:pStyle w:val="Body"/>
              <w:jc w:val="right"/>
            </w:pPr>
            <w:r w:rsidRPr="009A7F54">
              <w:t>2023</w:t>
            </w:r>
          </w:p>
        </w:tc>
        <w:tc>
          <w:tcPr>
            <w:tcW w:w="848" w:type="pct"/>
            <w:vAlign w:val="top"/>
          </w:tcPr>
          <w:p w14:paraId="004106D5" w14:textId="6A2A83BC" w:rsidR="009A7F54" w:rsidRPr="009A7F54" w:rsidRDefault="009A7F54" w:rsidP="00773556">
            <w:pPr>
              <w:pStyle w:val="Body"/>
              <w:jc w:val="right"/>
            </w:pPr>
            <w:r w:rsidRPr="009A7F54">
              <w:t>2174</w:t>
            </w:r>
          </w:p>
        </w:tc>
        <w:tc>
          <w:tcPr>
            <w:tcW w:w="679" w:type="pct"/>
            <w:vAlign w:val="top"/>
          </w:tcPr>
          <w:p w14:paraId="59AFB759" w14:textId="77777777" w:rsidR="009A7F54" w:rsidRPr="009A7F54" w:rsidRDefault="009A7F54" w:rsidP="00773556">
            <w:pPr>
              <w:pStyle w:val="Body"/>
              <w:jc w:val="right"/>
            </w:pPr>
          </w:p>
        </w:tc>
      </w:tr>
      <w:tr w:rsidR="009A7F54" w14:paraId="5B1EC735" w14:textId="77777777" w:rsidTr="00773556">
        <w:tc>
          <w:tcPr>
            <w:tcW w:w="311" w:type="pct"/>
            <w:vAlign w:val="top"/>
          </w:tcPr>
          <w:p w14:paraId="16F75440" w14:textId="07496320" w:rsidR="009A7F54" w:rsidRPr="00EC364D" w:rsidRDefault="009A7F54" w:rsidP="009A7F54">
            <w:pPr>
              <w:pStyle w:val="Body"/>
              <w:spacing w:before="60" w:after="60"/>
              <w:rPr>
                <w:b/>
              </w:rPr>
            </w:pPr>
            <w:r>
              <w:rPr>
                <w:b/>
              </w:rPr>
              <w:t>9</w:t>
            </w:r>
          </w:p>
        </w:tc>
        <w:tc>
          <w:tcPr>
            <w:tcW w:w="1634" w:type="pct"/>
            <w:vAlign w:val="top"/>
          </w:tcPr>
          <w:p w14:paraId="2967E56E" w14:textId="77777777" w:rsidR="009A7F54" w:rsidRPr="009A7F54" w:rsidRDefault="009A7F54" w:rsidP="009A7F54">
            <w:pPr>
              <w:pStyle w:val="Body"/>
            </w:pPr>
          </w:p>
        </w:tc>
        <w:tc>
          <w:tcPr>
            <w:tcW w:w="764" w:type="pct"/>
            <w:vAlign w:val="top"/>
          </w:tcPr>
          <w:p w14:paraId="11D9800F" w14:textId="77777777" w:rsidR="009A7F54" w:rsidRPr="009A7F54" w:rsidRDefault="009A7F54" w:rsidP="009A7F54">
            <w:pPr>
              <w:pStyle w:val="Body"/>
            </w:pPr>
          </w:p>
        </w:tc>
        <w:tc>
          <w:tcPr>
            <w:tcW w:w="764" w:type="pct"/>
            <w:vAlign w:val="top"/>
          </w:tcPr>
          <w:p w14:paraId="601283C8" w14:textId="77777777" w:rsidR="009A7F54" w:rsidRPr="009A7F54" w:rsidRDefault="009A7F54" w:rsidP="009A7F54">
            <w:pPr>
              <w:pStyle w:val="Body"/>
            </w:pPr>
          </w:p>
        </w:tc>
        <w:tc>
          <w:tcPr>
            <w:tcW w:w="848" w:type="pct"/>
            <w:vAlign w:val="top"/>
          </w:tcPr>
          <w:p w14:paraId="415682AC" w14:textId="7C0CA9CC" w:rsidR="009A7F54" w:rsidRPr="00773556" w:rsidRDefault="009A7F54" w:rsidP="009A7F54">
            <w:pPr>
              <w:pStyle w:val="Body"/>
              <w:rPr>
                <w:b/>
              </w:rPr>
            </w:pPr>
            <w:r w:rsidRPr="00773556">
              <w:rPr>
                <w:b/>
              </w:rPr>
              <w:t>TOTAL SALES</w:t>
            </w:r>
          </w:p>
        </w:tc>
        <w:tc>
          <w:tcPr>
            <w:tcW w:w="679" w:type="pct"/>
            <w:vAlign w:val="top"/>
          </w:tcPr>
          <w:p w14:paraId="2EDFD35B" w14:textId="77777777" w:rsidR="009A7F54" w:rsidRPr="009A7F54" w:rsidRDefault="009A7F54" w:rsidP="009A7F54">
            <w:pPr>
              <w:pStyle w:val="Body"/>
            </w:pPr>
          </w:p>
        </w:tc>
      </w:tr>
    </w:tbl>
    <w:p w14:paraId="0B6D2D7B" w14:textId="3A1D17BC" w:rsidR="0042394B" w:rsidRDefault="0042394B" w:rsidP="0016738A">
      <w:pPr>
        <w:pStyle w:val="BulletListLevel1"/>
      </w:pPr>
      <w:r>
        <w:lastRenderedPageBreak/>
        <w:t>E</w:t>
      </w:r>
      <w:r w:rsidR="0016738A">
        <w:t xml:space="preserve">nsure fields display all data. </w:t>
      </w:r>
      <w:r>
        <w:t xml:space="preserve">Use </w:t>
      </w:r>
      <w:r w:rsidRPr="00773556">
        <w:rPr>
          <w:b/>
        </w:rPr>
        <w:t>bold</w:t>
      </w:r>
      <w:r>
        <w:t xml:space="preserve"> </w:t>
      </w:r>
      <w:r w:rsidR="0016738A">
        <w:t>and</w:t>
      </w:r>
      <w:r w:rsidR="0016738A" w:rsidRPr="00773556">
        <w:rPr>
          <w:i/>
        </w:rPr>
        <w:t xml:space="preserve"> italics</w:t>
      </w:r>
      <w:r w:rsidR="0016738A">
        <w:t xml:space="preserve"> where appropriate. </w:t>
      </w:r>
      <w:r>
        <w:t xml:space="preserve">Insert a </w:t>
      </w:r>
      <w:r w:rsidRPr="00773556">
        <w:rPr>
          <w:b/>
        </w:rPr>
        <w:t>border</w:t>
      </w:r>
      <w:r>
        <w:t xml:space="preserve"> or fill colour to the main he</w:t>
      </w:r>
      <w:r w:rsidR="00773556">
        <w:t xml:space="preserve">ading and </w:t>
      </w:r>
      <w:r w:rsidR="00773556" w:rsidRPr="00773556">
        <w:rPr>
          <w:b/>
        </w:rPr>
        <w:t>centre over worksheet</w:t>
      </w:r>
      <w:r w:rsidR="00773556">
        <w:t>.</w:t>
      </w:r>
    </w:p>
    <w:p w14:paraId="767670D1" w14:textId="3ED47F7E" w:rsidR="0042394B" w:rsidRDefault="0042394B" w:rsidP="0016738A">
      <w:pPr>
        <w:pStyle w:val="BulletListLevel1"/>
      </w:pPr>
      <w:r>
        <w:t>Calcul</w:t>
      </w:r>
      <w:r w:rsidR="0016738A">
        <w:t>ate the total cost of each area</w:t>
      </w:r>
      <w:r>
        <w:t xml:space="preserve"> </w:t>
      </w:r>
      <w:r w:rsidR="00773556">
        <w:t>(</w:t>
      </w:r>
      <w:r w:rsidR="00773556" w:rsidRPr="00773556">
        <w:rPr>
          <w:b/>
        </w:rPr>
        <w:t>TOTAL</w:t>
      </w:r>
      <w:r w:rsidR="00773556">
        <w:t>) and auto-fill/copy down.</w:t>
      </w:r>
    </w:p>
    <w:p w14:paraId="38D2F76A" w14:textId="2D87DD2D" w:rsidR="0042394B" w:rsidRDefault="00773556" w:rsidP="0016738A">
      <w:pPr>
        <w:pStyle w:val="BulletListLevel1"/>
      </w:pPr>
      <w:r>
        <w:t xml:space="preserve">Calculate the </w:t>
      </w:r>
      <w:r w:rsidRPr="00773556">
        <w:rPr>
          <w:b/>
        </w:rPr>
        <w:t>TOTAL SALES</w:t>
      </w:r>
      <w:r>
        <w:t>.</w:t>
      </w:r>
    </w:p>
    <w:p w14:paraId="106A7028" w14:textId="6B921434" w:rsidR="0042394B" w:rsidRDefault="0042394B" w:rsidP="00773556">
      <w:pPr>
        <w:pStyle w:val="BulletListLevel1"/>
        <w:spacing w:after="120"/>
      </w:pPr>
      <w:r>
        <w:t>A mistake was made when compiling data</w:t>
      </w:r>
      <w:r w:rsidR="00773556">
        <w:t>—</w:t>
      </w:r>
      <w:r>
        <w:t>Lake Macqua</w:t>
      </w:r>
      <w:r w:rsidR="0016738A">
        <w:t xml:space="preserve">rie for November should be </w:t>
      </w:r>
      <w:r w:rsidR="0016738A" w:rsidRPr="00773556">
        <w:rPr>
          <w:b/>
        </w:rPr>
        <w:t>6032</w:t>
      </w:r>
      <w:r w:rsidR="0016738A">
        <w:t>.</w:t>
      </w:r>
    </w:p>
    <w:p w14:paraId="5E5D6F6B" w14:textId="68755ED1" w:rsidR="0042394B" w:rsidRDefault="0042394B" w:rsidP="00773556">
      <w:pPr>
        <w:pStyle w:val="BulletListLevel1"/>
        <w:spacing w:after="120"/>
      </w:pPr>
      <w:r>
        <w:t>December fi</w:t>
      </w:r>
      <w:r w:rsidR="00773556">
        <w:t>gures have now been completed—</w:t>
      </w:r>
      <w:r w:rsidR="00773556" w:rsidRPr="00773556">
        <w:rPr>
          <w:b/>
        </w:rPr>
        <w:t>Insert</w:t>
      </w:r>
      <w:r w:rsidR="00773556">
        <w:t xml:space="preserve"> a column</w:t>
      </w:r>
      <w:r>
        <w:t xml:space="preserve"> DEC and enter the following data: </w:t>
      </w:r>
    </w:p>
    <w:p w14:paraId="01077AAB" w14:textId="53955B9B" w:rsidR="00773556" w:rsidRDefault="0016738A" w:rsidP="00773556">
      <w:pPr>
        <w:pStyle w:val="BulletlistLevel2"/>
      </w:pPr>
      <w:r>
        <w:tab/>
        <w:t xml:space="preserve">City </w:t>
      </w:r>
      <w:r>
        <w:tab/>
      </w:r>
      <w:r w:rsidR="00773556">
        <w:tab/>
      </w:r>
      <w:r w:rsidR="00773556">
        <w:tab/>
      </w:r>
      <w:r>
        <w:t>(7556)</w:t>
      </w:r>
    </w:p>
    <w:p w14:paraId="1A00C851" w14:textId="218D4022" w:rsidR="00773556" w:rsidRDefault="00773556" w:rsidP="00773556">
      <w:pPr>
        <w:pStyle w:val="BulletlistLevel2"/>
      </w:pPr>
      <w:r>
        <w:t xml:space="preserve">Lake Macquarie </w:t>
      </w:r>
      <w:r>
        <w:tab/>
        <w:t>(5999)</w:t>
      </w:r>
    </w:p>
    <w:p w14:paraId="41884140" w14:textId="67604898" w:rsidR="0042394B" w:rsidRDefault="00773556" w:rsidP="00773556">
      <w:pPr>
        <w:pStyle w:val="BulletlistLevel2"/>
      </w:pPr>
      <w:r>
        <w:t xml:space="preserve">Upper Hunter </w:t>
      </w:r>
      <w:r>
        <w:tab/>
      </w:r>
      <w:r>
        <w:tab/>
        <w:t>(3012)</w:t>
      </w:r>
    </w:p>
    <w:p w14:paraId="62E88402" w14:textId="56B0F0EE" w:rsidR="00773556" w:rsidRDefault="00773556" w:rsidP="00773556">
      <w:pPr>
        <w:pStyle w:val="BulletlistLevel2"/>
      </w:pPr>
      <w:r>
        <w:tab/>
        <w:t xml:space="preserve">Central Coast </w:t>
      </w:r>
      <w:r>
        <w:tab/>
      </w:r>
      <w:r>
        <w:tab/>
        <w:t>(5050)</w:t>
      </w:r>
    </w:p>
    <w:p w14:paraId="5093C9EF" w14:textId="6BA2DB73" w:rsidR="0042394B" w:rsidRDefault="0042394B" w:rsidP="00773556">
      <w:pPr>
        <w:pStyle w:val="BulletlistLevel2"/>
      </w:pPr>
      <w:r>
        <w:t xml:space="preserve">Manning </w:t>
      </w:r>
      <w:r>
        <w:tab/>
      </w:r>
      <w:r w:rsidR="00773556">
        <w:tab/>
      </w:r>
      <w:r>
        <w:t>(3074)</w:t>
      </w:r>
    </w:p>
    <w:p w14:paraId="0CA5F11D" w14:textId="288BE50C" w:rsidR="0042394B" w:rsidRDefault="00773556" w:rsidP="00773556">
      <w:pPr>
        <w:pStyle w:val="feature"/>
        <w:spacing w:after="120"/>
      </w:pPr>
      <w:r>
        <w:t xml:space="preserve">Note: </w:t>
      </w:r>
      <w:r w:rsidR="0042394B">
        <w:t>UPDATE TOTAL</w:t>
      </w:r>
      <w:r w:rsidR="0016738A">
        <w:t>—</w:t>
      </w:r>
      <w:r w:rsidR="0042394B">
        <w:t xml:space="preserve">click on AutoSum again and fill down to </w:t>
      </w:r>
      <w:r>
        <w:t>include new data.</w:t>
      </w:r>
    </w:p>
    <w:p w14:paraId="551F9616" w14:textId="15B6D724" w:rsidR="0042394B" w:rsidRDefault="0042394B" w:rsidP="00773556">
      <w:pPr>
        <w:pStyle w:val="BulletListLevel1"/>
        <w:spacing w:after="120"/>
      </w:pPr>
      <w:r>
        <w:t>Insert a row between Lake Macquarie and Upp</w:t>
      </w:r>
      <w:r w:rsidR="0016738A">
        <w:t xml:space="preserve">er Hunter called </w:t>
      </w:r>
      <w:r w:rsidR="0016738A" w:rsidRPr="00773556">
        <w:rPr>
          <w:b/>
        </w:rPr>
        <w:t>PORT STEPHENS</w:t>
      </w:r>
      <w:r w:rsidR="0016738A">
        <w:t xml:space="preserve"> </w:t>
      </w:r>
      <w:r w:rsidR="00773556">
        <w:t>and insert the following:</w:t>
      </w:r>
    </w:p>
    <w:p w14:paraId="5DAF5C6A" w14:textId="7ABED31E" w:rsidR="00773556" w:rsidRDefault="0042394B" w:rsidP="00773556">
      <w:pPr>
        <w:pStyle w:val="BulletlistLevel2"/>
      </w:pPr>
      <w:r>
        <w:tab/>
      </w:r>
      <w:r w:rsidR="00773556">
        <w:t xml:space="preserve">Sept </w:t>
      </w:r>
      <w:r w:rsidR="00773556">
        <w:tab/>
        <w:t>(1568)</w:t>
      </w:r>
    </w:p>
    <w:p w14:paraId="2DA4DCF6" w14:textId="0E857CD4" w:rsidR="00773556" w:rsidRDefault="00773556" w:rsidP="00773556">
      <w:pPr>
        <w:pStyle w:val="BulletlistLevel2"/>
      </w:pPr>
      <w:r>
        <w:t xml:space="preserve">Oct </w:t>
      </w:r>
      <w:r>
        <w:tab/>
        <w:t>(1998)</w:t>
      </w:r>
    </w:p>
    <w:p w14:paraId="63891E43" w14:textId="2305BDB6" w:rsidR="00773556" w:rsidRDefault="00773556" w:rsidP="00773556">
      <w:pPr>
        <w:pStyle w:val="BulletlistLevel2"/>
      </w:pPr>
      <w:r>
        <w:t xml:space="preserve">Nov </w:t>
      </w:r>
      <w:r>
        <w:tab/>
        <w:t>(2020)</w:t>
      </w:r>
    </w:p>
    <w:p w14:paraId="6B1DC57E" w14:textId="317E461A" w:rsidR="0042394B" w:rsidRDefault="00773556" w:rsidP="00773556">
      <w:pPr>
        <w:pStyle w:val="BulletlistLevel2"/>
      </w:pPr>
      <w:r>
        <w:t xml:space="preserve">Dec </w:t>
      </w:r>
      <w:r>
        <w:tab/>
        <w:t>(4567).</w:t>
      </w:r>
    </w:p>
    <w:p w14:paraId="702E58C0" w14:textId="7154B004" w:rsidR="0042394B" w:rsidRDefault="0016738A" w:rsidP="00773556">
      <w:pPr>
        <w:pStyle w:val="feature"/>
        <w:spacing w:before="120"/>
      </w:pPr>
      <w:r>
        <w:t xml:space="preserve">Note: Update TOTAL </w:t>
      </w:r>
      <w:r w:rsidR="00773556">
        <w:t>(use Autofill/fill handle).</w:t>
      </w:r>
    </w:p>
    <w:p w14:paraId="3D0F9FD5" w14:textId="2ADB5B14" w:rsidR="0042394B" w:rsidRDefault="0042394B" w:rsidP="00773556">
      <w:pPr>
        <w:pStyle w:val="BulletListLevel1"/>
      </w:pPr>
      <w:r>
        <w:t>Delete a row</w:t>
      </w:r>
      <w:r w:rsidR="0016738A">
        <w:t>—</w:t>
      </w:r>
      <w:r>
        <w:t>Central Coast has be</w:t>
      </w:r>
      <w:r w:rsidR="00773556">
        <w:t>en included in the Sydney area.</w:t>
      </w:r>
    </w:p>
    <w:p w14:paraId="1B737F61" w14:textId="6639039E" w:rsidR="0042394B" w:rsidRDefault="0042394B" w:rsidP="00773556">
      <w:pPr>
        <w:pStyle w:val="BulletListLevel1"/>
      </w:pPr>
      <w:r>
        <w:t>On the Home Ribbon, go to the Number area and format a</w:t>
      </w:r>
      <w:r w:rsidR="0016738A">
        <w:t>ppropriate columns to currency.</w:t>
      </w:r>
    </w:p>
    <w:p w14:paraId="38EA6D47" w14:textId="696F7699" w:rsidR="0042394B" w:rsidRDefault="0042394B" w:rsidP="00773556">
      <w:pPr>
        <w:pStyle w:val="BulletListLevel1"/>
      </w:pPr>
      <w:r>
        <w:t xml:space="preserve">Decrease the decimal places to zero </w:t>
      </w:r>
      <w:r w:rsidR="00773556">
        <w:t>i.e.</w:t>
      </w:r>
      <w:r>
        <w:t xml:space="preserve"> </w:t>
      </w:r>
      <w:r w:rsidRPr="00773556">
        <w:rPr>
          <w:b/>
        </w:rPr>
        <w:t>no decimal places</w:t>
      </w:r>
      <w:r w:rsidR="00773556">
        <w:t>—</w:t>
      </w:r>
      <w:r>
        <w:t>select cells, click on decr</w:t>
      </w:r>
      <w:r w:rsidR="0016738A">
        <w:t>ease button on the Home Ribbon.</w:t>
      </w:r>
    </w:p>
    <w:p w14:paraId="146F09BF" w14:textId="53ABCB2E" w:rsidR="0042394B" w:rsidRDefault="0042394B" w:rsidP="00773556">
      <w:pPr>
        <w:pStyle w:val="BulletListLevel1"/>
      </w:pPr>
      <w:r>
        <w:t xml:space="preserve">Insert blank row </w:t>
      </w:r>
      <w:r w:rsidR="0016738A">
        <w:t xml:space="preserve">between data and </w:t>
      </w:r>
      <w:r w:rsidR="0016738A" w:rsidRPr="00773556">
        <w:rPr>
          <w:b/>
        </w:rPr>
        <w:t>TOTAL SALES</w:t>
      </w:r>
      <w:r w:rsidR="0016738A">
        <w:t>.</w:t>
      </w:r>
    </w:p>
    <w:p w14:paraId="02D5ACC6" w14:textId="17EE5EAC" w:rsidR="0042394B" w:rsidRDefault="0042394B" w:rsidP="00773556">
      <w:pPr>
        <w:pStyle w:val="BulletListLevel1"/>
      </w:pPr>
      <w:r>
        <w:t xml:space="preserve">Sort the spreadsheet in </w:t>
      </w:r>
      <w:r w:rsidRPr="00773556">
        <w:rPr>
          <w:b/>
        </w:rPr>
        <w:t xml:space="preserve">ascending </w:t>
      </w:r>
      <w:r>
        <w:t xml:space="preserve">order according </w:t>
      </w:r>
      <w:r w:rsidR="0016738A">
        <w:t>to AREA (</w:t>
      </w:r>
      <w:r w:rsidR="0016738A" w:rsidRPr="00773556">
        <w:rPr>
          <w:b/>
        </w:rPr>
        <w:t>DO NOT HIGHLIGHT DATA</w:t>
      </w:r>
      <w:r w:rsidR="0016738A">
        <w:t>).</w:t>
      </w:r>
    </w:p>
    <w:p w14:paraId="0E4759E5" w14:textId="1D8BC5F4" w:rsidR="0042394B" w:rsidRDefault="0042394B" w:rsidP="00773556">
      <w:pPr>
        <w:pStyle w:val="BulletListLevel1"/>
      </w:pPr>
      <w:r>
        <w:t>Resave and print the worksheet with the filen</w:t>
      </w:r>
      <w:r w:rsidR="0016738A">
        <w:t>ame and your name in the footer.</w:t>
      </w:r>
    </w:p>
    <w:p w14:paraId="3FAC655F" w14:textId="42A17453" w:rsidR="0042394B" w:rsidRDefault="0016738A" w:rsidP="00773556">
      <w:pPr>
        <w:pStyle w:val="Heading3"/>
      </w:pPr>
      <w:bookmarkStart w:id="72" w:name="_Toc10032493"/>
      <w:r>
        <w:lastRenderedPageBreak/>
        <w:t>Functions</w:t>
      </w:r>
      <w:bookmarkEnd w:id="72"/>
    </w:p>
    <w:p w14:paraId="1805062C" w14:textId="34C022AA" w:rsidR="0042394B" w:rsidRDefault="0042394B" w:rsidP="0042394B">
      <w:pPr>
        <w:pStyle w:val="Body"/>
      </w:pPr>
      <w:r>
        <w:t>A function is a pre-written or in-built formul</w:t>
      </w:r>
      <w:r w:rsidR="00773556">
        <w:t xml:space="preserve">a. </w:t>
      </w:r>
      <w:r>
        <w:t xml:space="preserve">All functions, like formulae, begin with an equal sign </w:t>
      </w:r>
      <w:r w:rsidRPr="00773556">
        <w:rPr>
          <w:b/>
        </w:rPr>
        <w:t>(=)</w:t>
      </w:r>
      <w:r>
        <w:t>. Functions also include an argument plus a range in br</w:t>
      </w:r>
      <w:r w:rsidR="0016738A">
        <w:t>ackets after the function name.</w:t>
      </w:r>
    </w:p>
    <w:p w14:paraId="5D376C48" w14:textId="5843F907" w:rsidR="0042394B" w:rsidRDefault="0042394B" w:rsidP="0042394B">
      <w:pPr>
        <w:pStyle w:val="Body"/>
      </w:pPr>
      <w:r>
        <w:t>The range has a colon (:) between t</w:t>
      </w:r>
      <w:r w:rsidR="00773556">
        <w:t xml:space="preserve">he first and last cell, e.g. </w:t>
      </w:r>
      <w:r w:rsidRPr="00773556">
        <w:rPr>
          <w:b/>
        </w:rPr>
        <w:t>=SUM(A1:A3)</w:t>
      </w:r>
      <w:r>
        <w:t xml:space="preserve"> </w:t>
      </w:r>
    </w:p>
    <w:p w14:paraId="285FBB97" w14:textId="53A11030" w:rsidR="0042394B" w:rsidRDefault="0042394B" w:rsidP="0016738A">
      <w:pPr>
        <w:pStyle w:val="BulletListLevel1"/>
      </w:pPr>
      <w:r>
        <w:t>Active cell is where the result o</w:t>
      </w:r>
      <w:r w:rsidR="00773556">
        <w:t>f the calculation is to appear.</w:t>
      </w:r>
    </w:p>
    <w:p w14:paraId="7BAC50BD" w14:textId="27E62AA9" w:rsidR="0042394B" w:rsidRDefault="0042394B" w:rsidP="0016738A">
      <w:pPr>
        <w:pStyle w:val="BulletListLevel1"/>
      </w:pPr>
      <w:r>
        <w:t>Key in equal sign and function name,</w:t>
      </w:r>
      <w:r w:rsidR="00773556">
        <w:t xml:space="preserve"> plus range in brackets &lt;ENTER&gt;.</w:t>
      </w:r>
    </w:p>
    <w:p w14:paraId="1CA26E67" w14:textId="18A0DE86" w:rsidR="0042394B" w:rsidRDefault="0042394B" w:rsidP="0016738A">
      <w:pPr>
        <w:pStyle w:val="BulletListLevel1"/>
      </w:pPr>
      <w:r>
        <w:t>Position cursor in cell that</w:t>
      </w:r>
      <w:r w:rsidR="00773556">
        <w:t xml:space="preserve"> contains function to be copied.</w:t>
      </w:r>
    </w:p>
    <w:p w14:paraId="1E72361E" w14:textId="6C3A0C3A" w:rsidR="0042394B" w:rsidRDefault="0042394B" w:rsidP="0016738A">
      <w:pPr>
        <w:pStyle w:val="BulletListLevel1"/>
      </w:pPr>
      <w:r>
        <w:t>Position cursor in bottom right hand co</w:t>
      </w:r>
      <w:r w:rsidR="00773556">
        <w:t>rner of cell (thin black cross).</w:t>
      </w:r>
    </w:p>
    <w:p w14:paraId="04EB7B0A" w14:textId="01E46CC5" w:rsidR="0042394B" w:rsidRDefault="0042394B" w:rsidP="0016738A">
      <w:pPr>
        <w:pStyle w:val="BulletListLevel1"/>
      </w:pPr>
      <w:r>
        <w:t>Drag</w:t>
      </w:r>
      <w:r w:rsidR="00773556">
        <w:t xml:space="preserve"> down or across range.</w:t>
      </w:r>
    </w:p>
    <w:p w14:paraId="03A6DE91" w14:textId="4D9422A0" w:rsidR="0042394B" w:rsidRDefault="00773556" w:rsidP="0042394B">
      <w:pPr>
        <w:pStyle w:val="Body"/>
      </w:pPr>
      <w:r w:rsidRPr="00773556">
        <w:rPr>
          <w:b/>
        </w:rPr>
        <w:t>Example: =SUM(A5:A10).</w:t>
      </w:r>
      <w:r>
        <w:br/>
      </w:r>
      <w:r w:rsidR="0042394B">
        <w:t>Adds the values in the range starting with A5 and ending with A10.</w:t>
      </w:r>
    </w:p>
    <w:p w14:paraId="33B51A86" w14:textId="518B5113" w:rsidR="0042394B" w:rsidRDefault="0042394B" w:rsidP="000E2A0F">
      <w:pPr>
        <w:pStyle w:val="Body"/>
        <w:spacing w:after="120"/>
      </w:pPr>
      <w:r>
        <w:t>The functions y</w:t>
      </w:r>
      <w:r w:rsidR="00773556">
        <w:t>ou will cover in this unit are:</w:t>
      </w:r>
    </w:p>
    <w:tbl>
      <w:tblPr>
        <w:tblStyle w:val="TableGrid"/>
        <w:tblW w:w="0" w:type="auto"/>
        <w:tblCellMar>
          <w:left w:w="85" w:type="dxa"/>
          <w:right w:w="57" w:type="dxa"/>
        </w:tblCellMar>
        <w:tblLook w:val="0480" w:firstRow="0" w:lastRow="0" w:firstColumn="1" w:lastColumn="0" w:noHBand="0" w:noVBand="1"/>
      </w:tblPr>
      <w:tblGrid>
        <w:gridCol w:w="1413"/>
        <w:gridCol w:w="2126"/>
        <w:gridCol w:w="5477"/>
      </w:tblGrid>
      <w:tr w:rsidR="000E2A0F" w14:paraId="7D86DCCA" w14:textId="77777777" w:rsidTr="000E2A0F">
        <w:tc>
          <w:tcPr>
            <w:tcW w:w="1413" w:type="dxa"/>
            <w:vAlign w:val="top"/>
          </w:tcPr>
          <w:p w14:paraId="1D237E6E" w14:textId="47DF6997" w:rsidR="000E2A0F" w:rsidRPr="000E2A0F" w:rsidRDefault="000E2A0F" w:rsidP="000E2A0F">
            <w:pPr>
              <w:pStyle w:val="Body"/>
              <w:rPr>
                <w:b/>
              </w:rPr>
            </w:pPr>
            <w:r w:rsidRPr="000E2A0F">
              <w:rPr>
                <w:b/>
              </w:rPr>
              <w:t>SUM</w:t>
            </w:r>
          </w:p>
        </w:tc>
        <w:tc>
          <w:tcPr>
            <w:tcW w:w="2126" w:type="dxa"/>
            <w:vAlign w:val="top"/>
          </w:tcPr>
          <w:p w14:paraId="75B60C10" w14:textId="60E2992D" w:rsidR="000E2A0F" w:rsidRPr="000E2A0F" w:rsidRDefault="000E2A0F" w:rsidP="000E2A0F">
            <w:pPr>
              <w:pStyle w:val="Body"/>
            </w:pPr>
            <w:r w:rsidRPr="000E2A0F">
              <w:t>=SUM(A5:A10)</w:t>
            </w:r>
          </w:p>
        </w:tc>
        <w:tc>
          <w:tcPr>
            <w:tcW w:w="5477" w:type="dxa"/>
            <w:vAlign w:val="top"/>
          </w:tcPr>
          <w:p w14:paraId="63F9B44D" w14:textId="701B2C96" w:rsidR="000E2A0F" w:rsidRPr="000E2A0F" w:rsidRDefault="000E2A0F" w:rsidP="000E2A0F">
            <w:pPr>
              <w:pStyle w:val="Body"/>
            </w:pPr>
            <w:r w:rsidRPr="000E2A0F">
              <w:t>Example as above (usually inserted using the autosum button).</w:t>
            </w:r>
          </w:p>
        </w:tc>
      </w:tr>
      <w:tr w:rsidR="000E2A0F" w14:paraId="543A829C" w14:textId="77777777" w:rsidTr="000E2A0F">
        <w:tc>
          <w:tcPr>
            <w:tcW w:w="1413" w:type="dxa"/>
            <w:vAlign w:val="top"/>
          </w:tcPr>
          <w:p w14:paraId="39D12406" w14:textId="2B9D9302" w:rsidR="000E2A0F" w:rsidRPr="000E2A0F" w:rsidRDefault="000E2A0F" w:rsidP="000E2A0F">
            <w:pPr>
              <w:pStyle w:val="Body"/>
              <w:rPr>
                <w:b/>
              </w:rPr>
            </w:pPr>
            <w:r w:rsidRPr="000E2A0F">
              <w:rPr>
                <w:b/>
              </w:rPr>
              <w:t>AVERAGE</w:t>
            </w:r>
          </w:p>
        </w:tc>
        <w:tc>
          <w:tcPr>
            <w:tcW w:w="2126" w:type="dxa"/>
            <w:vAlign w:val="top"/>
          </w:tcPr>
          <w:p w14:paraId="275FD0B9" w14:textId="571D846C" w:rsidR="000E2A0F" w:rsidRPr="000E2A0F" w:rsidRDefault="000E2A0F" w:rsidP="000E2A0F">
            <w:pPr>
              <w:pStyle w:val="Body"/>
            </w:pPr>
            <w:r w:rsidRPr="000E2A0F">
              <w:t>=AVERAGE(A5:A10)</w:t>
            </w:r>
          </w:p>
        </w:tc>
        <w:tc>
          <w:tcPr>
            <w:tcW w:w="5477" w:type="dxa"/>
            <w:vAlign w:val="top"/>
          </w:tcPr>
          <w:p w14:paraId="21D71B2E" w14:textId="226E1521" w:rsidR="000E2A0F" w:rsidRPr="000E2A0F" w:rsidRDefault="000E2A0F" w:rsidP="000E2A0F">
            <w:pPr>
              <w:pStyle w:val="Body"/>
            </w:pPr>
            <w:r w:rsidRPr="000E2A0F">
              <w:t>Adds the values in the range, divides the total by number of values.</w:t>
            </w:r>
          </w:p>
        </w:tc>
      </w:tr>
      <w:tr w:rsidR="000E2A0F" w14:paraId="5B7AC5F0" w14:textId="77777777" w:rsidTr="000E2A0F">
        <w:tc>
          <w:tcPr>
            <w:tcW w:w="1413" w:type="dxa"/>
            <w:vAlign w:val="top"/>
          </w:tcPr>
          <w:p w14:paraId="63B17EC6" w14:textId="75AA3FD2" w:rsidR="000E2A0F" w:rsidRPr="000E2A0F" w:rsidRDefault="000E2A0F" w:rsidP="000E2A0F">
            <w:pPr>
              <w:pStyle w:val="Body"/>
              <w:rPr>
                <w:b/>
              </w:rPr>
            </w:pPr>
            <w:r w:rsidRPr="000E2A0F">
              <w:rPr>
                <w:b/>
              </w:rPr>
              <w:t>MINIMUM</w:t>
            </w:r>
          </w:p>
        </w:tc>
        <w:tc>
          <w:tcPr>
            <w:tcW w:w="2126" w:type="dxa"/>
            <w:vAlign w:val="top"/>
          </w:tcPr>
          <w:p w14:paraId="2B59658C" w14:textId="1F5F458A" w:rsidR="000E2A0F" w:rsidRPr="000E2A0F" w:rsidRDefault="000E2A0F" w:rsidP="000E2A0F">
            <w:pPr>
              <w:pStyle w:val="Body"/>
            </w:pPr>
            <w:r w:rsidRPr="000E2A0F">
              <w:t>=MIN(A5:A10)</w:t>
            </w:r>
          </w:p>
        </w:tc>
        <w:tc>
          <w:tcPr>
            <w:tcW w:w="5477" w:type="dxa"/>
            <w:vAlign w:val="top"/>
          </w:tcPr>
          <w:p w14:paraId="1F9969C1" w14:textId="0FF3100A" w:rsidR="000E2A0F" w:rsidRPr="000E2A0F" w:rsidRDefault="000E2A0F" w:rsidP="000E2A0F">
            <w:pPr>
              <w:pStyle w:val="Body"/>
            </w:pPr>
            <w:r w:rsidRPr="000E2A0F">
              <w:t>Inserts the minimum/lowest value in the stipulated range</w:t>
            </w:r>
          </w:p>
        </w:tc>
      </w:tr>
      <w:tr w:rsidR="000E2A0F" w14:paraId="3256B39E" w14:textId="77777777" w:rsidTr="000E2A0F">
        <w:tc>
          <w:tcPr>
            <w:tcW w:w="1413" w:type="dxa"/>
            <w:vAlign w:val="top"/>
          </w:tcPr>
          <w:p w14:paraId="10086434" w14:textId="54779D0F" w:rsidR="000E2A0F" w:rsidRPr="000E2A0F" w:rsidRDefault="000E2A0F" w:rsidP="000E2A0F">
            <w:pPr>
              <w:pStyle w:val="Body"/>
              <w:rPr>
                <w:b/>
              </w:rPr>
            </w:pPr>
            <w:r w:rsidRPr="000E2A0F">
              <w:rPr>
                <w:b/>
              </w:rPr>
              <w:t>MAXIMUM</w:t>
            </w:r>
          </w:p>
        </w:tc>
        <w:tc>
          <w:tcPr>
            <w:tcW w:w="2126" w:type="dxa"/>
            <w:vAlign w:val="top"/>
          </w:tcPr>
          <w:p w14:paraId="2CF8D477" w14:textId="0BD11BA0" w:rsidR="000E2A0F" w:rsidRPr="000E2A0F" w:rsidRDefault="000E2A0F" w:rsidP="000E2A0F">
            <w:pPr>
              <w:pStyle w:val="Body"/>
            </w:pPr>
            <w:r w:rsidRPr="000E2A0F">
              <w:t>=MAX(A5:A10)</w:t>
            </w:r>
          </w:p>
        </w:tc>
        <w:tc>
          <w:tcPr>
            <w:tcW w:w="5477" w:type="dxa"/>
            <w:vAlign w:val="top"/>
          </w:tcPr>
          <w:p w14:paraId="60FBAE33" w14:textId="4B308AE1" w:rsidR="000E2A0F" w:rsidRPr="000E2A0F" w:rsidRDefault="000E2A0F" w:rsidP="000E2A0F">
            <w:pPr>
              <w:pStyle w:val="Body"/>
            </w:pPr>
            <w:r w:rsidRPr="000E2A0F">
              <w:t>Inserts the maximum/largest value in the stipulated range</w:t>
            </w:r>
          </w:p>
        </w:tc>
      </w:tr>
    </w:tbl>
    <w:p w14:paraId="4F2F39E1" w14:textId="5F79A0A1" w:rsidR="0042394B" w:rsidRDefault="0042394B" w:rsidP="000E2A0F">
      <w:pPr>
        <w:pStyle w:val="Body"/>
        <w:spacing w:before="240"/>
      </w:pPr>
      <w:r>
        <w:t>Some functions can be set up automatically from the arrow next to the Autosum icon</w:t>
      </w:r>
      <w:r w:rsidR="000E2A0F">
        <w:t>—</w:t>
      </w:r>
      <w:r>
        <w:t>the function name will be inserted and you then need to select the range of cells you wish to use for the function selected.</w:t>
      </w:r>
    </w:p>
    <w:p w14:paraId="78AE057B" w14:textId="1E697925" w:rsidR="000E2A0F" w:rsidRDefault="000E2A0F" w:rsidP="000E2A0F">
      <w:pPr>
        <w:pStyle w:val="Body"/>
        <w:spacing w:before="120"/>
      </w:pPr>
      <w:r>
        <w:rPr>
          <w:noProof/>
          <w:lang w:eastAsia="en-AU"/>
        </w:rPr>
        <w:drawing>
          <wp:inline distT="0" distB="0" distL="0" distR="0" wp14:anchorId="3EAEA88E" wp14:editId="1DC5A807">
            <wp:extent cx="972000" cy="1211141"/>
            <wp:effectExtent l="19050" t="19050" r="19050" b="27305"/>
            <wp:docPr id="4329" name="Picture 4329" descr="AutoSum icon screen gr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9" name="Picture 4329"/>
                    <pic:cNvPicPr/>
                  </pic:nvPicPr>
                  <pic:blipFill>
                    <a:blip r:embed="rId50">
                      <a:extLst>
                        <a:ext uri="{28A0092B-C50C-407E-A947-70E740481C1C}">
                          <a14:useLocalDpi xmlns:a14="http://schemas.microsoft.com/office/drawing/2010/main" val="0"/>
                        </a:ext>
                      </a:extLst>
                    </a:blip>
                    <a:stretch>
                      <a:fillRect/>
                    </a:stretch>
                  </pic:blipFill>
                  <pic:spPr>
                    <a:xfrm>
                      <a:off x="0" y="0"/>
                      <a:ext cx="972000" cy="1211141"/>
                    </a:xfrm>
                    <a:prstGeom prst="rect">
                      <a:avLst/>
                    </a:prstGeom>
                    <a:ln>
                      <a:solidFill>
                        <a:schemeClr val="bg1">
                          <a:lumMod val="85000"/>
                        </a:schemeClr>
                      </a:solidFill>
                    </a:ln>
                  </pic:spPr>
                </pic:pic>
              </a:graphicData>
            </a:graphic>
          </wp:inline>
        </w:drawing>
      </w:r>
    </w:p>
    <w:tbl>
      <w:tblPr>
        <w:tblW w:w="9072" w:type="dxa"/>
        <w:shd w:val="clear" w:color="auto" w:fill="E7E7D4"/>
        <w:tblLook w:val="0600" w:firstRow="0" w:lastRow="0" w:firstColumn="0" w:lastColumn="0" w:noHBand="1" w:noVBand="1"/>
      </w:tblPr>
      <w:tblGrid>
        <w:gridCol w:w="1149"/>
        <w:gridCol w:w="7923"/>
      </w:tblGrid>
      <w:tr w:rsidR="0042394B" w14:paraId="45027227" w14:textId="77777777" w:rsidTr="0016738A">
        <w:trPr>
          <w:trHeight w:val="659"/>
        </w:trPr>
        <w:tc>
          <w:tcPr>
            <w:tcW w:w="1149" w:type="dxa"/>
            <w:shd w:val="clear" w:color="auto" w:fill="E7E7D4"/>
            <w:vAlign w:val="center"/>
          </w:tcPr>
          <w:p w14:paraId="2E0B04D0" w14:textId="77777777" w:rsidR="0042394B" w:rsidRPr="009C3DED" w:rsidRDefault="0042394B" w:rsidP="0016738A">
            <w:pPr>
              <w:pStyle w:val="BulletListLevel1"/>
              <w:numPr>
                <w:ilvl w:val="0"/>
                <w:numId w:val="0"/>
              </w:numPr>
              <w:spacing w:after="0"/>
            </w:pPr>
            <w:r>
              <w:rPr>
                <w:noProof/>
                <w:lang w:eastAsia="en-AU"/>
              </w:rPr>
              <w:lastRenderedPageBreak/>
              <w:drawing>
                <wp:inline distT="0" distB="0" distL="0" distR="0" wp14:anchorId="09E2278D" wp14:editId="4413F67B">
                  <wp:extent cx="365760" cy="357809"/>
                  <wp:effectExtent l="0" t="0" r="0" b="4445"/>
                  <wp:docPr id="59" name="Picture 5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23" w:type="dxa"/>
            <w:shd w:val="clear" w:color="auto" w:fill="E7E7D4"/>
          </w:tcPr>
          <w:p w14:paraId="77C46924" w14:textId="77777777" w:rsidR="0042394B" w:rsidRPr="009C3DED" w:rsidRDefault="0042394B" w:rsidP="0016738A">
            <w:pPr>
              <w:pStyle w:val="Heading1noTOC"/>
            </w:pPr>
            <w:r w:rsidRPr="009C3DED">
              <w:t>Practice activity</w:t>
            </w:r>
          </w:p>
        </w:tc>
      </w:tr>
    </w:tbl>
    <w:p w14:paraId="641BAC03" w14:textId="39B55CE5" w:rsidR="000E2A0F" w:rsidRDefault="000E2A0F" w:rsidP="000E2A0F">
      <w:pPr>
        <w:pStyle w:val="Heading2"/>
        <w:spacing w:before="120"/>
      </w:pPr>
      <w:bookmarkStart w:id="73" w:name="_Toc10032494"/>
      <w:r>
        <w:t>Activity: Functions</w:t>
      </w:r>
      <w:bookmarkEnd w:id="73"/>
    </w:p>
    <w:p w14:paraId="71C00675" w14:textId="7B8E536A" w:rsidR="0042394B" w:rsidRPr="0042394B" w:rsidRDefault="00D10D49" w:rsidP="0042394B">
      <w:pPr>
        <w:pStyle w:val="Body"/>
      </w:pPr>
      <w:r w:rsidRPr="0042394B">
        <w:t>Open</w:t>
      </w:r>
      <w:r w:rsidR="000E2A0F">
        <w:t>:</w:t>
      </w:r>
      <w:r w:rsidR="0042394B" w:rsidRPr="0042394B">
        <w:t xml:space="preserve"> </w:t>
      </w:r>
      <w:r w:rsidR="000E2A0F" w:rsidRPr="0042394B">
        <w:t xml:space="preserve">the workbook </w:t>
      </w:r>
      <w:r w:rsidR="0042394B" w:rsidRPr="000E2A0F">
        <w:rPr>
          <w:b/>
        </w:rPr>
        <w:t>FUNCTIONS</w:t>
      </w:r>
    </w:p>
    <w:p w14:paraId="6EC4BC53" w14:textId="01870421" w:rsidR="0042394B" w:rsidRPr="000E2A0F" w:rsidRDefault="0042394B" w:rsidP="000E2A0F">
      <w:pPr>
        <w:pStyle w:val="Body"/>
        <w:spacing w:after="120"/>
        <w:rPr>
          <w:b/>
        </w:rPr>
      </w:pPr>
      <w:r w:rsidRPr="000E2A0F">
        <w:rPr>
          <w:b/>
        </w:rPr>
        <w:t>Click on SUPERMARKET</w:t>
      </w:r>
      <w:r w:rsidR="000E2A0F" w:rsidRPr="000E2A0F">
        <w:rPr>
          <w:b/>
        </w:rPr>
        <w:t xml:space="preserve"> tab.</w:t>
      </w:r>
    </w:p>
    <w:p w14:paraId="0C79A5E1" w14:textId="78FD7501" w:rsidR="0042394B" w:rsidRPr="0042394B" w:rsidRDefault="0042394B" w:rsidP="0016738A">
      <w:pPr>
        <w:pStyle w:val="BulletListLevel1"/>
      </w:pPr>
      <w:r w:rsidRPr="0042394B">
        <w:t>Key in January then use Autofill to ent</w:t>
      </w:r>
      <w:r w:rsidR="000E2A0F">
        <w:t>er remaining months to December.</w:t>
      </w:r>
    </w:p>
    <w:p w14:paraId="31DD679B" w14:textId="78213BA6" w:rsidR="0042394B" w:rsidRPr="0042394B" w:rsidRDefault="000E2A0F" w:rsidP="0016738A">
      <w:pPr>
        <w:pStyle w:val="BulletListLevel1"/>
      </w:pPr>
      <w:r>
        <w:t>Calculate totals.</w:t>
      </w:r>
    </w:p>
    <w:p w14:paraId="15DC67FF" w14:textId="4B8693DE" w:rsidR="0042394B" w:rsidRPr="0042394B" w:rsidRDefault="0042394B" w:rsidP="0016738A">
      <w:pPr>
        <w:pStyle w:val="BulletListLevel1"/>
      </w:pPr>
      <w:r w:rsidRPr="0042394B">
        <w:t>Format to currency using Home Ribbon</w:t>
      </w:r>
      <w:r w:rsidR="0016738A">
        <w:t>—</w:t>
      </w:r>
      <w:r w:rsidR="0016738A" w:rsidRPr="000E2A0F">
        <w:rPr>
          <w:b/>
        </w:rPr>
        <w:t>Number</w:t>
      </w:r>
      <w:r w:rsidR="0016738A">
        <w:t xml:space="preserve">, </w:t>
      </w:r>
      <w:r w:rsidRPr="0042394B">
        <w:t>(Format cells dialog box appears, Number ch</w:t>
      </w:r>
      <w:r w:rsidR="0016738A">
        <w:t xml:space="preserve">oose Currency, </w:t>
      </w:r>
      <w:r w:rsidR="0016738A" w:rsidRPr="000E2A0F">
        <w:rPr>
          <w:b/>
        </w:rPr>
        <w:t>2 Decimal Places</w:t>
      </w:r>
      <w:r w:rsidRPr="0042394B">
        <w:t xml:space="preserve"> ($ sign is placed next to numb</w:t>
      </w:r>
      <w:r w:rsidR="000E2A0F">
        <w:t>er).</w:t>
      </w:r>
    </w:p>
    <w:p w14:paraId="4A2F9F7F" w14:textId="3397C2C6" w:rsidR="0042394B" w:rsidRPr="0042394B" w:rsidRDefault="0016738A" w:rsidP="007060DC">
      <w:pPr>
        <w:pStyle w:val="BulletListLevel1"/>
      </w:pPr>
      <w:r>
        <w:t xml:space="preserve">Insert a new row label </w:t>
      </w:r>
      <w:r w:rsidRPr="000E2A0F">
        <w:rPr>
          <w:b/>
        </w:rPr>
        <w:t>AVERAGE</w:t>
      </w:r>
      <w:r>
        <w:t xml:space="preserve"> underneath </w:t>
      </w:r>
      <w:r w:rsidR="0042394B" w:rsidRPr="000E2A0F">
        <w:t xml:space="preserve">TOTAL </w:t>
      </w:r>
      <w:r w:rsidR="0042394B" w:rsidRPr="0042394B">
        <w:t xml:space="preserve">and calculate average for Groceries, Meats and Sundries (do </w:t>
      </w:r>
      <w:r w:rsidR="0042394B" w:rsidRPr="000E2A0F">
        <w:rPr>
          <w:b/>
        </w:rPr>
        <w:t>NOT</w:t>
      </w:r>
      <w:r w:rsidR="0042394B" w:rsidRPr="0042394B">
        <w:t xml:space="preserve"> includ</w:t>
      </w:r>
      <w:r w:rsidR="000E2A0F">
        <w:t>e TOTAL figures when averaging).</w:t>
      </w:r>
    </w:p>
    <w:p w14:paraId="200698B1" w14:textId="52A05144" w:rsidR="0042394B" w:rsidRPr="0042394B" w:rsidRDefault="0042394B" w:rsidP="0016738A">
      <w:pPr>
        <w:pStyle w:val="BulletListLevel1"/>
      </w:pPr>
      <w:r w:rsidRPr="0042394B">
        <w:t xml:space="preserve">Insert a new column label next to </w:t>
      </w:r>
      <w:r w:rsidRPr="000E2A0F">
        <w:t>MONTHLY TOTAL</w:t>
      </w:r>
      <w:r w:rsidRPr="0042394B">
        <w:t xml:space="preserve"> called </w:t>
      </w:r>
      <w:r w:rsidRPr="000E2A0F">
        <w:rPr>
          <w:b/>
        </w:rPr>
        <w:t>AVERAGE</w:t>
      </w:r>
      <w:r w:rsidRPr="0042394B">
        <w:t xml:space="preserve"> and calculate average for each month (do NOT includ</w:t>
      </w:r>
      <w:r w:rsidR="000E2A0F">
        <w:t>e TOTAL figures when averaging).</w:t>
      </w:r>
    </w:p>
    <w:p w14:paraId="381C71B4" w14:textId="5C32AE9A" w:rsidR="0042394B" w:rsidRPr="0042394B" w:rsidRDefault="0042394B" w:rsidP="0016738A">
      <w:pPr>
        <w:pStyle w:val="BulletListLevel1"/>
      </w:pPr>
      <w:r w:rsidRPr="000E2A0F">
        <w:rPr>
          <w:b/>
        </w:rPr>
        <w:t>Meats</w:t>
      </w:r>
      <w:r w:rsidRPr="0042394B">
        <w:t xml:space="preserve"> for </w:t>
      </w:r>
      <w:r w:rsidRPr="000E2A0F">
        <w:rPr>
          <w:b/>
        </w:rPr>
        <w:t>AUGUST</w:t>
      </w:r>
      <w:r w:rsidRPr="0042394B">
        <w:t xml:space="preserve"> have been entered incorrectly, they s</w:t>
      </w:r>
      <w:r w:rsidR="000E2A0F">
        <w:t xml:space="preserve">hould be: </w:t>
      </w:r>
      <w:r w:rsidR="000E2A0F" w:rsidRPr="000E2A0F">
        <w:rPr>
          <w:b/>
        </w:rPr>
        <w:t>19,700</w:t>
      </w:r>
      <w:r w:rsidR="000E2A0F">
        <w:t>. Please amend.</w:t>
      </w:r>
    </w:p>
    <w:p w14:paraId="3642D118" w14:textId="2F82BC39" w:rsidR="0042394B" w:rsidRPr="0042394B" w:rsidRDefault="0042394B" w:rsidP="0016738A">
      <w:pPr>
        <w:pStyle w:val="BulletListLevel1"/>
      </w:pPr>
      <w:r w:rsidRPr="000E2A0F">
        <w:rPr>
          <w:b/>
        </w:rPr>
        <w:t>Increase</w:t>
      </w:r>
      <w:r w:rsidRPr="0042394B">
        <w:t xml:space="preserve"> row height for dat</w:t>
      </w:r>
      <w:r w:rsidR="000E2A0F">
        <w:t xml:space="preserve">a January to December to </w:t>
      </w:r>
      <w:r w:rsidR="000E2A0F" w:rsidRPr="000E2A0F">
        <w:rPr>
          <w:b/>
        </w:rPr>
        <w:t>19.50</w:t>
      </w:r>
      <w:r w:rsidR="000E2A0F">
        <w:t>.</w:t>
      </w:r>
    </w:p>
    <w:p w14:paraId="3F579C49" w14:textId="03274B19" w:rsidR="0042394B" w:rsidRPr="0042394B" w:rsidRDefault="0042394B" w:rsidP="0042394B">
      <w:pPr>
        <w:pStyle w:val="BulletListLevel1"/>
      </w:pPr>
      <w:r w:rsidRPr="0042394B">
        <w:t>Double</w:t>
      </w:r>
      <w:r w:rsidR="0016738A">
        <w:t xml:space="preserve"> click on the </w:t>
      </w:r>
      <w:r w:rsidR="0016738A" w:rsidRPr="000E2A0F">
        <w:rPr>
          <w:b/>
        </w:rPr>
        <w:t>SUPERMARKET</w:t>
      </w:r>
      <w:r w:rsidR="0016738A">
        <w:t xml:space="preserve"> tab. </w:t>
      </w:r>
      <w:r w:rsidRPr="0042394B">
        <w:t>Change worksheet name t</w:t>
      </w:r>
      <w:r w:rsidR="000E2A0F">
        <w:t xml:space="preserve">o </w:t>
      </w:r>
      <w:r w:rsidR="000E2A0F" w:rsidRPr="000E2A0F">
        <w:rPr>
          <w:b/>
        </w:rPr>
        <w:t>GREENS</w:t>
      </w:r>
      <w:r w:rsidR="000E2A0F">
        <w:t>.</w:t>
      </w:r>
    </w:p>
    <w:p w14:paraId="1F136BCC" w14:textId="2DE0252B" w:rsidR="0042394B" w:rsidRPr="000E2A0F" w:rsidRDefault="0042394B" w:rsidP="000E2A0F">
      <w:pPr>
        <w:pStyle w:val="Body"/>
        <w:spacing w:after="120"/>
        <w:rPr>
          <w:b/>
        </w:rPr>
      </w:pPr>
      <w:r w:rsidRPr="000E2A0F">
        <w:rPr>
          <w:b/>
        </w:rPr>
        <w:t>Click on MUSI</w:t>
      </w:r>
      <w:r w:rsidR="000E2A0F">
        <w:rPr>
          <w:b/>
        </w:rPr>
        <w:t>C BOWL tab (FUNCTIONS workbook).</w:t>
      </w:r>
    </w:p>
    <w:p w14:paraId="471B2B54" w14:textId="00993C6B" w:rsidR="0042394B" w:rsidRPr="0042394B" w:rsidRDefault="000E2A0F" w:rsidP="0016738A">
      <w:pPr>
        <w:pStyle w:val="BulletListLevel1"/>
      </w:pPr>
      <w:r>
        <w:t xml:space="preserve">Format to </w:t>
      </w:r>
      <w:r w:rsidRPr="000E2A0F">
        <w:rPr>
          <w:b/>
        </w:rPr>
        <w:t xml:space="preserve">currency </w:t>
      </w:r>
      <w:r>
        <w:t xml:space="preserve">using $ </w:t>
      </w:r>
      <w:r w:rsidR="0042394B" w:rsidRPr="0042394B">
        <w:t>on Ribbo</w:t>
      </w:r>
      <w:r>
        <w:t xml:space="preserve">n </w:t>
      </w:r>
      <w:r w:rsidR="0016738A" w:rsidRPr="000E2A0F">
        <w:rPr>
          <w:b/>
        </w:rPr>
        <w:t>($ spaced away from numbers)</w:t>
      </w:r>
      <w:r w:rsidR="0016738A">
        <w:t>.</w:t>
      </w:r>
    </w:p>
    <w:p w14:paraId="785A1486" w14:textId="39AE879D" w:rsidR="0042394B" w:rsidRPr="0042394B" w:rsidRDefault="0042394B" w:rsidP="0016738A">
      <w:pPr>
        <w:pStyle w:val="BulletListLevel1"/>
      </w:pPr>
      <w:r w:rsidRPr="0042394B">
        <w:t>Click on decrease decimal butto</w:t>
      </w:r>
      <w:r w:rsidR="0016738A">
        <w:t xml:space="preserve">n to format to </w:t>
      </w:r>
      <w:r w:rsidR="0016738A" w:rsidRPr="000E2A0F">
        <w:rPr>
          <w:b/>
        </w:rPr>
        <w:t>0 decimal places</w:t>
      </w:r>
      <w:r w:rsidR="0016738A">
        <w:t>.</w:t>
      </w:r>
    </w:p>
    <w:p w14:paraId="32D23ECF" w14:textId="679ED299" w:rsidR="0042394B" w:rsidRPr="0042394B" w:rsidRDefault="0042394B" w:rsidP="0016738A">
      <w:pPr>
        <w:pStyle w:val="BulletListLevel1"/>
      </w:pPr>
      <w:r w:rsidRPr="0042394B">
        <w:t>Insert a new ro</w:t>
      </w:r>
      <w:r w:rsidR="000E2A0F">
        <w:t xml:space="preserve">w label </w:t>
      </w:r>
      <w:r w:rsidR="000E2A0F" w:rsidRPr="000E2A0F">
        <w:rPr>
          <w:b/>
        </w:rPr>
        <w:t xml:space="preserve">AVERAGE </w:t>
      </w:r>
      <w:r w:rsidR="0016738A">
        <w:t xml:space="preserve">underneath </w:t>
      </w:r>
      <w:r w:rsidR="000E2A0F" w:rsidRPr="000E2A0F">
        <w:rPr>
          <w:b/>
        </w:rPr>
        <w:t>YEARLY TOTALS</w:t>
      </w:r>
      <w:r w:rsidR="000E2A0F">
        <w:t xml:space="preserve"> </w:t>
      </w:r>
      <w:r w:rsidRPr="0042394B">
        <w:t xml:space="preserve">and </w:t>
      </w:r>
      <w:r w:rsidR="0016738A">
        <w:t>calculate average for each item.</w:t>
      </w:r>
    </w:p>
    <w:p w14:paraId="46C054DB" w14:textId="6E81F7C3" w:rsidR="0042394B" w:rsidRPr="0042394B" w:rsidRDefault="0042394B" w:rsidP="0016738A">
      <w:pPr>
        <w:pStyle w:val="BulletListLevel1"/>
      </w:pPr>
      <w:r w:rsidRPr="0042394B">
        <w:t>Insert a new colum</w:t>
      </w:r>
      <w:r w:rsidR="000E2A0F">
        <w:t xml:space="preserve">n label </w:t>
      </w:r>
      <w:r w:rsidR="0016738A" w:rsidRPr="000E2A0F">
        <w:rPr>
          <w:b/>
        </w:rPr>
        <w:t>AVERAGE SALES</w:t>
      </w:r>
      <w:r w:rsidR="0016738A">
        <w:t xml:space="preserve"> next to </w:t>
      </w:r>
      <w:r w:rsidRPr="000E2A0F">
        <w:rPr>
          <w:b/>
        </w:rPr>
        <w:t>TOTAL SALES</w:t>
      </w:r>
      <w:r w:rsidRPr="0042394B">
        <w:t xml:space="preserve"> and calculate average for each quarter and y</w:t>
      </w:r>
      <w:r w:rsidR="0016738A">
        <w:t>early total.</w:t>
      </w:r>
    </w:p>
    <w:p w14:paraId="7688EB57" w14:textId="4C41AF7F" w:rsidR="0042394B" w:rsidRPr="0042394B" w:rsidRDefault="0042394B" w:rsidP="0042394B">
      <w:pPr>
        <w:pStyle w:val="BulletListLevel1"/>
      </w:pPr>
      <w:r w:rsidRPr="000E2A0F">
        <w:rPr>
          <w:b/>
        </w:rPr>
        <w:t>Wrap text</w:t>
      </w:r>
      <w:r w:rsidRPr="0042394B">
        <w:t xml:space="preserve"> and vertically ce</w:t>
      </w:r>
      <w:r w:rsidR="0016738A">
        <w:t>ntre in cell where appropriate.</w:t>
      </w:r>
      <w:r w:rsidRPr="0042394B">
        <w:t xml:space="preserve"> Apply bold, italics, colour, pattern</w:t>
      </w:r>
      <w:r w:rsidR="0016738A">
        <w:t>s and borders where appropriate.</w:t>
      </w:r>
    </w:p>
    <w:p w14:paraId="7DB958FF" w14:textId="3529539C" w:rsidR="0042394B" w:rsidRPr="000E2A0F" w:rsidRDefault="0042394B" w:rsidP="000E2A0F">
      <w:pPr>
        <w:pStyle w:val="Body"/>
        <w:spacing w:after="120"/>
        <w:rPr>
          <w:b/>
        </w:rPr>
      </w:pPr>
      <w:r w:rsidRPr="000E2A0F">
        <w:rPr>
          <w:b/>
        </w:rPr>
        <w:t>Click on COM</w:t>
      </w:r>
      <w:r w:rsidR="000E2A0F" w:rsidRPr="000E2A0F">
        <w:rPr>
          <w:b/>
        </w:rPr>
        <w:t>PUTING tab (FUNCTIONS workbook).</w:t>
      </w:r>
    </w:p>
    <w:p w14:paraId="4A981A29" w14:textId="78AE3F57" w:rsidR="0042394B" w:rsidRPr="0042394B" w:rsidRDefault="0042394B" w:rsidP="0016738A">
      <w:pPr>
        <w:pStyle w:val="BulletListLevel1"/>
      </w:pPr>
      <w:r w:rsidRPr="0042394B">
        <w:t xml:space="preserve">Insert a new row label </w:t>
      </w:r>
      <w:r w:rsidRPr="000E2A0F">
        <w:rPr>
          <w:b/>
        </w:rPr>
        <w:t>AVERAGE</w:t>
      </w:r>
      <w:r w:rsidRPr="0042394B">
        <w:t xml:space="preserve"> under TOTAL and calculate th</w:t>
      </w:r>
      <w:r w:rsidR="000E2A0F">
        <w:t>e average marks for each module.</w:t>
      </w:r>
    </w:p>
    <w:p w14:paraId="4830638C" w14:textId="6D08E200" w:rsidR="0042394B" w:rsidRPr="0042394B" w:rsidRDefault="0016738A" w:rsidP="0016738A">
      <w:pPr>
        <w:pStyle w:val="BulletListLevel1"/>
      </w:pPr>
      <w:r>
        <w:lastRenderedPageBreak/>
        <w:t xml:space="preserve">Insert a new column label </w:t>
      </w:r>
      <w:r w:rsidR="0042394B" w:rsidRPr="000E2A0F">
        <w:rPr>
          <w:b/>
        </w:rPr>
        <w:t>AVERAGE</w:t>
      </w:r>
      <w:r w:rsidR="0042394B" w:rsidRPr="0042394B">
        <w:t xml:space="preserve"> next to TOTAL and calculate the average marks for each student </w:t>
      </w:r>
    </w:p>
    <w:p w14:paraId="0367C4BC" w14:textId="72E8EAF1" w:rsidR="0042394B" w:rsidRPr="0042394B" w:rsidRDefault="0042394B" w:rsidP="0016738A">
      <w:pPr>
        <w:pStyle w:val="BulletListLevel1"/>
      </w:pPr>
      <w:r w:rsidRPr="0042394B">
        <w:t xml:space="preserve">Increase the point size to 16 for the main heading </w:t>
      </w:r>
    </w:p>
    <w:p w14:paraId="3EF30FBA" w14:textId="3C1F362E" w:rsidR="0042394B" w:rsidRPr="0042394B" w:rsidRDefault="0016738A" w:rsidP="0016738A">
      <w:pPr>
        <w:pStyle w:val="BulletListLevel1"/>
      </w:pPr>
      <w:r>
        <w:t xml:space="preserve">Insert a new row label </w:t>
      </w:r>
      <w:r w:rsidR="0042394B" w:rsidRPr="000E2A0F">
        <w:rPr>
          <w:b/>
        </w:rPr>
        <w:t>MAXIMUM</w:t>
      </w:r>
      <w:r w:rsidR="0042394B" w:rsidRPr="0042394B">
        <w:t xml:space="preserve"> underneath AVERAGE and determine the highest mark for each module.</w:t>
      </w:r>
    </w:p>
    <w:p w14:paraId="578EAF6B" w14:textId="770F89C7" w:rsidR="0042394B" w:rsidRPr="0042394B" w:rsidRDefault="0016738A" w:rsidP="0016738A">
      <w:pPr>
        <w:pStyle w:val="BulletListLevel1"/>
      </w:pPr>
      <w:r>
        <w:t>Insert a new row label</w:t>
      </w:r>
      <w:r w:rsidR="0042394B" w:rsidRPr="0042394B">
        <w:t xml:space="preserve"> </w:t>
      </w:r>
      <w:r w:rsidR="0042394B" w:rsidRPr="000E2A0F">
        <w:rPr>
          <w:b/>
        </w:rPr>
        <w:t>MINIMUM</w:t>
      </w:r>
      <w:r w:rsidR="0042394B" w:rsidRPr="0042394B">
        <w:t xml:space="preserve"> underneath MAXIMUM and determine the lowest mark for each module.</w:t>
      </w:r>
    </w:p>
    <w:p w14:paraId="691E4E3D" w14:textId="7143A079" w:rsidR="0042394B" w:rsidRPr="000E2A0F" w:rsidRDefault="0042394B" w:rsidP="000E2A0F">
      <w:pPr>
        <w:pStyle w:val="Body"/>
        <w:spacing w:after="120"/>
        <w:rPr>
          <w:b/>
        </w:rPr>
      </w:pPr>
      <w:r w:rsidRPr="000E2A0F">
        <w:rPr>
          <w:b/>
        </w:rPr>
        <w:t>Click on CLASS tab (FUNCTIONS workbook).</w:t>
      </w:r>
    </w:p>
    <w:p w14:paraId="4AAC6CCD" w14:textId="2E0119F7" w:rsidR="0042394B" w:rsidRPr="0042394B" w:rsidRDefault="0042394B" w:rsidP="0016738A">
      <w:pPr>
        <w:pStyle w:val="BulletListLevel1"/>
      </w:pPr>
      <w:r w:rsidRPr="0042394B">
        <w:t>Calculate horizontal and vertical totals.</w:t>
      </w:r>
    </w:p>
    <w:p w14:paraId="53D6CADD" w14:textId="322F3E09" w:rsidR="0042394B" w:rsidRPr="0042394B" w:rsidRDefault="0042394B" w:rsidP="0016738A">
      <w:pPr>
        <w:pStyle w:val="BulletListLevel1"/>
      </w:pPr>
      <w:r w:rsidRPr="0042394B">
        <w:t>Widen columns so they look less crowded.</w:t>
      </w:r>
    </w:p>
    <w:p w14:paraId="72316AAE" w14:textId="21727C89" w:rsidR="0042394B" w:rsidRPr="0042394B" w:rsidRDefault="0042394B" w:rsidP="0016738A">
      <w:pPr>
        <w:pStyle w:val="BulletListLevel1"/>
      </w:pPr>
      <w:r w:rsidRPr="0042394B">
        <w:t>Headings should be in bold and aligned with their respective column data.</w:t>
      </w:r>
    </w:p>
    <w:p w14:paraId="6CD692B7" w14:textId="06010313" w:rsidR="0042394B" w:rsidRPr="0042394B" w:rsidRDefault="0042394B" w:rsidP="0016738A">
      <w:pPr>
        <w:pStyle w:val="BulletListLevel1"/>
      </w:pPr>
      <w:r w:rsidRPr="0042394B">
        <w:t>Sort into ascending alphabetical order by student.</w:t>
      </w:r>
    </w:p>
    <w:p w14:paraId="7EC759E8" w14:textId="3FD91002" w:rsidR="0042394B" w:rsidRPr="0042394B" w:rsidRDefault="0042394B" w:rsidP="0016738A">
      <w:pPr>
        <w:pStyle w:val="BulletListLevel1"/>
      </w:pPr>
      <w:r w:rsidRPr="0042394B">
        <w:t xml:space="preserve">Add a new column (in Column G) headed </w:t>
      </w:r>
      <w:r w:rsidRPr="000E2A0F">
        <w:rPr>
          <w:b/>
        </w:rPr>
        <w:t>AVERAGE</w:t>
      </w:r>
      <w:r w:rsidRPr="0042394B">
        <w:t>. Calculate average mark for each student.</w:t>
      </w:r>
    </w:p>
    <w:p w14:paraId="40D11AFB" w14:textId="6835FC01" w:rsidR="0042394B" w:rsidRPr="0042394B" w:rsidRDefault="0042394B" w:rsidP="0016738A">
      <w:pPr>
        <w:pStyle w:val="BulletListLevel1"/>
      </w:pPr>
      <w:r w:rsidRPr="0042394B">
        <w:t xml:space="preserve">Add a new row at the end (in A10) headed </w:t>
      </w:r>
      <w:r w:rsidRPr="000E2A0F">
        <w:rPr>
          <w:b/>
        </w:rPr>
        <w:t>AVERAGE</w:t>
      </w:r>
      <w:r w:rsidR="000E2A0F">
        <w:t xml:space="preserve">. </w:t>
      </w:r>
      <w:r w:rsidRPr="0042394B">
        <w:t>Calculate average for each subject.</w:t>
      </w:r>
    </w:p>
    <w:p w14:paraId="26D940EB" w14:textId="7EAA2092" w:rsidR="0042394B" w:rsidRPr="0042394B" w:rsidRDefault="0042394B" w:rsidP="0016738A">
      <w:pPr>
        <w:pStyle w:val="BulletListLevel1"/>
      </w:pPr>
      <w:r w:rsidRPr="0042394B">
        <w:t>Insert your name in a footer and the filename and date in the header and resave.</w:t>
      </w:r>
    </w:p>
    <w:p w14:paraId="41A82484" w14:textId="32084FC7" w:rsidR="0042394B" w:rsidRPr="0042394B" w:rsidRDefault="0042394B" w:rsidP="00651F26">
      <w:pPr>
        <w:pStyle w:val="Heading2"/>
      </w:pPr>
      <w:bookmarkStart w:id="74" w:name="_Toc10032495"/>
      <w:r w:rsidRPr="0042394B">
        <w:t xml:space="preserve">Calculations and </w:t>
      </w:r>
      <w:r w:rsidR="0094141D">
        <w:t>formula –</w:t>
      </w:r>
      <w:r w:rsidR="00651F26">
        <w:t xml:space="preserve"> mathematical operators</w:t>
      </w:r>
      <w:bookmarkEnd w:id="74"/>
    </w:p>
    <w:p w14:paraId="19E33254" w14:textId="306CD893" w:rsidR="0042394B" w:rsidRDefault="0042394B" w:rsidP="0042394B">
      <w:pPr>
        <w:pStyle w:val="Body"/>
      </w:pPr>
      <w:r w:rsidRPr="0042394B">
        <w:t>Excel is used mainly to</w:t>
      </w:r>
      <w:r w:rsidR="00651F26">
        <w:t xml:space="preserve"> do mathematical calculations. </w:t>
      </w:r>
      <w:r w:rsidRPr="0042394B">
        <w:t>The computer symbol for each of the operators is shown in the table below:</w:t>
      </w:r>
    </w:p>
    <w:p w14:paraId="2B95DC48" w14:textId="02386400" w:rsidR="006E1063" w:rsidRDefault="006E1063" w:rsidP="006E1063">
      <w:pPr>
        <w:pStyle w:val="Caption"/>
        <w:keepNext/>
        <w:spacing w:after="120"/>
      </w:pPr>
      <w:r>
        <w:t xml:space="preserve">Table </w:t>
      </w:r>
      <w:r w:rsidR="009C43DF">
        <w:t>17:</w:t>
      </w:r>
      <w:r>
        <w:t xml:space="preserve"> </w:t>
      </w:r>
      <w:r w:rsidRPr="00CD438C">
        <w:t>Mathematical operations</w:t>
      </w:r>
      <w:r>
        <w:t xml:space="preserve"> symbols</w:t>
      </w:r>
    </w:p>
    <w:tbl>
      <w:tblPr>
        <w:tblStyle w:val="TableGrid"/>
        <w:tblW w:w="0" w:type="auto"/>
        <w:tblLook w:val="04A0" w:firstRow="1" w:lastRow="0" w:firstColumn="1" w:lastColumn="0" w:noHBand="0" w:noVBand="1"/>
      </w:tblPr>
      <w:tblGrid>
        <w:gridCol w:w="1413"/>
        <w:gridCol w:w="7603"/>
      </w:tblGrid>
      <w:tr w:rsidR="00651F26" w14:paraId="074303E8" w14:textId="77777777" w:rsidTr="00651F26">
        <w:trPr>
          <w:cnfStyle w:val="100000000000" w:firstRow="1" w:lastRow="0" w:firstColumn="0" w:lastColumn="0" w:oddVBand="0" w:evenVBand="0" w:oddHBand="0" w:evenHBand="0" w:firstRowFirstColumn="0" w:firstRowLastColumn="0" w:lastRowFirstColumn="0" w:lastRowLastColumn="0"/>
        </w:trPr>
        <w:tc>
          <w:tcPr>
            <w:tcW w:w="1413" w:type="dxa"/>
          </w:tcPr>
          <w:p w14:paraId="675ED4ED" w14:textId="77777777" w:rsidR="00651F26" w:rsidRPr="00651F26" w:rsidRDefault="00651F26" w:rsidP="00651F26">
            <w:pPr>
              <w:pStyle w:val="TableHeader1"/>
              <w:rPr>
                <w:b/>
              </w:rPr>
            </w:pPr>
          </w:p>
        </w:tc>
        <w:tc>
          <w:tcPr>
            <w:tcW w:w="7603" w:type="dxa"/>
          </w:tcPr>
          <w:p w14:paraId="3C1B8827" w14:textId="08F61F94" w:rsidR="00651F26" w:rsidRPr="00651F26" w:rsidRDefault="00651F26" w:rsidP="00651F26">
            <w:pPr>
              <w:pStyle w:val="TableHeader1"/>
              <w:rPr>
                <w:b/>
              </w:rPr>
            </w:pPr>
            <w:r w:rsidRPr="00651F26">
              <w:rPr>
                <w:rFonts w:eastAsia="Times New Roman" w:cstheme="minorHAnsi"/>
                <w:b/>
              </w:rPr>
              <w:t>Mathematical Operators</w:t>
            </w:r>
          </w:p>
        </w:tc>
      </w:tr>
      <w:tr w:rsidR="00651F26" w14:paraId="2183E1D3" w14:textId="77777777" w:rsidTr="007060DC">
        <w:tc>
          <w:tcPr>
            <w:tcW w:w="1413" w:type="dxa"/>
            <w:vAlign w:val="top"/>
          </w:tcPr>
          <w:p w14:paraId="30F9968D" w14:textId="298573B0" w:rsidR="00651F26" w:rsidRPr="00651F26" w:rsidRDefault="00651F26" w:rsidP="00651F26">
            <w:pPr>
              <w:pStyle w:val="Body"/>
              <w:jc w:val="center"/>
            </w:pPr>
            <w:r w:rsidRPr="00651F26">
              <w:t>^</w:t>
            </w:r>
          </w:p>
        </w:tc>
        <w:tc>
          <w:tcPr>
            <w:tcW w:w="7603" w:type="dxa"/>
            <w:vAlign w:val="top"/>
          </w:tcPr>
          <w:p w14:paraId="72116CB2" w14:textId="0D212C7C" w:rsidR="00651F26" w:rsidRPr="00651F26" w:rsidRDefault="00651F26" w:rsidP="00651F26">
            <w:pPr>
              <w:pStyle w:val="Body"/>
            </w:pPr>
            <w:r w:rsidRPr="00651F26">
              <w:t xml:space="preserve">Exponention eg 5^2 means 5 * 5 which is 25 </w:t>
            </w:r>
          </w:p>
        </w:tc>
      </w:tr>
      <w:tr w:rsidR="00651F26" w14:paraId="1AE92EC5" w14:textId="77777777" w:rsidTr="007060DC">
        <w:tc>
          <w:tcPr>
            <w:tcW w:w="1413" w:type="dxa"/>
            <w:vAlign w:val="top"/>
          </w:tcPr>
          <w:p w14:paraId="5B7B2A8D" w14:textId="7FB3E0B2" w:rsidR="00651F26" w:rsidRPr="00651F26" w:rsidRDefault="00651F26" w:rsidP="00651F26">
            <w:pPr>
              <w:pStyle w:val="Body"/>
              <w:jc w:val="center"/>
            </w:pPr>
            <w:r w:rsidRPr="00651F26">
              <w:t>*</w:t>
            </w:r>
          </w:p>
        </w:tc>
        <w:tc>
          <w:tcPr>
            <w:tcW w:w="7603" w:type="dxa"/>
            <w:vAlign w:val="top"/>
          </w:tcPr>
          <w:p w14:paraId="1F1C4754" w14:textId="3DC3772D" w:rsidR="00651F26" w:rsidRPr="00651F26" w:rsidRDefault="00651F26" w:rsidP="00651F26">
            <w:pPr>
              <w:pStyle w:val="Body"/>
            </w:pPr>
            <w:r w:rsidRPr="00651F26">
              <w:t xml:space="preserve">Multiplication </w:t>
            </w:r>
          </w:p>
        </w:tc>
      </w:tr>
      <w:tr w:rsidR="00651F26" w14:paraId="1906DA64" w14:textId="77777777" w:rsidTr="007060DC">
        <w:tc>
          <w:tcPr>
            <w:tcW w:w="1413" w:type="dxa"/>
            <w:vAlign w:val="top"/>
          </w:tcPr>
          <w:p w14:paraId="7EB3F974" w14:textId="32BFFF58" w:rsidR="00651F26" w:rsidRPr="00651F26" w:rsidRDefault="00651F26" w:rsidP="00651F26">
            <w:pPr>
              <w:pStyle w:val="Body"/>
              <w:jc w:val="center"/>
            </w:pPr>
            <w:r w:rsidRPr="00651F26">
              <w:t>/</w:t>
            </w:r>
          </w:p>
        </w:tc>
        <w:tc>
          <w:tcPr>
            <w:tcW w:w="7603" w:type="dxa"/>
            <w:vAlign w:val="top"/>
          </w:tcPr>
          <w:p w14:paraId="5975D8B1" w14:textId="6EC2795E" w:rsidR="00651F26" w:rsidRPr="00651F26" w:rsidRDefault="00651F26" w:rsidP="00651F26">
            <w:pPr>
              <w:pStyle w:val="Body"/>
            </w:pPr>
            <w:r w:rsidRPr="00651F26">
              <w:t xml:space="preserve">Division </w:t>
            </w:r>
          </w:p>
        </w:tc>
      </w:tr>
      <w:tr w:rsidR="00651F26" w14:paraId="64C8FA62" w14:textId="77777777" w:rsidTr="007060DC">
        <w:tc>
          <w:tcPr>
            <w:tcW w:w="1413" w:type="dxa"/>
            <w:vAlign w:val="top"/>
          </w:tcPr>
          <w:p w14:paraId="36F4EADF" w14:textId="0AB399C8" w:rsidR="00651F26" w:rsidRPr="00651F26" w:rsidRDefault="00651F26" w:rsidP="00651F26">
            <w:pPr>
              <w:pStyle w:val="Body"/>
              <w:jc w:val="center"/>
            </w:pPr>
            <w:r w:rsidRPr="00651F26">
              <w:t>+</w:t>
            </w:r>
          </w:p>
        </w:tc>
        <w:tc>
          <w:tcPr>
            <w:tcW w:w="7603" w:type="dxa"/>
            <w:vAlign w:val="top"/>
          </w:tcPr>
          <w:p w14:paraId="6CE33DDB" w14:textId="484CE3B0" w:rsidR="00651F26" w:rsidRPr="00651F26" w:rsidRDefault="00651F26" w:rsidP="00651F26">
            <w:pPr>
              <w:pStyle w:val="Body"/>
            </w:pPr>
            <w:r w:rsidRPr="00651F26">
              <w:t xml:space="preserve">Addition </w:t>
            </w:r>
          </w:p>
        </w:tc>
      </w:tr>
      <w:tr w:rsidR="00651F26" w14:paraId="6B2F523B" w14:textId="77777777" w:rsidTr="007060DC">
        <w:tc>
          <w:tcPr>
            <w:tcW w:w="1413" w:type="dxa"/>
            <w:vAlign w:val="top"/>
          </w:tcPr>
          <w:p w14:paraId="308576F1" w14:textId="271F33B9" w:rsidR="00651F26" w:rsidRPr="00651F26" w:rsidRDefault="00651F26" w:rsidP="00651F26">
            <w:pPr>
              <w:pStyle w:val="Body"/>
              <w:jc w:val="center"/>
            </w:pPr>
            <w:r w:rsidRPr="00651F26">
              <w:t>-</w:t>
            </w:r>
          </w:p>
        </w:tc>
        <w:tc>
          <w:tcPr>
            <w:tcW w:w="7603" w:type="dxa"/>
            <w:vAlign w:val="top"/>
          </w:tcPr>
          <w:p w14:paraId="0B30D385" w14:textId="2DCD4B60" w:rsidR="00651F26" w:rsidRPr="00651F26" w:rsidRDefault="00651F26" w:rsidP="00651F26">
            <w:pPr>
              <w:pStyle w:val="Body"/>
            </w:pPr>
            <w:r w:rsidRPr="00651F26">
              <w:t xml:space="preserve">Subtraction </w:t>
            </w:r>
          </w:p>
        </w:tc>
      </w:tr>
    </w:tbl>
    <w:p w14:paraId="24475F77" w14:textId="77777777" w:rsidR="00651F26" w:rsidRDefault="00651F26" w:rsidP="00651F26">
      <w:pPr>
        <w:pStyle w:val="Body"/>
        <w:rPr>
          <w:noProof/>
          <w:lang w:eastAsia="en-AU"/>
        </w:rPr>
      </w:pPr>
      <w:r>
        <w:br w:type="page"/>
      </w:r>
    </w:p>
    <w:p w14:paraId="20618F36" w14:textId="0BDF8916" w:rsidR="0042394B" w:rsidRPr="0042394B" w:rsidRDefault="0094141D" w:rsidP="00651F26">
      <w:pPr>
        <w:pStyle w:val="Heading3"/>
      </w:pPr>
      <w:bookmarkStart w:id="75" w:name="_Toc10032496"/>
      <w:r>
        <w:lastRenderedPageBreak/>
        <w:t>Order of o</w:t>
      </w:r>
      <w:r w:rsidR="0042394B" w:rsidRPr="0042394B">
        <w:t>perations</w:t>
      </w:r>
      <w:bookmarkEnd w:id="75"/>
      <w:r w:rsidR="0042394B" w:rsidRPr="0042394B">
        <w:t xml:space="preserve"> </w:t>
      </w:r>
    </w:p>
    <w:p w14:paraId="0B39A13B" w14:textId="51249C79" w:rsidR="0042394B" w:rsidRDefault="0042394B" w:rsidP="006E1063">
      <w:pPr>
        <w:pStyle w:val="Body"/>
        <w:spacing w:after="120"/>
      </w:pPr>
      <w:r w:rsidRPr="0042394B">
        <w:t xml:space="preserve">It is possible to get two different results for a simple calculation like 3 + 2 * 4 depending on the order in which </w:t>
      </w:r>
      <w:r>
        <w:t>the operations are carried out.</w:t>
      </w:r>
      <w:r w:rsidRPr="0042394B">
        <w:t xml:space="preserve"> If the operations are done in strictly left t</w:t>
      </w:r>
      <w:r w:rsidR="00651F26">
        <w:t>o right order the result is 20.</w:t>
      </w:r>
      <w:r w:rsidRPr="0042394B">
        <w:t xml:space="preserve"> If a priority is assigned to multiplication over a</w:t>
      </w:r>
      <w:r>
        <w:t xml:space="preserve">ddition then the answer is 11. </w:t>
      </w:r>
      <w:r w:rsidRPr="0042394B">
        <w:t>To maintain consistent results, the operations are done according to a set of priority rules as o</w:t>
      </w:r>
      <w:r w:rsidR="00651F26">
        <w:t>utlined in the following table.</w:t>
      </w:r>
    </w:p>
    <w:p w14:paraId="479906E2" w14:textId="18543C67" w:rsidR="006E1063" w:rsidRDefault="006E1063" w:rsidP="006E1063">
      <w:pPr>
        <w:pStyle w:val="Caption"/>
        <w:keepNext/>
        <w:spacing w:before="120" w:after="120"/>
      </w:pPr>
      <w:r>
        <w:t>Table</w:t>
      </w:r>
      <w:r w:rsidR="009C43DF">
        <w:t xml:space="preserve"> 18: </w:t>
      </w:r>
      <w:r w:rsidRPr="0064328B">
        <w:t>Priority table</w:t>
      </w:r>
    </w:p>
    <w:tbl>
      <w:tblPr>
        <w:tblStyle w:val="TableGrid"/>
        <w:tblW w:w="0" w:type="auto"/>
        <w:tblLook w:val="04A0" w:firstRow="1" w:lastRow="0" w:firstColumn="1" w:lastColumn="0" w:noHBand="0" w:noVBand="1"/>
      </w:tblPr>
      <w:tblGrid>
        <w:gridCol w:w="1413"/>
        <w:gridCol w:w="7603"/>
      </w:tblGrid>
      <w:tr w:rsidR="00651F26" w14:paraId="18D3E163" w14:textId="77777777" w:rsidTr="007060DC">
        <w:trPr>
          <w:cnfStyle w:val="100000000000" w:firstRow="1" w:lastRow="0" w:firstColumn="0" w:lastColumn="0" w:oddVBand="0" w:evenVBand="0" w:oddHBand="0" w:evenHBand="0" w:firstRowFirstColumn="0" w:firstRowLastColumn="0" w:lastRowFirstColumn="0" w:lastRowLastColumn="0"/>
        </w:trPr>
        <w:tc>
          <w:tcPr>
            <w:tcW w:w="1413" w:type="dxa"/>
          </w:tcPr>
          <w:p w14:paraId="09903C17" w14:textId="77777777" w:rsidR="00651F26" w:rsidRPr="00651F26" w:rsidRDefault="00651F26" w:rsidP="007060DC">
            <w:pPr>
              <w:pStyle w:val="TableHeader1"/>
              <w:rPr>
                <w:b/>
              </w:rPr>
            </w:pPr>
          </w:p>
        </w:tc>
        <w:tc>
          <w:tcPr>
            <w:tcW w:w="7603" w:type="dxa"/>
          </w:tcPr>
          <w:p w14:paraId="7D5DF6D9" w14:textId="3241A751" w:rsidR="00651F26" w:rsidRPr="00651F26" w:rsidRDefault="00651F26" w:rsidP="007060DC">
            <w:pPr>
              <w:pStyle w:val="TableHeader1"/>
              <w:rPr>
                <w:b/>
              </w:rPr>
            </w:pPr>
            <w:r w:rsidRPr="00651F26">
              <w:rPr>
                <w:rFonts w:eastAsia="Times New Roman" w:cstheme="minorHAnsi"/>
                <w:b/>
              </w:rPr>
              <w:t>Mathematical Operators Priority Rules</w:t>
            </w:r>
          </w:p>
        </w:tc>
      </w:tr>
      <w:tr w:rsidR="00651F26" w14:paraId="0DD23836" w14:textId="77777777" w:rsidTr="007060DC">
        <w:tc>
          <w:tcPr>
            <w:tcW w:w="1413" w:type="dxa"/>
            <w:vAlign w:val="top"/>
          </w:tcPr>
          <w:p w14:paraId="137A64DD" w14:textId="613D3181" w:rsidR="00651F26" w:rsidRPr="00651F26" w:rsidRDefault="00651F26" w:rsidP="00651F26">
            <w:pPr>
              <w:pStyle w:val="Body"/>
              <w:jc w:val="center"/>
            </w:pPr>
            <w:r w:rsidRPr="00651F26">
              <w:t>( )</w:t>
            </w:r>
          </w:p>
        </w:tc>
        <w:tc>
          <w:tcPr>
            <w:tcW w:w="7603" w:type="dxa"/>
            <w:vAlign w:val="top"/>
          </w:tcPr>
          <w:p w14:paraId="597C3A37" w14:textId="56E42083" w:rsidR="00651F26" w:rsidRPr="00651F26" w:rsidRDefault="00651F26" w:rsidP="00651F26">
            <w:pPr>
              <w:pStyle w:val="Body"/>
            </w:pPr>
            <w:r w:rsidRPr="00651F26">
              <w:t xml:space="preserve">Operations enclosed in parentheses are done first </w:t>
            </w:r>
          </w:p>
        </w:tc>
      </w:tr>
      <w:tr w:rsidR="00651F26" w14:paraId="154643A3" w14:textId="77777777" w:rsidTr="007060DC">
        <w:tc>
          <w:tcPr>
            <w:tcW w:w="1413" w:type="dxa"/>
            <w:vAlign w:val="top"/>
          </w:tcPr>
          <w:p w14:paraId="54C31621" w14:textId="4DFA3059" w:rsidR="00651F26" w:rsidRPr="00651F26" w:rsidRDefault="00651F26" w:rsidP="00651F26">
            <w:pPr>
              <w:pStyle w:val="Body"/>
              <w:jc w:val="center"/>
            </w:pPr>
            <w:r w:rsidRPr="00651F26">
              <w:t>^</w:t>
            </w:r>
          </w:p>
        </w:tc>
        <w:tc>
          <w:tcPr>
            <w:tcW w:w="7603" w:type="dxa"/>
            <w:vAlign w:val="top"/>
          </w:tcPr>
          <w:p w14:paraId="5B34D7C3" w14:textId="14577804" w:rsidR="00651F26" w:rsidRPr="00651F26" w:rsidRDefault="00651F26" w:rsidP="00651F26">
            <w:pPr>
              <w:pStyle w:val="Body"/>
            </w:pPr>
            <w:r w:rsidRPr="00651F26">
              <w:t xml:space="preserve">Exponentions are done next from left to right </w:t>
            </w:r>
          </w:p>
        </w:tc>
      </w:tr>
      <w:tr w:rsidR="00651F26" w14:paraId="28FDDB69" w14:textId="77777777" w:rsidTr="007060DC">
        <w:tc>
          <w:tcPr>
            <w:tcW w:w="1413" w:type="dxa"/>
            <w:vAlign w:val="top"/>
          </w:tcPr>
          <w:p w14:paraId="439D77FE" w14:textId="7C10F5F3" w:rsidR="00651F26" w:rsidRPr="00651F26" w:rsidRDefault="00651F26" w:rsidP="00651F26">
            <w:pPr>
              <w:pStyle w:val="Body"/>
              <w:jc w:val="center"/>
            </w:pPr>
            <w:r w:rsidRPr="00651F26">
              <w:t>* and /</w:t>
            </w:r>
          </w:p>
        </w:tc>
        <w:tc>
          <w:tcPr>
            <w:tcW w:w="7603" w:type="dxa"/>
            <w:vAlign w:val="top"/>
          </w:tcPr>
          <w:p w14:paraId="0B111275" w14:textId="09FD6B13" w:rsidR="00651F26" w:rsidRPr="00651F26" w:rsidRDefault="00651F26" w:rsidP="00651F26">
            <w:pPr>
              <w:pStyle w:val="Body"/>
            </w:pPr>
            <w:r w:rsidRPr="00651F26">
              <w:t xml:space="preserve">Multiplication and division are done next from left to right </w:t>
            </w:r>
          </w:p>
        </w:tc>
      </w:tr>
      <w:tr w:rsidR="00651F26" w14:paraId="06F0CB7F" w14:textId="77777777" w:rsidTr="007060DC">
        <w:tc>
          <w:tcPr>
            <w:tcW w:w="1413" w:type="dxa"/>
            <w:vAlign w:val="top"/>
          </w:tcPr>
          <w:p w14:paraId="2DD71ADF" w14:textId="0292A4A6" w:rsidR="00651F26" w:rsidRPr="00651F26" w:rsidRDefault="00651F26" w:rsidP="00651F26">
            <w:pPr>
              <w:pStyle w:val="Body"/>
              <w:jc w:val="center"/>
            </w:pPr>
            <w:r w:rsidRPr="00651F26">
              <w:t>+ and -</w:t>
            </w:r>
          </w:p>
        </w:tc>
        <w:tc>
          <w:tcPr>
            <w:tcW w:w="7603" w:type="dxa"/>
            <w:vAlign w:val="top"/>
          </w:tcPr>
          <w:p w14:paraId="302E9AAE" w14:textId="2F4D1BAB" w:rsidR="00651F26" w:rsidRPr="00651F26" w:rsidRDefault="00651F26" w:rsidP="00651F26">
            <w:pPr>
              <w:pStyle w:val="Body"/>
            </w:pPr>
            <w:r w:rsidRPr="00651F26">
              <w:t xml:space="preserve">Additions and subtractions are done next from left to right </w:t>
            </w:r>
          </w:p>
        </w:tc>
      </w:tr>
    </w:tbl>
    <w:p w14:paraId="5A90950E" w14:textId="77777777" w:rsidR="0042394B" w:rsidRDefault="0042394B" w:rsidP="00651F26">
      <w:pPr>
        <w:pStyle w:val="Heading3"/>
      </w:pPr>
      <w:bookmarkStart w:id="76" w:name="_Toc10032497"/>
      <w:r>
        <w:t>Entering a formula</w:t>
      </w:r>
      <w:bookmarkEnd w:id="76"/>
      <w:r>
        <w:t xml:space="preserve"> </w:t>
      </w:r>
    </w:p>
    <w:p w14:paraId="540E58E3" w14:textId="50312DB2" w:rsidR="0042394B" w:rsidRDefault="0042394B" w:rsidP="00651F26">
      <w:pPr>
        <w:pStyle w:val="Body"/>
        <w:spacing w:after="360"/>
      </w:pPr>
      <w:r>
        <w:t xml:space="preserve">To enter a formula in an active cell, first press = (equal sign) to signify </w:t>
      </w:r>
      <w:r w:rsidR="00DF7186">
        <w:t>that what follows is a formula.</w:t>
      </w:r>
      <w:r>
        <w:t xml:space="preserve"> Using the keys on the numeric keypad will make formula entries easier.</w:t>
      </w:r>
    </w:p>
    <w:tbl>
      <w:tblPr>
        <w:tblW w:w="9072" w:type="dxa"/>
        <w:shd w:val="clear" w:color="auto" w:fill="E7E7D4"/>
        <w:tblLook w:val="0600" w:firstRow="0" w:lastRow="0" w:firstColumn="0" w:lastColumn="0" w:noHBand="1" w:noVBand="1"/>
      </w:tblPr>
      <w:tblGrid>
        <w:gridCol w:w="1149"/>
        <w:gridCol w:w="7923"/>
      </w:tblGrid>
      <w:tr w:rsidR="0042394B" w14:paraId="3EF03A09" w14:textId="77777777" w:rsidTr="0016738A">
        <w:trPr>
          <w:trHeight w:val="659"/>
        </w:trPr>
        <w:tc>
          <w:tcPr>
            <w:tcW w:w="1149" w:type="dxa"/>
            <w:shd w:val="clear" w:color="auto" w:fill="E7E7D4"/>
            <w:vAlign w:val="center"/>
          </w:tcPr>
          <w:p w14:paraId="69A7DAAC" w14:textId="77777777" w:rsidR="0042394B" w:rsidRPr="009C3DED" w:rsidRDefault="0042394B" w:rsidP="0016738A">
            <w:pPr>
              <w:pStyle w:val="BulletListLevel1"/>
              <w:numPr>
                <w:ilvl w:val="0"/>
                <w:numId w:val="0"/>
              </w:numPr>
              <w:spacing w:after="0"/>
            </w:pPr>
            <w:r>
              <w:rPr>
                <w:noProof/>
                <w:lang w:eastAsia="en-AU"/>
              </w:rPr>
              <w:drawing>
                <wp:inline distT="0" distB="0" distL="0" distR="0" wp14:anchorId="20EF36F3" wp14:editId="141BCD4A">
                  <wp:extent cx="365760" cy="357809"/>
                  <wp:effectExtent l="0" t="0" r="0" b="4445"/>
                  <wp:docPr id="60" name="Picture 60"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23" w:type="dxa"/>
            <w:shd w:val="clear" w:color="auto" w:fill="E7E7D4"/>
          </w:tcPr>
          <w:p w14:paraId="677CEF2B" w14:textId="77777777" w:rsidR="0042394B" w:rsidRPr="009C3DED" w:rsidRDefault="0042394B" w:rsidP="0016738A">
            <w:pPr>
              <w:pStyle w:val="Heading1noTOC"/>
            </w:pPr>
            <w:r w:rsidRPr="009C3DED">
              <w:t>Practice activity</w:t>
            </w:r>
          </w:p>
        </w:tc>
      </w:tr>
    </w:tbl>
    <w:p w14:paraId="36128128" w14:textId="33D5C470" w:rsidR="0042394B" w:rsidRDefault="00DF7186" w:rsidP="006E1063">
      <w:pPr>
        <w:pStyle w:val="Heading2"/>
        <w:spacing w:before="120"/>
      </w:pPr>
      <w:bookmarkStart w:id="77" w:name="_Toc10032498"/>
      <w:r w:rsidRPr="00DF7186">
        <w:t>Activity</w:t>
      </w:r>
      <w:r>
        <w:t xml:space="preserve">: </w:t>
      </w:r>
      <w:r w:rsidR="00651F26">
        <w:t>Data</w:t>
      </w:r>
      <w:bookmarkEnd w:id="77"/>
    </w:p>
    <w:p w14:paraId="5DB3381E" w14:textId="3107C2E4" w:rsidR="006E1063" w:rsidRDefault="006E1063" w:rsidP="006E1063">
      <w:pPr>
        <w:pStyle w:val="Caption"/>
        <w:keepNext/>
        <w:spacing w:after="120"/>
      </w:pPr>
      <w:r>
        <w:t>Table</w:t>
      </w:r>
      <w:r w:rsidR="009C43DF">
        <w:t xml:space="preserve"> 19:</w:t>
      </w:r>
      <w:r>
        <w:t xml:space="preserve"> </w:t>
      </w:r>
      <w:r w:rsidRPr="00F13FD6">
        <w:t>Activity data</w:t>
      </w:r>
    </w:p>
    <w:tbl>
      <w:tblPr>
        <w:tblStyle w:val="TableGrid"/>
        <w:tblW w:w="0" w:type="auto"/>
        <w:tblCellMar>
          <w:left w:w="85" w:type="dxa"/>
          <w:right w:w="198" w:type="dxa"/>
        </w:tblCellMar>
        <w:tblLook w:val="04A0" w:firstRow="1" w:lastRow="0" w:firstColumn="1" w:lastColumn="0" w:noHBand="0" w:noVBand="1"/>
      </w:tblPr>
      <w:tblGrid>
        <w:gridCol w:w="969"/>
        <w:gridCol w:w="2570"/>
        <w:gridCol w:w="1276"/>
      </w:tblGrid>
      <w:tr w:rsidR="00651F26" w14:paraId="74328B5F" w14:textId="7DA8128A" w:rsidTr="00651F26">
        <w:trPr>
          <w:cnfStyle w:val="100000000000" w:firstRow="1" w:lastRow="0" w:firstColumn="0" w:lastColumn="0" w:oddVBand="0" w:evenVBand="0" w:oddHBand="0" w:evenHBand="0" w:firstRowFirstColumn="0" w:firstRowLastColumn="0" w:lastRowFirstColumn="0" w:lastRowLastColumn="0"/>
        </w:trPr>
        <w:tc>
          <w:tcPr>
            <w:tcW w:w="969" w:type="dxa"/>
          </w:tcPr>
          <w:p w14:paraId="12601269" w14:textId="77777777" w:rsidR="00651F26" w:rsidRPr="00651F26" w:rsidRDefault="00651F26" w:rsidP="007060DC">
            <w:pPr>
              <w:pStyle w:val="TableHeader1"/>
              <w:rPr>
                <w:b/>
              </w:rPr>
            </w:pPr>
          </w:p>
        </w:tc>
        <w:tc>
          <w:tcPr>
            <w:tcW w:w="2570" w:type="dxa"/>
          </w:tcPr>
          <w:p w14:paraId="0AAEEFCF" w14:textId="0F52C3AB" w:rsidR="00651F26" w:rsidRPr="00651F26" w:rsidRDefault="00651F26" w:rsidP="007060DC">
            <w:pPr>
              <w:pStyle w:val="TableHeader1"/>
              <w:rPr>
                <w:b/>
              </w:rPr>
            </w:pPr>
          </w:p>
        </w:tc>
        <w:tc>
          <w:tcPr>
            <w:tcW w:w="1276" w:type="dxa"/>
          </w:tcPr>
          <w:p w14:paraId="33DC417A" w14:textId="70B9E808" w:rsidR="00651F26" w:rsidRPr="00651F26" w:rsidRDefault="00651F26" w:rsidP="00651F26">
            <w:pPr>
              <w:pStyle w:val="TableHeader1"/>
              <w:jc w:val="right"/>
              <w:rPr>
                <w:rFonts w:eastAsia="Times New Roman" w:cstheme="minorHAnsi"/>
              </w:rPr>
            </w:pPr>
            <w:r>
              <w:rPr>
                <w:rFonts w:eastAsia="Times New Roman" w:cstheme="minorHAnsi"/>
              </w:rPr>
              <w:t>Result</w:t>
            </w:r>
          </w:p>
        </w:tc>
      </w:tr>
      <w:tr w:rsidR="00651F26" w14:paraId="46B49CE9" w14:textId="23C8BD37" w:rsidTr="00651F26">
        <w:tc>
          <w:tcPr>
            <w:tcW w:w="969" w:type="dxa"/>
            <w:vAlign w:val="top"/>
          </w:tcPr>
          <w:p w14:paraId="5219BE09" w14:textId="0818C4C0" w:rsidR="00651F26" w:rsidRPr="00651F26" w:rsidRDefault="00651F26" w:rsidP="00651F26">
            <w:pPr>
              <w:pStyle w:val="Body"/>
              <w:jc w:val="center"/>
              <w:rPr>
                <w:b/>
              </w:rPr>
            </w:pPr>
            <w:r w:rsidRPr="00651F26">
              <w:rPr>
                <w:rFonts w:eastAsia="Times New Roman" w:cstheme="minorHAnsi"/>
                <w:b/>
              </w:rPr>
              <w:t>1</w:t>
            </w:r>
          </w:p>
        </w:tc>
        <w:tc>
          <w:tcPr>
            <w:tcW w:w="2570" w:type="dxa"/>
            <w:vAlign w:val="top"/>
          </w:tcPr>
          <w:p w14:paraId="409C494B" w14:textId="026D4E4C" w:rsidR="00651F26" w:rsidRPr="00651F26" w:rsidRDefault="00651F26" w:rsidP="00651F26">
            <w:pPr>
              <w:pStyle w:val="Body"/>
              <w:jc w:val="right"/>
            </w:pPr>
            <w:r w:rsidRPr="0091365D">
              <w:rPr>
                <w:rFonts w:cstheme="minorHAnsi"/>
              </w:rPr>
              <w:t xml:space="preserve">=4+2*5 </w:t>
            </w:r>
          </w:p>
        </w:tc>
        <w:tc>
          <w:tcPr>
            <w:tcW w:w="1276" w:type="dxa"/>
            <w:vAlign w:val="top"/>
          </w:tcPr>
          <w:p w14:paraId="670F9CED" w14:textId="519482D2" w:rsidR="00651F26" w:rsidRPr="00651F26" w:rsidRDefault="00651F26" w:rsidP="00651F26">
            <w:pPr>
              <w:pStyle w:val="Body"/>
              <w:jc w:val="right"/>
            </w:pPr>
            <w:r w:rsidRPr="0091365D">
              <w:rPr>
                <w:rFonts w:cstheme="minorHAnsi"/>
              </w:rPr>
              <w:t xml:space="preserve">14 </w:t>
            </w:r>
          </w:p>
        </w:tc>
      </w:tr>
      <w:tr w:rsidR="00651F26" w14:paraId="240EEA43" w14:textId="5D0427E8" w:rsidTr="00651F26">
        <w:tc>
          <w:tcPr>
            <w:tcW w:w="969" w:type="dxa"/>
            <w:vAlign w:val="top"/>
          </w:tcPr>
          <w:p w14:paraId="19F4683E" w14:textId="41DC9244" w:rsidR="00651F26" w:rsidRPr="00651F26" w:rsidRDefault="00651F26" w:rsidP="00651F26">
            <w:pPr>
              <w:pStyle w:val="Body"/>
              <w:jc w:val="center"/>
              <w:rPr>
                <w:b/>
              </w:rPr>
            </w:pPr>
            <w:r w:rsidRPr="00651F26">
              <w:rPr>
                <w:rFonts w:eastAsia="Times New Roman" w:cstheme="minorHAnsi"/>
                <w:b/>
              </w:rPr>
              <w:t>2</w:t>
            </w:r>
          </w:p>
        </w:tc>
        <w:tc>
          <w:tcPr>
            <w:tcW w:w="2570" w:type="dxa"/>
            <w:vAlign w:val="top"/>
          </w:tcPr>
          <w:p w14:paraId="504FE4F2" w14:textId="5B95B76A" w:rsidR="00651F26" w:rsidRPr="00651F26" w:rsidRDefault="00651F26" w:rsidP="00651F26">
            <w:pPr>
              <w:pStyle w:val="Body"/>
              <w:jc w:val="right"/>
            </w:pPr>
            <w:r w:rsidRPr="0091365D">
              <w:rPr>
                <w:rFonts w:cstheme="minorHAnsi"/>
              </w:rPr>
              <w:t xml:space="preserve">=(4+2)*5 </w:t>
            </w:r>
          </w:p>
        </w:tc>
        <w:tc>
          <w:tcPr>
            <w:tcW w:w="1276" w:type="dxa"/>
            <w:vAlign w:val="top"/>
          </w:tcPr>
          <w:p w14:paraId="037BDA22" w14:textId="3478A7B8" w:rsidR="00651F26" w:rsidRPr="00651F26" w:rsidRDefault="00651F26" w:rsidP="00651F26">
            <w:pPr>
              <w:pStyle w:val="Body"/>
              <w:jc w:val="right"/>
            </w:pPr>
            <w:r w:rsidRPr="0091365D">
              <w:rPr>
                <w:rFonts w:cstheme="minorHAnsi"/>
              </w:rPr>
              <w:t xml:space="preserve">30 </w:t>
            </w:r>
          </w:p>
        </w:tc>
      </w:tr>
      <w:tr w:rsidR="00651F26" w14:paraId="3B9A682B" w14:textId="416BFE94" w:rsidTr="00651F26">
        <w:tc>
          <w:tcPr>
            <w:tcW w:w="969" w:type="dxa"/>
            <w:vAlign w:val="top"/>
          </w:tcPr>
          <w:p w14:paraId="6B3DD7B7" w14:textId="53FEF31F" w:rsidR="00651F26" w:rsidRPr="00651F26" w:rsidRDefault="00651F26" w:rsidP="00651F26">
            <w:pPr>
              <w:pStyle w:val="Body"/>
              <w:jc w:val="center"/>
              <w:rPr>
                <w:b/>
              </w:rPr>
            </w:pPr>
            <w:r w:rsidRPr="00651F26">
              <w:rPr>
                <w:rFonts w:eastAsia="Times New Roman" w:cstheme="minorHAnsi"/>
                <w:b/>
              </w:rPr>
              <w:t>3</w:t>
            </w:r>
          </w:p>
        </w:tc>
        <w:tc>
          <w:tcPr>
            <w:tcW w:w="2570" w:type="dxa"/>
            <w:vAlign w:val="top"/>
          </w:tcPr>
          <w:p w14:paraId="3E897D58" w14:textId="045DB3AA" w:rsidR="00651F26" w:rsidRPr="00651F26" w:rsidRDefault="00651F26" w:rsidP="00651F26">
            <w:pPr>
              <w:pStyle w:val="Body"/>
              <w:jc w:val="right"/>
            </w:pPr>
            <w:r w:rsidRPr="0091365D">
              <w:rPr>
                <w:rFonts w:cstheme="minorHAnsi"/>
              </w:rPr>
              <w:t xml:space="preserve">=2*4+32/4-3 </w:t>
            </w:r>
          </w:p>
        </w:tc>
        <w:tc>
          <w:tcPr>
            <w:tcW w:w="1276" w:type="dxa"/>
            <w:vAlign w:val="top"/>
          </w:tcPr>
          <w:p w14:paraId="67123E64" w14:textId="4769955A" w:rsidR="00651F26" w:rsidRPr="00651F26" w:rsidRDefault="00651F26" w:rsidP="00651F26">
            <w:pPr>
              <w:pStyle w:val="Body"/>
              <w:jc w:val="right"/>
            </w:pPr>
            <w:r w:rsidRPr="0091365D">
              <w:rPr>
                <w:rFonts w:cstheme="minorHAnsi"/>
              </w:rPr>
              <w:t xml:space="preserve">13 </w:t>
            </w:r>
          </w:p>
        </w:tc>
      </w:tr>
      <w:tr w:rsidR="00651F26" w14:paraId="2A2BB4DA" w14:textId="41F07F3C" w:rsidTr="00651F26">
        <w:tc>
          <w:tcPr>
            <w:tcW w:w="969" w:type="dxa"/>
            <w:vAlign w:val="top"/>
          </w:tcPr>
          <w:p w14:paraId="2D9B133D" w14:textId="0D210BA7" w:rsidR="00651F26" w:rsidRPr="00651F26" w:rsidRDefault="00651F26" w:rsidP="00651F26">
            <w:pPr>
              <w:pStyle w:val="Body"/>
              <w:jc w:val="center"/>
              <w:rPr>
                <w:b/>
              </w:rPr>
            </w:pPr>
            <w:r w:rsidRPr="00651F26">
              <w:rPr>
                <w:rFonts w:eastAsia="Times New Roman" w:cstheme="minorHAnsi"/>
                <w:b/>
              </w:rPr>
              <w:t>4</w:t>
            </w:r>
          </w:p>
        </w:tc>
        <w:tc>
          <w:tcPr>
            <w:tcW w:w="2570" w:type="dxa"/>
            <w:vAlign w:val="top"/>
          </w:tcPr>
          <w:p w14:paraId="313DC7EE" w14:textId="78A1E710" w:rsidR="00651F26" w:rsidRPr="00651F26" w:rsidRDefault="00651F26" w:rsidP="00651F26">
            <w:pPr>
              <w:pStyle w:val="Body"/>
              <w:jc w:val="right"/>
            </w:pPr>
            <w:r w:rsidRPr="0091365D">
              <w:rPr>
                <w:rFonts w:cstheme="minorHAnsi"/>
              </w:rPr>
              <w:t xml:space="preserve">=2*(4+32)/4-3 </w:t>
            </w:r>
          </w:p>
        </w:tc>
        <w:tc>
          <w:tcPr>
            <w:tcW w:w="1276" w:type="dxa"/>
            <w:vAlign w:val="top"/>
          </w:tcPr>
          <w:p w14:paraId="424DF2C5" w14:textId="4CF2008D" w:rsidR="00651F26" w:rsidRPr="00651F26" w:rsidRDefault="00651F26" w:rsidP="00651F26">
            <w:pPr>
              <w:pStyle w:val="Body"/>
              <w:jc w:val="right"/>
            </w:pPr>
            <w:r w:rsidRPr="0091365D">
              <w:rPr>
                <w:rFonts w:cstheme="minorHAnsi"/>
              </w:rPr>
              <w:t xml:space="preserve">15 </w:t>
            </w:r>
          </w:p>
        </w:tc>
      </w:tr>
      <w:tr w:rsidR="00651F26" w14:paraId="609746F9" w14:textId="77777777" w:rsidTr="00651F26">
        <w:tc>
          <w:tcPr>
            <w:tcW w:w="969" w:type="dxa"/>
            <w:vAlign w:val="top"/>
          </w:tcPr>
          <w:p w14:paraId="21254E0D" w14:textId="13DF7B2E" w:rsidR="00651F26" w:rsidRPr="00651F26" w:rsidRDefault="00651F26" w:rsidP="00651F26">
            <w:pPr>
              <w:pStyle w:val="Body"/>
              <w:jc w:val="center"/>
              <w:rPr>
                <w:b/>
              </w:rPr>
            </w:pPr>
            <w:r w:rsidRPr="00651F26">
              <w:rPr>
                <w:rFonts w:eastAsia="Times New Roman" w:cstheme="minorHAnsi"/>
                <w:b/>
              </w:rPr>
              <w:t>5</w:t>
            </w:r>
          </w:p>
        </w:tc>
        <w:tc>
          <w:tcPr>
            <w:tcW w:w="2570" w:type="dxa"/>
            <w:vAlign w:val="top"/>
          </w:tcPr>
          <w:p w14:paraId="2F301168" w14:textId="7F854E14" w:rsidR="00651F26" w:rsidRPr="00651F26" w:rsidRDefault="00651F26" w:rsidP="00651F26">
            <w:pPr>
              <w:pStyle w:val="Body"/>
              <w:jc w:val="right"/>
            </w:pPr>
            <w:r w:rsidRPr="0091365D">
              <w:rPr>
                <w:rFonts w:cstheme="minorHAnsi"/>
              </w:rPr>
              <w:t xml:space="preserve">=2*4+32/(4-3) </w:t>
            </w:r>
          </w:p>
        </w:tc>
        <w:tc>
          <w:tcPr>
            <w:tcW w:w="1276" w:type="dxa"/>
            <w:vAlign w:val="top"/>
          </w:tcPr>
          <w:p w14:paraId="62187D99" w14:textId="38114236" w:rsidR="00651F26" w:rsidRPr="00651F26" w:rsidRDefault="00651F26" w:rsidP="00651F26">
            <w:pPr>
              <w:pStyle w:val="Body"/>
              <w:jc w:val="right"/>
            </w:pPr>
            <w:r w:rsidRPr="0091365D">
              <w:rPr>
                <w:rFonts w:cstheme="minorHAnsi"/>
              </w:rPr>
              <w:t xml:space="preserve">40 </w:t>
            </w:r>
          </w:p>
        </w:tc>
      </w:tr>
      <w:tr w:rsidR="00651F26" w14:paraId="6E4F6F26" w14:textId="77777777" w:rsidTr="00651F26">
        <w:tc>
          <w:tcPr>
            <w:tcW w:w="969" w:type="dxa"/>
            <w:vAlign w:val="top"/>
          </w:tcPr>
          <w:p w14:paraId="40C2C33D" w14:textId="0F67B1F0" w:rsidR="00651F26" w:rsidRPr="00651F26" w:rsidRDefault="00651F26" w:rsidP="00651F26">
            <w:pPr>
              <w:pStyle w:val="Body"/>
              <w:jc w:val="center"/>
              <w:rPr>
                <w:b/>
              </w:rPr>
            </w:pPr>
            <w:r w:rsidRPr="00651F26">
              <w:rPr>
                <w:rFonts w:eastAsia="Times New Roman" w:cstheme="minorHAnsi"/>
                <w:b/>
              </w:rPr>
              <w:t>6</w:t>
            </w:r>
          </w:p>
        </w:tc>
        <w:tc>
          <w:tcPr>
            <w:tcW w:w="2570" w:type="dxa"/>
            <w:vAlign w:val="top"/>
          </w:tcPr>
          <w:p w14:paraId="0AC8C92A" w14:textId="1821F69E" w:rsidR="00651F26" w:rsidRPr="00651F26" w:rsidRDefault="00651F26" w:rsidP="00651F26">
            <w:pPr>
              <w:pStyle w:val="Body"/>
              <w:jc w:val="right"/>
            </w:pPr>
            <w:r w:rsidRPr="0091365D">
              <w:rPr>
                <w:rFonts w:cstheme="minorHAnsi"/>
              </w:rPr>
              <w:t xml:space="preserve">=2*(4+32)/(4-3) </w:t>
            </w:r>
          </w:p>
        </w:tc>
        <w:tc>
          <w:tcPr>
            <w:tcW w:w="1276" w:type="dxa"/>
            <w:vAlign w:val="top"/>
          </w:tcPr>
          <w:p w14:paraId="53DA071B" w14:textId="69FEC83D" w:rsidR="00651F26" w:rsidRPr="00651F26" w:rsidRDefault="00651F26" w:rsidP="00651F26">
            <w:pPr>
              <w:pStyle w:val="Body"/>
              <w:jc w:val="right"/>
            </w:pPr>
            <w:r w:rsidRPr="0091365D">
              <w:rPr>
                <w:rFonts w:cstheme="minorHAnsi"/>
              </w:rPr>
              <w:t xml:space="preserve">72 </w:t>
            </w:r>
          </w:p>
        </w:tc>
      </w:tr>
      <w:tr w:rsidR="00651F26" w14:paraId="3A293C57" w14:textId="77777777" w:rsidTr="00651F26">
        <w:tc>
          <w:tcPr>
            <w:tcW w:w="969" w:type="dxa"/>
            <w:vAlign w:val="top"/>
          </w:tcPr>
          <w:p w14:paraId="553CD378" w14:textId="43457F15" w:rsidR="00651F26" w:rsidRPr="00651F26" w:rsidRDefault="00651F26" w:rsidP="00651F26">
            <w:pPr>
              <w:pStyle w:val="Body"/>
              <w:jc w:val="center"/>
              <w:rPr>
                <w:b/>
              </w:rPr>
            </w:pPr>
            <w:r w:rsidRPr="00651F26">
              <w:rPr>
                <w:rFonts w:eastAsia="Times New Roman" w:cstheme="minorHAnsi"/>
                <w:b/>
              </w:rPr>
              <w:t>7</w:t>
            </w:r>
          </w:p>
        </w:tc>
        <w:tc>
          <w:tcPr>
            <w:tcW w:w="2570" w:type="dxa"/>
            <w:vAlign w:val="top"/>
          </w:tcPr>
          <w:p w14:paraId="19897B89" w14:textId="5C291F78" w:rsidR="00651F26" w:rsidRPr="00651F26" w:rsidRDefault="00651F26" w:rsidP="00651F26">
            <w:pPr>
              <w:pStyle w:val="Body"/>
              <w:jc w:val="right"/>
            </w:pPr>
            <w:r w:rsidRPr="0091365D">
              <w:rPr>
                <w:rFonts w:cstheme="minorHAnsi"/>
              </w:rPr>
              <w:t xml:space="preserve">=(2*4+32)/4-3 </w:t>
            </w:r>
          </w:p>
        </w:tc>
        <w:tc>
          <w:tcPr>
            <w:tcW w:w="1276" w:type="dxa"/>
            <w:vAlign w:val="top"/>
          </w:tcPr>
          <w:p w14:paraId="4A55018C" w14:textId="30A92C71" w:rsidR="00651F26" w:rsidRPr="00651F26" w:rsidRDefault="00651F26" w:rsidP="00651F26">
            <w:pPr>
              <w:pStyle w:val="Body"/>
              <w:jc w:val="right"/>
            </w:pPr>
            <w:r>
              <w:rPr>
                <w:rFonts w:cstheme="minorHAnsi"/>
              </w:rPr>
              <w:t>7</w:t>
            </w:r>
          </w:p>
        </w:tc>
      </w:tr>
      <w:tr w:rsidR="00651F26" w14:paraId="5F0E5D05" w14:textId="77777777" w:rsidTr="00651F26">
        <w:tc>
          <w:tcPr>
            <w:tcW w:w="969" w:type="dxa"/>
            <w:vAlign w:val="top"/>
          </w:tcPr>
          <w:p w14:paraId="4A008071" w14:textId="4AE41FD5" w:rsidR="00651F26" w:rsidRPr="00651F26" w:rsidRDefault="00651F26" w:rsidP="00651F26">
            <w:pPr>
              <w:pStyle w:val="Body"/>
              <w:jc w:val="center"/>
              <w:rPr>
                <w:b/>
              </w:rPr>
            </w:pPr>
            <w:r w:rsidRPr="00651F26">
              <w:rPr>
                <w:rFonts w:eastAsia="Times New Roman" w:cstheme="minorHAnsi"/>
                <w:b/>
              </w:rPr>
              <w:t>8</w:t>
            </w:r>
          </w:p>
        </w:tc>
        <w:tc>
          <w:tcPr>
            <w:tcW w:w="2570" w:type="dxa"/>
            <w:vAlign w:val="top"/>
          </w:tcPr>
          <w:p w14:paraId="104C5315" w14:textId="2CA613E9" w:rsidR="00651F26" w:rsidRPr="00651F26" w:rsidRDefault="00651F26" w:rsidP="00651F26">
            <w:pPr>
              <w:pStyle w:val="Body"/>
              <w:jc w:val="right"/>
            </w:pPr>
            <w:r w:rsidRPr="0091365D">
              <w:rPr>
                <w:rFonts w:cstheme="minorHAnsi"/>
              </w:rPr>
              <w:t xml:space="preserve">=(2*4+32)/(4-3) </w:t>
            </w:r>
          </w:p>
        </w:tc>
        <w:tc>
          <w:tcPr>
            <w:tcW w:w="1276" w:type="dxa"/>
            <w:vAlign w:val="top"/>
          </w:tcPr>
          <w:p w14:paraId="5B1C12E9" w14:textId="7A5689D6" w:rsidR="00651F26" w:rsidRPr="00651F26" w:rsidRDefault="00651F26" w:rsidP="00651F26">
            <w:pPr>
              <w:pStyle w:val="Body"/>
              <w:jc w:val="right"/>
            </w:pPr>
            <w:r w:rsidRPr="0091365D">
              <w:rPr>
                <w:rFonts w:cstheme="minorHAnsi"/>
              </w:rPr>
              <w:t xml:space="preserve">40 </w:t>
            </w:r>
          </w:p>
        </w:tc>
      </w:tr>
    </w:tbl>
    <w:p w14:paraId="44903619" w14:textId="145BDC0B" w:rsidR="00DF7186" w:rsidRDefault="00DF7186" w:rsidP="00651F26">
      <w:pPr>
        <w:pStyle w:val="Body"/>
        <w:spacing w:before="240"/>
      </w:pPr>
      <w:r>
        <w:lastRenderedPageBreak/>
        <w:t>Create</w:t>
      </w:r>
      <w:r w:rsidR="00651F26">
        <w:t>:</w:t>
      </w:r>
      <w:r>
        <w:t xml:space="preserve"> a workbook and save as </w:t>
      </w:r>
      <w:r w:rsidRPr="00651F26">
        <w:rPr>
          <w:b/>
        </w:rPr>
        <w:t xml:space="preserve">MATHS </w:t>
      </w:r>
    </w:p>
    <w:p w14:paraId="6B783319" w14:textId="17ECD413" w:rsidR="00DF7186" w:rsidRDefault="00DF7186" w:rsidP="00DF7186">
      <w:pPr>
        <w:pStyle w:val="Body"/>
      </w:pPr>
      <w:r>
        <w:t xml:space="preserve">Sheet 1 will be created and named </w:t>
      </w:r>
      <w:r w:rsidRPr="00651F26">
        <w:rPr>
          <w:b/>
        </w:rPr>
        <w:t>Waratah</w:t>
      </w:r>
      <w:r w:rsidR="00651F26">
        <w:rPr>
          <w:b/>
        </w:rPr>
        <w:t>.</w:t>
      </w:r>
    </w:p>
    <w:p w14:paraId="7D4D3400" w14:textId="3EABA962" w:rsidR="00DF7186" w:rsidRDefault="00DF7186" w:rsidP="0016738A">
      <w:pPr>
        <w:pStyle w:val="BulletListLevel1"/>
      </w:pPr>
      <w:r>
        <w:t>Ca</w:t>
      </w:r>
      <w:r w:rsidR="00651F26">
        <w:t xml:space="preserve">lculate </w:t>
      </w:r>
      <w:r w:rsidR="00651F26" w:rsidRPr="00651F26">
        <w:rPr>
          <w:b/>
        </w:rPr>
        <w:t>TOTAL</w:t>
      </w:r>
      <w:r w:rsidR="00651F26">
        <w:t xml:space="preserve"> for Quantity only.</w:t>
      </w:r>
    </w:p>
    <w:p w14:paraId="15D0CFD3" w14:textId="6D782FF5" w:rsidR="00DF7186" w:rsidRDefault="00DF7186" w:rsidP="0016738A">
      <w:pPr>
        <w:pStyle w:val="BulletListLevel1"/>
      </w:pPr>
      <w:r>
        <w:t xml:space="preserve">Calculate </w:t>
      </w:r>
      <w:r w:rsidRPr="00651F26">
        <w:rPr>
          <w:b/>
        </w:rPr>
        <w:t>TOTAL PRICE</w:t>
      </w:r>
      <w:r>
        <w:t>—insert formulae as ind</w:t>
      </w:r>
      <w:r w:rsidR="0016738A">
        <w:t>icated in D4 and Auto-fill down.</w:t>
      </w:r>
    </w:p>
    <w:p w14:paraId="3831B288" w14:textId="767D03FF" w:rsidR="0042394B" w:rsidRDefault="00DF7186" w:rsidP="006E1063">
      <w:pPr>
        <w:pStyle w:val="BulletListLevel1"/>
        <w:spacing w:after="240"/>
      </w:pPr>
      <w:r>
        <w:t>Format to currency where appropriate</w:t>
      </w:r>
      <w:r w:rsidR="0016738A">
        <w:t>.</w:t>
      </w:r>
    </w:p>
    <w:p w14:paraId="7F72B0A3" w14:textId="692617B3" w:rsidR="006E1063" w:rsidRDefault="006E1063" w:rsidP="006E1063">
      <w:pPr>
        <w:pStyle w:val="Caption"/>
        <w:keepNext/>
        <w:spacing w:after="120"/>
      </w:pPr>
      <w:r>
        <w:t>Table</w:t>
      </w:r>
      <w:r w:rsidR="009C43DF">
        <w:t xml:space="preserve"> 20: </w:t>
      </w:r>
      <w:r w:rsidRPr="00F92140">
        <w:t>Total price data</w:t>
      </w:r>
    </w:p>
    <w:tbl>
      <w:tblPr>
        <w:tblStyle w:val="TableGrid"/>
        <w:tblW w:w="4321" w:type="pct"/>
        <w:tblLook w:val="0480" w:firstRow="0" w:lastRow="0" w:firstColumn="1" w:lastColumn="0" w:noHBand="0" w:noVBand="1"/>
      </w:tblPr>
      <w:tblGrid>
        <w:gridCol w:w="562"/>
        <w:gridCol w:w="2694"/>
        <w:gridCol w:w="1512"/>
        <w:gridCol w:w="1512"/>
        <w:gridCol w:w="1512"/>
      </w:tblGrid>
      <w:tr w:rsidR="00651F26" w14:paraId="154C57AF" w14:textId="77777777" w:rsidTr="00651F26">
        <w:tc>
          <w:tcPr>
            <w:tcW w:w="361" w:type="pct"/>
            <w:vAlign w:val="top"/>
          </w:tcPr>
          <w:p w14:paraId="23844A04" w14:textId="77777777" w:rsidR="00651F26" w:rsidRPr="009A7F54" w:rsidRDefault="00651F26" w:rsidP="00651F26">
            <w:pPr>
              <w:pStyle w:val="Body"/>
              <w:spacing w:before="60" w:after="60"/>
              <w:rPr>
                <w:b/>
              </w:rPr>
            </w:pPr>
          </w:p>
        </w:tc>
        <w:tc>
          <w:tcPr>
            <w:tcW w:w="1729" w:type="pct"/>
            <w:vAlign w:val="top"/>
          </w:tcPr>
          <w:p w14:paraId="251839DF" w14:textId="77777777" w:rsidR="00651F26" w:rsidRPr="00EC364D" w:rsidRDefault="00651F26" w:rsidP="00651F26">
            <w:pPr>
              <w:pStyle w:val="Body"/>
              <w:spacing w:before="60" w:after="60"/>
              <w:jc w:val="center"/>
              <w:rPr>
                <w:b/>
              </w:rPr>
            </w:pPr>
            <w:r w:rsidRPr="00EC364D">
              <w:rPr>
                <w:b/>
              </w:rPr>
              <w:t>A</w:t>
            </w:r>
          </w:p>
        </w:tc>
        <w:tc>
          <w:tcPr>
            <w:tcW w:w="970" w:type="pct"/>
            <w:vAlign w:val="top"/>
          </w:tcPr>
          <w:p w14:paraId="2D70DF41" w14:textId="77777777" w:rsidR="00651F26" w:rsidRPr="00EC364D" w:rsidRDefault="00651F26" w:rsidP="00651F26">
            <w:pPr>
              <w:pStyle w:val="Body"/>
              <w:spacing w:before="60" w:after="60"/>
              <w:jc w:val="center"/>
              <w:rPr>
                <w:b/>
              </w:rPr>
            </w:pPr>
            <w:r w:rsidRPr="00EC364D">
              <w:rPr>
                <w:b/>
              </w:rPr>
              <w:t>B</w:t>
            </w:r>
          </w:p>
        </w:tc>
        <w:tc>
          <w:tcPr>
            <w:tcW w:w="970" w:type="pct"/>
            <w:vAlign w:val="top"/>
          </w:tcPr>
          <w:p w14:paraId="5E317FC7" w14:textId="77777777" w:rsidR="00651F26" w:rsidRPr="00EC364D" w:rsidRDefault="00651F26" w:rsidP="00651F26">
            <w:pPr>
              <w:pStyle w:val="Body"/>
              <w:spacing w:before="60" w:after="60"/>
              <w:jc w:val="center"/>
              <w:rPr>
                <w:b/>
              </w:rPr>
            </w:pPr>
            <w:r w:rsidRPr="00EC364D">
              <w:rPr>
                <w:b/>
              </w:rPr>
              <w:t>C</w:t>
            </w:r>
          </w:p>
        </w:tc>
        <w:tc>
          <w:tcPr>
            <w:tcW w:w="970" w:type="pct"/>
            <w:vAlign w:val="top"/>
          </w:tcPr>
          <w:p w14:paraId="2BFFD3DB" w14:textId="77777777" w:rsidR="00651F26" w:rsidRPr="00EC364D" w:rsidRDefault="00651F26" w:rsidP="00651F26">
            <w:pPr>
              <w:pStyle w:val="Body"/>
              <w:spacing w:before="60" w:after="60"/>
              <w:jc w:val="center"/>
              <w:rPr>
                <w:b/>
              </w:rPr>
            </w:pPr>
            <w:r w:rsidRPr="00EC364D">
              <w:rPr>
                <w:b/>
              </w:rPr>
              <w:t>D</w:t>
            </w:r>
          </w:p>
        </w:tc>
      </w:tr>
      <w:tr w:rsidR="00651F26" w14:paraId="320FFA3B" w14:textId="77777777" w:rsidTr="00651F26">
        <w:tc>
          <w:tcPr>
            <w:tcW w:w="361" w:type="pct"/>
            <w:vAlign w:val="top"/>
          </w:tcPr>
          <w:p w14:paraId="2CCC940A" w14:textId="77777777" w:rsidR="00651F26" w:rsidRPr="009A7F54" w:rsidRDefault="00651F26" w:rsidP="00651F26">
            <w:pPr>
              <w:pStyle w:val="Body"/>
              <w:spacing w:before="60" w:after="60"/>
              <w:rPr>
                <w:b/>
              </w:rPr>
            </w:pPr>
            <w:r w:rsidRPr="009A7F54">
              <w:rPr>
                <w:b/>
              </w:rPr>
              <w:t>1</w:t>
            </w:r>
          </w:p>
        </w:tc>
        <w:tc>
          <w:tcPr>
            <w:tcW w:w="1729" w:type="pct"/>
            <w:vAlign w:val="top"/>
          </w:tcPr>
          <w:p w14:paraId="3F5817B4" w14:textId="02A4AE4E" w:rsidR="00651F26" w:rsidRPr="00651F26" w:rsidRDefault="00651F26" w:rsidP="00651F26">
            <w:pPr>
              <w:pStyle w:val="Body"/>
              <w:spacing w:before="60" w:after="60"/>
            </w:pPr>
            <w:r w:rsidRPr="00651F26">
              <w:t>Waratah Nursery</w:t>
            </w:r>
          </w:p>
        </w:tc>
        <w:tc>
          <w:tcPr>
            <w:tcW w:w="970" w:type="pct"/>
            <w:vAlign w:val="top"/>
          </w:tcPr>
          <w:p w14:paraId="31922697" w14:textId="02BFA6A1" w:rsidR="00651F26" w:rsidRPr="00651F26" w:rsidRDefault="00651F26" w:rsidP="00651F26">
            <w:pPr>
              <w:pStyle w:val="Body"/>
              <w:spacing w:before="60" w:after="60"/>
            </w:pPr>
          </w:p>
        </w:tc>
        <w:tc>
          <w:tcPr>
            <w:tcW w:w="970" w:type="pct"/>
            <w:vAlign w:val="top"/>
          </w:tcPr>
          <w:p w14:paraId="4EDF2C4C" w14:textId="77777777" w:rsidR="00651F26" w:rsidRPr="00651F26" w:rsidRDefault="00651F26" w:rsidP="00651F26">
            <w:pPr>
              <w:pStyle w:val="Body"/>
              <w:spacing w:before="60" w:after="60"/>
            </w:pPr>
          </w:p>
        </w:tc>
        <w:tc>
          <w:tcPr>
            <w:tcW w:w="970" w:type="pct"/>
            <w:vAlign w:val="top"/>
          </w:tcPr>
          <w:p w14:paraId="62B33759" w14:textId="77777777" w:rsidR="00651F26" w:rsidRPr="00651F26" w:rsidRDefault="00651F26" w:rsidP="00651F26">
            <w:pPr>
              <w:pStyle w:val="Body"/>
              <w:spacing w:before="60" w:after="60"/>
            </w:pPr>
          </w:p>
        </w:tc>
      </w:tr>
      <w:tr w:rsidR="00651F26" w14:paraId="06E44C85" w14:textId="77777777" w:rsidTr="00651F26">
        <w:tc>
          <w:tcPr>
            <w:tcW w:w="361" w:type="pct"/>
            <w:vAlign w:val="top"/>
          </w:tcPr>
          <w:p w14:paraId="29FF6D2C" w14:textId="77777777" w:rsidR="00651F26" w:rsidRPr="009A7F54" w:rsidRDefault="00651F26" w:rsidP="00651F26">
            <w:pPr>
              <w:pStyle w:val="Body"/>
              <w:spacing w:before="60" w:after="60"/>
              <w:rPr>
                <w:b/>
              </w:rPr>
            </w:pPr>
            <w:r w:rsidRPr="009A7F54">
              <w:rPr>
                <w:b/>
              </w:rPr>
              <w:t>2</w:t>
            </w:r>
          </w:p>
        </w:tc>
        <w:tc>
          <w:tcPr>
            <w:tcW w:w="1729" w:type="pct"/>
            <w:vAlign w:val="top"/>
          </w:tcPr>
          <w:p w14:paraId="470BEC41" w14:textId="77777777" w:rsidR="00651F26" w:rsidRPr="00651F26" w:rsidRDefault="00651F26" w:rsidP="00651F26">
            <w:pPr>
              <w:pStyle w:val="Body"/>
              <w:spacing w:before="60" w:after="60"/>
            </w:pPr>
          </w:p>
        </w:tc>
        <w:tc>
          <w:tcPr>
            <w:tcW w:w="970" w:type="pct"/>
            <w:vAlign w:val="top"/>
          </w:tcPr>
          <w:p w14:paraId="2F734717" w14:textId="77777777" w:rsidR="00651F26" w:rsidRPr="00651F26" w:rsidRDefault="00651F26" w:rsidP="00651F26">
            <w:pPr>
              <w:pStyle w:val="Body"/>
              <w:spacing w:before="60" w:after="60"/>
            </w:pPr>
          </w:p>
        </w:tc>
        <w:tc>
          <w:tcPr>
            <w:tcW w:w="970" w:type="pct"/>
            <w:vAlign w:val="top"/>
          </w:tcPr>
          <w:p w14:paraId="747B1026" w14:textId="77777777" w:rsidR="00651F26" w:rsidRPr="00651F26" w:rsidRDefault="00651F26" w:rsidP="00651F26">
            <w:pPr>
              <w:pStyle w:val="Body"/>
              <w:spacing w:before="60" w:after="60"/>
            </w:pPr>
          </w:p>
        </w:tc>
        <w:tc>
          <w:tcPr>
            <w:tcW w:w="970" w:type="pct"/>
            <w:vAlign w:val="top"/>
          </w:tcPr>
          <w:p w14:paraId="302776FE" w14:textId="77777777" w:rsidR="00651F26" w:rsidRPr="00651F26" w:rsidRDefault="00651F26" w:rsidP="00651F26">
            <w:pPr>
              <w:pStyle w:val="Body"/>
              <w:spacing w:before="60" w:after="60"/>
            </w:pPr>
          </w:p>
        </w:tc>
      </w:tr>
      <w:tr w:rsidR="00651F26" w14:paraId="1FB6D4C3" w14:textId="77777777" w:rsidTr="00651F26">
        <w:tc>
          <w:tcPr>
            <w:tcW w:w="361" w:type="pct"/>
            <w:vAlign w:val="top"/>
          </w:tcPr>
          <w:p w14:paraId="7F5847FB" w14:textId="77777777" w:rsidR="00651F26" w:rsidRPr="00EC364D" w:rsidRDefault="00651F26" w:rsidP="00651F26">
            <w:pPr>
              <w:pStyle w:val="Body"/>
              <w:spacing w:before="60" w:after="60"/>
              <w:rPr>
                <w:b/>
              </w:rPr>
            </w:pPr>
            <w:r>
              <w:rPr>
                <w:b/>
              </w:rPr>
              <w:t>3</w:t>
            </w:r>
          </w:p>
        </w:tc>
        <w:tc>
          <w:tcPr>
            <w:tcW w:w="1729" w:type="pct"/>
            <w:shd w:val="clear" w:color="auto" w:fill="D9D9D9" w:themeFill="background1" w:themeFillShade="D9"/>
            <w:vAlign w:val="top"/>
          </w:tcPr>
          <w:p w14:paraId="78CE54D4" w14:textId="6E0BB37C" w:rsidR="00651F26" w:rsidRPr="00651F26" w:rsidRDefault="00651F26" w:rsidP="00651F26">
            <w:pPr>
              <w:pStyle w:val="TableHeader1"/>
              <w:spacing w:before="60" w:after="60"/>
              <w:rPr>
                <w:color w:val="auto"/>
              </w:rPr>
            </w:pPr>
            <w:r w:rsidRPr="00651F26">
              <w:rPr>
                <w:color w:val="auto"/>
              </w:rPr>
              <w:t>Type of Plant</w:t>
            </w:r>
          </w:p>
        </w:tc>
        <w:tc>
          <w:tcPr>
            <w:tcW w:w="970" w:type="pct"/>
            <w:shd w:val="clear" w:color="auto" w:fill="D9D9D9" w:themeFill="background1" w:themeFillShade="D9"/>
            <w:vAlign w:val="top"/>
          </w:tcPr>
          <w:p w14:paraId="1E99318B" w14:textId="3CA03179" w:rsidR="00651F26" w:rsidRPr="00651F26" w:rsidRDefault="00651F26" w:rsidP="00651F26">
            <w:pPr>
              <w:pStyle w:val="TableHeader1"/>
              <w:spacing w:before="60" w:after="60"/>
              <w:jc w:val="both"/>
              <w:rPr>
                <w:color w:val="auto"/>
              </w:rPr>
            </w:pPr>
            <w:r w:rsidRPr="00651F26">
              <w:rPr>
                <w:color w:val="auto"/>
              </w:rPr>
              <w:t>Price</w:t>
            </w:r>
          </w:p>
        </w:tc>
        <w:tc>
          <w:tcPr>
            <w:tcW w:w="970" w:type="pct"/>
            <w:shd w:val="clear" w:color="auto" w:fill="D9D9D9" w:themeFill="background1" w:themeFillShade="D9"/>
            <w:vAlign w:val="top"/>
          </w:tcPr>
          <w:p w14:paraId="760E63F4" w14:textId="7AD03538" w:rsidR="00651F26" w:rsidRPr="00651F26" w:rsidRDefault="00651F26" w:rsidP="00651F26">
            <w:pPr>
              <w:pStyle w:val="TableHeader1"/>
              <w:spacing w:before="60" w:after="60"/>
              <w:jc w:val="both"/>
              <w:rPr>
                <w:color w:val="auto"/>
              </w:rPr>
            </w:pPr>
            <w:r w:rsidRPr="00651F26">
              <w:rPr>
                <w:color w:val="auto"/>
              </w:rPr>
              <w:t>Quantity</w:t>
            </w:r>
          </w:p>
        </w:tc>
        <w:tc>
          <w:tcPr>
            <w:tcW w:w="970" w:type="pct"/>
            <w:shd w:val="clear" w:color="auto" w:fill="D9D9D9" w:themeFill="background1" w:themeFillShade="D9"/>
            <w:vAlign w:val="top"/>
          </w:tcPr>
          <w:p w14:paraId="211D8C44" w14:textId="4D5FA8C8" w:rsidR="00651F26" w:rsidRPr="00651F26" w:rsidRDefault="00651F26" w:rsidP="00651F26">
            <w:pPr>
              <w:pStyle w:val="TableHeader1"/>
              <w:spacing w:before="60" w:after="60"/>
              <w:jc w:val="both"/>
              <w:rPr>
                <w:color w:val="auto"/>
              </w:rPr>
            </w:pPr>
            <w:r w:rsidRPr="00651F26">
              <w:rPr>
                <w:color w:val="auto"/>
              </w:rPr>
              <w:t>Total Price</w:t>
            </w:r>
          </w:p>
        </w:tc>
      </w:tr>
      <w:tr w:rsidR="00651F26" w14:paraId="26DBD4CB" w14:textId="77777777" w:rsidTr="00651F26">
        <w:tc>
          <w:tcPr>
            <w:tcW w:w="361" w:type="pct"/>
            <w:vAlign w:val="top"/>
          </w:tcPr>
          <w:p w14:paraId="440CF290" w14:textId="77777777" w:rsidR="00651F26" w:rsidRPr="00EC364D" w:rsidRDefault="00651F26" w:rsidP="00651F26">
            <w:pPr>
              <w:pStyle w:val="Body"/>
              <w:spacing w:before="60" w:after="60"/>
              <w:rPr>
                <w:b/>
              </w:rPr>
            </w:pPr>
            <w:r>
              <w:rPr>
                <w:b/>
              </w:rPr>
              <w:t>4</w:t>
            </w:r>
          </w:p>
        </w:tc>
        <w:tc>
          <w:tcPr>
            <w:tcW w:w="1729" w:type="pct"/>
            <w:vAlign w:val="top"/>
          </w:tcPr>
          <w:p w14:paraId="3FC26138" w14:textId="0DE895B2" w:rsidR="00651F26" w:rsidRPr="00651F26" w:rsidRDefault="00651F26" w:rsidP="00651F26">
            <w:pPr>
              <w:pStyle w:val="Body"/>
              <w:spacing w:before="60" w:after="60"/>
            </w:pPr>
            <w:r w:rsidRPr="00651F26">
              <w:t>Protea</w:t>
            </w:r>
          </w:p>
        </w:tc>
        <w:tc>
          <w:tcPr>
            <w:tcW w:w="970" w:type="pct"/>
            <w:vAlign w:val="top"/>
          </w:tcPr>
          <w:p w14:paraId="1F187232" w14:textId="20CD4AC2" w:rsidR="00651F26" w:rsidRPr="00651F26" w:rsidRDefault="00651F26" w:rsidP="00651F26">
            <w:pPr>
              <w:pStyle w:val="Body"/>
              <w:spacing w:before="60" w:after="60"/>
              <w:jc w:val="right"/>
            </w:pPr>
            <w:r w:rsidRPr="00651F26">
              <w:t>7.55</w:t>
            </w:r>
          </w:p>
        </w:tc>
        <w:tc>
          <w:tcPr>
            <w:tcW w:w="970" w:type="pct"/>
            <w:vAlign w:val="top"/>
          </w:tcPr>
          <w:p w14:paraId="07E19B45" w14:textId="330E3195" w:rsidR="00651F26" w:rsidRPr="00651F26" w:rsidRDefault="00651F26" w:rsidP="00651F26">
            <w:pPr>
              <w:pStyle w:val="Body"/>
              <w:spacing w:before="60" w:after="60"/>
              <w:jc w:val="right"/>
            </w:pPr>
            <w:r w:rsidRPr="00651F26">
              <w:t>20</w:t>
            </w:r>
          </w:p>
        </w:tc>
        <w:tc>
          <w:tcPr>
            <w:tcW w:w="970" w:type="pct"/>
            <w:vAlign w:val="top"/>
          </w:tcPr>
          <w:p w14:paraId="750E54E5" w14:textId="4C4CAC8B" w:rsidR="00651F26" w:rsidRPr="00651F26" w:rsidRDefault="00651F26" w:rsidP="00651F26">
            <w:pPr>
              <w:pStyle w:val="Body"/>
              <w:spacing w:before="60" w:after="60"/>
              <w:jc w:val="right"/>
            </w:pPr>
            <w:r w:rsidRPr="00651F26">
              <w:t>=b4*c4</w:t>
            </w:r>
          </w:p>
        </w:tc>
      </w:tr>
      <w:tr w:rsidR="00651F26" w14:paraId="20481013" w14:textId="77777777" w:rsidTr="00651F26">
        <w:tc>
          <w:tcPr>
            <w:tcW w:w="361" w:type="pct"/>
            <w:vAlign w:val="top"/>
          </w:tcPr>
          <w:p w14:paraId="5A7F26BE" w14:textId="77777777" w:rsidR="00651F26" w:rsidRPr="00EC364D" w:rsidRDefault="00651F26" w:rsidP="00651F26">
            <w:pPr>
              <w:pStyle w:val="Body"/>
              <w:spacing w:before="60" w:after="60"/>
              <w:rPr>
                <w:b/>
              </w:rPr>
            </w:pPr>
            <w:r>
              <w:rPr>
                <w:b/>
              </w:rPr>
              <w:t>5</w:t>
            </w:r>
          </w:p>
        </w:tc>
        <w:tc>
          <w:tcPr>
            <w:tcW w:w="1729" w:type="pct"/>
            <w:vAlign w:val="top"/>
          </w:tcPr>
          <w:p w14:paraId="5AFE2D4D" w14:textId="5089522F" w:rsidR="00651F26" w:rsidRPr="00651F26" w:rsidRDefault="00651F26" w:rsidP="00651F26">
            <w:pPr>
              <w:pStyle w:val="Body"/>
              <w:spacing w:before="60" w:after="60"/>
            </w:pPr>
            <w:r w:rsidRPr="00651F26">
              <w:t>Banksia</w:t>
            </w:r>
          </w:p>
        </w:tc>
        <w:tc>
          <w:tcPr>
            <w:tcW w:w="970" w:type="pct"/>
            <w:vAlign w:val="top"/>
          </w:tcPr>
          <w:p w14:paraId="641CBA7D" w14:textId="336038DE" w:rsidR="00651F26" w:rsidRPr="00651F26" w:rsidRDefault="00651F26" w:rsidP="00651F26">
            <w:pPr>
              <w:pStyle w:val="Body"/>
              <w:spacing w:before="60" w:after="60"/>
              <w:jc w:val="right"/>
            </w:pPr>
            <w:r w:rsidRPr="00651F26">
              <w:t>6.95</w:t>
            </w:r>
          </w:p>
        </w:tc>
        <w:tc>
          <w:tcPr>
            <w:tcW w:w="970" w:type="pct"/>
            <w:vAlign w:val="top"/>
          </w:tcPr>
          <w:p w14:paraId="3D2B2D3E" w14:textId="78B4880C" w:rsidR="00651F26" w:rsidRPr="00651F26" w:rsidRDefault="00651F26" w:rsidP="00651F26">
            <w:pPr>
              <w:pStyle w:val="Body"/>
              <w:spacing w:before="60" w:after="60"/>
              <w:jc w:val="right"/>
            </w:pPr>
            <w:r w:rsidRPr="00651F26">
              <w:t>15</w:t>
            </w:r>
          </w:p>
        </w:tc>
        <w:tc>
          <w:tcPr>
            <w:tcW w:w="970" w:type="pct"/>
            <w:vAlign w:val="top"/>
          </w:tcPr>
          <w:p w14:paraId="3C738994" w14:textId="40D43683" w:rsidR="00651F26" w:rsidRPr="00651F26" w:rsidRDefault="00651F26" w:rsidP="00651F26">
            <w:pPr>
              <w:pStyle w:val="Body"/>
              <w:spacing w:before="60" w:after="60"/>
              <w:jc w:val="right"/>
            </w:pPr>
          </w:p>
        </w:tc>
      </w:tr>
      <w:tr w:rsidR="00651F26" w14:paraId="37A3F494" w14:textId="77777777" w:rsidTr="00651F26">
        <w:tc>
          <w:tcPr>
            <w:tcW w:w="361" w:type="pct"/>
            <w:vAlign w:val="top"/>
          </w:tcPr>
          <w:p w14:paraId="079D6779" w14:textId="77777777" w:rsidR="00651F26" w:rsidRPr="00EC364D" w:rsidRDefault="00651F26" w:rsidP="00651F26">
            <w:pPr>
              <w:pStyle w:val="Body"/>
              <w:spacing w:before="60" w:after="60"/>
              <w:rPr>
                <w:b/>
              </w:rPr>
            </w:pPr>
            <w:r>
              <w:rPr>
                <w:b/>
              </w:rPr>
              <w:t>6</w:t>
            </w:r>
          </w:p>
        </w:tc>
        <w:tc>
          <w:tcPr>
            <w:tcW w:w="1729" w:type="pct"/>
            <w:vAlign w:val="top"/>
          </w:tcPr>
          <w:p w14:paraId="3C9733C5" w14:textId="21D9C2F7" w:rsidR="00651F26" w:rsidRPr="00651F26" w:rsidRDefault="00651F26" w:rsidP="00651F26">
            <w:pPr>
              <w:pStyle w:val="Body"/>
              <w:spacing w:before="60" w:after="60"/>
            </w:pPr>
            <w:r w:rsidRPr="00651F26">
              <w:t>Wattle</w:t>
            </w:r>
          </w:p>
        </w:tc>
        <w:tc>
          <w:tcPr>
            <w:tcW w:w="970" w:type="pct"/>
            <w:vAlign w:val="top"/>
          </w:tcPr>
          <w:p w14:paraId="0FA9E9DB" w14:textId="785B580E" w:rsidR="00651F26" w:rsidRPr="00651F26" w:rsidRDefault="00651F26" w:rsidP="00651F26">
            <w:pPr>
              <w:pStyle w:val="Body"/>
              <w:spacing w:before="60" w:after="60"/>
              <w:jc w:val="right"/>
            </w:pPr>
            <w:r w:rsidRPr="00651F26">
              <w:t>3.50</w:t>
            </w:r>
          </w:p>
        </w:tc>
        <w:tc>
          <w:tcPr>
            <w:tcW w:w="970" w:type="pct"/>
            <w:vAlign w:val="top"/>
          </w:tcPr>
          <w:p w14:paraId="047D2F82" w14:textId="4292F14E" w:rsidR="00651F26" w:rsidRPr="00651F26" w:rsidRDefault="00651F26" w:rsidP="00651F26">
            <w:pPr>
              <w:pStyle w:val="Body"/>
              <w:spacing w:before="60" w:after="60"/>
              <w:jc w:val="right"/>
            </w:pPr>
            <w:r w:rsidRPr="00651F26">
              <w:t>30</w:t>
            </w:r>
          </w:p>
        </w:tc>
        <w:tc>
          <w:tcPr>
            <w:tcW w:w="970" w:type="pct"/>
            <w:vAlign w:val="top"/>
          </w:tcPr>
          <w:p w14:paraId="51944380" w14:textId="1A401D3F" w:rsidR="00651F26" w:rsidRPr="00651F26" w:rsidRDefault="00651F26" w:rsidP="00651F26">
            <w:pPr>
              <w:pStyle w:val="Body"/>
              <w:spacing w:before="60" w:after="60"/>
              <w:jc w:val="right"/>
            </w:pPr>
          </w:p>
        </w:tc>
      </w:tr>
      <w:tr w:rsidR="00651F26" w14:paraId="1B751563" w14:textId="77777777" w:rsidTr="00651F26">
        <w:tc>
          <w:tcPr>
            <w:tcW w:w="361" w:type="pct"/>
            <w:vAlign w:val="top"/>
          </w:tcPr>
          <w:p w14:paraId="27EAA8FC" w14:textId="77777777" w:rsidR="00651F26" w:rsidRPr="00EC364D" w:rsidRDefault="00651F26" w:rsidP="00651F26">
            <w:pPr>
              <w:pStyle w:val="Body"/>
              <w:spacing w:before="60" w:after="60"/>
              <w:rPr>
                <w:b/>
              </w:rPr>
            </w:pPr>
            <w:r>
              <w:rPr>
                <w:b/>
              </w:rPr>
              <w:t>7</w:t>
            </w:r>
          </w:p>
        </w:tc>
        <w:tc>
          <w:tcPr>
            <w:tcW w:w="1729" w:type="pct"/>
            <w:vAlign w:val="top"/>
          </w:tcPr>
          <w:p w14:paraId="70618F81" w14:textId="531D7959" w:rsidR="00651F26" w:rsidRPr="00651F26" w:rsidRDefault="00651F26" w:rsidP="00651F26">
            <w:pPr>
              <w:pStyle w:val="Body"/>
              <w:spacing w:before="60" w:after="60"/>
              <w:rPr>
                <w:b/>
              </w:rPr>
            </w:pPr>
            <w:r w:rsidRPr="00651F26">
              <w:rPr>
                <w:b/>
              </w:rPr>
              <w:t>TOTAL</w:t>
            </w:r>
          </w:p>
        </w:tc>
        <w:tc>
          <w:tcPr>
            <w:tcW w:w="970" w:type="pct"/>
            <w:vAlign w:val="top"/>
          </w:tcPr>
          <w:p w14:paraId="69CB3E66" w14:textId="2CC537E8" w:rsidR="00651F26" w:rsidRPr="00651F26" w:rsidRDefault="00651F26" w:rsidP="00651F26">
            <w:pPr>
              <w:pStyle w:val="Body"/>
              <w:spacing w:before="60" w:after="60"/>
              <w:jc w:val="right"/>
              <w:rPr>
                <w:b/>
              </w:rPr>
            </w:pPr>
          </w:p>
        </w:tc>
        <w:tc>
          <w:tcPr>
            <w:tcW w:w="970" w:type="pct"/>
            <w:vAlign w:val="top"/>
          </w:tcPr>
          <w:p w14:paraId="3525B6AE" w14:textId="24FE7A54" w:rsidR="00651F26" w:rsidRPr="00651F26" w:rsidRDefault="00651F26" w:rsidP="00651F26">
            <w:pPr>
              <w:pStyle w:val="Body"/>
              <w:spacing w:before="60" w:after="60"/>
              <w:jc w:val="right"/>
              <w:rPr>
                <w:b/>
              </w:rPr>
            </w:pPr>
          </w:p>
        </w:tc>
        <w:tc>
          <w:tcPr>
            <w:tcW w:w="970" w:type="pct"/>
            <w:vAlign w:val="top"/>
          </w:tcPr>
          <w:p w14:paraId="02DE1312" w14:textId="51A7A116" w:rsidR="00651F26" w:rsidRPr="00651F26" w:rsidRDefault="00651F26" w:rsidP="00651F26">
            <w:pPr>
              <w:pStyle w:val="Body"/>
              <w:spacing w:before="60" w:after="60"/>
              <w:jc w:val="right"/>
              <w:rPr>
                <w:b/>
              </w:rPr>
            </w:pPr>
          </w:p>
        </w:tc>
      </w:tr>
    </w:tbl>
    <w:p w14:paraId="5CF62BA6" w14:textId="261D116A" w:rsidR="00651F26" w:rsidRPr="00651F26" w:rsidRDefault="00651F26" w:rsidP="00651F26">
      <w:pPr>
        <w:pStyle w:val="Body"/>
        <w:spacing w:before="240"/>
      </w:pPr>
      <w:r w:rsidRPr="00651F26">
        <w:rPr>
          <w:b/>
        </w:rPr>
        <w:t>Result?</w:t>
      </w:r>
      <w:r w:rsidRPr="00651F26">
        <w:t xml:space="preserve"> </w:t>
      </w:r>
      <w:r w:rsidRPr="00651F26">
        <w:tab/>
      </w:r>
      <w:r>
        <w:tab/>
      </w:r>
      <w:r w:rsidRPr="00651F26">
        <w:rPr>
          <w:b/>
        </w:rPr>
        <w:t>QUANTITY 65</w:t>
      </w:r>
      <w:r w:rsidRPr="00651F26">
        <w:t xml:space="preserve"> </w:t>
      </w:r>
    </w:p>
    <w:p w14:paraId="4065CCBE" w14:textId="782F33BC" w:rsidR="00651F26" w:rsidRPr="00651F26" w:rsidRDefault="00651F26" w:rsidP="00651F26">
      <w:pPr>
        <w:pStyle w:val="Body"/>
      </w:pPr>
      <w:r w:rsidRPr="00651F26">
        <w:rPr>
          <w:b/>
        </w:rPr>
        <w:t>TOTAL PRICE</w:t>
      </w:r>
      <w:r w:rsidRPr="00651F26">
        <w:tab/>
      </w:r>
      <w:r>
        <w:tab/>
        <w:t>Protea $151.00</w:t>
      </w:r>
      <w:r>
        <w:tab/>
        <w:t>Banksia $104.25</w:t>
      </w:r>
      <w:r>
        <w:tab/>
        <w:t xml:space="preserve">Wattle </w:t>
      </w:r>
      <w:r w:rsidRPr="00651F26">
        <w:t>$105.00</w:t>
      </w:r>
    </w:p>
    <w:p w14:paraId="262B76EC" w14:textId="1F454B48" w:rsidR="00DF7186" w:rsidRPr="00651F26" w:rsidRDefault="00DF7186" w:rsidP="00651F26">
      <w:pPr>
        <w:pStyle w:val="Body"/>
        <w:spacing w:before="360"/>
      </w:pPr>
      <w:r w:rsidRPr="00651F26">
        <w:t>Click into Sheet 2 and en</w:t>
      </w:r>
      <w:r w:rsidR="0016738A" w:rsidRPr="00651F26">
        <w:t>ter the following information:</w:t>
      </w:r>
    </w:p>
    <w:p w14:paraId="449B0239" w14:textId="679D937B" w:rsidR="00DF7186" w:rsidRDefault="00DF7186" w:rsidP="00B945D6">
      <w:pPr>
        <w:pStyle w:val="Body"/>
        <w:spacing w:after="120"/>
      </w:pPr>
      <w:r>
        <w:t xml:space="preserve">Name this sheet </w:t>
      </w:r>
      <w:r w:rsidRPr="00651F26">
        <w:rPr>
          <w:b/>
        </w:rPr>
        <w:t xml:space="preserve">Profit </w:t>
      </w:r>
      <w:r>
        <w:t>then calculate the profit/loss</w:t>
      </w:r>
      <w:r w:rsidR="00651F26">
        <w:t>:</w:t>
      </w:r>
    </w:p>
    <w:p w14:paraId="0693C464" w14:textId="46DC0799" w:rsidR="006E1063" w:rsidRDefault="006E1063" w:rsidP="006E1063">
      <w:pPr>
        <w:pStyle w:val="Caption"/>
        <w:keepNext/>
        <w:spacing w:after="120"/>
      </w:pPr>
      <w:r>
        <w:t>Table</w:t>
      </w:r>
      <w:r w:rsidR="009C43DF">
        <w:t xml:space="preserve"> 21:</w:t>
      </w:r>
      <w:r>
        <w:t xml:space="preserve"> </w:t>
      </w:r>
      <w:r w:rsidRPr="002E40F6">
        <w:t>Profit data</w:t>
      </w:r>
    </w:p>
    <w:tbl>
      <w:tblPr>
        <w:tblStyle w:val="TableGrid"/>
        <w:tblW w:w="3928" w:type="pct"/>
        <w:tblLook w:val="0480" w:firstRow="0" w:lastRow="0" w:firstColumn="1" w:lastColumn="0" w:noHBand="0" w:noVBand="1"/>
      </w:tblPr>
      <w:tblGrid>
        <w:gridCol w:w="461"/>
        <w:gridCol w:w="2593"/>
        <w:gridCol w:w="2015"/>
        <w:gridCol w:w="2014"/>
      </w:tblGrid>
      <w:tr w:rsidR="00B945D6" w14:paraId="0CB3A69F" w14:textId="77777777" w:rsidTr="00B945D6">
        <w:tc>
          <w:tcPr>
            <w:tcW w:w="325" w:type="pct"/>
            <w:vAlign w:val="top"/>
          </w:tcPr>
          <w:p w14:paraId="352E23A5" w14:textId="77777777" w:rsidR="00B945D6" w:rsidRPr="009A7F54" w:rsidRDefault="00B945D6" w:rsidP="007060DC">
            <w:pPr>
              <w:pStyle w:val="Body"/>
              <w:spacing w:before="60" w:after="60"/>
              <w:rPr>
                <w:b/>
              </w:rPr>
            </w:pPr>
          </w:p>
        </w:tc>
        <w:tc>
          <w:tcPr>
            <w:tcW w:w="1830" w:type="pct"/>
            <w:vAlign w:val="top"/>
          </w:tcPr>
          <w:p w14:paraId="461A3E1E" w14:textId="77777777" w:rsidR="00B945D6" w:rsidRPr="00EC364D" w:rsidRDefault="00B945D6" w:rsidP="007060DC">
            <w:pPr>
              <w:pStyle w:val="Body"/>
              <w:spacing w:before="60" w:after="60"/>
              <w:jc w:val="center"/>
              <w:rPr>
                <w:b/>
              </w:rPr>
            </w:pPr>
            <w:r w:rsidRPr="00EC364D">
              <w:rPr>
                <w:b/>
              </w:rPr>
              <w:t>A</w:t>
            </w:r>
          </w:p>
        </w:tc>
        <w:tc>
          <w:tcPr>
            <w:tcW w:w="1422" w:type="pct"/>
            <w:vAlign w:val="top"/>
          </w:tcPr>
          <w:p w14:paraId="77CDE22E" w14:textId="77777777" w:rsidR="00B945D6" w:rsidRPr="00EC364D" w:rsidRDefault="00B945D6" w:rsidP="007060DC">
            <w:pPr>
              <w:pStyle w:val="Body"/>
              <w:spacing w:before="60" w:after="60"/>
              <w:jc w:val="center"/>
              <w:rPr>
                <w:b/>
              </w:rPr>
            </w:pPr>
            <w:r w:rsidRPr="00EC364D">
              <w:rPr>
                <w:b/>
              </w:rPr>
              <w:t>B</w:t>
            </w:r>
          </w:p>
        </w:tc>
        <w:tc>
          <w:tcPr>
            <w:tcW w:w="1422" w:type="pct"/>
            <w:vAlign w:val="top"/>
          </w:tcPr>
          <w:p w14:paraId="306B0462" w14:textId="77777777" w:rsidR="00B945D6" w:rsidRPr="00EC364D" w:rsidRDefault="00B945D6" w:rsidP="007060DC">
            <w:pPr>
              <w:pStyle w:val="Body"/>
              <w:spacing w:before="60" w:after="60"/>
              <w:jc w:val="center"/>
              <w:rPr>
                <w:b/>
              </w:rPr>
            </w:pPr>
            <w:r w:rsidRPr="00EC364D">
              <w:rPr>
                <w:b/>
              </w:rPr>
              <w:t>C</w:t>
            </w:r>
          </w:p>
        </w:tc>
      </w:tr>
      <w:tr w:rsidR="00B945D6" w14:paraId="10420CD5" w14:textId="77777777" w:rsidTr="00B945D6">
        <w:tc>
          <w:tcPr>
            <w:tcW w:w="325" w:type="pct"/>
            <w:vAlign w:val="top"/>
          </w:tcPr>
          <w:p w14:paraId="630BE4F8" w14:textId="77777777" w:rsidR="00B945D6" w:rsidRPr="009A7F54" w:rsidRDefault="00B945D6" w:rsidP="007060DC">
            <w:pPr>
              <w:pStyle w:val="Body"/>
              <w:spacing w:before="60" w:after="60"/>
              <w:rPr>
                <w:b/>
              </w:rPr>
            </w:pPr>
            <w:r w:rsidRPr="009A7F54">
              <w:rPr>
                <w:b/>
              </w:rPr>
              <w:t>1</w:t>
            </w:r>
          </w:p>
        </w:tc>
        <w:tc>
          <w:tcPr>
            <w:tcW w:w="1830" w:type="pct"/>
            <w:vAlign w:val="top"/>
          </w:tcPr>
          <w:p w14:paraId="5A5BFBAC" w14:textId="77777777" w:rsidR="00B945D6" w:rsidRPr="00651F26" w:rsidRDefault="00B945D6" w:rsidP="007060DC">
            <w:pPr>
              <w:pStyle w:val="Body"/>
              <w:spacing w:before="60" w:after="60"/>
            </w:pPr>
            <w:r w:rsidRPr="00651F26">
              <w:t>Waratah Nursery</w:t>
            </w:r>
          </w:p>
        </w:tc>
        <w:tc>
          <w:tcPr>
            <w:tcW w:w="1422" w:type="pct"/>
            <w:vAlign w:val="top"/>
          </w:tcPr>
          <w:p w14:paraId="15D2DFCF" w14:textId="77777777" w:rsidR="00B945D6" w:rsidRPr="00651F26" w:rsidRDefault="00B945D6" w:rsidP="007060DC">
            <w:pPr>
              <w:pStyle w:val="Body"/>
              <w:spacing w:before="60" w:after="60"/>
            </w:pPr>
          </w:p>
        </w:tc>
        <w:tc>
          <w:tcPr>
            <w:tcW w:w="1422" w:type="pct"/>
            <w:vAlign w:val="top"/>
          </w:tcPr>
          <w:p w14:paraId="55E0D85F" w14:textId="77777777" w:rsidR="00B945D6" w:rsidRPr="00651F26" w:rsidRDefault="00B945D6" w:rsidP="007060DC">
            <w:pPr>
              <w:pStyle w:val="Body"/>
              <w:spacing w:before="60" w:after="60"/>
            </w:pPr>
          </w:p>
        </w:tc>
      </w:tr>
      <w:tr w:rsidR="00B945D6" w14:paraId="33DB90CB" w14:textId="77777777" w:rsidTr="00B945D6">
        <w:tc>
          <w:tcPr>
            <w:tcW w:w="325" w:type="pct"/>
            <w:vAlign w:val="top"/>
          </w:tcPr>
          <w:p w14:paraId="50F30BA3" w14:textId="77777777" w:rsidR="00B945D6" w:rsidRPr="009A7F54" w:rsidRDefault="00B945D6" w:rsidP="007060DC">
            <w:pPr>
              <w:pStyle w:val="Body"/>
              <w:spacing w:before="60" w:after="60"/>
              <w:rPr>
                <w:b/>
              </w:rPr>
            </w:pPr>
            <w:r w:rsidRPr="009A7F54">
              <w:rPr>
                <w:b/>
              </w:rPr>
              <w:t>2</w:t>
            </w:r>
          </w:p>
        </w:tc>
        <w:tc>
          <w:tcPr>
            <w:tcW w:w="1830" w:type="pct"/>
            <w:vAlign w:val="top"/>
          </w:tcPr>
          <w:p w14:paraId="17125844" w14:textId="77777777" w:rsidR="00B945D6" w:rsidRPr="00651F26" w:rsidRDefault="00B945D6" w:rsidP="007060DC">
            <w:pPr>
              <w:pStyle w:val="Body"/>
              <w:spacing w:before="60" w:after="60"/>
            </w:pPr>
          </w:p>
        </w:tc>
        <w:tc>
          <w:tcPr>
            <w:tcW w:w="1422" w:type="pct"/>
            <w:vAlign w:val="top"/>
          </w:tcPr>
          <w:p w14:paraId="35D0D955" w14:textId="77777777" w:rsidR="00B945D6" w:rsidRPr="00651F26" w:rsidRDefault="00B945D6" w:rsidP="007060DC">
            <w:pPr>
              <w:pStyle w:val="Body"/>
              <w:spacing w:before="60" w:after="60"/>
            </w:pPr>
          </w:p>
        </w:tc>
        <w:tc>
          <w:tcPr>
            <w:tcW w:w="1422" w:type="pct"/>
            <w:vAlign w:val="top"/>
          </w:tcPr>
          <w:p w14:paraId="282E674D" w14:textId="77777777" w:rsidR="00B945D6" w:rsidRPr="00651F26" w:rsidRDefault="00B945D6" w:rsidP="007060DC">
            <w:pPr>
              <w:pStyle w:val="Body"/>
              <w:spacing w:before="60" w:after="60"/>
            </w:pPr>
          </w:p>
        </w:tc>
      </w:tr>
      <w:tr w:rsidR="00B945D6" w14:paraId="7BAECD11" w14:textId="77777777" w:rsidTr="00B945D6">
        <w:tc>
          <w:tcPr>
            <w:tcW w:w="325" w:type="pct"/>
            <w:vAlign w:val="top"/>
          </w:tcPr>
          <w:p w14:paraId="094E9A3C" w14:textId="77777777" w:rsidR="00B945D6" w:rsidRPr="00EC364D" w:rsidRDefault="00B945D6" w:rsidP="00B945D6">
            <w:pPr>
              <w:pStyle w:val="Body"/>
              <w:spacing w:before="60" w:after="60"/>
              <w:rPr>
                <w:b/>
              </w:rPr>
            </w:pPr>
            <w:r>
              <w:rPr>
                <w:b/>
              </w:rPr>
              <w:t>3</w:t>
            </w:r>
          </w:p>
        </w:tc>
        <w:tc>
          <w:tcPr>
            <w:tcW w:w="1830" w:type="pct"/>
            <w:shd w:val="clear" w:color="auto" w:fill="D9D9D9" w:themeFill="background1" w:themeFillShade="D9"/>
            <w:vAlign w:val="top"/>
          </w:tcPr>
          <w:p w14:paraId="277FA526" w14:textId="3913F82D" w:rsidR="00B945D6" w:rsidRPr="00B945D6" w:rsidRDefault="00B945D6" w:rsidP="00B945D6">
            <w:pPr>
              <w:pStyle w:val="TableHeader1"/>
              <w:jc w:val="both"/>
              <w:rPr>
                <w:color w:val="auto"/>
              </w:rPr>
            </w:pPr>
          </w:p>
        </w:tc>
        <w:tc>
          <w:tcPr>
            <w:tcW w:w="1422" w:type="pct"/>
            <w:shd w:val="clear" w:color="auto" w:fill="D9D9D9" w:themeFill="background1" w:themeFillShade="D9"/>
            <w:vAlign w:val="top"/>
          </w:tcPr>
          <w:p w14:paraId="66EF62DE" w14:textId="6CFE7BD8" w:rsidR="00B945D6" w:rsidRPr="00B945D6" w:rsidRDefault="00B945D6" w:rsidP="00B945D6">
            <w:pPr>
              <w:pStyle w:val="TableHeader1"/>
              <w:jc w:val="both"/>
              <w:rPr>
                <w:color w:val="auto"/>
              </w:rPr>
            </w:pPr>
            <w:r w:rsidRPr="00B945D6">
              <w:rPr>
                <w:color w:val="auto"/>
              </w:rPr>
              <w:t>Plants/Seedlings</w:t>
            </w:r>
          </w:p>
        </w:tc>
        <w:tc>
          <w:tcPr>
            <w:tcW w:w="1422" w:type="pct"/>
            <w:shd w:val="clear" w:color="auto" w:fill="D9D9D9" w:themeFill="background1" w:themeFillShade="D9"/>
            <w:vAlign w:val="top"/>
          </w:tcPr>
          <w:p w14:paraId="08B0C41B" w14:textId="6F337CD0" w:rsidR="00B945D6" w:rsidRPr="00B945D6" w:rsidRDefault="00B945D6" w:rsidP="00B945D6">
            <w:pPr>
              <w:pStyle w:val="TableHeader1"/>
              <w:jc w:val="both"/>
              <w:rPr>
                <w:color w:val="auto"/>
              </w:rPr>
            </w:pPr>
            <w:r w:rsidRPr="00B945D6">
              <w:rPr>
                <w:color w:val="auto"/>
              </w:rPr>
              <w:t>Pots/Ponds</w:t>
            </w:r>
          </w:p>
        </w:tc>
      </w:tr>
      <w:tr w:rsidR="00B945D6" w14:paraId="0A1B1420" w14:textId="77777777" w:rsidTr="00B945D6">
        <w:tc>
          <w:tcPr>
            <w:tcW w:w="325" w:type="pct"/>
            <w:vAlign w:val="top"/>
          </w:tcPr>
          <w:p w14:paraId="7BFE0D78" w14:textId="77777777" w:rsidR="00B945D6" w:rsidRPr="00EC364D" w:rsidRDefault="00B945D6" w:rsidP="00B945D6">
            <w:pPr>
              <w:pStyle w:val="Body"/>
              <w:spacing w:before="60" w:after="60"/>
              <w:rPr>
                <w:b/>
              </w:rPr>
            </w:pPr>
            <w:r>
              <w:rPr>
                <w:b/>
              </w:rPr>
              <w:t>4</w:t>
            </w:r>
          </w:p>
        </w:tc>
        <w:tc>
          <w:tcPr>
            <w:tcW w:w="1830" w:type="pct"/>
            <w:vAlign w:val="top"/>
          </w:tcPr>
          <w:p w14:paraId="5C57AC67" w14:textId="5E11B1A4" w:rsidR="00B945D6" w:rsidRPr="00B945D6" w:rsidRDefault="00B945D6" w:rsidP="00B945D6">
            <w:pPr>
              <w:pStyle w:val="Body"/>
              <w:spacing w:before="60" w:after="60"/>
            </w:pPr>
            <w:r w:rsidRPr="00B945D6">
              <w:t>Income</w:t>
            </w:r>
          </w:p>
        </w:tc>
        <w:tc>
          <w:tcPr>
            <w:tcW w:w="1422" w:type="pct"/>
            <w:vAlign w:val="top"/>
          </w:tcPr>
          <w:p w14:paraId="2A7DD658" w14:textId="7FDC1365" w:rsidR="00B945D6" w:rsidRPr="00B945D6" w:rsidRDefault="00B945D6" w:rsidP="00B945D6">
            <w:pPr>
              <w:pStyle w:val="Body"/>
              <w:spacing w:before="60" w:after="60"/>
              <w:jc w:val="right"/>
            </w:pPr>
            <w:r w:rsidRPr="00B945D6">
              <w:t>3500.00</w:t>
            </w:r>
          </w:p>
        </w:tc>
        <w:tc>
          <w:tcPr>
            <w:tcW w:w="1422" w:type="pct"/>
            <w:vAlign w:val="top"/>
          </w:tcPr>
          <w:p w14:paraId="3894A92A" w14:textId="2A70DCF2" w:rsidR="00B945D6" w:rsidRPr="00B945D6" w:rsidRDefault="00B945D6" w:rsidP="00B945D6">
            <w:pPr>
              <w:pStyle w:val="Body"/>
              <w:spacing w:before="60" w:after="60"/>
              <w:jc w:val="right"/>
            </w:pPr>
            <w:r w:rsidRPr="00B945D6">
              <w:t>6034.00</w:t>
            </w:r>
          </w:p>
        </w:tc>
      </w:tr>
      <w:tr w:rsidR="00B945D6" w14:paraId="27BEF24C" w14:textId="77777777" w:rsidTr="00B945D6">
        <w:tc>
          <w:tcPr>
            <w:tcW w:w="325" w:type="pct"/>
            <w:vAlign w:val="top"/>
          </w:tcPr>
          <w:p w14:paraId="4BDFB7B6" w14:textId="77777777" w:rsidR="00B945D6" w:rsidRPr="00EC364D" w:rsidRDefault="00B945D6" w:rsidP="00B945D6">
            <w:pPr>
              <w:pStyle w:val="Body"/>
              <w:spacing w:before="60" w:after="60"/>
              <w:rPr>
                <w:b/>
              </w:rPr>
            </w:pPr>
            <w:r>
              <w:rPr>
                <w:b/>
              </w:rPr>
              <w:t>5</w:t>
            </w:r>
          </w:p>
        </w:tc>
        <w:tc>
          <w:tcPr>
            <w:tcW w:w="1830" w:type="pct"/>
            <w:vAlign w:val="top"/>
          </w:tcPr>
          <w:p w14:paraId="6097A1C6" w14:textId="0C754406" w:rsidR="00B945D6" w:rsidRPr="00B945D6" w:rsidRDefault="00B945D6" w:rsidP="00B945D6">
            <w:pPr>
              <w:pStyle w:val="Body"/>
              <w:spacing w:before="60" w:after="60"/>
            </w:pPr>
            <w:r w:rsidRPr="00B945D6">
              <w:t>Expenditure</w:t>
            </w:r>
          </w:p>
        </w:tc>
        <w:tc>
          <w:tcPr>
            <w:tcW w:w="1422" w:type="pct"/>
            <w:vAlign w:val="top"/>
          </w:tcPr>
          <w:p w14:paraId="34260EE8" w14:textId="0E7FB043" w:rsidR="00B945D6" w:rsidRPr="00B945D6" w:rsidRDefault="00B945D6" w:rsidP="00B945D6">
            <w:pPr>
              <w:pStyle w:val="Body"/>
              <w:spacing w:before="60" w:after="60"/>
              <w:jc w:val="right"/>
            </w:pPr>
            <w:r w:rsidRPr="00B945D6">
              <w:t>2568.00</w:t>
            </w:r>
          </w:p>
        </w:tc>
        <w:tc>
          <w:tcPr>
            <w:tcW w:w="1422" w:type="pct"/>
            <w:vAlign w:val="top"/>
          </w:tcPr>
          <w:p w14:paraId="3316BC4A" w14:textId="4AF88DBA" w:rsidR="00B945D6" w:rsidRPr="00B945D6" w:rsidRDefault="00B945D6" w:rsidP="00B945D6">
            <w:pPr>
              <w:pStyle w:val="Body"/>
              <w:spacing w:before="60" w:after="60"/>
              <w:jc w:val="right"/>
            </w:pPr>
            <w:r w:rsidRPr="00B945D6">
              <w:t>3976.50</w:t>
            </w:r>
          </w:p>
        </w:tc>
      </w:tr>
      <w:tr w:rsidR="00B945D6" w14:paraId="76A6CB9F" w14:textId="77777777" w:rsidTr="00B945D6">
        <w:tc>
          <w:tcPr>
            <w:tcW w:w="325" w:type="pct"/>
            <w:vAlign w:val="top"/>
          </w:tcPr>
          <w:p w14:paraId="63621E4E" w14:textId="77777777" w:rsidR="00B945D6" w:rsidRPr="00EC364D" w:rsidRDefault="00B945D6" w:rsidP="00B945D6">
            <w:pPr>
              <w:pStyle w:val="Body"/>
              <w:spacing w:before="60" w:after="60"/>
              <w:rPr>
                <w:b/>
              </w:rPr>
            </w:pPr>
            <w:r>
              <w:rPr>
                <w:b/>
              </w:rPr>
              <w:t>6</w:t>
            </w:r>
          </w:p>
        </w:tc>
        <w:tc>
          <w:tcPr>
            <w:tcW w:w="1830" w:type="pct"/>
            <w:vAlign w:val="top"/>
          </w:tcPr>
          <w:p w14:paraId="4631883A" w14:textId="1283F001" w:rsidR="00B945D6" w:rsidRPr="00B945D6" w:rsidRDefault="00B945D6" w:rsidP="00B945D6">
            <w:pPr>
              <w:pStyle w:val="Body"/>
              <w:spacing w:before="60" w:after="60"/>
            </w:pPr>
            <w:r w:rsidRPr="00B945D6">
              <w:t>Profit/Loss</w:t>
            </w:r>
          </w:p>
        </w:tc>
        <w:tc>
          <w:tcPr>
            <w:tcW w:w="1422" w:type="pct"/>
            <w:vAlign w:val="top"/>
          </w:tcPr>
          <w:p w14:paraId="7543F681" w14:textId="594569BB" w:rsidR="00B945D6" w:rsidRPr="00B945D6" w:rsidRDefault="00B945D6" w:rsidP="00B945D6">
            <w:pPr>
              <w:pStyle w:val="Body"/>
              <w:spacing w:before="60" w:after="60"/>
              <w:jc w:val="right"/>
            </w:pPr>
            <w:r w:rsidRPr="00B945D6">
              <w:t>=b3-b4</w:t>
            </w:r>
          </w:p>
        </w:tc>
        <w:tc>
          <w:tcPr>
            <w:tcW w:w="1422" w:type="pct"/>
            <w:vAlign w:val="top"/>
          </w:tcPr>
          <w:p w14:paraId="4B54A01C" w14:textId="3BB99CB5" w:rsidR="00B945D6" w:rsidRPr="00B945D6" w:rsidRDefault="00B945D6" w:rsidP="00B945D6">
            <w:pPr>
              <w:pStyle w:val="Body"/>
              <w:spacing w:before="60" w:after="60"/>
              <w:jc w:val="right"/>
            </w:pPr>
            <w:r w:rsidRPr="00B945D6">
              <w:t>=c3-c4</w:t>
            </w:r>
          </w:p>
        </w:tc>
      </w:tr>
    </w:tbl>
    <w:p w14:paraId="1280CDCB" w14:textId="2C88D3F6" w:rsidR="00651F26" w:rsidRDefault="00B945D6" w:rsidP="00B945D6">
      <w:pPr>
        <w:pStyle w:val="Body"/>
        <w:spacing w:before="240"/>
      </w:pPr>
      <w:r w:rsidRPr="00B945D6">
        <w:rPr>
          <w:b/>
        </w:rPr>
        <w:t>Result</w:t>
      </w:r>
      <w:r w:rsidR="00651F26" w:rsidRPr="00B945D6">
        <w:rPr>
          <w:b/>
        </w:rPr>
        <w:t>?</w:t>
      </w:r>
      <w:r w:rsidR="00651F26">
        <w:tab/>
      </w:r>
      <w:r>
        <w:tab/>
      </w:r>
      <w:r w:rsidR="00651F26">
        <w:t>Plants/Seedlings</w:t>
      </w:r>
      <w:r>
        <w:t xml:space="preserve"> </w:t>
      </w:r>
      <w:r w:rsidR="00651F26">
        <w:t>$932.00</w:t>
      </w:r>
      <w:r w:rsidR="00651F26">
        <w:tab/>
      </w:r>
      <w:r>
        <w:tab/>
      </w:r>
      <w:r w:rsidRPr="00B945D6">
        <w:rPr>
          <w:b/>
        </w:rPr>
        <w:t>Profit:</w:t>
      </w:r>
    </w:p>
    <w:p w14:paraId="69602937" w14:textId="43678780" w:rsidR="00B945D6" w:rsidRDefault="00651F26" w:rsidP="006E1063">
      <w:pPr>
        <w:pStyle w:val="Body"/>
        <w:ind w:left="1440" w:firstLine="720"/>
      </w:pPr>
      <w:r>
        <w:t>Pots/Ponds</w:t>
      </w:r>
      <w:r w:rsidR="00B945D6">
        <w:t xml:space="preserve"> </w:t>
      </w:r>
      <w:r>
        <w:t>$2057.50</w:t>
      </w:r>
      <w:r>
        <w:tab/>
      </w:r>
      <w:r w:rsidR="00B945D6">
        <w:tab/>
      </w:r>
      <w:r w:rsidR="00B945D6">
        <w:tab/>
      </w:r>
      <w:r w:rsidRPr="00B945D6">
        <w:rPr>
          <w:b/>
        </w:rPr>
        <w:t>Profit</w:t>
      </w:r>
      <w:r w:rsidR="00B945D6" w:rsidRPr="00B945D6">
        <w:rPr>
          <w:b/>
        </w:rPr>
        <w:t>:</w:t>
      </w:r>
      <w:r w:rsidR="00B945D6">
        <w:br w:type="page"/>
      </w:r>
    </w:p>
    <w:p w14:paraId="04052519" w14:textId="4763FCEB" w:rsidR="00DF7186" w:rsidRDefault="00DF7186" w:rsidP="00B945D6">
      <w:pPr>
        <w:pStyle w:val="Body"/>
        <w:spacing w:after="120"/>
      </w:pPr>
      <w:r w:rsidRPr="00DF7186">
        <w:lastRenderedPageBreak/>
        <w:t>Of course, the AVERAGE function is easier</w:t>
      </w:r>
      <w:r w:rsidR="0016738A">
        <w:t>.</w:t>
      </w:r>
    </w:p>
    <w:p w14:paraId="61EA9A23" w14:textId="4CFBC618" w:rsidR="00796B3A" w:rsidRDefault="00796B3A" w:rsidP="00796B3A">
      <w:pPr>
        <w:pStyle w:val="Caption"/>
        <w:keepNext/>
        <w:spacing w:after="120"/>
      </w:pPr>
      <w:r>
        <w:t>Table</w:t>
      </w:r>
      <w:r>
        <w:t xml:space="preserve"> 22</w:t>
      </w:r>
      <w:r>
        <w:t xml:space="preserve">: </w:t>
      </w:r>
      <w:r>
        <w:t>Average function</w:t>
      </w:r>
    </w:p>
    <w:tbl>
      <w:tblPr>
        <w:tblStyle w:val="TableGrid"/>
        <w:tblW w:w="5000" w:type="pct"/>
        <w:tblLayout w:type="fixed"/>
        <w:tblLook w:val="0480" w:firstRow="0" w:lastRow="0" w:firstColumn="1" w:lastColumn="0" w:noHBand="0" w:noVBand="1"/>
      </w:tblPr>
      <w:tblGrid>
        <w:gridCol w:w="400"/>
        <w:gridCol w:w="2002"/>
        <w:gridCol w:w="1421"/>
        <w:gridCol w:w="1558"/>
        <w:gridCol w:w="1560"/>
        <w:gridCol w:w="2075"/>
      </w:tblGrid>
      <w:tr w:rsidR="00B945D6" w14:paraId="122FC776" w14:textId="2D5336C4" w:rsidTr="00B945D6">
        <w:tc>
          <w:tcPr>
            <w:tcW w:w="222" w:type="pct"/>
            <w:vAlign w:val="top"/>
          </w:tcPr>
          <w:p w14:paraId="41F119B9" w14:textId="77777777" w:rsidR="00B945D6" w:rsidRPr="009A7F54" w:rsidRDefault="00B945D6" w:rsidP="007060DC">
            <w:pPr>
              <w:pStyle w:val="Body"/>
              <w:spacing w:before="60" w:after="60"/>
              <w:rPr>
                <w:b/>
              </w:rPr>
            </w:pPr>
          </w:p>
        </w:tc>
        <w:tc>
          <w:tcPr>
            <w:tcW w:w="1110" w:type="pct"/>
            <w:vAlign w:val="top"/>
          </w:tcPr>
          <w:p w14:paraId="5974B036" w14:textId="77777777" w:rsidR="00B945D6" w:rsidRPr="00EC364D" w:rsidRDefault="00B945D6" w:rsidP="007060DC">
            <w:pPr>
              <w:pStyle w:val="Body"/>
              <w:spacing w:before="60" w:after="60"/>
              <w:jc w:val="center"/>
              <w:rPr>
                <w:b/>
              </w:rPr>
            </w:pPr>
            <w:r w:rsidRPr="00EC364D">
              <w:rPr>
                <w:b/>
              </w:rPr>
              <w:t>A</w:t>
            </w:r>
          </w:p>
        </w:tc>
        <w:tc>
          <w:tcPr>
            <w:tcW w:w="788" w:type="pct"/>
            <w:vAlign w:val="top"/>
          </w:tcPr>
          <w:p w14:paraId="6C98F7EF" w14:textId="77777777" w:rsidR="00B945D6" w:rsidRPr="00EC364D" w:rsidRDefault="00B945D6" w:rsidP="007060DC">
            <w:pPr>
              <w:pStyle w:val="Body"/>
              <w:spacing w:before="60" w:after="60"/>
              <w:jc w:val="center"/>
              <w:rPr>
                <w:b/>
              </w:rPr>
            </w:pPr>
            <w:r w:rsidRPr="00EC364D">
              <w:rPr>
                <w:b/>
              </w:rPr>
              <w:t>B</w:t>
            </w:r>
          </w:p>
        </w:tc>
        <w:tc>
          <w:tcPr>
            <w:tcW w:w="864" w:type="pct"/>
            <w:vAlign w:val="top"/>
          </w:tcPr>
          <w:p w14:paraId="436C7061" w14:textId="77777777" w:rsidR="00B945D6" w:rsidRPr="00EC364D" w:rsidRDefault="00B945D6" w:rsidP="007060DC">
            <w:pPr>
              <w:pStyle w:val="Body"/>
              <w:spacing w:before="60" w:after="60"/>
              <w:jc w:val="center"/>
              <w:rPr>
                <w:b/>
              </w:rPr>
            </w:pPr>
            <w:r w:rsidRPr="00EC364D">
              <w:rPr>
                <w:b/>
              </w:rPr>
              <w:t>C</w:t>
            </w:r>
          </w:p>
        </w:tc>
        <w:tc>
          <w:tcPr>
            <w:tcW w:w="865" w:type="pct"/>
            <w:vAlign w:val="top"/>
          </w:tcPr>
          <w:p w14:paraId="32200A16" w14:textId="77777777" w:rsidR="00B945D6" w:rsidRPr="00EC364D" w:rsidRDefault="00B945D6" w:rsidP="007060DC">
            <w:pPr>
              <w:pStyle w:val="Body"/>
              <w:spacing w:before="60" w:after="60"/>
              <w:jc w:val="center"/>
              <w:rPr>
                <w:b/>
              </w:rPr>
            </w:pPr>
            <w:r w:rsidRPr="00EC364D">
              <w:rPr>
                <w:b/>
              </w:rPr>
              <w:t>D</w:t>
            </w:r>
          </w:p>
        </w:tc>
        <w:tc>
          <w:tcPr>
            <w:tcW w:w="1151" w:type="pct"/>
          </w:tcPr>
          <w:p w14:paraId="6C68C5E2" w14:textId="34C0471A" w:rsidR="00B945D6" w:rsidRPr="00EC364D" w:rsidRDefault="00B945D6" w:rsidP="007060DC">
            <w:pPr>
              <w:pStyle w:val="Body"/>
              <w:spacing w:before="60" w:after="60"/>
              <w:jc w:val="center"/>
              <w:rPr>
                <w:b/>
              </w:rPr>
            </w:pPr>
            <w:r>
              <w:rPr>
                <w:b/>
              </w:rPr>
              <w:t>E</w:t>
            </w:r>
          </w:p>
        </w:tc>
      </w:tr>
      <w:tr w:rsidR="00B945D6" w14:paraId="59624550" w14:textId="0A7C504A" w:rsidTr="00B945D6">
        <w:tc>
          <w:tcPr>
            <w:tcW w:w="222" w:type="pct"/>
            <w:vAlign w:val="top"/>
          </w:tcPr>
          <w:p w14:paraId="4E03A8B2" w14:textId="77777777" w:rsidR="00B945D6" w:rsidRPr="009A7F54" w:rsidRDefault="00B945D6" w:rsidP="00B945D6">
            <w:pPr>
              <w:pStyle w:val="Body"/>
              <w:spacing w:before="60" w:after="60"/>
              <w:rPr>
                <w:b/>
              </w:rPr>
            </w:pPr>
            <w:r w:rsidRPr="009A7F54">
              <w:rPr>
                <w:b/>
              </w:rPr>
              <w:t>1</w:t>
            </w:r>
          </w:p>
        </w:tc>
        <w:tc>
          <w:tcPr>
            <w:tcW w:w="1110" w:type="pct"/>
            <w:shd w:val="clear" w:color="auto" w:fill="D9D9D9" w:themeFill="background1" w:themeFillShade="D9"/>
            <w:vAlign w:val="top"/>
          </w:tcPr>
          <w:p w14:paraId="7D6BA2A8" w14:textId="253BFC99" w:rsidR="00B945D6" w:rsidRPr="00B945D6" w:rsidRDefault="00B945D6" w:rsidP="00B945D6">
            <w:pPr>
              <w:pStyle w:val="TableHeader1"/>
              <w:rPr>
                <w:color w:val="auto"/>
              </w:rPr>
            </w:pPr>
            <w:r w:rsidRPr="00B945D6">
              <w:rPr>
                <w:color w:val="auto"/>
              </w:rPr>
              <w:t>STUDENT</w:t>
            </w:r>
          </w:p>
        </w:tc>
        <w:tc>
          <w:tcPr>
            <w:tcW w:w="788" w:type="pct"/>
            <w:shd w:val="clear" w:color="auto" w:fill="D9D9D9" w:themeFill="background1" w:themeFillShade="D9"/>
            <w:vAlign w:val="top"/>
          </w:tcPr>
          <w:p w14:paraId="254BF9C0" w14:textId="095637B4" w:rsidR="00B945D6" w:rsidRPr="00B945D6" w:rsidRDefault="00B945D6" w:rsidP="00B945D6">
            <w:pPr>
              <w:pStyle w:val="TableHeader1"/>
              <w:rPr>
                <w:color w:val="auto"/>
              </w:rPr>
            </w:pPr>
            <w:r w:rsidRPr="00B945D6">
              <w:rPr>
                <w:color w:val="auto"/>
              </w:rPr>
              <w:t>S/SHEET</w:t>
            </w:r>
          </w:p>
        </w:tc>
        <w:tc>
          <w:tcPr>
            <w:tcW w:w="864" w:type="pct"/>
            <w:shd w:val="clear" w:color="auto" w:fill="D9D9D9" w:themeFill="background1" w:themeFillShade="D9"/>
            <w:vAlign w:val="top"/>
          </w:tcPr>
          <w:p w14:paraId="6EB8F1D2" w14:textId="4BA397C2" w:rsidR="00B945D6" w:rsidRPr="00B945D6" w:rsidRDefault="00B945D6" w:rsidP="00B945D6">
            <w:pPr>
              <w:pStyle w:val="TableHeader1"/>
              <w:rPr>
                <w:color w:val="auto"/>
              </w:rPr>
            </w:pPr>
            <w:r w:rsidRPr="00B945D6">
              <w:rPr>
                <w:color w:val="auto"/>
              </w:rPr>
              <w:t>D/BASE</w:t>
            </w:r>
          </w:p>
        </w:tc>
        <w:tc>
          <w:tcPr>
            <w:tcW w:w="865" w:type="pct"/>
            <w:shd w:val="clear" w:color="auto" w:fill="D9D9D9" w:themeFill="background1" w:themeFillShade="D9"/>
            <w:vAlign w:val="top"/>
          </w:tcPr>
          <w:p w14:paraId="4821F289" w14:textId="5E01BD20" w:rsidR="00B945D6" w:rsidRPr="00B945D6" w:rsidRDefault="00B945D6" w:rsidP="00B945D6">
            <w:pPr>
              <w:pStyle w:val="TableHeader1"/>
              <w:rPr>
                <w:color w:val="auto"/>
              </w:rPr>
            </w:pPr>
            <w:r w:rsidRPr="00B945D6">
              <w:rPr>
                <w:color w:val="auto"/>
              </w:rPr>
              <w:t>COMPUTING</w:t>
            </w:r>
          </w:p>
        </w:tc>
        <w:tc>
          <w:tcPr>
            <w:tcW w:w="1151" w:type="pct"/>
            <w:shd w:val="clear" w:color="auto" w:fill="D9D9D9" w:themeFill="background1" w:themeFillShade="D9"/>
            <w:vAlign w:val="top"/>
          </w:tcPr>
          <w:p w14:paraId="5E20CA9F" w14:textId="03C151B1" w:rsidR="00B945D6" w:rsidRPr="00B945D6" w:rsidRDefault="00B945D6" w:rsidP="00B945D6">
            <w:pPr>
              <w:pStyle w:val="TableHeader1"/>
              <w:rPr>
                <w:color w:val="auto"/>
              </w:rPr>
            </w:pPr>
            <w:r w:rsidRPr="00B945D6">
              <w:rPr>
                <w:color w:val="auto"/>
              </w:rPr>
              <w:t>AVERAGE MARK</w:t>
            </w:r>
          </w:p>
        </w:tc>
      </w:tr>
      <w:tr w:rsidR="00B945D6" w14:paraId="791AFD60" w14:textId="2B0A2841" w:rsidTr="00B945D6">
        <w:tc>
          <w:tcPr>
            <w:tcW w:w="222" w:type="pct"/>
            <w:vAlign w:val="top"/>
          </w:tcPr>
          <w:p w14:paraId="2A09FC35" w14:textId="77777777" w:rsidR="00B945D6" w:rsidRPr="009A7F54" w:rsidRDefault="00B945D6" w:rsidP="00B945D6">
            <w:pPr>
              <w:pStyle w:val="Body"/>
              <w:spacing w:before="60" w:after="60"/>
              <w:rPr>
                <w:b/>
              </w:rPr>
            </w:pPr>
            <w:r w:rsidRPr="009A7F54">
              <w:rPr>
                <w:b/>
              </w:rPr>
              <w:t>2</w:t>
            </w:r>
          </w:p>
        </w:tc>
        <w:tc>
          <w:tcPr>
            <w:tcW w:w="1110" w:type="pct"/>
            <w:vAlign w:val="top"/>
          </w:tcPr>
          <w:p w14:paraId="5C1D578B" w14:textId="77777777" w:rsidR="00B945D6" w:rsidRPr="00B945D6" w:rsidRDefault="00B945D6" w:rsidP="00B945D6">
            <w:pPr>
              <w:pStyle w:val="Body"/>
              <w:spacing w:before="60" w:after="60"/>
            </w:pPr>
          </w:p>
        </w:tc>
        <w:tc>
          <w:tcPr>
            <w:tcW w:w="788" w:type="pct"/>
            <w:vAlign w:val="top"/>
          </w:tcPr>
          <w:p w14:paraId="6CB4449D" w14:textId="77777777" w:rsidR="00B945D6" w:rsidRPr="00B945D6" w:rsidRDefault="00B945D6" w:rsidP="00B945D6">
            <w:pPr>
              <w:pStyle w:val="Body"/>
              <w:spacing w:before="60" w:after="60"/>
            </w:pPr>
          </w:p>
        </w:tc>
        <w:tc>
          <w:tcPr>
            <w:tcW w:w="864" w:type="pct"/>
            <w:vAlign w:val="top"/>
          </w:tcPr>
          <w:p w14:paraId="5AB9220F" w14:textId="77777777" w:rsidR="00B945D6" w:rsidRPr="00B945D6" w:rsidRDefault="00B945D6" w:rsidP="00B945D6">
            <w:pPr>
              <w:pStyle w:val="Body"/>
              <w:spacing w:before="60" w:after="60"/>
            </w:pPr>
          </w:p>
        </w:tc>
        <w:tc>
          <w:tcPr>
            <w:tcW w:w="865" w:type="pct"/>
            <w:vAlign w:val="top"/>
          </w:tcPr>
          <w:p w14:paraId="0B5C905D" w14:textId="77777777" w:rsidR="00B945D6" w:rsidRPr="00B945D6" w:rsidRDefault="00B945D6" w:rsidP="00B945D6">
            <w:pPr>
              <w:pStyle w:val="Body"/>
              <w:spacing w:before="60" w:after="60"/>
            </w:pPr>
          </w:p>
        </w:tc>
        <w:tc>
          <w:tcPr>
            <w:tcW w:w="1151" w:type="pct"/>
            <w:vAlign w:val="top"/>
          </w:tcPr>
          <w:p w14:paraId="3FB70E12" w14:textId="77777777" w:rsidR="00B945D6" w:rsidRPr="00B945D6" w:rsidRDefault="00B945D6" w:rsidP="00B945D6">
            <w:pPr>
              <w:pStyle w:val="Body"/>
              <w:spacing w:before="60" w:after="60"/>
            </w:pPr>
          </w:p>
        </w:tc>
      </w:tr>
      <w:tr w:rsidR="00B945D6" w14:paraId="197C6603" w14:textId="6CA394D0" w:rsidTr="00B945D6">
        <w:tc>
          <w:tcPr>
            <w:tcW w:w="222" w:type="pct"/>
            <w:vAlign w:val="top"/>
          </w:tcPr>
          <w:p w14:paraId="1B77318E" w14:textId="77777777" w:rsidR="00B945D6" w:rsidRPr="00EC364D" w:rsidRDefault="00B945D6" w:rsidP="00B945D6">
            <w:pPr>
              <w:pStyle w:val="Body"/>
              <w:spacing w:before="60" w:after="60"/>
              <w:rPr>
                <w:b/>
              </w:rPr>
            </w:pPr>
            <w:r>
              <w:rPr>
                <w:b/>
              </w:rPr>
              <w:t>3</w:t>
            </w:r>
          </w:p>
        </w:tc>
        <w:tc>
          <w:tcPr>
            <w:tcW w:w="1110" w:type="pct"/>
            <w:shd w:val="clear" w:color="auto" w:fill="FFFFFF" w:themeFill="background1"/>
            <w:vAlign w:val="top"/>
          </w:tcPr>
          <w:p w14:paraId="46B4DACB" w14:textId="6325CC9B" w:rsidR="00B945D6" w:rsidRPr="00B945D6" w:rsidRDefault="00B945D6" w:rsidP="00B945D6">
            <w:pPr>
              <w:pStyle w:val="Body"/>
              <w:spacing w:before="60" w:after="60"/>
            </w:pPr>
            <w:r w:rsidRPr="00B945D6">
              <w:t>Julie</w:t>
            </w:r>
          </w:p>
        </w:tc>
        <w:tc>
          <w:tcPr>
            <w:tcW w:w="788" w:type="pct"/>
            <w:shd w:val="clear" w:color="auto" w:fill="FFFFFF" w:themeFill="background1"/>
            <w:vAlign w:val="top"/>
          </w:tcPr>
          <w:p w14:paraId="233A7F28" w14:textId="471B6BB8" w:rsidR="00B945D6" w:rsidRPr="00B945D6" w:rsidRDefault="00B945D6" w:rsidP="00B945D6">
            <w:pPr>
              <w:pStyle w:val="Body"/>
              <w:spacing w:before="60" w:after="60"/>
              <w:jc w:val="right"/>
            </w:pPr>
            <w:r w:rsidRPr="00B945D6">
              <w:t>67</w:t>
            </w:r>
          </w:p>
        </w:tc>
        <w:tc>
          <w:tcPr>
            <w:tcW w:w="864" w:type="pct"/>
            <w:shd w:val="clear" w:color="auto" w:fill="FFFFFF" w:themeFill="background1"/>
            <w:vAlign w:val="top"/>
          </w:tcPr>
          <w:p w14:paraId="162CDA1B" w14:textId="5DC3A882" w:rsidR="00B945D6" w:rsidRPr="00B945D6" w:rsidRDefault="00B945D6" w:rsidP="00B945D6">
            <w:pPr>
              <w:pStyle w:val="Body"/>
              <w:spacing w:before="60" w:after="60"/>
              <w:jc w:val="right"/>
            </w:pPr>
            <w:r w:rsidRPr="00B945D6">
              <w:t>84</w:t>
            </w:r>
          </w:p>
        </w:tc>
        <w:tc>
          <w:tcPr>
            <w:tcW w:w="865" w:type="pct"/>
            <w:shd w:val="clear" w:color="auto" w:fill="FFFFFF" w:themeFill="background1"/>
            <w:vAlign w:val="top"/>
          </w:tcPr>
          <w:p w14:paraId="51B7F69A" w14:textId="2CCB3593" w:rsidR="00B945D6" w:rsidRPr="00B945D6" w:rsidRDefault="00B945D6" w:rsidP="00B945D6">
            <w:pPr>
              <w:pStyle w:val="Body"/>
              <w:spacing w:before="60" w:after="60"/>
              <w:jc w:val="right"/>
            </w:pPr>
            <w:r w:rsidRPr="00B945D6">
              <w:t>74</w:t>
            </w:r>
          </w:p>
        </w:tc>
        <w:tc>
          <w:tcPr>
            <w:tcW w:w="1151" w:type="pct"/>
            <w:shd w:val="clear" w:color="auto" w:fill="FFFFFF" w:themeFill="background1"/>
            <w:vAlign w:val="top"/>
          </w:tcPr>
          <w:p w14:paraId="5A90EC51" w14:textId="0AD31D86" w:rsidR="00B945D6" w:rsidRPr="00B945D6" w:rsidRDefault="00B945D6" w:rsidP="00B945D6">
            <w:pPr>
              <w:pStyle w:val="Body"/>
              <w:spacing w:before="60" w:after="60"/>
              <w:jc w:val="right"/>
            </w:pPr>
            <w:r w:rsidRPr="00B945D6">
              <w:t>=AVERAGE(B3:D3)</w:t>
            </w:r>
          </w:p>
        </w:tc>
      </w:tr>
      <w:tr w:rsidR="00B945D6" w14:paraId="785574EE" w14:textId="04C6C9E7" w:rsidTr="00B945D6">
        <w:tc>
          <w:tcPr>
            <w:tcW w:w="222" w:type="pct"/>
            <w:vAlign w:val="top"/>
          </w:tcPr>
          <w:p w14:paraId="5462426D" w14:textId="77777777" w:rsidR="00B945D6" w:rsidRPr="00EC364D" w:rsidRDefault="00B945D6" w:rsidP="00B945D6">
            <w:pPr>
              <w:pStyle w:val="Body"/>
              <w:spacing w:before="60" w:after="60"/>
              <w:rPr>
                <w:b/>
              </w:rPr>
            </w:pPr>
            <w:r>
              <w:rPr>
                <w:b/>
              </w:rPr>
              <w:t>4</w:t>
            </w:r>
          </w:p>
        </w:tc>
        <w:tc>
          <w:tcPr>
            <w:tcW w:w="1110" w:type="pct"/>
            <w:vAlign w:val="top"/>
          </w:tcPr>
          <w:p w14:paraId="589B386C" w14:textId="54D02671" w:rsidR="00B945D6" w:rsidRPr="00B945D6" w:rsidRDefault="00B945D6" w:rsidP="00B945D6">
            <w:pPr>
              <w:pStyle w:val="Body"/>
              <w:spacing w:before="60" w:after="60"/>
            </w:pPr>
            <w:r w:rsidRPr="00B945D6">
              <w:t>Kelly</w:t>
            </w:r>
          </w:p>
        </w:tc>
        <w:tc>
          <w:tcPr>
            <w:tcW w:w="788" w:type="pct"/>
            <w:vAlign w:val="top"/>
          </w:tcPr>
          <w:p w14:paraId="55D0657E" w14:textId="7EA53511" w:rsidR="00B945D6" w:rsidRPr="00B945D6" w:rsidRDefault="00B945D6" w:rsidP="00B945D6">
            <w:pPr>
              <w:pStyle w:val="Body"/>
              <w:spacing w:before="60" w:after="60"/>
              <w:jc w:val="right"/>
            </w:pPr>
            <w:r w:rsidRPr="00B945D6">
              <w:t>76</w:t>
            </w:r>
          </w:p>
        </w:tc>
        <w:tc>
          <w:tcPr>
            <w:tcW w:w="864" w:type="pct"/>
            <w:vAlign w:val="top"/>
          </w:tcPr>
          <w:p w14:paraId="36D27FF2" w14:textId="2E5E76A5" w:rsidR="00B945D6" w:rsidRPr="00B945D6" w:rsidRDefault="00B945D6" w:rsidP="00B945D6">
            <w:pPr>
              <w:pStyle w:val="Body"/>
              <w:spacing w:before="60" w:after="60"/>
              <w:jc w:val="right"/>
            </w:pPr>
            <w:r w:rsidRPr="00B945D6">
              <w:t>67</w:t>
            </w:r>
          </w:p>
        </w:tc>
        <w:tc>
          <w:tcPr>
            <w:tcW w:w="865" w:type="pct"/>
            <w:vAlign w:val="top"/>
          </w:tcPr>
          <w:p w14:paraId="44833357" w14:textId="3AAF7A0B" w:rsidR="00B945D6" w:rsidRPr="00B945D6" w:rsidRDefault="00B945D6" w:rsidP="00B945D6">
            <w:pPr>
              <w:pStyle w:val="Body"/>
              <w:spacing w:before="60" w:after="60"/>
              <w:jc w:val="right"/>
            </w:pPr>
            <w:r w:rsidRPr="00B945D6">
              <w:t>88</w:t>
            </w:r>
          </w:p>
        </w:tc>
        <w:tc>
          <w:tcPr>
            <w:tcW w:w="1151" w:type="pct"/>
            <w:vAlign w:val="top"/>
          </w:tcPr>
          <w:p w14:paraId="593C5AAA" w14:textId="78E9DB46" w:rsidR="00B945D6" w:rsidRPr="00B945D6" w:rsidRDefault="00B945D6" w:rsidP="00B945D6">
            <w:pPr>
              <w:pStyle w:val="Body"/>
              <w:spacing w:before="60" w:after="60"/>
              <w:jc w:val="right"/>
            </w:pPr>
            <w:r w:rsidRPr="00B945D6">
              <w:t>Fill down formula</w:t>
            </w:r>
          </w:p>
        </w:tc>
      </w:tr>
      <w:tr w:rsidR="00B945D6" w14:paraId="3C911B16" w14:textId="7B6F0AFD" w:rsidTr="00B945D6">
        <w:tc>
          <w:tcPr>
            <w:tcW w:w="222" w:type="pct"/>
            <w:vAlign w:val="top"/>
          </w:tcPr>
          <w:p w14:paraId="0173D6FC" w14:textId="77777777" w:rsidR="00B945D6" w:rsidRPr="00EC364D" w:rsidRDefault="00B945D6" w:rsidP="00B945D6">
            <w:pPr>
              <w:pStyle w:val="Body"/>
              <w:spacing w:before="60" w:after="60"/>
              <w:rPr>
                <w:b/>
              </w:rPr>
            </w:pPr>
            <w:r>
              <w:rPr>
                <w:b/>
              </w:rPr>
              <w:t>5</w:t>
            </w:r>
          </w:p>
        </w:tc>
        <w:tc>
          <w:tcPr>
            <w:tcW w:w="1110" w:type="pct"/>
            <w:vAlign w:val="top"/>
          </w:tcPr>
          <w:p w14:paraId="540B3339" w14:textId="68A76A1E" w:rsidR="00B945D6" w:rsidRPr="00B945D6" w:rsidRDefault="00B945D6" w:rsidP="00B945D6">
            <w:pPr>
              <w:pStyle w:val="Body"/>
              <w:spacing w:before="60" w:after="60"/>
            </w:pPr>
            <w:r w:rsidRPr="00B945D6">
              <w:t>Megan</w:t>
            </w:r>
          </w:p>
        </w:tc>
        <w:tc>
          <w:tcPr>
            <w:tcW w:w="788" w:type="pct"/>
            <w:vAlign w:val="top"/>
          </w:tcPr>
          <w:p w14:paraId="4CB8FBF5" w14:textId="638FB8E6" w:rsidR="00B945D6" w:rsidRPr="00B945D6" w:rsidRDefault="00B945D6" w:rsidP="00B945D6">
            <w:pPr>
              <w:pStyle w:val="Body"/>
              <w:spacing w:before="60" w:after="60"/>
              <w:jc w:val="right"/>
            </w:pPr>
            <w:r w:rsidRPr="00B945D6">
              <w:t>91</w:t>
            </w:r>
          </w:p>
        </w:tc>
        <w:tc>
          <w:tcPr>
            <w:tcW w:w="864" w:type="pct"/>
            <w:vAlign w:val="top"/>
          </w:tcPr>
          <w:p w14:paraId="6FA6BAAC" w14:textId="158DD97B" w:rsidR="00B945D6" w:rsidRPr="00B945D6" w:rsidRDefault="00B945D6" w:rsidP="00B945D6">
            <w:pPr>
              <w:pStyle w:val="Body"/>
              <w:spacing w:before="60" w:after="60"/>
              <w:jc w:val="right"/>
            </w:pPr>
            <w:r w:rsidRPr="00B945D6">
              <w:t>85</w:t>
            </w:r>
          </w:p>
        </w:tc>
        <w:tc>
          <w:tcPr>
            <w:tcW w:w="865" w:type="pct"/>
            <w:vAlign w:val="top"/>
          </w:tcPr>
          <w:p w14:paraId="6A543C10" w14:textId="7DDCF429" w:rsidR="00B945D6" w:rsidRPr="00B945D6" w:rsidRDefault="00B945D6" w:rsidP="00B945D6">
            <w:pPr>
              <w:pStyle w:val="Body"/>
              <w:spacing w:before="60" w:after="60"/>
              <w:jc w:val="right"/>
            </w:pPr>
            <w:r w:rsidRPr="00B945D6">
              <w:t>82</w:t>
            </w:r>
          </w:p>
        </w:tc>
        <w:tc>
          <w:tcPr>
            <w:tcW w:w="1151" w:type="pct"/>
            <w:vAlign w:val="top"/>
          </w:tcPr>
          <w:p w14:paraId="6E0586F1" w14:textId="208FB6BE" w:rsidR="00B945D6" w:rsidRPr="00B945D6" w:rsidRDefault="00B945D6" w:rsidP="00B945D6">
            <w:pPr>
              <w:pStyle w:val="Body"/>
              <w:spacing w:before="60" w:after="60"/>
              <w:jc w:val="right"/>
            </w:pPr>
            <w:r w:rsidRPr="00B945D6">
              <w:t>Fill down formula</w:t>
            </w:r>
          </w:p>
        </w:tc>
      </w:tr>
    </w:tbl>
    <w:p w14:paraId="25CA2D4C" w14:textId="06F9A295" w:rsidR="00B945D6" w:rsidRDefault="00B945D6" w:rsidP="00B945D6">
      <w:pPr>
        <w:pStyle w:val="Body"/>
        <w:spacing w:before="240" w:after="360"/>
      </w:pPr>
      <w:r w:rsidRPr="00B945D6">
        <w:rPr>
          <w:b/>
        </w:rPr>
        <w:t>Result?</w:t>
      </w:r>
      <w:r>
        <w:tab/>
        <w:t>Averages for: Julie (</w:t>
      </w:r>
      <w:r w:rsidRPr="00B945D6">
        <w:rPr>
          <w:b/>
        </w:rPr>
        <w:t>75</w:t>
      </w:r>
      <w:r>
        <w:t>), Kelly (</w:t>
      </w:r>
      <w:r w:rsidRPr="00B945D6">
        <w:rPr>
          <w:b/>
        </w:rPr>
        <w:t>77</w:t>
      </w:r>
      <w:r>
        <w:t xml:space="preserve">), </w:t>
      </w:r>
      <w:r w:rsidRPr="00B945D6">
        <w:t>Megan (</w:t>
      </w:r>
      <w:r w:rsidRPr="00B945D6">
        <w:rPr>
          <w:b/>
        </w:rPr>
        <w:t>86</w:t>
      </w:r>
      <w:r w:rsidRPr="00B945D6">
        <w:t>)</w:t>
      </w:r>
    </w:p>
    <w:tbl>
      <w:tblPr>
        <w:tblW w:w="9072" w:type="dxa"/>
        <w:shd w:val="clear" w:color="auto" w:fill="E7E7D4"/>
        <w:tblLook w:val="0600" w:firstRow="0" w:lastRow="0" w:firstColumn="0" w:lastColumn="0" w:noHBand="1" w:noVBand="1"/>
      </w:tblPr>
      <w:tblGrid>
        <w:gridCol w:w="1149"/>
        <w:gridCol w:w="7923"/>
      </w:tblGrid>
      <w:tr w:rsidR="00DF7186" w14:paraId="266CE487" w14:textId="77777777" w:rsidTr="0016738A">
        <w:trPr>
          <w:trHeight w:val="659"/>
        </w:trPr>
        <w:tc>
          <w:tcPr>
            <w:tcW w:w="1149" w:type="dxa"/>
            <w:shd w:val="clear" w:color="auto" w:fill="E7E7D4"/>
            <w:vAlign w:val="center"/>
          </w:tcPr>
          <w:p w14:paraId="010D87BF" w14:textId="77777777" w:rsidR="00DF7186" w:rsidRPr="009C3DED" w:rsidRDefault="00DF7186" w:rsidP="0016738A">
            <w:pPr>
              <w:pStyle w:val="BulletListLevel1"/>
              <w:numPr>
                <w:ilvl w:val="0"/>
                <w:numId w:val="0"/>
              </w:numPr>
              <w:spacing w:after="0"/>
            </w:pPr>
            <w:r>
              <w:rPr>
                <w:noProof/>
                <w:lang w:eastAsia="en-AU"/>
              </w:rPr>
              <w:drawing>
                <wp:inline distT="0" distB="0" distL="0" distR="0" wp14:anchorId="3A87CEA8" wp14:editId="070FE50B">
                  <wp:extent cx="365760" cy="357809"/>
                  <wp:effectExtent l="0" t="0" r="0" b="4445"/>
                  <wp:docPr id="61" name="Picture 61"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23" w:type="dxa"/>
            <w:shd w:val="clear" w:color="auto" w:fill="E7E7D4"/>
          </w:tcPr>
          <w:p w14:paraId="7F1D69B3" w14:textId="77777777" w:rsidR="00DF7186" w:rsidRPr="009C3DED" w:rsidRDefault="00DF7186" w:rsidP="0016738A">
            <w:pPr>
              <w:pStyle w:val="Heading1noTOC"/>
            </w:pPr>
            <w:r w:rsidRPr="009C3DED">
              <w:t>Practice activity</w:t>
            </w:r>
          </w:p>
        </w:tc>
      </w:tr>
    </w:tbl>
    <w:p w14:paraId="11C622AA" w14:textId="72E1D375" w:rsidR="00B945D6" w:rsidRDefault="00B945D6" w:rsidP="00B945D6">
      <w:pPr>
        <w:pStyle w:val="Heading2"/>
      </w:pPr>
      <w:bookmarkStart w:id="78" w:name="_Toc10032499"/>
      <w:r>
        <w:t>Activity: Tabs</w:t>
      </w:r>
      <w:bookmarkEnd w:id="78"/>
    </w:p>
    <w:p w14:paraId="28004848" w14:textId="273B1527" w:rsidR="00DF7186" w:rsidRDefault="0016738A" w:rsidP="00DF7186">
      <w:pPr>
        <w:pStyle w:val="Body"/>
      </w:pPr>
      <w:r>
        <w:t xml:space="preserve">Open the workbook </w:t>
      </w:r>
      <w:r w:rsidRPr="00B945D6">
        <w:rPr>
          <w:b/>
        </w:rPr>
        <w:t xml:space="preserve">OPERATOR </w:t>
      </w:r>
    </w:p>
    <w:p w14:paraId="2DE1BDC3" w14:textId="72B9CDFA" w:rsidR="00DF7186" w:rsidRDefault="00DF7186" w:rsidP="00B945D6">
      <w:pPr>
        <w:pStyle w:val="Body"/>
        <w:spacing w:after="120"/>
      </w:pPr>
      <w:r>
        <w:t xml:space="preserve">Click on each </w:t>
      </w:r>
      <w:r w:rsidR="00B945D6">
        <w:t>separate Tab to open worksheets.</w:t>
      </w:r>
    </w:p>
    <w:p w14:paraId="48399FE1" w14:textId="77777777" w:rsidR="00DF7186" w:rsidRDefault="00DF7186" w:rsidP="00B945D6">
      <w:pPr>
        <w:pStyle w:val="Heading4"/>
        <w:spacing w:before="120"/>
      </w:pPr>
      <w:r>
        <w:t xml:space="preserve">DUFFY </w:t>
      </w:r>
    </w:p>
    <w:p w14:paraId="65B763DC" w14:textId="3A4E0621" w:rsidR="00DF7186" w:rsidRDefault="00DF7186" w:rsidP="00B945D6">
      <w:pPr>
        <w:pStyle w:val="BulletListLevel1"/>
      </w:pPr>
      <w:r>
        <w:t>Format the worksheet</w:t>
      </w:r>
      <w:r w:rsidR="00B945D6">
        <w:t>—</w:t>
      </w:r>
      <w:r>
        <w:t xml:space="preserve">use bold, italics, borders, shading, currency </w:t>
      </w:r>
      <w:r w:rsidR="00B945D6">
        <w:t>and wrap text where appropriate.</w:t>
      </w:r>
    </w:p>
    <w:p w14:paraId="477EE90E" w14:textId="3D41EDC7" w:rsidR="00DF7186" w:rsidRDefault="00DF7186" w:rsidP="00B945D6">
      <w:pPr>
        <w:pStyle w:val="BulletListLevel1"/>
      </w:pPr>
      <w:r w:rsidRPr="00B945D6">
        <w:rPr>
          <w:b/>
        </w:rPr>
        <w:t>Centre the heading</w:t>
      </w:r>
      <w:r>
        <w:t xml:space="preserve"> over worksheet</w:t>
      </w:r>
      <w:r w:rsidR="00B945D6">
        <w:t>—point size 18.</w:t>
      </w:r>
    </w:p>
    <w:p w14:paraId="6ABF9AC5" w14:textId="641CAB24" w:rsidR="00DF7186" w:rsidRDefault="00DF7186" w:rsidP="00B945D6">
      <w:pPr>
        <w:pStyle w:val="BulletListLevel1"/>
      </w:pPr>
      <w:r>
        <w:t xml:space="preserve">Calculate the </w:t>
      </w:r>
      <w:r w:rsidRPr="00B945D6">
        <w:rPr>
          <w:b/>
        </w:rPr>
        <w:t>Gross Wages</w:t>
      </w:r>
      <w:r>
        <w:t xml:space="preserve"> (Hours per w</w:t>
      </w:r>
      <w:r w:rsidR="00B945D6">
        <w:t>eek x Rate per Hour).</w:t>
      </w:r>
    </w:p>
    <w:p w14:paraId="53A16BDB" w14:textId="01026CE4" w:rsidR="00DF7186" w:rsidRDefault="00DF7186" w:rsidP="00B945D6">
      <w:pPr>
        <w:pStyle w:val="BulletListLevel1"/>
      </w:pPr>
      <w:r>
        <w:t xml:space="preserve">Calculate the </w:t>
      </w:r>
      <w:r w:rsidRPr="00B945D6">
        <w:rPr>
          <w:b/>
        </w:rPr>
        <w:t>Total Wages</w:t>
      </w:r>
      <w:r>
        <w:t xml:space="preserve"> and w</w:t>
      </w:r>
      <w:r w:rsidR="00B945D6">
        <w:t>rap the text TOTAL WAGES in box.</w:t>
      </w:r>
    </w:p>
    <w:p w14:paraId="6C4742EF" w14:textId="7FAC66AA" w:rsidR="00DF7186" w:rsidRDefault="00DF7186" w:rsidP="00B945D6">
      <w:pPr>
        <w:pStyle w:val="BulletListLevel1"/>
      </w:pPr>
      <w:r>
        <w:t xml:space="preserve">B Dander only worked </w:t>
      </w:r>
      <w:r w:rsidRPr="00B945D6">
        <w:rPr>
          <w:b/>
        </w:rPr>
        <w:t>38 hours</w:t>
      </w:r>
      <w:r>
        <w:t>—</w:t>
      </w:r>
      <w:r w:rsidR="00B945D6">
        <w:t>update entry—note recalculation.</w:t>
      </w:r>
    </w:p>
    <w:p w14:paraId="04DFAA5D" w14:textId="77777777" w:rsidR="00DF7186" w:rsidRDefault="00DF7186" w:rsidP="00B945D6">
      <w:pPr>
        <w:pStyle w:val="Heading4"/>
      </w:pPr>
      <w:r>
        <w:t xml:space="preserve">XMAS </w:t>
      </w:r>
    </w:p>
    <w:p w14:paraId="2FBEA7EA" w14:textId="10A977D4" w:rsidR="00DF7186" w:rsidRDefault="00DF7186" w:rsidP="00DF7186">
      <w:pPr>
        <w:pStyle w:val="Body"/>
      </w:pPr>
      <w:r>
        <w:t xml:space="preserve">Format appropriately and calculate totals for </w:t>
      </w:r>
      <w:r w:rsidR="00B945D6" w:rsidRPr="00B945D6">
        <w:rPr>
          <w:b/>
        </w:rPr>
        <w:t>QUANTITY</w:t>
      </w:r>
      <w:r w:rsidR="00B945D6">
        <w:t xml:space="preserve"> and </w:t>
      </w:r>
      <w:r w:rsidR="00B945D6" w:rsidRPr="00B945D6">
        <w:rPr>
          <w:b/>
        </w:rPr>
        <w:t>TOTAL COST</w:t>
      </w:r>
      <w:r w:rsidR="00B945D6">
        <w:t xml:space="preserve"> columns.</w:t>
      </w:r>
    </w:p>
    <w:p w14:paraId="403C7C39" w14:textId="7B6DD68D" w:rsidR="00DF7186" w:rsidRDefault="00DF7186" w:rsidP="00B945D6">
      <w:pPr>
        <w:pStyle w:val="Heading4"/>
      </w:pPr>
      <w:r>
        <w:t xml:space="preserve">AEROBIC </w:t>
      </w:r>
    </w:p>
    <w:p w14:paraId="6B7663BB" w14:textId="461CE035" w:rsidR="00DF7186" w:rsidRDefault="00DF7186" w:rsidP="00B945D6">
      <w:pPr>
        <w:pStyle w:val="BulletListLevel1"/>
      </w:pPr>
      <w:r>
        <w:t>Format</w:t>
      </w:r>
      <w:r w:rsidR="00B945D6">
        <w:t xml:space="preserve"> the spreadsheet.</w:t>
      </w:r>
    </w:p>
    <w:p w14:paraId="7CEAACC1" w14:textId="77777777" w:rsidR="00B945D6" w:rsidRDefault="00DF7186" w:rsidP="00DF7186">
      <w:pPr>
        <w:pStyle w:val="BulletlistLevel2"/>
      </w:pPr>
      <w:r>
        <w:t>All columns except Column A should be centred and column</w:t>
      </w:r>
      <w:r w:rsidR="00B945D6">
        <w:t xml:space="preserve"> headings should be wrapped in </w:t>
      </w:r>
      <w:r>
        <w:t>cell and vertically aligned</w:t>
      </w:r>
      <w:r w:rsidR="00B945D6">
        <w:t>—</w:t>
      </w:r>
      <w:r>
        <w:t xml:space="preserve">all columns should be </w:t>
      </w:r>
      <w:r w:rsidR="00B945D6">
        <w:t>wide enough to display all data.</w:t>
      </w:r>
    </w:p>
    <w:p w14:paraId="6896367A" w14:textId="77777777" w:rsidR="00B945D6" w:rsidRDefault="00DF7186" w:rsidP="00DF7186">
      <w:pPr>
        <w:pStyle w:val="BulletlistLevel2"/>
      </w:pPr>
      <w:r>
        <w:lastRenderedPageBreak/>
        <w:t>Amounts of money should be displayed in currency with two dec</w:t>
      </w:r>
      <w:r w:rsidR="00B945D6">
        <w:t>imal places.</w:t>
      </w:r>
    </w:p>
    <w:p w14:paraId="16D81B89" w14:textId="4C9AC577" w:rsidR="00DF7186" w:rsidRDefault="00DF7186" w:rsidP="00DF7186">
      <w:pPr>
        <w:pStyle w:val="BulletlistLevel2"/>
      </w:pPr>
      <w:r>
        <w:t>All row labels should be in italics and all co</w:t>
      </w:r>
      <w:r w:rsidR="00B945D6">
        <w:t>lumn headings should be in bold.</w:t>
      </w:r>
    </w:p>
    <w:p w14:paraId="7BA512C9" w14:textId="4AF30CAC" w:rsidR="00DF7186" w:rsidRDefault="00DF7186" w:rsidP="00B945D6">
      <w:pPr>
        <w:pStyle w:val="BulletListLevel1"/>
      </w:pPr>
      <w:r>
        <w:t xml:space="preserve">Calculate the </w:t>
      </w:r>
      <w:r w:rsidRPr="00B945D6">
        <w:rPr>
          <w:b/>
        </w:rPr>
        <w:t>SESSION INCOME</w:t>
      </w:r>
      <w:r>
        <w:t xml:space="preserve"> (Number </w:t>
      </w:r>
      <w:r w:rsidR="007060DC">
        <w:t>of Students x Cost per Student).</w:t>
      </w:r>
    </w:p>
    <w:p w14:paraId="06CE95D2" w14:textId="0A21F6C5" w:rsidR="00DF7186" w:rsidRDefault="00DF7186" w:rsidP="00B945D6">
      <w:pPr>
        <w:pStyle w:val="BulletListLevel1"/>
      </w:pPr>
      <w:r>
        <w:t xml:space="preserve">Total the </w:t>
      </w:r>
      <w:r w:rsidRPr="00B945D6">
        <w:rPr>
          <w:b/>
        </w:rPr>
        <w:t>NUMBER OF STUDENTS</w:t>
      </w:r>
      <w:r w:rsidR="007060DC">
        <w:t xml:space="preserve"> and the SESSION INCOME.</w:t>
      </w:r>
    </w:p>
    <w:p w14:paraId="3E5642E0" w14:textId="23453684" w:rsidR="00DF7186" w:rsidRDefault="00B945D6" w:rsidP="00B945D6">
      <w:pPr>
        <w:pStyle w:val="BulletListLevel1"/>
      </w:pPr>
      <w:r>
        <w:t xml:space="preserve">Insert a new row label </w:t>
      </w:r>
      <w:r w:rsidR="00DF7186" w:rsidRPr="00B945D6">
        <w:rPr>
          <w:b/>
        </w:rPr>
        <w:t>AVERAGE</w:t>
      </w:r>
      <w:r w:rsidR="00DF7186">
        <w:t xml:space="preserve"> underneath TOTAL and calculate the average Number of Students, Cost</w:t>
      </w:r>
      <w:r w:rsidR="007060DC">
        <w:t xml:space="preserve"> per Student and Session Income.</w:t>
      </w:r>
    </w:p>
    <w:p w14:paraId="0E505DF3" w14:textId="0D51D12F" w:rsidR="00DF7186" w:rsidRDefault="00DF7186" w:rsidP="00B945D6">
      <w:pPr>
        <w:pStyle w:val="BulletListLevel1"/>
      </w:pPr>
      <w:r>
        <w:t>Insert a new row label (wrapped a</w:t>
      </w:r>
      <w:r w:rsidR="00B945D6">
        <w:t xml:space="preserve">nd vertically centred in cell) </w:t>
      </w:r>
      <w:r>
        <w:t xml:space="preserve">MINIMUM NUMBER and calculate </w:t>
      </w:r>
      <w:r w:rsidR="00B945D6">
        <w:t>the minimum number of students</w:t>
      </w:r>
      <w:r w:rsidR="007060DC">
        <w:t>.</w:t>
      </w:r>
    </w:p>
    <w:p w14:paraId="3C30ED33" w14:textId="41C6C305" w:rsidR="00DF7186" w:rsidRDefault="00DF7186" w:rsidP="00B945D6">
      <w:pPr>
        <w:pStyle w:val="BulletListLevel1"/>
      </w:pPr>
      <w:r>
        <w:t>Insert a new row label und</w:t>
      </w:r>
      <w:r w:rsidR="00B945D6">
        <w:t xml:space="preserve">erneath MINIMUM NUMBER called </w:t>
      </w:r>
      <w:r>
        <w:t>MAXIMUM NUMBER and calculate</w:t>
      </w:r>
      <w:r w:rsidR="00B945D6">
        <w:t xml:space="preserve"> the maximum number of students</w:t>
      </w:r>
      <w:r w:rsidR="007060DC">
        <w:t>.</w:t>
      </w:r>
    </w:p>
    <w:p w14:paraId="3C0880AA" w14:textId="55F7D7D6" w:rsidR="00DF7186" w:rsidRDefault="00DF7186" w:rsidP="00B945D6">
      <w:pPr>
        <w:pStyle w:val="BulletListLevel1"/>
      </w:pPr>
      <w:r>
        <w:t>Sort the spreadsheet in asc</w:t>
      </w:r>
      <w:r w:rsidR="00B945D6">
        <w:t>ending order according to CLASS</w:t>
      </w:r>
      <w:r w:rsidR="007060DC">
        <w:t>.</w:t>
      </w:r>
    </w:p>
    <w:p w14:paraId="101E76D0" w14:textId="492EBD22" w:rsidR="00DF7186" w:rsidRDefault="00DF7186" w:rsidP="00B945D6">
      <w:pPr>
        <w:pStyle w:val="BulletListLevel1"/>
      </w:pPr>
      <w:r>
        <w:t xml:space="preserve">Insert your name and the date in the Header </w:t>
      </w:r>
      <w:r w:rsidR="00B945D6">
        <w:t>and the filename in the Footer.</w:t>
      </w:r>
    </w:p>
    <w:p w14:paraId="2A9FCBA3" w14:textId="0645B8AD" w:rsidR="00DF7186" w:rsidRDefault="00B945D6" w:rsidP="00B945D6">
      <w:pPr>
        <w:pStyle w:val="Heading4"/>
      </w:pPr>
      <w:r>
        <w:t xml:space="preserve">PAYROLL </w:t>
      </w:r>
      <w:r w:rsidR="00DF7186">
        <w:t>(OPERATOR workbook)</w:t>
      </w:r>
    </w:p>
    <w:p w14:paraId="4F53EE60" w14:textId="0DF3DC72" w:rsidR="00DF7186" w:rsidRDefault="00DF7186" w:rsidP="00B945D6">
      <w:pPr>
        <w:pStyle w:val="BulletListLevel1"/>
      </w:pPr>
      <w:r>
        <w:t>Headings to be in bold and italics and aligned wi</w:t>
      </w:r>
      <w:r w:rsidR="007060DC">
        <w:t>th their respective column text.</w:t>
      </w:r>
    </w:p>
    <w:p w14:paraId="61ECC19F" w14:textId="268D7FC2" w:rsidR="00DF7186" w:rsidRDefault="00DF7186" w:rsidP="00B945D6">
      <w:pPr>
        <w:pStyle w:val="BulletListLevel1"/>
      </w:pPr>
      <w:r>
        <w:t>Calculate gross pay (Hours Worked * Hourly Rate)</w:t>
      </w:r>
      <w:r w:rsidR="007060DC">
        <w:t>—</w:t>
      </w:r>
      <w:r>
        <w:t>c</w:t>
      </w:r>
      <w:r w:rsidR="007060DC">
        <w:t>opy the formula down the column.</w:t>
      </w:r>
    </w:p>
    <w:p w14:paraId="52CCEE6A" w14:textId="3852EED8" w:rsidR="00DF7186" w:rsidRDefault="00DF7186" w:rsidP="00B945D6">
      <w:pPr>
        <w:pStyle w:val="BulletListLevel1"/>
      </w:pPr>
      <w:r>
        <w:t>Calculate net pay (Gross Pay</w:t>
      </w:r>
      <w:r w:rsidR="007060DC">
        <w:t>—</w:t>
      </w:r>
      <w:r>
        <w:t>Deductions)</w:t>
      </w:r>
      <w:r w:rsidR="007060DC">
        <w:t>—</w:t>
      </w:r>
      <w:r>
        <w:t>copy the formula down the colu</w:t>
      </w:r>
      <w:r w:rsidR="007060DC">
        <w:t>mn.</w:t>
      </w:r>
    </w:p>
    <w:p w14:paraId="1AE349CD" w14:textId="0F6F4EE5" w:rsidR="00DF7186" w:rsidRDefault="00DF7186" w:rsidP="00B945D6">
      <w:pPr>
        <w:pStyle w:val="BulletListLevel1"/>
      </w:pPr>
      <w:r>
        <w:t>Place the heading TOTA</w:t>
      </w:r>
      <w:r w:rsidR="007060DC">
        <w:t xml:space="preserve">LS below the employees’ names. </w:t>
      </w:r>
      <w:r>
        <w:t>Calculate vertical totals for Gr</w:t>
      </w:r>
      <w:r w:rsidR="007060DC">
        <w:t>oss Pay, Deductions and Net Pay.</w:t>
      </w:r>
    </w:p>
    <w:p w14:paraId="1C930987" w14:textId="0E2AFCC9" w:rsidR="00DF7186" w:rsidRDefault="00DF7186" w:rsidP="00B945D6">
      <w:pPr>
        <w:pStyle w:val="BulletListLevel1"/>
      </w:pPr>
      <w:r>
        <w:t xml:space="preserve">Format all money columns </w:t>
      </w:r>
      <w:r w:rsidR="007060DC">
        <w:t>to currency, two decimal places.</w:t>
      </w:r>
    </w:p>
    <w:p w14:paraId="4FE14188" w14:textId="0B02FC4A" w:rsidR="00DF7186" w:rsidRDefault="00DF7186" w:rsidP="00B945D6">
      <w:pPr>
        <w:pStyle w:val="BulletListLevel1"/>
      </w:pPr>
      <w:r>
        <w:t>Sort into descen</w:t>
      </w:r>
      <w:r w:rsidR="007060DC">
        <w:t>ding alphabetical order by name.</w:t>
      </w:r>
    </w:p>
    <w:p w14:paraId="0F9BCECF" w14:textId="55A43780" w:rsidR="00DF7186" w:rsidRDefault="00DF7186" w:rsidP="00B945D6">
      <w:pPr>
        <w:pStyle w:val="BulletListLevel1"/>
      </w:pPr>
      <w:r>
        <w:t xml:space="preserve">Pauline worked 38 </w:t>
      </w:r>
      <w:r w:rsidR="007060DC">
        <w:t xml:space="preserve">hours and Phil worked 35. </w:t>
      </w:r>
      <w:r>
        <w:t>Change their figures accordingly</w:t>
      </w:r>
      <w:r w:rsidR="007060DC">
        <w:t>—</w:t>
      </w:r>
      <w:r>
        <w:t>check that th</w:t>
      </w:r>
      <w:r w:rsidR="007060DC">
        <w:t>eir payroll figures recalculate.</w:t>
      </w:r>
    </w:p>
    <w:p w14:paraId="5EC732C9" w14:textId="2C12187F" w:rsidR="00DF7186" w:rsidRDefault="00DF7186" w:rsidP="00B945D6">
      <w:pPr>
        <w:pStyle w:val="BulletListLevel1"/>
      </w:pPr>
      <w:r>
        <w:t>Place your name in the footer</w:t>
      </w:r>
      <w:r w:rsidR="007060DC">
        <w:t xml:space="preserve"> and the filename in the header.</w:t>
      </w:r>
    </w:p>
    <w:p w14:paraId="26D27697" w14:textId="074E6B76" w:rsidR="00DF7186" w:rsidRDefault="00A02644" w:rsidP="00A02644">
      <w:pPr>
        <w:pStyle w:val="Heading4"/>
      </w:pPr>
      <w:r>
        <w:t>STATION</w:t>
      </w:r>
      <w:r w:rsidR="00DF7186">
        <w:t xml:space="preserve"> (OPERATOR workbook)</w:t>
      </w:r>
    </w:p>
    <w:p w14:paraId="731C498E" w14:textId="02D0EF91" w:rsidR="00DF7186" w:rsidRDefault="00DF7186" w:rsidP="00A02644">
      <w:pPr>
        <w:pStyle w:val="BulletListLevel1"/>
      </w:pPr>
      <w:r>
        <w:t>Calculate the gross profit (Sales</w:t>
      </w:r>
      <w:r w:rsidR="007060DC">
        <w:t>—</w:t>
      </w:r>
      <w:r>
        <w:t>Cost of Sales) an</w:t>
      </w:r>
      <w:r w:rsidR="007060DC">
        <w:t>d copy formula down</w:t>
      </w:r>
    </w:p>
    <w:p w14:paraId="1F3ED076" w14:textId="707F8BFC" w:rsidR="00DF7186" w:rsidRDefault="00DF7186" w:rsidP="00A02644">
      <w:pPr>
        <w:pStyle w:val="BulletListLevel1"/>
      </w:pPr>
      <w:r>
        <w:t>Calculate net profit (Gross P</w:t>
      </w:r>
      <w:r w:rsidR="007060DC">
        <w:t>rofit—Expenses) and copy down</w:t>
      </w:r>
    </w:p>
    <w:p w14:paraId="47D00CB8" w14:textId="17F7ED42" w:rsidR="00DF7186" w:rsidRDefault="00DF7186" w:rsidP="00A02644">
      <w:pPr>
        <w:pStyle w:val="BulletListLevel1"/>
      </w:pPr>
      <w:r>
        <w:t xml:space="preserve">Calculate the </w:t>
      </w:r>
      <w:r w:rsidRPr="00DF7186">
        <w:rPr>
          <w:b/>
        </w:rPr>
        <w:t xml:space="preserve">TOTALS </w:t>
      </w:r>
      <w:r w:rsidR="007060DC">
        <w:t>row at bottom of worksheet</w:t>
      </w:r>
    </w:p>
    <w:p w14:paraId="1384BE1F" w14:textId="1AF60CA2" w:rsidR="00DF7186" w:rsidRDefault="00DF7186" w:rsidP="00A02644">
      <w:pPr>
        <w:pStyle w:val="BulletListLevel1"/>
      </w:pPr>
      <w:r>
        <w:lastRenderedPageBreak/>
        <w:t xml:space="preserve">Sort the worksheet in descending alphabetical order by OUTLET. Insert a blank row to separate main heading from column headings. </w:t>
      </w:r>
    </w:p>
    <w:p w14:paraId="667E657B" w14:textId="2C66534B" w:rsidR="00DF7186" w:rsidRDefault="00DF7186" w:rsidP="00A02644">
      <w:pPr>
        <w:pStyle w:val="BulletListLevel1"/>
      </w:pPr>
      <w:r>
        <w:t>Right align those headings w</w:t>
      </w:r>
      <w:r w:rsidR="00A02644">
        <w:t xml:space="preserve">hich sit above figure columns. </w:t>
      </w:r>
      <w:r>
        <w:t>Place all column and row headings into italics and Time</w:t>
      </w:r>
      <w:r w:rsidR="007060DC">
        <w:t>s Roman font in a suitable size.</w:t>
      </w:r>
    </w:p>
    <w:p w14:paraId="1A07FEB2" w14:textId="288A6843" w:rsidR="00DF7186" w:rsidRDefault="00DF7186" w:rsidP="00A02644">
      <w:pPr>
        <w:pStyle w:val="BulletListLevel1"/>
      </w:pPr>
      <w:r>
        <w:t>Format all fig</w:t>
      </w:r>
      <w:r w:rsidR="007060DC">
        <w:t>ure columns as currency columns.</w:t>
      </w:r>
    </w:p>
    <w:p w14:paraId="2B43EF8B" w14:textId="6E7B9A83" w:rsidR="00DF7186" w:rsidRDefault="00DF7186" w:rsidP="00A02644">
      <w:pPr>
        <w:pStyle w:val="BulletListLevel1"/>
      </w:pPr>
      <w:r>
        <w:t>Place your name in the footer and the filen</w:t>
      </w:r>
      <w:r w:rsidR="007060DC">
        <w:t>ame in the header.</w:t>
      </w:r>
    </w:p>
    <w:p w14:paraId="31CB11F2" w14:textId="50939887" w:rsidR="00DF7186" w:rsidRPr="00A02644" w:rsidRDefault="00DF7186" w:rsidP="007060DC">
      <w:pPr>
        <w:pStyle w:val="BulletListLevel1"/>
        <w:spacing w:after="360"/>
        <w:rPr>
          <w:b/>
        </w:rPr>
      </w:pPr>
      <w:r w:rsidRPr="00A02644">
        <w:rPr>
          <w:b/>
        </w:rPr>
        <w:t>Resave and close the operator workbook.</w:t>
      </w:r>
    </w:p>
    <w:p w14:paraId="7F96C98D" w14:textId="77777777" w:rsidR="007060DC" w:rsidRDefault="007060DC">
      <w:r>
        <w:br w:type="page"/>
      </w:r>
    </w:p>
    <w:tbl>
      <w:tblPr>
        <w:tblW w:w="9072" w:type="dxa"/>
        <w:shd w:val="clear" w:color="auto" w:fill="E7E7D4"/>
        <w:tblLook w:val="0600" w:firstRow="0" w:lastRow="0" w:firstColumn="0" w:lastColumn="0" w:noHBand="1" w:noVBand="1"/>
      </w:tblPr>
      <w:tblGrid>
        <w:gridCol w:w="1149"/>
        <w:gridCol w:w="7923"/>
      </w:tblGrid>
      <w:tr w:rsidR="00DF7186" w14:paraId="1B732282" w14:textId="77777777" w:rsidTr="0016738A">
        <w:trPr>
          <w:trHeight w:val="659"/>
        </w:trPr>
        <w:tc>
          <w:tcPr>
            <w:tcW w:w="1149" w:type="dxa"/>
            <w:shd w:val="clear" w:color="auto" w:fill="E7E7D4"/>
            <w:vAlign w:val="center"/>
          </w:tcPr>
          <w:p w14:paraId="1FA20E53" w14:textId="37A993C5" w:rsidR="00DF7186" w:rsidRPr="009C3DED" w:rsidRDefault="00DF7186" w:rsidP="0016738A">
            <w:pPr>
              <w:pStyle w:val="BulletListLevel1"/>
              <w:numPr>
                <w:ilvl w:val="0"/>
                <w:numId w:val="0"/>
              </w:numPr>
              <w:spacing w:after="0"/>
            </w:pPr>
            <w:r>
              <w:rPr>
                <w:noProof/>
                <w:lang w:eastAsia="en-AU"/>
              </w:rPr>
              <w:lastRenderedPageBreak/>
              <w:drawing>
                <wp:inline distT="0" distB="0" distL="0" distR="0" wp14:anchorId="2AFF8D59" wp14:editId="28DE6B0C">
                  <wp:extent cx="365760" cy="357809"/>
                  <wp:effectExtent l="0" t="0" r="0" b="4445"/>
                  <wp:docPr id="62" name="Picture 6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23" w:type="dxa"/>
            <w:shd w:val="clear" w:color="auto" w:fill="E7E7D4"/>
          </w:tcPr>
          <w:p w14:paraId="270C3C54" w14:textId="77777777" w:rsidR="00DF7186" w:rsidRPr="009C3DED" w:rsidRDefault="00DF7186" w:rsidP="0016738A">
            <w:pPr>
              <w:pStyle w:val="Heading1noTOC"/>
            </w:pPr>
            <w:r w:rsidRPr="009C3DED">
              <w:t>Practice activity</w:t>
            </w:r>
          </w:p>
        </w:tc>
      </w:tr>
    </w:tbl>
    <w:p w14:paraId="6B5896E1" w14:textId="4CACEAAA" w:rsidR="00A02644" w:rsidRDefault="00A02644" w:rsidP="00A02644">
      <w:pPr>
        <w:pStyle w:val="Heading2"/>
      </w:pPr>
      <w:bookmarkStart w:id="79" w:name="_Toc10032500"/>
      <w:r>
        <w:t>Activity: Create</w:t>
      </w:r>
      <w:bookmarkEnd w:id="79"/>
    </w:p>
    <w:p w14:paraId="5E1224B5" w14:textId="79D0C7E6" w:rsidR="00DF7186" w:rsidRDefault="00796B3A" w:rsidP="00DF7186">
      <w:pPr>
        <w:pStyle w:val="Body"/>
        <w:rPr>
          <w:b/>
        </w:rPr>
      </w:pPr>
      <w:r>
        <w:t>Create</w:t>
      </w:r>
      <w:r w:rsidR="00DF7186" w:rsidRPr="00DF7186">
        <w:t xml:space="preserve"> a new workbook as shown below and save as </w:t>
      </w:r>
      <w:r w:rsidR="00DF7186" w:rsidRPr="00A02644">
        <w:rPr>
          <w:b/>
        </w:rPr>
        <w:t>COMPUTER</w:t>
      </w:r>
      <w:r w:rsidR="00A02644">
        <w:rPr>
          <w:b/>
        </w:rPr>
        <w:t>.</w:t>
      </w:r>
    </w:p>
    <w:p w14:paraId="3B6EFED0" w14:textId="0B23D4D9" w:rsidR="006E1063" w:rsidRDefault="006E1063" w:rsidP="006E1063">
      <w:pPr>
        <w:pStyle w:val="Caption"/>
        <w:keepNext/>
        <w:spacing w:after="120"/>
      </w:pPr>
      <w:r>
        <w:t>Table</w:t>
      </w:r>
      <w:r w:rsidR="00796B3A">
        <w:t xml:space="preserve"> 23: </w:t>
      </w:r>
      <w:r w:rsidRPr="00E15DCE">
        <w:t>Computer data</w:t>
      </w:r>
    </w:p>
    <w:tbl>
      <w:tblPr>
        <w:tblStyle w:val="TableGrid"/>
        <w:tblW w:w="5000" w:type="pct"/>
        <w:tblLook w:val="0480" w:firstRow="0" w:lastRow="0" w:firstColumn="1" w:lastColumn="0" w:noHBand="0" w:noVBand="1"/>
      </w:tblPr>
      <w:tblGrid>
        <w:gridCol w:w="640"/>
        <w:gridCol w:w="3109"/>
        <w:gridCol w:w="1738"/>
        <w:gridCol w:w="1738"/>
        <w:gridCol w:w="1791"/>
      </w:tblGrid>
      <w:tr w:rsidR="007060DC" w14:paraId="3D28DB66" w14:textId="77777777" w:rsidTr="006E1063">
        <w:tc>
          <w:tcPr>
            <w:tcW w:w="355" w:type="pct"/>
            <w:vAlign w:val="top"/>
          </w:tcPr>
          <w:p w14:paraId="5ED7B67A" w14:textId="77777777" w:rsidR="007060DC" w:rsidRPr="009A7F54" w:rsidRDefault="007060DC" w:rsidP="007060DC">
            <w:pPr>
              <w:pStyle w:val="Body"/>
              <w:spacing w:before="60" w:after="60"/>
              <w:rPr>
                <w:b/>
              </w:rPr>
            </w:pPr>
          </w:p>
        </w:tc>
        <w:tc>
          <w:tcPr>
            <w:tcW w:w="1724" w:type="pct"/>
            <w:vAlign w:val="top"/>
          </w:tcPr>
          <w:p w14:paraId="14805E0F" w14:textId="77777777" w:rsidR="007060DC" w:rsidRPr="00EC364D" w:rsidRDefault="007060DC" w:rsidP="007060DC">
            <w:pPr>
              <w:pStyle w:val="Body"/>
              <w:spacing w:before="60" w:after="60"/>
              <w:jc w:val="center"/>
              <w:rPr>
                <w:b/>
              </w:rPr>
            </w:pPr>
            <w:r w:rsidRPr="00EC364D">
              <w:rPr>
                <w:b/>
              </w:rPr>
              <w:t>A</w:t>
            </w:r>
          </w:p>
        </w:tc>
        <w:tc>
          <w:tcPr>
            <w:tcW w:w="964" w:type="pct"/>
            <w:vAlign w:val="top"/>
          </w:tcPr>
          <w:p w14:paraId="1BA522F8" w14:textId="77777777" w:rsidR="007060DC" w:rsidRPr="00EC364D" w:rsidRDefault="007060DC" w:rsidP="007060DC">
            <w:pPr>
              <w:pStyle w:val="Body"/>
              <w:spacing w:before="60" w:after="60"/>
              <w:jc w:val="center"/>
              <w:rPr>
                <w:b/>
              </w:rPr>
            </w:pPr>
            <w:r w:rsidRPr="00EC364D">
              <w:rPr>
                <w:b/>
              </w:rPr>
              <w:t>B</w:t>
            </w:r>
          </w:p>
        </w:tc>
        <w:tc>
          <w:tcPr>
            <w:tcW w:w="964" w:type="pct"/>
            <w:vAlign w:val="top"/>
          </w:tcPr>
          <w:p w14:paraId="293B3C71" w14:textId="77777777" w:rsidR="007060DC" w:rsidRPr="00EC364D" w:rsidRDefault="007060DC" w:rsidP="007060DC">
            <w:pPr>
              <w:pStyle w:val="Body"/>
              <w:spacing w:before="60" w:after="60"/>
              <w:jc w:val="center"/>
              <w:rPr>
                <w:b/>
              </w:rPr>
            </w:pPr>
            <w:r w:rsidRPr="00EC364D">
              <w:rPr>
                <w:b/>
              </w:rPr>
              <w:t>C</w:t>
            </w:r>
          </w:p>
        </w:tc>
        <w:tc>
          <w:tcPr>
            <w:tcW w:w="993" w:type="pct"/>
            <w:vAlign w:val="top"/>
          </w:tcPr>
          <w:p w14:paraId="608A854E" w14:textId="77777777" w:rsidR="007060DC" w:rsidRPr="00EC364D" w:rsidRDefault="007060DC" w:rsidP="007060DC">
            <w:pPr>
              <w:pStyle w:val="Body"/>
              <w:spacing w:before="60" w:after="60"/>
              <w:jc w:val="center"/>
              <w:rPr>
                <w:b/>
              </w:rPr>
            </w:pPr>
            <w:r w:rsidRPr="00EC364D">
              <w:rPr>
                <w:b/>
              </w:rPr>
              <w:t>D</w:t>
            </w:r>
          </w:p>
        </w:tc>
      </w:tr>
      <w:tr w:rsidR="007060DC" w14:paraId="0284401C" w14:textId="77777777" w:rsidTr="006E1063">
        <w:tc>
          <w:tcPr>
            <w:tcW w:w="355" w:type="pct"/>
            <w:vAlign w:val="top"/>
          </w:tcPr>
          <w:p w14:paraId="6375BEA1" w14:textId="77777777" w:rsidR="007060DC" w:rsidRPr="009A7F54" w:rsidRDefault="007060DC" w:rsidP="007060DC">
            <w:pPr>
              <w:pStyle w:val="Body"/>
              <w:spacing w:before="60" w:after="60"/>
              <w:rPr>
                <w:b/>
              </w:rPr>
            </w:pPr>
            <w:r w:rsidRPr="009A7F54">
              <w:rPr>
                <w:b/>
              </w:rPr>
              <w:t>1</w:t>
            </w:r>
          </w:p>
        </w:tc>
        <w:tc>
          <w:tcPr>
            <w:tcW w:w="1724" w:type="pct"/>
            <w:vAlign w:val="top"/>
          </w:tcPr>
          <w:p w14:paraId="371F19E1" w14:textId="36C44946" w:rsidR="007060DC" w:rsidRPr="0094394C" w:rsidRDefault="007060DC" w:rsidP="007060DC">
            <w:pPr>
              <w:pStyle w:val="Body"/>
              <w:spacing w:before="60" w:after="60"/>
              <w:rPr>
                <w:b/>
              </w:rPr>
            </w:pPr>
            <w:r w:rsidRPr="0094394C">
              <w:rPr>
                <w:b/>
                <w:w w:val="110"/>
              </w:rPr>
              <w:t>COMPUTER ROOM S1.29</w:t>
            </w:r>
          </w:p>
        </w:tc>
        <w:tc>
          <w:tcPr>
            <w:tcW w:w="964" w:type="pct"/>
            <w:vAlign w:val="top"/>
          </w:tcPr>
          <w:p w14:paraId="3F309C16" w14:textId="1A978CB8" w:rsidR="007060DC" w:rsidRPr="0094394C" w:rsidRDefault="007060DC" w:rsidP="007060DC">
            <w:pPr>
              <w:pStyle w:val="Body"/>
              <w:spacing w:before="60" w:after="60"/>
              <w:rPr>
                <w:b/>
              </w:rPr>
            </w:pPr>
            <w:r w:rsidRPr="0094394C">
              <w:rPr>
                <w:b/>
              </w:rPr>
              <w:t>COSTS</w:t>
            </w:r>
          </w:p>
        </w:tc>
        <w:tc>
          <w:tcPr>
            <w:tcW w:w="964" w:type="pct"/>
            <w:vAlign w:val="top"/>
          </w:tcPr>
          <w:p w14:paraId="46E0DF8B" w14:textId="77777777" w:rsidR="007060DC" w:rsidRPr="00651F26" w:rsidRDefault="007060DC" w:rsidP="007060DC">
            <w:pPr>
              <w:pStyle w:val="Body"/>
              <w:spacing w:before="60" w:after="60"/>
            </w:pPr>
          </w:p>
        </w:tc>
        <w:tc>
          <w:tcPr>
            <w:tcW w:w="993" w:type="pct"/>
            <w:vAlign w:val="top"/>
          </w:tcPr>
          <w:p w14:paraId="3BECB262" w14:textId="7294FD16" w:rsidR="007060DC" w:rsidRPr="00651F26" w:rsidRDefault="007060DC" w:rsidP="007060DC">
            <w:pPr>
              <w:pStyle w:val="Body"/>
              <w:spacing w:before="60" w:after="60"/>
            </w:pPr>
          </w:p>
        </w:tc>
      </w:tr>
      <w:tr w:rsidR="007060DC" w14:paraId="4F73E6A2" w14:textId="77777777" w:rsidTr="006E1063">
        <w:tc>
          <w:tcPr>
            <w:tcW w:w="355" w:type="pct"/>
            <w:vAlign w:val="top"/>
          </w:tcPr>
          <w:p w14:paraId="269C11DE" w14:textId="77777777" w:rsidR="007060DC" w:rsidRPr="009A7F54" w:rsidRDefault="007060DC" w:rsidP="007060DC">
            <w:pPr>
              <w:pStyle w:val="Body"/>
              <w:spacing w:before="60" w:after="60"/>
              <w:rPr>
                <w:b/>
              </w:rPr>
            </w:pPr>
            <w:r w:rsidRPr="009A7F54">
              <w:rPr>
                <w:b/>
              </w:rPr>
              <w:t>2</w:t>
            </w:r>
          </w:p>
        </w:tc>
        <w:tc>
          <w:tcPr>
            <w:tcW w:w="1724" w:type="pct"/>
            <w:vAlign w:val="top"/>
          </w:tcPr>
          <w:p w14:paraId="4C66451F" w14:textId="77777777" w:rsidR="007060DC" w:rsidRPr="00651F26" w:rsidRDefault="007060DC" w:rsidP="007060DC">
            <w:pPr>
              <w:pStyle w:val="Body"/>
              <w:spacing w:before="60" w:after="60"/>
            </w:pPr>
          </w:p>
        </w:tc>
        <w:tc>
          <w:tcPr>
            <w:tcW w:w="964" w:type="pct"/>
            <w:vAlign w:val="top"/>
          </w:tcPr>
          <w:p w14:paraId="0A768E15" w14:textId="77777777" w:rsidR="007060DC" w:rsidRPr="00651F26" w:rsidRDefault="007060DC" w:rsidP="007060DC">
            <w:pPr>
              <w:pStyle w:val="Body"/>
              <w:spacing w:before="60" w:after="60"/>
            </w:pPr>
          </w:p>
        </w:tc>
        <w:tc>
          <w:tcPr>
            <w:tcW w:w="964" w:type="pct"/>
            <w:vAlign w:val="top"/>
          </w:tcPr>
          <w:p w14:paraId="01356A9D" w14:textId="77777777" w:rsidR="007060DC" w:rsidRPr="00651F26" w:rsidRDefault="007060DC" w:rsidP="007060DC">
            <w:pPr>
              <w:pStyle w:val="Body"/>
              <w:spacing w:before="60" w:after="60"/>
            </w:pPr>
          </w:p>
        </w:tc>
        <w:tc>
          <w:tcPr>
            <w:tcW w:w="993" w:type="pct"/>
            <w:vAlign w:val="top"/>
          </w:tcPr>
          <w:p w14:paraId="7947B83D" w14:textId="77777777" w:rsidR="007060DC" w:rsidRPr="00651F26" w:rsidRDefault="007060DC" w:rsidP="007060DC">
            <w:pPr>
              <w:pStyle w:val="Body"/>
              <w:spacing w:before="60" w:after="60"/>
            </w:pPr>
          </w:p>
        </w:tc>
      </w:tr>
      <w:tr w:rsidR="007060DC" w14:paraId="4BEC1308" w14:textId="77777777" w:rsidTr="006E1063">
        <w:tc>
          <w:tcPr>
            <w:tcW w:w="355" w:type="pct"/>
            <w:vAlign w:val="top"/>
          </w:tcPr>
          <w:p w14:paraId="2C63BE94" w14:textId="77777777" w:rsidR="007060DC" w:rsidRPr="00EC364D" w:rsidRDefault="007060DC" w:rsidP="007060DC">
            <w:pPr>
              <w:pStyle w:val="Body"/>
              <w:spacing w:before="60" w:after="60"/>
              <w:rPr>
                <w:b/>
              </w:rPr>
            </w:pPr>
            <w:r>
              <w:rPr>
                <w:b/>
              </w:rPr>
              <w:t>3</w:t>
            </w:r>
          </w:p>
        </w:tc>
        <w:tc>
          <w:tcPr>
            <w:tcW w:w="1724" w:type="pct"/>
            <w:shd w:val="clear" w:color="auto" w:fill="D9D9D9" w:themeFill="background1" w:themeFillShade="D9"/>
            <w:vAlign w:val="top"/>
          </w:tcPr>
          <w:p w14:paraId="0992F28F" w14:textId="7C401670" w:rsidR="007060DC" w:rsidRPr="007060DC" w:rsidRDefault="007060DC" w:rsidP="007060DC">
            <w:pPr>
              <w:pStyle w:val="TableHeader1"/>
              <w:spacing w:before="60" w:after="60"/>
              <w:rPr>
                <w:color w:val="auto"/>
              </w:rPr>
            </w:pPr>
            <w:r w:rsidRPr="007060DC">
              <w:rPr>
                <w:color w:val="auto"/>
              </w:rPr>
              <w:t>ITEM</w:t>
            </w:r>
          </w:p>
        </w:tc>
        <w:tc>
          <w:tcPr>
            <w:tcW w:w="964" w:type="pct"/>
            <w:shd w:val="clear" w:color="auto" w:fill="D9D9D9" w:themeFill="background1" w:themeFillShade="D9"/>
            <w:vAlign w:val="top"/>
          </w:tcPr>
          <w:p w14:paraId="657013AA" w14:textId="2823574E" w:rsidR="007060DC" w:rsidRPr="007060DC" w:rsidRDefault="007060DC" w:rsidP="007060DC">
            <w:pPr>
              <w:pStyle w:val="TableHeader1"/>
              <w:spacing w:before="60" w:after="60"/>
              <w:jc w:val="right"/>
              <w:rPr>
                <w:color w:val="auto"/>
              </w:rPr>
            </w:pPr>
            <w:r w:rsidRPr="007060DC">
              <w:rPr>
                <w:color w:val="auto"/>
                <w:w w:val="110"/>
              </w:rPr>
              <w:t>UNIT COST</w:t>
            </w:r>
          </w:p>
        </w:tc>
        <w:tc>
          <w:tcPr>
            <w:tcW w:w="964" w:type="pct"/>
            <w:shd w:val="clear" w:color="auto" w:fill="D9D9D9" w:themeFill="background1" w:themeFillShade="D9"/>
            <w:vAlign w:val="top"/>
          </w:tcPr>
          <w:p w14:paraId="17AF580C" w14:textId="194939FB" w:rsidR="007060DC" w:rsidRPr="007060DC" w:rsidRDefault="007060DC" w:rsidP="007060DC">
            <w:pPr>
              <w:pStyle w:val="TableHeader1"/>
              <w:spacing w:before="60" w:after="60"/>
              <w:jc w:val="right"/>
              <w:rPr>
                <w:color w:val="auto"/>
              </w:rPr>
            </w:pPr>
            <w:r w:rsidRPr="007060DC">
              <w:rPr>
                <w:color w:val="auto"/>
                <w:w w:val="105"/>
              </w:rPr>
              <w:t>NO OF UNITS</w:t>
            </w:r>
          </w:p>
        </w:tc>
        <w:tc>
          <w:tcPr>
            <w:tcW w:w="993" w:type="pct"/>
            <w:shd w:val="clear" w:color="auto" w:fill="D9D9D9" w:themeFill="background1" w:themeFillShade="D9"/>
            <w:vAlign w:val="top"/>
          </w:tcPr>
          <w:p w14:paraId="3CD17E6E" w14:textId="54E66050" w:rsidR="007060DC" w:rsidRPr="007060DC" w:rsidRDefault="007060DC" w:rsidP="007060DC">
            <w:pPr>
              <w:pStyle w:val="TableHeader1"/>
              <w:spacing w:before="60" w:after="60"/>
              <w:jc w:val="right"/>
              <w:rPr>
                <w:color w:val="auto"/>
              </w:rPr>
            </w:pPr>
            <w:r w:rsidRPr="007060DC">
              <w:rPr>
                <w:color w:val="auto"/>
              </w:rPr>
              <w:t>TOTAL</w:t>
            </w:r>
          </w:p>
        </w:tc>
      </w:tr>
      <w:tr w:rsidR="007060DC" w14:paraId="797D7D31" w14:textId="77777777" w:rsidTr="006E1063">
        <w:tc>
          <w:tcPr>
            <w:tcW w:w="355" w:type="pct"/>
            <w:vAlign w:val="top"/>
          </w:tcPr>
          <w:p w14:paraId="3AA30847" w14:textId="77777777" w:rsidR="007060DC" w:rsidRPr="00EC364D" w:rsidRDefault="007060DC" w:rsidP="007060DC">
            <w:pPr>
              <w:pStyle w:val="Body"/>
              <w:spacing w:before="60" w:after="60"/>
              <w:rPr>
                <w:b/>
              </w:rPr>
            </w:pPr>
            <w:r>
              <w:rPr>
                <w:b/>
              </w:rPr>
              <w:t>4</w:t>
            </w:r>
          </w:p>
        </w:tc>
        <w:tc>
          <w:tcPr>
            <w:tcW w:w="1724" w:type="pct"/>
            <w:vAlign w:val="top"/>
          </w:tcPr>
          <w:p w14:paraId="1B8154A0" w14:textId="29422162" w:rsidR="007060DC" w:rsidRPr="00651F26" w:rsidRDefault="007060DC" w:rsidP="007060DC">
            <w:pPr>
              <w:pStyle w:val="Body"/>
              <w:spacing w:before="60" w:after="60"/>
            </w:pPr>
          </w:p>
        </w:tc>
        <w:tc>
          <w:tcPr>
            <w:tcW w:w="964" w:type="pct"/>
            <w:vAlign w:val="top"/>
          </w:tcPr>
          <w:p w14:paraId="4B9846E1" w14:textId="69078637" w:rsidR="007060DC" w:rsidRPr="00651F26" w:rsidRDefault="007060DC" w:rsidP="007060DC">
            <w:pPr>
              <w:pStyle w:val="Body"/>
              <w:spacing w:before="60" w:after="60"/>
              <w:jc w:val="right"/>
            </w:pPr>
          </w:p>
        </w:tc>
        <w:tc>
          <w:tcPr>
            <w:tcW w:w="964" w:type="pct"/>
            <w:vAlign w:val="top"/>
          </w:tcPr>
          <w:p w14:paraId="2BE40DE4" w14:textId="60B4CF1C" w:rsidR="007060DC" w:rsidRPr="00651F26" w:rsidRDefault="007060DC" w:rsidP="007060DC">
            <w:pPr>
              <w:pStyle w:val="Body"/>
              <w:spacing w:before="60" w:after="60"/>
              <w:jc w:val="right"/>
            </w:pPr>
          </w:p>
        </w:tc>
        <w:tc>
          <w:tcPr>
            <w:tcW w:w="993" w:type="pct"/>
            <w:vAlign w:val="top"/>
          </w:tcPr>
          <w:p w14:paraId="66F5A9BC" w14:textId="1F164F7D" w:rsidR="007060DC" w:rsidRPr="00651F26" w:rsidRDefault="007060DC" w:rsidP="007060DC">
            <w:pPr>
              <w:pStyle w:val="Body"/>
              <w:spacing w:before="60" w:after="60"/>
              <w:jc w:val="right"/>
            </w:pPr>
          </w:p>
        </w:tc>
      </w:tr>
      <w:tr w:rsidR="007060DC" w14:paraId="6277AB41" w14:textId="77777777" w:rsidTr="006E1063">
        <w:tc>
          <w:tcPr>
            <w:tcW w:w="355" w:type="pct"/>
            <w:vAlign w:val="top"/>
          </w:tcPr>
          <w:p w14:paraId="5E38B038" w14:textId="77777777" w:rsidR="007060DC" w:rsidRPr="00EC364D" w:rsidRDefault="007060DC" w:rsidP="007060DC">
            <w:pPr>
              <w:pStyle w:val="Body"/>
              <w:spacing w:before="60" w:after="60"/>
              <w:rPr>
                <w:b/>
              </w:rPr>
            </w:pPr>
            <w:r>
              <w:rPr>
                <w:b/>
              </w:rPr>
              <w:t>5</w:t>
            </w:r>
          </w:p>
        </w:tc>
        <w:tc>
          <w:tcPr>
            <w:tcW w:w="1724" w:type="pct"/>
            <w:vAlign w:val="top"/>
          </w:tcPr>
          <w:p w14:paraId="3FCD3214" w14:textId="55993333" w:rsidR="007060DC" w:rsidRPr="00651F26" w:rsidRDefault="007060DC" w:rsidP="007060DC">
            <w:pPr>
              <w:pStyle w:val="Body"/>
              <w:spacing w:before="60" w:after="60"/>
            </w:pPr>
            <w:r>
              <w:rPr>
                <w:w w:val="115"/>
              </w:rPr>
              <w:t>Systems Unit</w:t>
            </w:r>
          </w:p>
        </w:tc>
        <w:tc>
          <w:tcPr>
            <w:tcW w:w="964" w:type="pct"/>
            <w:vAlign w:val="top"/>
          </w:tcPr>
          <w:p w14:paraId="3E070C06" w14:textId="58A99EE6" w:rsidR="007060DC" w:rsidRPr="00651F26" w:rsidRDefault="007060DC" w:rsidP="007060DC">
            <w:pPr>
              <w:pStyle w:val="Body"/>
              <w:spacing w:before="60" w:after="60"/>
              <w:jc w:val="right"/>
            </w:pPr>
            <w:r>
              <w:rPr>
                <w:w w:val="115"/>
              </w:rPr>
              <w:t>1500.00</w:t>
            </w:r>
          </w:p>
        </w:tc>
        <w:tc>
          <w:tcPr>
            <w:tcW w:w="964" w:type="pct"/>
            <w:vAlign w:val="top"/>
          </w:tcPr>
          <w:p w14:paraId="2F650518" w14:textId="3A5EECC7" w:rsidR="007060DC" w:rsidRPr="00651F26" w:rsidRDefault="007060DC" w:rsidP="007060DC">
            <w:pPr>
              <w:pStyle w:val="Body"/>
              <w:spacing w:before="60" w:after="60"/>
              <w:jc w:val="right"/>
            </w:pPr>
            <w:r>
              <w:rPr>
                <w:w w:val="115"/>
              </w:rPr>
              <w:t>12</w:t>
            </w:r>
          </w:p>
        </w:tc>
        <w:tc>
          <w:tcPr>
            <w:tcW w:w="993" w:type="pct"/>
            <w:vAlign w:val="top"/>
          </w:tcPr>
          <w:p w14:paraId="51812510" w14:textId="32DF6453" w:rsidR="007060DC" w:rsidRPr="00651F26" w:rsidRDefault="007060DC" w:rsidP="007060DC">
            <w:pPr>
              <w:pStyle w:val="Body"/>
              <w:spacing w:before="60" w:after="60"/>
              <w:jc w:val="right"/>
            </w:pPr>
          </w:p>
        </w:tc>
      </w:tr>
      <w:tr w:rsidR="007060DC" w14:paraId="45F7ED6F" w14:textId="77777777" w:rsidTr="006E1063">
        <w:tc>
          <w:tcPr>
            <w:tcW w:w="355" w:type="pct"/>
            <w:vAlign w:val="top"/>
          </w:tcPr>
          <w:p w14:paraId="23F1D1A7" w14:textId="77777777" w:rsidR="007060DC" w:rsidRPr="00EC364D" w:rsidRDefault="007060DC" w:rsidP="007060DC">
            <w:pPr>
              <w:pStyle w:val="Body"/>
              <w:spacing w:before="60" w:after="60"/>
              <w:rPr>
                <w:b/>
              </w:rPr>
            </w:pPr>
            <w:r>
              <w:rPr>
                <w:b/>
              </w:rPr>
              <w:t>6</w:t>
            </w:r>
          </w:p>
        </w:tc>
        <w:tc>
          <w:tcPr>
            <w:tcW w:w="1724" w:type="pct"/>
            <w:vAlign w:val="top"/>
          </w:tcPr>
          <w:p w14:paraId="0F04C2DF" w14:textId="4AF7BC5E" w:rsidR="007060DC" w:rsidRPr="00651F26" w:rsidRDefault="007060DC" w:rsidP="007060DC">
            <w:pPr>
              <w:pStyle w:val="Body"/>
              <w:spacing w:before="60" w:after="60"/>
            </w:pPr>
            <w:r>
              <w:rPr>
                <w:w w:val="105"/>
              </w:rPr>
              <w:t>Monitor</w:t>
            </w:r>
          </w:p>
        </w:tc>
        <w:tc>
          <w:tcPr>
            <w:tcW w:w="964" w:type="pct"/>
            <w:vAlign w:val="top"/>
          </w:tcPr>
          <w:p w14:paraId="44B49843" w14:textId="7D1CC40A" w:rsidR="007060DC" w:rsidRPr="00651F26" w:rsidRDefault="007060DC" w:rsidP="007060DC">
            <w:pPr>
              <w:pStyle w:val="Body"/>
              <w:spacing w:before="60" w:after="60"/>
              <w:jc w:val="right"/>
            </w:pPr>
            <w:r>
              <w:rPr>
                <w:w w:val="115"/>
              </w:rPr>
              <w:t>300.00</w:t>
            </w:r>
          </w:p>
        </w:tc>
        <w:tc>
          <w:tcPr>
            <w:tcW w:w="964" w:type="pct"/>
            <w:vAlign w:val="top"/>
          </w:tcPr>
          <w:p w14:paraId="5F422578" w14:textId="4A726C0A" w:rsidR="007060DC" w:rsidRPr="00651F26" w:rsidRDefault="007060DC" w:rsidP="007060DC">
            <w:pPr>
              <w:pStyle w:val="Body"/>
              <w:spacing w:before="60" w:after="60"/>
              <w:jc w:val="right"/>
            </w:pPr>
            <w:r>
              <w:rPr>
                <w:w w:val="115"/>
              </w:rPr>
              <w:t>12</w:t>
            </w:r>
          </w:p>
        </w:tc>
        <w:tc>
          <w:tcPr>
            <w:tcW w:w="993" w:type="pct"/>
            <w:vAlign w:val="top"/>
          </w:tcPr>
          <w:p w14:paraId="07A4525A" w14:textId="3F188EB5" w:rsidR="007060DC" w:rsidRPr="00651F26" w:rsidRDefault="007060DC" w:rsidP="007060DC">
            <w:pPr>
              <w:pStyle w:val="Body"/>
              <w:spacing w:before="60" w:after="60"/>
              <w:jc w:val="right"/>
            </w:pPr>
          </w:p>
        </w:tc>
      </w:tr>
      <w:tr w:rsidR="007060DC" w14:paraId="4962A7C9" w14:textId="77777777" w:rsidTr="006E1063">
        <w:tc>
          <w:tcPr>
            <w:tcW w:w="355" w:type="pct"/>
            <w:vAlign w:val="top"/>
          </w:tcPr>
          <w:p w14:paraId="535C91A4" w14:textId="77777777" w:rsidR="007060DC" w:rsidRPr="00EC364D" w:rsidRDefault="007060DC" w:rsidP="007060DC">
            <w:pPr>
              <w:pStyle w:val="Body"/>
              <w:spacing w:before="60" w:after="60"/>
              <w:rPr>
                <w:b/>
              </w:rPr>
            </w:pPr>
            <w:r>
              <w:rPr>
                <w:b/>
              </w:rPr>
              <w:t>7</w:t>
            </w:r>
          </w:p>
        </w:tc>
        <w:tc>
          <w:tcPr>
            <w:tcW w:w="1724" w:type="pct"/>
            <w:vAlign w:val="top"/>
          </w:tcPr>
          <w:p w14:paraId="214C2403" w14:textId="14C1963E" w:rsidR="007060DC" w:rsidRPr="00651F26" w:rsidRDefault="007060DC" w:rsidP="007060DC">
            <w:pPr>
              <w:pStyle w:val="Body"/>
              <w:spacing w:before="60" w:after="60"/>
            </w:pPr>
            <w:r>
              <w:rPr>
                <w:w w:val="115"/>
              </w:rPr>
              <w:t>Keyboard</w:t>
            </w:r>
          </w:p>
        </w:tc>
        <w:tc>
          <w:tcPr>
            <w:tcW w:w="964" w:type="pct"/>
            <w:vAlign w:val="top"/>
          </w:tcPr>
          <w:p w14:paraId="010E3BFE" w14:textId="61AD722F" w:rsidR="007060DC" w:rsidRPr="00651F26" w:rsidRDefault="007060DC" w:rsidP="007060DC">
            <w:pPr>
              <w:pStyle w:val="Body"/>
              <w:spacing w:before="60" w:after="60"/>
              <w:jc w:val="right"/>
            </w:pPr>
            <w:r>
              <w:rPr>
                <w:w w:val="115"/>
              </w:rPr>
              <w:t>175.00</w:t>
            </w:r>
          </w:p>
        </w:tc>
        <w:tc>
          <w:tcPr>
            <w:tcW w:w="964" w:type="pct"/>
            <w:vAlign w:val="top"/>
          </w:tcPr>
          <w:p w14:paraId="1A203BE5" w14:textId="56024E9D" w:rsidR="007060DC" w:rsidRPr="00651F26" w:rsidRDefault="007060DC" w:rsidP="007060DC">
            <w:pPr>
              <w:pStyle w:val="Body"/>
              <w:spacing w:before="60" w:after="60"/>
              <w:jc w:val="right"/>
            </w:pPr>
            <w:r>
              <w:rPr>
                <w:w w:val="115"/>
              </w:rPr>
              <w:t>12</w:t>
            </w:r>
          </w:p>
        </w:tc>
        <w:tc>
          <w:tcPr>
            <w:tcW w:w="993" w:type="pct"/>
            <w:vAlign w:val="top"/>
          </w:tcPr>
          <w:p w14:paraId="61A671A5" w14:textId="2C278554" w:rsidR="007060DC" w:rsidRPr="00651F26" w:rsidRDefault="007060DC" w:rsidP="007060DC">
            <w:pPr>
              <w:pStyle w:val="Body"/>
              <w:spacing w:before="60" w:after="60"/>
              <w:jc w:val="right"/>
            </w:pPr>
          </w:p>
        </w:tc>
      </w:tr>
      <w:tr w:rsidR="007060DC" w14:paraId="3FD6E38C" w14:textId="77777777" w:rsidTr="006E1063">
        <w:tc>
          <w:tcPr>
            <w:tcW w:w="355" w:type="pct"/>
            <w:vAlign w:val="top"/>
          </w:tcPr>
          <w:p w14:paraId="5888FB4B" w14:textId="7A1A8ECF" w:rsidR="007060DC" w:rsidRDefault="007060DC" w:rsidP="007060DC">
            <w:pPr>
              <w:pStyle w:val="Body"/>
              <w:spacing w:before="60" w:after="60"/>
              <w:rPr>
                <w:b/>
              </w:rPr>
            </w:pPr>
            <w:r>
              <w:rPr>
                <w:b/>
              </w:rPr>
              <w:t>8</w:t>
            </w:r>
          </w:p>
        </w:tc>
        <w:tc>
          <w:tcPr>
            <w:tcW w:w="1724" w:type="pct"/>
            <w:vAlign w:val="top"/>
          </w:tcPr>
          <w:p w14:paraId="1A1D4F3B" w14:textId="318EB933" w:rsidR="007060DC" w:rsidRPr="00651F26" w:rsidRDefault="007060DC" w:rsidP="007060DC">
            <w:pPr>
              <w:pStyle w:val="Body"/>
              <w:spacing w:before="60" w:after="60"/>
            </w:pPr>
            <w:r>
              <w:rPr>
                <w:w w:val="115"/>
              </w:rPr>
              <w:t>Desk</w:t>
            </w:r>
          </w:p>
        </w:tc>
        <w:tc>
          <w:tcPr>
            <w:tcW w:w="964" w:type="pct"/>
            <w:vAlign w:val="top"/>
          </w:tcPr>
          <w:p w14:paraId="71753BE2" w14:textId="4B639D0A" w:rsidR="007060DC" w:rsidRPr="00651F26" w:rsidRDefault="007060DC" w:rsidP="007060DC">
            <w:pPr>
              <w:pStyle w:val="Body"/>
              <w:spacing w:before="60" w:after="60"/>
              <w:jc w:val="right"/>
            </w:pPr>
            <w:r>
              <w:rPr>
                <w:w w:val="115"/>
              </w:rPr>
              <w:t>120.00</w:t>
            </w:r>
          </w:p>
        </w:tc>
        <w:tc>
          <w:tcPr>
            <w:tcW w:w="964" w:type="pct"/>
            <w:vAlign w:val="top"/>
          </w:tcPr>
          <w:p w14:paraId="398748CF" w14:textId="478C555C" w:rsidR="007060DC" w:rsidRPr="00651F26" w:rsidRDefault="007060DC" w:rsidP="007060DC">
            <w:pPr>
              <w:pStyle w:val="Body"/>
              <w:spacing w:before="60" w:after="60"/>
              <w:jc w:val="right"/>
            </w:pPr>
            <w:r>
              <w:rPr>
                <w:w w:val="115"/>
              </w:rPr>
              <w:t>12</w:t>
            </w:r>
          </w:p>
        </w:tc>
        <w:tc>
          <w:tcPr>
            <w:tcW w:w="993" w:type="pct"/>
            <w:vAlign w:val="top"/>
          </w:tcPr>
          <w:p w14:paraId="160102D8" w14:textId="0332BD9D" w:rsidR="007060DC" w:rsidRPr="00651F26" w:rsidRDefault="007060DC" w:rsidP="007060DC">
            <w:pPr>
              <w:pStyle w:val="Body"/>
              <w:spacing w:before="60" w:after="60"/>
              <w:jc w:val="right"/>
            </w:pPr>
          </w:p>
        </w:tc>
      </w:tr>
      <w:tr w:rsidR="007060DC" w14:paraId="369F4D78" w14:textId="77777777" w:rsidTr="006E1063">
        <w:tc>
          <w:tcPr>
            <w:tcW w:w="355" w:type="pct"/>
            <w:vAlign w:val="top"/>
          </w:tcPr>
          <w:p w14:paraId="4C465215" w14:textId="20272309" w:rsidR="007060DC" w:rsidRDefault="007060DC" w:rsidP="007060DC">
            <w:pPr>
              <w:pStyle w:val="Body"/>
              <w:spacing w:before="60" w:after="60"/>
              <w:rPr>
                <w:b/>
              </w:rPr>
            </w:pPr>
            <w:r>
              <w:rPr>
                <w:b/>
              </w:rPr>
              <w:t>9</w:t>
            </w:r>
          </w:p>
        </w:tc>
        <w:tc>
          <w:tcPr>
            <w:tcW w:w="1724" w:type="pct"/>
            <w:vAlign w:val="top"/>
          </w:tcPr>
          <w:p w14:paraId="40C7C14D" w14:textId="6DB38442" w:rsidR="007060DC" w:rsidRPr="00651F26" w:rsidRDefault="007060DC" w:rsidP="007060DC">
            <w:pPr>
              <w:pStyle w:val="Body"/>
              <w:spacing w:before="60" w:after="60"/>
            </w:pPr>
            <w:r>
              <w:rPr>
                <w:w w:val="115"/>
              </w:rPr>
              <w:t>Chairs</w:t>
            </w:r>
          </w:p>
        </w:tc>
        <w:tc>
          <w:tcPr>
            <w:tcW w:w="964" w:type="pct"/>
            <w:vAlign w:val="top"/>
          </w:tcPr>
          <w:p w14:paraId="4A4F8BD3" w14:textId="1AE5D004" w:rsidR="007060DC" w:rsidRPr="00651F26" w:rsidRDefault="007060DC" w:rsidP="007060DC">
            <w:pPr>
              <w:pStyle w:val="Body"/>
              <w:spacing w:before="60" w:after="60"/>
              <w:jc w:val="right"/>
            </w:pPr>
            <w:r>
              <w:rPr>
                <w:w w:val="115"/>
              </w:rPr>
              <w:t>99.00</w:t>
            </w:r>
          </w:p>
        </w:tc>
        <w:tc>
          <w:tcPr>
            <w:tcW w:w="964" w:type="pct"/>
            <w:vAlign w:val="top"/>
          </w:tcPr>
          <w:p w14:paraId="68B40A39" w14:textId="7D69DCA0" w:rsidR="007060DC" w:rsidRPr="00651F26" w:rsidRDefault="007060DC" w:rsidP="007060DC">
            <w:pPr>
              <w:pStyle w:val="Body"/>
              <w:spacing w:before="60" w:after="60"/>
              <w:jc w:val="right"/>
            </w:pPr>
            <w:r>
              <w:rPr>
                <w:w w:val="115"/>
              </w:rPr>
              <w:t>12</w:t>
            </w:r>
          </w:p>
        </w:tc>
        <w:tc>
          <w:tcPr>
            <w:tcW w:w="993" w:type="pct"/>
            <w:vAlign w:val="top"/>
          </w:tcPr>
          <w:p w14:paraId="5DF90E1D" w14:textId="4CA0D832" w:rsidR="007060DC" w:rsidRPr="00651F26" w:rsidRDefault="007060DC" w:rsidP="007060DC">
            <w:pPr>
              <w:pStyle w:val="Body"/>
              <w:spacing w:before="60" w:after="60"/>
              <w:jc w:val="right"/>
            </w:pPr>
          </w:p>
        </w:tc>
      </w:tr>
      <w:tr w:rsidR="007060DC" w14:paraId="7338310C" w14:textId="77777777" w:rsidTr="006E1063">
        <w:tc>
          <w:tcPr>
            <w:tcW w:w="355" w:type="pct"/>
            <w:vAlign w:val="top"/>
          </w:tcPr>
          <w:p w14:paraId="42368D39" w14:textId="6FB9901D" w:rsidR="007060DC" w:rsidRDefault="007060DC" w:rsidP="007060DC">
            <w:pPr>
              <w:pStyle w:val="Body"/>
              <w:spacing w:before="60" w:after="60"/>
              <w:rPr>
                <w:b/>
              </w:rPr>
            </w:pPr>
            <w:r>
              <w:rPr>
                <w:b/>
              </w:rPr>
              <w:t>10</w:t>
            </w:r>
          </w:p>
        </w:tc>
        <w:tc>
          <w:tcPr>
            <w:tcW w:w="1724" w:type="pct"/>
            <w:vAlign w:val="top"/>
          </w:tcPr>
          <w:p w14:paraId="41D4905C" w14:textId="6141E8A6" w:rsidR="007060DC" w:rsidRPr="00651F26" w:rsidRDefault="007060DC" w:rsidP="007060DC">
            <w:pPr>
              <w:pStyle w:val="Body"/>
              <w:spacing w:before="60" w:after="60"/>
            </w:pPr>
            <w:r>
              <w:rPr>
                <w:w w:val="110"/>
              </w:rPr>
              <w:t>Printers</w:t>
            </w:r>
          </w:p>
        </w:tc>
        <w:tc>
          <w:tcPr>
            <w:tcW w:w="964" w:type="pct"/>
            <w:vAlign w:val="top"/>
          </w:tcPr>
          <w:p w14:paraId="12B2EC4C" w14:textId="38871254" w:rsidR="007060DC" w:rsidRPr="00651F26" w:rsidRDefault="007060DC" w:rsidP="007060DC">
            <w:pPr>
              <w:pStyle w:val="Body"/>
              <w:spacing w:before="60" w:after="60"/>
              <w:jc w:val="right"/>
            </w:pPr>
            <w:r>
              <w:rPr>
                <w:w w:val="115"/>
              </w:rPr>
              <w:t>620.00</w:t>
            </w:r>
          </w:p>
        </w:tc>
        <w:tc>
          <w:tcPr>
            <w:tcW w:w="964" w:type="pct"/>
            <w:vAlign w:val="top"/>
          </w:tcPr>
          <w:p w14:paraId="751FCF09" w14:textId="30D6FB2E" w:rsidR="007060DC" w:rsidRPr="00651F26" w:rsidRDefault="007060DC" w:rsidP="007060DC">
            <w:pPr>
              <w:pStyle w:val="Body"/>
              <w:spacing w:before="60" w:after="60"/>
              <w:jc w:val="right"/>
            </w:pPr>
            <w:r>
              <w:rPr>
                <w:w w:val="115"/>
              </w:rPr>
              <w:t>2</w:t>
            </w:r>
          </w:p>
        </w:tc>
        <w:tc>
          <w:tcPr>
            <w:tcW w:w="993" w:type="pct"/>
            <w:vAlign w:val="top"/>
          </w:tcPr>
          <w:p w14:paraId="60568BA5" w14:textId="5192DDCB" w:rsidR="007060DC" w:rsidRPr="00651F26" w:rsidRDefault="007060DC" w:rsidP="007060DC">
            <w:pPr>
              <w:pStyle w:val="Body"/>
              <w:spacing w:before="60" w:after="60"/>
              <w:jc w:val="right"/>
            </w:pPr>
          </w:p>
        </w:tc>
      </w:tr>
      <w:tr w:rsidR="007060DC" w14:paraId="52EB7832" w14:textId="77777777" w:rsidTr="006E1063">
        <w:tc>
          <w:tcPr>
            <w:tcW w:w="355" w:type="pct"/>
            <w:vAlign w:val="top"/>
          </w:tcPr>
          <w:p w14:paraId="24BFAECD" w14:textId="275F4E62" w:rsidR="007060DC" w:rsidRDefault="007060DC" w:rsidP="007060DC">
            <w:pPr>
              <w:pStyle w:val="Body"/>
              <w:spacing w:before="60" w:after="60"/>
              <w:rPr>
                <w:b/>
              </w:rPr>
            </w:pPr>
            <w:r>
              <w:rPr>
                <w:b/>
              </w:rPr>
              <w:t>11</w:t>
            </w:r>
          </w:p>
        </w:tc>
        <w:tc>
          <w:tcPr>
            <w:tcW w:w="1724" w:type="pct"/>
            <w:vAlign w:val="top"/>
          </w:tcPr>
          <w:p w14:paraId="68A1A9E3" w14:textId="426EE54F" w:rsidR="007060DC" w:rsidRPr="00651F26" w:rsidRDefault="007060DC" w:rsidP="007060DC">
            <w:pPr>
              <w:pStyle w:val="Body"/>
              <w:spacing w:before="60" w:after="60"/>
            </w:pPr>
            <w:r>
              <w:rPr>
                <w:w w:val="110"/>
              </w:rPr>
              <w:t>Filing Cabinet</w:t>
            </w:r>
          </w:p>
        </w:tc>
        <w:tc>
          <w:tcPr>
            <w:tcW w:w="964" w:type="pct"/>
            <w:vAlign w:val="top"/>
          </w:tcPr>
          <w:p w14:paraId="1CFF6B3E" w14:textId="335FDA1F" w:rsidR="007060DC" w:rsidRPr="00651F26" w:rsidRDefault="007060DC" w:rsidP="007060DC">
            <w:pPr>
              <w:pStyle w:val="Body"/>
              <w:spacing w:before="60" w:after="60"/>
              <w:jc w:val="right"/>
            </w:pPr>
            <w:r>
              <w:rPr>
                <w:w w:val="115"/>
              </w:rPr>
              <w:t>130.00</w:t>
            </w:r>
          </w:p>
        </w:tc>
        <w:tc>
          <w:tcPr>
            <w:tcW w:w="964" w:type="pct"/>
            <w:vAlign w:val="top"/>
          </w:tcPr>
          <w:p w14:paraId="0DC1F415" w14:textId="7F3FA99B" w:rsidR="007060DC" w:rsidRPr="00651F26" w:rsidRDefault="007060DC" w:rsidP="007060DC">
            <w:pPr>
              <w:pStyle w:val="Body"/>
              <w:spacing w:before="60" w:after="60"/>
              <w:jc w:val="right"/>
            </w:pPr>
            <w:r>
              <w:rPr>
                <w:w w:val="115"/>
              </w:rPr>
              <w:t>1</w:t>
            </w:r>
          </w:p>
        </w:tc>
        <w:tc>
          <w:tcPr>
            <w:tcW w:w="993" w:type="pct"/>
            <w:vAlign w:val="top"/>
          </w:tcPr>
          <w:p w14:paraId="64BD72D6" w14:textId="0A53873F" w:rsidR="007060DC" w:rsidRPr="00651F26" w:rsidRDefault="007060DC" w:rsidP="007060DC">
            <w:pPr>
              <w:pStyle w:val="Body"/>
              <w:spacing w:before="60" w:after="60"/>
              <w:jc w:val="right"/>
            </w:pPr>
          </w:p>
        </w:tc>
      </w:tr>
      <w:tr w:rsidR="007060DC" w14:paraId="3768B92E" w14:textId="77777777" w:rsidTr="006E1063">
        <w:tc>
          <w:tcPr>
            <w:tcW w:w="355" w:type="pct"/>
            <w:vAlign w:val="top"/>
          </w:tcPr>
          <w:p w14:paraId="569306B1" w14:textId="1E6C9560" w:rsidR="007060DC" w:rsidRDefault="007060DC" w:rsidP="007060DC">
            <w:pPr>
              <w:pStyle w:val="Body"/>
              <w:spacing w:before="60" w:after="60"/>
              <w:rPr>
                <w:b/>
              </w:rPr>
            </w:pPr>
            <w:r>
              <w:rPr>
                <w:b/>
              </w:rPr>
              <w:t>12</w:t>
            </w:r>
          </w:p>
        </w:tc>
        <w:tc>
          <w:tcPr>
            <w:tcW w:w="1724" w:type="pct"/>
            <w:vAlign w:val="top"/>
          </w:tcPr>
          <w:p w14:paraId="61748539" w14:textId="485A910D" w:rsidR="007060DC" w:rsidRPr="00651F26" w:rsidRDefault="007060DC" w:rsidP="007060DC">
            <w:pPr>
              <w:pStyle w:val="Body"/>
              <w:spacing w:before="60" w:after="60"/>
            </w:pPr>
            <w:r>
              <w:rPr>
                <w:w w:val="115"/>
              </w:rPr>
              <w:t>Smartboard</w:t>
            </w:r>
          </w:p>
        </w:tc>
        <w:tc>
          <w:tcPr>
            <w:tcW w:w="964" w:type="pct"/>
            <w:vAlign w:val="top"/>
          </w:tcPr>
          <w:p w14:paraId="4E27BC24" w14:textId="557B6F5F" w:rsidR="007060DC" w:rsidRPr="00651F26" w:rsidRDefault="007060DC" w:rsidP="007060DC">
            <w:pPr>
              <w:pStyle w:val="Body"/>
              <w:spacing w:before="60" w:after="60"/>
              <w:jc w:val="right"/>
            </w:pPr>
            <w:r>
              <w:rPr>
                <w:w w:val="115"/>
              </w:rPr>
              <w:t>800.00</w:t>
            </w:r>
          </w:p>
        </w:tc>
        <w:tc>
          <w:tcPr>
            <w:tcW w:w="964" w:type="pct"/>
            <w:vAlign w:val="top"/>
          </w:tcPr>
          <w:p w14:paraId="65698226" w14:textId="7B6C6C92" w:rsidR="007060DC" w:rsidRPr="00651F26" w:rsidRDefault="007060DC" w:rsidP="007060DC">
            <w:pPr>
              <w:pStyle w:val="Body"/>
              <w:spacing w:before="60" w:after="60"/>
              <w:jc w:val="right"/>
            </w:pPr>
            <w:r>
              <w:rPr>
                <w:w w:val="115"/>
              </w:rPr>
              <w:t>1</w:t>
            </w:r>
          </w:p>
        </w:tc>
        <w:tc>
          <w:tcPr>
            <w:tcW w:w="993" w:type="pct"/>
            <w:vAlign w:val="top"/>
          </w:tcPr>
          <w:p w14:paraId="1BB2DA2D" w14:textId="41782ED7" w:rsidR="007060DC" w:rsidRPr="00651F26" w:rsidRDefault="007060DC" w:rsidP="007060DC">
            <w:pPr>
              <w:pStyle w:val="Body"/>
              <w:spacing w:before="60" w:after="60"/>
              <w:jc w:val="right"/>
            </w:pPr>
          </w:p>
        </w:tc>
      </w:tr>
      <w:tr w:rsidR="007060DC" w14:paraId="2EFB2A61" w14:textId="77777777" w:rsidTr="006E1063">
        <w:tc>
          <w:tcPr>
            <w:tcW w:w="355" w:type="pct"/>
            <w:vAlign w:val="top"/>
          </w:tcPr>
          <w:p w14:paraId="0402F37B" w14:textId="4E5F1EA2" w:rsidR="007060DC" w:rsidRDefault="007060DC" w:rsidP="007060DC">
            <w:pPr>
              <w:pStyle w:val="Body"/>
              <w:spacing w:before="60" w:after="60"/>
              <w:rPr>
                <w:b/>
              </w:rPr>
            </w:pPr>
            <w:r>
              <w:rPr>
                <w:b/>
              </w:rPr>
              <w:t>13</w:t>
            </w:r>
          </w:p>
        </w:tc>
        <w:tc>
          <w:tcPr>
            <w:tcW w:w="1724" w:type="pct"/>
            <w:vAlign w:val="top"/>
          </w:tcPr>
          <w:p w14:paraId="00437527" w14:textId="098E0DCF" w:rsidR="007060DC" w:rsidRPr="00651F26" w:rsidRDefault="007060DC" w:rsidP="007060DC">
            <w:pPr>
              <w:pStyle w:val="Body"/>
              <w:spacing w:before="60" w:after="60"/>
            </w:pPr>
            <w:r>
              <w:t>TV Monitor</w:t>
            </w:r>
          </w:p>
        </w:tc>
        <w:tc>
          <w:tcPr>
            <w:tcW w:w="964" w:type="pct"/>
            <w:vAlign w:val="top"/>
          </w:tcPr>
          <w:p w14:paraId="36F206E0" w14:textId="29B47FEA" w:rsidR="007060DC" w:rsidRPr="00651F26" w:rsidRDefault="007060DC" w:rsidP="007060DC">
            <w:pPr>
              <w:pStyle w:val="Body"/>
              <w:spacing w:before="60" w:after="60"/>
              <w:jc w:val="right"/>
            </w:pPr>
            <w:r>
              <w:rPr>
                <w:w w:val="115"/>
              </w:rPr>
              <w:t>410.50</w:t>
            </w:r>
          </w:p>
        </w:tc>
        <w:tc>
          <w:tcPr>
            <w:tcW w:w="964" w:type="pct"/>
            <w:vAlign w:val="top"/>
          </w:tcPr>
          <w:p w14:paraId="7DFE9192" w14:textId="0C9BF2F3" w:rsidR="007060DC" w:rsidRPr="00651F26" w:rsidRDefault="007060DC" w:rsidP="007060DC">
            <w:pPr>
              <w:pStyle w:val="Body"/>
              <w:spacing w:before="60" w:after="60"/>
              <w:jc w:val="right"/>
            </w:pPr>
            <w:r>
              <w:rPr>
                <w:w w:val="115"/>
              </w:rPr>
              <w:t>1</w:t>
            </w:r>
          </w:p>
        </w:tc>
        <w:tc>
          <w:tcPr>
            <w:tcW w:w="993" w:type="pct"/>
            <w:vAlign w:val="top"/>
          </w:tcPr>
          <w:p w14:paraId="2A23803B" w14:textId="3AA9B55D" w:rsidR="007060DC" w:rsidRPr="00651F26" w:rsidRDefault="007060DC" w:rsidP="007060DC">
            <w:pPr>
              <w:pStyle w:val="Body"/>
              <w:spacing w:before="60" w:after="60"/>
              <w:jc w:val="right"/>
            </w:pPr>
          </w:p>
        </w:tc>
      </w:tr>
      <w:tr w:rsidR="007060DC" w14:paraId="35CF304F" w14:textId="77777777" w:rsidTr="006E1063">
        <w:tc>
          <w:tcPr>
            <w:tcW w:w="355" w:type="pct"/>
            <w:vAlign w:val="top"/>
          </w:tcPr>
          <w:p w14:paraId="377F9924" w14:textId="54CBF859" w:rsidR="007060DC" w:rsidRDefault="007060DC" w:rsidP="007060DC">
            <w:pPr>
              <w:pStyle w:val="Body"/>
              <w:spacing w:before="60" w:after="60"/>
              <w:rPr>
                <w:b/>
              </w:rPr>
            </w:pPr>
            <w:r>
              <w:rPr>
                <w:b/>
              </w:rPr>
              <w:t>14</w:t>
            </w:r>
          </w:p>
        </w:tc>
        <w:tc>
          <w:tcPr>
            <w:tcW w:w="1724" w:type="pct"/>
            <w:vAlign w:val="top"/>
          </w:tcPr>
          <w:p w14:paraId="3522DD36" w14:textId="77777777" w:rsidR="007060DC" w:rsidRPr="007060DC" w:rsidRDefault="007060DC" w:rsidP="007060DC">
            <w:pPr>
              <w:pStyle w:val="Body"/>
              <w:spacing w:before="60" w:after="60"/>
              <w:rPr>
                <w:b/>
              </w:rPr>
            </w:pPr>
          </w:p>
        </w:tc>
        <w:tc>
          <w:tcPr>
            <w:tcW w:w="964" w:type="pct"/>
            <w:vAlign w:val="top"/>
          </w:tcPr>
          <w:p w14:paraId="158D2002" w14:textId="77777777" w:rsidR="007060DC" w:rsidRPr="007060DC" w:rsidRDefault="007060DC" w:rsidP="007060DC">
            <w:pPr>
              <w:pStyle w:val="Body"/>
              <w:spacing w:before="60" w:after="60"/>
              <w:rPr>
                <w:b/>
              </w:rPr>
            </w:pPr>
          </w:p>
        </w:tc>
        <w:tc>
          <w:tcPr>
            <w:tcW w:w="964" w:type="pct"/>
            <w:vAlign w:val="top"/>
          </w:tcPr>
          <w:p w14:paraId="6211B9D3" w14:textId="55C41DEE" w:rsidR="007060DC" w:rsidRPr="007060DC" w:rsidRDefault="007060DC" w:rsidP="007060DC">
            <w:pPr>
              <w:pStyle w:val="Body"/>
              <w:spacing w:before="60" w:after="60"/>
              <w:rPr>
                <w:b/>
              </w:rPr>
            </w:pPr>
            <w:r w:rsidRPr="007060DC">
              <w:rPr>
                <w:b/>
                <w:w w:val="110"/>
              </w:rPr>
              <w:t>TOTAL COST</w:t>
            </w:r>
          </w:p>
        </w:tc>
        <w:tc>
          <w:tcPr>
            <w:tcW w:w="993" w:type="pct"/>
            <w:vAlign w:val="top"/>
          </w:tcPr>
          <w:p w14:paraId="5D12D055" w14:textId="77777777" w:rsidR="007060DC" w:rsidRPr="007060DC" w:rsidRDefault="007060DC" w:rsidP="007060DC">
            <w:pPr>
              <w:pStyle w:val="Body"/>
              <w:spacing w:before="60" w:after="60"/>
              <w:jc w:val="right"/>
              <w:rPr>
                <w:b/>
              </w:rPr>
            </w:pPr>
          </w:p>
        </w:tc>
      </w:tr>
    </w:tbl>
    <w:p w14:paraId="30C87748" w14:textId="3270726C" w:rsidR="00DF7186" w:rsidRDefault="00A02644" w:rsidP="007060DC">
      <w:pPr>
        <w:pStyle w:val="Numbering1"/>
        <w:spacing w:before="240"/>
      </w:pPr>
      <w:r>
        <w:t>Format the worksheet:</w:t>
      </w:r>
    </w:p>
    <w:p w14:paraId="1594E3F2" w14:textId="1DFF3600" w:rsidR="00DF7186" w:rsidRDefault="00DF7186" w:rsidP="007060DC">
      <w:pPr>
        <w:pStyle w:val="BulletlistLevel2"/>
        <w:ind w:left="1094"/>
      </w:pPr>
      <w:r>
        <w:t xml:space="preserve">Fields should be </w:t>
      </w:r>
      <w:r w:rsidR="00A02644">
        <w:t>wide enough to display all data</w:t>
      </w:r>
      <w:r w:rsidR="007060DC">
        <w:t>.</w:t>
      </w:r>
    </w:p>
    <w:p w14:paraId="0BF965C7" w14:textId="1FE289DB" w:rsidR="00DF7186" w:rsidRDefault="00DF7186" w:rsidP="007060DC">
      <w:pPr>
        <w:pStyle w:val="BulletlistLevel2"/>
        <w:ind w:left="1094"/>
      </w:pPr>
      <w:r>
        <w:t>Set to currency, use bold and italic</w:t>
      </w:r>
      <w:r w:rsidR="00A02644">
        <w:t>s where appropriate</w:t>
      </w:r>
      <w:r w:rsidR="007060DC">
        <w:t>.</w:t>
      </w:r>
    </w:p>
    <w:p w14:paraId="79C232DF" w14:textId="1E38FBC7" w:rsidR="00DF7186" w:rsidRDefault="00DF7186" w:rsidP="007060DC">
      <w:pPr>
        <w:pStyle w:val="BulletlistLevel2"/>
        <w:ind w:left="1094"/>
      </w:pPr>
      <w:r>
        <w:t>Centre over worksheet and insert a border, patter</w:t>
      </w:r>
      <w:r w:rsidR="00A02644">
        <w:t>n or colour to the main heading</w:t>
      </w:r>
      <w:r w:rsidR="007060DC">
        <w:t>.</w:t>
      </w:r>
    </w:p>
    <w:p w14:paraId="2A267BF7" w14:textId="7987CD03" w:rsidR="00DF7186" w:rsidRDefault="00DF7186" w:rsidP="00A02644">
      <w:pPr>
        <w:pStyle w:val="Numbering1"/>
      </w:pPr>
      <w:r>
        <w:t>Calculate the total of each</w:t>
      </w:r>
      <w:r w:rsidR="00A02644">
        <w:t xml:space="preserve"> item (Unit Cost x No of Units)</w:t>
      </w:r>
      <w:r w:rsidR="007060DC">
        <w:t>.</w:t>
      </w:r>
    </w:p>
    <w:p w14:paraId="216E7C63" w14:textId="0C5369C4" w:rsidR="00DF7186" w:rsidRDefault="00DF7186" w:rsidP="00A02644">
      <w:pPr>
        <w:pStyle w:val="Numbering1"/>
      </w:pPr>
      <w:r>
        <w:t xml:space="preserve">Calculate the TOTAL COST of the </w:t>
      </w:r>
      <w:r w:rsidR="00A02644">
        <w:t>equipment for the Computer Room</w:t>
      </w:r>
      <w:r w:rsidR="007060DC">
        <w:t>.</w:t>
      </w:r>
    </w:p>
    <w:p w14:paraId="26A6AAA6" w14:textId="0BA80C92" w:rsidR="00DF7186" w:rsidRDefault="00DF7186" w:rsidP="00A02644">
      <w:pPr>
        <w:pStyle w:val="Numbering1"/>
      </w:pPr>
      <w:r>
        <w:t xml:space="preserve">Printers are currently on special for a </w:t>
      </w:r>
      <w:r w:rsidR="00A02644">
        <w:t>UNIT COST of 550.00. Edit data</w:t>
      </w:r>
      <w:r w:rsidR="007060DC">
        <w:t>.</w:t>
      </w:r>
    </w:p>
    <w:p w14:paraId="62ED5D1F" w14:textId="5E6A6FDE" w:rsidR="00DF7186" w:rsidRDefault="00DF7186" w:rsidP="00A02644">
      <w:pPr>
        <w:pStyle w:val="Numbering1"/>
      </w:pPr>
      <w:r>
        <w:t>Insert a column between ITEM and UNIT COST call</w:t>
      </w:r>
      <w:r w:rsidR="00A02644">
        <w:t>ed LOCATION. Key in Room S1.29 and copy down for all items</w:t>
      </w:r>
      <w:r w:rsidR="007060DC">
        <w:t>.</w:t>
      </w:r>
    </w:p>
    <w:p w14:paraId="59AE1830" w14:textId="6DB2890B" w:rsidR="00DF7186" w:rsidRDefault="00DF7186" w:rsidP="00D10D49">
      <w:pPr>
        <w:pStyle w:val="Numbering1"/>
      </w:pPr>
      <w:r>
        <w:lastRenderedPageBreak/>
        <w:t xml:space="preserve">Key in Room S1.29 once, position mouse pointer in </w:t>
      </w:r>
      <w:r w:rsidR="00A02644">
        <w:t>bottom right hand corner of box</w:t>
      </w:r>
      <w:r w:rsidR="00684B26">
        <w:t xml:space="preserve"> </w:t>
      </w:r>
      <w:r>
        <w:t>(autofill),</w:t>
      </w:r>
      <w:r w:rsidR="00684B26">
        <w:t xml:space="preserve"> </w:t>
      </w:r>
      <w:r>
        <w:t>hold down &lt;CONT</w:t>
      </w:r>
      <w:r w:rsidR="00A02644">
        <w:t>ROL&gt; and drag down to copy down</w:t>
      </w:r>
      <w:r w:rsidR="007060DC">
        <w:t>.</w:t>
      </w:r>
    </w:p>
    <w:p w14:paraId="06E2DC62" w14:textId="13E62434" w:rsidR="00DF7186" w:rsidRDefault="00DF7186" w:rsidP="00A02644">
      <w:pPr>
        <w:pStyle w:val="Numbering1"/>
      </w:pPr>
      <w:r>
        <w:t xml:space="preserve">Insert a row between Chairs and Printers and insert: </w:t>
      </w:r>
    </w:p>
    <w:p w14:paraId="482D4124" w14:textId="080E19EA" w:rsidR="00DF7186" w:rsidRDefault="00A02644" w:rsidP="00684B26">
      <w:pPr>
        <w:pStyle w:val="BulletlistLevel2"/>
        <w:ind w:left="1094"/>
      </w:pPr>
      <w:r>
        <w:t>(Item) Mouse and Mouse Mat (Unit Cost) 22.00 (No of Units) 12</w:t>
      </w:r>
      <w:r w:rsidR="00684B26">
        <w:t>.</w:t>
      </w:r>
    </w:p>
    <w:p w14:paraId="0B28DBFF" w14:textId="6C0B9DB5" w:rsidR="00DF7186" w:rsidRDefault="00684B26" w:rsidP="00A02644">
      <w:pPr>
        <w:pStyle w:val="Numbering1"/>
      </w:pPr>
      <w:r>
        <w:t>Delete a row—</w:t>
      </w:r>
      <w:r w:rsidR="00DF7186">
        <w:t xml:space="preserve">filing </w:t>
      </w:r>
      <w:r>
        <w:t>cabinets are no longer required.</w:t>
      </w:r>
    </w:p>
    <w:p w14:paraId="398C77EA" w14:textId="36DF2C66" w:rsidR="00DF7186" w:rsidRDefault="00DF7186" w:rsidP="00A02644">
      <w:pPr>
        <w:pStyle w:val="Numbering1"/>
      </w:pPr>
      <w:r>
        <w:t>Sort in as</w:t>
      </w:r>
      <w:r w:rsidR="00684B26">
        <w:t>cending order according to ITEM.</w:t>
      </w:r>
    </w:p>
    <w:p w14:paraId="325DD316" w14:textId="074B2501" w:rsidR="00A02644" w:rsidRDefault="00A02644" w:rsidP="00114E7D">
      <w:pPr>
        <w:pStyle w:val="Numbering1"/>
      </w:pPr>
      <w:r>
        <w:t>Save</w:t>
      </w:r>
      <w:r w:rsidR="00684B26">
        <w:t>.</w:t>
      </w:r>
    </w:p>
    <w:p w14:paraId="3334CB36" w14:textId="0FC4678F" w:rsidR="00DF7186" w:rsidRDefault="00DF7186" w:rsidP="00684B26">
      <w:pPr>
        <w:pStyle w:val="Numbering1"/>
        <w:spacing w:after="360"/>
      </w:pPr>
      <w:r>
        <w:t>Print the worksheet with your name in header and filename in footer</w:t>
      </w:r>
      <w:r w:rsidR="00684B26">
        <w:t>.</w:t>
      </w:r>
    </w:p>
    <w:tbl>
      <w:tblPr>
        <w:tblW w:w="9072" w:type="dxa"/>
        <w:shd w:val="clear" w:color="auto" w:fill="E7E7D4"/>
        <w:tblLook w:val="0600" w:firstRow="0" w:lastRow="0" w:firstColumn="0" w:lastColumn="0" w:noHBand="1" w:noVBand="1"/>
      </w:tblPr>
      <w:tblGrid>
        <w:gridCol w:w="1149"/>
        <w:gridCol w:w="7923"/>
      </w:tblGrid>
      <w:tr w:rsidR="00DF7186" w14:paraId="66E7AA67" w14:textId="77777777" w:rsidTr="0016738A">
        <w:trPr>
          <w:trHeight w:val="659"/>
        </w:trPr>
        <w:tc>
          <w:tcPr>
            <w:tcW w:w="1149" w:type="dxa"/>
            <w:shd w:val="clear" w:color="auto" w:fill="E7E7D4"/>
            <w:vAlign w:val="center"/>
          </w:tcPr>
          <w:p w14:paraId="6FCC3D15" w14:textId="77777777" w:rsidR="00DF7186" w:rsidRPr="009C3DED" w:rsidRDefault="00DF7186" w:rsidP="0016738A">
            <w:pPr>
              <w:pStyle w:val="BulletListLevel1"/>
              <w:numPr>
                <w:ilvl w:val="0"/>
                <w:numId w:val="0"/>
              </w:numPr>
              <w:spacing w:after="0"/>
            </w:pPr>
            <w:r>
              <w:rPr>
                <w:noProof/>
                <w:lang w:eastAsia="en-AU"/>
              </w:rPr>
              <w:drawing>
                <wp:inline distT="0" distB="0" distL="0" distR="0" wp14:anchorId="60811EA9" wp14:editId="54823327">
                  <wp:extent cx="365760" cy="357809"/>
                  <wp:effectExtent l="0" t="0" r="0" b="4445"/>
                  <wp:docPr id="63" name="Picture 63"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23" w:type="dxa"/>
            <w:shd w:val="clear" w:color="auto" w:fill="E7E7D4"/>
          </w:tcPr>
          <w:p w14:paraId="09504159" w14:textId="77777777" w:rsidR="00DF7186" w:rsidRPr="009C3DED" w:rsidRDefault="00DF7186" w:rsidP="0016738A">
            <w:pPr>
              <w:pStyle w:val="Heading1noTOC"/>
            </w:pPr>
            <w:r w:rsidRPr="009C3DED">
              <w:t>Practice activity</w:t>
            </w:r>
          </w:p>
        </w:tc>
      </w:tr>
    </w:tbl>
    <w:p w14:paraId="1F9F8DE8" w14:textId="26E79855" w:rsidR="00684B26" w:rsidRDefault="00684B26" w:rsidP="0094394C">
      <w:pPr>
        <w:pStyle w:val="Heading2"/>
      </w:pPr>
      <w:bookmarkStart w:id="80" w:name="_Toc10032501"/>
      <w:r>
        <w:t>Activity:</w:t>
      </w:r>
      <w:bookmarkEnd w:id="80"/>
      <w:r>
        <w:t xml:space="preserve"> </w:t>
      </w:r>
    </w:p>
    <w:p w14:paraId="703B2434" w14:textId="0E4B2D92" w:rsidR="00DF7186" w:rsidRDefault="00D10D49" w:rsidP="00DF7186">
      <w:pPr>
        <w:pStyle w:val="Body"/>
      </w:pPr>
      <w:r>
        <w:t xml:space="preserve">Open: the workbook </w:t>
      </w:r>
      <w:r w:rsidRPr="00D10D49">
        <w:rPr>
          <w:b/>
        </w:rPr>
        <w:t>CROCS</w:t>
      </w:r>
    </w:p>
    <w:p w14:paraId="27E8D547" w14:textId="229C4236" w:rsidR="00DF7186" w:rsidRDefault="00DF7186" w:rsidP="00BA6638">
      <w:pPr>
        <w:pStyle w:val="Numbering1"/>
        <w:numPr>
          <w:ilvl w:val="0"/>
          <w:numId w:val="11"/>
        </w:numPr>
      </w:pPr>
      <w:r>
        <w:t>Format the worksheet</w:t>
      </w:r>
      <w:r w:rsidR="00684B26">
        <w:t>—</w:t>
      </w:r>
      <w:r>
        <w:t xml:space="preserve">columns should be wide enough to display information, all column headings should be centred and bold and all employee’s names should be in italics. </w:t>
      </w:r>
    </w:p>
    <w:p w14:paraId="2A4ADE55" w14:textId="744217C0" w:rsidR="00DF7186" w:rsidRDefault="00DF7186" w:rsidP="00D10D49">
      <w:pPr>
        <w:pStyle w:val="Numbering1"/>
      </w:pPr>
      <w:r>
        <w:t>Centre the heading ‘Manning River Crocodile Farm’ and ‘Wa</w:t>
      </w:r>
      <w:r w:rsidR="00BA79BA">
        <w:t>ges for ...’ over the worksheet.</w:t>
      </w:r>
    </w:p>
    <w:p w14:paraId="15403F0B" w14:textId="6AAD7810" w:rsidR="00DF7186" w:rsidRDefault="00DF7186" w:rsidP="00BA79BA">
      <w:pPr>
        <w:pStyle w:val="Numbering1"/>
        <w:spacing w:after="120"/>
      </w:pPr>
      <w:r>
        <w:t>It was decided that medical insurance wo</w:t>
      </w:r>
      <w:r w:rsidR="00684B26">
        <w:t>uld now be paid by the company.</w:t>
      </w:r>
      <w:r>
        <w:t xml:space="preserve"> Insert a column heading Medical between Income Tax and Super and enter the following details for each employee: </w:t>
      </w:r>
    </w:p>
    <w:p w14:paraId="14109D82" w14:textId="1E7B1782" w:rsidR="00BA79BA" w:rsidRDefault="00BA79BA" w:rsidP="00BA79BA">
      <w:pPr>
        <w:pStyle w:val="Caption"/>
        <w:keepNext/>
        <w:spacing w:before="120" w:after="120"/>
      </w:pPr>
      <w:r>
        <w:t>Table</w:t>
      </w:r>
      <w:r w:rsidR="00796B3A">
        <w:t xml:space="preserve"> 24: </w:t>
      </w:r>
      <w:r>
        <w:t>Medical Data</w:t>
      </w:r>
    </w:p>
    <w:tbl>
      <w:tblPr>
        <w:tblStyle w:val="TableGrid"/>
        <w:tblW w:w="0" w:type="auto"/>
        <w:tblLook w:val="0480" w:firstRow="0" w:lastRow="0" w:firstColumn="1" w:lastColumn="0" w:noHBand="0" w:noVBand="1"/>
      </w:tblPr>
      <w:tblGrid>
        <w:gridCol w:w="2254"/>
        <w:gridCol w:w="2254"/>
        <w:gridCol w:w="2254"/>
        <w:gridCol w:w="2254"/>
      </w:tblGrid>
      <w:tr w:rsidR="00BA79BA" w14:paraId="0FBA83A8" w14:textId="77777777" w:rsidTr="00BA79BA">
        <w:tc>
          <w:tcPr>
            <w:tcW w:w="2254" w:type="dxa"/>
          </w:tcPr>
          <w:p w14:paraId="0826631B" w14:textId="62BA6168" w:rsidR="00BA79BA" w:rsidRDefault="00BA79BA" w:rsidP="00DF7186">
            <w:pPr>
              <w:pStyle w:val="Body"/>
            </w:pPr>
            <w:r>
              <w:t>Mayne, J</w:t>
            </w:r>
          </w:p>
        </w:tc>
        <w:tc>
          <w:tcPr>
            <w:tcW w:w="2254" w:type="dxa"/>
          </w:tcPr>
          <w:p w14:paraId="43B4BC6E" w14:textId="035D2B46" w:rsidR="00BA79BA" w:rsidRDefault="00BA79BA" w:rsidP="00DF7186">
            <w:pPr>
              <w:pStyle w:val="Body"/>
            </w:pPr>
            <w:r>
              <w:t>40.00</w:t>
            </w:r>
          </w:p>
        </w:tc>
        <w:tc>
          <w:tcPr>
            <w:tcW w:w="2254" w:type="dxa"/>
          </w:tcPr>
          <w:p w14:paraId="07AD9597" w14:textId="39DD9B96" w:rsidR="00BA79BA" w:rsidRDefault="00BA79BA" w:rsidP="00DF7186">
            <w:pPr>
              <w:pStyle w:val="Body"/>
            </w:pPr>
            <w:r>
              <w:t>Downer, P</w:t>
            </w:r>
          </w:p>
        </w:tc>
        <w:tc>
          <w:tcPr>
            <w:tcW w:w="2254" w:type="dxa"/>
          </w:tcPr>
          <w:p w14:paraId="29507C3A" w14:textId="4B1F1181" w:rsidR="00BA79BA" w:rsidRDefault="00BA79BA" w:rsidP="00DF7186">
            <w:pPr>
              <w:pStyle w:val="Body"/>
            </w:pPr>
            <w:r>
              <w:t>35.00</w:t>
            </w:r>
          </w:p>
        </w:tc>
      </w:tr>
      <w:tr w:rsidR="00BA79BA" w14:paraId="025967F9" w14:textId="77777777" w:rsidTr="00BA79BA">
        <w:tc>
          <w:tcPr>
            <w:tcW w:w="2254" w:type="dxa"/>
          </w:tcPr>
          <w:p w14:paraId="01597B8F" w14:textId="3CFF3353" w:rsidR="00BA79BA" w:rsidRDefault="00BA79BA" w:rsidP="00BA79BA">
            <w:pPr>
              <w:pStyle w:val="Body"/>
            </w:pPr>
            <w:r>
              <w:t>Skayse, C</w:t>
            </w:r>
          </w:p>
        </w:tc>
        <w:tc>
          <w:tcPr>
            <w:tcW w:w="2254" w:type="dxa"/>
          </w:tcPr>
          <w:p w14:paraId="60E5C0EA" w14:textId="6AA852DD" w:rsidR="00BA79BA" w:rsidRDefault="00BA79BA" w:rsidP="00BA79BA">
            <w:pPr>
              <w:pStyle w:val="Body"/>
            </w:pPr>
            <w:r>
              <w:t>40.00</w:t>
            </w:r>
          </w:p>
        </w:tc>
        <w:tc>
          <w:tcPr>
            <w:tcW w:w="2254" w:type="dxa"/>
          </w:tcPr>
          <w:p w14:paraId="6926B20A" w14:textId="2D357B05" w:rsidR="00BA79BA" w:rsidRDefault="00BA79BA" w:rsidP="00DF7186">
            <w:pPr>
              <w:pStyle w:val="Body"/>
            </w:pPr>
            <w:r>
              <w:t>Connell, R</w:t>
            </w:r>
          </w:p>
        </w:tc>
        <w:tc>
          <w:tcPr>
            <w:tcW w:w="2254" w:type="dxa"/>
          </w:tcPr>
          <w:p w14:paraId="0C89178E" w14:textId="32214868" w:rsidR="00BA79BA" w:rsidRDefault="00BA79BA" w:rsidP="00DF7186">
            <w:pPr>
              <w:pStyle w:val="Body"/>
            </w:pPr>
            <w:r>
              <w:t>45.00</w:t>
            </w:r>
          </w:p>
        </w:tc>
      </w:tr>
      <w:tr w:rsidR="00BA79BA" w14:paraId="0A0DD4F8" w14:textId="77777777" w:rsidTr="00BA79BA">
        <w:tc>
          <w:tcPr>
            <w:tcW w:w="2254" w:type="dxa"/>
          </w:tcPr>
          <w:p w14:paraId="3AF67693" w14:textId="03770F23" w:rsidR="00BA79BA" w:rsidRDefault="00BA79BA" w:rsidP="00BA79BA">
            <w:pPr>
              <w:pStyle w:val="Body"/>
            </w:pPr>
            <w:r>
              <w:t>Bond, E</w:t>
            </w:r>
          </w:p>
        </w:tc>
        <w:tc>
          <w:tcPr>
            <w:tcW w:w="2254" w:type="dxa"/>
          </w:tcPr>
          <w:p w14:paraId="1C2FCB4F" w14:textId="13243A74" w:rsidR="00BA79BA" w:rsidRDefault="00BA79BA" w:rsidP="00BA79BA">
            <w:pPr>
              <w:pStyle w:val="Body"/>
            </w:pPr>
            <w:r>
              <w:t>64.00</w:t>
            </w:r>
          </w:p>
        </w:tc>
        <w:tc>
          <w:tcPr>
            <w:tcW w:w="2254" w:type="dxa"/>
          </w:tcPr>
          <w:p w14:paraId="70976160" w14:textId="064A9A21" w:rsidR="00BA79BA" w:rsidRDefault="00BA79BA" w:rsidP="00DF7186">
            <w:pPr>
              <w:pStyle w:val="Body"/>
            </w:pPr>
            <w:r>
              <w:t>Keates, S</w:t>
            </w:r>
          </w:p>
        </w:tc>
        <w:tc>
          <w:tcPr>
            <w:tcW w:w="2254" w:type="dxa"/>
          </w:tcPr>
          <w:p w14:paraId="7A7F8B3E" w14:textId="0FB78D94" w:rsidR="00BA79BA" w:rsidRDefault="00BA79BA" w:rsidP="00DF7186">
            <w:pPr>
              <w:pStyle w:val="Body"/>
            </w:pPr>
            <w:r>
              <w:t>45.00</w:t>
            </w:r>
          </w:p>
        </w:tc>
      </w:tr>
      <w:tr w:rsidR="00BA79BA" w14:paraId="153C598A" w14:textId="77777777" w:rsidTr="00BA79BA">
        <w:tc>
          <w:tcPr>
            <w:tcW w:w="2254" w:type="dxa"/>
          </w:tcPr>
          <w:p w14:paraId="4FAFE2EB" w14:textId="2651D93C" w:rsidR="00BA79BA" w:rsidRDefault="00BA79BA" w:rsidP="00BA79BA">
            <w:pPr>
              <w:pStyle w:val="Body"/>
            </w:pPr>
            <w:r>
              <w:t>Zapper, M</w:t>
            </w:r>
          </w:p>
        </w:tc>
        <w:tc>
          <w:tcPr>
            <w:tcW w:w="2254" w:type="dxa"/>
          </w:tcPr>
          <w:p w14:paraId="29A12D62" w14:textId="32CAF936" w:rsidR="00BA79BA" w:rsidRDefault="00BA79BA" w:rsidP="00DF7186">
            <w:pPr>
              <w:pStyle w:val="Body"/>
            </w:pPr>
            <w:r>
              <w:t>74.00</w:t>
            </w:r>
          </w:p>
        </w:tc>
        <w:tc>
          <w:tcPr>
            <w:tcW w:w="2254" w:type="dxa"/>
          </w:tcPr>
          <w:p w14:paraId="2756E48A" w14:textId="77777777" w:rsidR="00BA79BA" w:rsidRDefault="00BA79BA" w:rsidP="00DF7186">
            <w:pPr>
              <w:pStyle w:val="Body"/>
            </w:pPr>
          </w:p>
        </w:tc>
        <w:tc>
          <w:tcPr>
            <w:tcW w:w="2254" w:type="dxa"/>
          </w:tcPr>
          <w:p w14:paraId="4B8A571A" w14:textId="77777777" w:rsidR="00BA79BA" w:rsidRDefault="00BA79BA" w:rsidP="00DF7186">
            <w:pPr>
              <w:pStyle w:val="Body"/>
            </w:pPr>
          </w:p>
        </w:tc>
      </w:tr>
    </w:tbl>
    <w:p w14:paraId="1457E42F" w14:textId="72251DC0" w:rsidR="00DF7186" w:rsidRDefault="00DF7186" w:rsidP="00BA79BA">
      <w:pPr>
        <w:pStyle w:val="Numbering1"/>
        <w:spacing w:before="240"/>
      </w:pPr>
      <w:r>
        <w:t>Calculate each employ</w:t>
      </w:r>
      <w:r w:rsidR="00684B26">
        <w:t>ee’s Super (Gross Wages * 20%).</w:t>
      </w:r>
    </w:p>
    <w:p w14:paraId="0AD99567" w14:textId="1E0F92D9" w:rsidR="00DF7186" w:rsidRDefault="00DF7186" w:rsidP="00BA79BA">
      <w:pPr>
        <w:pStyle w:val="Numbering1"/>
      </w:pPr>
      <w:r>
        <w:t>Insert another column head</w:t>
      </w:r>
      <w:r w:rsidR="00684B26">
        <w:t xml:space="preserve">ing TOTAL DEDUCTIONS between SUPER and </w:t>
      </w:r>
      <w:r>
        <w:t>NET PAY and calculate the total o</w:t>
      </w:r>
      <w:r w:rsidR="00684B26">
        <w:t>f Income Tax, Medical and Super</w:t>
      </w:r>
      <w:r w:rsidR="00BA79BA">
        <w:t>.</w:t>
      </w:r>
    </w:p>
    <w:p w14:paraId="584537FB" w14:textId="74027521" w:rsidR="00DF7186" w:rsidRDefault="00DF7186" w:rsidP="00BA79BA">
      <w:pPr>
        <w:pStyle w:val="Numbering1"/>
      </w:pPr>
      <w:r>
        <w:lastRenderedPageBreak/>
        <w:t xml:space="preserve">Calculate Net Pay </w:t>
      </w:r>
      <w:r w:rsidR="00684B26">
        <w:t>(Gross Wage</w:t>
      </w:r>
      <w:r w:rsidR="00BA79BA">
        <w:t>—</w:t>
      </w:r>
      <w:r w:rsidR="00684B26">
        <w:t>Total Deductions)</w:t>
      </w:r>
      <w:r w:rsidR="00BA79BA">
        <w:t>.</w:t>
      </w:r>
    </w:p>
    <w:p w14:paraId="72816E6C" w14:textId="3C6F1EBE" w:rsidR="00DF7186" w:rsidRDefault="00DF7186" w:rsidP="00BA79BA">
      <w:pPr>
        <w:pStyle w:val="Numbering1"/>
      </w:pPr>
      <w:r>
        <w:t>C Skayse is no longer on the payroll so delete his record from the worksh</w:t>
      </w:r>
      <w:r w:rsidR="00684B26">
        <w:t>eet</w:t>
      </w:r>
      <w:r w:rsidR="00BA79BA">
        <w:t>.</w:t>
      </w:r>
    </w:p>
    <w:p w14:paraId="6A76280F" w14:textId="706DE8E3" w:rsidR="00DF7186" w:rsidRDefault="00684B26" w:rsidP="00BA79BA">
      <w:pPr>
        <w:pStyle w:val="Numbering1"/>
      </w:pPr>
      <w:r>
        <w:t>Insert a row label in A12 TOTAL</w:t>
      </w:r>
      <w:r w:rsidR="00DF7186">
        <w:t xml:space="preserve"> and calculate the Gross Wage, Income Tax, Medical, Supe</w:t>
      </w:r>
      <w:r>
        <w:t>r, Total Deductions and Net Pay</w:t>
      </w:r>
      <w:r w:rsidR="00BA79BA">
        <w:t>.</w:t>
      </w:r>
    </w:p>
    <w:p w14:paraId="51EBA6FB" w14:textId="2E2EF034" w:rsidR="00DF7186" w:rsidRDefault="00DF7186" w:rsidP="00BA79BA">
      <w:pPr>
        <w:pStyle w:val="Numbering1"/>
      </w:pPr>
      <w:r>
        <w:t>Insert a row</w:t>
      </w:r>
      <w:r w:rsidR="00684B26">
        <w:t xml:space="preserve"> label underneath Total called </w:t>
      </w:r>
      <w:r>
        <w:t>MAXIMUM and using the MAX function, determine the highest Gross Wage and Net P</w:t>
      </w:r>
      <w:r w:rsidR="00684B26">
        <w:t>ay</w:t>
      </w:r>
      <w:r w:rsidR="00BA79BA">
        <w:t>.</w:t>
      </w:r>
    </w:p>
    <w:p w14:paraId="5871DBBA" w14:textId="231B7C73" w:rsidR="00DF7186" w:rsidRDefault="00DF7186" w:rsidP="00BA79BA">
      <w:pPr>
        <w:pStyle w:val="Numbering1"/>
      </w:pPr>
      <w:r>
        <w:t>Insert two more row l</w:t>
      </w:r>
      <w:r w:rsidR="00684B26">
        <w:t>abels underneath Maximum called</w:t>
      </w:r>
      <w:r>
        <w:t xml:space="preserve"> MINIMUM and AVERAGE and determine the lowest Gross Wage and Net Pay and the</w:t>
      </w:r>
      <w:r w:rsidR="00684B26">
        <w:t xml:space="preserve"> average Gross Wage and Net Pay</w:t>
      </w:r>
      <w:r w:rsidR="00BA79BA">
        <w:t>.</w:t>
      </w:r>
    </w:p>
    <w:p w14:paraId="230741AB" w14:textId="4ED0F822" w:rsidR="00DF7186" w:rsidRDefault="00DF7186" w:rsidP="00BA79BA">
      <w:pPr>
        <w:pStyle w:val="Numbering1"/>
      </w:pPr>
      <w:r>
        <w:t>Sort the worksheet in ascend</w:t>
      </w:r>
      <w:r w:rsidR="00684B26">
        <w:t>ing order according to employee</w:t>
      </w:r>
    </w:p>
    <w:p w14:paraId="686F0174" w14:textId="42863A6B" w:rsidR="00DF7186" w:rsidRDefault="00DF7186" w:rsidP="00BA79BA">
      <w:pPr>
        <w:pStyle w:val="Numbering1"/>
      </w:pPr>
      <w:r>
        <w:t>Apply borders, colour, patterns</w:t>
      </w:r>
      <w:r w:rsidR="00684B26">
        <w:t xml:space="preserve"> and currency where appropriate</w:t>
      </w:r>
    </w:p>
    <w:p w14:paraId="0597B229" w14:textId="02825AC3" w:rsidR="00DF7186" w:rsidRDefault="00684B26" w:rsidP="00BA79BA">
      <w:pPr>
        <w:pStyle w:val="Numbering1"/>
      </w:pPr>
      <w:r>
        <w:t>Insert your name in a footer</w:t>
      </w:r>
    </w:p>
    <w:p w14:paraId="10B194A3" w14:textId="7A4EDE4E" w:rsidR="00DF7186" w:rsidRDefault="00DF7186" w:rsidP="00BA79BA">
      <w:pPr>
        <w:pStyle w:val="Numbering1"/>
      </w:pPr>
      <w:r>
        <w:t>Save the workb</w:t>
      </w:r>
      <w:r w:rsidR="00684B26">
        <w:t>ook and preview before printing</w:t>
      </w:r>
    </w:p>
    <w:p w14:paraId="079FDC9A" w14:textId="77777777" w:rsidR="00DF7186" w:rsidRDefault="00DF7186" w:rsidP="00BA79BA">
      <w:pPr>
        <w:pStyle w:val="Heading3"/>
        <w:spacing w:before="360"/>
      </w:pPr>
      <w:bookmarkStart w:id="81" w:name="_Toc10032502"/>
      <w:r>
        <w:t>Display/hide formula</w:t>
      </w:r>
      <w:bookmarkEnd w:id="81"/>
      <w:r>
        <w:t xml:space="preserve"> </w:t>
      </w:r>
    </w:p>
    <w:p w14:paraId="6D901CA7" w14:textId="027A2643" w:rsidR="00DF7186" w:rsidRDefault="00DF7186" w:rsidP="00BA79BA">
      <w:pPr>
        <w:pStyle w:val="Body"/>
        <w:spacing w:after="120"/>
      </w:pPr>
      <w:r>
        <w:t>Click on Formulas</w:t>
      </w:r>
      <w:r w:rsidR="00BA79BA">
        <w:t xml:space="preserve"> Ribbon and</w:t>
      </w:r>
      <w:r w:rsidR="00684B26">
        <w:t xml:space="preserve"> Click on Show Formulas</w:t>
      </w:r>
      <w:r w:rsidR="005E66BE">
        <w:t>.</w:t>
      </w:r>
    </w:p>
    <w:p w14:paraId="10253D2A" w14:textId="77777777" w:rsidR="00BA79BA" w:rsidRPr="00BA79BA" w:rsidRDefault="00BA79BA" w:rsidP="00BA79BA">
      <w:pPr>
        <w:pStyle w:val="Body"/>
        <w:spacing w:after="120"/>
        <w:rPr>
          <w:b/>
        </w:rPr>
      </w:pPr>
      <w:r w:rsidRPr="00BA79BA">
        <w:rPr>
          <w:b/>
        </w:rPr>
        <w:t>OR:</w:t>
      </w:r>
    </w:p>
    <w:p w14:paraId="4CA82528" w14:textId="5052B637" w:rsidR="00DF7186" w:rsidRDefault="00684B26" w:rsidP="00BA79BA">
      <w:pPr>
        <w:pStyle w:val="BulletListLevel1"/>
      </w:pPr>
      <w:r>
        <w:t>CTRL + ~</w:t>
      </w:r>
    </w:p>
    <w:p w14:paraId="69A65E59" w14:textId="1B5BF764" w:rsidR="00DF7186" w:rsidRDefault="00DF7186" w:rsidP="00BA79BA">
      <w:pPr>
        <w:pStyle w:val="BulletListLevel1"/>
      </w:pPr>
      <w:r>
        <w:tab/>
        <w:t>ie, hold down CTRL while pressing the til</w:t>
      </w:r>
      <w:r w:rsidR="00684B26">
        <w:t>de ~ (top left key on keyboard)</w:t>
      </w:r>
      <w:r w:rsidR="00BA79BA">
        <w:t>.</w:t>
      </w:r>
    </w:p>
    <w:p w14:paraId="43741CD9" w14:textId="588B814F" w:rsidR="00DF7186" w:rsidRDefault="00BA79BA" w:rsidP="00BA79BA">
      <w:pPr>
        <w:pStyle w:val="BulletListLevel1"/>
      </w:pPr>
      <w:r>
        <w:t xml:space="preserve">Pressing </w:t>
      </w:r>
      <w:r w:rsidR="005E66BE">
        <w:t xml:space="preserve">CTRL + ~ </w:t>
      </w:r>
      <w:r w:rsidR="00DF7186">
        <w:t>a second time will hide the formulas</w:t>
      </w:r>
      <w:r>
        <w:t>.</w:t>
      </w:r>
    </w:p>
    <w:p w14:paraId="58839B3B" w14:textId="76A21706" w:rsidR="00DF7186" w:rsidRDefault="00DF7186" w:rsidP="005E66BE">
      <w:pPr>
        <w:pStyle w:val="Heading3"/>
      </w:pPr>
      <w:bookmarkStart w:id="82" w:name="_Toc10032503"/>
      <w:r>
        <w:t>Pri</w:t>
      </w:r>
      <w:r w:rsidR="005E66BE">
        <w:t>nt worksheet to fit on one page</w:t>
      </w:r>
      <w:bookmarkEnd w:id="82"/>
    </w:p>
    <w:p w14:paraId="02F87B4B" w14:textId="77777777" w:rsidR="005E66BE" w:rsidRDefault="00DF7186" w:rsidP="00DF7186">
      <w:pPr>
        <w:pStyle w:val="BulletListLevel1"/>
      </w:pPr>
      <w:r>
        <w:t>From the Page Layout R</w:t>
      </w:r>
      <w:r w:rsidR="00684B26">
        <w:t>ibbon click on Page Setup, Page</w:t>
      </w:r>
      <w:r w:rsidR="00BA79BA">
        <w:t>.</w:t>
      </w:r>
    </w:p>
    <w:p w14:paraId="54DDA5BE" w14:textId="0B32BCFC" w:rsidR="00DF7186" w:rsidRDefault="00DF7186" w:rsidP="00DF7186">
      <w:pPr>
        <w:pStyle w:val="BulletListLevel1"/>
      </w:pPr>
      <w:r>
        <w:t>On the Scale to fit tab select 1 page for width and height</w:t>
      </w:r>
      <w:r w:rsidR="005E66BE">
        <w:t>.</w:t>
      </w:r>
    </w:p>
    <w:p w14:paraId="6E19E22B" w14:textId="77777777" w:rsidR="00871C35" w:rsidRDefault="00871C35" w:rsidP="00871C35">
      <w:pPr>
        <w:pStyle w:val="Body"/>
        <w:rPr>
          <w:noProof/>
          <w:lang w:eastAsia="en-AU"/>
        </w:rPr>
      </w:pPr>
      <w:r>
        <w:br w:type="page"/>
      </w:r>
    </w:p>
    <w:p w14:paraId="562C486F" w14:textId="7D3179C8" w:rsidR="00DF7186" w:rsidRDefault="00DF7186" w:rsidP="005E66BE">
      <w:pPr>
        <w:pStyle w:val="Heading3"/>
      </w:pPr>
      <w:bookmarkStart w:id="83" w:name="_Toc10032504"/>
      <w:r>
        <w:lastRenderedPageBreak/>
        <w:t xml:space="preserve">Print </w:t>
      </w:r>
      <w:r w:rsidR="00684B26">
        <w:t>selected range</w:t>
      </w:r>
      <w:bookmarkEnd w:id="83"/>
    </w:p>
    <w:p w14:paraId="7BE39F11" w14:textId="33E9B7CC" w:rsidR="00DF7186" w:rsidRDefault="00DF7186" w:rsidP="005E66BE">
      <w:pPr>
        <w:pStyle w:val="BulletListLevel1"/>
      </w:pPr>
      <w:r>
        <w:t>Hi</w:t>
      </w:r>
      <w:r w:rsidR="00684B26">
        <w:t>ghlight the cells to be printed</w:t>
      </w:r>
      <w:r w:rsidR="00BA79BA">
        <w:t>.</w:t>
      </w:r>
    </w:p>
    <w:p w14:paraId="665A39B9" w14:textId="5C743ED0" w:rsidR="00DF7186" w:rsidRDefault="00DF7186" w:rsidP="005E66BE">
      <w:pPr>
        <w:pStyle w:val="BulletListLevel1"/>
      </w:pPr>
      <w:r>
        <w:t xml:space="preserve">From the File </w:t>
      </w:r>
      <w:r w:rsidR="00684B26">
        <w:t>Tab, click PRINT, then Settings</w:t>
      </w:r>
      <w:r w:rsidR="00BA79BA">
        <w:t>.</w:t>
      </w:r>
    </w:p>
    <w:p w14:paraId="5D372812" w14:textId="10836ECA" w:rsidR="00DF7186" w:rsidRDefault="00684B26" w:rsidP="00BA79BA">
      <w:pPr>
        <w:pStyle w:val="BulletListLevel1"/>
      </w:pPr>
      <w:r w:rsidRPr="00BA79BA">
        <w:t>Select Print Selection</w:t>
      </w:r>
      <w:r w:rsidR="005E66BE">
        <w:t>.</w:t>
      </w:r>
    </w:p>
    <w:p w14:paraId="1D3E04BD" w14:textId="06C6EB64" w:rsidR="00871C35" w:rsidRPr="00BA79BA" w:rsidRDefault="00871C35" w:rsidP="00871C35">
      <w:pPr>
        <w:pStyle w:val="Body"/>
        <w:ind w:left="737"/>
      </w:pPr>
      <w:r>
        <w:rPr>
          <w:noProof/>
          <w:lang w:eastAsia="en-AU"/>
        </w:rPr>
        <w:drawing>
          <wp:inline distT="0" distB="0" distL="0" distR="0" wp14:anchorId="03B23FB9" wp14:editId="7A010356">
            <wp:extent cx="2019046" cy="3108706"/>
            <wp:effectExtent l="19050" t="19050" r="19685" b="15875"/>
            <wp:docPr id="5808" name="Picture 5808" descr="Screen grab of Print page menu"/>
            <wp:cNvGraphicFramePr/>
            <a:graphic xmlns:a="http://schemas.openxmlformats.org/drawingml/2006/main">
              <a:graphicData uri="http://schemas.openxmlformats.org/drawingml/2006/picture">
                <pic:pic xmlns:pic="http://schemas.openxmlformats.org/drawingml/2006/picture">
                  <pic:nvPicPr>
                    <pic:cNvPr id="5808" name="Picture 5808"/>
                    <pic:cNvPicPr/>
                  </pic:nvPicPr>
                  <pic:blipFill>
                    <a:blip r:embed="rId51">
                      <a:extLst>
                        <a:ext uri="{28A0092B-C50C-407E-A947-70E740481C1C}">
                          <a14:useLocalDpi xmlns:a14="http://schemas.microsoft.com/office/drawing/2010/main" val="0"/>
                        </a:ext>
                      </a:extLst>
                    </a:blip>
                    <a:stretch>
                      <a:fillRect/>
                    </a:stretch>
                  </pic:blipFill>
                  <pic:spPr>
                    <a:xfrm>
                      <a:off x="0" y="0"/>
                      <a:ext cx="2019046" cy="3108706"/>
                    </a:xfrm>
                    <a:prstGeom prst="rect">
                      <a:avLst/>
                    </a:prstGeom>
                    <a:ln>
                      <a:solidFill>
                        <a:schemeClr val="bg1">
                          <a:lumMod val="75000"/>
                        </a:schemeClr>
                      </a:solidFill>
                    </a:ln>
                  </pic:spPr>
                </pic:pic>
              </a:graphicData>
            </a:graphic>
          </wp:inline>
        </w:drawing>
      </w:r>
    </w:p>
    <w:p w14:paraId="3F55CA93" w14:textId="4BFB0E4B" w:rsidR="00DF7186" w:rsidRDefault="00684B26" w:rsidP="005E66BE">
      <w:pPr>
        <w:pStyle w:val="Heading3"/>
      </w:pPr>
      <w:bookmarkStart w:id="84" w:name="_Toc10032505"/>
      <w:r>
        <w:t>Percentages</w:t>
      </w:r>
      <w:bookmarkEnd w:id="84"/>
    </w:p>
    <w:p w14:paraId="2841F093" w14:textId="4077562D" w:rsidR="008C5E86" w:rsidRPr="008C5E86" w:rsidRDefault="00DF7186" w:rsidP="008C5E86">
      <w:pPr>
        <w:pStyle w:val="Body"/>
      </w:pPr>
      <w:r w:rsidRPr="008C5E86">
        <w:t>To calculate 25% sales tax (Cell re</w:t>
      </w:r>
      <w:r w:rsidR="008C5E86" w:rsidRPr="008C5E86">
        <w:t>ference x percentage) =G3*25%</w:t>
      </w:r>
    </w:p>
    <w:p w14:paraId="52FAF3B3" w14:textId="6C5AF643" w:rsidR="00DF7186" w:rsidRPr="008C5E86" w:rsidRDefault="008C5E86" w:rsidP="008C5E86">
      <w:pPr>
        <w:pStyle w:val="Body"/>
      </w:pPr>
      <w:r w:rsidRPr="008C5E86">
        <w:t xml:space="preserve">Projected sales: </w:t>
      </w:r>
      <w:r w:rsidR="00DF7186" w:rsidRPr="008C5E86">
        <w:t>15% increase =F5+F5*15%</w:t>
      </w:r>
      <w:r w:rsidRPr="008C5E86">
        <w:t xml:space="preserve"> </w:t>
      </w:r>
      <w:r w:rsidR="00DF7186" w:rsidRPr="008C5E86">
        <w:t>or</w:t>
      </w:r>
      <w:r w:rsidRPr="008C5E86">
        <w:t xml:space="preserve"> =F5*115%.</w:t>
      </w:r>
    </w:p>
    <w:p w14:paraId="2867745A" w14:textId="15B84B12" w:rsidR="00DF7186" w:rsidRPr="008C5E86" w:rsidRDefault="00DF7186" w:rsidP="008C5E86">
      <w:pPr>
        <w:pStyle w:val="Body"/>
      </w:pPr>
      <w:r w:rsidRPr="008C5E86">
        <w:t>Projected sales</w:t>
      </w:r>
      <w:r w:rsidR="008C5E86" w:rsidRPr="008C5E86">
        <w:t>:</w:t>
      </w:r>
      <w:r w:rsidRPr="008C5E86">
        <w:t xml:space="preserve"> 30% decrease </w:t>
      </w:r>
      <w:r w:rsidR="008C5E86" w:rsidRPr="008C5E86">
        <w:t xml:space="preserve">=B8-B8*30% </w:t>
      </w:r>
      <w:r w:rsidRPr="008C5E86">
        <w:t xml:space="preserve">or </w:t>
      </w:r>
      <w:r w:rsidR="008C5E86" w:rsidRPr="008C5E86">
        <w:t>=B8*70%.</w:t>
      </w:r>
    </w:p>
    <w:p w14:paraId="23E75A73" w14:textId="77777777" w:rsidR="00DF7186" w:rsidRPr="008C5E86" w:rsidRDefault="00DF7186" w:rsidP="008C5E86">
      <w:pPr>
        <w:pStyle w:val="Body"/>
      </w:pPr>
      <w:r w:rsidRPr="008C5E86">
        <w:t xml:space="preserve">To calculate 10% commission =A2*10% (Cell reference x percentage) </w:t>
      </w:r>
    </w:p>
    <w:p w14:paraId="6E4F8F39" w14:textId="7455D847" w:rsidR="006E1063" w:rsidRDefault="006E1063" w:rsidP="006E1063">
      <w:pPr>
        <w:pStyle w:val="Caption"/>
        <w:keepNext/>
        <w:spacing w:after="120"/>
      </w:pPr>
      <w:r>
        <w:t xml:space="preserve">Table </w:t>
      </w:r>
      <w:fldSimple w:instr=" SEQ Table \* ARABIC ">
        <w:r>
          <w:rPr>
            <w:noProof/>
          </w:rPr>
          <w:t>20</w:t>
        </w:r>
      </w:fldSimple>
      <w:r>
        <w:t xml:space="preserve"> </w:t>
      </w:r>
      <w:r w:rsidRPr="00C04776">
        <w:t>Detail on calculating 10%</w:t>
      </w:r>
    </w:p>
    <w:tbl>
      <w:tblPr>
        <w:tblStyle w:val="TableGrid"/>
        <w:tblW w:w="0" w:type="auto"/>
        <w:tblLook w:val="0480" w:firstRow="0" w:lastRow="0" w:firstColumn="1" w:lastColumn="0" w:noHBand="0" w:noVBand="1"/>
      </w:tblPr>
      <w:tblGrid>
        <w:gridCol w:w="846"/>
        <w:gridCol w:w="2700"/>
        <w:gridCol w:w="2700"/>
      </w:tblGrid>
      <w:tr w:rsidR="008C5E86" w14:paraId="7C7B2C99" w14:textId="77777777" w:rsidTr="00B16A3E">
        <w:tc>
          <w:tcPr>
            <w:tcW w:w="846" w:type="dxa"/>
            <w:vAlign w:val="top"/>
          </w:tcPr>
          <w:p w14:paraId="298BD66B" w14:textId="48EF074D" w:rsidR="008C5E86" w:rsidRPr="008C5E86" w:rsidRDefault="008C5E86" w:rsidP="008C5E86">
            <w:pPr>
              <w:pStyle w:val="Body"/>
            </w:pPr>
            <w:r w:rsidRPr="008C5E86">
              <w:t xml:space="preserve"> </w:t>
            </w:r>
          </w:p>
        </w:tc>
        <w:tc>
          <w:tcPr>
            <w:tcW w:w="2700" w:type="dxa"/>
            <w:vAlign w:val="top"/>
          </w:tcPr>
          <w:p w14:paraId="74AD8E6D" w14:textId="14F7F003" w:rsidR="008C5E86" w:rsidRPr="008C5E86" w:rsidRDefault="008C5E86" w:rsidP="008C5E86">
            <w:pPr>
              <w:pStyle w:val="Body"/>
            </w:pPr>
            <w:r w:rsidRPr="008C5E86">
              <w:t xml:space="preserve">A </w:t>
            </w:r>
          </w:p>
        </w:tc>
        <w:tc>
          <w:tcPr>
            <w:tcW w:w="2700" w:type="dxa"/>
            <w:vAlign w:val="top"/>
          </w:tcPr>
          <w:p w14:paraId="413DD758" w14:textId="06BF712B" w:rsidR="008C5E86" w:rsidRPr="008C5E86" w:rsidRDefault="008C5E86" w:rsidP="008C5E86">
            <w:pPr>
              <w:pStyle w:val="Body"/>
            </w:pPr>
            <w:r w:rsidRPr="008C5E86">
              <w:t xml:space="preserve">B </w:t>
            </w:r>
          </w:p>
        </w:tc>
      </w:tr>
      <w:tr w:rsidR="008C5E86" w14:paraId="43F0F6DA" w14:textId="77777777" w:rsidTr="00B16A3E">
        <w:tc>
          <w:tcPr>
            <w:tcW w:w="846" w:type="dxa"/>
            <w:vAlign w:val="top"/>
          </w:tcPr>
          <w:p w14:paraId="1C6ADD6C" w14:textId="79653C6F" w:rsidR="008C5E86" w:rsidRPr="008C5E86" w:rsidRDefault="008C5E86" w:rsidP="008C5E86">
            <w:pPr>
              <w:pStyle w:val="Body"/>
            </w:pPr>
            <w:r w:rsidRPr="008C5E86">
              <w:t xml:space="preserve">1 </w:t>
            </w:r>
          </w:p>
        </w:tc>
        <w:tc>
          <w:tcPr>
            <w:tcW w:w="2700" w:type="dxa"/>
            <w:vAlign w:val="top"/>
          </w:tcPr>
          <w:p w14:paraId="4ABD4B2E" w14:textId="3BCC68E8" w:rsidR="008C5E86" w:rsidRPr="008C5E86" w:rsidRDefault="008C5E86" w:rsidP="008C5E86">
            <w:pPr>
              <w:pStyle w:val="Body"/>
            </w:pPr>
            <w:r w:rsidRPr="008C5E86">
              <w:t xml:space="preserve">Sales </w:t>
            </w:r>
          </w:p>
        </w:tc>
        <w:tc>
          <w:tcPr>
            <w:tcW w:w="2700" w:type="dxa"/>
            <w:vAlign w:val="top"/>
          </w:tcPr>
          <w:p w14:paraId="5AFA0079" w14:textId="2BE16C6A" w:rsidR="008C5E86" w:rsidRPr="008C5E86" w:rsidRDefault="008C5E86" w:rsidP="008C5E86">
            <w:pPr>
              <w:pStyle w:val="Body"/>
            </w:pPr>
            <w:r w:rsidRPr="008C5E86">
              <w:t xml:space="preserve">Commission </w:t>
            </w:r>
          </w:p>
        </w:tc>
      </w:tr>
      <w:tr w:rsidR="008C5E86" w14:paraId="57696DE4" w14:textId="77777777" w:rsidTr="00B16A3E">
        <w:tc>
          <w:tcPr>
            <w:tcW w:w="846" w:type="dxa"/>
            <w:vAlign w:val="top"/>
          </w:tcPr>
          <w:p w14:paraId="0E3ADB52" w14:textId="0208FA13" w:rsidR="008C5E86" w:rsidRPr="008C5E86" w:rsidRDefault="008C5E86" w:rsidP="008C5E86">
            <w:pPr>
              <w:pStyle w:val="Body"/>
            </w:pPr>
            <w:r w:rsidRPr="008C5E86">
              <w:t xml:space="preserve">2 </w:t>
            </w:r>
          </w:p>
        </w:tc>
        <w:tc>
          <w:tcPr>
            <w:tcW w:w="2700" w:type="dxa"/>
            <w:vAlign w:val="top"/>
          </w:tcPr>
          <w:p w14:paraId="02FC8F44" w14:textId="2D6E5D08" w:rsidR="008C5E86" w:rsidRPr="008C5E86" w:rsidRDefault="008C5E86" w:rsidP="008C5E86">
            <w:pPr>
              <w:pStyle w:val="Body"/>
            </w:pPr>
            <w:r w:rsidRPr="008C5E86">
              <w:t xml:space="preserve">$120 </w:t>
            </w:r>
          </w:p>
        </w:tc>
        <w:tc>
          <w:tcPr>
            <w:tcW w:w="2700" w:type="dxa"/>
            <w:vAlign w:val="top"/>
          </w:tcPr>
          <w:p w14:paraId="2E10D934" w14:textId="7DF3C33D" w:rsidR="008C5E86" w:rsidRPr="008C5E86" w:rsidRDefault="008C5E86" w:rsidP="008C5E86">
            <w:pPr>
              <w:pStyle w:val="Body"/>
            </w:pPr>
            <w:r w:rsidRPr="008C5E86">
              <w:t xml:space="preserve">=A2*10% </w:t>
            </w:r>
          </w:p>
        </w:tc>
      </w:tr>
    </w:tbl>
    <w:p w14:paraId="64CC48CF" w14:textId="77777777" w:rsidR="00871C35" w:rsidRDefault="00871C35">
      <w:r>
        <w:br w:type="page"/>
      </w:r>
    </w:p>
    <w:tbl>
      <w:tblPr>
        <w:tblW w:w="9072" w:type="dxa"/>
        <w:shd w:val="clear" w:color="auto" w:fill="E7E7D4"/>
        <w:tblLook w:val="0600" w:firstRow="0" w:lastRow="0" w:firstColumn="0" w:lastColumn="0" w:noHBand="1" w:noVBand="1"/>
      </w:tblPr>
      <w:tblGrid>
        <w:gridCol w:w="1149"/>
        <w:gridCol w:w="7923"/>
      </w:tblGrid>
      <w:tr w:rsidR="00DF7186" w14:paraId="291F36C4" w14:textId="77777777" w:rsidTr="0016738A">
        <w:trPr>
          <w:trHeight w:val="659"/>
        </w:trPr>
        <w:tc>
          <w:tcPr>
            <w:tcW w:w="1149" w:type="dxa"/>
            <w:shd w:val="clear" w:color="auto" w:fill="E7E7D4"/>
            <w:vAlign w:val="center"/>
          </w:tcPr>
          <w:p w14:paraId="33F4DE5E" w14:textId="77777777" w:rsidR="00DF7186" w:rsidRPr="009C3DED" w:rsidRDefault="00DF7186" w:rsidP="0016738A">
            <w:pPr>
              <w:pStyle w:val="BulletListLevel1"/>
              <w:numPr>
                <w:ilvl w:val="0"/>
                <w:numId w:val="0"/>
              </w:numPr>
              <w:spacing w:after="0"/>
            </w:pPr>
            <w:r>
              <w:rPr>
                <w:noProof/>
                <w:lang w:eastAsia="en-AU"/>
              </w:rPr>
              <w:lastRenderedPageBreak/>
              <w:drawing>
                <wp:inline distT="0" distB="0" distL="0" distR="0" wp14:anchorId="2D84B69A" wp14:editId="575DEAAA">
                  <wp:extent cx="365760" cy="357809"/>
                  <wp:effectExtent l="0" t="0" r="0" b="4445"/>
                  <wp:docPr id="110578112" name="Picture 11057811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23" w:type="dxa"/>
            <w:shd w:val="clear" w:color="auto" w:fill="E7E7D4"/>
          </w:tcPr>
          <w:p w14:paraId="5403995C" w14:textId="77777777" w:rsidR="00DF7186" w:rsidRPr="009C3DED" w:rsidRDefault="00DF7186" w:rsidP="0016738A">
            <w:pPr>
              <w:pStyle w:val="Heading1noTOC"/>
            </w:pPr>
            <w:r w:rsidRPr="009C3DED">
              <w:t>Practice activity</w:t>
            </w:r>
          </w:p>
        </w:tc>
      </w:tr>
    </w:tbl>
    <w:p w14:paraId="464CB993" w14:textId="70278ED8" w:rsidR="00DF7186" w:rsidRDefault="0094394C" w:rsidP="0094394C">
      <w:pPr>
        <w:pStyle w:val="Heading2"/>
      </w:pPr>
      <w:bookmarkStart w:id="85" w:name="_Toc10032506"/>
      <w:r>
        <w:t xml:space="preserve">Activity: </w:t>
      </w:r>
      <w:r w:rsidR="00CB3C04">
        <w:t>Calculations</w:t>
      </w:r>
      <w:bookmarkEnd w:id="85"/>
    </w:p>
    <w:p w14:paraId="692675F9" w14:textId="75A11493" w:rsidR="00DF7186" w:rsidRDefault="00CB3C04" w:rsidP="00DF7186">
      <w:pPr>
        <w:pStyle w:val="Body"/>
      </w:pPr>
      <w:r>
        <w:t>Open: the workbook</w:t>
      </w:r>
      <w:r w:rsidRPr="00CB3C04">
        <w:rPr>
          <w:b/>
        </w:rPr>
        <w:t xml:space="preserve"> RETAIL</w:t>
      </w:r>
      <w:r>
        <w:t xml:space="preserve"> </w:t>
      </w:r>
    </w:p>
    <w:p w14:paraId="323679B3" w14:textId="5311E0B5" w:rsidR="00DF7186" w:rsidRDefault="00DF7186" w:rsidP="00DF7186">
      <w:pPr>
        <w:pStyle w:val="Body"/>
      </w:pPr>
      <w:r>
        <w:t xml:space="preserve">Click on the </w:t>
      </w:r>
      <w:r w:rsidRPr="00CB3C04">
        <w:rPr>
          <w:b/>
        </w:rPr>
        <w:t>SURFIN</w:t>
      </w:r>
      <w:r w:rsidR="00CB3C04">
        <w:t xml:space="preserve"> worksheet.</w:t>
      </w:r>
    </w:p>
    <w:p w14:paraId="6EE78803" w14:textId="4DCC3256" w:rsidR="00DF7186" w:rsidRDefault="00DF7186" w:rsidP="00CB3C04">
      <w:pPr>
        <w:pStyle w:val="BulletListLevel1"/>
      </w:pPr>
      <w:r>
        <w:t>Calculate Total Sales an</w:t>
      </w:r>
      <w:r w:rsidR="00684B26">
        <w:t xml:space="preserve">d then calculate </w:t>
      </w:r>
      <w:r w:rsidR="00684B26" w:rsidRPr="00CB3C04">
        <w:rPr>
          <w:b/>
        </w:rPr>
        <w:t>10% Commission</w:t>
      </w:r>
      <w:r w:rsidR="00CB3C04">
        <w:t>.</w:t>
      </w:r>
    </w:p>
    <w:p w14:paraId="4359DFF0" w14:textId="51FFEC9E" w:rsidR="00DF7186" w:rsidRDefault="00684B26" w:rsidP="00CB3C04">
      <w:pPr>
        <w:pStyle w:val="BulletListLevel1"/>
      </w:pPr>
      <w:r>
        <w:t>Format worksheet appropriately</w:t>
      </w:r>
      <w:r w:rsidR="00CB3C04">
        <w:t>.</w:t>
      </w:r>
    </w:p>
    <w:p w14:paraId="69F0D5F9" w14:textId="4680BFF7" w:rsidR="00DF7186" w:rsidRDefault="00DF7186" w:rsidP="00CB3C04">
      <w:pPr>
        <w:pStyle w:val="BulletListLevel1"/>
      </w:pPr>
      <w:r>
        <w:t xml:space="preserve">Complete the Summary at the bottom of the </w:t>
      </w:r>
      <w:r w:rsidR="00684B26">
        <w:t>worksheet for each salesperson</w:t>
      </w:r>
      <w:r w:rsidR="00CB3C04">
        <w:t>.</w:t>
      </w:r>
    </w:p>
    <w:p w14:paraId="574D9EDA" w14:textId="037EF95A" w:rsidR="00DF7186" w:rsidRDefault="00DF7186" w:rsidP="00CB3C04">
      <w:pPr>
        <w:pStyle w:val="BulletListLevel1"/>
      </w:pPr>
      <w:r>
        <w:t>Add y</w:t>
      </w:r>
      <w:r w:rsidR="00684B26">
        <w:t>our name and filename in footer</w:t>
      </w:r>
      <w:r w:rsidR="00CB3C04">
        <w:t>.</w:t>
      </w:r>
    </w:p>
    <w:p w14:paraId="57D3F287" w14:textId="0A4A23B2" w:rsidR="00DF7186" w:rsidRDefault="00DF7186" w:rsidP="00CB3C04">
      <w:pPr>
        <w:pStyle w:val="BulletListLevel1"/>
      </w:pPr>
      <w:r>
        <w:t>Print the worksheet to one page, a</w:t>
      </w:r>
      <w:r w:rsidR="00684B26">
        <w:t xml:space="preserve">nd then </w:t>
      </w:r>
      <w:r w:rsidR="00684B26" w:rsidRPr="00CB3C04">
        <w:rPr>
          <w:b/>
        </w:rPr>
        <w:t>print showing formulas</w:t>
      </w:r>
      <w:r w:rsidR="00CB3C04">
        <w:t>.</w:t>
      </w:r>
    </w:p>
    <w:p w14:paraId="790BFD01" w14:textId="618BEF30" w:rsidR="00DF7186" w:rsidRDefault="00DF7186" w:rsidP="00CB3C04">
      <w:pPr>
        <w:pStyle w:val="BulletListLevel1"/>
      </w:pPr>
      <w:r>
        <w:t xml:space="preserve">Hide formulas and print only the information in the Summary (ie </w:t>
      </w:r>
      <w:r w:rsidRPr="00CB3C04">
        <w:rPr>
          <w:b/>
        </w:rPr>
        <w:t>print the selection</w:t>
      </w:r>
      <w:r>
        <w:t>)</w:t>
      </w:r>
      <w:r w:rsidR="00CB3C04">
        <w:t>.</w:t>
      </w:r>
    </w:p>
    <w:p w14:paraId="0B2A2F22" w14:textId="1C683DEA" w:rsidR="00DF7186" w:rsidRDefault="00684B26" w:rsidP="00CB3C04">
      <w:pPr>
        <w:pStyle w:val="BulletListLevel1"/>
      </w:pPr>
      <w:r>
        <w:t>Resave and close the workbook</w:t>
      </w:r>
      <w:r w:rsidR="00CB3C04">
        <w:t>.</w:t>
      </w:r>
    </w:p>
    <w:p w14:paraId="0C7DB4E0" w14:textId="0C129C96" w:rsidR="00DF7186" w:rsidRDefault="00CB3C04" w:rsidP="00CB3C04">
      <w:pPr>
        <w:pStyle w:val="Body"/>
        <w:spacing w:before="360"/>
      </w:pPr>
      <w:r>
        <w:t xml:space="preserve">Open: the workbook </w:t>
      </w:r>
      <w:r w:rsidRPr="00CB3C04">
        <w:rPr>
          <w:b/>
        </w:rPr>
        <w:t>PERCENTAGES</w:t>
      </w:r>
    </w:p>
    <w:p w14:paraId="421D7FB2" w14:textId="7BCF44EC" w:rsidR="00DF7186" w:rsidRDefault="00684B26" w:rsidP="00DF7186">
      <w:pPr>
        <w:pStyle w:val="Body"/>
      </w:pPr>
      <w:r>
        <w:t xml:space="preserve">Click on the </w:t>
      </w:r>
      <w:r w:rsidRPr="00CB3C04">
        <w:rPr>
          <w:b/>
        </w:rPr>
        <w:t xml:space="preserve">PRICES </w:t>
      </w:r>
      <w:r>
        <w:t>worksheet</w:t>
      </w:r>
      <w:r w:rsidR="00CB3C04">
        <w:t>.</w:t>
      </w:r>
    </w:p>
    <w:p w14:paraId="00B89DAB" w14:textId="5E100F3A" w:rsidR="00DF7186" w:rsidRDefault="00DF7186" w:rsidP="00CB3C04">
      <w:pPr>
        <w:pStyle w:val="BulletListLevel1"/>
      </w:pPr>
      <w:r>
        <w:t>Adjust column widths t</w:t>
      </w:r>
      <w:r w:rsidR="00684B26">
        <w:t>o display all data</w:t>
      </w:r>
      <w:r w:rsidR="00CB3C04">
        <w:t>.</w:t>
      </w:r>
    </w:p>
    <w:p w14:paraId="45855FF8" w14:textId="7C080FFE" w:rsidR="00DF7186" w:rsidRDefault="00DF7186" w:rsidP="00CB3C04">
      <w:pPr>
        <w:pStyle w:val="BulletListLevel1"/>
      </w:pPr>
      <w:r>
        <w:t>Calculate 5%, 10% and 20% for e</w:t>
      </w:r>
      <w:r w:rsidR="00684B26">
        <w:t xml:space="preserve">ach item </w:t>
      </w:r>
      <w:r w:rsidR="00684B26" w:rsidRPr="00CB3C04">
        <w:rPr>
          <w:b/>
        </w:rPr>
        <w:t>(% of the amount only)</w:t>
      </w:r>
      <w:r w:rsidR="00CB3C04" w:rsidRPr="00CB3C04">
        <w:rPr>
          <w:b/>
        </w:rPr>
        <w:t>.</w:t>
      </w:r>
    </w:p>
    <w:p w14:paraId="28BF8570" w14:textId="24388D9E" w:rsidR="00DF7186" w:rsidRDefault="00DF7186" w:rsidP="00CB3C04">
      <w:pPr>
        <w:pStyle w:val="BulletListLevel1"/>
      </w:pPr>
      <w:r>
        <w:t>Insert a c</w:t>
      </w:r>
      <w:r w:rsidR="00684B26">
        <w:t xml:space="preserve">olumn heading </w:t>
      </w:r>
      <w:r w:rsidR="00684B26" w:rsidRPr="00CB3C04">
        <w:rPr>
          <w:b/>
        </w:rPr>
        <w:t>7.5% Discount</w:t>
      </w:r>
      <w:r>
        <w:t xml:space="preserve"> between 5% and 10%. Calculate 7.5% for each item</w:t>
      </w:r>
      <w:r w:rsidR="00684B26">
        <w:t>.</w:t>
      </w:r>
    </w:p>
    <w:p w14:paraId="566EDE8C" w14:textId="0F299B52" w:rsidR="00DF7186" w:rsidRDefault="00684B26" w:rsidP="00CB3C04">
      <w:pPr>
        <w:pStyle w:val="BulletListLevel1"/>
      </w:pPr>
      <w:r>
        <w:t xml:space="preserve">Sort in order of </w:t>
      </w:r>
      <w:r w:rsidRPr="00CB3C04">
        <w:rPr>
          <w:b/>
        </w:rPr>
        <w:t>ITEM</w:t>
      </w:r>
    </w:p>
    <w:p w14:paraId="765C77EC" w14:textId="34331211" w:rsidR="00DF7186" w:rsidRDefault="00CB3C04" w:rsidP="00CB3C04">
      <w:pPr>
        <w:pStyle w:val="BulletListLevel1"/>
      </w:pPr>
      <w:r>
        <w:t>Insert a new item</w:t>
      </w:r>
      <w:r w:rsidR="00684B26">
        <w:t xml:space="preserve"> </w:t>
      </w:r>
      <w:r w:rsidR="00684B26" w:rsidRPr="00CB3C04">
        <w:rPr>
          <w:b/>
        </w:rPr>
        <w:t>Grout</w:t>
      </w:r>
      <w:r w:rsidR="00684B26">
        <w:t>,</w:t>
      </w:r>
      <w:r w:rsidR="00DF7186">
        <w:t xml:space="preserve"> in order</w:t>
      </w:r>
      <w:r>
        <w:t xml:space="preserve"> </w:t>
      </w:r>
      <w:r w:rsidR="00684B26">
        <w:t>(Base Price of $12.90).</w:t>
      </w:r>
    </w:p>
    <w:p w14:paraId="54719B7C" w14:textId="3E4B9AB1" w:rsidR="00DF7186" w:rsidRDefault="00DF7186" w:rsidP="00CB3C04">
      <w:pPr>
        <w:pStyle w:val="BulletListLevel1"/>
      </w:pPr>
      <w:r>
        <w:t>Calculate discount amounts and use auto-fill t</w:t>
      </w:r>
      <w:r w:rsidR="00684B26">
        <w:t>o move the formula to each item</w:t>
      </w:r>
      <w:r w:rsidR="00CB3C04">
        <w:t>.</w:t>
      </w:r>
    </w:p>
    <w:p w14:paraId="2566BC8A" w14:textId="09264313" w:rsidR="00DF7186" w:rsidRDefault="00CB3C04" w:rsidP="00CB3C04">
      <w:pPr>
        <w:pStyle w:val="BulletListLevel1"/>
      </w:pPr>
      <w:r>
        <w:t xml:space="preserve">Insert a heading </w:t>
      </w:r>
      <w:r w:rsidRPr="00CB3C04">
        <w:rPr>
          <w:b/>
        </w:rPr>
        <w:t>DISCOUNT PRICES</w:t>
      </w:r>
      <w:r>
        <w:t xml:space="preserve"> </w:t>
      </w:r>
      <w:r w:rsidR="00DF7186">
        <w:t>centr</w:t>
      </w:r>
      <w:r w:rsidR="00684B26">
        <w:t>ed over worksheet in 18pt font</w:t>
      </w:r>
      <w:r>
        <w:t>.</w:t>
      </w:r>
    </w:p>
    <w:p w14:paraId="715BC176" w14:textId="13ECAD10" w:rsidR="00DF7186" w:rsidRDefault="00DF7186" w:rsidP="00CB3C04">
      <w:pPr>
        <w:pStyle w:val="BulletListLevel1"/>
      </w:pPr>
      <w:r>
        <w:t>Insert a blank row be</w:t>
      </w:r>
      <w:r w:rsidR="00684B26">
        <w:t>tween the heading and worksheet</w:t>
      </w:r>
      <w:r w:rsidR="00CB3C04">
        <w:t>.</w:t>
      </w:r>
    </w:p>
    <w:p w14:paraId="4043A576" w14:textId="6A23AD25" w:rsidR="00DF7186" w:rsidRDefault="00DF7186" w:rsidP="00CB3C04">
      <w:pPr>
        <w:pStyle w:val="BulletListLevel1"/>
      </w:pPr>
      <w:r>
        <w:t xml:space="preserve">Format the figures as currency with </w:t>
      </w:r>
      <w:r w:rsidRPr="00CB3C04">
        <w:rPr>
          <w:b/>
        </w:rPr>
        <w:t>2 decimal places</w:t>
      </w:r>
      <w:r>
        <w:t xml:space="preserve"> and display attractively</w:t>
      </w:r>
      <w:r w:rsidR="00CB3C04">
        <w:t>.</w:t>
      </w:r>
    </w:p>
    <w:p w14:paraId="17081B76" w14:textId="77777777" w:rsidR="00CB3C04" w:rsidRDefault="00CB3C04">
      <w:r>
        <w:br w:type="page"/>
      </w:r>
    </w:p>
    <w:p w14:paraId="7B4C29BA" w14:textId="29EF474F" w:rsidR="00DF7186" w:rsidRDefault="00684B26" w:rsidP="00DF7186">
      <w:pPr>
        <w:pStyle w:val="Body"/>
      </w:pPr>
      <w:r>
        <w:lastRenderedPageBreak/>
        <w:t xml:space="preserve">Click on the </w:t>
      </w:r>
      <w:r w:rsidRPr="00CB3C04">
        <w:rPr>
          <w:b/>
        </w:rPr>
        <w:t xml:space="preserve">COUNTRY </w:t>
      </w:r>
      <w:r>
        <w:t>worksheet</w:t>
      </w:r>
      <w:r w:rsidR="00CB3C04">
        <w:t>.</w:t>
      </w:r>
    </w:p>
    <w:p w14:paraId="33E9D0E9" w14:textId="6313DFB3" w:rsidR="00DF7186" w:rsidRDefault="00DF7186" w:rsidP="00BA6638">
      <w:pPr>
        <w:pStyle w:val="Numbering1"/>
        <w:numPr>
          <w:ilvl w:val="0"/>
          <w:numId w:val="10"/>
        </w:numPr>
      </w:pPr>
      <w:r>
        <w:t>Inser</w:t>
      </w:r>
      <w:r w:rsidR="00684B26">
        <w:t xml:space="preserve">t a column heading </w:t>
      </w:r>
      <w:r w:rsidR="00684B26" w:rsidRPr="00A6665A">
        <w:rPr>
          <w:b/>
        </w:rPr>
        <w:t>TOTAL SALES</w:t>
      </w:r>
      <w:r>
        <w:t xml:space="preserve"> a</w:t>
      </w:r>
      <w:r w:rsidR="00684B26">
        <w:t>nd calculate the Total Sales of</w:t>
      </w:r>
      <w:r>
        <w:t xml:space="preserve"> goods sold for month (Selling Price x Quantity Sold)</w:t>
      </w:r>
      <w:r w:rsidR="00CB3C04">
        <w:t>.</w:t>
      </w:r>
    </w:p>
    <w:p w14:paraId="2C005CBA" w14:textId="04F0D0BB" w:rsidR="00DF7186" w:rsidRDefault="00DF7186" w:rsidP="0094394C">
      <w:pPr>
        <w:pStyle w:val="Numbering1"/>
      </w:pPr>
      <w:r>
        <w:t>Insert a new column headi</w:t>
      </w:r>
      <w:r w:rsidR="00684B26">
        <w:t xml:space="preserve">ng called </w:t>
      </w:r>
      <w:r w:rsidR="00684B26" w:rsidRPr="00A6665A">
        <w:rPr>
          <w:b/>
        </w:rPr>
        <w:t>TOTAL COSTS</w:t>
      </w:r>
      <w:r>
        <w:t xml:space="preserve"> between</w:t>
      </w:r>
      <w:r w:rsidR="00684B26">
        <w:t xml:space="preserve"> QUANTITY SOLD and TOTAL SALES and calculate </w:t>
      </w:r>
      <w:r>
        <w:t>(Cost Price x Quantity Sold)</w:t>
      </w:r>
      <w:r w:rsidR="00A6665A">
        <w:t>.</w:t>
      </w:r>
    </w:p>
    <w:p w14:paraId="24F21C7F" w14:textId="48EF6E6E" w:rsidR="00DF7186" w:rsidRDefault="00DF7186" w:rsidP="0094394C">
      <w:pPr>
        <w:pStyle w:val="Numbering1"/>
      </w:pPr>
      <w:r>
        <w:t xml:space="preserve">Insert a column heading called </w:t>
      </w:r>
      <w:r w:rsidRPr="00A6665A">
        <w:rPr>
          <w:b/>
        </w:rPr>
        <w:t>TOTAL GROSS PROFIT</w:t>
      </w:r>
      <w:r>
        <w:t xml:space="preserve"> and calculate the Total Gross Profit for the month (Total Sales</w:t>
      </w:r>
      <w:r w:rsidR="00684B26">
        <w:t>—</w:t>
      </w:r>
      <w:r>
        <w:t>Total Cost)</w:t>
      </w:r>
      <w:r w:rsidR="00A6665A">
        <w:t>.</w:t>
      </w:r>
    </w:p>
    <w:p w14:paraId="773BEE34" w14:textId="7D956E3C" w:rsidR="00DF7186" w:rsidRDefault="00CB3C04" w:rsidP="0094394C">
      <w:pPr>
        <w:pStyle w:val="Numbering1"/>
      </w:pPr>
      <w:r>
        <w:t>Insert a new column label</w:t>
      </w:r>
      <w:r w:rsidR="00DF7186">
        <w:t xml:space="preserve"> </w:t>
      </w:r>
      <w:r w:rsidR="00DF7186" w:rsidRPr="00A6665A">
        <w:rPr>
          <w:b/>
        </w:rPr>
        <w:t>PROJECTED SALES</w:t>
      </w:r>
      <w:r w:rsidR="00684B26">
        <w:t>—</w:t>
      </w:r>
      <w:r w:rsidR="00DF7186">
        <w:t>the premises are being renovated and total sales ar</w:t>
      </w:r>
      <w:r w:rsidR="003F46D5">
        <w:t xml:space="preserve">e expected to increase by 10%, </w:t>
      </w:r>
      <w:r w:rsidR="00DF7186">
        <w:t>insert a formula to determine future sales (add to total sales)</w:t>
      </w:r>
      <w:r w:rsidR="003F46D5">
        <w:t>.</w:t>
      </w:r>
    </w:p>
    <w:p w14:paraId="512E3853" w14:textId="377A8428" w:rsidR="00DF7186" w:rsidRDefault="00A6665A" w:rsidP="0094394C">
      <w:pPr>
        <w:pStyle w:val="Numbering1"/>
      </w:pPr>
      <w:r>
        <w:t xml:space="preserve">Insert a row label </w:t>
      </w:r>
      <w:r w:rsidR="00684B26" w:rsidRPr="00A6665A">
        <w:rPr>
          <w:b/>
        </w:rPr>
        <w:t>TOTAL</w:t>
      </w:r>
      <w:r w:rsidR="00684B26">
        <w:t xml:space="preserve"> </w:t>
      </w:r>
      <w:r w:rsidR="00DF7186">
        <w:t>at bottom of worksheet and calculate Quantity Sold, Total Costs, Total Sales, Total Gross Profit, Projected Sales</w:t>
      </w:r>
      <w:r>
        <w:t>.</w:t>
      </w:r>
    </w:p>
    <w:p w14:paraId="7533B6AB" w14:textId="5A21421E" w:rsidR="00DF7186" w:rsidRDefault="00DF7186" w:rsidP="0094394C">
      <w:pPr>
        <w:pStyle w:val="Numbering1"/>
      </w:pPr>
      <w:r>
        <w:t>Wrap column headings in cell, vertically centred, using borders, colour and shading</w:t>
      </w:r>
      <w:r w:rsidR="00A6665A">
        <w:t>.</w:t>
      </w:r>
    </w:p>
    <w:p w14:paraId="5BF3BB40" w14:textId="2E20A258" w:rsidR="00DF7186" w:rsidRDefault="00DF7186" w:rsidP="0094394C">
      <w:pPr>
        <w:pStyle w:val="Numbering1"/>
      </w:pPr>
      <w:r>
        <w:t>Format to currency where appropriate, print in landscape, vertically centred on page and displaying your name and filename. Print formulas also, on one page.</w:t>
      </w:r>
    </w:p>
    <w:p w14:paraId="4E12D408" w14:textId="25D668BA" w:rsidR="00DF7186" w:rsidRDefault="00DF7186" w:rsidP="0094394C">
      <w:pPr>
        <w:pStyle w:val="Numbering1"/>
      </w:pPr>
      <w:r w:rsidRPr="00A6665A">
        <w:rPr>
          <w:b/>
        </w:rPr>
        <w:t>Resave and close</w:t>
      </w:r>
      <w:r>
        <w:t xml:space="preserve"> the Percentages workbook.</w:t>
      </w:r>
    </w:p>
    <w:p w14:paraId="5DA90DFA" w14:textId="6802964B" w:rsidR="0019491E" w:rsidRDefault="0019491E" w:rsidP="00114E7D">
      <w:pPr>
        <w:pStyle w:val="Body"/>
      </w:pPr>
      <w:r>
        <w:br w:type="page"/>
      </w:r>
    </w:p>
    <w:p w14:paraId="65598658" w14:textId="77777777" w:rsidR="005F6DAD" w:rsidRDefault="005F6DAD" w:rsidP="00DA5EC3">
      <w:pPr>
        <w:pStyle w:val="Body"/>
      </w:pPr>
    </w:p>
    <w:p w14:paraId="015EA464" w14:textId="4BE25E3D" w:rsidR="005F6DAD" w:rsidRDefault="005F6DAD" w:rsidP="005F6DAD">
      <w:pPr>
        <w:pStyle w:val="Sectionnumber"/>
      </w:pPr>
      <w:r>
        <w:rPr>
          <w:noProof/>
          <w:lang w:eastAsia="en-AU"/>
        </w:rPr>
        <mc:AlternateContent>
          <mc:Choice Requires="wpg">
            <w:drawing>
              <wp:anchor distT="0" distB="0" distL="114300" distR="114300" simplePos="0" relativeHeight="251769856" behindDoc="1" locked="0" layoutInCell="1" allowOverlap="1" wp14:anchorId="1EF2939F" wp14:editId="587E55B9">
                <wp:simplePos x="0" y="0"/>
                <wp:positionH relativeFrom="margin">
                  <wp:posOffset>1741170</wp:posOffset>
                </wp:positionH>
                <wp:positionV relativeFrom="paragraph">
                  <wp:posOffset>1831340</wp:posOffset>
                </wp:positionV>
                <wp:extent cx="3876676" cy="3305175"/>
                <wp:effectExtent l="0" t="0" r="9525" b="9525"/>
                <wp:wrapNone/>
                <wp:docPr id="23" name="Group 23"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24" name="Rectangle 24"/>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Rectangle 25"/>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Rectangle 26"/>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7527EE9" id="Group 23" o:spid="_x0000_s1026" alt="Section 1&#10;Section name" style="position:absolute;margin-left:137.1pt;margin-top:144.2pt;width:305.25pt;height:260.25pt;z-index:-251546624;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">
                <v:rect id="Rectangle 24"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" filled="f" stroked="f"/>
                <v:rect id="Rectangle 25"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" filled="f" stroked="f"/>
                <v:rect id="Rectangle 26"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" filled="f" stroked="f"/>
                <v:rect id="Rectangle 27"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" filled="f" stroked="f"/>
                <w10:wrap anchorx="margin"/>
              </v:group>
            </w:pict>
          </mc:Fallback>
        </mc:AlternateContent>
      </w:r>
      <w:r>
        <w:t xml:space="preserve">Topic </w:t>
      </w:r>
      <w:r w:rsidR="008877B8">
        <w:t>4</w:t>
      </w:r>
    </w:p>
    <w:p w14:paraId="15F13AB3" w14:textId="77777777" w:rsidR="00DF7186" w:rsidRDefault="00DF7186" w:rsidP="001842FB">
      <w:pPr>
        <w:pStyle w:val="Sectionname"/>
      </w:pPr>
      <w:r w:rsidRPr="00DF7186">
        <w:t xml:space="preserve">Produce simple </w:t>
      </w:r>
      <w:r>
        <w:br/>
      </w:r>
      <w:r w:rsidRPr="00DF7186">
        <w:t>charts</w:t>
      </w:r>
    </w:p>
    <w:p w14:paraId="5F12A1F2" w14:textId="0CE3B05B" w:rsidR="0038196D" w:rsidRDefault="005F6DAD" w:rsidP="005B4AC3">
      <w:pPr>
        <w:pStyle w:val="Heading1"/>
      </w:pPr>
      <w:r>
        <w:br w:type="page"/>
      </w:r>
      <w:bookmarkStart w:id="86" w:name="_Toc10032507"/>
      <w:r w:rsidR="005B4AC3">
        <w:lastRenderedPageBreak/>
        <w:t xml:space="preserve">Topic </w:t>
      </w:r>
      <w:r w:rsidR="008877B8">
        <w:t>4</w:t>
      </w:r>
      <w:r w:rsidR="005B4AC3">
        <w:t xml:space="preserve">: </w:t>
      </w:r>
      <w:r w:rsidR="00DF7186" w:rsidRPr="00DF7186">
        <w:t>Produce simple charts</w:t>
      </w:r>
      <w:bookmarkEnd w:id="86"/>
    </w:p>
    <w:p w14:paraId="071A1E03" w14:textId="0B502B7E" w:rsidR="00DF7186" w:rsidRDefault="00A6665A" w:rsidP="00A6665A">
      <w:pPr>
        <w:pStyle w:val="Heading2"/>
      </w:pPr>
      <w:bookmarkStart w:id="87" w:name="_Toc10032508"/>
      <w:bookmarkEnd w:id="0"/>
      <w:bookmarkEnd w:id="1"/>
      <w:bookmarkEnd w:id="2"/>
      <w:bookmarkEnd w:id="3"/>
      <w:r>
        <w:t>Create a chart</w:t>
      </w:r>
      <w:bookmarkEnd w:id="87"/>
    </w:p>
    <w:p w14:paraId="0FFE16AF" w14:textId="4C9BC021" w:rsidR="00DF7186" w:rsidRDefault="00DF7186" w:rsidP="00BA6638">
      <w:pPr>
        <w:pStyle w:val="Numbering1"/>
        <w:numPr>
          <w:ilvl w:val="0"/>
          <w:numId w:val="12"/>
        </w:numPr>
      </w:pPr>
      <w:r>
        <w:t>Create the following worksheet</w:t>
      </w:r>
    </w:p>
    <w:p w14:paraId="3ADD93B0" w14:textId="143D3157" w:rsidR="006E1063" w:rsidRDefault="006E1063" w:rsidP="006E1063">
      <w:pPr>
        <w:pStyle w:val="Caption"/>
        <w:keepNext/>
        <w:spacing w:after="120"/>
      </w:pPr>
      <w:r>
        <w:t xml:space="preserve">Table </w:t>
      </w:r>
      <w:fldSimple w:instr=" SEQ Table \* ARABIC ">
        <w:r>
          <w:rPr>
            <w:noProof/>
          </w:rPr>
          <w:t>21</w:t>
        </w:r>
      </w:fldSimple>
      <w:r>
        <w:t xml:space="preserve"> </w:t>
      </w:r>
      <w:r w:rsidRPr="00AB5877">
        <w:t>Chart data</w:t>
      </w:r>
    </w:p>
    <w:p w14:paraId="0A9A8451" w14:textId="1C0681B1" w:rsidR="006E1063" w:rsidRPr="006E1063" w:rsidRDefault="006E1063" w:rsidP="006E1063">
      <w:pPr>
        <w:pStyle w:val="Heading4"/>
        <w:spacing w:before="120"/>
      </w:pPr>
      <w:r>
        <w:t>Gr8 Discounts – Recruitment Figures – January to April</w:t>
      </w:r>
    </w:p>
    <w:tbl>
      <w:tblPr>
        <w:tblStyle w:val="TableGrid"/>
        <w:tblW w:w="0" w:type="auto"/>
        <w:tblLook w:val="04A0" w:firstRow="1" w:lastRow="0" w:firstColumn="1" w:lastColumn="0" w:noHBand="0" w:noVBand="1"/>
      </w:tblPr>
      <w:tblGrid>
        <w:gridCol w:w="1803"/>
        <w:gridCol w:w="1803"/>
        <w:gridCol w:w="1803"/>
        <w:gridCol w:w="1803"/>
        <w:gridCol w:w="1804"/>
      </w:tblGrid>
      <w:tr w:rsidR="009E2C85" w14:paraId="66915E61" w14:textId="77777777" w:rsidTr="009E2C85">
        <w:trPr>
          <w:cnfStyle w:val="100000000000" w:firstRow="1" w:lastRow="0" w:firstColumn="0" w:lastColumn="0" w:oddVBand="0" w:evenVBand="0" w:oddHBand="0" w:evenHBand="0" w:firstRowFirstColumn="0" w:firstRowLastColumn="0" w:lastRowFirstColumn="0" w:lastRowLastColumn="0"/>
        </w:trPr>
        <w:tc>
          <w:tcPr>
            <w:tcW w:w="1803" w:type="dxa"/>
          </w:tcPr>
          <w:p w14:paraId="538F3AF5" w14:textId="72C8CDE3" w:rsidR="009E2C85" w:rsidRPr="009E2C85" w:rsidRDefault="009E2C85" w:rsidP="009E2C85">
            <w:pPr>
              <w:pStyle w:val="TableHeader1"/>
              <w:rPr>
                <w:b/>
              </w:rPr>
            </w:pPr>
            <w:r w:rsidRPr="009E2C85">
              <w:rPr>
                <w:b/>
              </w:rPr>
              <w:t>Store</w:t>
            </w:r>
          </w:p>
        </w:tc>
        <w:tc>
          <w:tcPr>
            <w:tcW w:w="1803" w:type="dxa"/>
          </w:tcPr>
          <w:p w14:paraId="38D5ACA9" w14:textId="11B35529" w:rsidR="009E2C85" w:rsidRPr="009E2C85" w:rsidRDefault="009E2C85" w:rsidP="009E2C85">
            <w:pPr>
              <w:pStyle w:val="TableHeader1"/>
              <w:rPr>
                <w:b/>
              </w:rPr>
            </w:pPr>
            <w:r w:rsidRPr="009E2C85">
              <w:rPr>
                <w:b/>
              </w:rPr>
              <w:t>January</w:t>
            </w:r>
          </w:p>
        </w:tc>
        <w:tc>
          <w:tcPr>
            <w:tcW w:w="1803" w:type="dxa"/>
          </w:tcPr>
          <w:p w14:paraId="784D9932" w14:textId="5D88D53C" w:rsidR="009E2C85" w:rsidRPr="009E2C85" w:rsidRDefault="009E2C85" w:rsidP="009E2C85">
            <w:pPr>
              <w:pStyle w:val="TableHeader1"/>
              <w:rPr>
                <w:b/>
              </w:rPr>
            </w:pPr>
            <w:r w:rsidRPr="009E2C85">
              <w:rPr>
                <w:b/>
              </w:rPr>
              <w:t>February</w:t>
            </w:r>
          </w:p>
        </w:tc>
        <w:tc>
          <w:tcPr>
            <w:tcW w:w="1803" w:type="dxa"/>
          </w:tcPr>
          <w:p w14:paraId="53FB1025" w14:textId="315FFA66" w:rsidR="009E2C85" w:rsidRPr="009E2C85" w:rsidRDefault="009E2C85" w:rsidP="009E2C85">
            <w:pPr>
              <w:pStyle w:val="TableHeader1"/>
              <w:rPr>
                <w:b/>
              </w:rPr>
            </w:pPr>
            <w:r w:rsidRPr="009E2C85">
              <w:rPr>
                <w:b/>
              </w:rPr>
              <w:t>March</w:t>
            </w:r>
          </w:p>
        </w:tc>
        <w:tc>
          <w:tcPr>
            <w:tcW w:w="1804" w:type="dxa"/>
          </w:tcPr>
          <w:p w14:paraId="61A73461" w14:textId="38876D00" w:rsidR="009E2C85" w:rsidRPr="009E2C85" w:rsidRDefault="009E2C85" w:rsidP="009E2C85">
            <w:pPr>
              <w:pStyle w:val="TableHeader1"/>
              <w:rPr>
                <w:b/>
              </w:rPr>
            </w:pPr>
            <w:r w:rsidRPr="009E2C85">
              <w:rPr>
                <w:b/>
              </w:rPr>
              <w:t>April</w:t>
            </w:r>
          </w:p>
        </w:tc>
      </w:tr>
      <w:tr w:rsidR="009E2C85" w14:paraId="20CF2189" w14:textId="77777777" w:rsidTr="009E2C85">
        <w:tc>
          <w:tcPr>
            <w:tcW w:w="1803" w:type="dxa"/>
          </w:tcPr>
          <w:p w14:paraId="71DE93B7" w14:textId="50EA2194" w:rsidR="009E2C85" w:rsidRPr="009E2C85" w:rsidRDefault="009E2C85" w:rsidP="009E2C85">
            <w:pPr>
              <w:pStyle w:val="Body"/>
            </w:pPr>
            <w:r w:rsidRPr="009E2C85">
              <w:t>Sydney</w:t>
            </w:r>
          </w:p>
        </w:tc>
        <w:tc>
          <w:tcPr>
            <w:tcW w:w="1803" w:type="dxa"/>
          </w:tcPr>
          <w:p w14:paraId="02D5C394" w14:textId="05DE9C2B" w:rsidR="009E2C85" w:rsidRPr="009E2C85" w:rsidRDefault="009E2C85" w:rsidP="009E2C85">
            <w:pPr>
              <w:pStyle w:val="Body"/>
            </w:pPr>
            <w:r w:rsidRPr="009E2C85">
              <w:t>23</w:t>
            </w:r>
          </w:p>
        </w:tc>
        <w:tc>
          <w:tcPr>
            <w:tcW w:w="1803" w:type="dxa"/>
          </w:tcPr>
          <w:p w14:paraId="5DBCAE0D" w14:textId="6E34559C" w:rsidR="009E2C85" w:rsidRPr="009E2C85" w:rsidRDefault="009E2C85" w:rsidP="009E2C85">
            <w:pPr>
              <w:pStyle w:val="Body"/>
            </w:pPr>
            <w:r w:rsidRPr="009E2C85">
              <w:t>24</w:t>
            </w:r>
          </w:p>
        </w:tc>
        <w:tc>
          <w:tcPr>
            <w:tcW w:w="1803" w:type="dxa"/>
          </w:tcPr>
          <w:p w14:paraId="2A6E05CA" w14:textId="649FA2AC" w:rsidR="009E2C85" w:rsidRPr="009E2C85" w:rsidRDefault="009E2C85" w:rsidP="009E2C85">
            <w:pPr>
              <w:pStyle w:val="Body"/>
            </w:pPr>
            <w:r w:rsidRPr="009E2C85">
              <w:t>27</w:t>
            </w:r>
          </w:p>
        </w:tc>
        <w:tc>
          <w:tcPr>
            <w:tcW w:w="1804" w:type="dxa"/>
          </w:tcPr>
          <w:p w14:paraId="59E0D16D" w14:textId="7234C87E" w:rsidR="009E2C85" w:rsidRPr="009E2C85" w:rsidRDefault="009E2C85" w:rsidP="009E2C85">
            <w:pPr>
              <w:pStyle w:val="Body"/>
            </w:pPr>
            <w:r w:rsidRPr="009E2C85">
              <w:t>25</w:t>
            </w:r>
          </w:p>
        </w:tc>
      </w:tr>
      <w:tr w:rsidR="009E2C85" w14:paraId="5EDAD9AF" w14:textId="77777777" w:rsidTr="009E2C85">
        <w:tc>
          <w:tcPr>
            <w:tcW w:w="1803" w:type="dxa"/>
          </w:tcPr>
          <w:p w14:paraId="45463D91" w14:textId="5FE01697" w:rsidR="009E2C85" w:rsidRPr="009E2C85" w:rsidRDefault="009E2C85" w:rsidP="009E2C85">
            <w:pPr>
              <w:pStyle w:val="Body"/>
            </w:pPr>
            <w:r w:rsidRPr="009E2C85">
              <w:t>Melbourne</w:t>
            </w:r>
          </w:p>
        </w:tc>
        <w:tc>
          <w:tcPr>
            <w:tcW w:w="1803" w:type="dxa"/>
          </w:tcPr>
          <w:p w14:paraId="32B4B161" w14:textId="43A40A4A" w:rsidR="009E2C85" w:rsidRPr="009E2C85" w:rsidRDefault="009E2C85" w:rsidP="009E2C85">
            <w:pPr>
              <w:pStyle w:val="Body"/>
            </w:pPr>
            <w:r w:rsidRPr="009E2C85">
              <w:t>17</w:t>
            </w:r>
          </w:p>
        </w:tc>
        <w:tc>
          <w:tcPr>
            <w:tcW w:w="1803" w:type="dxa"/>
          </w:tcPr>
          <w:p w14:paraId="59059793" w14:textId="768FD419" w:rsidR="009E2C85" w:rsidRPr="009E2C85" w:rsidRDefault="009E2C85" w:rsidP="009E2C85">
            <w:pPr>
              <w:pStyle w:val="Body"/>
            </w:pPr>
            <w:r w:rsidRPr="009E2C85">
              <w:t>18</w:t>
            </w:r>
          </w:p>
        </w:tc>
        <w:tc>
          <w:tcPr>
            <w:tcW w:w="1803" w:type="dxa"/>
          </w:tcPr>
          <w:p w14:paraId="4694CB3A" w14:textId="32522EFC" w:rsidR="009E2C85" w:rsidRPr="009E2C85" w:rsidRDefault="009E2C85" w:rsidP="009E2C85">
            <w:pPr>
              <w:pStyle w:val="Body"/>
            </w:pPr>
            <w:r w:rsidRPr="009E2C85">
              <w:t>20</w:t>
            </w:r>
          </w:p>
        </w:tc>
        <w:tc>
          <w:tcPr>
            <w:tcW w:w="1804" w:type="dxa"/>
          </w:tcPr>
          <w:p w14:paraId="55454E54" w14:textId="2B9DF258" w:rsidR="009E2C85" w:rsidRPr="009E2C85" w:rsidRDefault="009E2C85" w:rsidP="009E2C85">
            <w:pPr>
              <w:pStyle w:val="Body"/>
            </w:pPr>
            <w:r w:rsidRPr="009E2C85">
              <w:t>21</w:t>
            </w:r>
          </w:p>
        </w:tc>
      </w:tr>
      <w:tr w:rsidR="009E2C85" w14:paraId="4C8AFEFB" w14:textId="77777777" w:rsidTr="009E2C85">
        <w:tc>
          <w:tcPr>
            <w:tcW w:w="1803" w:type="dxa"/>
          </w:tcPr>
          <w:p w14:paraId="0CDE015E" w14:textId="747C73C1" w:rsidR="009E2C85" w:rsidRPr="009E2C85" w:rsidRDefault="009E2C85" w:rsidP="009E2C85">
            <w:pPr>
              <w:pStyle w:val="Body"/>
            </w:pPr>
            <w:r w:rsidRPr="009E2C85">
              <w:t>Brisbane</w:t>
            </w:r>
          </w:p>
        </w:tc>
        <w:tc>
          <w:tcPr>
            <w:tcW w:w="1803" w:type="dxa"/>
          </w:tcPr>
          <w:p w14:paraId="3BE7311D" w14:textId="0BE6EEA1" w:rsidR="009E2C85" w:rsidRPr="009E2C85" w:rsidRDefault="009E2C85" w:rsidP="009E2C85">
            <w:pPr>
              <w:pStyle w:val="Body"/>
            </w:pPr>
            <w:r w:rsidRPr="009E2C85">
              <w:t>28</w:t>
            </w:r>
          </w:p>
        </w:tc>
        <w:tc>
          <w:tcPr>
            <w:tcW w:w="1803" w:type="dxa"/>
          </w:tcPr>
          <w:p w14:paraId="2F5407B1" w14:textId="6AB79713" w:rsidR="009E2C85" w:rsidRPr="009E2C85" w:rsidRDefault="009E2C85" w:rsidP="009E2C85">
            <w:pPr>
              <w:pStyle w:val="Body"/>
            </w:pPr>
            <w:r w:rsidRPr="009E2C85">
              <w:t>30</w:t>
            </w:r>
          </w:p>
        </w:tc>
        <w:tc>
          <w:tcPr>
            <w:tcW w:w="1803" w:type="dxa"/>
          </w:tcPr>
          <w:p w14:paraId="45B7E931" w14:textId="0C48DF05" w:rsidR="009E2C85" w:rsidRPr="009E2C85" w:rsidRDefault="009E2C85" w:rsidP="009E2C85">
            <w:pPr>
              <w:pStyle w:val="Body"/>
            </w:pPr>
            <w:r w:rsidRPr="009E2C85">
              <w:t>32</w:t>
            </w:r>
          </w:p>
        </w:tc>
        <w:tc>
          <w:tcPr>
            <w:tcW w:w="1804" w:type="dxa"/>
          </w:tcPr>
          <w:p w14:paraId="3B79D91D" w14:textId="157823F5" w:rsidR="009E2C85" w:rsidRPr="009E2C85" w:rsidRDefault="009E2C85" w:rsidP="009E2C85">
            <w:pPr>
              <w:pStyle w:val="Body"/>
            </w:pPr>
            <w:r w:rsidRPr="009E2C85">
              <w:t>26</w:t>
            </w:r>
          </w:p>
        </w:tc>
      </w:tr>
    </w:tbl>
    <w:p w14:paraId="77BFA35B" w14:textId="071B0423" w:rsidR="00DF7186" w:rsidRDefault="00DF7186" w:rsidP="009E2C85">
      <w:pPr>
        <w:pStyle w:val="Numbering1"/>
        <w:spacing w:before="240"/>
      </w:pPr>
      <w:r>
        <w:t>Select/highlight the cells to be charted</w:t>
      </w:r>
      <w:r w:rsidR="00A6665A">
        <w:t>—</w:t>
      </w:r>
      <w:r>
        <w:t xml:space="preserve">A2:E5 (include row and column headings but </w:t>
      </w:r>
      <w:r w:rsidR="00A6665A">
        <w:t>not main heading or blank rows).</w:t>
      </w:r>
    </w:p>
    <w:p w14:paraId="03B8E5A1" w14:textId="6EE29FC7" w:rsidR="00DF7186" w:rsidRDefault="00DF7186" w:rsidP="00A6665A">
      <w:pPr>
        <w:pStyle w:val="Numbering1"/>
      </w:pPr>
      <w:r>
        <w:t xml:space="preserve">Press the </w:t>
      </w:r>
      <w:r w:rsidRPr="00A6665A">
        <w:rPr>
          <w:b/>
        </w:rPr>
        <w:t>[F11]</w:t>
      </w:r>
      <w:r>
        <w:t xml:space="preserve"> function key (this inserts the chart</w:t>
      </w:r>
      <w:r w:rsidR="00A6665A">
        <w:t xml:space="preserve"> on a separate sheet—Chart1).</w:t>
      </w:r>
    </w:p>
    <w:p w14:paraId="35863BE6" w14:textId="29FC8DFA" w:rsidR="00DF7186" w:rsidRDefault="00DF7186" w:rsidP="00A6665A">
      <w:pPr>
        <w:pStyle w:val="Numbering1"/>
      </w:pPr>
      <w:r>
        <w:t>To add Chart elements click on the Plus symbol next to the chart, then click the required check box</w:t>
      </w:r>
      <w:r w:rsidR="00A6665A">
        <w:t>.</w:t>
      </w:r>
    </w:p>
    <w:p w14:paraId="0D17CE57" w14:textId="2DE775F9" w:rsidR="00A6665A" w:rsidRDefault="00A6665A" w:rsidP="00A6665A">
      <w:pPr>
        <w:pStyle w:val="Body"/>
        <w:ind w:left="737"/>
        <w:rPr>
          <w:lang w:eastAsia="en-AU"/>
        </w:rPr>
      </w:pPr>
      <w:r>
        <w:rPr>
          <w:noProof/>
          <w:lang w:eastAsia="en-AU"/>
        </w:rPr>
        <w:drawing>
          <wp:inline distT="0" distB="0" distL="0" distR="0" wp14:anchorId="72DDF4FE" wp14:editId="555FBB0A">
            <wp:extent cx="1620000" cy="1805806"/>
            <wp:effectExtent l="19050" t="19050" r="18415" b="23495"/>
            <wp:docPr id="6013" name="Picture 6013" descr="Screen grab of Chart elements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3" name="Picture 6013"/>
                    <pic:cNvPicPr/>
                  </pic:nvPicPr>
                  <pic:blipFill>
                    <a:blip r:embed="rId52">
                      <a:extLst>
                        <a:ext uri="{28A0092B-C50C-407E-A947-70E740481C1C}">
                          <a14:useLocalDpi xmlns:a14="http://schemas.microsoft.com/office/drawing/2010/main" val="0"/>
                        </a:ext>
                      </a:extLst>
                    </a:blip>
                    <a:stretch>
                      <a:fillRect/>
                    </a:stretch>
                  </pic:blipFill>
                  <pic:spPr>
                    <a:xfrm>
                      <a:off x="0" y="0"/>
                      <a:ext cx="1620000" cy="1805806"/>
                    </a:xfrm>
                    <a:prstGeom prst="rect">
                      <a:avLst/>
                    </a:prstGeom>
                    <a:ln>
                      <a:solidFill>
                        <a:schemeClr val="bg1">
                          <a:lumMod val="85000"/>
                        </a:schemeClr>
                      </a:solidFill>
                    </a:ln>
                  </pic:spPr>
                </pic:pic>
              </a:graphicData>
            </a:graphic>
          </wp:inline>
        </w:drawing>
      </w:r>
    </w:p>
    <w:p w14:paraId="22887F6E" w14:textId="66A618F1" w:rsidR="00DF7186" w:rsidRDefault="00DF7186" w:rsidP="00DF7186">
      <w:pPr>
        <w:pStyle w:val="Body"/>
        <w:rPr>
          <w:lang w:eastAsia="en-AU"/>
        </w:rPr>
      </w:pPr>
      <w:r>
        <w:rPr>
          <w:lang w:eastAsia="en-AU"/>
        </w:rPr>
        <w:t>Figure 21 - Chart elements</w:t>
      </w:r>
    </w:p>
    <w:p w14:paraId="3C7C482C" w14:textId="4DADDE8E" w:rsidR="00DF7186" w:rsidRDefault="00DF7186" w:rsidP="00A6665A">
      <w:pPr>
        <w:pStyle w:val="Numbering1"/>
      </w:pPr>
      <w:r>
        <w:t xml:space="preserve">You should always include a meaningful </w:t>
      </w:r>
      <w:r w:rsidRPr="00E3467A">
        <w:rPr>
          <w:b/>
        </w:rPr>
        <w:t>Chart Title and Axis Titles and a Legend for Column, Bar or Line Charts</w:t>
      </w:r>
      <w:r>
        <w:t>. Pie Charts should include a meaningful Chart Title and Data Labels so it is easy to read on both a black and white or colour printout.</w:t>
      </w:r>
    </w:p>
    <w:p w14:paraId="0FEBDE19" w14:textId="1E20C844" w:rsidR="00DF7186" w:rsidRDefault="00DF7186" w:rsidP="00A6665A">
      <w:pPr>
        <w:pStyle w:val="Numbering1"/>
      </w:pPr>
      <w:r>
        <w:t>You can also create a Chart by going t</w:t>
      </w:r>
      <w:r w:rsidR="00A6665A">
        <w:t xml:space="preserve">o Insert Ribbon, Charts group. </w:t>
      </w:r>
      <w:r>
        <w:t>The Recommended Charts options shows the charts which will best display the data you have selected or you can select the All Charts option.  Select the style of chart eg Column, Pie, Bar, Line.</w:t>
      </w:r>
    </w:p>
    <w:p w14:paraId="6CC8D513" w14:textId="5A33ECFF" w:rsidR="00A6665A" w:rsidRDefault="00A6665A" w:rsidP="009E2C85">
      <w:pPr>
        <w:pStyle w:val="Body"/>
        <w:ind w:left="737"/>
      </w:pPr>
      <w:r>
        <w:rPr>
          <w:noProof/>
          <w:lang w:eastAsia="en-AU"/>
        </w:rPr>
        <w:lastRenderedPageBreak/>
        <w:drawing>
          <wp:inline distT="0" distB="0" distL="0" distR="0" wp14:anchorId="10C4DB2F" wp14:editId="1F3837AB">
            <wp:extent cx="2700000" cy="1661178"/>
            <wp:effectExtent l="19050" t="19050" r="24765" b="15240"/>
            <wp:docPr id="6017" name="Picture 6017" descr="Screen grab of Chart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7" name="Picture 6017"/>
                    <pic:cNvPicPr/>
                  </pic:nvPicPr>
                  <pic:blipFill>
                    <a:blip r:embed="rId53">
                      <a:extLst>
                        <a:ext uri="{28A0092B-C50C-407E-A947-70E740481C1C}">
                          <a14:useLocalDpi xmlns:a14="http://schemas.microsoft.com/office/drawing/2010/main" val="0"/>
                        </a:ext>
                      </a:extLst>
                    </a:blip>
                    <a:stretch>
                      <a:fillRect/>
                    </a:stretch>
                  </pic:blipFill>
                  <pic:spPr>
                    <a:xfrm>
                      <a:off x="0" y="0"/>
                      <a:ext cx="2700000" cy="1661178"/>
                    </a:xfrm>
                    <a:prstGeom prst="rect">
                      <a:avLst/>
                    </a:prstGeom>
                    <a:ln>
                      <a:solidFill>
                        <a:schemeClr val="bg1">
                          <a:lumMod val="85000"/>
                        </a:schemeClr>
                      </a:solidFill>
                    </a:ln>
                  </pic:spPr>
                </pic:pic>
              </a:graphicData>
            </a:graphic>
          </wp:inline>
        </w:drawing>
      </w:r>
    </w:p>
    <w:p w14:paraId="277AC7F9" w14:textId="171AC008" w:rsidR="00DF7186" w:rsidRDefault="00DF7186" w:rsidP="00A6665A">
      <w:pPr>
        <w:pStyle w:val="Numbering1"/>
      </w:pPr>
      <w:r>
        <w:t>The Chart will be then be inserted on the worksheet with your data.  It can be mov</w:t>
      </w:r>
      <w:r w:rsidR="00A6665A">
        <w:t>ed or resized on the worksheet.</w:t>
      </w:r>
    </w:p>
    <w:p w14:paraId="0BD056EE" w14:textId="3ED38667" w:rsidR="00DF7186" w:rsidRDefault="00DF7186" w:rsidP="00A6665A">
      <w:pPr>
        <w:pStyle w:val="Numbering1"/>
      </w:pPr>
      <w:r>
        <w:t>Click on the Chart displayed to</w:t>
      </w:r>
      <w:r w:rsidR="00A6665A">
        <w:t xml:space="preserve"> enable the Chart Tools Ribbon.</w:t>
      </w:r>
    </w:p>
    <w:p w14:paraId="6CA75511" w14:textId="7FF72092" w:rsidR="00DF7186" w:rsidRDefault="00DF7186" w:rsidP="00A6665A">
      <w:pPr>
        <w:pStyle w:val="Numbering1"/>
      </w:pPr>
      <w:r>
        <w:t>To change chart type</w:t>
      </w:r>
      <w:r w:rsidR="00A6665A">
        <w:t>—</w:t>
      </w:r>
      <w:r>
        <w:t xml:space="preserve">click on Design Tab in the Chart Tools Ribbon; Select Change Chart </w:t>
      </w:r>
      <w:r w:rsidR="00A6665A">
        <w:t>Type eg Column, Pie, Bar, Line.</w:t>
      </w:r>
    </w:p>
    <w:p w14:paraId="03330DFC" w14:textId="52A6631F" w:rsidR="00DF7186" w:rsidRDefault="00DF7186" w:rsidP="00A6665A">
      <w:pPr>
        <w:pStyle w:val="Numbering1"/>
      </w:pPr>
      <w:r>
        <w:t>To change the chart style</w:t>
      </w:r>
      <w:r w:rsidR="00A6665A">
        <w:t>—</w:t>
      </w:r>
      <w:r>
        <w:t xml:space="preserve">click on the Design Tab in the Chart Tools Ribbon, click on the down arrow in the Chart Styles group and select a style. </w:t>
      </w:r>
    </w:p>
    <w:p w14:paraId="6278B3CE" w14:textId="3ACB4F85" w:rsidR="00DF7186" w:rsidRDefault="00A6665A" w:rsidP="00A6665A">
      <w:pPr>
        <w:pStyle w:val="Numbering1"/>
      </w:pPr>
      <w:r>
        <w:t>To move the chart—</w:t>
      </w:r>
      <w:r w:rsidR="00DF7186">
        <w:t>click on Design Tab in the Chart Tools Ribbon, select Move Chart to choose between making your chart a separate sheet or making it appear as an object on your worksheet.</w:t>
      </w:r>
    </w:p>
    <w:p w14:paraId="434A5BA1" w14:textId="16D1FCA2" w:rsidR="00DF7186" w:rsidRDefault="00DF7186" w:rsidP="00A6665A">
      <w:pPr>
        <w:pStyle w:val="Numbering1"/>
        <w:spacing w:after="360"/>
      </w:pPr>
      <w:r>
        <w:t>To select non-adjacent cells, select/highlight the required column and heading, then hold the Ctrl key and select/highlight the other required column and heading. Release the keys, then follow the procedures above to create your chart.</w:t>
      </w:r>
    </w:p>
    <w:tbl>
      <w:tblPr>
        <w:tblW w:w="9072" w:type="dxa"/>
        <w:shd w:val="clear" w:color="auto" w:fill="E7E7D4"/>
        <w:tblLook w:val="0600" w:firstRow="0" w:lastRow="0" w:firstColumn="0" w:lastColumn="0" w:noHBand="1" w:noVBand="1"/>
      </w:tblPr>
      <w:tblGrid>
        <w:gridCol w:w="1149"/>
        <w:gridCol w:w="7923"/>
      </w:tblGrid>
      <w:tr w:rsidR="00DF7186" w14:paraId="19CF74E5" w14:textId="77777777" w:rsidTr="0016738A">
        <w:trPr>
          <w:trHeight w:val="659"/>
        </w:trPr>
        <w:tc>
          <w:tcPr>
            <w:tcW w:w="1149" w:type="dxa"/>
            <w:shd w:val="clear" w:color="auto" w:fill="E7E7D4"/>
            <w:vAlign w:val="center"/>
          </w:tcPr>
          <w:p w14:paraId="7AB8A958" w14:textId="77777777" w:rsidR="00DF7186" w:rsidRPr="009C3DED" w:rsidRDefault="00DF7186" w:rsidP="0016738A">
            <w:pPr>
              <w:pStyle w:val="BulletListLevel1"/>
              <w:numPr>
                <w:ilvl w:val="0"/>
                <w:numId w:val="0"/>
              </w:numPr>
              <w:spacing w:after="0"/>
            </w:pPr>
            <w:r>
              <w:rPr>
                <w:noProof/>
                <w:lang w:eastAsia="en-AU"/>
              </w:rPr>
              <w:drawing>
                <wp:inline distT="0" distB="0" distL="0" distR="0" wp14:anchorId="46C42FEF" wp14:editId="6F6FCD3F">
                  <wp:extent cx="365760" cy="357809"/>
                  <wp:effectExtent l="0" t="0" r="0" b="4445"/>
                  <wp:docPr id="110578115" name="Picture 11057811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23" w:type="dxa"/>
            <w:shd w:val="clear" w:color="auto" w:fill="E7E7D4"/>
          </w:tcPr>
          <w:p w14:paraId="19457CBF" w14:textId="77777777" w:rsidR="00DF7186" w:rsidRPr="009C3DED" w:rsidRDefault="00DF7186" w:rsidP="0016738A">
            <w:pPr>
              <w:pStyle w:val="Heading1noTOC"/>
            </w:pPr>
            <w:r w:rsidRPr="009C3DED">
              <w:t>Practice activity</w:t>
            </w:r>
          </w:p>
        </w:tc>
      </w:tr>
    </w:tbl>
    <w:p w14:paraId="61C934F6" w14:textId="3FD901C6" w:rsidR="006E1063" w:rsidRDefault="006E1063" w:rsidP="006E1063">
      <w:pPr>
        <w:pStyle w:val="Heading2"/>
      </w:pPr>
      <w:bookmarkStart w:id="88" w:name="_Toc10032509"/>
      <w:r>
        <w:t>Activity: Percentages</w:t>
      </w:r>
      <w:bookmarkEnd w:id="88"/>
    </w:p>
    <w:p w14:paraId="16B3FDCC" w14:textId="7807E42B" w:rsidR="00DF7186" w:rsidRDefault="00A6665A" w:rsidP="006E1063">
      <w:pPr>
        <w:pStyle w:val="Body"/>
        <w:spacing w:before="100" w:beforeAutospacing="1"/>
        <w:rPr>
          <w:lang w:eastAsia="en-AU"/>
        </w:rPr>
      </w:pPr>
      <w:r>
        <w:rPr>
          <w:lang w:eastAsia="en-AU"/>
        </w:rPr>
        <w:t xml:space="preserve">Open: the Workbook </w:t>
      </w:r>
      <w:r w:rsidRPr="00A6665A">
        <w:rPr>
          <w:b/>
          <w:lang w:eastAsia="en-AU"/>
        </w:rPr>
        <w:t>Percentages</w:t>
      </w:r>
      <w:r>
        <w:rPr>
          <w:b/>
          <w:lang w:eastAsia="en-AU"/>
        </w:rPr>
        <w:t>—</w:t>
      </w:r>
      <w:r w:rsidRPr="00A6665A">
        <w:rPr>
          <w:b/>
          <w:lang w:eastAsia="en-AU"/>
        </w:rPr>
        <w:t>Country</w:t>
      </w:r>
      <w:r>
        <w:rPr>
          <w:lang w:eastAsia="en-AU"/>
        </w:rPr>
        <w:t xml:space="preserve"> </w:t>
      </w:r>
      <w:r w:rsidR="00DF7186">
        <w:rPr>
          <w:lang w:eastAsia="en-AU"/>
        </w:rPr>
        <w:t xml:space="preserve">worksheet </w:t>
      </w:r>
    </w:p>
    <w:p w14:paraId="121C328F" w14:textId="41F49310" w:rsidR="00DF7186" w:rsidRDefault="00DF7186" w:rsidP="00BA6638">
      <w:pPr>
        <w:pStyle w:val="Numbering1"/>
        <w:numPr>
          <w:ilvl w:val="0"/>
          <w:numId w:val="13"/>
        </w:numPr>
      </w:pPr>
      <w:r>
        <w:t xml:space="preserve">Select Item and </w:t>
      </w:r>
      <w:r w:rsidRPr="00E3467A">
        <w:rPr>
          <w:b/>
        </w:rPr>
        <w:t>Cost Price information</w:t>
      </w:r>
      <w:r>
        <w:t xml:space="preserve">, including column headings, and press </w:t>
      </w:r>
      <w:r w:rsidRPr="00E3467A">
        <w:rPr>
          <w:b/>
        </w:rPr>
        <w:t>[F11]</w:t>
      </w:r>
      <w:r>
        <w:t xml:space="preserve"> to create a c</w:t>
      </w:r>
      <w:r w:rsidR="00E3467A">
        <w:t xml:space="preserve">olumn chart on a </w:t>
      </w:r>
      <w:r w:rsidR="00E3467A" w:rsidRPr="00E3467A">
        <w:rPr>
          <w:b/>
        </w:rPr>
        <w:t>separate sheet</w:t>
      </w:r>
      <w:r w:rsidR="00E3467A">
        <w:t>.</w:t>
      </w:r>
    </w:p>
    <w:p w14:paraId="5ECC5B4F" w14:textId="5F970530" w:rsidR="00DF7186" w:rsidRDefault="00E3467A" w:rsidP="00A6665A">
      <w:pPr>
        <w:pStyle w:val="Numbering1"/>
      </w:pPr>
      <w:r>
        <w:t xml:space="preserve">Add the chart title </w:t>
      </w:r>
      <w:r w:rsidRPr="00E3467A">
        <w:rPr>
          <w:b/>
        </w:rPr>
        <w:t>COST PRICE.</w:t>
      </w:r>
    </w:p>
    <w:p w14:paraId="60D7CADA" w14:textId="7C90BA26" w:rsidR="00DF7186" w:rsidRDefault="00E3467A" w:rsidP="00A6665A">
      <w:pPr>
        <w:pStyle w:val="Numbering1"/>
      </w:pPr>
      <w:r>
        <w:t xml:space="preserve">Add </w:t>
      </w:r>
      <w:r w:rsidRPr="00E3467A">
        <w:rPr>
          <w:b/>
        </w:rPr>
        <w:t>data labels</w:t>
      </w:r>
      <w:r>
        <w:t>, outside end.</w:t>
      </w:r>
    </w:p>
    <w:p w14:paraId="518DEF47" w14:textId="19B5A7E5" w:rsidR="00DF7186" w:rsidRDefault="00DF7186" w:rsidP="00A6665A">
      <w:pPr>
        <w:pStyle w:val="Numbering1"/>
      </w:pPr>
      <w:r>
        <w:t xml:space="preserve">Add </w:t>
      </w:r>
      <w:r w:rsidR="00E3467A" w:rsidRPr="00E3467A">
        <w:rPr>
          <w:b/>
        </w:rPr>
        <w:t>your name as a footer</w:t>
      </w:r>
      <w:r w:rsidR="00E3467A">
        <w:t xml:space="preserve"> and print.</w:t>
      </w:r>
    </w:p>
    <w:p w14:paraId="4D2147B7" w14:textId="315F91A9" w:rsidR="00DF7186" w:rsidRDefault="00DF7186" w:rsidP="00A6665A">
      <w:pPr>
        <w:pStyle w:val="Numbering1"/>
      </w:pPr>
      <w:r>
        <w:t>Chang</w:t>
      </w:r>
      <w:r w:rsidR="00E3467A">
        <w:t>e the chart type to a Pie chart.</w:t>
      </w:r>
    </w:p>
    <w:p w14:paraId="10C917EB" w14:textId="4E58D6C1" w:rsidR="00DF7186" w:rsidRDefault="00E3467A" w:rsidP="00A6665A">
      <w:pPr>
        <w:pStyle w:val="Numbering1"/>
      </w:pPr>
      <w:r>
        <w:lastRenderedPageBreak/>
        <w:t xml:space="preserve">Add </w:t>
      </w:r>
      <w:r w:rsidRPr="00E3467A">
        <w:rPr>
          <w:b/>
        </w:rPr>
        <w:t>data labels</w:t>
      </w:r>
      <w:r>
        <w:t>.</w:t>
      </w:r>
    </w:p>
    <w:p w14:paraId="0DA73D15" w14:textId="63FBB233" w:rsidR="00DF7186" w:rsidRDefault="00DF7186" w:rsidP="00A6665A">
      <w:pPr>
        <w:pStyle w:val="Numbering1"/>
      </w:pPr>
      <w:r>
        <w:t xml:space="preserve">Add </w:t>
      </w:r>
      <w:r w:rsidR="00E3467A">
        <w:t>your name as a footer and print.</w:t>
      </w:r>
    </w:p>
    <w:p w14:paraId="0B1C35B1" w14:textId="219F447E" w:rsidR="00DF7186" w:rsidRDefault="00DF7186" w:rsidP="006E1063">
      <w:pPr>
        <w:pStyle w:val="Heading2"/>
        <w:spacing w:before="360"/>
      </w:pPr>
      <w:bookmarkStart w:id="89" w:name="_Toc10032510"/>
      <w:r>
        <w:t>Absolu</w:t>
      </w:r>
      <w:r w:rsidR="00E3467A">
        <w:t>te and relative cell references</w:t>
      </w:r>
      <w:bookmarkEnd w:id="89"/>
    </w:p>
    <w:p w14:paraId="54447257" w14:textId="014ADB59" w:rsidR="00DF7186" w:rsidRDefault="00E3467A" w:rsidP="00E3467A">
      <w:pPr>
        <w:pStyle w:val="Heading3"/>
      </w:pPr>
      <w:bookmarkStart w:id="90" w:name="_Toc10032511"/>
      <w:r>
        <w:t>Relative References</w:t>
      </w:r>
      <w:bookmarkEnd w:id="90"/>
    </w:p>
    <w:p w14:paraId="0EE11CD1" w14:textId="627F681B" w:rsidR="00DF7186" w:rsidRDefault="00DF7186" w:rsidP="00DF7186">
      <w:pPr>
        <w:pStyle w:val="Body"/>
        <w:rPr>
          <w:lang w:eastAsia="en-AU"/>
        </w:rPr>
      </w:pPr>
      <w:r>
        <w:rPr>
          <w:lang w:eastAsia="en-AU"/>
        </w:rPr>
        <w:t>When a formula is copied to another cell, the formula is automatically updated to the new location e</w:t>
      </w:r>
      <w:r w:rsidR="00796B3A">
        <w:rPr>
          <w:lang w:eastAsia="en-AU"/>
        </w:rPr>
        <w:t>.</w:t>
      </w:r>
      <w:r>
        <w:rPr>
          <w:lang w:eastAsia="en-AU"/>
        </w:rPr>
        <w:t>g</w:t>
      </w:r>
      <w:r w:rsidR="00796B3A">
        <w:rPr>
          <w:lang w:eastAsia="en-AU"/>
        </w:rPr>
        <w:t>.</w:t>
      </w:r>
      <w:r>
        <w:rPr>
          <w:lang w:eastAsia="en-AU"/>
        </w:rPr>
        <w:t xml:space="preserve"> it</w:t>
      </w:r>
      <w:r w:rsidR="00E3467A">
        <w:rPr>
          <w:lang w:eastAsia="en-AU"/>
        </w:rPr>
        <w:t xml:space="preserve"> adjusts as it is copied down: C1, C2, C3 etc.</w:t>
      </w:r>
    </w:p>
    <w:p w14:paraId="6D1B343F" w14:textId="3E5373F7" w:rsidR="00DF7186" w:rsidRDefault="00E3467A" w:rsidP="00E3467A">
      <w:pPr>
        <w:pStyle w:val="Heading3"/>
      </w:pPr>
      <w:bookmarkStart w:id="91" w:name="_Toc10032512"/>
      <w:r>
        <w:t>Absolute References</w:t>
      </w:r>
      <w:bookmarkEnd w:id="91"/>
      <w:r>
        <w:t xml:space="preserve"> </w:t>
      </w:r>
    </w:p>
    <w:p w14:paraId="50F41997" w14:textId="1FDDDFA8" w:rsidR="00DF7186" w:rsidRDefault="00DF7186" w:rsidP="00DF7186">
      <w:pPr>
        <w:pStyle w:val="Body"/>
        <w:rPr>
          <w:lang w:eastAsia="en-AU"/>
        </w:rPr>
      </w:pPr>
      <w:r>
        <w:rPr>
          <w:lang w:eastAsia="en-AU"/>
        </w:rPr>
        <w:t xml:space="preserve">If you want the cell reference to stay fixed, it can be created as an </w:t>
      </w:r>
      <w:r w:rsidRPr="00E3467A">
        <w:rPr>
          <w:b/>
          <w:lang w:eastAsia="en-AU"/>
        </w:rPr>
        <w:t>absolute</w:t>
      </w:r>
      <w:r>
        <w:rPr>
          <w:lang w:eastAsia="en-AU"/>
        </w:rPr>
        <w:t xml:space="preserve"> cell reference. Microsoft uses a code to indicate the absolute reference and uses the dollar sign </w:t>
      </w:r>
      <w:r w:rsidRPr="00E3467A">
        <w:rPr>
          <w:b/>
          <w:lang w:eastAsia="en-AU"/>
        </w:rPr>
        <w:t>($)</w:t>
      </w:r>
      <w:r>
        <w:rPr>
          <w:lang w:eastAsia="en-AU"/>
        </w:rPr>
        <w:t xml:space="preserve"> in front of the row or column label or both. Thi</w:t>
      </w:r>
      <w:r w:rsidR="00E3467A">
        <w:rPr>
          <w:lang w:eastAsia="en-AU"/>
        </w:rPr>
        <w:t xml:space="preserve">s does </w:t>
      </w:r>
      <w:r w:rsidR="00E3467A" w:rsidRPr="00E3467A">
        <w:rPr>
          <w:b/>
          <w:lang w:eastAsia="en-AU"/>
        </w:rPr>
        <w:t>NOT</w:t>
      </w:r>
      <w:r w:rsidR="00E3467A">
        <w:rPr>
          <w:lang w:eastAsia="en-AU"/>
        </w:rPr>
        <w:t xml:space="preserve"> mean it is currency.</w:t>
      </w:r>
    </w:p>
    <w:p w14:paraId="3F869251" w14:textId="7B748BDC" w:rsidR="00DF7186" w:rsidRDefault="00DF7186" w:rsidP="00DF7186">
      <w:pPr>
        <w:pStyle w:val="Body"/>
        <w:rPr>
          <w:lang w:eastAsia="en-AU"/>
        </w:rPr>
      </w:pPr>
      <w:r w:rsidRPr="00E3467A">
        <w:rPr>
          <w:b/>
          <w:lang w:eastAsia="en-AU"/>
        </w:rPr>
        <w:t>Example</w:t>
      </w:r>
      <w:r w:rsidR="00E3467A">
        <w:rPr>
          <w:b/>
          <w:lang w:eastAsia="en-AU"/>
        </w:rPr>
        <w:t>:</w:t>
      </w:r>
      <w:r>
        <w:rPr>
          <w:lang w:eastAsia="en-AU"/>
        </w:rPr>
        <w:t xml:space="preserve"> a cell reference </w:t>
      </w:r>
      <w:r w:rsidRPr="00E3467A">
        <w:rPr>
          <w:b/>
          <w:lang w:eastAsia="en-AU"/>
        </w:rPr>
        <w:t>$A$1</w:t>
      </w:r>
      <w:r>
        <w:rPr>
          <w:lang w:eastAsia="en-AU"/>
        </w:rPr>
        <w:t xml:space="preserve"> indicates that both the column and the row are absolute</w:t>
      </w:r>
      <w:r w:rsidR="00E3467A">
        <w:rPr>
          <w:lang w:eastAsia="en-AU"/>
        </w:rPr>
        <w:t>—</w:t>
      </w:r>
      <w:r>
        <w:rPr>
          <w:lang w:eastAsia="en-AU"/>
        </w:rPr>
        <w:t xml:space="preserve">that is the formula always refers back to the same cell. </w:t>
      </w:r>
      <w:r w:rsidRPr="00E3467A">
        <w:rPr>
          <w:b/>
          <w:lang w:eastAsia="en-AU"/>
        </w:rPr>
        <w:t>F6*$G$2</w:t>
      </w:r>
      <w:r>
        <w:rPr>
          <w:lang w:eastAsia="en-AU"/>
        </w:rPr>
        <w:t xml:space="preserve"> means that </w:t>
      </w:r>
      <w:r w:rsidRPr="00E3467A">
        <w:rPr>
          <w:b/>
          <w:lang w:eastAsia="en-AU"/>
        </w:rPr>
        <w:t>F6</w:t>
      </w:r>
      <w:r>
        <w:rPr>
          <w:lang w:eastAsia="en-AU"/>
        </w:rPr>
        <w:t xml:space="preserve"> is a relative reference, but G2 is th</w:t>
      </w:r>
      <w:r w:rsidR="00E3467A">
        <w:rPr>
          <w:lang w:eastAsia="en-AU"/>
        </w:rPr>
        <w:t>e absolute, or fixed reference.</w:t>
      </w:r>
    </w:p>
    <w:p w14:paraId="01CE5412" w14:textId="1D46DA3C" w:rsidR="00DF7186" w:rsidRDefault="00DF7186" w:rsidP="00E3467A">
      <w:pPr>
        <w:pStyle w:val="Body"/>
        <w:spacing w:after="360"/>
        <w:rPr>
          <w:lang w:eastAsia="en-AU"/>
        </w:rPr>
      </w:pPr>
      <w:r>
        <w:rPr>
          <w:lang w:eastAsia="en-AU"/>
        </w:rPr>
        <w:t xml:space="preserve">Formula can either be typed in, inserting the dollar signs manually or by pointing to the cell where reference is to be fixed and pressing </w:t>
      </w:r>
      <w:r w:rsidRPr="00E3467A">
        <w:rPr>
          <w:b/>
          <w:lang w:eastAsia="en-AU"/>
        </w:rPr>
        <w:t>&lt;F4&gt;</w:t>
      </w:r>
      <w:r>
        <w:rPr>
          <w:lang w:eastAsia="en-AU"/>
        </w:rPr>
        <w:t xml:space="preserve"> (which automatically inserts the $ signs for both the Column and Row).</w:t>
      </w:r>
    </w:p>
    <w:p w14:paraId="52793107" w14:textId="77777777" w:rsidR="00B1686D" w:rsidRDefault="00B1686D">
      <w:r>
        <w:br w:type="page"/>
      </w:r>
    </w:p>
    <w:tbl>
      <w:tblPr>
        <w:tblW w:w="9072" w:type="dxa"/>
        <w:shd w:val="clear" w:color="auto" w:fill="E7E7D4"/>
        <w:tblLook w:val="0600" w:firstRow="0" w:lastRow="0" w:firstColumn="0" w:lastColumn="0" w:noHBand="1" w:noVBand="1"/>
      </w:tblPr>
      <w:tblGrid>
        <w:gridCol w:w="1149"/>
        <w:gridCol w:w="7923"/>
      </w:tblGrid>
      <w:tr w:rsidR="00DF7186" w14:paraId="161DAF3B" w14:textId="77777777" w:rsidTr="0016738A">
        <w:trPr>
          <w:trHeight w:val="659"/>
        </w:trPr>
        <w:tc>
          <w:tcPr>
            <w:tcW w:w="1149" w:type="dxa"/>
            <w:shd w:val="clear" w:color="auto" w:fill="E7E7D4"/>
            <w:vAlign w:val="center"/>
          </w:tcPr>
          <w:p w14:paraId="00186E8A" w14:textId="0D5A0B89" w:rsidR="00DF7186" w:rsidRPr="009C3DED" w:rsidRDefault="00DF7186" w:rsidP="0016738A">
            <w:pPr>
              <w:pStyle w:val="BulletListLevel1"/>
              <w:numPr>
                <w:ilvl w:val="0"/>
                <w:numId w:val="0"/>
              </w:numPr>
              <w:spacing w:after="0"/>
            </w:pPr>
            <w:r>
              <w:rPr>
                <w:noProof/>
                <w:lang w:eastAsia="en-AU"/>
              </w:rPr>
              <w:lastRenderedPageBreak/>
              <w:drawing>
                <wp:inline distT="0" distB="0" distL="0" distR="0" wp14:anchorId="0BD830A5" wp14:editId="7FCEE4FB">
                  <wp:extent cx="365760" cy="357809"/>
                  <wp:effectExtent l="0" t="0" r="0" b="4445"/>
                  <wp:docPr id="110578116" name="Picture 11057811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23" w:type="dxa"/>
            <w:shd w:val="clear" w:color="auto" w:fill="E7E7D4"/>
          </w:tcPr>
          <w:p w14:paraId="445543FA" w14:textId="77777777" w:rsidR="00DF7186" w:rsidRPr="009C3DED" w:rsidRDefault="00DF7186" w:rsidP="0016738A">
            <w:pPr>
              <w:pStyle w:val="Heading1noTOC"/>
            </w:pPr>
            <w:r w:rsidRPr="009C3DED">
              <w:t>Practice activity</w:t>
            </w:r>
          </w:p>
        </w:tc>
      </w:tr>
    </w:tbl>
    <w:p w14:paraId="161E6653" w14:textId="23FBC606" w:rsidR="00E3467A" w:rsidRPr="00B1686D" w:rsidRDefault="00E3467A" w:rsidP="00B1686D">
      <w:pPr>
        <w:pStyle w:val="Heading2"/>
      </w:pPr>
      <w:bookmarkStart w:id="92" w:name="_Toc10032513"/>
      <w:r w:rsidRPr="00B1686D">
        <w:t>Activity: Data fines</w:t>
      </w:r>
      <w:bookmarkEnd w:id="92"/>
    </w:p>
    <w:p w14:paraId="186A642D" w14:textId="0A3E6110" w:rsidR="00DF7186" w:rsidRDefault="00DF7186" w:rsidP="00BA6638">
      <w:pPr>
        <w:pStyle w:val="Numbering1"/>
        <w:numPr>
          <w:ilvl w:val="0"/>
          <w:numId w:val="14"/>
        </w:numPr>
        <w:spacing w:before="240"/>
      </w:pPr>
      <w:r>
        <w:t xml:space="preserve">Create the following workbook and save as </w:t>
      </w:r>
      <w:r w:rsidR="00E3467A" w:rsidRPr="00E3467A">
        <w:rPr>
          <w:b/>
        </w:rPr>
        <w:t>FINES</w:t>
      </w:r>
      <w:r w:rsidR="00E3467A">
        <w:t>.</w:t>
      </w:r>
    </w:p>
    <w:p w14:paraId="4491D2C9" w14:textId="37820171" w:rsidR="00DF7186" w:rsidRDefault="00DF7186" w:rsidP="00E3467A">
      <w:pPr>
        <w:pStyle w:val="Numbering1"/>
      </w:pPr>
      <w:r>
        <w:t>Calculate the amount owing by each person</w:t>
      </w:r>
      <w:r w:rsidR="00E3467A">
        <w:t>—</w:t>
      </w:r>
      <w:r>
        <w:t xml:space="preserve">use an </w:t>
      </w:r>
      <w:r w:rsidRPr="00E3467A">
        <w:rPr>
          <w:b/>
        </w:rPr>
        <w:t>Absolute Refer</w:t>
      </w:r>
      <w:r w:rsidR="00E3467A" w:rsidRPr="00E3467A">
        <w:rPr>
          <w:b/>
        </w:rPr>
        <w:t>ence</w:t>
      </w:r>
      <w:r w:rsidR="00E3467A">
        <w:t xml:space="preserve"> for the </w:t>
      </w:r>
      <w:r w:rsidR="00E3467A" w:rsidRPr="00E3467A">
        <w:rPr>
          <w:b/>
        </w:rPr>
        <w:t>Daily Overdue Rate.</w:t>
      </w:r>
    </w:p>
    <w:p w14:paraId="29504AF4" w14:textId="178D4EEC" w:rsidR="00DF7186" w:rsidRDefault="00DF7186" w:rsidP="00E3467A">
      <w:pPr>
        <w:pStyle w:val="Numbering1"/>
      </w:pPr>
      <w:r>
        <w:t>Pr</w:t>
      </w:r>
      <w:r w:rsidR="00E3467A">
        <w:t xml:space="preserve">int a copy </w:t>
      </w:r>
      <w:r w:rsidR="00E3467A" w:rsidRPr="00E3467A">
        <w:rPr>
          <w:b/>
        </w:rPr>
        <w:t>showing the formulas</w:t>
      </w:r>
      <w:r w:rsidR="00E3467A">
        <w:t>.</w:t>
      </w:r>
    </w:p>
    <w:p w14:paraId="3B0E23CD" w14:textId="104F1B57" w:rsidR="00DF7186" w:rsidRDefault="00E3467A" w:rsidP="00DF7186">
      <w:pPr>
        <w:pStyle w:val="Numbering1"/>
      </w:pPr>
      <w:r>
        <w:t>Save and close the workbook.</w:t>
      </w:r>
    </w:p>
    <w:p w14:paraId="45D8900D" w14:textId="08EA1753" w:rsidR="00E3467A" w:rsidRDefault="00E3467A" w:rsidP="00E3467A">
      <w:pPr>
        <w:pStyle w:val="Heading4"/>
        <w:spacing w:before="120"/>
        <w:rPr>
          <w:w w:val="105"/>
        </w:rPr>
      </w:pPr>
      <w:r>
        <w:rPr>
          <w:w w:val="105"/>
        </w:rPr>
        <w:t>Carnaby Library</w:t>
      </w:r>
      <w:r w:rsidR="00B1686D">
        <w:rPr>
          <w:w w:val="105"/>
        </w:rPr>
        <w:t>—</w:t>
      </w:r>
      <w:r>
        <w:rPr>
          <w:w w:val="105"/>
        </w:rPr>
        <w:t>Overdue books as at (Current Date)</w:t>
      </w:r>
    </w:p>
    <w:p w14:paraId="7A5F79F0" w14:textId="1642D75D" w:rsidR="00E3467A" w:rsidRPr="00E3467A" w:rsidRDefault="00E3467A" w:rsidP="00E3467A">
      <w:pPr>
        <w:spacing w:after="120"/>
        <w:rPr>
          <w:lang w:eastAsia="en-AU"/>
        </w:rPr>
      </w:pPr>
      <w:r>
        <w:rPr>
          <w:lang w:eastAsia="en-AU"/>
        </w:rPr>
        <w:t>Daily overdue rate = $2.00</w:t>
      </w:r>
    </w:p>
    <w:p w14:paraId="07DC3538" w14:textId="05B167BD" w:rsidR="00B1686D" w:rsidRDefault="00B1686D" w:rsidP="00B1686D">
      <w:pPr>
        <w:pStyle w:val="Caption"/>
        <w:keepNext/>
        <w:spacing w:after="120"/>
      </w:pPr>
      <w:r>
        <w:t>Table</w:t>
      </w:r>
      <w:r w:rsidR="00796B3A">
        <w:t xml:space="preserve"> 25:</w:t>
      </w:r>
      <w:r>
        <w:t xml:space="preserve"> </w:t>
      </w:r>
      <w:r w:rsidRPr="00B34325">
        <w:t>Data fines</w:t>
      </w:r>
      <w:r>
        <w:t xml:space="preserve"> table</w:t>
      </w:r>
    </w:p>
    <w:tbl>
      <w:tblPr>
        <w:tblStyle w:val="TableGrid"/>
        <w:tblW w:w="0" w:type="auto"/>
        <w:tblLook w:val="04A0" w:firstRow="1" w:lastRow="0" w:firstColumn="1" w:lastColumn="0" w:noHBand="0" w:noVBand="1"/>
      </w:tblPr>
      <w:tblGrid>
        <w:gridCol w:w="2254"/>
        <w:gridCol w:w="2254"/>
        <w:gridCol w:w="2254"/>
        <w:gridCol w:w="2254"/>
      </w:tblGrid>
      <w:tr w:rsidR="00E3467A" w14:paraId="61D33EDF" w14:textId="77777777" w:rsidTr="00B16A3E">
        <w:trPr>
          <w:cnfStyle w:val="100000000000" w:firstRow="1" w:lastRow="0" w:firstColumn="0" w:lastColumn="0" w:oddVBand="0" w:evenVBand="0" w:oddHBand="0" w:evenHBand="0" w:firstRowFirstColumn="0" w:firstRowLastColumn="0" w:lastRowFirstColumn="0" w:lastRowLastColumn="0"/>
        </w:trPr>
        <w:tc>
          <w:tcPr>
            <w:tcW w:w="2254" w:type="dxa"/>
            <w:vAlign w:val="top"/>
          </w:tcPr>
          <w:p w14:paraId="3C32B5D2" w14:textId="4BAFA6F7" w:rsidR="00E3467A" w:rsidRPr="00E3467A" w:rsidRDefault="00E3467A" w:rsidP="00E3467A">
            <w:pPr>
              <w:pStyle w:val="TableHeader1"/>
              <w:rPr>
                <w:b/>
              </w:rPr>
            </w:pPr>
            <w:r w:rsidRPr="00E3467A">
              <w:rPr>
                <w:b/>
                <w:w w:val="105"/>
              </w:rPr>
              <w:t>Name</w:t>
            </w:r>
          </w:p>
        </w:tc>
        <w:tc>
          <w:tcPr>
            <w:tcW w:w="2254" w:type="dxa"/>
            <w:vAlign w:val="top"/>
          </w:tcPr>
          <w:p w14:paraId="0076075E" w14:textId="56156243" w:rsidR="00E3467A" w:rsidRPr="00E3467A" w:rsidRDefault="00E3467A" w:rsidP="00E3467A">
            <w:pPr>
              <w:pStyle w:val="TableHeader1"/>
              <w:rPr>
                <w:b/>
              </w:rPr>
            </w:pPr>
            <w:r w:rsidRPr="00E3467A">
              <w:rPr>
                <w:b/>
                <w:w w:val="105"/>
              </w:rPr>
              <w:t>Computer number</w:t>
            </w:r>
          </w:p>
        </w:tc>
        <w:tc>
          <w:tcPr>
            <w:tcW w:w="2254" w:type="dxa"/>
            <w:vAlign w:val="top"/>
          </w:tcPr>
          <w:p w14:paraId="4B055EF7" w14:textId="5A9F0B7F" w:rsidR="00E3467A" w:rsidRPr="00E3467A" w:rsidRDefault="00E3467A" w:rsidP="00E3467A">
            <w:pPr>
              <w:pStyle w:val="TableHeader1"/>
              <w:rPr>
                <w:b/>
              </w:rPr>
            </w:pPr>
            <w:r w:rsidRPr="00E3467A">
              <w:rPr>
                <w:b/>
                <w:w w:val="105"/>
              </w:rPr>
              <w:t>Days overdue</w:t>
            </w:r>
          </w:p>
        </w:tc>
        <w:tc>
          <w:tcPr>
            <w:tcW w:w="2254" w:type="dxa"/>
            <w:vAlign w:val="top"/>
          </w:tcPr>
          <w:p w14:paraId="2818FDF4" w14:textId="7A5F0F24" w:rsidR="00E3467A" w:rsidRPr="00E3467A" w:rsidRDefault="00E3467A" w:rsidP="00E3467A">
            <w:pPr>
              <w:pStyle w:val="TableHeader1"/>
              <w:rPr>
                <w:b/>
              </w:rPr>
            </w:pPr>
            <w:r w:rsidRPr="00E3467A">
              <w:rPr>
                <w:b/>
              </w:rPr>
              <w:t xml:space="preserve">Amount </w:t>
            </w:r>
            <w:r w:rsidRPr="00E3467A">
              <w:rPr>
                <w:b/>
                <w:w w:val="105"/>
              </w:rPr>
              <w:t>owing</w:t>
            </w:r>
          </w:p>
        </w:tc>
      </w:tr>
      <w:tr w:rsidR="00E3467A" w14:paraId="543699C6" w14:textId="77777777" w:rsidTr="00B16A3E">
        <w:tc>
          <w:tcPr>
            <w:tcW w:w="2254" w:type="dxa"/>
            <w:vAlign w:val="top"/>
          </w:tcPr>
          <w:p w14:paraId="001FEAED" w14:textId="12AA35C9" w:rsidR="00E3467A" w:rsidRPr="00E3467A" w:rsidRDefault="00E3467A" w:rsidP="00E3467A">
            <w:pPr>
              <w:pStyle w:val="Body"/>
              <w:spacing w:before="80" w:after="80"/>
              <w:rPr>
                <w:b/>
                <w:lang w:eastAsia="en-AU"/>
              </w:rPr>
            </w:pPr>
            <w:r w:rsidRPr="00E3467A">
              <w:rPr>
                <w:b/>
              </w:rPr>
              <w:t>Able</w:t>
            </w:r>
          </w:p>
        </w:tc>
        <w:tc>
          <w:tcPr>
            <w:tcW w:w="2254" w:type="dxa"/>
            <w:vAlign w:val="top"/>
          </w:tcPr>
          <w:p w14:paraId="63842784" w14:textId="5597366A" w:rsidR="00E3467A" w:rsidRDefault="00E3467A" w:rsidP="00E3467A">
            <w:pPr>
              <w:pStyle w:val="Body"/>
              <w:spacing w:before="80" w:after="80"/>
              <w:jc w:val="center"/>
              <w:rPr>
                <w:lang w:eastAsia="en-AU"/>
              </w:rPr>
            </w:pPr>
            <w:r>
              <w:rPr>
                <w:w w:val="115"/>
              </w:rPr>
              <w:t>1890</w:t>
            </w:r>
          </w:p>
        </w:tc>
        <w:tc>
          <w:tcPr>
            <w:tcW w:w="2254" w:type="dxa"/>
            <w:vAlign w:val="top"/>
          </w:tcPr>
          <w:p w14:paraId="5FECCD3E" w14:textId="250F75D9" w:rsidR="00E3467A" w:rsidRDefault="00E3467A" w:rsidP="00E3467A">
            <w:pPr>
              <w:pStyle w:val="Body"/>
              <w:spacing w:before="80" w:after="80"/>
              <w:jc w:val="center"/>
              <w:rPr>
                <w:lang w:eastAsia="en-AU"/>
              </w:rPr>
            </w:pPr>
            <w:r>
              <w:rPr>
                <w:w w:val="115"/>
              </w:rPr>
              <w:t>4</w:t>
            </w:r>
          </w:p>
        </w:tc>
        <w:tc>
          <w:tcPr>
            <w:tcW w:w="2254" w:type="dxa"/>
            <w:vAlign w:val="top"/>
          </w:tcPr>
          <w:p w14:paraId="1A8AA708" w14:textId="77777777" w:rsidR="00E3467A" w:rsidRDefault="00E3467A" w:rsidP="00E3467A">
            <w:pPr>
              <w:pStyle w:val="Body"/>
              <w:spacing w:before="80" w:after="80"/>
              <w:jc w:val="center"/>
              <w:rPr>
                <w:lang w:eastAsia="en-AU"/>
              </w:rPr>
            </w:pPr>
          </w:p>
        </w:tc>
      </w:tr>
      <w:tr w:rsidR="00E3467A" w14:paraId="45FDCA54" w14:textId="77777777" w:rsidTr="00B16A3E">
        <w:tc>
          <w:tcPr>
            <w:tcW w:w="2254" w:type="dxa"/>
            <w:vAlign w:val="top"/>
          </w:tcPr>
          <w:p w14:paraId="4DB61FCA" w14:textId="31623804" w:rsidR="00E3467A" w:rsidRPr="00E3467A" w:rsidRDefault="00E3467A" w:rsidP="00E3467A">
            <w:pPr>
              <w:pStyle w:val="Body"/>
              <w:spacing w:before="80" w:after="80"/>
              <w:rPr>
                <w:b/>
                <w:lang w:eastAsia="en-AU"/>
              </w:rPr>
            </w:pPr>
            <w:r w:rsidRPr="00E3467A">
              <w:rPr>
                <w:b/>
                <w:w w:val="105"/>
              </w:rPr>
              <w:t>Cossetini</w:t>
            </w:r>
          </w:p>
        </w:tc>
        <w:tc>
          <w:tcPr>
            <w:tcW w:w="2254" w:type="dxa"/>
            <w:vAlign w:val="top"/>
          </w:tcPr>
          <w:p w14:paraId="5EEE6092" w14:textId="00EEFFA1" w:rsidR="00E3467A" w:rsidRDefault="00E3467A" w:rsidP="00E3467A">
            <w:pPr>
              <w:pStyle w:val="Body"/>
              <w:spacing w:before="80" w:after="80"/>
              <w:jc w:val="center"/>
              <w:rPr>
                <w:lang w:eastAsia="en-AU"/>
              </w:rPr>
            </w:pPr>
            <w:r>
              <w:rPr>
                <w:w w:val="115"/>
              </w:rPr>
              <w:t>4367</w:t>
            </w:r>
          </w:p>
        </w:tc>
        <w:tc>
          <w:tcPr>
            <w:tcW w:w="2254" w:type="dxa"/>
            <w:vAlign w:val="top"/>
          </w:tcPr>
          <w:p w14:paraId="79FBB939" w14:textId="6BD181C0" w:rsidR="00E3467A" w:rsidRDefault="00E3467A" w:rsidP="00E3467A">
            <w:pPr>
              <w:pStyle w:val="Body"/>
              <w:spacing w:before="80" w:after="80"/>
              <w:jc w:val="center"/>
              <w:rPr>
                <w:lang w:eastAsia="en-AU"/>
              </w:rPr>
            </w:pPr>
            <w:r>
              <w:rPr>
                <w:w w:val="115"/>
              </w:rPr>
              <w:t>1</w:t>
            </w:r>
          </w:p>
        </w:tc>
        <w:tc>
          <w:tcPr>
            <w:tcW w:w="2254" w:type="dxa"/>
            <w:vAlign w:val="top"/>
          </w:tcPr>
          <w:p w14:paraId="48FDA708" w14:textId="77777777" w:rsidR="00E3467A" w:rsidRDefault="00E3467A" w:rsidP="00E3467A">
            <w:pPr>
              <w:pStyle w:val="Body"/>
              <w:spacing w:before="80" w:after="80"/>
              <w:jc w:val="center"/>
              <w:rPr>
                <w:lang w:eastAsia="en-AU"/>
              </w:rPr>
            </w:pPr>
          </w:p>
        </w:tc>
      </w:tr>
      <w:tr w:rsidR="00E3467A" w14:paraId="021225A1" w14:textId="77777777" w:rsidTr="00B16A3E">
        <w:tc>
          <w:tcPr>
            <w:tcW w:w="2254" w:type="dxa"/>
            <w:vAlign w:val="top"/>
          </w:tcPr>
          <w:p w14:paraId="3447CBFD" w14:textId="7DB122DE" w:rsidR="00E3467A" w:rsidRPr="00E3467A" w:rsidRDefault="00E3467A" w:rsidP="00E3467A">
            <w:pPr>
              <w:pStyle w:val="Body"/>
              <w:spacing w:before="80" w:after="80"/>
              <w:rPr>
                <w:b/>
                <w:lang w:eastAsia="en-AU"/>
              </w:rPr>
            </w:pPr>
            <w:r w:rsidRPr="00E3467A">
              <w:rPr>
                <w:b/>
                <w:w w:val="105"/>
              </w:rPr>
              <w:t>Campbell</w:t>
            </w:r>
          </w:p>
        </w:tc>
        <w:tc>
          <w:tcPr>
            <w:tcW w:w="2254" w:type="dxa"/>
            <w:vAlign w:val="top"/>
          </w:tcPr>
          <w:p w14:paraId="416969B9" w14:textId="3F03EB9A" w:rsidR="00E3467A" w:rsidRDefault="00E3467A" w:rsidP="00E3467A">
            <w:pPr>
              <w:pStyle w:val="Body"/>
              <w:spacing w:before="80" w:after="80"/>
              <w:jc w:val="center"/>
              <w:rPr>
                <w:lang w:eastAsia="en-AU"/>
              </w:rPr>
            </w:pPr>
            <w:r>
              <w:rPr>
                <w:w w:val="115"/>
              </w:rPr>
              <w:t>2143</w:t>
            </w:r>
          </w:p>
        </w:tc>
        <w:tc>
          <w:tcPr>
            <w:tcW w:w="2254" w:type="dxa"/>
            <w:vAlign w:val="top"/>
          </w:tcPr>
          <w:p w14:paraId="0409BC9F" w14:textId="14724FB6" w:rsidR="00E3467A" w:rsidRDefault="00E3467A" w:rsidP="00E3467A">
            <w:pPr>
              <w:pStyle w:val="Body"/>
              <w:spacing w:before="80" w:after="80"/>
              <w:jc w:val="center"/>
              <w:rPr>
                <w:lang w:eastAsia="en-AU"/>
              </w:rPr>
            </w:pPr>
            <w:r>
              <w:rPr>
                <w:w w:val="115"/>
              </w:rPr>
              <w:t>2</w:t>
            </w:r>
          </w:p>
        </w:tc>
        <w:tc>
          <w:tcPr>
            <w:tcW w:w="2254" w:type="dxa"/>
            <w:vAlign w:val="top"/>
          </w:tcPr>
          <w:p w14:paraId="0495CE25" w14:textId="77777777" w:rsidR="00E3467A" w:rsidRDefault="00E3467A" w:rsidP="00E3467A">
            <w:pPr>
              <w:pStyle w:val="Body"/>
              <w:spacing w:before="80" w:after="80"/>
              <w:jc w:val="center"/>
              <w:rPr>
                <w:lang w:eastAsia="en-AU"/>
              </w:rPr>
            </w:pPr>
          </w:p>
        </w:tc>
      </w:tr>
      <w:tr w:rsidR="00E3467A" w14:paraId="33ECB9E2" w14:textId="77777777" w:rsidTr="00B16A3E">
        <w:tc>
          <w:tcPr>
            <w:tcW w:w="2254" w:type="dxa"/>
            <w:vAlign w:val="top"/>
          </w:tcPr>
          <w:p w14:paraId="0D3A5035" w14:textId="29C10B4B" w:rsidR="00E3467A" w:rsidRPr="00E3467A" w:rsidRDefault="00E3467A" w:rsidP="00E3467A">
            <w:pPr>
              <w:pStyle w:val="Body"/>
              <w:spacing w:before="80" w:after="80"/>
              <w:rPr>
                <w:b/>
                <w:lang w:eastAsia="en-AU"/>
              </w:rPr>
            </w:pPr>
            <w:r w:rsidRPr="00E3467A">
              <w:rPr>
                <w:b/>
                <w:w w:val="110"/>
              </w:rPr>
              <w:t>Barnes</w:t>
            </w:r>
          </w:p>
        </w:tc>
        <w:tc>
          <w:tcPr>
            <w:tcW w:w="2254" w:type="dxa"/>
            <w:vAlign w:val="top"/>
          </w:tcPr>
          <w:p w14:paraId="1123B602" w14:textId="49F45D6D" w:rsidR="00E3467A" w:rsidRDefault="00E3467A" w:rsidP="00E3467A">
            <w:pPr>
              <w:pStyle w:val="Body"/>
              <w:spacing w:before="80" w:after="80"/>
              <w:jc w:val="center"/>
              <w:rPr>
                <w:lang w:eastAsia="en-AU"/>
              </w:rPr>
            </w:pPr>
            <w:r>
              <w:rPr>
                <w:w w:val="115"/>
              </w:rPr>
              <w:t>1936</w:t>
            </w:r>
          </w:p>
        </w:tc>
        <w:tc>
          <w:tcPr>
            <w:tcW w:w="2254" w:type="dxa"/>
            <w:vAlign w:val="top"/>
          </w:tcPr>
          <w:p w14:paraId="220A3067" w14:textId="3EB0FB70" w:rsidR="00E3467A" w:rsidRDefault="00E3467A" w:rsidP="00E3467A">
            <w:pPr>
              <w:pStyle w:val="Body"/>
              <w:spacing w:before="80" w:after="80"/>
              <w:jc w:val="center"/>
              <w:rPr>
                <w:lang w:eastAsia="en-AU"/>
              </w:rPr>
            </w:pPr>
            <w:r>
              <w:rPr>
                <w:w w:val="115"/>
              </w:rPr>
              <w:t>3</w:t>
            </w:r>
          </w:p>
        </w:tc>
        <w:tc>
          <w:tcPr>
            <w:tcW w:w="2254" w:type="dxa"/>
            <w:vAlign w:val="top"/>
          </w:tcPr>
          <w:p w14:paraId="7BEFA729" w14:textId="77777777" w:rsidR="00E3467A" w:rsidRDefault="00E3467A" w:rsidP="00E3467A">
            <w:pPr>
              <w:pStyle w:val="Body"/>
              <w:spacing w:before="80" w:after="80"/>
              <w:jc w:val="center"/>
              <w:rPr>
                <w:lang w:eastAsia="en-AU"/>
              </w:rPr>
            </w:pPr>
          </w:p>
        </w:tc>
      </w:tr>
      <w:tr w:rsidR="00E3467A" w14:paraId="51EC9D50" w14:textId="77777777" w:rsidTr="00B16A3E">
        <w:tc>
          <w:tcPr>
            <w:tcW w:w="2254" w:type="dxa"/>
            <w:vAlign w:val="top"/>
          </w:tcPr>
          <w:p w14:paraId="1BA3D737" w14:textId="071C507D" w:rsidR="00E3467A" w:rsidRPr="00E3467A" w:rsidRDefault="00E3467A" w:rsidP="00E3467A">
            <w:pPr>
              <w:pStyle w:val="Body"/>
              <w:spacing w:before="80" w:after="80"/>
              <w:rPr>
                <w:b/>
                <w:lang w:eastAsia="en-AU"/>
              </w:rPr>
            </w:pPr>
            <w:r w:rsidRPr="00E3467A">
              <w:rPr>
                <w:b/>
                <w:w w:val="110"/>
              </w:rPr>
              <w:t>Beech</w:t>
            </w:r>
          </w:p>
        </w:tc>
        <w:tc>
          <w:tcPr>
            <w:tcW w:w="2254" w:type="dxa"/>
            <w:vAlign w:val="top"/>
          </w:tcPr>
          <w:p w14:paraId="778410B9" w14:textId="7EEABF9B" w:rsidR="00E3467A" w:rsidRDefault="00E3467A" w:rsidP="00B1686D">
            <w:pPr>
              <w:pStyle w:val="Body"/>
              <w:spacing w:before="80" w:after="80"/>
              <w:jc w:val="center"/>
              <w:rPr>
                <w:lang w:eastAsia="en-AU"/>
              </w:rPr>
            </w:pPr>
            <w:r>
              <w:rPr>
                <w:w w:val="115"/>
              </w:rPr>
              <w:t>2087</w:t>
            </w:r>
          </w:p>
        </w:tc>
        <w:tc>
          <w:tcPr>
            <w:tcW w:w="2254" w:type="dxa"/>
            <w:vAlign w:val="top"/>
          </w:tcPr>
          <w:p w14:paraId="20828ECE" w14:textId="0EC588E9" w:rsidR="00E3467A" w:rsidRDefault="00E3467A" w:rsidP="00B1686D">
            <w:pPr>
              <w:pStyle w:val="Body"/>
              <w:spacing w:before="80" w:after="80"/>
              <w:jc w:val="center"/>
              <w:rPr>
                <w:lang w:eastAsia="en-AU"/>
              </w:rPr>
            </w:pPr>
            <w:r>
              <w:rPr>
                <w:w w:val="115"/>
              </w:rPr>
              <w:t>1</w:t>
            </w:r>
          </w:p>
        </w:tc>
        <w:tc>
          <w:tcPr>
            <w:tcW w:w="2254" w:type="dxa"/>
            <w:vAlign w:val="top"/>
          </w:tcPr>
          <w:p w14:paraId="4BAD4994" w14:textId="77777777" w:rsidR="00E3467A" w:rsidRDefault="00E3467A" w:rsidP="00B1686D">
            <w:pPr>
              <w:pStyle w:val="Body"/>
              <w:spacing w:before="80" w:after="80"/>
              <w:jc w:val="center"/>
              <w:rPr>
                <w:lang w:eastAsia="en-AU"/>
              </w:rPr>
            </w:pPr>
          </w:p>
        </w:tc>
      </w:tr>
    </w:tbl>
    <w:p w14:paraId="3BDB938F" w14:textId="46F2C0B8" w:rsidR="00DF7186" w:rsidRDefault="00DF7186" w:rsidP="00BA6638">
      <w:pPr>
        <w:pStyle w:val="Numbering1"/>
        <w:numPr>
          <w:ilvl w:val="0"/>
          <w:numId w:val="15"/>
        </w:numPr>
        <w:spacing w:before="240"/>
      </w:pPr>
      <w:r>
        <w:t xml:space="preserve">Create the following workbook and save as </w:t>
      </w:r>
      <w:r w:rsidRPr="00B1686D">
        <w:rPr>
          <w:b/>
        </w:rPr>
        <w:t>SOUTHS</w:t>
      </w:r>
      <w:r w:rsidR="00B1686D">
        <w:rPr>
          <w:b/>
        </w:rPr>
        <w:t>.</w:t>
      </w:r>
    </w:p>
    <w:p w14:paraId="71B8B12F" w14:textId="7FE577DD" w:rsidR="00DF7186" w:rsidRDefault="00DF7186" w:rsidP="00B1686D">
      <w:pPr>
        <w:pStyle w:val="Numbering1"/>
      </w:pPr>
      <w:r>
        <w:t>Use an absolute reference when refer</w:t>
      </w:r>
      <w:r w:rsidR="00B1686D">
        <w:t xml:space="preserve">ring to the </w:t>
      </w:r>
      <w:r w:rsidR="00B1686D" w:rsidRPr="00B1686D">
        <w:rPr>
          <w:b/>
        </w:rPr>
        <w:t>TAX RATE 10%</w:t>
      </w:r>
      <w:r w:rsidR="00B1686D">
        <w:rPr>
          <w:b/>
        </w:rPr>
        <w:t>.</w:t>
      </w:r>
    </w:p>
    <w:p w14:paraId="557248EA" w14:textId="710C279E" w:rsidR="00DF7186" w:rsidRDefault="00DF7186" w:rsidP="00B1686D">
      <w:pPr>
        <w:pStyle w:val="Numbering1"/>
      </w:pPr>
      <w:r>
        <w:t>Calcu</w:t>
      </w:r>
      <w:r w:rsidR="00B1686D">
        <w:t xml:space="preserve">late </w:t>
      </w:r>
      <w:r w:rsidR="00B1686D" w:rsidRPr="00B1686D">
        <w:rPr>
          <w:b/>
        </w:rPr>
        <w:t>Gross Pay, Tax and Net Pay</w:t>
      </w:r>
      <w:r w:rsidR="00B1686D">
        <w:rPr>
          <w:b/>
        </w:rPr>
        <w:t>.</w:t>
      </w:r>
    </w:p>
    <w:p w14:paraId="1C642821" w14:textId="1563F847" w:rsidR="00DF7186" w:rsidRDefault="00DF7186" w:rsidP="00B1686D">
      <w:pPr>
        <w:pStyle w:val="Numbering1"/>
      </w:pPr>
      <w:r>
        <w:t>Pr</w:t>
      </w:r>
      <w:r w:rsidR="00B1686D">
        <w:t xml:space="preserve">int a copy </w:t>
      </w:r>
      <w:r w:rsidR="00B1686D" w:rsidRPr="00B1686D">
        <w:rPr>
          <w:b/>
        </w:rPr>
        <w:t>showing the formulas</w:t>
      </w:r>
      <w:r w:rsidR="00B1686D">
        <w:rPr>
          <w:b/>
        </w:rPr>
        <w:t>.</w:t>
      </w:r>
    </w:p>
    <w:p w14:paraId="49643BC6" w14:textId="739AD024" w:rsidR="00DF7186" w:rsidRDefault="00E3467A" w:rsidP="00B1686D">
      <w:pPr>
        <w:pStyle w:val="Numbering1"/>
      </w:pPr>
      <w:r w:rsidRPr="00B1686D">
        <w:rPr>
          <w:b/>
        </w:rPr>
        <w:t>Save</w:t>
      </w:r>
      <w:r>
        <w:t xml:space="preserve"> and close the workbook</w:t>
      </w:r>
      <w:r w:rsidR="00B1686D">
        <w:t>.</w:t>
      </w:r>
    </w:p>
    <w:p w14:paraId="7AAFE89E" w14:textId="77777777" w:rsidR="00B1686D" w:rsidRDefault="00B1686D" w:rsidP="00B1686D">
      <w:pPr>
        <w:pStyle w:val="Body"/>
        <w:rPr>
          <w:noProof/>
          <w:lang w:eastAsia="en-AU"/>
        </w:rPr>
      </w:pPr>
      <w:r>
        <w:br w:type="page"/>
      </w:r>
    </w:p>
    <w:p w14:paraId="152FF369" w14:textId="5D3FFBE8" w:rsidR="00B1686D" w:rsidRDefault="00B1686D" w:rsidP="00B1686D">
      <w:pPr>
        <w:pStyle w:val="Heading4"/>
      </w:pPr>
      <w:r w:rsidRPr="00B1686D">
        <w:lastRenderedPageBreak/>
        <w:t>Southseas Pty Ltd</w:t>
      </w:r>
      <w:r>
        <w:t>—</w:t>
      </w:r>
      <w:r w:rsidRPr="00B1686D">
        <w:t>Payroll - August 2011</w:t>
      </w:r>
    </w:p>
    <w:p w14:paraId="22F0AF6B" w14:textId="4F548D4E" w:rsidR="00B1686D" w:rsidRDefault="00B1686D" w:rsidP="00B1686D">
      <w:pPr>
        <w:pStyle w:val="Caption"/>
        <w:keepNext/>
        <w:spacing w:after="120"/>
      </w:pPr>
      <w:r>
        <w:t>Table</w:t>
      </w:r>
      <w:r w:rsidR="00796B3A">
        <w:t xml:space="preserve"> 26: </w:t>
      </w:r>
      <w:r w:rsidRPr="002C74F9">
        <w:t>Activity data payroll</w:t>
      </w:r>
    </w:p>
    <w:tbl>
      <w:tblPr>
        <w:tblStyle w:val="TableGrid"/>
        <w:tblW w:w="0" w:type="auto"/>
        <w:tblLook w:val="04A0" w:firstRow="1" w:lastRow="0" w:firstColumn="1" w:lastColumn="0" w:noHBand="0" w:noVBand="1"/>
      </w:tblPr>
      <w:tblGrid>
        <w:gridCol w:w="1803"/>
        <w:gridCol w:w="1803"/>
        <w:gridCol w:w="1803"/>
        <w:gridCol w:w="1803"/>
        <w:gridCol w:w="1804"/>
      </w:tblGrid>
      <w:tr w:rsidR="00B1686D" w14:paraId="73561B08" w14:textId="77777777" w:rsidTr="00B16A3E">
        <w:trPr>
          <w:cnfStyle w:val="100000000000" w:firstRow="1" w:lastRow="0" w:firstColumn="0" w:lastColumn="0" w:oddVBand="0" w:evenVBand="0" w:oddHBand="0" w:evenHBand="0" w:firstRowFirstColumn="0" w:firstRowLastColumn="0" w:lastRowFirstColumn="0" w:lastRowLastColumn="0"/>
        </w:trPr>
        <w:tc>
          <w:tcPr>
            <w:tcW w:w="1803" w:type="dxa"/>
            <w:vAlign w:val="top"/>
          </w:tcPr>
          <w:p w14:paraId="60889C05" w14:textId="77777777" w:rsidR="00B1686D" w:rsidRPr="00B1686D" w:rsidRDefault="00B1686D" w:rsidP="00B1686D">
            <w:pPr>
              <w:pStyle w:val="TableHeader1"/>
              <w:rPr>
                <w:b/>
              </w:rPr>
            </w:pPr>
          </w:p>
        </w:tc>
        <w:tc>
          <w:tcPr>
            <w:tcW w:w="1803" w:type="dxa"/>
            <w:vAlign w:val="top"/>
          </w:tcPr>
          <w:p w14:paraId="73D6455A" w14:textId="1BE25107" w:rsidR="00B1686D" w:rsidRPr="00B1686D" w:rsidRDefault="00B1686D" w:rsidP="00B1686D">
            <w:pPr>
              <w:pStyle w:val="TableHeader1"/>
              <w:rPr>
                <w:b/>
              </w:rPr>
            </w:pPr>
            <w:r w:rsidRPr="00B1686D">
              <w:rPr>
                <w:b/>
              </w:rPr>
              <w:t>Hours worked</w:t>
            </w:r>
          </w:p>
        </w:tc>
        <w:tc>
          <w:tcPr>
            <w:tcW w:w="1803" w:type="dxa"/>
            <w:vAlign w:val="top"/>
          </w:tcPr>
          <w:p w14:paraId="7E2F9038" w14:textId="2DCED31A" w:rsidR="00B1686D" w:rsidRPr="00B1686D" w:rsidRDefault="00B1686D" w:rsidP="00B1686D">
            <w:pPr>
              <w:pStyle w:val="TableHeader1"/>
              <w:rPr>
                <w:b/>
              </w:rPr>
            </w:pPr>
            <w:r w:rsidRPr="00B1686D">
              <w:rPr>
                <w:b/>
              </w:rPr>
              <w:t>Hourly</w:t>
            </w:r>
            <w:r>
              <w:rPr>
                <w:b/>
              </w:rPr>
              <w:t xml:space="preserve"> </w:t>
            </w:r>
            <w:r w:rsidRPr="00B1686D">
              <w:rPr>
                <w:b/>
              </w:rPr>
              <w:t>Rate</w:t>
            </w:r>
          </w:p>
        </w:tc>
        <w:tc>
          <w:tcPr>
            <w:tcW w:w="1803" w:type="dxa"/>
            <w:vAlign w:val="top"/>
          </w:tcPr>
          <w:p w14:paraId="01BC9E5F" w14:textId="1B6BEA54" w:rsidR="00B1686D" w:rsidRPr="00B1686D" w:rsidRDefault="00B1686D" w:rsidP="00B1686D">
            <w:pPr>
              <w:pStyle w:val="TableHeader1"/>
              <w:rPr>
                <w:b/>
              </w:rPr>
            </w:pPr>
            <w:r w:rsidRPr="00B1686D">
              <w:rPr>
                <w:b/>
              </w:rPr>
              <w:t>Gross</w:t>
            </w:r>
            <w:r>
              <w:rPr>
                <w:b/>
              </w:rPr>
              <w:t xml:space="preserve"> </w:t>
            </w:r>
            <w:r w:rsidRPr="00B1686D">
              <w:rPr>
                <w:b/>
              </w:rPr>
              <w:t>Pay</w:t>
            </w:r>
          </w:p>
        </w:tc>
        <w:tc>
          <w:tcPr>
            <w:tcW w:w="1804" w:type="dxa"/>
            <w:vAlign w:val="top"/>
          </w:tcPr>
          <w:p w14:paraId="3C1456E3" w14:textId="3B0BA5CE" w:rsidR="00B1686D" w:rsidRPr="00B1686D" w:rsidRDefault="00B1686D" w:rsidP="00B1686D">
            <w:pPr>
              <w:pStyle w:val="TableHeader1"/>
              <w:rPr>
                <w:b/>
              </w:rPr>
            </w:pPr>
            <w:r w:rsidRPr="00B1686D">
              <w:rPr>
                <w:b/>
              </w:rPr>
              <w:t>Tax</w:t>
            </w:r>
          </w:p>
        </w:tc>
      </w:tr>
      <w:tr w:rsidR="00B1686D" w14:paraId="6902A583" w14:textId="77777777" w:rsidTr="00B16A3E">
        <w:tc>
          <w:tcPr>
            <w:tcW w:w="1803" w:type="dxa"/>
            <w:vAlign w:val="top"/>
          </w:tcPr>
          <w:p w14:paraId="4957E736" w14:textId="053D3B52" w:rsidR="00B1686D" w:rsidRPr="00B1686D" w:rsidRDefault="00B1686D" w:rsidP="00B1686D">
            <w:pPr>
              <w:pStyle w:val="Body"/>
              <w:rPr>
                <w:b/>
              </w:rPr>
            </w:pPr>
            <w:r w:rsidRPr="00B1686D">
              <w:rPr>
                <w:b/>
              </w:rPr>
              <w:t>Harry hook</w:t>
            </w:r>
          </w:p>
        </w:tc>
        <w:tc>
          <w:tcPr>
            <w:tcW w:w="1803" w:type="dxa"/>
            <w:vAlign w:val="top"/>
          </w:tcPr>
          <w:p w14:paraId="4C4DCC45" w14:textId="66D7F3AB" w:rsidR="00B1686D" w:rsidRPr="00B1686D" w:rsidRDefault="00B1686D" w:rsidP="00B1686D">
            <w:pPr>
              <w:pStyle w:val="Body"/>
              <w:jc w:val="center"/>
            </w:pPr>
            <w:r w:rsidRPr="00B1686D">
              <w:t>14</w:t>
            </w:r>
          </w:p>
        </w:tc>
        <w:tc>
          <w:tcPr>
            <w:tcW w:w="1803" w:type="dxa"/>
            <w:vAlign w:val="top"/>
          </w:tcPr>
          <w:p w14:paraId="5FA2621C" w14:textId="2A3BA1D9" w:rsidR="00B1686D" w:rsidRPr="00B1686D" w:rsidRDefault="00B1686D" w:rsidP="00B1686D">
            <w:pPr>
              <w:pStyle w:val="Body"/>
              <w:jc w:val="center"/>
            </w:pPr>
            <w:r w:rsidRPr="00B1686D">
              <w:t>22.00</w:t>
            </w:r>
          </w:p>
        </w:tc>
        <w:tc>
          <w:tcPr>
            <w:tcW w:w="1803" w:type="dxa"/>
            <w:vAlign w:val="top"/>
          </w:tcPr>
          <w:p w14:paraId="739AAD5A" w14:textId="77777777" w:rsidR="00B1686D" w:rsidRPr="00B1686D" w:rsidRDefault="00B1686D" w:rsidP="00B1686D">
            <w:pPr>
              <w:pStyle w:val="Body"/>
              <w:jc w:val="center"/>
            </w:pPr>
          </w:p>
        </w:tc>
        <w:tc>
          <w:tcPr>
            <w:tcW w:w="1804" w:type="dxa"/>
            <w:vAlign w:val="top"/>
          </w:tcPr>
          <w:p w14:paraId="0FF94617" w14:textId="77777777" w:rsidR="00B1686D" w:rsidRPr="00B1686D" w:rsidRDefault="00B1686D" w:rsidP="00B1686D">
            <w:pPr>
              <w:pStyle w:val="Body"/>
              <w:jc w:val="center"/>
            </w:pPr>
          </w:p>
        </w:tc>
      </w:tr>
      <w:tr w:rsidR="00B1686D" w14:paraId="05FAAC81" w14:textId="77777777" w:rsidTr="00B16A3E">
        <w:tc>
          <w:tcPr>
            <w:tcW w:w="1803" w:type="dxa"/>
            <w:vAlign w:val="top"/>
          </w:tcPr>
          <w:p w14:paraId="25948588" w14:textId="7DF10EAB" w:rsidR="00B1686D" w:rsidRPr="00B1686D" w:rsidRDefault="00B1686D" w:rsidP="00B1686D">
            <w:pPr>
              <w:pStyle w:val="Body"/>
              <w:rPr>
                <w:b/>
              </w:rPr>
            </w:pPr>
            <w:r w:rsidRPr="00B1686D">
              <w:rPr>
                <w:b/>
              </w:rPr>
              <w:t>Peter pan</w:t>
            </w:r>
          </w:p>
        </w:tc>
        <w:tc>
          <w:tcPr>
            <w:tcW w:w="1803" w:type="dxa"/>
            <w:vAlign w:val="top"/>
          </w:tcPr>
          <w:p w14:paraId="4DD37E4F" w14:textId="3504E934" w:rsidR="00B1686D" w:rsidRPr="00B1686D" w:rsidRDefault="00B1686D" w:rsidP="00B1686D">
            <w:pPr>
              <w:pStyle w:val="Body"/>
              <w:jc w:val="center"/>
            </w:pPr>
            <w:r w:rsidRPr="00B1686D">
              <w:t>22</w:t>
            </w:r>
          </w:p>
        </w:tc>
        <w:tc>
          <w:tcPr>
            <w:tcW w:w="1803" w:type="dxa"/>
            <w:vAlign w:val="top"/>
          </w:tcPr>
          <w:p w14:paraId="45A1769D" w14:textId="1AD1D1BF" w:rsidR="00B1686D" w:rsidRPr="00B1686D" w:rsidRDefault="00B1686D" w:rsidP="00B1686D">
            <w:pPr>
              <w:pStyle w:val="Body"/>
              <w:jc w:val="center"/>
            </w:pPr>
            <w:r w:rsidRPr="00B1686D">
              <w:t>30.00</w:t>
            </w:r>
          </w:p>
        </w:tc>
        <w:tc>
          <w:tcPr>
            <w:tcW w:w="1803" w:type="dxa"/>
            <w:vAlign w:val="top"/>
          </w:tcPr>
          <w:p w14:paraId="5E503DAC" w14:textId="77777777" w:rsidR="00B1686D" w:rsidRPr="00B1686D" w:rsidRDefault="00B1686D" w:rsidP="00B1686D">
            <w:pPr>
              <w:pStyle w:val="Body"/>
              <w:jc w:val="center"/>
            </w:pPr>
          </w:p>
        </w:tc>
        <w:tc>
          <w:tcPr>
            <w:tcW w:w="1804" w:type="dxa"/>
            <w:vAlign w:val="top"/>
          </w:tcPr>
          <w:p w14:paraId="475AEB1E" w14:textId="77777777" w:rsidR="00B1686D" w:rsidRPr="00B1686D" w:rsidRDefault="00B1686D" w:rsidP="00B1686D">
            <w:pPr>
              <w:pStyle w:val="Body"/>
              <w:jc w:val="center"/>
            </w:pPr>
          </w:p>
        </w:tc>
      </w:tr>
      <w:tr w:rsidR="00B1686D" w14:paraId="6CED42BC" w14:textId="77777777" w:rsidTr="00B16A3E">
        <w:tc>
          <w:tcPr>
            <w:tcW w:w="1803" w:type="dxa"/>
            <w:vAlign w:val="top"/>
          </w:tcPr>
          <w:p w14:paraId="7CB872BA" w14:textId="7CBDFF74" w:rsidR="00B1686D" w:rsidRPr="00B1686D" w:rsidRDefault="00B1686D" w:rsidP="00B1686D">
            <w:pPr>
              <w:pStyle w:val="Body"/>
              <w:rPr>
                <w:b/>
              </w:rPr>
            </w:pPr>
            <w:r w:rsidRPr="00B1686D">
              <w:rPr>
                <w:b/>
              </w:rPr>
              <w:t>Tom bell</w:t>
            </w:r>
          </w:p>
        </w:tc>
        <w:tc>
          <w:tcPr>
            <w:tcW w:w="1803" w:type="dxa"/>
            <w:vAlign w:val="top"/>
          </w:tcPr>
          <w:p w14:paraId="4B164DAB" w14:textId="03E47F46" w:rsidR="00B1686D" w:rsidRPr="00B1686D" w:rsidRDefault="00B1686D" w:rsidP="00B1686D">
            <w:pPr>
              <w:pStyle w:val="Body"/>
              <w:jc w:val="center"/>
            </w:pPr>
            <w:r w:rsidRPr="00B1686D">
              <w:t>4</w:t>
            </w:r>
          </w:p>
        </w:tc>
        <w:tc>
          <w:tcPr>
            <w:tcW w:w="1803" w:type="dxa"/>
            <w:vAlign w:val="top"/>
          </w:tcPr>
          <w:p w14:paraId="31AE7BF4" w14:textId="62F29374" w:rsidR="00B1686D" w:rsidRPr="00B1686D" w:rsidRDefault="00B1686D" w:rsidP="00B1686D">
            <w:pPr>
              <w:pStyle w:val="Body"/>
              <w:jc w:val="center"/>
            </w:pPr>
            <w:r w:rsidRPr="00B1686D">
              <w:t>11.00</w:t>
            </w:r>
          </w:p>
        </w:tc>
        <w:tc>
          <w:tcPr>
            <w:tcW w:w="1803" w:type="dxa"/>
            <w:vAlign w:val="top"/>
          </w:tcPr>
          <w:p w14:paraId="0DD60986" w14:textId="77777777" w:rsidR="00B1686D" w:rsidRPr="00B1686D" w:rsidRDefault="00B1686D" w:rsidP="00B1686D">
            <w:pPr>
              <w:pStyle w:val="Body"/>
              <w:jc w:val="center"/>
            </w:pPr>
          </w:p>
        </w:tc>
        <w:tc>
          <w:tcPr>
            <w:tcW w:w="1804" w:type="dxa"/>
            <w:vAlign w:val="top"/>
          </w:tcPr>
          <w:p w14:paraId="673810E6" w14:textId="77777777" w:rsidR="00B1686D" w:rsidRPr="00B1686D" w:rsidRDefault="00B1686D" w:rsidP="00B1686D">
            <w:pPr>
              <w:pStyle w:val="Body"/>
              <w:jc w:val="center"/>
            </w:pPr>
          </w:p>
        </w:tc>
      </w:tr>
      <w:tr w:rsidR="00B1686D" w14:paraId="4B01036D" w14:textId="77777777" w:rsidTr="00B16A3E">
        <w:tc>
          <w:tcPr>
            <w:tcW w:w="1803" w:type="dxa"/>
            <w:vAlign w:val="top"/>
          </w:tcPr>
          <w:p w14:paraId="652617D0" w14:textId="6B909BC9" w:rsidR="00B1686D" w:rsidRPr="00B1686D" w:rsidRDefault="00B1686D" w:rsidP="00B1686D">
            <w:pPr>
              <w:pStyle w:val="Body"/>
              <w:rPr>
                <w:b/>
              </w:rPr>
            </w:pPr>
            <w:r w:rsidRPr="00B1686D">
              <w:rPr>
                <w:b/>
              </w:rPr>
              <w:t>John silver</w:t>
            </w:r>
          </w:p>
        </w:tc>
        <w:tc>
          <w:tcPr>
            <w:tcW w:w="1803" w:type="dxa"/>
            <w:vAlign w:val="top"/>
          </w:tcPr>
          <w:p w14:paraId="016C6799" w14:textId="6D6D8910" w:rsidR="00B1686D" w:rsidRPr="00B1686D" w:rsidRDefault="00B1686D" w:rsidP="00B1686D">
            <w:pPr>
              <w:pStyle w:val="Body"/>
              <w:jc w:val="center"/>
            </w:pPr>
            <w:r w:rsidRPr="00B1686D">
              <w:t>6</w:t>
            </w:r>
          </w:p>
        </w:tc>
        <w:tc>
          <w:tcPr>
            <w:tcW w:w="1803" w:type="dxa"/>
            <w:vAlign w:val="top"/>
          </w:tcPr>
          <w:p w14:paraId="36CF14AD" w14:textId="37231EE5" w:rsidR="00B1686D" w:rsidRPr="00B1686D" w:rsidRDefault="00B1686D" w:rsidP="00B1686D">
            <w:pPr>
              <w:pStyle w:val="Body"/>
              <w:jc w:val="center"/>
            </w:pPr>
            <w:r w:rsidRPr="00B1686D">
              <w:t>12.00</w:t>
            </w:r>
          </w:p>
        </w:tc>
        <w:tc>
          <w:tcPr>
            <w:tcW w:w="1803" w:type="dxa"/>
            <w:vAlign w:val="top"/>
          </w:tcPr>
          <w:p w14:paraId="4158FE40" w14:textId="77777777" w:rsidR="00B1686D" w:rsidRPr="00B1686D" w:rsidRDefault="00B1686D" w:rsidP="00B1686D">
            <w:pPr>
              <w:pStyle w:val="Body"/>
              <w:jc w:val="center"/>
            </w:pPr>
          </w:p>
        </w:tc>
        <w:tc>
          <w:tcPr>
            <w:tcW w:w="1804" w:type="dxa"/>
            <w:vAlign w:val="top"/>
          </w:tcPr>
          <w:p w14:paraId="0E1EB48B" w14:textId="77777777" w:rsidR="00B1686D" w:rsidRPr="00B1686D" w:rsidRDefault="00B1686D" w:rsidP="00B1686D">
            <w:pPr>
              <w:pStyle w:val="Body"/>
              <w:jc w:val="center"/>
            </w:pPr>
          </w:p>
        </w:tc>
      </w:tr>
      <w:tr w:rsidR="00B1686D" w14:paraId="5E976230" w14:textId="77777777" w:rsidTr="00B16A3E">
        <w:tc>
          <w:tcPr>
            <w:tcW w:w="1803" w:type="dxa"/>
            <w:vAlign w:val="top"/>
          </w:tcPr>
          <w:p w14:paraId="00ED38A7" w14:textId="77777777" w:rsidR="00B1686D" w:rsidRPr="00B1686D" w:rsidRDefault="00B1686D" w:rsidP="00B1686D">
            <w:pPr>
              <w:pStyle w:val="Body"/>
              <w:rPr>
                <w:b/>
              </w:rPr>
            </w:pPr>
          </w:p>
        </w:tc>
        <w:tc>
          <w:tcPr>
            <w:tcW w:w="1803" w:type="dxa"/>
            <w:vAlign w:val="top"/>
          </w:tcPr>
          <w:p w14:paraId="27A32028" w14:textId="77777777" w:rsidR="00B1686D" w:rsidRPr="00B1686D" w:rsidRDefault="00B1686D" w:rsidP="00B1686D">
            <w:pPr>
              <w:pStyle w:val="Body"/>
              <w:jc w:val="center"/>
            </w:pPr>
          </w:p>
        </w:tc>
        <w:tc>
          <w:tcPr>
            <w:tcW w:w="1803" w:type="dxa"/>
            <w:vAlign w:val="top"/>
          </w:tcPr>
          <w:p w14:paraId="38156EEE" w14:textId="77777777" w:rsidR="00B1686D" w:rsidRPr="00B1686D" w:rsidRDefault="00B1686D" w:rsidP="00B1686D">
            <w:pPr>
              <w:pStyle w:val="Body"/>
              <w:jc w:val="center"/>
            </w:pPr>
          </w:p>
        </w:tc>
        <w:tc>
          <w:tcPr>
            <w:tcW w:w="1803" w:type="dxa"/>
            <w:vAlign w:val="top"/>
          </w:tcPr>
          <w:p w14:paraId="294D81FB" w14:textId="77777777" w:rsidR="00B1686D" w:rsidRPr="00B1686D" w:rsidRDefault="00B1686D" w:rsidP="00B1686D">
            <w:pPr>
              <w:pStyle w:val="Body"/>
              <w:jc w:val="center"/>
            </w:pPr>
          </w:p>
        </w:tc>
        <w:tc>
          <w:tcPr>
            <w:tcW w:w="1804" w:type="dxa"/>
            <w:vAlign w:val="top"/>
          </w:tcPr>
          <w:p w14:paraId="1D80505B" w14:textId="77777777" w:rsidR="00B1686D" w:rsidRPr="00B1686D" w:rsidRDefault="00B1686D" w:rsidP="00B1686D">
            <w:pPr>
              <w:pStyle w:val="Body"/>
              <w:jc w:val="center"/>
            </w:pPr>
          </w:p>
        </w:tc>
      </w:tr>
      <w:tr w:rsidR="00B1686D" w14:paraId="7DB122DE" w14:textId="77777777" w:rsidTr="00B1686D">
        <w:tc>
          <w:tcPr>
            <w:tcW w:w="1803" w:type="dxa"/>
            <w:shd w:val="clear" w:color="auto" w:fill="D9D9D9" w:themeFill="background1" w:themeFillShade="D9"/>
            <w:vAlign w:val="top"/>
          </w:tcPr>
          <w:p w14:paraId="709EAEF1" w14:textId="38E599F9" w:rsidR="00B1686D" w:rsidRPr="00B1686D" w:rsidRDefault="00B1686D" w:rsidP="00B1686D">
            <w:pPr>
              <w:pStyle w:val="Body"/>
              <w:rPr>
                <w:b/>
              </w:rPr>
            </w:pPr>
            <w:r w:rsidRPr="00B1686D">
              <w:rPr>
                <w:b/>
              </w:rPr>
              <w:t>Tax rate</w:t>
            </w:r>
          </w:p>
        </w:tc>
        <w:tc>
          <w:tcPr>
            <w:tcW w:w="1803" w:type="dxa"/>
            <w:shd w:val="clear" w:color="auto" w:fill="D9D9D9" w:themeFill="background1" w:themeFillShade="D9"/>
            <w:vAlign w:val="top"/>
          </w:tcPr>
          <w:p w14:paraId="12AA35C9" w14:textId="36F9BE0C" w:rsidR="00B1686D" w:rsidRPr="00B1686D" w:rsidRDefault="00B1686D" w:rsidP="00B1686D">
            <w:pPr>
              <w:pStyle w:val="Body"/>
            </w:pPr>
            <w:r w:rsidRPr="00B1686D">
              <w:t>10%</w:t>
            </w:r>
          </w:p>
        </w:tc>
        <w:tc>
          <w:tcPr>
            <w:tcW w:w="1803" w:type="dxa"/>
            <w:shd w:val="clear" w:color="auto" w:fill="D9D9D9" w:themeFill="background1" w:themeFillShade="D9"/>
            <w:vAlign w:val="top"/>
          </w:tcPr>
          <w:p w14:paraId="26DE1898" w14:textId="77777777" w:rsidR="00B1686D" w:rsidRPr="00B1686D" w:rsidRDefault="00B1686D" w:rsidP="00B1686D">
            <w:pPr>
              <w:pStyle w:val="Body"/>
            </w:pPr>
          </w:p>
        </w:tc>
        <w:tc>
          <w:tcPr>
            <w:tcW w:w="1803" w:type="dxa"/>
            <w:shd w:val="clear" w:color="auto" w:fill="D9D9D9" w:themeFill="background1" w:themeFillShade="D9"/>
            <w:vAlign w:val="top"/>
          </w:tcPr>
          <w:p w14:paraId="31623804" w14:textId="77777777" w:rsidR="00B1686D" w:rsidRPr="00B1686D" w:rsidRDefault="00B1686D" w:rsidP="00B1686D">
            <w:pPr>
              <w:pStyle w:val="Body"/>
            </w:pPr>
          </w:p>
        </w:tc>
        <w:tc>
          <w:tcPr>
            <w:tcW w:w="1804" w:type="dxa"/>
            <w:shd w:val="clear" w:color="auto" w:fill="D9D9D9" w:themeFill="background1" w:themeFillShade="D9"/>
            <w:vAlign w:val="top"/>
          </w:tcPr>
          <w:p w14:paraId="200BBF28" w14:textId="77777777" w:rsidR="00B1686D" w:rsidRPr="00B1686D" w:rsidRDefault="00B1686D" w:rsidP="00B1686D">
            <w:pPr>
              <w:pStyle w:val="Body"/>
            </w:pPr>
          </w:p>
        </w:tc>
      </w:tr>
    </w:tbl>
    <w:p w14:paraId="6D972685" w14:textId="497BE079" w:rsidR="00DF7186" w:rsidRDefault="00DF7186" w:rsidP="00B1686D">
      <w:pPr>
        <w:pStyle w:val="Numbering1"/>
        <w:spacing w:before="240"/>
      </w:pPr>
      <w:r>
        <w:t>Create the fol</w:t>
      </w:r>
      <w:r w:rsidR="00B1686D">
        <w:t>lowing workbook and save as CAR.</w:t>
      </w:r>
    </w:p>
    <w:p w14:paraId="19351799" w14:textId="77777777" w:rsidR="00B1686D" w:rsidRDefault="00DF7186" w:rsidP="00B1686D">
      <w:pPr>
        <w:pStyle w:val="Numbering1"/>
      </w:pPr>
      <w:r>
        <w:t xml:space="preserve">Use </w:t>
      </w:r>
      <w:r w:rsidRPr="00B16A3E">
        <w:rPr>
          <w:b/>
        </w:rPr>
        <w:t>Autosum</w:t>
      </w:r>
      <w:r>
        <w:t xml:space="preserve"> to determine the total sale</w:t>
      </w:r>
      <w:r w:rsidR="00B1686D">
        <w:t>s of each car and Auto-fill down.</w:t>
      </w:r>
    </w:p>
    <w:p w14:paraId="5AADA5F7" w14:textId="28BCFA4A" w:rsidR="00DF7186" w:rsidRPr="00B1686D" w:rsidRDefault="00DF7186" w:rsidP="00B1686D">
      <w:pPr>
        <w:pStyle w:val="Numbering1"/>
        <w:numPr>
          <w:ilvl w:val="0"/>
          <w:numId w:val="0"/>
        </w:numPr>
        <w:ind w:left="714"/>
        <w:rPr>
          <w:b/>
        </w:rPr>
      </w:pPr>
      <w:r w:rsidRPr="00B1686D">
        <w:rPr>
          <w:b/>
        </w:rPr>
        <w:t>Note</w:t>
      </w:r>
      <w:r w:rsidR="00B1686D">
        <w:rPr>
          <w:b/>
        </w:rPr>
        <w:t>:</w:t>
      </w:r>
      <w:r w:rsidRPr="00B1686D">
        <w:rPr>
          <w:b/>
        </w:rPr>
        <w:t xml:space="preserve"> how formula ad</w:t>
      </w:r>
      <w:r w:rsidR="00B1686D" w:rsidRPr="00B1686D">
        <w:rPr>
          <w:b/>
        </w:rPr>
        <w:t>justs relative to its location</w:t>
      </w:r>
      <w:r w:rsidR="00B1686D">
        <w:rPr>
          <w:b/>
        </w:rPr>
        <w:t>.</w:t>
      </w:r>
    </w:p>
    <w:p w14:paraId="52C4D310" w14:textId="5A9EDF72" w:rsidR="00DF7186" w:rsidRDefault="00DF7186" w:rsidP="00B1686D">
      <w:pPr>
        <w:pStyle w:val="Numbering1"/>
      </w:pPr>
      <w:r>
        <w:t>Calcul</w:t>
      </w:r>
      <w:r w:rsidR="00B1686D">
        <w:t>ate the Grand Total in cell F11.</w:t>
      </w:r>
    </w:p>
    <w:p w14:paraId="63E200F3" w14:textId="1BF8E32B" w:rsidR="00DF7186" w:rsidRDefault="00DF7186" w:rsidP="00B1686D">
      <w:pPr>
        <w:pStyle w:val="Numbering1"/>
      </w:pPr>
      <w:r>
        <w:t>To calculate the percentage of the total sales, your formula will need to make absolute reference to the Grand Total. You want to find out what percentage of sales each model of car represents. ie what percenta</w:t>
      </w:r>
      <w:r w:rsidR="00B1686D">
        <w:t>ge of Sedans were sold overall?</w:t>
      </w:r>
    </w:p>
    <w:p w14:paraId="704B58F2" w14:textId="041316FD" w:rsidR="00DF7186" w:rsidRDefault="00DF7186" w:rsidP="00B1686D">
      <w:pPr>
        <w:pStyle w:val="Numbering1"/>
      </w:pPr>
      <w:r>
        <w:t>Insert formula as indicated in % OF TOTAL SALES column and auto-fill down. Note relative cell reference adjusts but the ab</w:t>
      </w:r>
      <w:r w:rsidR="00B1686D">
        <w:t>solute cell reference does not.</w:t>
      </w:r>
    </w:p>
    <w:p w14:paraId="15A0209F" w14:textId="149E29CB" w:rsidR="00DF7186" w:rsidRDefault="00DF7186" w:rsidP="00B1686D">
      <w:pPr>
        <w:pStyle w:val="Numbering1"/>
      </w:pPr>
      <w:r>
        <w:t>Show your teach</w:t>
      </w:r>
      <w:r w:rsidR="00B1686D">
        <w:t>er the formulas.</w:t>
      </w:r>
    </w:p>
    <w:p w14:paraId="4ACF1413" w14:textId="1BA0ECE6" w:rsidR="00DF7186" w:rsidRDefault="00B1686D" w:rsidP="00B1686D">
      <w:pPr>
        <w:pStyle w:val="Numbering1"/>
      </w:pPr>
      <w:r>
        <w:t>Save and close the workbook.</w:t>
      </w:r>
    </w:p>
    <w:p w14:paraId="4B0176F5" w14:textId="77777777" w:rsidR="00B1686D" w:rsidRDefault="00B1686D" w:rsidP="00B1686D">
      <w:pPr>
        <w:pStyle w:val="Body"/>
        <w:rPr>
          <w:noProof/>
          <w:lang w:eastAsia="en-AU"/>
        </w:rPr>
      </w:pPr>
      <w:r>
        <w:br w:type="page"/>
      </w:r>
    </w:p>
    <w:p w14:paraId="30CFB7B3" w14:textId="14BA52A6" w:rsidR="00B1686D" w:rsidRDefault="00B1686D" w:rsidP="00B1686D">
      <w:pPr>
        <w:pStyle w:val="Heading4"/>
      </w:pPr>
      <w:r w:rsidRPr="00B1686D">
        <w:lastRenderedPageBreak/>
        <w:t>Getupngo car sales</w:t>
      </w:r>
      <w:r>
        <w:t>—</w:t>
      </w:r>
      <w:r>
        <w:rPr>
          <w:w w:val="105"/>
        </w:rPr>
        <w:t>Sales for the H</w:t>
      </w:r>
      <w:r w:rsidRPr="00CD23A4">
        <w:rPr>
          <w:w w:val="105"/>
        </w:rPr>
        <w:t>unter</w:t>
      </w:r>
      <w:r>
        <w:rPr>
          <w:w w:val="105"/>
        </w:rPr>
        <w:t>:</w:t>
      </w:r>
      <w:r w:rsidRPr="00CD23A4">
        <w:rPr>
          <w:w w:val="105"/>
        </w:rPr>
        <w:t xml:space="preserve"> </w:t>
      </w:r>
      <w:r>
        <w:rPr>
          <w:w w:val="105"/>
        </w:rPr>
        <w:t>M</w:t>
      </w:r>
      <w:r w:rsidRPr="00CD23A4">
        <w:rPr>
          <w:w w:val="105"/>
        </w:rPr>
        <w:t>ay 2012</w:t>
      </w:r>
    </w:p>
    <w:p w14:paraId="66380238" w14:textId="01F7D82D" w:rsidR="00B1686D" w:rsidRDefault="00B1686D" w:rsidP="00B1686D">
      <w:pPr>
        <w:pStyle w:val="Caption"/>
        <w:keepNext/>
        <w:spacing w:after="120"/>
      </w:pPr>
      <w:r>
        <w:t>Table</w:t>
      </w:r>
      <w:r w:rsidR="00796B3A">
        <w:t xml:space="preserve"> 27: </w:t>
      </w:r>
      <w:r w:rsidRPr="00973AC1">
        <w:t>Activity data car sales</w:t>
      </w:r>
    </w:p>
    <w:tbl>
      <w:tblPr>
        <w:tblStyle w:val="TableGrid"/>
        <w:tblW w:w="0" w:type="auto"/>
        <w:tblLook w:val="04A0" w:firstRow="1" w:lastRow="0" w:firstColumn="1" w:lastColumn="0" w:noHBand="0" w:noVBand="1"/>
      </w:tblPr>
      <w:tblGrid>
        <w:gridCol w:w="1326"/>
        <w:gridCol w:w="1040"/>
        <w:gridCol w:w="1173"/>
        <w:gridCol w:w="1134"/>
        <w:gridCol w:w="1276"/>
        <w:gridCol w:w="1701"/>
        <w:gridCol w:w="1366"/>
      </w:tblGrid>
      <w:tr w:rsidR="00B1686D" w14:paraId="18574719" w14:textId="77777777" w:rsidTr="00B1686D">
        <w:trPr>
          <w:cnfStyle w:val="100000000000" w:firstRow="1" w:lastRow="0" w:firstColumn="0" w:lastColumn="0" w:oddVBand="0" w:evenVBand="0" w:oddHBand="0" w:evenHBand="0" w:firstRowFirstColumn="0" w:firstRowLastColumn="0" w:lastRowFirstColumn="0" w:lastRowLastColumn="0"/>
        </w:trPr>
        <w:tc>
          <w:tcPr>
            <w:tcW w:w="1326" w:type="dxa"/>
            <w:vAlign w:val="top"/>
          </w:tcPr>
          <w:p w14:paraId="4736E52C" w14:textId="619CD08C" w:rsidR="00B1686D" w:rsidRPr="00B1686D" w:rsidRDefault="00B1686D" w:rsidP="00B1686D">
            <w:pPr>
              <w:pStyle w:val="TableHeader1"/>
              <w:rPr>
                <w:b/>
              </w:rPr>
            </w:pPr>
            <w:r w:rsidRPr="00B1686D">
              <w:rPr>
                <w:b/>
              </w:rPr>
              <w:t>Model</w:t>
            </w:r>
          </w:p>
        </w:tc>
        <w:tc>
          <w:tcPr>
            <w:tcW w:w="1040" w:type="dxa"/>
            <w:vAlign w:val="top"/>
          </w:tcPr>
          <w:p w14:paraId="7288B63A" w14:textId="57F97CC0" w:rsidR="00B1686D" w:rsidRPr="00B1686D" w:rsidRDefault="00B1686D" w:rsidP="00B1686D">
            <w:pPr>
              <w:pStyle w:val="TableHeader1"/>
              <w:rPr>
                <w:b/>
              </w:rPr>
            </w:pPr>
            <w:r w:rsidRPr="00B1686D">
              <w:rPr>
                <w:b/>
              </w:rPr>
              <w:t>City</w:t>
            </w:r>
          </w:p>
        </w:tc>
        <w:tc>
          <w:tcPr>
            <w:tcW w:w="1173" w:type="dxa"/>
            <w:vAlign w:val="top"/>
          </w:tcPr>
          <w:p w14:paraId="2002AD9E" w14:textId="6ED48B51" w:rsidR="00B1686D" w:rsidRPr="00B1686D" w:rsidRDefault="00B1686D" w:rsidP="00B1686D">
            <w:pPr>
              <w:pStyle w:val="TableHeader1"/>
              <w:rPr>
                <w:b/>
              </w:rPr>
            </w:pPr>
            <w:r w:rsidRPr="00B1686D">
              <w:rPr>
                <w:b/>
              </w:rPr>
              <w:t>Belmont</w:t>
            </w:r>
          </w:p>
        </w:tc>
        <w:tc>
          <w:tcPr>
            <w:tcW w:w="1134" w:type="dxa"/>
            <w:vAlign w:val="top"/>
          </w:tcPr>
          <w:p w14:paraId="21CB37B4" w14:textId="5201975B" w:rsidR="00B1686D" w:rsidRPr="00B1686D" w:rsidRDefault="00B1686D" w:rsidP="00B1686D">
            <w:pPr>
              <w:pStyle w:val="TableHeader1"/>
              <w:rPr>
                <w:b/>
              </w:rPr>
            </w:pPr>
            <w:r w:rsidRPr="00B1686D">
              <w:rPr>
                <w:b/>
              </w:rPr>
              <w:t>Glendale</w:t>
            </w:r>
          </w:p>
        </w:tc>
        <w:tc>
          <w:tcPr>
            <w:tcW w:w="1276" w:type="dxa"/>
            <w:vAlign w:val="top"/>
          </w:tcPr>
          <w:p w14:paraId="5CEEFF2B" w14:textId="221867A2" w:rsidR="00B1686D" w:rsidRPr="00B1686D" w:rsidRDefault="00B1686D" w:rsidP="00B1686D">
            <w:pPr>
              <w:pStyle w:val="TableHeader1"/>
              <w:rPr>
                <w:b/>
              </w:rPr>
            </w:pPr>
            <w:r w:rsidRPr="00B1686D">
              <w:rPr>
                <w:b/>
              </w:rPr>
              <w:t>Cessnock</w:t>
            </w:r>
          </w:p>
        </w:tc>
        <w:tc>
          <w:tcPr>
            <w:tcW w:w="1701" w:type="dxa"/>
            <w:vAlign w:val="top"/>
          </w:tcPr>
          <w:p w14:paraId="0C24BBCD" w14:textId="1C333B80" w:rsidR="00B1686D" w:rsidRPr="00B1686D" w:rsidRDefault="00B1686D" w:rsidP="00B1686D">
            <w:pPr>
              <w:pStyle w:val="TableHeader1"/>
              <w:rPr>
                <w:b/>
              </w:rPr>
            </w:pPr>
            <w:r w:rsidRPr="00B1686D">
              <w:rPr>
                <w:b/>
              </w:rPr>
              <w:t>Total</w:t>
            </w:r>
          </w:p>
        </w:tc>
        <w:tc>
          <w:tcPr>
            <w:tcW w:w="1366" w:type="dxa"/>
            <w:vAlign w:val="top"/>
          </w:tcPr>
          <w:p w14:paraId="78455EEB" w14:textId="314246F6" w:rsidR="00B1686D" w:rsidRPr="00B1686D" w:rsidRDefault="00B1686D" w:rsidP="00B1686D">
            <w:pPr>
              <w:pStyle w:val="TableHeader1"/>
              <w:rPr>
                <w:b/>
              </w:rPr>
            </w:pPr>
            <w:r w:rsidRPr="00B1686D">
              <w:rPr>
                <w:b/>
              </w:rPr>
              <w:t>% of total sales</w:t>
            </w:r>
          </w:p>
        </w:tc>
      </w:tr>
      <w:tr w:rsidR="00B1686D" w14:paraId="46A96DFC" w14:textId="77777777" w:rsidTr="00B1686D">
        <w:tc>
          <w:tcPr>
            <w:tcW w:w="1326" w:type="dxa"/>
            <w:vAlign w:val="top"/>
          </w:tcPr>
          <w:p w14:paraId="283152B1" w14:textId="25214104" w:rsidR="00B1686D" w:rsidRPr="00B1686D" w:rsidRDefault="00B1686D" w:rsidP="00B1686D">
            <w:pPr>
              <w:pStyle w:val="Body"/>
            </w:pPr>
            <w:r w:rsidRPr="00B1686D">
              <w:t>Sedan</w:t>
            </w:r>
          </w:p>
        </w:tc>
        <w:tc>
          <w:tcPr>
            <w:tcW w:w="1040" w:type="dxa"/>
            <w:vAlign w:val="top"/>
          </w:tcPr>
          <w:p w14:paraId="27D95233" w14:textId="07C80941" w:rsidR="00B1686D" w:rsidRPr="00B1686D" w:rsidRDefault="00B1686D" w:rsidP="00B1686D">
            <w:pPr>
              <w:pStyle w:val="Body"/>
              <w:jc w:val="center"/>
            </w:pPr>
            <w:r w:rsidRPr="00B1686D">
              <w:t>25</w:t>
            </w:r>
          </w:p>
        </w:tc>
        <w:tc>
          <w:tcPr>
            <w:tcW w:w="1173" w:type="dxa"/>
            <w:vAlign w:val="top"/>
          </w:tcPr>
          <w:p w14:paraId="073E0774" w14:textId="470AD50A" w:rsidR="00B1686D" w:rsidRPr="00B1686D" w:rsidRDefault="00B1686D" w:rsidP="00B1686D">
            <w:pPr>
              <w:pStyle w:val="Body"/>
              <w:jc w:val="center"/>
            </w:pPr>
            <w:r w:rsidRPr="00B1686D">
              <w:t>30</w:t>
            </w:r>
          </w:p>
        </w:tc>
        <w:tc>
          <w:tcPr>
            <w:tcW w:w="1134" w:type="dxa"/>
            <w:vAlign w:val="top"/>
          </w:tcPr>
          <w:p w14:paraId="71B094A0" w14:textId="4108B43E" w:rsidR="00B1686D" w:rsidRPr="00B1686D" w:rsidRDefault="00B1686D" w:rsidP="00B1686D">
            <w:pPr>
              <w:pStyle w:val="Body"/>
              <w:jc w:val="center"/>
            </w:pPr>
            <w:r w:rsidRPr="00B1686D">
              <w:t>19</w:t>
            </w:r>
          </w:p>
        </w:tc>
        <w:tc>
          <w:tcPr>
            <w:tcW w:w="1276" w:type="dxa"/>
            <w:vAlign w:val="top"/>
          </w:tcPr>
          <w:p w14:paraId="394365C4" w14:textId="05F78D3D" w:rsidR="00B1686D" w:rsidRPr="00B1686D" w:rsidRDefault="00B1686D" w:rsidP="00B1686D">
            <w:pPr>
              <w:pStyle w:val="Body"/>
              <w:jc w:val="center"/>
            </w:pPr>
            <w:r w:rsidRPr="00B1686D">
              <w:t>33</w:t>
            </w:r>
          </w:p>
        </w:tc>
        <w:tc>
          <w:tcPr>
            <w:tcW w:w="1701" w:type="dxa"/>
            <w:vAlign w:val="top"/>
          </w:tcPr>
          <w:p w14:paraId="1E42B3C4" w14:textId="04F2010E" w:rsidR="00B1686D" w:rsidRPr="00B1686D" w:rsidRDefault="00B1686D" w:rsidP="00B1686D">
            <w:pPr>
              <w:pStyle w:val="Body"/>
            </w:pPr>
            <w:r w:rsidRPr="00B1686D">
              <w:t>=SUM(B5:E5)</w:t>
            </w:r>
          </w:p>
        </w:tc>
        <w:tc>
          <w:tcPr>
            <w:tcW w:w="1366" w:type="dxa"/>
            <w:vAlign w:val="top"/>
          </w:tcPr>
          <w:p w14:paraId="7FF72092" w14:textId="531F29C9" w:rsidR="00B1686D" w:rsidRPr="00B1686D" w:rsidRDefault="00B1686D" w:rsidP="00B1686D">
            <w:pPr>
              <w:pStyle w:val="Body"/>
            </w:pPr>
            <w:r w:rsidRPr="00B1686D">
              <w:t>=F5/$F$11</w:t>
            </w:r>
          </w:p>
        </w:tc>
      </w:tr>
      <w:tr w:rsidR="00B1686D" w14:paraId="602945E5" w14:textId="77777777" w:rsidTr="00B1686D">
        <w:tc>
          <w:tcPr>
            <w:tcW w:w="1326" w:type="dxa"/>
            <w:vAlign w:val="top"/>
          </w:tcPr>
          <w:p w14:paraId="6CED3A94" w14:textId="383EBC9C" w:rsidR="00B1686D" w:rsidRPr="00B1686D" w:rsidRDefault="00B1686D" w:rsidP="00B1686D">
            <w:pPr>
              <w:pStyle w:val="Body"/>
            </w:pPr>
            <w:r w:rsidRPr="00B1686D">
              <w:t>Wagon</w:t>
            </w:r>
          </w:p>
        </w:tc>
        <w:tc>
          <w:tcPr>
            <w:tcW w:w="1040" w:type="dxa"/>
            <w:vAlign w:val="top"/>
          </w:tcPr>
          <w:p w14:paraId="60B4C623" w14:textId="59D67C05" w:rsidR="00B1686D" w:rsidRPr="00B1686D" w:rsidRDefault="00B1686D" w:rsidP="00B1686D">
            <w:pPr>
              <w:pStyle w:val="Body"/>
              <w:jc w:val="center"/>
            </w:pPr>
            <w:r w:rsidRPr="00B1686D">
              <w:t>12</w:t>
            </w:r>
          </w:p>
        </w:tc>
        <w:tc>
          <w:tcPr>
            <w:tcW w:w="1173" w:type="dxa"/>
            <w:vAlign w:val="top"/>
          </w:tcPr>
          <w:p w14:paraId="63ED3E65" w14:textId="5CCDF809" w:rsidR="00B1686D" w:rsidRPr="00B1686D" w:rsidRDefault="00B1686D" w:rsidP="00B1686D">
            <w:pPr>
              <w:pStyle w:val="Body"/>
              <w:jc w:val="center"/>
            </w:pPr>
            <w:r w:rsidRPr="00B1686D">
              <w:t>15</w:t>
            </w:r>
          </w:p>
        </w:tc>
        <w:tc>
          <w:tcPr>
            <w:tcW w:w="1134" w:type="dxa"/>
            <w:vAlign w:val="top"/>
          </w:tcPr>
          <w:p w14:paraId="1F7F81A2" w14:textId="02810CFE" w:rsidR="00B1686D" w:rsidRPr="00B1686D" w:rsidRDefault="00B1686D" w:rsidP="00B1686D">
            <w:pPr>
              <w:pStyle w:val="Body"/>
              <w:jc w:val="center"/>
            </w:pPr>
            <w:r w:rsidRPr="00B1686D">
              <w:t>18</w:t>
            </w:r>
          </w:p>
        </w:tc>
        <w:tc>
          <w:tcPr>
            <w:tcW w:w="1276" w:type="dxa"/>
            <w:vAlign w:val="top"/>
          </w:tcPr>
          <w:p w14:paraId="5214059F" w14:textId="2BDC1962" w:rsidR="00B1686D" w:rsidRPr="00B1686D" w:rsidRDefault="00B1686D" w:rsidP="00B1686D">
            <w:pPr>
              <w:pStyle w:val="Body"/>
              <w:jc w:val="center"/>
            </w:pPr>
            <w:r w:rsidRPr="00B1686D">
              <w:t>10</w:t>
            </w:r>
          </w:p>
        </w:tc>
        <w:tc>
          <w:tcPr>
            <w:tcW w:w="1701" w:type="dxa"/>
            <w:vAlign w:val="top"/>
          </w:tcPr>
          <w:p w14:paraId="799CEEA0" w14:textId="35C6856B" w:rsidR="00B1686D" w:rsidRPr="00B1686D" w:rsidRDefault="00B1686D" w:rsidP="00B1686D">
            <w:pPr>
              <w:pStyle w:val="Body"/>
            </w:pPr>
            <w:r w:rsidRPr="00B1686D">
              <w:t>=SUM(B6:E6)</w:t>
            </w:r>
          </w:p>
        </w:tc>
        <w:tc>
          <w:tcPr>
            <w:tcW w:w="1366" w:type="dxa"/>
            <w:vAlign w:val="top"/>
          </w:tcPr>
          <w:p w14:paraId="147B7AF8" w14:textId="1BF928EC" w:rsidR="00B1686D" w:rsidRPr="00B1686D" w:rsidRDefault="00B1686D" w:rsidP="00B1686D">
            <w:pPr>
              <w:pStyle w:val="Body"/>
            </w:pPr>
            <w:r w:rsidRPr="00B1686D">
              <w:t>=F6/$F$11</w:t>
            </w:r>
          </w:p>
        </w:tc>
      </w:tr>
      <w:tr w:rsidR="00B1686D" w14:paraId="380DCF50" w14:textId="77777777" w:rsidTr="00B1686D">
        <w:tc>
          <w:tcPr>
            <w:tcW w:w="1326" w:type="dxa"/>
            <w:vAlign w:val="top"/>
          </w:tcPr>
          <w:p w14:paraId="2A6B5F2C" w14:textId="62D9F484" w:rsidR="00B1686D" w:rsidRPr="00B1686D" w:rsidRDefault="00B1686D" w:rsidP="00B1686D">
            <w:pPr>
              <w:pStyle w:val="Body"/>
            </w:pPr>
            <w:r w:rsidRPr="00B1686D">
              <w:t>Coupe</w:t>
            </w:r>
          </w:p>
        </w:tc>
        <w:tc>
          <w:tcPr>
            <w:tcW w:w="1040" w:type="dxa"/>
            <w:vAlign w:val="top"/>
          </w:tcPr>
          <w:p w14:paraId="3EFD8046" w14:textId="5E8650F4" w:rsidR="00B1686D" w:rsidRPr="00B1686D" w:rsidRDefault="00B1686D" w:rsidP="00B1686D">
            <w:pPr>
              <w:pStyle w:val="Body"/>
              <w:jc w:val="center"/>
            </w:pPr>
            <w:r w:rsidRPr="00B1686D">
              <w:t>6</w:t>
            </w:r>
          </w:p>
        </w:tc>
        <w:tc>
          <w:tcPr>
            <w:tcW w:w="1173" w:type="dxa"/>
            <w:vAlign w:val="top"/>
          </w:tcPr>
          <w:p w14:paraId="742EF3EC" w14:textId="6738D9F8" w:rsidR="00B1686D" w:rsidRPr="00B1686D" w:rsidRDefault="00B1686D" w:rsidP="00B1686D">
            <w:pPr>
              <w:pStyle w:val="Body"/>
              <w:jc w:val="center"/>
            </w:pPr>
            <w:r w:rsidRPr="00B1686D">
              <w:t>8</w:t>
            </w:r>
          </w:p>
        </w:tc>
        <w:tc>
          <w:tcPr>
            <w:tcW w:w="1134" w:type="dxa"/>
            <w:vAlign w:val="top"/>
          </w:tcPr>
          <w:p w14:paraId="485095E0" w14:textId="54855068" w:rsidR="00B1686D" w:rsidRPr="00B1686D" w:rsidRDefault="00B1686D" w:rsidP="00B1686D">
            <w:pPr>
              <w:pStyle w:val="Body"/>
              <w:jc w:val="center"/>
            </w:pPr>
            <w:r w:rsidRPr="00B1686D">
              <w:t>12</w:t>
            </w:r>
          </w:p>
        </w:tc>
        <w:tc>
          <w:tcPr>
            <w:tcW w:w="1276" w:type="dxa"/>
            <w:vAlign w:val="top"/>
          </w:tcPr>
          <w:p w14:paraId="5F7EF53E" w14:textId="196A9700" w:rsidR="00B1686D" w:rsidRPr="00B1686D" w:rsidRDefault="00B1686D" w:rsidP="00B1686D">
            <w:pPr>
              <w:pStyle w:val="Body"/>
              <w:jc w:val="center"/>
            </w:pPr>
            <w:r w:rsidRPr="00B1686D">
              <w:t>8</w:t>
            </w:r>
          </w:p>
        </w:tc>
        <w:tc>
          <w:tcPr>
            <w:tcW w:w="1701" w:type="dxa"/>
            <w:vAlign w:val="top"/>
          </w:tcPr>
          <w:p w14:paraId="56929701" w14:textId="292FA016" w:rsidR="00B1686D" w:rsidRPr="00B1686D" w:rsidRDefault="00B1686D" w:rsidP="00B1686D">
            <w:pPr>
              <w:pStyle w:val="Body"/>
            </w:pPr>
            <w:r w:rsidRPr="00B1686D">
              <w:t>=SUM(B7:E7)</w:t>
            </w:r>
          </w:p>
        </w:tc>
        <w:tc>
          <w:tcPr>
            <w:tcW w:w="1366" w:type="dxa"/>
            <w:vAlign w:val="top"/>
          </w:tcPr>
          <w:p w14:paraId="50B7D907" w14:textId="231D319A" w:rsidR="00B1686D" w:rsidRPr="00B1686D" w:rsidRDefault="00B1686D" w:rsidP="00B1686D">
            <w:pPr>
              <w:pStyle w:val="Body"/>
            </w:pPr>
            <w:r w:rsidRPr="00B1686D">
              <w:t>=F7/$F$11</w:t>
            </w:r>
          </w:p>
        </w:tc>
      </w:tr>
      <w:tr w:rsidR="00B1686D" w14:paraId="22E39DE7" w14:textId="77777777" w:rsidTr="00B1686D">
        <w:tc>
          <w:tcPr>
            <w:tcW w:w="1326" w:type="dxa"/>
            <w:vAlign w:val="top"/>
          </w:tcPr>
          <w:p w14:paraId="04D70DE0" w14:textId="3204B0F8" w:rsidR="00B1686D" w:rsidRPr="00B1686D" w:rsidRDefault="00B1686D" w:rsidP="00B1686D">
            <w:pPr>
              <w:pStyle w:val="Body"/>
            </w:pPr>
            <w:r w:rsidRPr="00B1686D">
              <w:t>Utility</w:t>
            </w:r>
          </w:p>
        </w:tc>
        <w:tc>
          <w:tcPr>
            <w:tcW w:w="1040" w:type="dxa"/>
            <w:vAlign w:val="top"/>
          </w:tcPr>
          <w:p w14:paraId="07193754" w14:textId="7905F3A1" w:rsidR="00B1686D" w:rsidRPr="00B1686D" w:rsidRDefault="00B1686D" w:rsidP="00B1686D">
            <w:pPr>
              <w:pStyle w:val="Body"/>
              <w:jc w:val="center"/>
            </w:pPr>
            <w:r w:rsidRPr="00B1686D">
              <w:t>7</w:t>
            </w:r>
          </w:p>
        </w:tc>
        <w:tc>
          <w:tcPr>
            <w:tcW w:w="1173" w:type="dxa"/>
            <w:vAlign w:val="top"/>
          </w:tcPr>
          <w:p w14:paraId="493C0DBC" w14:textId="74606A03" w:rsidR="00B1686D" w:rsidRPr="00B1686D" w:rsidRDefault="00B1686D" w:rsidP="00B1686D">
            <w:pPr>
              <w:pStyle w:val="Body"/>
              <w:jc w:val="center"/>
            </w:pPr>
            <w:r w:rsidRPr="00B1686D">
              <w:t>4</w:t>
            </w:r>
          </w:p>
        </w:tc>
        <w:tc>
          <w:tcPr>
            <w:tcW w:w="1134" w:type="dxa"/>
            <w:vAlign w:val="top"/>
          </w:tcPr>
          <w:p w14:paraId="1FE7CA74" w14:textId="31CFDF1D" w:rsidR="00B1686D" w:rsidRPr="00B1686D" w:rsidRDefault="00B1686D" w:rsidP="00B1686D">
            <w:pPr>
              <w:pStyle w:val="Body"/>
              <w:jc w:val="center"/>
            </w:pPr>
            <w:r w:rsidRPr="00B1686D">
              <w:t>9</w:t>
            </w:r>
          </w:p>
        </w:tc>
        <w:tc>
          <w:tcPr>
            <w:tcW w:w="1276" w:type="dxa"/>
            <w:vAlign w:val="top"/>
          </w:tcPr>
          <w:p w14:paraId="3E6037B0" w14:textId="0EAF3647" w:rsidR="00B1686D" w:rsidRPr="00B1686D" w:rsidRDefault="00B1686D" w:rsidP="00B1686D">
            <w:pPr>
              <w:pStyle w:val="Body"/>
              <w:jc w:val="center"/>
            </w:pPr>
            <w:r w:rsidRPr="00B1686D">
              <w:t>12</w:t>
            </w:r>
          </w:p>
        </w:tc>
        <w:tc>
          <w:tcPr>
            <w:tcW w:w="1701" w:type="dxa"/>
            <w:vAlign w:val="top"/>
          </w:tcPr>
          <w:p w14:paraId="1A4E7FDC" w14:textId="72C1F3FE" w:rsidR="00B1686D" w:rsidRPr="00B1686D" w:rsidRDefault="00B1686D" w:rsidP="00B1686D">
            <w:pPr>
              <w:pStyle w:val="Body"/>
            </w:pPr>
            <w:r w:rsidRPr="00B1686D">
              <w:t>=SUM(B8:E8)</w:t>
            </w:r>
          </w:p>
        </w:tc>
        <w:tc>
          <w:tcPr>
            <w:tcW w:w="1366" w:type="dxa"/>
            <w:vAlign w:val="top"/>
          </w:tcPr>
          <w:p w14:paraId="508BEBD8" w14:textId="15BA4BF1" w:rsidR="00B1686D" w:rsidRPr="00B1686D" w:rsidRDefault="00B1686D" w:rsidP="00B1686D">
            <w:pPr>
              <w:pStyle w:val="Body"/>
            </w:pPr>
            <w:r w:rsidRPr="00B1686D">
              <w:t>=F8/$F$11</w:t>
            </w:r>
          </w:p>
        </w:tc>
      </w:tr>
      <w:tr w:rsidR="00B1686D" w14:paraId="5E2A0CB3" w14:textId="77777777" w:rsidTr="00B1686D">
        <w:tc>
          <w:tcPr>
            <w:tcW w:w="1326" w:type="dxa"/>
            <w:shd w:val="clear" w:color="auto" w:fill="auto"/>
            <w:vAlign w:val="top"/>
          </w:tcPr>
          <w:p w14:paraId="112D77FE" w14:textId="47657A5F" w:rsidR="00B1686D" w:rsidRPr="00B1686D" w:rsidRDefault="00B1686D" w:rsidP="00B1686D">
            <w:pPr>
              <w:pStyle w:val="Body"/>
            </w:pPr>
            <w:r w:rsidRPr="00B1686D">
              <w:t>Hatchback</w:t>
            </w:r>
          </w:p>
        </w:tc>
        <w:tc>
          <w:tcPr>
            <w:tcW w:w="1040" w:type="dxa"/>
            <w:shd w:val="clear" w:color="auto" w:fill="auto"/>
            <w:vAlign w:val="top"/>
          </w:tcPr>
          <w:p w14:paraId="6BC26B69" w14:textId="1B146BA6" w:rsidR="00B1686D" w:rsidRPr="00B1686D" w:rsidRDefault="00B1686D" w:rsidP="00B1686D">
            <w:pPr>
              <w:pStyle w:val="Body"/>
              <w:jc w:val="center"/>
            </w:pPr>
            <w:r w:rsidRPr="00B1686D">
              <w:t>11</w:t>
            </w:r>
          </w:p>
        </w:tc>
        <w:tc>
          <w:tcPr>
            <w:tcW w:w="1173" w:type="dxa"/>
            <w:shd w:val="clear" w:color="auto" w:fill="auto"/>
            <w:vAlign w:val="top"/>
          </w:tcPr>
          <w:p w14:paraId="18611348" w14:textId="3B2520BA" w:rsidR="00B1686D" w:rsidRPr="00B1686D" w:rsidRDefault="00B1686D" w:rsidP="00B1686D">
            <w:pPr>
              <w:pStyle w:val="Body"/>
              <w:jc w:val="center"/>
            </w:pPr>
            <w:r w:rsidRPr="00B1686D">
              <w:t>7</w:t>
            </w:r>
          </w:p>
        </w:tc>
        <w:tc>
          <w:tcPr>
            <w:tcW w:w="1134" w:type="dxa"/>
            <w:shd w:val="clear" w:color="auto" w:fill="auto"/>
            <w:vAlign w:val="top"/>
          </w:tcPr>
          <w:p w14:paraId="5F2D79FC" w14:textId="1A655E5B" w:rsidR="00B1686D" w:rsidRPr="00B1686D" w:rsidRDefault="00B1686D" w:rsidP="00B1686D">
            <w:pPr>
              <w:pStyle w:val="Body"/>
              <w:jc w:val="center"/>
            </w:pPr>
            <w:r w:rsidRPr="00B1686D">
              <w:t>12</w:t>
            </w:r>
          </w:p>
        </w:tc>
        <w:tc>
          <w:tcPr>
            <w:tcW w:w="1276" w:type="dxa"/>
            <w:shd w:val="clear" w:color="auto" w:fill="auto"/>
            <w:vAlign w:val="top"/>
          </w:tcPr>
          <w:p w14:paraId="54997863" w14:textId="3DE19A48" w:rsidR="00B1686D" w:rsidRPr="00B1686D" w:rsidRDefault="00B1686D" w:rsidP="00B1686D">
            <w:pPr>
              <w:pStyle w:val="Body"/>
              <w:jc w:val="center"/>
            </w:pPr>
            <w:r w:rsidRPr="00B1686D">
              <w:t>9</w:t>
            </w:r>
          </w:p>
        </w:tc>
        <w:tc>
          <w:tcPr>
            <w:tcW w:w="1701" w:type="dxa"/>
            <w:shd w:val="clear" w:color="auto" w:fill="auto"/>
            <w:vAlign w:val="top"/>
          </w:tcPr>
          <w:p w14:paraId="6EADA7AA" w14:textId="12E8921A" w:rsidR="00B1686D" w:rsidRPr="00B1686D" w:rsidRDefault="00B1686D" w:rsidP="00B1686D">
            <w:pPr>
              <w:pStyle w:val="Body"/>
            </w:pPr>
            <w:r w:rsidRPr="00B1686D">
              <w:t>=SUM(B9:E9)</w:t>
            </w:r>
          </w:p>
        </w:tc>
        <w:tc>
          <w:tcPr>
            <w:tcW w:w="1366" w:type="dxa"/>
            <w:shd w:val="clear" w:color="auto" w:fill="auto"/>
            <w:vAlign w:val="top"/>
          </w:tcPr>
          <w:p w14:paraId="17060CE9" w14:textId="7F39B008" w:rsidR="00B1686D" w:rsidRPr="00B1686D" w:rsidRDefault="00B1686D" w:rsidP="00B1686D">
            <w:pPr>
              <w:pStyle w:val="Body"/>
            </w:pPr>
            <w:r w:rsidRPr="00B1686D">
              <w:t>=F9/$F$11</w:t>
            </w:r>
          </w:p>
        </w:tc>
      </w:tr>
      <w:tr w:rsidR="00B16A3E" w14:paraId="48DCE6FE" w14:textId="77777777" w:rsidTr="00B1686D">
        <w:tc>
          <w:tcPr>
            <w:tcW w:w="1326" w:type="dxa"/>
            <w:shd w:val="clear" w:color="auto" w:fill="auto"/>
            <w:vAlign w:val="top"/>
          </w:tcPr>
          <w:p w14:paraId="226143E7" w14:textId="77777777" w:rsidR="00B16A3E" w:rsidRPr="00B1686D" w:rsidRDefault="00B16A3E" w:rsidP="00B1686D">
            <w:pPr>
              <w:pStyle w:val="Body"/>
            </w:pPr>
          </w:p>
        </w:tc>
        <w:tc>
          <w:tcPr>
            <w:tcW w:w="1040" w:type="dxa"/>
            <w:shd w:val="clear" w:color="auto" w:fill="auto"/>
            <w:vAlign w:val="top"/>
          </w:tcPr>
          <w:p w14:paraId="0876B669" w14:textId="77777777" w:rsidR="00B16A3E" w:rsidRPr="00B1686D" w:rsidRDefault="00B16A3E" w:rsidP="00B1686D">
            <w:pPr>
              <w:pStyle w:val="Body"/>
              <w:jc w:val="center"/>
            </w:pPr>
          </w:p>
        </w:tc>
        <w:tc>
          <w:tcPr>
            <w:tcW w:w="1173" w:type="dxa"/>
            <w:shd w:val="clear" w:color="auto" w:fill="auto"/>
            <w:vAlign w:val="top"/>
          </w:tcPr>
          <w:p w14:paraId="4D40842E" w14:textId="77777777" w:rsidR="00B16A3E" w:rsidRPr="00B1686D" w:rsidRDefault="00B16A3E" w:rsidP="00B1686D">
            <w:pPr>
              <w:pStyle w:val="Body"/>
              <w:jc w:val="center"/>
            </w:pPr>
          </w:p>
        </w:tc>
        <w:tc>
          <w:tcPr>
            <w:tcW w:w="1134" w:type="dxa"/>
            <w:shd w:val="clear" w:color="auto" w:fill="auto"/>
            <w:vAlign w:val="top"/>
          </w:tcPr>
          <w:p w14:paraId="3F1BAEBB" w14:textId="77777777" w:rsidR="00B16A3E" w:rsidRPr="00B1686D" w:rsidRDefault="00B16A3E" w:rsidP="00B1686D">
            <w:pPr>
              <w:pStyle w:val="Body"/>
              <w:jc w:val="center"/>
            </w:pPr>
          </w:p>
        </w:tc>
        <w:tc>
          <w:tcPr>
            <w:tcW w:w="1276" w:type="dxa"/>
            <w:shd w:val="clear" w:color="auto" w:fill="auto"/>
            <w:vAlign w:val="top"/>
          </w:tcPr>
          <w:p w14:paraId="240B037E" w14:textId="77777777" w:rsidR="00B16A3E" w:rsidRPr="00B1686D" w:rsidRDefault="00B16A3E" w:rsidP="00B1686D">
            <w:pPr>
              <w:pStyle w:val="Body"/>
              <w:jc w:val="center"/>
            </w:pPr>
          </w:p>
        </w:tc>
        <w:tc>
          <w:tcPr>
            <w:tcW w:w="1701" w:type="dxa"/>
            <w:shd w:val="clear" w:color="auto" w:fill="auto"/>
            <w:vAlign w:val="top"/>
          </w:tcPr>
          <w:p w14:paraId="5591BE28" w14:textId="77777777" w:rsidR="00B16A3E" w:rsidRPr="00B1686D" w:rsidRDefault="00B16A3E" w:rsidP="00B1686D">
            <w:pPr>
              <w:pStyle w:val="Body"/>
            </w:pPr>
          </w:p>
        </w:tc>
        <w:tc>
          <w:tcPr>
            <w:tcW w:w="1366" w:type="dxa"/>
            <w:shd w:val="clear" w:color="auto" w:fill="auto"/>
            <w:vAlign w:val="top"/>
          </w:tcPr>
          <w:p w14:paraId="5338E603" w14:textId="77777777" w:rsidR="00B16A3E" w:rsidRPr="00B1686D" w:rsidRDefault="00B16A3E" w:rsidP="00B1686D">
            <w:pPr>
              <w:pStyle w:val="Body"/>
            </w:pPr>
          </w:p>
        </w:tc>
      </w:tr>
      <w:tr w:rsidR="00B16A3E" w14:paraId="71FD99F4" w14:textId="77777777" w:rsidTr="00B16A3E">
        <w:tc>
          <w:tcPr>
            <w:tcW w:w="1326" w:type="dxa"/>
            <w:shd w:val="clear" w:color="auto" w:fill="auto"/>
            <w:vAlign w:val="top"/>
          </w:tcPr>
          <w:p w14:paraId="1A32D5C3" w14:textId="77777777" w:rsidR="00B16A3E" w:rsidRPr="00B1686D" w:rsidRDefault="00B16A3E" w:rsidP="00B16A3E">
            <w:pPr>
              <w:pStyle w:val="Body"/>
            </w:pPr>
          </w:p>
        </w:tc>
        <w:tc>
          <w:tcPr>
            <w:tcW w:w="1040" w:type="dxa"/>
            <w:shd w:val="clear" w:color="auto" w:fill="auto"/>
            <w:vAlign w:val="top"/>
          </w:tcPr>
          <w:p w14:paraId="2B3F47D9" w14:textId="77777777" w:rsidR="00B16A3E" w:rsidRPr="00B1686D" w:rsidRDefault="00B16A3E" w:rsidP="00B16A3E">
            <w:pPr>
              <w:pStyle w:val="Body"/>
              <w:jc w:val="center"/>
            </w:pPr>
          </w:p>
        </w:tc>
        <w:tc>
          <w:tcPr>
            <w:tcW w:w="1173" w:type="dxa"/>
            <w:shd w:val="clear" w:color="auto" w:fill="auto"/>
            <w:vAlign w:val="top"/>
          </w:tcPr>
          <w:p w14:paraId="35B4178A" w14:textId="77777777" w:rsidR="00B16A3E" w:rsidRPr="00B1686D" w:rsidRDefault="00B16A3E" w:rsidP="00B16A3E">
            <w:pPr>
              <w:pStyle w:val="Body"/>
              <w:jc w:val="center"/>
            </w:pPr>
          </w:p>
        </w:tc>
        <w:tc>
          <w:tcPr>
            <w:tcW w:w="1134" w:type="dxa"/>
            <w:shd w:val="clear" w:color="auto" w:fill="auto"/>
            <w:vAlign w:val="top"/>
          </w:tcPr>
          <w:p w14:paraId="58F7DC74" w14:textId="77777777" w:rsidR="00B16A3E" w:rsidRPr="00B1686D" w:rsidRDefault="00B16A3E" w:rsidP="00B16A3E">
            <w:pPr>
              <w:pStyle w:val="Body"/>
              <w:jc w:val="center"/>
            </w:pPr>
          </w:p>
        </w:tc>
        <w:tc>
          <w:tcPr>
            <w:tcW w:w="1276" w:type="dxa"/>
            <w:shd w:val="clear" w:color="auto" w:fill="auto"/>
            <w:vAlign w:val="top"/>
          </w:tcPr>
          <w:p w14:paraId="37D12762" w14:textId="2B9A790C" w:rsidR="00B16A3E" w:rsidRPr="00B16A3E" w:rsidRDefault="00B16A3E" w:rsidP="00B16A3E">
            <w:pPr>
              <w:pStyle w:val="Body"/>
              <w:rPr>
                <w:b/>
              </w:rPr>
            </w:pPr>
            <w:r w:rsidRPr="00B16A3E">
              <w:rPr>
                <w:b/>
              </w:rPr>
              <w:t>Grand total</w:t>
            </w:r>
          </w:p>
        </w:tc>
        <w:tc>
          <w:tcPr>
            <w:tcW w:w="1701" w:type="dxa"/>
            <w:shd w:val="clear" w:color="auto" w:fill="D9D9D9" w:themeFill="background1" w:themeFillShade="D9"/>
            <w:vAlign w:val="top"/>
          </w:tcPr>
          <w:p w14:paraId="6DE09AE3" w14:textId="655D69EA" w:rsidR="00B16A3E" w:rsidRPr="00B16A3E" w:rsidRDefault="00B16A3E" w:rsidP="00B16A3E">
            <w:pPr>
              <w:pStyle w:val="Body"/>
              <w:rPr>
                <w:b/>
              </w:rPr>
            </w:pPr>
            <w:r w:rsidRPr="00B16A3E">
              <w:rPr>
                <w:b/>
              </w:rPr>
              <w:t>=</w:t>
            </w:r>
            <w:r>
              <w:rPr>
                <w:b/>
              </w:rPr>
              <w:t xml:space="preserve"> </w:t>
            </w:r>
            <w:r w:rsidRPr="00B16A3E">
              <w:rPr>
                <w:b/>
              </w:rPr>
              <w:t>sum(F5:F9)</w:t>
            </w:r>
          </w:p>
        </w:tc>
        <w:tc>
          <w:tcPr>
            <w:tcW w:w="1366" w:type="dxa"/>
            <w:shd w:val="clear" w:color="auto" w:fill="auto"/>
            <w:vAlign w:val="top"/>
          </w:tcPr>
          <w:p w14:paraId="5CA2F0D2" w14:textId="77777777" w:rsidR="00B16A3E" w:rsidRPr="00B1686D" w:rsidRDefault="00B16A3E" w:rsidP="00B16A3E">
            <w:pPr>
              <w:pStyle w:val="Body"/>
            </w:pPr>
          </w:p>
        </w:tc>
      </w:tr>
    </w:tbl>
    <w:p w14:paraId="18068068" w14:textId="319B6B63" w:rsidR="00B1686D" w:rsidRPr="00B16A3E" w:rsidRDefault="00B16A3E" w:rsidP="00B16A3E">
      <w:pPr>
        <w:pStyle w:val="Body"/>
        <w:spacing w:before="240"/>
        <w:rPr>
          <w:b/>
        </w:rPr>
      </w:pPr>
      <w:r w:rsidRPr="00B16A3E">
        <w:rPr>
          <w:b/>
        </w:rPr>
        <w:t>F11 will be the Absolute Cell Reference</w:t>
      </w:r>
      <w:r>
        <w:rPr>
          <w:b/>
        </w:rPr>
        <w:t xml:space="preserve"> (highlighted cell)</w:t>
      </w:r>
    </w:p>
    <w:p w14:paraId="10A35EA0" w14:textId="77777777" w:rsidR="00DF7186" w:rsidRDefault="00DF7186">
      <w:pPr>
        <w:rPr>
          <w:lang w:eastAsia="en-AU"/>
        </w:rPr>
      </w:pPr>
      <w:r>
        <w:rPr>
          <w:lang w:eastAsia="en-AU"/>
        </w:rPr>
        <w:br w:type="page"/>
      </w:r>
    </w:p>
    <w:p w14:paraId="42FD4969" w14:textId="77777777" w:rsidR="00DF7186" w:rsidRDefault="00DF7186" w:rsidP="00DF7186">
      <w:pPr>
        <w:pStyle w:val="Body"/>
      </w:pPr>
    </w:p>
    <w:p w14:paraId="09F62002" w14:textId="00C43886" w:rsidR="00DF7186" w:rsidRDefault="00DF7186" w:rsidP="00DF7186">
      <w:pPr>
        <w:pStyle w:val="Sectionnumber"/>
      </w:pPr>
      <w:r>
        <w:rPr>
          <w:noProof/>
          <w:lang w:eastAsia="en-AU"/>
        </w:rPr>
        <mc:AlternateContent>
          <mc:Choice Requires="wpg">
            <w:drawing>
              <wp:anchor distT="0" distB="0" distL="114300" distR="114300" simplePos="0" relativeHeight="251785216" behindDoc="1" locked="0" layoutInCell="1" allowOverlap="1" wp14:anchorId="37BDA01C" wp14:editId="00B41829">
                <wp:simplePos x="0" y="0"/>
                <wp:positionH relativeFrom="margin">
                  <wp:posOffset>1741170</wp:posOffset>
                </wp:positionH>
                <wp:positionV relativeFrom="paragraph">
                  <wp:posOffset>1831340</wp:posOffset>
                </wp:positionV>
                <wp:extent cx="3876676" cy="3305175"/>
                <wp:effectExtent l="0" t="0" r="9525" b="9525"/>
                <wp:wrapNone/>
                <wp:docPr id="110578120" name="Group 110578120"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110578121" name="Rectangle 110578121"/>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578122" name="Rectangle 110578122"/>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578123" name="Rectangle 110578123"/>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578124" name="Rectangle 110578124"/>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5DDFE91" id="Group 110578120" o:spid="_x0000_s1026" alt="Section 1&#10;Section name" style="position:absolute;margin-left:137.1pt;margin-top:144.2pt;width:305.25pt;height:260.25pt;z-index:-251531264;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">
                <v:rect id="Rectangle 110578121"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" filled="f" stroked="f"/>
                <v:rect id="Rectangle 110578122"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" filled="f" stroked="f"/>
                <v:rect id="Rectangle 110578123"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" filled="f" stroked="f"/>
                <v:rect id="Rectangle 110578124"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" filled="f" stroked="f"/>
                <w10:wrap anchorx="margin"/>
              </v:group>
            </w:pict>
          </mc:Fallback>
        </mc:AlternateContent>
      </w:r>
      <w:r>
        <w:t>Topic 5</w:t>
      </w:r>
    </w:p>
    <w:p w14:paraId="42369E8E" w14:textId="60C51FBA" w:rsidR="00DF7186" w:rsidRDefault="00DF7186" w:rsidP="001842FB">
      <w:pPr>
        <w:pStyle w:val="Sectionname"/>
      </w:pPr>
      <w:r w:rsidRPr="00DF7186">
        <w:t xml:space="preserve">Finalise and </w:t>
      </w:r>
      <w:r>
        <w:br/>
      </w:r>
      <w:r w:rsidRPr="00DF7186">
        <w:t xml:space="preserve">present </w:t>
      </w:r>
      <w:r>
        <w:br/>
      </w:r>
      <w:r w:rsidRPr="00DF7186">
        <w:t>spreadsheets</w:t>
      </w:r>
    </w:p>
    <w:p w14:paraId="4BAC24E7" w14:textId="446D7F68" w:rsidR="00DF7186" w:rsidRDefault="00DF7186" w:rsidP="00DF7186">
      <w:pPr>
        <w:pStyle w:val="Body"/>
        <w:rPr>
          <w:lang w:eastAsia="en-AU"/>
        </w:rPr>
      </w:pPr>
      <w:r>
        <w:br w:type="page"/>
      </w:r>
    </w:p>
    <w:p w14:paraId="30952801" w14:textId="118D72D1" w:rsidR="00DF7186" w:rsidRDefault="00DF7186" w:rsidP="00DF7186">
      <w:pPr>
        <w:pStyle w:val="Heading1"/>
      </w:pPr>
      <w:bookmarkStart w:id="93" w:name="_Toc10032514"/>
      <w:r>
        <w:lastRenderedPageBreak/>
        <w:t xml:space="preserve">Topic 5: </w:t>
      </w:r>
      <w:r w:rsidRPr="00DF7186">
        <w:t>Finalise and present spreadsheets</w:t>
      </w:r>
      <w:bookmarkEnd w:id="93"/>
    </w:p>
    <w:p w14:paraId="7669C03C" w14:textId="02535895" w:rsidR="00DF7186" w:rsidRDefault="00796B3A" w:rsidP="00B16A3E">
      <w:pPr>
        <w:pStyle w:val="Heading2"/>
      </w:pPr>
      <w:bookmarkStart w:id="94" w:name="_Toc10032515"/>
      <w:r>
        <w:t>S</w:t>
      </w:r>
      <w:r w:rsidR="00B16A3E">
        <w:t>tyle guides</w:t>
      </w:r>
      <w:bookmarkEnd w:id="94"/>
    </w:p>
    <w:p w14:paraId="7D7DE619" w14:textId="2C674286" w:rsidR="00DF7186" w:rsidRDefault="00DF7186" w:rsidP="00DF7186">
      <w:pPr>
        <w:rPr>
          <w:lang w:eastAsia="en-AU"/>
        </w:rPr>
      </w:pPr>
      <w:r>
        <w:rPr>
          <w:lang w:eastAsia="en-AU"/>
        </w:rPr>
        <w:t>A style guide is a set of editing and formatting standards for use by staff in a specified orga</w:t>
      </w:r>
      <w:r w:rsidR="00B16A3E">
        <w:rPr>
          <w:lang w:eastAsia="en-AU"/>
        </w:rPr>
        <w:t>nisation.</w:t>
      </w:r>
    </w:p>
    <w:p w14:paraId="7E9C78F4" w14:textId="383BBA3B" w:rsidR="00DF7186" w:rsidRDefault="00DF7186" w:rsidP="00DF7186">
      <w:pPr>
        <w:rPr>
          <w:lang w:eastAsia="en-AU"/>
        </w:rPr>
      </w:pPr>
      <w:r>
        <w:rPr>
          <w:lang w:eastAsia="en-AU"/>
        </w:rPr>
        <w:t>Style guides help individuals and departments to prepare company documents consistent with the Company’s corporate style. The Style Guide explains the style to be applied to company documents together with information on typography, and advice for w</w:t>
      </w:r>
      <w:r w:rsidR="00B16A3E">
        <w:rPr>
          <w:lang w:eastAsia="en-AU"/>
        </w:rPr>
        <w:t>riting and producing documents.</w:t>
      </w:r>
      <w:r>
        <w:rPr>
          <w:lang w:eastAsia="en-AU"/>
        </w:rPr>
        <w:t xml:space="preserve"> If you are using plan2go as your virtual organisation, you will use their style guide to complete your assessments. Find it here: </w:t>
      </w:r>
      <w:hyperlink r:id="rId54" w:history="1">
        <w:r w:rsidRPr="00B16A3E">
          <w:rPr>
            <w:rStyle w:val="Hyperlink"/>
            <w:lang w:eastAsia="en-AU"/>
          </w:rPr>
          <w:t>Plan2go style guide</w:t>
        </w:r>
      </w:hyperlink>
      <w:r w:rsidR="00B16A3E">
        <w:rPr>
          <w:lang w:eastAsia="en-AU"/>
        </w:rPr>
        <w:t>.</w:t>
      </w:r>
    </w:p>
    <w:p w14:paraId="7574C687" w14:textId="5058F400" w:rsidR="00DF7186" w:rsidRDefault="00162353" w:rsidP="00B16A3E">
      <w:pPr>
        <w:pStyle w:val="Heading3"/>
      </w:pPr>
      <w:bookmarkStart w:id="95" w:name="_Toc10032516"/>
      <w:r>
        <w:t>Using a</w:t>
      </w:r>
      <w:r w:rsidR="00796B3A">
        <w:t xml:space="preserve"> style guide</w:t>
      </w:r>
      <w:bookmarkEnd w:id="95"/>
      <w:r w:rsidR="00796B3A">
        <w:t xml:space="preserve"> </w:t>
      </w:r>
    </w:p>
    <w:p w14:paraId="0D7D6B00" w14:textId="3FF36241" w:rsidR="00DF7186" w:rsidRDefault="00DF7186" w:rsidP="00DF7186">
      <w:pPr>
        <w:rPr>
          <w:lang w:eastAsia="en-AU"/>
        </w:rPr>
      </w:pPr>
      <w:r>
        <w:rPr>
          <w:lang w:eastAsia="en-AU"/>
        </w:rPr>
        <w:t xml:space="preserve">Your spreadsheet needs to meet the requirements of </w:t>
      </w:r>
      <w:r w:rsidRPr="00796B3A">
        <w:rPr>
          <w:i/>
          <w:lang w:eastAsia="en-AU"/>
        </w:rPr>
        <w:t>Spreadsheet Solutions</w:t>
      </w:r>
      <w:r>
        <w:rPr>
          <w:lang w:eastAsia="en-AU"/>
        </w:rPr>
        <w:t xml:space="preserve"> and display a professional and consist</w:t>
      </w:r>
      <w:r w:rsidR="00B16A3E">
        <w:rPr>
          <w:lang w:eastAsia="en-AU"/>
        </w:rPr>
        <w:t>ent approach for all documents.</w:t>
      </w:r>
    </w:p>
    <w:p w14:paraId="1F7E910E" w14:textId="2C28FCCB" w:rsidR="00DF7186" w:rsidRDefault="00DF7186" w:rsidP="00DF7186">
      <w:pPr>
        <w:rPr>
          <w:lang w:eastAsia="en-AU"/>
        </w:rPr>
      </w:pPr>
      <w:r>
        <w:rPr>
          <w:lang w:eastAsia="en-AU"/>
        </w:rPr>
        <w:t>The information needs to be presented in a clear, easy</w:t>
      </w:r>
      <w:r w:rsidR="00B16A3E">
        <w:rPr>
          <w:lang w:eastAsia="en-AU"/>
        </w:rPr>
        <w:t xml:space="preserve"> to read and understand format.</w:t>
      </w:r>
    </w:p>
    <w:p w14:paraId="558F8673" w14:textId="19A7E8AD" w:rsidR="00DF7186" w:rsidRDefault="00DF7186" w:rsidP="00DF7186">
      <w:pPr>
        <w:rPr>
          <w:lang w:eastAsia="en-AU"/>
        </w:rPr>
      </w:pPr>
      <w:r>
        <w:rPr>
          <w:lang w:eastAsia="en-AU"/>
        </w:rPr>
        <w:t xml:space="preserve">All spreadsheets produced at </w:t>
      </w:r>
      <w:r w:rsidRPr="00796B3A">
        <w:rPr>
          <w:i/>
          <w:lang w:eastAsia="en-AU"/>
        </w:rPr>
        <w:t>Spreadsheet Solutions</w:t>
      </w:r>
      <w:r>
        <w:rPr>
          <w:lang w:eastAsia="en-AU"/>
        </w:rPr>
        <w:t xml:space="preserve"> must follow a professional design and appearance to meet the</w:t>
      </w:r>
      <w:r w:rsidR="00B16A3E">
        <w:rPr>
          <w:lang w:eastAsia="en-AU"/>
        </w:rPr>
        <w:t xml:space="preserve"> requirements of the business.</w:t>
      </w:r>
    </w:p>
    <w:p w14:paraId="7E25C4BD" w14:textId="66D206E4" w:rsidR="00DF7186" w:rsidRDefault="00162353" w:rsidP="00B16A3E">
      <w:pPr>
        <w:pStyle w:val="Heading4"/>
      </w:pPr>
      <w:r>
        <w:t>Using</w:t>
      </w:r>
      <w:r w:rsidR="00B16A3E">
        <w:t xml:space="preserve"> templates</w:t>
      </w:r>
    </w:p>
    <w:p w14:paraId="09F97422" w14:textId="41016AFD" w:rsidR="00DF7186" w:rsidRDefault="00DF7186" w:rsidP="00DF7186">
      <w:pPr>
        <w:rPr>
          <w:lang w:eastAsia="en-AU"/>
        </w:rPr>
      </w:pPr>
      <w:r>
        <w:rPr>
          <w:lang w:eastAsia="en-AU"/>
        </w:rPr>
        <w:t xml:space="preserve">In the </w:t>
      </w:r>
      <w:r w:rsidRPr="00796B3A">
        <w:rPr>
          <w:i/>
          <w:lang w:eastAsia="en-AU"/>
        </w:rPr>
        <w:t>Spreadsheet Solutions</w:t>
      </w:r>
      <w:r>
        <w:rPr>
          <w:lang w:eastAsia="en-AU"/>
        </w:rPr>
        <w:t xml:space="preserve"> Intranet under Documentation, you will find templates that meet the requirements set out in this style guide. </w:t>
      </w:r>
    </w:p>
    <w:p w14:paraId="41E8FE5D" w14:textId="668440A0" w:rsidR="00DF7186" w:rsidRDefault="00DF7186" w:rsidP="00DF7186">
      <w:pPr>
        <w:rPr>
          <w:lang w:eastAsia="en-AU"/>
        </w:rPr>
      </w:pPr>
      <w:r>
        <w:rPr>
          <w:lang w:eastAsia="en-AU"/>
        </w:rPr>
        <w:t xml:space="preserve">These include: </w:t>
      </w:r>
    </w:p>
    <w:p w14:paraId="2273109A" w14:textId="52F5A611" w:rsidR="00DF7186" w:rsidRDefault="004A3350" w:rsidP="00B16A3E">
      <w:pPr>
        <w:pStyle w:val="BulletListLevel1"/>
        <w:rPr>
          <w:lang w:eastAsia="en-AU"/>
        </w:rPr>
      </w:pPr>
      <w:r>
        <w:rPr>
          <w:lang w:eastAsia="en-AU"/>
        </w:rPr>
        <w:t>Balance sheet template.</w:t>
      </w:r>
    </w:p>
    <w:p w14:paraId="33509D1E" w14:textId="74E952AF" w:rsidR="00DF7186" w:rsidRDefault="004A3350" w:rsidP="00B16A3E">
      <w:pPr>
        <w:pStyle w:val="BulletListLevel1"/>
        <w:rPr>
          <w:lang w:eastAsia="en-AU"/>
        </w:rPr>
      </w:pPr>
      <w:r>
        <w:rPr>
          <w:lang w:eastAsia="en-AU"/>
        </w:rPr>
        <w:t>Expenses claim form.</w:t>
      </w:r>
    </w:p>
    <w:p w14:paraId="36A85214" w14:textId="2C1F1BC7" w:rsidR="00DF7186" w:rsidRDefault="004A3350" w:rsidP="00B16A3E">
      <w:pPr>
        <w:pStyle w:val="BulletListLevel1"/>
        <w:rPr>
          <w:lang w:eastAsia="en-AU"/>
        </w:rPr>
      </w:pPr>
      <w:r>
        <w:rPr>
          <w:lang w:eastAsia="en-AU"/>
        </w:rPr>
        <w:t>General Information Spreadsheet.</w:t>
      </w:r>
    </w:p>
    <w:p w14:paraId="25B8601F" w14:textId="4EEC07B5" w:rsidR="00DF7186" w:rsidRDefault="00DF7186" w:rsidP="00B16A3E">
      <w:pPr>
        <w:pStyle w:val="BulletListLevel1"/>
        <w:rPr>
          <w:lang w:eastAsia="en-AU"/>
        </w:rPr>
      </w:pPr>
      <w:r>
        <w:rPr>
          <w:lang w:eastAsia="en-AU"/>
        </w:rPr>
        <w:t>Profit and Loss Statement Template</w:t>
      </w:r>
      <w:r w:rsidR="004A3350">
        <w:rPr>
          <w:lang w:eastAsia="en-AU"/>
        </w:rPr>
        <w:t>.</w:t>
      </w:r>
    </w:p>
    <w:p w14:paraId="2D4C51EA" w14:textId="2E3071D0" w:rsidR="00DF7186" w:rsidRDefault="00DF7186" w:rsidP="00DF7186">
      <w:pPr>
        <w:rPr>
          <w:lang w:eastAsia="en-AU"/>
        </w:rPr>
      </w:pPr>
      <w:r>
        <w:rPr>
          <w:lang w:eastAsia="en-AU"/>
        </w:rPr>
        <w:t>To use any of these spreadsheets you will need to download the template a</w:t>
      </w:r>
      <w:r w:rsidR="00B16A3E">
        <w:rPr>
          <w:lang w:eastAsia="en-AU"/>
        </w:rPr>
        <w:t>nd save it to your computer.</w:t>
      </w:r>
    </w:p>
    <w:p w14:paraId="63EF50E0" w14:textId="77777777" w:rsidR="00DF7186" w:rsidRDefault="00DF7186" w:rsidP="00DF7186">
      <w:pPr>
        <w:rPr>
          <w:lang w:eastAsia="en-AU"/>
        </w:rPr>
      </w:pPr>
      <w:r>
        <w:rPr>
          <w:lang w:eastAsia="en-AU"/>
        </w:rPr>
        <w:t>You must</w:t>
      </w:r>
      <w:r w:rsidRPr="004A3350">
        <w:rPr>
          <w:b/>
          <w:lang w:eastAsia="en-AU"/>
        </w:rPr>
        <w:t xml:space="preserve"> not</w:t>
      </w:r>
      <w:r>
        <w:rPr>
          <w:lang w:eastAsia="en-AU"/>
        </w:rPr>
        <w:t xml:space="preserve"> add or delete sections, rows or columns of any of the template spreadsheets unless you have approval from your manager.</w:t>
      </w:r>
    </w:p>
    <w:p w14:paraId="5C53C803" w14:textId="77777777" w:rsidR="00B16A3E" w:rsidRDefault="00B16A3E">
      <w:pPr>
        <w:rPr>
          <w:rFonts w:eastAsia="Times New Roman" w:cstheme="minorHAnsi"/>
          <w:b/>
          <w:noProof/>
          <w:color w:val="58585B"/>
          <w:kern w:val="22"/>
          <w:sz w:val="28"/>
          <w:szCs w:val="28"/>
          <w:lang w:eastAsia="en-AU"/>
        </w:rPr>
      </w:pPr>
      <w:r>
        <w:br w:type="page"/>
      </w:r>
    </w:p>
    <w:p w14:paraId="6EFE9D87" w14:textId="3995267B" w:rsidR="00DF7186" w:rsidRDefault="00162353" w:rsidP="00162353">
      <w:pPr>
        <w:pStyle w:val="Heading5"/>
      </w:pPr>
      <w:r>
        <w:lastRenderedPageBreak/>
        <w:t>When you don’t have templates</w:t>
      </w:r>
    </w:p>
    <w:p w14:paraId="38EE436C" w14:textId="5084EB3B" w:rsidR="00DF7186" w:rsidRDefault="00DF7186" w:rsidP="00DF7186">
      <w:pPr>
        <w:rPr>
          <w:lang w:eastAsia="en-AU"/>
        </w:rPr>
      </w:pPr>
      <w:r>
        <w:rPr>
          <w:lang w:eastAsia="en-AU"/>
        </w:rPr>
        <w:t xml:space="preserve">When formulating spreadsheets </w:t>
      </w:r>
      <w:r w:rsidR="00796B3A">
        <w:rPr>
          <w:lang w:eastAsia="en-AU"/>
        </w:rPr>
        <w:t>that</w:t>
      </w:r>
      <w:r>
        <w:rPr>
          <w:lang w:eastAsia="en-AU"/>
        </w:rPr>
        <w:t xml:space="preserve"> don’t have templates already created</w:t>
      </w:r>
      <w:r w:rsidR="004A3350">
        <w:rPr>
          <w:lang w:eastAsia="en-AU"/>
        </w:rPr>
        <w:t>—</w:t>
      </w:r>
      <w:r w:rsidR="00796B3A">
        <w:rPr>
          <w:lang w:eastAsia="en-AU"/>
        </w:rPr>
        <w:t>you need to follow</w:t>
      </w:r>
      <w:r>
        <w:rPr>
          <w:lang w:eastAsia="en-AU"/>
        </w:rPr>
        <w:t xml:space="preserve"> </w:t>
      </w:r>
      <w:r w:rsidR="00796B3A">
        <w:rPr>
          <w:lang w:eastAsia="en-AU"/>
        </w:rPr>
        <w:t>these guidelines</w:t>
      </w:r>
      <w:r>
        <w:rPr>
          <w:lang w:eastAsia="en-AU"/>
        </w:rPr>
        <w:t xml:space="preserve"> to ensure consi</w:t>
      </w:r>
      <w:r w:rsidR="00796B3A">
        <w:rPr>
          <w:lang w:eastAsia="en-AU"/>
        </w:rPr>
        <w:t>stency across the organisation:</w:t>
      </w:r>
    </w:p>
    <w:p w14:paraId="279D57FC" w14:textId="0A724460" w:rsidR="00DF7186" w:rsidRDefault="00DF7186" w:rsidP="00B16A3E">
      <w:pPr>
        <w:pStyle w:val="BulletListLevel1"/>
        <w:rPr>
          <w:lang w:eastAsia="en-AU"/>
        </w:rPr>
      </w:pPr>
      <w:r>
        <w:rPr>
          <w:lang w:eastAsia="en-AU"/>
        </w:rPr>
        <w:t>Font for all</w:t>
      </w:r>
      <w:r w:rsidR="00B16A3E">
        <w:rPr>
          <w:lang w:eastAsia="en-AU"/>
        </w:rPr>
        <w:t xml:space="preserve"> text and data is to be Calibri</w:t>
      </w:r>
      <w:r w:rsidR="004A3350">
        <w:rPr>
          <w:lang w:eastAsia="en-AU"/>
        </w:rPr>
        <w:t>.</w:t>
      </w:r>
    </w:p>
    <w:p w14:paraId="5A45188A" w14:textId="48BABACC" w:rsidR="00DF7186" w:rsidRDefault="00DF7186" w:rsidP="00B16A3E">
      <w:pPr>
        <w:pStyle w:val="BulletListLevel1"/>
        <w:rPr>
          <w:lang w:eastAsia="en-AU"/>
        </w:rPr>
      </w:pPr>
      <w:r>
        <w:rPr>
          <w:lang w:eastAsia="en-AU"/>
        </w:rPr>
        <w:t>Font size for nor</w:t>
      </w:r>
      <w:r w:rsidR="00B16A3E">
        <w:rPr>
          <w:lang w:eastAsia="en-AU"/>
        </w:rPr>
        <w:t>mal text and data is to be 11pt</w:t>
      </w:r>
      <w:r w:rsidR="004A3350">
        <w:rPr>
          <w:lang w:eastAsia="en-AU"/>
        </w:rPr>
        <w:t>.</w:t>
      </w:r>
    </w:p>
    <w:p w14:paraId="27CB569A" w14:textId="1533BEE6" w:rsidR="00DF7186" w:rsidRDefault="00DF7186" w:rsidP="00B16A3E">
      <w:pPr>
        <w:pStyle w:val="BulletListLevel1"/>
        <w:rPr>
          <w:lang w:eastAsia="en-AU"/>
        </w:rPr>
      </w:pPr>
      <w:r>
        <w:rPr>
          <w:lang w:eastAsia="en-AU"/>
        </w:rPr>
        <w:t>Font size for column headings is to be 11pt bold</w:t>
      </w:r>
      <w:r w:rsidR="004A3350">
        <w:rPr>
          <w:lang w:eastAsia="en-AU"/>
        </w:rPr>
        <w:t>.</w:t>
      </w:r>
    </w:p>
    <w:p w14:paraId="3EC61E13" w14:textId="7CA934B0" w:rsidR="00DF7186" w:rsidRDefault="00DF7186" w:rsidP="00B16A3E">
      <w:pPr>
        <w:pStyle w:val="BulletListLevel1"/>
        <w:rPr>
          <w:lang w:eastAsia="en-AU"/>
        </w:rPr>
      </w:pPr>
      <w:r>
        <w:rPr>
          <w:lang w:eastAsia="en-AU"/>
        </w:rPr>
        <w:t>Font size for the main spreadsheet heading is to b</w:t>
      </w:r>
      <w:r w:rsidR="00B16A3E">
        <w:rPr>
          <w:lang w:eastAsia="en-AU"/>
        </w:rPr>
        <w:t>e 18pt bold, merged and centred</w:t>
      </w:r>
      <w:r w:rsidR="004A3350">
        <w:rPr>
          <w:lang w:eastAsia="en-AU"/>
        </w:rPr>
        <w:t>.</w:t>
      </w:r>
    </w:p>
    <w:p w14:paraId="517C875B" w14:textId="77777777" w:rsidR="00DF7186" w:rsidRDefault="00DF7186" w:rsidP="00B16A3E">
      <w:pPr>
        <w:pStyle w:val="Heading4"/>
      </w:pPr>
      <w:r>
        <w:t>Headers and Footers</w:t>
      </w:r>
    </w:p>
    <w:p w14:paraId="3161A0B3" w14:textId="41001250" w:rsidR="00DF7186" w:rsidRPr="00162353" w:rsidRDefault="00B16A3E" w:rsidP="00162353">
      <w:pPr>
        <w:pStyle w:val="Body"/>
        <w:rPr>
          <w:rStyle w:val="Strong"/>
          <w:sz w:val="24"/>
        </w:rPr>
      </w:pPr>
      <w:r w:rsidRPr="00162353">
        <w:rPr>
          <w:rStyle w:val="Strong"/>
          <w:sz w:val="24"/>
        </w:rPr>
        <w:t xml:space="preserve">Headers </w:t>
      </w:r>
      <w:r w:rsidRPr="00162353">
        <w:rPr>
          <w:rStyle w:val="Strong"/>
          <w:b w:val="0"/>
          <w:sz w:val="24"/>
        </w:rPr>
        <w:t>to include:</w:t>
      </w:r>
    </w:p>
    <w:p w14:paraId="095EC96C" w14:textId="78FD367B" w:rsidR="00DF7186" w:rsidRDefault="004A3350" w:rsidP="00B16A3E">
      <w:pPr>
        <w:pStyle w:val="BulletListLevel1"/>
        <w:rPr>
          <w:lang w:eastAsia="en-AU"/>
        </w:rPr>
      </w:pPr>
      <w:r>
        <w:rPr>
          <w:lang w:eastAsia="en-AU"/>
        </w:rPr>
        <w:t>Filename using automatic codes.</w:t>
      </w:r>
    </w:p>
    <w:p w14:paraId="1461F846" w14:textId="4BB52E31" w:rsidR="00DF7186" w:rsidRPr="00162353" w:rsidRDefault="004A3350" w:rsidP="00162353">
      <w:pPr>
        <w:pStyle w:val="Body"/>
        <w:rPr>
          <w:b/>
        </w:rPr>
      </w:pPr>
      <w:r w:rsidRPr="00162353">
        <w:rPr>
          <w:b/>
        </w:rPr>
        <w:t xml:space="preserve">Footers </w:t>
      </w:r>
      <w:r w:rsidRPr="00162353">
        <w:t>to include:</w:t>
      </w:r>
    </w:p>
    <w:p w14:paraId="0D7E4636" w14:textId="20828ECE" w:rsidR="00DF7186" w:rsidRDefault="004A3350" w:rsidP="00B16A3E">
      <w:pPr>
        <w:pStyle w:val="BulletListLevel1"/>
        <w:rPr>
          <w:lang w:eastAsia="en-AU"/>
        </w:rPr>
      </w:pPr>
      <w:r>
        <w:rPr>
          <w:lang w:eastAsia="en-AU"/>
        </w:rPr>
        <w:t>Author on left hand side.</w:t>
      </w:r>
    </w:p>
    <w:p w14:paraId="4058429C" w14:textId="0597D073" w:rsidR="00DF7186" w:rsidRDefault="004A3350" w:rsidP="00B16A3E">
      <w:pPr>
        <w:pStyle w:val="BulletListLevel1"/>
        <w:rPr>
          <w:lang w:eastAsia="en-AU"/>
        </w:rPr>
      </w:pPr>
      <w:r>
        <w:rPr>
          <w:lang w:eastAsia="en-AU"/>
        </w:rPr>
        <w:t>D</w:t>
      </w:r>
      <w:r w:rsidR="00DF7186">
        <w:rPr>
          <w:lang w:eastAsia="en-AU"/>
        </w:rPr>
        <w:t>ate using au</w:t>
      </w:r>
      <w:r>
        <w:rPr>
          <w:lang w:eastAsia="en-AU"/>
        </w:rPr>
        <w:t>tomatic code on right hand side.</w:t>
      </w:r>
    </w:p>
    <w:p w14:paraId="15002EF8" w14:textId="6F27D01E" w:rsidR="00DF7186" w:rsidRDefault="00B16A3E" w:rsidP="00B16A3E">
      <w:pPr>
        <w:pStyle w:val="Heading4"/>
      </w:pPr>
      <w:r>
        <w:t>Printing</w:t>
      </w:r>
    </w:p>
    <w:p w14:paraId="4316A0D5" w14:textId="0FC77737" w:rsidR="00DF7186" w:rsidRDefault="00162353" w:rsidP="00B16A3E">
      <w:pPr>
        <w:pStyle w:val="BulletListLevel1"/>
        <w:rPr>
          <w:lang w:eastAsia="en-AU"/>
        </w:rPr>
      </w:pPr>
      <w:r>
        <w:rPr>
          <w:lang w:eastAsia="en-AU"/>
        </w:rPr>
        <w:t xml:space="preserve">Use </w:t>
      </w:r>
      <w:r w:rsidR="00DF7186">
        <w:rPr>
          <w:lang w:eastAsia="en-AU"/>
        </w:rPr>
        <w:t>A4, Portrait or Landscape depen</w:t>
      </w:r>
      <w:r w:rsidR="004A3350">
        <w:rPr>
          <w:lang w:eastAsia="en-AU"/>
        </w:rPr>
        <w:t>dent on size of the worksheet.</w:t>
      </w:r>
    </w:p>
    <w:p w14:paraId="5624E2D2" w14:textId="5DA835E4" w:rsidR="00DF7186" w:rsidRDefault="00162353" w:rsidP="00B16A3E">
      <w:pPr>
        <w:pStyle w:val="BulletListLevel1"/>
        <w:rPr>
          <w:lang w:eastAsia="en-AU"/>
        </w:rPr>
      </w:pPr>
      <w:r>
        <w:rPr>
          <w:lang w:eastAsia="en-AU"/>
        </w:rPr>
        <w:t xml:space="preserve">Centre </w:t>
      </w:r>
      <w:r w:rsidR="00DF7186">
        <w:rPr>
          <w:lang w:eastAsia="en-AU"/>
        </w:rPr>
        <w:t>Worksheet horizonta</w:t>
      </w:r>
      <w:r w:rsidR="004A3350">
        <w:rPr>
          <w:lang w:eastAsia="en-AU"/>
        </w:rPr>
        <w:t>lly and vertically on the page.</w:t>
      </w:r>
    </w:p>
    <w:p w14:paraId="601E6B27" w14:textId="110C0A43" w:rsidR="00DF7186" w:rsidRDefault="00DF7186" w:rsidP="00B16A3E">
      <w:pPr>
        <w:pStyle w:val="BulletListLevel1"/>
        <w:rPr>
          <w:lang w:eastAsia="en-AU"/>
        </w:rPr>
      </w:pPr>
      <w:r>
        <w:rPr>
          <w:lang w:eastAsia="en-AU"/>
        </w:rPr>
        <w:t>All data must fi</w:t>
      </w:r>
      <w:r w:rsidR="004A3350">
        <w:rPr>
          <w:lang w:eastAsia="en-AU"/>
        </w:rPr>
        <w:t>t be scaled to fit on one page.</w:t>
      </w:r>
    </w:p>
    <w:p w14:paraId="0A01A158" w14:textId="44F3C056" w:rsidR="00DF7186" w:rsidRDefault="00DF7186" w:rsidP="00B16A3E">
      <w:pPr>
        <w:pStyle w:val="BulletListLevel1"/>
        <w:rPr>
          <w:lang w:eastAsia="en-AU"/>
        </w:rPr>
      </w:pPr>
      <w:r>
        <w:rPr>
          <w:lang w:eastAsia="en-AU"/>
        </w:rPr>
        <w:t>Prin</w:t>
      </w:r>
      <w:r w:rsidR="00162353">
        <w:rPr>
          <w:lang w:eastAsia="en-AU"/>
        </w:rPr>
        <w:t>t g</w:t>
      </w:r>
      <w:r w:rsidR="004A3350">
        <w:rPr>
          <w:lang w:eastAsia="en-AU"/>
        </w:rPr>
        <w:t>ridlines for all worksheets.</w:t>
      </w:r>
    </w:p>
    <w:p w14:paraId="7B976F34" w14:textId="0E056397" w:rsidR="00DF7186" w:rsidRDefault="00DF7186" w:rsidP="00B16A3E">
      <w:pPr>
        <w:pStyle w:val="Heading4"/>
      </w:pPr>
      <w:r>
        <w:t>Numbe</w:t>
      </w:r>
      <w:r w:rsidR="00B16A3E">
        <w:t>r formats</w:t>
      </w:r>
    </w:p>
    <w:p w14:paraId="7B920D9B" w14:textId="71AE310C" w:rsidR="00DF7186" w:rsidRDefault="00DF7186" w:rsidP="00B16A3E">
      <w:pPr>
        <w:pStyle w:val="BulletListLevel1"/>
        <w:rPr>
          <w:lang w:eastAsia="en-AU"/>
        </w:rPr>
      </w:pPr>
      <w:r>
        <w:rPr>
          <w:lang w:eastAsia="en-AU"/>
        </w:rPr>
        <w:t>All dollar figures must have dollar sign, unless the symbol ‘$’ is displayed in t</w:t>
      </w:r>
      <w:r w:rsidR="004A3350">
        <w:rPr>
          <w:lang w:eastAsia="en-AU"/>
        </w:rPr>
        <w:t>he corresponding column header.</w:t>
      </w:r>
    </w:p>
    <w:p w14:paraId="2D20ECEB" w14:textId="53BD7257" w:rsidR="00DF7186" w:rsidRDefault="00DF7186" w:rsidP="00B16A3E">
      <w:pPr>
        <w:pStyle w:val="BulletListLevel1"/>
        <w:rPr>
          <w:lang w:eastAsia="en-AU"/>
        </w:rPr>
      </w:pPr>
      <w:r>
        <w:rPr>
          <w:lang w:eastAsia="en-AU"/>
        </w:rPr>
        <w:t>Totals and important result figures to be high</w:t>
      </w:r>
      <w:r w:rsidR="004A3350">
        <w:rPr>
          <w:lang w:eastAsia="en-AU"/>
        </w:rPr>
        <w:t>lighted using shading and bold.</w:t>
      </w:r>
    </w:p>
    <w:p w14:paraId="632DC5B7" w14:textId="7D911E85" w:rsidR="00DF7186" w:rsidRDefault="004A3350" w:rsidP="00B16A3E">
      <w:pPr>
        <w:pStyle w:val="BulletListLevel1"/>
        <w:rPr>
          <w:lang w:eastAsia="en-AU"/>
        </w:rPr>
      </w:pPr>
      <w:r>
        <w:rPr>
          <w:lang w:eastAsia="en-AU"/>
        </w:rPr>
        <w:t>Design points.</w:t>
      </w:r>
    </w:p>
    <w:p w14:paraId="6E06EF38" w14:textId="44819E90" w:rsidR="00DF7186" w:rsidRDefault="00DF7186" w:rsidP="00B16A3E">
      <w:pPr>
        <w:pStyle w:val="BulletListLevel1"/>
        <w:rPr>
          <w:lang w:eastAsia="en-AU"/>
        </w:rPr>
      </w:pPr>
      <w:r>
        <w:rPr>
          <w:lang w:eastAsia="en-AU"/>
        </w:rPr>
        <w:t xml:space="preserve">Resize column </w:t>
      </w:r>
      <w:r w:rsidR="004A3350">
        <w:rPr>
          <w:lang w:eastAsia="en-AU"/>
        </w:rPr>
        <w:t>widths to fit all text and data.</w:t>
      </w:r>
    </w:p>
    <w:p w14:paraId="074036BF" w14:textId="77777777" w:rsidR="00617DEC" w:rsidRDefault="00617DEC" w:rsidP="00617DEC">
      <w:pPr>
        <w:pStyle w:val="Body"/>
        <w:rPr>
          <w:noProof/>
          <w:lang w:eastAsia="en-AU"/>
        </w:rPr>
      </w:pPr>
      <w:r>
        <w:br w:type="page"/>
      </w:r>
    </w:p>
    <w:p w14:paraId="1B142D35" w14:textId="0DAB7F52" w:rsidR="00DF7186" w:rsidRDefault="004A3350" w:rsidP="004A3350">
      <w:pPr>
        <w:pStyle w:val="Heading4"/>
      </w:pPr>
      <w:r>
        <w:lastRenderedPageBreak/>
        <w:t>Format and review</w:t>
      </w:r>
    </w:p>
    <w:p w14:paraId="70171973" w14:textId="0E1C6B36" w:rsidR="00DF7186" w:rsidRDefault="00DF7186" w:rsidP="00B16A3E">
      <w:pPr>
        <w:pStyle w:val="BulletListLevel1"/>
        <w:rPr>
          <w:lang w:eastAsia="en-AU"/>
        </w:rPr>
      </w:pPr>
      <w:r>
        <w:rPr>
          <w:lang w:eastAsia="en-AU"/>
        </w:rPr>
        <w:t xml:space="preserve">Complete a full spell check on the finished document </w:t>
      </w:r>
      <w:r w:rsidR="004A3350">
        <w:rPr>
          <w:lang w:eastAsia="en-AU"/>
        </w:rPr>
        <w:t>and correct any spelling errors.</w:t>
      </w:r>
    </w:p>
    <w:p w14:paraId="413850C1" w14:textId="752E9E16" w:rsidR="00DF7186" w:rsidRDefault="00DF7186" w:rsidP="004A3350">
      <w:pPr>
        <w:pStyle w:val="BulletListLevel1"/>
        <w:rPr>
          <w:lang w:eastAsia="en-AU"/>
        </w:rPr>
      </w:pPr>
      <w:r>
        <w:rPr>
          <w:lang w:eastAsia="en-AU"/>
        </w:rPr>
        <w:t>Check all formulas using the “Show Formula” function</w:t>
      </w:r>
      <w:r w:rsidR="004A3350">
        <w:rPr>
          <w:lang w:eastAsia="en-AU"/>
        </w:rPr>
        <w:t xml:space="preserve"> and correct errors as required.</w:t>
      </w:r>
    </w:p>
    <w:p w14:paraId="1486F7E6" w14:textId="4E7EE562" w:rsidR="00DF7186" w:rsidRDefault="00DF7186" w:rsidP="004A3350">
      <w:pPr>
        <w:pStyle w:val="BulletListLevel1"/>
        <w:rPr>
          <w:lang w:eastAsia="en-AU"/>
        </w:rPr>
      </w:pPr>
      <w:r>
        <w:rPr>
          <w:lang w:eastAsia="en-AU"/>
        </w:rPr>
        <w:t>Complete a “Print Preview” on the finished d</w:t>
      </w:r>
      <w:r w:rsidR="00B16A3E">
        <w:rPr>
          <w:lang w:eastAsia="en-AU"/>
        </w:rPr>
        <w:t>ocument as a final check</w:t>
      </w:r>
      <w:r w:rsidR="004A3350">
        <w:rPr>
          <w:lang w:eastAsia="en-AU"/>
        </w:rPr>
        <w:t>.</w:t>
      </w:r>
    </w:p>
    <w:p w14:paraId="299297DF" w14:textId="1A2CC38D" w:rsidR="00DF7186" w:rsidRDefault="00DF7186" w:rsidP="00617DEC">
      <w:pPr>
        <w:spacing w:after="360"/>
        <w:rPr>
          <w:lang w:eastAsia="en-AU"/>
        </w:rPr>
      </w:pPr>
      <w:r>
        <w:rPr>
          <w:lang w:eastAsia="en-AU"/>
        </w:rPr>
        <w:t>Please seek advice from your work colleagues, supervisor or manager if you are unsure of these requirements.</w:t>
      </w:r>
    </w:p>
    <w:tbl>
      <w:tblPr>
        <w:tblW w:w="9072" w:type="dxa"/>
        <w:shd w:val="clear" w:color="auto" w:fill="E7E7D4"/>
        <w:tblLook w:val="0600" w:firstRow="0" w:lastRow="0" w:firstColumn="0" w:lastColumn="0" w:noHBand="1" w:noVBand="1"/>
      </w:tblPr>
      <w:tblGrid>
        <w:gridCol w:w="1149"/>
        <w:gridCol w:w="7923"/>
      </w:tblGrid>
      <w:tr w:rsidR="00DF7186" w14:paraId="2A938A2A" w14:textId="77777777" w:rsidTr="0016738A">
        <w:trPr>
          <w:trHeight w:val="659"/>
        </w:trPr>
        <w:tc>
          <w:tcPr>
            <w:tcW w:w="1149" w:type="dxa"/>
            <w:shd w:val="clear" w:color="auto" w:fill="E7E7D4"/>
            <w:vAlign w:val="center"/>
          </w:tcPr>
          <w:p w14:paraId="4BF4FF02" w14:textId="77777777" w:rsidR="00DF7186" w:rsidRPr="009C3DED" w:rsidRDefault="00DF7186" w:rsidP="0016738A">
            <w:pPr>
              <w:pStyle w:val="BulletListLevel1"/>
              <w:numPr>
                <w:ilvl w:val="0"/>
                <w:numId w:val="0"/>
              </w:numPr>
              <w:spacing w:after="0"/>
            </w:pPr>
            <w:r>
              <w:rPr>
                <w:noProof/>
                <w:lang w:eastAsia="en-AU"/>
              </w:rPr>
              <w:drawing>
                <wp:inline distT="0" distB="0" distL="0" distR="0" wp14:anchorId="79283197" wp14:editId="160360E0">
                  <wp:extent cx="365760" cy="357809"/>
                  <wp:effectExtent l="0" t="0" r="0" b="4445"/>
                  <wp:docPr id="110578117" name="Picture 11057811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23" w:type="dxa"/>
            <w:shd w:val="clear" w:color="auto" w:fill="E7E7D4"/>
          </w:tcPr>
          <w:p w14:paraId="10E7E046" w14:textId="77777777" w:rsidR="00DF7186" w:rsidRPr="009C3DED" w:rsidRDefault="00DF7186" w:rsidP="0016738A">
            <w:pPr>
              <w:pStyle w:val="Heading1noTOC"/>
            </w:pPr>
            <w:r w:rsidRPr="009C3DED">
              <w:t>Practice activity</w:t>
            </w:r>
          </w:p>
        </w:tc>
      </w:tr>
    </w:tbl>
    <w:p w14:paraId="7BF61691" w14:textId="1F013F31" w:rsidR="00617DEC" w:rsidRPr="00DE4458" w:rsidRDefault="00DE4458" w:rsidP="00DE4458">
      <w:pPr>
        <w:pStyle w:val="Heading2"/>
      </w:pPr>
      <w:bookmarkStart w:id="96" w:name="_Toc10032517"/>
      <w:r w:rsidRPr="00DE4458">
        <w:t>Activity: Style g</w:t>
      </w:r>
      <w:r w:rsidR="00617DEC" w:rsidRPr="00DE4458">
        <w:t>uides</w:t>
      </w:r>
      <w:bookmarkEnd w:id="96"/>
    </w:p>
    <w:p w14:paraId="2AFC7AA7" w14:textId="174BA445" w:rsidR="00DF7186" w:rsidRDefault="00DE4458" w:rsidP="00DF7186">
      <w:pPr>
        <w:pStyle w:val="Body"/>
        <w:rPr>
          <w:lang w:eastAsia="en-AU"/>
        </w:rPr>
      </w:pPr>
      <w:r>
        <w:rPr>
          <w:lang w:eastAsia="en-AU"/>
        </w:rPr>
        <w:t>Use e</w:t>
      </w:r>
      <w:r w:rsidR="00DF7186">
        <w:rPr>
          <w:lang w:eastAsia="en-AU"/>
        </w:rPr>
        <w:t xml:space="preserve">ither Plan2go or the Sample </w:t>
      </w:r>
      <w:r w:rsidR="00DF7186" w:rsidRPr="00617DEC">
        <w:rPr>
          <w:b/>
          <w:lang w:eastAsia="en-AU"/>
        </w:rPr>
        <w:t>STYLE GUIDE</w:t>
      </w:r>
      <w:r w:rsidR="00DF7186">
        <w:rPr>
          <w:lang w:eastAsia="en-AU"/>
        </w:rPr>
        <w:t xml:space="preserve"> for this task, check with your teacher</w:t>
      </w:r>
      <w:r w:rsidR="00B16A3E">
        <w:rPr>
          <w:lang w:eastAsia="en-AU"/>
        </w:rPr>
        <w:t>.</w:t>
      </w:r>
    </w:p>
    <w:p w14:paraId="32FA2446" w14:textId="79E55FAD" w:rsidR="00DF7186" w:rsidRDefault="00DE4458" w:rsidP="00617DEC">
      <w:pPr>
        <w:pStyle w:val="Heading3"/>
      </w:pPr>
      <w:bookmarkStart w:id="97" w:name="_Toc10032518"/>
      <w:r>
        <w:t>Revision w</w:t>
      </w:r>
      <w:r w:rsidR="00DF7186">
        <w:t>orkbook</w:t>
      </w:r>
      <w:bookmarkEnd w:id="97"/>
    </w:p>
    <w:p w14:paraId="72D5285C" w14:textId="2417FE82" w:rsidR="00617DEC" w:rsidRDefault="00DE4458" w:rsidP="00DF7186">
      <w:pPr>
        <w:pStyle w:val="Body"/>
        <w:rPr>
          <w:lang w:eastAsia="en-AU"/>
        </w:rPr>
      </w:pPr>
      <w:r>
        <w:rPr>
          <w:lang w:eastAsia="en-AU"/>
        </w:rPr>
        <w:t>Open</w:t>
      </w:r>
      <w:r w:rsidR="00617DEC">
        <w:rPr>
          <w:lang w:eastAsia="en-AU"/>
        </w:rPr>
        <w:t xml:space="preserve"> the Workbook </w:t>
      </w:r>
      <w:r w:rsidR="00617DEC" w:rsidRPr="00617DEC">
        <w:rPr>
          <w:b/>
          <w:lang w:eastAsia="en-AU"/>
        </w:rPr>
        <w:t>REVISION</w:t>
      </w:r>
      <w:r w:rsidR="00617DEC">
        <w:rPr>
          <w:lang w:eastAsia="en-AU"/>
        </w:rPr>
        <w:t>.</w:t>
      </w:r>
    </w:p>
    <w:p w14:paraId="1308419E" w14:textId="095180FF" w:rsidR="00DF7186" w:rsidRDefault="00DE4458" w:rsidP="00DF7186">
      <w:pPr>
        <w:pStyle w:val="Body"/>
        <w:rPr>
          <w:lang w:eastAsia="en-AU"/>
        </w:rPr>
      </w:pPr>
      <w:r>
        <w:rPr>
          <w:lang w:eastAsia="en-AU"/>
        </w:rPr>
        <w:t>Click o</w:t>
      </w:r>
      <w:r w:rsidR="00617DEC">
        <w:rPr>
          <w:lang w:eastAsia="en-AU"/>
        </w:rPr>
        <w:t xml:space="preserve">n </w:t>
      </w:r>
      <w:r w:rsidR="00617DEC" w:rsidRPr="00617DEC">
        <w:rPr>
          <w:b/>
          <w:lang w:eastAsia="en-AU"/>
        </w:rPr>
        <w:t>FIXIT QUICK</w:t>
      </w:r>
      <w:r>
        <w:rPr>
          <w:lang w:eastAsia="en-AU"/>
        </w:rPr>
        <w:t xml:space="preserve"> t</w:t>
      </w:r>
      <w:r w:rsidR="00617DEC">
        <w:rPr>
          <w:lang w:eastAsia="en-AU"/>
        </w:rPr>
        <w:t>ab.</w:t>
      </w:r>
    </w:p>
    <w:p w14:paraId="48EF6E6E" w14:textId="77777777" w:rsidR="00617DEC" w:rsidRDefault="00DF7186" w:rsidP="00BA6638">
      <w:pPr>
        <w:pStyle w:val="Numbering1"/>
        <w:numPr>
          <w:ilvl w:val="0"/>
          <w:numId w:val="16"/>
        </w:numPr>
        <w:spacing w:after="120"/>
      </w:pPr>
      <w:r>
        <w:t>Insert a new column between E</w:t>
      </w:r>
      <w:r w:rsidR="00B16A3E">
        <w:t xml:space="preserve">mployee and Rate of Pay called </w:t>
      </w:r>
      <w:r w:rsidRPr="00617DEC">
        <w:rPr>
          <w:b/>
        </w:rPr>
        <w:t>HOURS WORKED</w:t>
      </w:r>
      <w:r>
        <w:t xml:space="preserve"> and ente</w:t>
      </w:r>
      <w:r w:rsidR="00B16A3E">
        <w:t>r the following numbers/values:</w:t>
      </w:r>
    </w:p>
    <w:p w14:paraId="614D9645" w14:textId="51347FC5" w:rsidR="00617DEC" w:rsidRDefault="00617DEC" w:rsidP="00617DEC">
      <w:pPr>
        <w:pStyle w:val="BulletlistLevel2"/>
        <w:ind w:left="1094"/>
      </w:pPr>
      <w:r>
        <w:t>HOBAN, B</w:t>
      </w:r>
      <w:r>
        <w:tab/>
      </w:r>
      <w:r>
        <w:tab/>
        <w:t>40</w:t>
      </w:r>
    </w:p>
    <w:p w14:paraId="6EFB5223" w14:textId="139E1AAC" w:rsidR="00617DEC" w:rsidRDefault="00617DEC" w:rsidP="00617DEC">
      <w:pPr>
        <w:pStyle w:val="BulletlistLevel2"/>
        <w:ind w:left="1094"/>
      </w:pPr>
      <w:r>
        <w:t>LEWIS, G</w:t>
      </w:r>
      <w:r>
        <w:tab/>
      </w:r>
      <w:r>
        <w:tab/>
        <w:t>37</w:t>
      </w:r>
    </w:p>
    <w:p w14:paraId="3ECA00DF" w14:textId="136FB033" w:rsidR="00DF7186" w:rsidRDefault="00617DEC" w:rsidP="00617DEC">
      <w:pPr>
        <w:pStyle w:val="BulletlistLevel2"/>
        <w:ind w:left="1094"/>
      </w:pPr>
      <w:r>
        <w:t>WILSON, W</w:t>
      </w:r>
      <w:r>
        <w:tab/>
        <w:t>35</w:t>
      </w:r>
    </w:p>
    <w:p w14:paraId="5579DAA7" w14:textId="58E58B0A" w:rsidR="00617DEC" w:rsidRDefault="00617DEC" w:rsidP="00617DEC">
      <w:pPr>
        <w:pStyle w:val="BulletlistLevel2"/>
        <w:ind w:left="1094"/>
      </w:pPr>
      <w:r>
        <w:t>SMITH, B</w:t>
      </w:r>
      <w:r>
        <w:tab/>
      </w:r>
      <w:r>
        <w:tab/>
        <w:t>40</w:t>
      </w:r>
    </w:p>
    <w:p w14:paraId="075E5151" w14:textId="276ADEFF" w:rsidR="00617DEC" w:rsidRDefault="00617DEC" w:rsidP="00617DEC">
      <w:pPr>
        <w:pStyle w:val="BulletlistLevel2"/>
        <w:ind w:left="1094"/>
      </w:pPr>
      <w:r>
        <w:t>NEAL, Q</w:t>
      </w:r>
      <w:r>
        <w:tab/>
      </w:r>
      <w:r>
        <w:tab/>
        <w:t>37</w:t>
      </w:r>
    </w:p>
    <w:p w14:paraId="669046DF" w14:textId="171750AF" w:rsidR="00DF7186" w:rsidRDefault="00B16A3E" w:rsidP="00617DEC">
      <w:pPr>
        <w:pStyle w:val="BulletlistLevel2"/>
        <w:ind w:left="1094"/>
      </w:pPr>
      <w:r>
        <w:t>MASON, R</w:t>
      </w:r>
      <w:r w:rsidR="00617DEC">
        <w:tab/>
      </w:r>
      <w:r w:rsidR="00617DEC">
        <w:tab/>
      </w:r>
      <w:r>
        <w:t>35</w:t>
      </w:r>
    </w:p>
    <w:p w14:paraId="47FBCD60" w14:textId="78286864" w:rsidR="00DF7186" w:rsidRDefault="00DF7186" w:rsidP="00617DEC">
      <w:pPr>
        <w:pStyle w:val="Numbering1"/>
      </w:pPr>
      <w:r>
        <w:t xml:space="preserve">Calculate </w:t>
      </w:r>
      <w:r w:rsidRPr="00617DEC">
        <w:rPr>
          <w:b/>
        </w:rPr>
        <w:t>GROSS PAY</w:t>
      </w:r>
      <w:r w:rsidR="00617DEC">
        <w:t xml:space="preserve"> (Hours Worked X Rate of Pay).</w:t>
      </w:r>
    </w:p>
    <w:p w14:paraId="2202B917" w14:textId="2A995BE4" w:rsidR="00DF7186" w:rsidRDefault="00DF7186" w:rsidP="00617DEC">
      <w:pPr>
        <w:pStyle w:val="Numbering1"/>
      </w:pPr>
      <w:r>
        <w:t xml:space="preserve">Insert a new column in Column E called </w:t>
      </w:r>
      <w:r w:rsidRPr="00617DEC">
        <w:rPr>
          <w:b/>
        </w:rPr>
        <w:t xml:space="preserve">TAX </w:t>
      </w:r>
      <w:r w:rsidR="00617DEC">
        <w:t>and calculate (</w:t>
      </w:r>
      <w:r w:rsidR="00617DEC" w:rsidRPr="00617DEC">
        <w:rPr>
          <w:b/>
        </w:rPr>
        <w:t>Gross Pay * 25%</w:t>
      </w:r>
      <w:r w:rsidR="00617DEC">
        <w:t>).</w:t>
      </w:r>
    </w:p>
    <w:p w14:paraId="5D835955" w14:textId="04DDABE8" w:rsidR="00DF7186" w:rsidRDefault="00DF7186" w:rsidP="00617DEC">
      <w:pPr>
        <w:pStyle w:val="Numbering1"/>
      </w:pPr>
      <w:r>
        <w:t xml:space="preserve">Insert </w:t>
      </w:r>
      <w:r w:rsidR="00B16A3E">
        <w:t>a new column in Column F called</w:t>
      </w:r>
      <w:r>
        <w:t xml:space="preserve"> </w:t>
      </w:r>
      <w:r w:rsidRPr="00617DEC">
        <w:rPr>
          <w:b/>
        </w:rPr>
        <w:t>NET PAY</w:t>
      </w:r>
      <w:r>
        <w:t xml:space="preserve"> and calculate (</w:t>
      </w:r>
      <w:r w:rsidRPr="00617DEC">
        <w:rPr>
          <w:b/>
        </w:rPr>
        <w:t>Gross Pa</w:t>
      </w:r>
      <w:r w:rsidR="00B16A3E" w:rsidRPr="00617DEC">
        <w:rPr>
          <w:b/>
        </w:rPr>
        <w:t>y</w:t>
      </w:r>
      <w:r w:rsidR="00617DEC" w:rsidRPr="00617DEC">
        <w:rPr>
          <w:b/>
        </w:rPr>
        <w:t>—</w:t>
      </w:r>
      <w:r w:rsidR="00B16A3E" w:rsidRPr="00617DEC">
        <w:rPr>
          <w:b/>
        </w:rPr>
        <w:t>Tax</w:t>
      </w:r>
      <w:r w:rsidR="00B16A3E">
        <w:t>)</w:t>
      </w:r>
      <w:r w:rsidR="00617DEC">
        <w:t>.</w:t>
      </w:r>
    </w:p>
    <w:p w14:paraId="1306F1A4" w14:textId="6C3190E0" w:rsidR="00DF7186" w:rsidRDefault="00DF7186" w:rsidP="00617DEC">
      <w:pPr>
        <w:pStyle w:val="Numbering1"/>
      </w:pPr>
      <w:r>
        <w:t>All employees have decided to pay superannuation</w:t>
      </w:r>
      <w:r w:rsidR="00617DEC">
        <w:t>—</w:t>
      </w:r>
      <w:r>
        <w:t>insert a new column between Gr</w:t>
      </w:r>
      <w:r w:rsidR="00617DEC">
        <w:t xml:space="preserve">oss Pay and Tax called </w:t>
      </w:r>
      <w:r w:rsidR="00617DEC" w:rsidRPr="00617DEC">
        <w:rPr>
          <w:b/>
        </w:rPr>
        <w:t>SUPER</w:t>
      </w:r>
      <w:r w:rsidR="00617DEC">
        <w:t>. C</w:t>
      </w:r>
      <w:r>
        <w:t>alculate s</w:t>
      </w:r>
      <w:r w:rsidR="00B16A3E">
        <w:t>uperannuation (</w:t>
      </w:r>
      <w:r w:rsidR="00B16A3E" w:rsidRPr="00617DEC">
        <w:rPr>
          <w:b/>
        </w:rPr>
        <w:t>Gross Pay * 10%)</w:t>
      </w:r>
      <w:r w:rsidR="00617DEC" w:rsidRPr="00617DEC">
        <w:rPr>
          <w:b/>
        </w:rPr>
        <w:t>.</w:t>
      </w:r>
    </w:p>
    <w:p w14:paraId="0C70D94D" w14:textId="312BFD07" w:rsidR="00DF7186" w:rsidRDefault="00DE4458" w:rsidP="00617DEC">
      <w:pPr>
        <w:pStyle w:val="Numbering1"/>
      </w:pPr>
      <w:r>
        <w:t xml:space="preserve">Update </w:t>
      </w:r>
      <w:r w:rsidR="00DF7186">
        <w:t>Net Pay</w:t>
      </w:r>
      <w:r w:rsidR="00617DEC">
        <w:t>—</w:t>
      </w:r>
      <w:r w:rsidR="00DF7186">
        <w:t>edit formula to i</w:t>
      </w:r>
      <w:r w:rsidR="00617DEC">
        <w:t>nclude full range of deductions.</w:t>
      </w:r>
    </w:p>
    <w:p w14:paraId="604D25B4" w14:textId="01C3CA8E" w:rsidR="00DF7186" w:rsidRDefault="00DF7186" w:rsidP="00617DEC">
      <w:pPr>
        <w:pStyle w:val="Numbering1"/>
      </w:pPr>
      <w:r>
        <w:lastRenderedPageBreak/>
        <w:t xml:space="preserve">Enter a new row label in Column A under employee’s names (leave one blank row) called </w:t>
      </w:r>
      <w:r w:rsidRPr="002D5845">
        <w:rPr>
          <w:b/>
        </w:rPr>
        <w:t>TOTAL WAGES</w:t>
      </w:r>
      <w:r w:rsidR="002D5845">
        <w:t>. C</w:t>
      </w:r>
      <w:r>
        <w:t xml:space="preserve">alculate and insert total of </w:t>
      </w:r>
      <w:r w:rsidRPr="002D5845">
        <w:rPr>
          <w:b/>
        </w:rPr>
        <w:t>NET PA</w:t>
      </w:r>
      <w:r w:rsidR="00617DEC" w:rsidRPr="002D5845">
        <w:rPr>
          <w:b/>
        </w:rPr>
        <w:t>Y</w:t>
      </w:r>
      <w:r w:rsidR="00617DEC">
        <w:t xml:space="preserve"> (Column G</w:t>
      </w:r>
      <w:r w:rsidR="002D5845">
        <w:t>—</w:t>
      </w:r>
      <w:r w:rsidR="00617DEC">
        <w:t>use SUM function).</w:t>
      </w:r>
    </w:p>
    <w:p w14:paraId="0AAC5637" w14:textId="219CC810" w:rsidR="00DF7186" w:rsidRDefault="00DF7186" w:rsidP="00617DEC">
      <w:pPr>
        <w:pStyle w:val="Numbering1"/>
      </w:pPr>
      <w:r>
        <w:t xml:space="preserve">Add another row under </w:t>
      </w:r>
      <w:r w:rsidRPr="002D5845">
        <w:rPr>
          <w:b/>
        </w:rPr>
        <w:t>TOTAL WAGES</w:t>
      </w:r>
      <w:r>
        <w:t xml:space="preserve"> called </w:t>
      </w:r>
      <w:r w:rsidRPr="002D5845">
        <w:rPr>
          <w:b/>
        </w:rPr>
        <w:t>AVERAGE RATE</w:t>
      </w:r>
      <w:r>
        <w:t xml:space="preserve"> and calculate average Rate of </w:t>
      </w:r>
      <w:r w:rsidR="00B16A3E">
        <w:t>Pay</w:t>
      </w:r>
      <w:r w:rsidR="002D5845">
        <w:t>.</w:t>
      </w:r>
    </w:p>
    <w:p w14:paraId="10743E12" w14:textId="1B676E36" w:rsidR="00DF7186" w:rsidRDefault="00DF7186" w:rsidP="00617DEC">
      <w:pPr>
        <w:pStyle w:val="Numbering1"/>
      </w:pPr>
      <w:r>
        <w:tab/>
        <w:t>Sor</w:t>
      </w:r>
      <w:r w:rsidR="00B16A3E">
        <w:t xml:space="preserve">t employees in </w:t>
      </w:r>
      <w:r w:rsidR="00B16A3E" w:rsidRPr="002D5845">
        <w:rPr>
          <w:b/>
        </w:rPr>
        <w:t>descending order</w:t>
      </w:r>
      <w:r w:rsidR="002D5845">
        <w:t>.</w:t>
      </w:r>
    </w:p>
    <w:p w14:paraId="567DF3F5" w14:textId="59987CEB" w:rsidR="00DF7186" w:rsidRDefault="00DF7186" w:rsidP="00617DEC">
      <w:pPr>
        <w:pStyle w:val="Numbering1"/>
      </w:pPr>
      <w:r>
        <w:tab/>
        <w:t>Insert a new em</w:t>
      </w:r>
      <w:r w:rsidR="00B16A3E">
        <w:t xml:space="preserve">ployee in order: </w:t>
      </w:r>
      <w:r w:rsidR="00B16A3E" w:rsidRPr="002D5845">
        <w:rPr>
          <w:b/>
        </w:rPr>
        <w:t>PRATT</w:t>
      </w:r>
      <w:r w:rsidR="00B16A3E">
        <w:t xml:space="preserve">, Katy </w:t>
      </w:r>
      <w:r>
        <w:t>Hours Wor</w:t>
      </w:r>
      <w:r w:rsidR="00B16A3E">
        <w:t>ked (</w:t>
      </w:r>
      <w:r w:rsidR="00B16A3E" w:rsidRPr="002D5845">
        <w:rPr>
          <w:b/>
        </w:rPr>
        <w:t>37</w:t>
      </w:r>
      <w:r w:rsidR="00B16A3E">
        <w:t xml:space="preserve">) </w:t>
      </w:r>
      <w:r w:rsidR="002D5845">
        <w:t xml:space="preserve">Rate of Pay </w:t>
      </w:r>
      <w:r w:rsidR="00B16A3E">
        <w:t>(</w:t>
      </w:r>
      <w:r w:rsidR="00B16A3E" w:rsidRPr="002D5845">
        <w:rPr>
          <w:b/>
        </w:rPr>
        <w:t>$12.60</w:t>
      </w:r>
      <w:r w:rsidR="00B16A3E">
        <w:t>)</w:t>
      </w:r>
      <w:r w:rsidR="002D5845">
        <w:t>.</w:t>
      </w:r>
    </w:p>
    <w:p w14:paraId="3904D96B" w14:textId="77A6088E" w:rsidR="00DF7186" w:rsidRDefault="00DF7186" w:rsidP="00617DEC">
      <w:pPr>
        <w:pStyle w:val="Numbering1"/>
      </w:pPr>
      <w:r>
        <w:tab/>
        <w:t>Use Autofill to calculate Katy’s GROSS PAY, SUPER, TAX and NET PAY (start from original formula at top and copy down over existing numbers/values) 12. Quentin Neal has left the compan</w:t>
      </w:r>
      <w:r w:rsidR="00B16A3E">
        <w:t>y</w:t>
      </w:r>
      <w:r w:rsidR="00617DEC">
        <w:t>—</w:t>
      </w:r>
      <w:r w:rsidR="00B16A3E">
        <w:t>delete him from the payroll</w:t>
      </w:r>
      <w:r w:rsidR="002D5845">
        <w:t>.</w:t>
      </w:r>
    </w:p>
    <w:p w14:paraId="0A15A86E" w14:textId="304F3A87" w:rsidR="00DF7186" w:rsidRDefault="00DF7186" w:rsidP="00617DEC">
      <w:pPr>
        <w:pStyle w:val="Numbering1"/>
      </w:pPr>
      <w:r>
        <w:tab/>
        <w:t>Format the wo</w:t>
      </w:r>
      <w:r w:rsidR="00B16A3E">
        <w:t xml:space="preserve">rksheet as per the </w:t>
      </w:r>
      <w:r w:rsidR="00B16A3E" w:rsidRPr="002D5845">
        <w:rPr>
          <w:b/>
        </w:rPr>
        <w:t>style guide</w:t>
      </w:r>
      <w:r w:rsidR="00B16A3E">
        <w:t>.</w:t>
      </w:r>
    </w:p>
    <w:p w14:paraId="7BEB2D2B" w14:textId="307B6478" w:rsidR="00DF7186" w:rsidRDefault="00DF7186" w:rsidP="00617DEC">
      <w:pPr>
        <w:pStyle w:val="Numbering1"/>
      </w:pPr>
      <w:r>
        <w:t xml:space="preserve">Insert a heading at top of worksheet </w:t>
      </w:r>
      <w:r w:rsidRPr="002D5845">
        <w:rPr>
          <w:b/>
        </w:rPr>
        <w:t>FIXIT QUICK COMPANY</w:t>
      </w:r>
      <w:r>
        <w:t xml:space="preserve"> and</w:t>
      </w:r>
      <w:r w:rsidR="00B16A3E">
        <w:t xml:space="preserve"> format as per the style guide.</w:t>
      </w:r>
    </w:p>
    <w:p w14:paraId="0830C715" w14:textId="4E9E07F3" w:rsidR="00DF7186" w:rsidRDefault="00DF7186" w:rsidP="00617DEC">
      <w:pPr>
        <w:pStyle w:val="Numbering1"/>
      </w:pPr>
      <w:r>
        <w:t xml:space="preserve">Insert a new </w:t>
      </w:r>
      <w:r w:rsidR="00B16A3E">
        <w:t>row underneath the heading. Use</w:t>
      </w:r>
      <w:r>
        <w:t xml:space="preserve"> </w:t>
      </w:r>
      <w:r w:rsidRPr="002D5845">
        <w:rPr>
          <w:b/>
        </w:rPr>
        <w:t>=</w:t>
      </w:r>
      <w:r w:rsidR="00B16A3E" w:rsidRPr="002D5845">
        <w:rPr>
          <w:b/>
        </w:rPr>
        <w:t>TODAY()</w:t>
      </w:r>
      <w:r w:rsidR="00B16A3E">
        <w:t xml:space="preserve"> function to insert date</w:t>
      </w:r>
      <w:r w:rsidR="00617DEC">
        <w:t>.</w:t>
      </w:r>
    </w:p>
    <w:p w14:paraId="525218DD" w14:textId="56DC459A" w:rsidR="00DF7186" w:rsidRDefault="00DF7186" w:rsidP="00617DEC">
      <w:pPr>
        <w:pStyle w:val="Numbering1"/>
      </w:pPr>
      <w:r>
        <w:t>Insert a blank row betw</w:t>
      </w:r>
      <w:r w:rsidR="00B16A3E">
        <w:t>een the date and column labels.</w:t>
      </w:r>
    </w:p>
    <w:p w14:paraId="3290C4E1" w14:textId="5DD0A698" w:rsidR="00DF7186" w:rsidRDefault="00DF7186" w:rsidP="00617DEC">
      <w:pPr>
        <w:pStyle w:val="Numbering1"/>
      </w:pPr>
      <w:r w:rsidRPr="002D5845">
        <w:rPr>
          <w:b/>
        </w:rPr>
        <w:t>Wendy Wilson</w:t>
      </w:r>
      <w:r>
        <w:t xml:space="preserve"> ha</w:t>
      </w:r>
      <w:r w:rsidR="002D5845">
        <w:t>s been attending a TAFE course—</w:t>
      </w:r>
      <w:r>
        <w:t xml:space="preserve">her hourly rate has been </w:t>
      </w:r>
      <w:r w:rsidR="00B16A3E">
        <w:t xml:space="preserve">increased to </w:t>
      </w:r>
      <w:r w:rsidR="00B16A3E" w:rsidRPr="002D5845">
        <w:rPr>
          <w:b/>
        </w:rPr>
        <w:t>$13.50</w:t>
      </w:r>
      <w:r w:rsidR="002D5845">
        <w:t>—</w:t>
      </w:r>
      <w:r w:rsidR="00B16A3E">
        <w:t>edit data</w:t>
      </w:r>
      <w:r w:rsidR="00617DEC">
        <w:t>.</w:t>
      </w:r>
    </w:p>
    <w:p w14:paraId="76DDC978" w14:textId="3124FE04" w:rsidR="00DF7186" w:rsidRDefault="00DF7186" w:rsidP="00617DEC">
      <w:pPr>
        <w:pStyle w:val="Numbering1"/>
      </w:pPr>
      <w:r>
        <w:t>Create a header and</w:t>
      </w:r>
      <w:r w:rsidR="00B16A3E">
        <w:t xml:space="preserve"> footer as per </w:t>
      </w:r>
      <w:r w:rsidR="00B16A3E" w:rsidRPr="002D5845">
        <w:rPr>
          <w:b/>
        </w:rPr>
        <w:t>the style guide</w:t>
      </w:r>
      <w:r w:rsidR="00B16A3E">
        <w:t>.</w:t>
      </w:r>
    </w:p>
    <w:p w14:paraId="358709B7" w14:textId="618BA893" w:rsidR="00DF7186" w:rsidRDefault="00DF7186" w:rsidP="00617DEC">
      <w:pPr>
        <w:pStyle w:val="Numbering1"/>
      </w:pPr>
      <w:r>
        <w:t>Format and</w:t>
      </w:r>
      <w:r w:rsidR="00B16A3E">
        <w:t xml:space="preserve"> review as per </w:t>
      </w:r>
      <w:r w:rsidR="00B16A3E" w:rsidRPr="002D5845">
        <w:rPr>
          <w:b/>
        </w:rPr>
        <w:t>the style guide</w:t>
      </w:r>
      <w:r w:rsidR="00B16A3E">
        <w:t>.</w:t>
      </w:r>
    </w:p>
    <w:p w14:paraId="188C748B" w14:textId="6518D998" w:rsidR="00DF7186" w:rsidRDefault="002D5845" w:rsidP="00617DEC">
      <w:pPr>
        <w:pStyle w:val="Numbering1"/>
      </w:pPr>
      <w:r>
        <w:tab/>
        <w:t xml:space="preserve">Save changes to worksheet. </w:t>
      </w:r>
      <w:r w:rsidR="00DF7186">
        <w:t>Print two copies</w:t>
      </w:r>
      <w:r>
        <w:t>—</w:t>
      </w:r>
      <w:r w:rsidR="00DF7186">
        <w:t>one with answers and one with formulae showing in landscape as per style g</w:t>
      </w:r>
      <w:r w:rsidR="00B16A3E">
        <w:t>uide requirements for printing.</w:t>
      </w:r>
    </w:p>
    <w:p w14:paraId="5F5FC1C6" w14:textId="0E1EB48B" w:rsidR="00DF7186" w:rsidRDefault="00DF7186" w:rsidP="00617DEC">
      <w:pPr>
        <w:pStyle w:val="Numbering1"/>
      </w:pPr>
      <w:r>
        <w:tab/>
        <w:t xml:space="preserve">Create a bar chart which displays the </w:t>
      </w:r>
      <w:r w:rsidRPr="002D5845">
        <w:rPr>
          <w:b/>
        </w:rPr>
        <w:t>Workers’ names</w:t>
      </w:r>
      <w:r>
        <w:t xml:space="preserve"> and their Net pays. Add meaningful chart title, axis titles and data labels showing values. Add your </w:t>
      </w:r>
      <w:r w:rsidR="00B16A3E">
        <w:t>name in the footer, then print.</w:t>
      </w:r>
    </w:p>
    <w:p w14:paraId="5FBAC68F" w14:textId="293A5F2E" w:rsidR="00DF7186" w:rsidRDefault="00DF7186" w:rsidP="00617DEC">
      <w:pPr>
        <w:pStyle w:val="Numbering1"/>
      </w:pPr>
      <w:r>
        <w:tab/>
        <w:t xml:space="preserve">Change the chart type and create a </w:t>
      </w:r>
      <w:r w:rsidRPr="002D5845">
        <w:rPr>
          <w:b/>
        </w:rPr>
        <w:t>pie chart</w:t>
      </w:r>
      <w:r>
        <w:t>. Include data labels, outside the chart, showing values and the category name. Add your</w:t>
      </w:r>
      <w:r w:rsidR="00B16A3E">
        <w:t xml:space="preserve"> name in the footer then print.</w:t>
      </w:r>
    </w:p>
    <w:p w14:paraId="547609D6" w14:textId="77777777" w:rsidR="002D5845" w:rsidRDefault="002D5845" w:rsidP="002D5845">
      <w:pPr>
        <w:pStyle w:val="Body"/>
        <w:rPr>
          <w:noProof/>
          <w:lang w:eastAsia="en-AU"/>
        </w:rPr>
      </w:pPr>
      <w:r>
        <w:br w:type="page"/>
      </w:r>
    </w:p>
    <w:p w14:paraId="1B604A79" w14:textId="2EE82B25" w:rsidR="00DF7186" w:rsidRDefault="00DE4458" w:rsidP="002D5845">
      <w:pPr>
        <w:pStyle w:val="Heading3"/>
      </w:pPr>
      <w:bookmarkStart w:id="98" w:name="_Toc10032519"/>
      <w:r>
        <w:lastRenderedPageBreak/>
        <w:t>Vinos t</w:t>
      </w:r>
      <w:r w:rsidR="00DF7186">
        <w:t>ab</w:t>
      </w:r>
      <w:bookmarkEnd w:id="98"/>
    </w:p>
    <w:p w14:paraId="4E54F878" w14:textId="6E2FEFAE" w:rsidR="002D5845" w:rsidRDefault="00DF7186" w:rsidP="00DF7186">
      <w:pPr>
        <w:pStyle w:val="Body"/>
        <w:rPr>
          <w:b/>
          <w:lang w:eastAsia="en-AU"/>
        </w:rPr>
      </w:pPr>
      <w:r>
        <w:rPr>
          <w:lang w:eastAsia="en-AU"/>
        </w:rPr>
        <w:t xml:space="preserve">Open the Workbook </w:t>
      </w:r>
      <w:r w:rsidRPr="002D5845">
        <w:rPr>
          <w:b/>
          <w:lang w:eastAsia="en-AU"/>
        </w:rPr>
        <w:t>REVISION</w:t>
      </w:r>
      <w:r w:rsidR="002D5845">
        <w:rPr>
          <w:b/>
          <w:lang w:eastAsia="en-AU"/>
        </w:rPr>
        <w:t>.</w:t>
      </w:r>
    </w:p>
    <w:p w14:paraId="5815B45C" w14:textId="10FCD3C5" w:rsidR="00DF7186" w:rsidRDefault="00DF7186" w:rsidP="00DF7186">
      <w:pPr>
        <w:pStyle w:val="Body"/>
        <w:rPr>
          <w:lang w:eastAsia="en-AU"/>
        </w:rPr>
      </w:pPr>
      <w:r>
        <w:rPr>
          <w:lang w:eastAsia="en-AU"/>
        </w:rPr>
        <w:t xml:space="preserve">Click on </w:t>
      </w:r>
      <w:r w:rsidRPr="002D5845">
        <w:rPr>
          <w:b/>
          <w:lang w:eastAsia="en-AU"/>
        </w:rPr>
        <w:t>VINOS</w:t>
      </w:r>
      <w:r>
        <w:rPr>
          <w:lang w:eastAsia="en-AU"/>
        </w:rPr>
        <w:t xml:space="preserve"> tab.</w:t>
      </w:r>
    </w:p>
    <w:p w14:paraId="64D89082" w14:textId="39F49C49" w:rsidR="00DF7186" w:rsidRDefault="00DF7186" w:rsidP="00BA6638">
      <w:pPr>
        <w:pStyle w:val="Numbering1"/>
        <w:numPr>
          <w:ilvl w:val="0"/>
          <w:numId w:val="17"/>
        </w:numPr>
      </w:pPr>
      <w:r>
        <w:t xml:space="preserve">Calculate the </w:t>
      </w:r>
      <w:r w:rsidRPr="002D5845">
        <w:rPr>
          <w:b/>
        </w:rPr>
        <w:t>GROSS PAY</w:t>
      </w:r>
      <w:r>
        <w:t xml:space="preserve"> and </w:t>
      </w:r>
      <w:r w:rsidRPr="002D5845">
        <w:rPr>
          <w:b/>
        </w:rPr>
        <w:t>Tax (Gross Pay * 25%)</w:t>
      </w:r>
      <w:r>
        <w:t xml:space="preserve"> for </w:t>
      </w:r>
      <w:r w:rsidRPr="002D5845">
        <w:rPr>
          <w:b/>
        </w:rPr>
        <w:t>all employees</w:t>
      </w:r>
      <w:r w:rsidR="002D5845">
        <w:rPr>
          <w:b/>
        </w:rPr>
        <w:t>.</w:t>
      </w:r>
    </w:p>
    <w:p w14:paraId="632CB074" w14:textId="505E0FDA" w:rsidR="00DF7186" w:rsidRDefault="00DF7186" w:rsidP="002D5845">
      <w:pPr>
        <w:pStyle w:val="Numbering1"/>
        <w:spacing w:after="120"/>
      </w:pPr>
      <w:r>
        <w:t xml:space="preserve">Insert a new column called OVERTIME between HOURS WORKED and GROSS PAY and insert overtime hours as follows: </w:t>
      </w:r>
    </w:p>
    <w:p w14:paraId="12B036B9" w14:textId="6C917329" w:rsidR="002D5845" w:rsidRDefault="00DF7186" w:rsidP="002D5845">
      <w:pPr>
        <w:pStyle w:val="BulletlistLevel2"/>
        <w:ind w:left="1094"/>
      </w:pPr>
      <w:r>
        <w:t xml:space="preserve">Wine, </w:t>
      </w:r>
      <w:r w:rsidR="002D5845">
        <w:t xml:space="preserve">S </w:t>
      </w:r>
      <w:r w:rsidR="002D5845">
        <w:tab/>
      </w:r>
      <w:r w:rsidR="002D5845">
        <w:tab/>
        <w:t>(4)</w:t>
      </w:r>
    </w:p>
    <w:p w14:paraId="67C68AB8" w14:textId="22D5E652" w:rsidR="002D5845" w:rsidRDefault="002D5845" w:rsidP="002D5845">
      <w:pPr>
        <w:pStyle w:val="BulletlistLevel2"/>
        <w:ind w:left="1094"/>
      </w:pPr>
      <w:r>
        <w:t xml:space="preserve">Scotch, D </w:t>
      </w:r>
      <w:r>
        <w:tab/>
      </w:r>
      <w:r>
        <w:tab/>
        <w:t>(6)</w:t>
      </w:r>
    </w:p>
    <w:p w14:paraId="447A3B31" w14:textId="36557006" w:rsidR="00DF7186" w:rsidRDefault="002D5845" w:rsidP="002D5845">
      <w:pPr>
        <w:pStyle w:val="BulletlistLevel2"/>
        <w:ind w:left="1094"/>
      </w:pPr>
      <w:r>
        <w:t xml:space="preserve">Liquid, A </w:t>
      </w:r>
      <w:r>
        <w:tab/>
      </w:r>
      <w:r>
        <w:tab/>
        <w:t>(5)</w:t>
      </w:r>
    </w:p>
    <w:p w14:paraId="798E1E2D" w14:textId="42F74E94" w:rsidR="002D5845" w:rsidRDefault="002D5845" w:rsidP="002D5845">
      <w:pPr>
        <w:pStyle w:val="BulletlistLevel2"/>
        <w:ind w:left="1094"/>
      </w:pPr>
      <w:r>
        <w:t xml:space="preserve">Vino, B </w:t>
      </w:r>
      <w:r>
        <w:tab/>
      </w:r>
      <w:r>
        <w:tab/>
        <w:t>(9)</w:t>
      </w:r>
    </w:p>
    <w:p w14:paraId="75545BC0" w14:textId="3FAF8EB9" w:rsidR="00DF7186" w:rsidRDefault="00B16A3E" w:rsidP="002D5845">
      <w:pPr>
        <w:pStyle w:val="BulletlistLevel2"/>
        <w:ind w:left="1094"/>
      </w:pPr>
      <w:r>
        <w:t xml:space="preserve">Daniels, J </w:t>
      </w:r>
      <w:r>
        <w:tab/>
      </w:r>
      <w:r w:rsidR="002D5845">
        <w:tab/>
      </w:r>
      <w:r>
        <w:t>(7)</w:t>
      </w:r>
    </w:p>
    <w:p w14:paraId="4050C8AA" w14:textId="37FB6CB6" w:rsidR="00DF7186" w:rsidRDefault="00DF7186" w:rsidP="002D5845">
      <w:pPr>
        <w:pStyle w:val="Numbering1"/>
      </w:pPr>
      <w:r>
        <w:t xml:space="preserve">Edit </w:t>
      </w:r>
      <w:r w:rsidRPr="002D5845">
        <w:rPr>
          <w:b/>
        </w:rPr>
        <w:t>GROSS PAY</w:t>
      </w:r>
      <w:r>
        <w:t xml:space="preserve"> to include overtime which is paid </w:t>
      </w:r>
      <w:r w:rsidR="002D5845">
        <w:t>at twice the normal rate of pay</w:t>
      </w:r>
      <w:r>
        <w:t xml:space="preserve"> ie </w:t>
      </w:r>
      <w:r w:rsidRPr="002D5845">
        <w:rPr>
          <w:b/>
        </w:rPr>
        <w:t xml:space="preserve">RATE OF PAY * HOURS WORKED + OVERTIME * RATE OF PAY * </w:t>
      </w:r>
      <w:r w:rsidR="00B16A3E" w:rsidRPr="002D5845">
        <w:rPr>
          <w:b/>
        </w:rPr>
        <w:t>2</w:t>
      </w:r>
      <w:r w:rsidR="002D5845">
        <w:t>. C</w:t>
      </w:r>
      <w:r w:rsidR="00B16A3E">
        <w:t>opy down formula to update</w:t>
      </w:r>
      <w:r w:rsidR="002D5845">
        <w:t>.</w:t>
      </w:r>
    </w:p>
    <w:p w14:paraId="762EFB98" w14:textId="1E4AE098" w:rsidR="00DF7186" w:rsidRDefault="00DF7186" w:rsidP="002D5845">
      <w:pPr>
        <w:pStyle w:val="Numbering1"/>
      </w:pPr>
      <w:r>
        <w:t>Calculate a</w:t>
      </w:r>
      <w:r w:rsidR="00B16A3E">
        <w:t xml:space="preserve">mount for </w:t>
      </w:r>
      <w:r w:rsidR="00B16A3E" w:rsidRPr="002D5845">
        <w:rPr>
          <w:b/>
        </w:rPr>
        <w:t>Net Pay</w:t>
      </w:r>
      <w:r w:rsidR="00B16A3E">
        <w:t xml:space="preserve"> and copy down</w:t>
      </w:r>
      <w:r w:rsidR="002D5845">
        <w:t>.</w:t>
      </w:r>
    </w:p>
    <w:p w14:paraId="0376EE42" w14:textId="43A178EC" w:rsidR="00DF7186" w:rsidRDefault="00DF7186" w:rsidP="002D5845">
      <w:pPr>
        <w:pStyle w:val="Numbering1"/>
      </w:pPr>
      <w:r>
        <w:tab/>
        <w:t>S</w:t>
      </w:r>
      <w:r w:rsidR="002D5845">
        <w:t xml:space="preserve">ort in </w:t>
      </w:r>
      <w:r w:rsidR="002D5845" w:rsidRPr="002D5845">
        <w:rPr>
          <w:b/>
        </w:rPr>
        <w:t>ascending</w:t>
      </w:r>
      <w:r w:rsidR="002D5845">
        <w:t xml:space="preserve"> order of </w:t>
      </w:r>
      <w:r w:rsidR="002D5845" w:rsidRPr="002D5845">
        <w:rPr>
          <w:b/>
        </w:rPr>
        <w:t>NAMES</w:t>
      </w:r>
      <w:r w:rsidR="002D5845">
        <w:t>.</w:t>
      </w:r>
    </w:p>
    <w:p w14:paraId="049F0D28" w14:textId="6C094913" w:rsidR="00DF7186" w:rsidRDefault="00DF7186" w:rsidP="002D5845">
      <w:pPr>
        <w:pStyle w:val="Numbering1"/>
      </w:pPr>
      <w:r>
        <w:t xml:space="preserve">Bianca Vino’s brother </w:t>
      </w:r>
      <w:r w:rsidRPr="002D5845">
        <w:rPr>
          <w:b/>
        </w:rPr>
        <w:t>Tony</w:t>
      </w:r>
      <w:r>
        <w:t xml:space="preserve"> has joined</w:t>
      </w:r>
      <w:r w:rsidR="002D5845">
        <w:t xml:space="preserve"> the company—insert in order: </w:t>
      </w:r>
      <w:r w:rsidRPr="002D5845">
        <w:rPr>
          <w:b/>
        </w:rPr>
        <w:t>Rate of P</w:t>
      </w:r>
      <w:r w:rsidR="00B16A3E" w:rsidRPr="002D5845">
        <w:rPr>
          <w:b/>
        </w:rPr>
        <w:t xml:space="preserve">ay (13.50) </w:t>
      </w:r>
      <w:r w:rsidRPr="002D5845">
        <w:rPr>
          <w:b/>
        </w:rPr>
        <w:t>Hour</w:t>
      </w:r>
      <w:r w:rsidR="00B16A3E" w:rsidRPr="002D5845">
        <w:rPr>
          <w:b/>
        </w:rPr>
        <w:t>s Worked (37) Overtime (1)</w:t>
      </w:r>
      <w:r w:rsidR="002D5845">
        <w:rPr>
          <w:b/>
        </w:rPr>
        <w:t xml:space="preserve">. </w:t>
      </w:r>
      <w:r w:rsidR="002D5845" w:rsidRPr="002D5845">
        <w:t>U</w:t>
      </w:r>
      <w:r>
        <w:t>pdate Tony’s detail</w:t>
      </w:r>
      <w:r w:rsidR="00B16A3E">
        <w:t>s by copying formula down again</w:t>
      </w:r>
      <w:r w:rsidR="002D5845">
        <w:t>.</w:t>
      </w:r>
    </w:p>
    <w:p w14:paraId="64C86D54" w14:textId="122D1BBF" w:rsidR="00DF7186" w:rsidRDefault="00DF7186" w:rsidP="002D5845">
      <w:pPr>
        <w:pStyle w:val="Numbering1"/>
      </w:pPr>
      <w:r>
        <w:t xml:space="preserve">Insert </w:t>
      </w:r>
      <w:r w:rsidR="002D5845">
        <w:t xml:space="preserve">a new row label </w:t>
      </w:r>
      <w:r w:rsidR="002D5845" w:rsidRPr="002D5845">
        <w:rPr>
          <w:b/>
        </w:rPr>
        <w:t>TOTAL WAGES</w:t>
      </w:r>
      <w:r w:rsidR="002D5845">
        <w:t xml:space="preserve"> at A9</w:t>
      </w:r>
      <w:r>
        <w:t xml:space="preserve"> (</w:t>
      </w:r>
      <w:r w:rsidRPr="002D5845">
        <w:rPr>
          <w:b/>
        </w:rPr>
        <w:t>wrap tex</w:t>
      </w:r>
      <w:r w:rsidR="00B16A3E" w:rsidRPr="002D5845">
        <w:rPr>
          <w:b/>
        </w:rPr>
        <w:t>t and vertically align in cell</w:t>
      </w:r>
      <w:r w:rsidR="00B16A3E">
        <w:t>)</w:t>
      </w:r>
      <w:r w:rsidR="002D5845">
        <w:t>.</w:t>
      </w:r>
    </w:p>
    <w:p w14:paraId="78171963" w14:textId="035BA4A2" w:rsidR="00DF7186" w:rsidRDefault="00DF7186" w:rsidP="002D5845">
      <w:pPr>
        <w:pStyle w:val="Numbering1"/>
      </w:pPr>
      <w:r>
        <w:t xml:space="preserve">Calculate total of </w:t>
      </w:r>
      <w:r w:rsidRPr="002D5845">
        <w:rPr>
          <w:b/>
        </w:rPr>
        <w:t>GROSS PAY</w:t>
      </w:r>
      <w:r>
        <w:t xml:space="preserve"> in B9 using range from Gross Pay</w:t>
      </w:r>
      <w:r w:rsidR="002D5845">
        <w:t>.</w:t>
      </w:r>
    </w:p>
    <w:p w14:paraId="2935DE0E" w14:textId="11DAF9F1" w:rsidR="00DF7186" w:rsidRDefault="002D5845" w:rsidP="002D5845">
      <w:pPr>
        <w:pStyle w:val="Numbering1"/>
      </w:pPr>
      <w:r>
        <w:t xml:space="preserve">Insert a new row label </w:t>
      </w:r>
      <w:r w:rsidRPr="002D5845">
        <w:rPr>
          <w:b/>
        </w:rPr>
        <w:t>AVERAGE</w:t>
      </w:r>
      <w:r>
        <w:t xml:space="preserve"> at </w:t>
      </w:r>
      <w:r w:rsidR="00DF7186">
        <w:t xml:space="preserve">A10 and calculate the </w:t>
      </w:r>
      <w:r w:rsidR="00DF7186" w:rsidRPr="002D5845">
        <w:rPr>
          <w:b/>
        </w:rPr>
        <w:t>average Gross Pay</w:t>
      </w:r>
      <w:r w:rsidR="00DF7186">
        <w:t xml:space="preserve"> (using Gross Pay data) in cell B</w:t>
      </w:r>
      <w:r>
        <w:t>10.</w:t>
      </w:r>
    </w:p>
    <w:p w14:paraId="129498EE" w14:textId="31623804" w:rsidR="00DF7186" w:rsidRDefault="00DF7186" w:rsidP="002D5845">
      <w:pPr>
        <w:pStyle w:val="Numbering1"/>
      </w:pPr>
      <w:r>
        <w:tab/>
        <w:t>Add a main heading at the top o</w:t>
      </w:r>
      <w:r w:rsidR="00B16A3E">
        <w:t xml:space="preserve">f the worksheet </w:t>
      </w:r>
      <w:r w:rsidR="00B16A3E" w:rsidRPr="002D5845">
        <w:rPr>
          <w:b/>
        </w:rPr>
        <w:t>VINO’S ESTATE</w:t>
      </w:r>
      <w:r w:rsidR="002D5845">
        <w:t>.</w:t>
      </w:r>
    </w:p>
    <w:p w14:paraId="69BB8DC4" w14:textId="32B06EC0" w:rsidR="00DF7186" w:rsidRDefault="00DF7186" w:rsidP="002D5845">
      <w:pPr>
        <w:pStyle w:val="Numbering1"/>
      </w:pPr>
      <w:r>
        <w:tab/>
        <w:t>Insert another row underneath th</w:t>
      </w:r>
      <w:r w:rsidR="00B16A3E">
        <w:t>e heading and insert the date</w:t>
      </w:r>
      <w:r>
        <w:t xml:space="preserve"> </w:t>
      </w:r>
      <w:r w:rsidRPr="002D5845">
        <w:rPr>
          <w:b/>
        </w:rPr>
        <w:t>=</w:t>
      </w:r>
      <w:r w:rsidR="00B16A3E" w:rsidRPr="002D5845">
        <w:rPr>
          <w:b/>
        </w:rPr>
        <w:t>TODAY()</w:t>
      </w:r>
      <w:r w:rsidR="002D5845" w:rsidRPr="002D5845">
        <w:rPr>
          <w:b/>
        </w:rPr>
        <w:t>.</w:t>
      </w:r>
    </w:p>
    <w:p w14:paraId="5B3A97F4" w14:textId="7E95BC64" w:rsidR="00DF7186" w:rsidRDefault="00DF7186" w:rsidP="002D5845">
      <w:pPr>
        <w:pStyle w:val="Numbering1"/>
      </w:pPr>
      <w:r>
        <w:tab/>
        <w:t>Insert a blank row between the dat</w:t>
      </w:r>
      <w:r w:rsidR="00B16A3E">
        <w:t>e and the rest of the worksheet</w:t>
      </w:r>
      <w:r w:rsidR="002D5845">
        <w:t>.</w:t>
      </w:r>
    </w:p>
    <w:p w14:paraId="71E4603A" w14:textId="1B35E489" w:rsidR="00DF7186" w:rsidRDefault="00DF7186" w:rsidP="002D5845">
      <w:pPr>
        <w:pStyle w:val="Numbering1"/>
      </w:pPr>
      <w:r>
        <w:tab/>
        <w:t xml:space="preserve">Edit </w:t>
      </w:r>
      <w:r w:rsidRPr="002D5845">
        <w:rPr>
          <w:b/>
        </w:rPr>
        <w:t>Amber Liquid’s hours</w:t>
      </w:r>
      <w:r>
        <w:t xml:space="preserve"> wor</w:t>
      </w:r>
      <w:r w:rsidR="00B16A3E">
        <w:t xml:space="preserve">ked as she only worked </w:t>
      </w:r>
      <w:r w:rsidR="00B16A3E" w:rsidRPr="002D5845">
        <w:rPr>
          <w:b/>
        </w:rPr>
        <w:t>22</w:t>
      </w:r>
      <w:r w:rsidR="00B16A3E">
        <w:t xml:space="preserve"> hours</w:t>
      </w:r>
      <w:r w:rsidR="002D5845">
        <w:t>.</w:t>
      </w:r>
    </w:p>
    <w:p w14:paraId="614C832F" w14:textId="59367831" w:rsidR="00DF7186" w:rsidRDefault="00DF7186" w:rsidP="002D5845">
      <w:pPr>
        <w:pStyle w:val="Numbering1"/>
      </w:pPr>
      <w:r>
        <w:tab/>
        <w:t>Check your worksheet reflec</w:t>
      </w:r>
      <w:r w:rsidR="00B16A3E">
        <w:t xml:space="preserve">ts the </w:t>
      </w:r>
      <w:r w:rsidR="00B16A3E" w:rsidRPr="00AD3287">
        <w:rPr>
          <w:b/>
        </w:rPr>
        <w:t>style guide</w:t>
      </w:r>
      <w:r w:rsidR="00B16A3E">
        <w:t xml:space="preserve"> requirements</w:t>
      </w:r>
      <w:r w:rsidR="002D5845">
        <w:t>.</w:t>
      </w:r>
    </w:p>
    <w:p w14:paraId="4F51947D" w14:textId="1D94F896" w:rsidR="00DF7186" w:rsidRDefault="00DF7186" w:rsidP="002D5845">
      <w:pPr>
        <w:pStyle w:val="Numbering1"/>
      </w:pPr>
      <w:r>
        <w:tab/>
        <w:t>Print a copy in</w:t>
      </w:r>
      <w:r w:rsidRPr="00AD3287">
        <w:rPr>
          <w:b/>
        </w:rPr>
        <w:t xml:space="preserve"> landscape</w:t>
      </w:r>
      <w:r>
        <w:t xml:space="preserve"> showing answ</w:t>
      </w:r>
      <w:r w:rsidR="002D5845">
        <w:t>ers and a copy showing formulas.</w:t>
      </w:r>
    </w:p>
    <w:p w14:paraId="07BA6744" w14:textId="5F9DE772" w:rsidR="00DF7186" w:rsidRDefault="00DF7186" w:rsidP="002D5845">
      <w:pPr>
        <w:pStyle w:val="Numbering1"/>
      </w:pPr>
      <w:r>
        <w:lastRenderedPageBreak/>
        <w:tab/>
      </w:r>
      <w:r w:rsidRPr="00AD3287">
        <w:rPr>
          <w:b/>
        </w:rPr>
        <w:t>Graph the Name and Hours Worked</w:t>
      </w:r>
      <w:r>
        <w:t xml:space="preserve"> into a separate 3-D column chart. Add data labels to the co</w:t>
      </w:r>
      <w:r w:rsidR="009E2C85">
        <w:t xml:space="preserve">lumns showing values. </w:t>
      </w:r>
      <w:r>
        <w:t xml:space="preserve">Add a meaningful chart title, axis titles and your name in the footer, then print. </w:t>
      </w:r>
    </w:p>
    <w:p w14:paraId="5F3839AD" w14:textId="276FB68F" w:rsidR="00DF7186" w:rsidRDefault="00DF7186" w:rsidP="002D5845">
      <w:pPr>
        <w:pStyle w:val="Numbering1"/>
      </w:pPr>
      <w:r>
        <w:t xml:space="preserve">Change the chart type and create a pie chart. Add data labels inside the chart, showing values and the category name. </w:t>
      </w:r>
      <w:r w:rsidRPr="00AD3287">
        <w:rPr>
          <w:b/>
        </w:rPr>
        <w:t>Add your name in the footer</w:t>
      </w:r>
      <w:r>
        <w:t xml:space="preserve">, then print. </w:t>
      </w:r>
    </w:p>
    <w:p w14:paraId="0B098FC5" w14:textId="4BD894F1" w:rsidR="00DF7186" w:rsidRDefault="00DE4458" w:rsidP="00AD3287">
      <w:pPr>
        <w:pStyle w:val="Heading3"/>
      </w:pPr>
      <w:bookmarkStart w:id="99" w:name="_Toc10032520"/>
      <w:r>
        <w:t>Workers t</w:t>
      </w:r>
      <w:r w:rsidR="00DF7186">
        <w:t>ab</w:t>
      </w:r>
      <w:bookmarkEnd w:id="99"/>
    </w:p>
    <w:p w14:paraId="1168B862" w14:textId="44B106C3" w:rsidR="00AD3287" w:rsidRDefault="00DF7186" w:rsidP="00DF7186">
      <w:pPr>
        <w:pStyle w:val="Body"/>
        <w:rPr>
          <w:lang w:eastAsia="en-AU"/>
        </w:rPr>
      </w:pPr>
      <w:r>
        <w:rPr>
          <w:lang w:eastAsia="en-AU"/>
        </w:rPr>
        <w:t xml:space="preserve">Open the Workbook </w:t>
      </w:r>
      <w:r w:rsidRPr="00AD3287">
        <w:rPr>
          <w:b/>
          <w:lang w:eastAsia="en-AU"/>
        </w:rPr>
        <w:t>REVISION</w:t>
      </w:r>
      <w:r w:rsidR="00AD3287">
        <w:rPr>
          <w:lang w:eastAsia="en-AU"/>
        </w:rPr>
        <w:t>.</w:t>
      </w:r>
    </w:p>
    <w:p w14:paraId="08DD3DF4" w14:textId="0CD39359" w:rsidR="00DF7186" w:rsidRDefault="00AD3287" w:rsidP="00DF7186">
      <w:pPr>
        <w:pStyle w:val="Body"/>
        <w:rPr>
          <w:lang w:eastAsia="en-AU"/>
        </w:rPr>
      </w:pPr>
      <w:r>
        <w:rPr>
          <w:lang w:eastAsia="en-AU"/>
        </w:rPr>
        <w:t xml:space="preserve">Click on </w:t>
      </w:r>
      <w:r w:rsidR="00DE4458">
        <w:rPr>
          <w:lang w:eastAsia="en-AU"/>
        </w:rPr>
        <w:t xml:space="preserve">the </w:t>
      </w:r>
      <w:r w:rsidRPr="00AD3287">
        <w:rPr>
          <w:b/>
          <w:lang w:eastAsia="en-AU"/>
        </w:rPr>
        <w:t xml:space="preserve">WORKERS </w:t>
      </w:r>
      <w:r>
        <w:rPr>
          <w:lang w:eastAsia="en-AU"/>
        </w:rPr>
        <w:t>tab.</w:t>
      </w:r>
    </w:p>
    <w:p w14:paraId="2A9E74C3" w14:textId="1A096FE1" w:rsidR="00DF7186" w:rsidRDefault="00DF7186" w:rsidP="00DF7186">
      <w:pPr>
        <w:pStyle w:val="Body"/>
        <w:rPr>
          <w:lang w:eastAsia="en-AU"/>
        </w:rPr>
      </w:pPr>
      <w:r>
        <w:rPr>
          <w:lang w:eastAsia="en-AU"/>
        </w:rPr>
        <w:t xml:space="preserve">This payroll has been prepared for the </w:t>
      </w:r>
      <w:r w:rsidRPr="00AD3287">
        <w:rPr>
          <w:b/>
          <w:lang w:eastAsia="en-AU"/>
        </w:rPr>
        <w:t>WORKERS ‘R US</w:t>
      </w:r>
      <w:r w:rsidR="00AD3287">
        <w:rPr>
          <w:lang w:eastAsia="en-AU"/>
        </w:rPr>
        <w:t xml:space="preserve"> employees.</w:t>
      </w:r>
    </w:p>
    <w:p w14:paraId="1BF21C62" w14:textId="48FB2FA4" w:rsidR="00DF7186" w:rsidRDefault="00DF7186" w:rsidP="00BA6638">
      <w:pPr>
        <w:pStyle w:val="Numbering1"/>
        <w:numPr>
          <w:ilvl w:val="0"/>
          <w:numId w:val="18"/>
        </w:numPr>
        <w:spacing w:after="120"/>
      </w:pPr>
      <w:r>
        <w:t>Insert a new column between Hou</w:t>
      </w:r>
      <w:r w:rsidR="00AD3287">
        <w:t>rly Rate and Weekly Wage called</w:t>
      </w:r>
      <w:r>
        <w:t xml:space="preserve"> </w:t>
      </w:r>
      <w:r w:rsidRPr="00AD3287">
        <w:rPr>
          <w:b/>
        </w:rPr>
        <w:t>Hours Worked</w:t>
      </w:r>
      <w:r>
        <w:t xml:space="preserve"> and enter the following hours for each worker: </w:t>
      </w:r>
    </w:p>
    <w:p w14:paraId="0362CA39" w14:textId="26DCA1F2" w:rsidR="00AD3287" w:rsidRDefault="00AD3287" w:rsidP="00AD3287">
      <w:pPr>
        <w:pStyle w:val="BulletlistLevel2"/>
        <w:ind w:left="1094"/>
      </w:pPr>
      <w:r>
        <w:t xml:space="preserve">Dillon </w:t>
      </w:r>
      <w:r>
        <w:tab/>
        <w:t>(37)</w:t>
      </w:r>
    </w:p>
    <w:p w14:paraId="049BD90C" w14:textId="2F35AEE9" w:rsidR="00AD3287" w:rsidRDefault="00AD3287" w:rsidP="00AD3287">
      <w:pPr>
        <w:pStyle w:val="BulletlistLevel2"/>
        <w:ind w:left="1094"/>
      </w:pPr>
      <w:r>
        <w:t xml:space="preserve">Brendon </w:t>
      </w:r>
      <w:r>
        <w:tab/>
        <w:t>(39)</w:t>
      </w:r>
    </w:p>
    <w:p w14:paraId="370DBD2B" w14:textId="5B662F33" w:rsidR="00AD3287" w:rsidRDefault="00AD3287" w:rsidP="00AD3287">
      <w:pPr>
        <w:pStyle w:val="BulletlistLevel2"/>
        <w:ind w:left="1094"/>
      </w:pPr>
      <w:r>
        <w:t xml:space="preserve">Kelly </w:t>
      </w:r>
      <w:r>
        <w:tab/>
        <w:t>(35)</w:t>
      </w:r>
    </w:p>
    <w:p w14:paraId="32379047" w14:textId="6C20F523" w:rsidR="00DF7186" w:rsidRDefault="00AD3287" w:rsidP="00AD3287">
      <w:pPr>
        <w:pStyle w:val="BulletlistLevel2"/>
        <w:ind w:left="1094"/>
      </w:pPr>
      <w:r>
        <w:t xml:space="preserve">Andria </w:t>
      </w:r>
      <w:r>
        <w:tab/>
        <w:t>(37)</w:t>
      </w:r>
    </w:p>
    <w:p w14:paraId="35784E31" w14:textId="6D3D8C65" w:rsidR="00AD3287" w:rsidRDefault="00AD3287" w:rsidP="00AD3287">
      <w:pPr>
        <w:pStyle w:val="BulletlistLevel2"/>
        <w:ind w:left="1094"/>
      </w:pPr>
      <w:r>
        <w:t xml:space="preserve">David </w:t>
      </w:r>
      <w:r>
        <w:tab/>
        <w:t>(39)</w:t>
      </w:r>
    </w:p>
    <w:p w14:paraId="069DAF1F" w14:textId="570C91DE" w:rsidR="00AD3287" w:rsidRDefault="00AD3287" w:rsidP="00AD3287">
      <w:pPr>
        <w:pStyle w:val="BulletlistLevel2"/>
        <w:ind w:left="1094"/>
      </w:pPr>
      <w:r>
        <w:t xml:space="preserve">Steve </w:t>
      </w:r>
      <w:r>
        <w:tab/>
        <w:t>(40)</w:t>
      </w:r>
    </w:p>
    <w:p w14:paraId="18A6C1DF" w14:textId="4B10962B" w:rsidR="00DF7186" w:rsidRDefault="00AD3287" w:rsidP="00AD3287">
      <w:pPr>
        <w:pStyle w:val="BulletlistLevel2"/>
        <w:ind w:left="1094"/>
      </w:pPr>
      <w:r>
        <w:t xml:space="preserve">Donna </w:t>
      </w:r>
      <w:r>
        <w:tab/>
        <w:t>(38)</w:t>
      </w:r>
    </w:p>
    <w:p w14:paraId="506845D4" w14:textId="02B8FA55" w:rsidR="00DF7186" w:rsidRDefault="00B16A3E" w:rsidP="002D5845">
      <w:pPr>
        <w:pStyle w:val="Numbering1"/>
      </w:pPr>
      <w:r>
        <w:t xml:space="preserve">Calculate the </w:t>
      </w:r>
      <w:r w:rsidR="00DF7186" w:rsidRPr="00AD3287">
        <w:rPr>
          <w:b/>
        </w:rPr>
        <w:t>WEEKLY WAGE</w:t>
      </w:r>
      <w:r w:rsidR="00AD3287">
        <w:t xml:space="preserve"> and copy down.</w:t>
      </w:r>
    </w:p>
    <w:p w14:paraId="4B4BAA3C" w14:textId="27E2E418" w:rsidR="00DF7186" w:rsidRDefault="00DF7186" w:rsidP="002D5845">
      <w:pPr>
        <w:pStyle w:val="Numbering1"/>
      </w:pPr>
      <w:r>
        <w:t xml:space="preserve">Insert a new column </w:t>
      </w:r>
      <w:r w:rsidR="00AD3287">
        <w:t xml:space="preserve">after Weekly Wage called </w:t>
      </w:r>
      <w:r w:rsidR="00AD3287" w:rsidRPr="00AD3287">
        <w:rPr>
          <w:b/>
        </w:rPr>
        <w:t>TAX</w:t>
      </w:r>
      <w:r w:rsidR="00AD3287">
        <w:t>. C</w:t>
      </w:r>
      <w:r>
        <w:t xml:space="preserve">alculate </w:t>
      </w:r>
      <w:r w:rsidR="00AD3287">
        <w:t xml:space="preserve">Tax payable </w:t>
      </w:r>
      <w:r w:rsidR="00AD3287" w:rsidRPr="00AD3287">
        <w:rPr>
          <w:b/>
        </w:rPr>
        <w:t>(Weekly Wage * 25%).</w:t>
      </w:r>
    </w:p>
    <w:p w14:paraId="30CE9FEE" w14:textId="2D99F901" w:rsidR="00DF7186" w:rsidRDefault="00DF7186" w:rsidP="002D5845">
      <w:pPr>
        <w:pStyle w:val="Numbering1"/>
      </w:pPr>
      <w:r>
        <w:t>Insert</w:t>
      </w:r>
      <w:r w:rsidR="00B16A3E">
        <w:t xml:space="preserve"> a new column after Tax called </w:t>
      </w:r>
      <w:r w:rsidR="00AD3287" w:rsidRPr="00AD3287">
        <w:rPr>
          <w:b/>
        </w:rPr>
        <w:t>NET WAGE</w:t>
      </w:r>
      <w:r w:rsidR="00AD3287">
        <w:t xml:space="preserve">. Calculate </w:t>
      </w:r>
      <w:r w:rsidR="00AD3287" w:rsidRPr="00AD3287">
        <w:rPr>
          <w:b/>
        </w:rPr>
        <w:t>Net Wage</w:t>
      </w:r>
      <w:r w:rsidR="00AD3287">
        <w:t>.</w:t>
      </w:r>
    </w:p>
    <w:p w14:paraId="01DA4907" w14:textId="60B170D0" w:rsidR="00DF7186" w:rsidRDefault="00DF7186" w:rsidP="002D5845">
      <w:pPr>
        <w:pStyle w:val="Numbering1"/>
      </w:pPr>
      <w:r>
        <w:t>Sort the workshee</w:t>
      </w:r>
      <w:r w:rsidR="00AD3287">
        <w:t xml:space="preserve">t in </w:t>
      </w:r>
      <w:r w:rsidR="00AD3287" w:rsidRPr="00AD3287">
        <w:rPr>
          <w:b/>
        </w:rPr>
        <w:t>ascending order</w:t>
      </w:r>
      <w:r w:rsidR="00AD3287">
        <w:t xml:space="preserve"> of Surname.</w:t>
      </w:r>
    </w:p>
    <w:p w14:paraId="2E3043AC" w14:textId="7969A372" w:rsidR="00DF7186" w:rsidRDefault="00DF7186" w:rsidP="002D5845">
      <w:pPr>
        <w:pStyle w:val="Numbering1"/>
      </w:pPr>
      <w:r>
        <w:t>Insert a n</w:t>
      </w:r>
      <w:r w:rsidR="00B16A3E">
        <w:t xml:space="preserve">ew row label </w:t>
      </w:r>
      <w:r w:rsidR="00B16A3E" w:rsidRPr="00AD3287">
        <w:rPr>
          <w:b/>
        </w:rPr>
        <w:t>TOTAL</w:t>
      </w:r>
      <w:r w:rsidRPr="00AD3287">
        <w:rPr>
          <w:b/>
        </w:rPr>
        <w:t xml:space="preserve"> </w:t>
      </w:r>
      <w:r>
        <w:t>leaving a blan</w:t>
      </w:r>
      <w:r w:rsidR="00AD3287">
        <w:t>k row between it and workers. C</w:t>
      </w:r>
      <w:r>
        <w:t>alculate total amount o</w:t>
      </w:r>
      <w:r w:rsidR="00AD3287">
        <w:t>f Weekly Wage, Tax and Net Wage.</w:t>
      </w:r>
    </w:p>
    <w:p w14:paraId="0CA0E4D2" w14:textId="57692E27" w:rsidR="00DF7186" w:rsidRDefault="00DF7186" w:rsidP="002D5845">
      <w:pPr>
        <w:pStyle w:val="Numbering1"/>
      </w:pPr>
      <w:r>
        <w:t>Insert a new row</w:t>
      </w:r>
      <w:r w:rsidR="00B16A3E">
        <w:t xml:space="preserve"> label underneath Total called </w:t>
      </w:r>
      <w:r w:rsidRPr="00AD3287">
        <w:rPr>
          <w:b/>
        </w:rPr>
        <w:t>AVERAGE</w:t>
      </w:r>
      <w:r>
        <w:t xml:space="preserve"> and calculate avera</w:t>
      </w:r>
      <w:r w:rsidR="00AD3287">
        <w:t>ge hourly rate and hours worked.</w:t>
      </w:r>
    </w:p>
    <w:p w14:paraId="137713C6" w14:textId="028ED409" w:rsidR="00DF7186" w:rsidRDefault="00AD3287" w:rsidP="002D5845">
      <w:pPr>
        <w:pStyle w:val="Numbering1"/>
      </w:pPr>
      <w:r>
        <w:t xml:space="preserve">Insert a heading </w:t>
      </w:r>
      <w:r w:rsidR="00DF7186" w:rsidRPr="00AD3287">
        <w:rPr>
          <w:b/>
        </w:rPr>
        <w:t>WORKERS ‘R US</w:t>
      </w:r>
      <w:r w:rsidR="00DF7186">
        <w:t xml:space="preserve"> at the top of the worksheet. Insert a blank row betwee</w:t>
      </w:r>
      <w:r>
        <w:t>n the heading and the worksheet.</w:t>
      </w:r>
    </w:p>
    <w:p w14:paraId="5A3E5158" w14:textId="487BCAE6" w:rsidR="00DF7186" w:rsidRDefault="00AD3287" w:rsidP="002D5845">
      <w:pPr>
        <w:pStyle w:val="Numbering1"/>
      </w:pPr>
      <w:r>
        <w:t>T</w:t>
      </w:r>
      <w:r w:rsidR="00DF7186">
        <w:t>here have been some change</w:t>
      </w:r>
      <w:r>
        <w:t>s, amend as follows:</w:t>
      </w:r>
    </w:p>
    <w:p w14:paraId="23C38293" w14:textId="752578EA" w:rsidR="00DF7186" w:rsidRDefault="00DF7186" w:rsidP="00AD3287">
      <w:pPr>
        <w:pStyle w:val="BulletlistLevel2"/>
        <w:ind w:left="1094"/>
        <w:rPr>
          <w:lang w:eastAsia="en-AU"/>
        </w:rPr>
      </w:pPr>
      <w:r w:rsidRPr="00AD3287">
        <w:rPr>
          <w:b/>
          <w:lang w:eastAsia="en-AU"/>
        </w:rPr>
        <w:lastRenderedPageBreak/>
        <w:t>Brendon Wal</w:t>
      </w:r>
      <w:r w:rsidR="00AD3287" w:rsidRPr="00AD3287">
        <w:rPr>
          <w:b/>
          <w:lang w:eastAsia="en-AU"/>
        </w:rPr>
        <w:t>sh</w:t>
      </w:r>
      <w:r w:rsidR="00AD3287">
        <w:rPr>
          <w:lang w:eastAsia="en-AU"/>
        </w:rPr>
        <w:t xml:space="preserve"> has left</w:t>
      </w:r>
      <w:r w:rsidR="00AD3287">
        <w:t>—</w:t>
      </w:r>
      <w:r w:rsidR="00AD3287">
        <w:rPr>
          <w:lang w:eastAsia="en-AU"/>
        </w:rPr>
        <w:t>delete his record.</w:t>
      </w:r>
    </w:p>
    <w:p w14:paraId="1E750092" w14:textId="3BB35318" w:rsidR="00DF7186" w:rsidRDefault="00DF7186" w:rsidP="00AD3287">
      <w:pPr>
        <w:pStyle w:val="BulletlistLevel2"/>
        <w:ind w:left="1094"/>
        <w:rPr>
          <w:lang w:eastAsia="en-AU"/>
        </w:rPr>
      </w:pPr>
      <w:r w:rsidRPr="00AD3287">
        <w:rPr>
          <w:b/>
          <w:lang w:eastAsia="en-AU"/>
        </w:rPr>
        <w:t>Melissa Nevins</w:t>
      </w:r>
      <w:r>
        <w:rPr>
          <w:lang w:eastAsia="en-AU"/>
        </w:rPr>
        <w:t xml:space="preserve"> has joined the company, insert her details in correct order</w:t>
      </w:r>
      <w:r w:rsidR="00AD3287">
        <w:t>—</w:t>
      </w:r>
      <w:r>
        <w:rPr>
          <w:lang w:eastAsia="en-AU"/>
        </w:rPr>
        <w:t xml:space="preserve">she worked 15 hours this week at an hourly rate of </w:t>
      </w:r>
      <w:r w:rsidRPr="00AD3287">
        <w:rPr>
          <w:b/>
          <w:lang w:eastAsia="en-AU"/>
        </w:rPr>
        <w:t>$16.70</w:t>
      </w:r>
      <w:r w:rsidR="00AD3287">
        <w:t>—</w:t>
      </w:r>
      <w:r>
        <w:rPr>
          <w:lang w:eastAsia="en-AU"/>
        </w:rPr>
        <w:t>ensure you check your formula and/or range to see if all work</w:t>
      </w:r>
      <w:r w:rsidR="00AD3287">
        <w:rPr>
          <w:lang w:eastAsia="en-AU"/>
        </w:rPr>
        <w:t>ers are included in totals etc.</w:t>
      </w:r>
    </w:p>
    <w:p w14:paraId="09A3993D" w14:textId="602D0E19" w:rsidR="00DF7186" w:rsidRDefault="00DF7186" w:rsidP="00AD3287">
      <w:pPr>
        <w:pStyle w:val="BulletlistLevel2"/>
        <w:ind w:left="1094"/>
        <w:rPr>
          <w:lang w:eastAsia="en-AU"/>
        </w:rPr>
      </w:pPr>
      <w:r w:rsidRPr="00AD3287">
        <w:rPr>
          <w:b/>
          <w:lang w:eastAsia="en-AU"/>
        </w:rPr>
        <w:t>Donna Martin’s</w:t>
      </w:r>
      <w:r>
        <w:rPr>
          <w:lang w:eastAsia="en-AU"/>
        </w:rPr>
        <w:t xml:space="preserve"> hourly rate has increas</w:t>
      </w:r>
      <w:r w:rsidR="00AD3287">
        <w:rPr>
          <w:lang w:eastAsia="en-AU"/>
        </w:rPr>
        <w:t xml:space="preserve">ed to </w:t>
      </w:r>
      <w:r w:rsidR="00AD3287" w:rsidRPr="00AD3287">
        <w:rPr>
          <w:b/>
          <w:lang w:eastAsia="en-AU"/>
        </w:rPr>
        <w:t>$15.30</w:t>
      </w:r>
      <w:r w:rsidR="00AD3287">
        <w:t>—</w:t>
      </w:r>
      <w:r w:rsidR="00AD3287">
        <w:rPr>
          <w:lang w:eastAsia="en-AU"/>
        </w:rPr>
        <w:t>amend her record</w:t>
      </w:r>
    </w:p>
    <w:p w14:paraId="643A757A" w14:textId="6E9F1061" w:rsidR="00DF7186" w:rsidRDefault="00DF7186" w:rsidP="002D5845">
      <w:pPr>
        <w:pStyle w:val="Numbering1"/>
      </w:pPr>
      <w:r>
        <w:tab/>
        <w:t>Save the worksh</w:t>
      </w:r>
      <w:r w:rsidR="00AD3287">
        <w:t xml:space="preserve">eet under a new name </w:t>
      </w:r>
      <w:r w:rsidR="00AD3287" w:rsidRPr="00AD3287">
        <w:rPr>
          <w:b/>
        </w:rPr>
        <w:t>WORKERS1</w:t>
      </w:r>
      <w:r w:rsidR="00AD3287">
        <w:t>—</w:t>
      </w:r>
      <w:r>
        <w:t xml:space="preserve">double click </w:t>
      </w:r>
      <w:r w:rsidRPr="00AD3287">
        <w:rPr>
          <w:b/>
        </w:rPr>
        <w:t>WORKERS tab</w:t>
      </w:r>
      <w:r>
        <w:t xml:space="preserve"> at bottom of workbook a</w:t>
      </w:r>
      <w:r w:rsidR="00B16A3E">
        <w:t>nd type new name in dialog box.</w:t>
      </w:r>
    </w:p>
    <w:p w14:paraId="31B9ABA1" w14:textId="48A24BE7" w:rsidR="00DF7186" w:rsidRDefault="00DF7186" w:rsidP="002D5845">
      <w:pPr>
        <w:pStyle w:val="Numbering1"/>
      </w:pPr>
      <w:r>
        <w:tab/>
        <w:t>Format/check the worksheet in accordance wit</w:t>
      </w:r>
      <w:r w:rsidR="00B16A3E">
        <w:t>h the style guide requirements.</w:t>
      </w:r>
    </w:p>
    <w:p w14:paraId="3AF9FEF4" w14:textId="673840F6" w:rsidR="00DF7186" w:rsidRDefault="00DF7186" w:rsidP="002D5845">
      <w:pPr>
        <w:pStyle w:val="Numbering1"/>
      </w:pPr>
      <w:r>
        <w:tab/>
        <w:t xml:space="preserve">Print a copy of your worksheet in </w:t>
      </w:r>
      <w:r w:rsidRPr="00AD3287">
        <w:rPr>
          <w:b/>
        </w:rPr>
        <w:t>landscape</w:t>
      </w:r>
      <w:r>
        <w:t xml:space="preserve"> and</w:t>
      </w:r>
      <w:r w:rsidR="00B16A3E">
        <w:t xml:space="preserve"> print a copy showing formulas.</w:t>
      </w:r>
    </w:p>
    <w:p w14:paraId="23B6AAB6" w14:textId="47A5A15C" w:rsidR="00DF7186" w:rsidRDefault="00DF7186" w:rsidP="002D5845">
      <w:pPr>
        <w:pStyle w:val="Numbering1"/>
      </w:pPr>
      <w:r>
        <w:tab/>
        <w:t xml:space="preserve">Create a column chart as a separate sheet showing Workers and their Hourly Rates. Add a meaningful </w:t>
      </w:r>
      <w:r w:rsidRPr="00AD3287">
        <w:rPr>
          <w:b/>
        </w:rPr>
        <w:t>chart title, axis titles and data labels</w:t>
      </w:r>
      <w:r>
        <w:t xml:space="preserve"> showing value</w:t>
      </w:r>
      <w:r w:rsidR="00B16A3E">
        <w:t xml:space="preserve">s to the columns. </w:t>
      </w:r>
      <w:r w:rsidR="00B16A3E" w:rsidRPr="00AD3287">
        <w:rPr>
          <w:b/>
        </w:rPr>
        <w:t>Print</w:t>
      </w:r>
      <w:r w:rsidR="00B16A3E">
        <w:t xml:space="preserve"> a copy.</w:t>
      </w:r>
    </w:p>
    <w:p w14:paraId="31BFDA51" w14:textId="034F73DC" w:rsidR="00DF7186" w:rsidRDefault="00DF7186" w:rsidP="002D5845">
      <w:pPr>
        <w:pStyle w:val="Numbering1"/>
      </w:pPr>
      <w:r>
        <w:tab/>
        <w:t xml:space="preserve">Change the chart type and </w:t>
      </w:r>
      <w:r w:rsidRPr="00AD3287">
        <w:rPr>
          <w:b/>
        </w:rPr>
        <w:t>create a pie chart</w:t>
      </w:r>
      <w:r>
        <w:t>. Add data labels, outside th</w:t>
      </w:r>
      <w:r w:rsidR="00B16A3E">
        <w:t xml:space="preserve">e chart, showing values. </w:t>
      </w:r>
      <w:r w:rsidR="00B16A3E" w:rsidRPr="00AD3287">
        <w:rPr>
          <w:b/>
        </w:rPr>
        <w:t>Print</w:t>
      </w:r>
      <w:r w:rsidR="00B16A3E">
        <w:t>.</w:t>
      </w:r>
    </w:p>
    <w:p w14:paraId="31AAA6E4" w14:textId="7AAD65FA" w:rsidR="00DF7186" w:rsidRDefault="00B16A3E" w:rsidP="00AD3287">
      <w:pPr>
        <w:pStyle w:val="Heading3"/>
      </w:pPr>
      <w:bookmarkStart w:id="100" w:name="_Toc10032521"/>
      <w:r>
        <w:t>Flowers workbook</w:t>
      </w:r>
      <w:bookmarkEnd w:id="100"/>
    </w:p>
    <w:p w14:paraId="1CE50FA4" w14:textId="3BD27680" w:rsidR="00DF7186" w:rsidRDefault="00DF7186" w:rsidP="00BA6638">
      <w:pPr>
        <w:pStyle w:val="Numbering1"/>
        <w:numPr>
          <w:ilvl w:val="0"/>
          <w:numId w:val="19"/>
        </w:numPr>
      </w:pPr>
      <w:r w:rsidRPr="00DF7186">
        <w:t xml:space="preserve">Create following workbook and save it as </w:t>
      </w:r>
      <w:r w:rsidRPr="00AD3287">
        <w:rPr>
          <w:b/>
        </w:rPr>
        <w:t>FLOWERS</w:t>
      </w:r>
      <w:r w:rsidR="002D5845">
        <w:t>.</w:t>
      </w:r>
    </w:p>
    <w:p w14:paraId="0D6A4867" w14:textId="6AFE40B2" w:rsidR="00AD3287" w:rsidRDefault="00AD3287" w:rsidP="00AD3287">
      <w:pPr>
        <w:pStyle w:val="Caption"/>
        <w:keepNext/>
        <w:spacing w:after="120"/>
      </w:pPr>
      <w:r>
        <w:t>Table</w:t>
      </w:r>
      <w:r w:rsidR="00DE4458">
        <w:t xml:space="preserve"> 28: </w:t>
      </w:r>
      <w:r w:rsidRPr="000A51B9">
        <w:t>Activity data Flowers</w:t>
      </w:r>
    </w:p>
    <w:tbl>
      <w:tblPr>
        <w:tblStyle w:val="TableGrid"/>
        <w:tblW w:w="0" w:type="auto"/>
        <w:tblLook w:val="0480" w:firstRow="0" w:lastRow="0" w:firstColumn="1" w:lastColumn="0" w:noHBand="0" w:noVBand="1"/>
      </w:tblPr>
      <w:tblGrid>
        <w:gridCol w:w="4508"/>
        <w:gridCol w:w="2291"/>
      </w:tblGrid>
      <w:tr w:rsidR="00AD3287" w14:paraId="593C2AB5" w14:textId="77777777" w:rsidTr="00AD3287">
        <w:tc>
          <w:tcPr>
            <w:tcW w:w="4508" w:type="dxa"/>
            <w:vAlign w:val="bottom"/>
          </w:tcPr>
          <w:p w14:paraId="4AB77F8B" w14:textId="2A429FCA" w:rsidR="00AD3287" w:rsidRPr="009E2C85" w:rsidRDefault="00AD3287" w:rsidP="00DE4458">
            <w:pPr>
              <w:pStyle w:val="TableHeader1"/>
              <w:rPr>
                <w:color w:val="auto"/>
              </w:rPr>
            </w:pPr>
            <w:r w:rsidRPr="009E2C85">
              <w:rPr>
                <w:color w:val="auto"/>
              </w:rPr>
              <w:t>S</w:t>
            </w:r>
            <w:r w:rsidR="00DE4458">
              <w:rPr>
                <w:color w:val="auto"/>
              </w:rPr>
              <w:t>ay</w:t>
            </w:r>
            <w:r w:rsidRPr="009E2C85">
              <w:rPr>
                <w:color w:val="auto"/>
              </w:rPr>
              <w:t xml:space="preserve"> </w:t>
            </w:r>
            <w:r w:rsidR="00DE4458">
              <w:rPr>
                <w:color w:val="auto"/>
              </w:rPr>
              <w:t>It With Flowers</w:t>
            </w:r>
            <w:r w:rsidRPr="009E2C85">
              <w:rPr>
                <w:color w:val="auto"/>
              </w:rPr>
              <w:t xml:space="preserve"> </w:t>
            </w:r>
          </w:p>
        </w:tc>
        <w:tc>
          <w:tcPr>
            <w:tcW w:w="2291" w:type="dxa"/>
            <w:vAlign w:val="bottom"/>
          </w:tcPr>
          <w:p w14:paraId="7CA4CC3D" w14:textId="0EFF114E" w:rsidR="00AD3287" w:rsidRPr="009E2C85" w:rsidRDefault="00AD3287" w:rsidP="009E2C85">
            <w:pPr>
              <w:pStyle w:val="TableHeader1"/>
              <w:rPr>
                <w:color w:val="auto"/>
              </w:rPr>
            </w:pPr>
          </w:p>
        </w:tc>
      </w:tr>
      <w:tr w:rsidR="00AD3287" w14:paraId="32B06EC0" w14:textId="77777777" w:rsidTr="00AD3287">
        <w:tc>
          <w:tcPr>
            <w:tcW w:w="4508" w:type="dxa"/>
            <w:vAlign w:val="bottom"/>
          </w:tcPr>
          <w:p w14:paraId="743F46FB" w14:textId="354171DC" w:rsidR="00AD3287" w:rsidRPr="009E2C85" w:rsidRDefault="00AD3287" w:rsidP="009E2C85">
            <w:pPr>
              <w:pStyle w:val="TableHeader1"/>
              <w:rPr>
                <w:color w:val="auto"/>
              </w:rPr>
            </w:pPr>
            <w:r w:rsidRPr="009E2C85">
              <w:rPr>
                <w:color w:val="auto"/>
              </w:rPr>
              <w:t xml:space="preserve">Flower Sales </w:t>
            </w:r>
          </w:p>
        </w:tc>
        <w:tc>
          <w:tcPr>
            <w:tcW w:w="2291" w:type="dxa"/>
            <w:vAlign w:val="bottom"/>
          </w:tcPr>
          <w:p w14:paraId="3A92F43C" w14:textId="6A47A7BD" w:rsidR="00AD3287" w:rsidRPr="009E2C85" w:rsidRDefault="00AD3287" w:rsidP="009E2C85">
            <w:pPr>
              <w:pStyle w:val="TableHeader1"/>
              <w:rPr>
                <w:color w:val="auto"/>
              </w:rPr>
            </w:pPr>
          </w:p>
        </w:tc>
      </w:tr>
      <w:tr w:rsidR="00AD3287" w14:paraId="71417098" w14:textId="77777777" w:rsidTr="00AD3287">
        <w:tc>
          <w:tcPr>
            <w:tcW w:w="4508" w:type="dxa"/>
            <w:vAlign w:val="bottom"/>
          </w:tcPr>
          <w:p w14:paraId="1DF7204F" w14:textId="16D63577" w:rsidR="00AD3287" w:rsidRPr="009E2C85" w:rsidRDefault="00AD3287" w:rsidP="009E2C85">
            <w:pPr>
              <w:pStyle w:val="Body"/>
            </w:pPr>
            <w:r w:rsidRPr="009E2C85">
              <w:t xml:space="preserve">ITEM </w:t>
            </w:r>
          </w:p>
        </w:tc>
        <w:tc>
          <w:tcPr>
            <w:tcW w:w="2291" w:type="dxa"/>
            <w:vAlign w:val="bottom"/>
          </w:tcPr>
          <w:p w14:paraId="2C9F2B00" w14:textId="32CDE535" w:rsidR="00AD3287" w:rsidRPr="009E2C85" w:rsidRDefault="00AD3287" w:rsidP="009E2C85">
            <w:pPr>
              <w:pStyle w:val="Body"/>
            </w:pPr>
            <w:r w:rsidRPr="009E2C85">
              <w:t xml:space="preserve">NO SOLD </w:t>
            </w:r>
          </w:p>
        </w:tc>
      </w:tr>
      <w:tr w:rsidR="00AD3287" w14:paraId="75471991" w14:textId="77777777" w:rsidTr="00AD3287">
        <w:tc>
          <w:tcPr>
            <w:tcW w:w="4508" w:type="dxa"/>
            <w:vAlign w:val="bottom"/>
          </w:tcPr>
          <w:p w14:paraId="76897000" w14:textId="1FDEE6F7" w:rsidR="00AD3287" w:rsidRPr="009E2C85" w:rsidRDefault="00AD3287" w:rsidP="009E2C85">
            <w:pPr>
              <w:pStyle w:val="Body"/>
            </w:pPr>
            <w:r w:rsidRPr="009E2C85">
              <w:t xml:space="preserve">Bouquet (6 roses) </w:t>
            </w:r>
          </w:p>
        </w:tc>
        <w:tc>
          <w:tcPr>
            <w:tcW w:w="2291" w:type="dxa"/>
            <w:vAlign w:val="bottom"/>
          </w:tcPr>
          <w:p w14:paraId="119AA8B6" w14:textId="454F5ADC" w:rsidR="00AD3287" w:rsidRPr="009E2C85" w:rsidRDefault="00AD3287" w:rsidP="009E2C85">
            <w:pPr>
              <w:pStyle w:val="Body"/>
            </w:pPr>
            <w:r w:rsidRPr="009E2C85">
              <w:t xml:space="preserve">380 </w:t>
            </w:r>
          </w:p>
        </w:tc>
      </w:tr>
      <w:tr w:rsidR="00AD3287" w14:paraId="29810432" w14:textId="77777777" w:rsidTr="00AD3287">
        <w:tc>
          <w:tcPr>
            <w:tcW w:w="4508" w:type="dxa"/>
            <w:vAlign w:val="bottom"/>
          </w:tcPr>
          <w:p w14:paraId="43ACCC82" w14:textId="105D8E8E" w:rsidR="00AD3287" w:rsidRPr="009E2C85" w:rsidRDefault="00AD3287" w:rsidP="009E2C85">
            <w:pPr>
              <w:pStyle w:val="Body"/>
            </w:pPr>
            <w:r w:rsidRPr="009E2C85">
              <w:t xml:space="preserve">1 dozen roses </w:t>
            </w:r>
          </w:p>
        </w:tc>
        <w:tc>
          <w:tcPr>
            <w:tcW w:w="2291" w:type="dxa"/>
            <w:vAlign w:val="bottom"/>
          </w:tcPr>
          <w:p w14:paraId="572E6261" w14:textId="70328EE3" w:rsidR="00AD3287" w:rsidRPr="009E2C85" w:rsidRDefault="00AD3287" w:rsidP="009E2C85">
            <w:pPr>
              <w:pStyle w:val="Body"/>
            </w:pPr>
            <w:r w:rsidRPr="009E2C85">
              <w:t xml:space="preserve">406 </w:t>
            </w:r>
          </w:p>
        </w:tc>
      </w:tr>
      <w:tr w:rsidR="00AD3287" w14:paraId="2C379041" w14:textId="77777777" w:rsidTr="00AD3287">
        <w:tc>
          <w:tcPr>
            <w:tcW w:w="4508" w:type="dxa"/>
            <w:vAlign w:val="bottom"/>
          </w:tcPr>
          <w:p w14:paraId="558ACDA7" w14:textId="5EA0883C" w:rsidR="00AD3287" w:rsidRPr="009E2C85" w:rsidRDefault="00AD3287" w:rsidP="009E2C85">
            <w:pPr>
              <w:pStyle w:val="Body"/>
            </w:pPr>
            <w:r w:rsidRPr="009E2C85">
              <w:t xml:space="preserve">1 long-stemmed rose </w:t>
            </w:r>
          </w:p>
        </w:tc>
        <w:tc>
          <w:tcPr>
            <w:tcW w:w="2291" w:type="dxa"/>
            <w:vAlign w:val="bottom"/>
          </w:tcPr>
          <w:p w14:paraId="49005131" w14:textId="4F9743AE" w:rsidR="00AD3287" w:rsidRPr="009E2C85" w:rsidRDefault="00AD3287" w:rsidP="009E2C85">
            <w:pPr>
              <w:pStyle w:val="Body"/>
            </w:pPr>
            <w:r w:rsidRPr="009E2C85">
              <w:t xml:space="preserve">285 </w:t>
            </w:r>
          </w:p>
        </w:tc>
      </w:tr>
      <w:tr w:rsidR="00AD3287" w14:paraId="1F234DE0" w14:textId="77777777" w:rsidTr="00AD3287">
        <w:tc>
          <w:tcPr>
            <w:tcW w:w="4508" w:type="dxa"/>
            <w:vAlign w:val="bottom"/>
          </w:tcPr>
          <w:p w14:paraId="6AA5E414" w14:textId="790C5AE6" w:rsidR="00AD3287" w:rsidRPr="009E2C85" w:rsidRDefault="00AD3287" w:rsidP="009E2C85">
            <w:pPr>
              <w:pStyle w:val="Body"/>
            </w:pPr>
            <w:r w:rsidRPr="009E2C85">
              <w:t xml:space="preserve">Rose and carnation basket </w:t>
            </w:r>
          </w:p>
        </w:tc>
        <w:tc>
          <w:tcPr>
            <w:tcW w:w="2291" w:type="dxa"/>
            <w:vAlign w:val="bottom"/>
          </w:tcPr>
          <w:p w14:paraId="792BC4A1" w14:textId="6A0830F3" w:rsidR="00AD3287" w:rsidRPr="009E2C85" w:rsidRDefault="00AD3287" w:rsidP="009E2C85">
            <w:pPr>
              <w:pStyle w:val="Body"/>
            </w:pPr>
            <w:r w:rsidRPr="009E2C85">
              <w:t xml:space="preserve">190 </w:t>
            </w:r>
          </w:p>
        </w:tc>
      </w:tr>
      <w:tr w:rsidR="00AD3287" w14:paraId="5328A1A3" w14:textId="77777777" w:rsidTr="00AD3287">
        <w:tc>
          <w:tcPr>
            <w:tcW w:w="4508" w:type="dxa"/>
            <w:vAlign w:val="bottom"/>
          </w:tcPr>
          <w:p w14:paraId="131FDF1A" w14:textId="638C44AB" w:rsidR="00AD3287" w:rsidRPr="009E2C85" w:rsidRDefault="00AD3287" w:rsidP="009E2C85">
            <w:pPr>
              <w:pStyle w:val="Body"/>
            </w:pPr>
            <w:r w:rsidRPr="009E2C85">
              <w:t xml:space="preserve">Native bowl arrangement </w:t>
            </w:r>
          </w:p>
        </w:tc>
        <w:tc>
          <w:tcPr>
            <w:tcW w:w="2291" w:type="dxa"/>
            <w:vAlign w:val="bottom"/>
          </w:tcPr>
          <w:p w14:paraId="48BE9A0C" w14:textId="112067F4" w:rsidR="00AD3287" w:rsidRPr="009E2C85" w:rsidRDefault="00AD3287" w:rsidP="009E2C85">
            <w:pPr>
              <w:pStyle w:val="Body"/>
            </w:pPr>
            <w:r w:rsidRPr="009E2C85">
              <w:t xml:space="preserve">240 </w:t>
            </w:r>
          </w:p>
        </w:tc>
      </w:tr>
      <w:tr w:rsidR="00AD3287" w14:paraId="5B18E54A" w14:textId="77777777" w:rsidTr="00AD3287">
        <w:tc>
          <w:tcPr>
            <w:tcW w:w="4508" w:type="dxa"/>
            <w:vAlign w:val="bottom"/>
          </w:tcPr>
          <w:p w14:paraId="19BCEFB3" w14:textId="173333E2" w:rsidR="00AD3287" w:rsidRPr="009E2C85" w:rsidRDefault="00AD3287" w:rsidP="009E2C85">
            <w:pPr>
              <w:pStyle w:val="Body"/>
            </w:pPr>
            <w:r w:rsidRPr="009E2C85">
              <w:t xml:space="preserve">Table arrangement </w:t>
            </w:r>
          </w:p>
        </w:tc>
        <w:tc>
          <w:tcPr>
            <w:tcW w:w="2291" w:type="dxa"/>
            <w:vAlign w:val="bottom"/>
          </w:tcPr>
          <w:p w14:paraId="00446665" w14:textId="2340BF3A" w:rsidR="00AD3287" w:rsidRPr="009E2C85" w:rsidRDefault="00AD3287" w:rsidP="009E2C85">
            <w:pPr>
              <w:pStyle w:val="Body"/>
            </w:pPr>
            <w:r w:rsidRPr="009E2C85">
              <w:t xml:space="preserve">160 </w:t>
            </w:r>
          </w:p>
        </w:tc>
      </w:tr>
      <w:tr w:rsidR="00AD3287" w14:paraId="0246DFA2" w14:textId="77777777" w:rsidTr="00AD3287">
        <w:tc>
          <w:tcPr>
            <w:tcW w:w="4508" w:type="dxa"/>
            <w:vAlign w:val="bottom"/>
          </w:tcPr>
          <w:p w14:paraId="5AD0AB36" w14:textId="225A1DD3" w:rsidR="00AD3287" w:rsidRPr="009E2C85" w:rsidRDefault="00AD3287" w:rsidP="009E2C85">
            <w:pPr>
              <w:pStyle w:val="Body"/>
            </w:pPr>
            <w:r w:rsidRPr="009E2C85">
              <w:t xml:space="preserve">Terracotta pot arrangement </w:t>
            </w:r>
          </w:p>
        </w:tc>
        <w:tc>
          <w:tcPr>
            <w:tcW w:w="2291" w:type="dxa"/>
            <w:vAlign w:val="bottom"/>
          </w:tcPr>
          <w:p w14:paraId="1245291C" w14:textId="05F4E7C5" w:rsidR="00AD3287" w:rsidRPr="009E2C85" w:rsidRDefault="00AD3287" w:rsidP="009E2C85">
            <w:pPr>
              <w:pStyle w:val="Body"/>
            </w:pPr>
            <w:r w:rsidRPr="009E2C85">
              <w:t xml:space="preserve">200 </w:t>
            </w:r>
          </w:p>
        </w:tc>
      </w:tr>
    </w:tbl>
    <w:p w14:paraId="061C6C76" w14:textId="12A025AE" w:rsidR="00DF7186" w:rsidRDefault="00DF7186" w:rsidP="00AD3287">
      <w:pPr>
        <w:pStyle w:val="Numbering1"/>
        <w:spacing w:before="240"/>
      </w:pPr>
      <w:r>
        <w:t xml:space="preserve">Create a </w:t>
      </w:r>
      <w:r w:rsidRPr="00AD3287">
        <w:rPr>
          <w:b/>
        </w:rPr>
        <w:t>column chart</w:t>
      </w:r>
      <w:r>
        <w:t xml:space="preserve"> to show flower sales as a </w:t>
      </w:r>
      <w:r w:rsidRPr="00AD3287">
        <w:rPr>
          <w:b/>
        </w:rPr>
        <w:t>separate sheet</w:t>
      </w:r>
      <w:r>
        <w:t>. Add axis titles and data lab</w:t>
      </w:r>
      <w:r w:rsidR="002D5845">
        <w:t>els with values to the columns.</w:t>
      </w:r>
    </w:p>
    <w:p w14:paraId="0B79ABE9" w14:textId="191F46C2" w:rsidR="00DF7186" w:rsidRDefault="00DF7186" w:rsidP="002D5845">
      <w:pPr>
        <w:pStyle w:val="Numbering1"/>
      </w:pPr>
      <w:r>
        <w:lastRenderedPageBreak/>
        <w:t xml:space="preserve">Change the title of the chart to </w:t>
      </w:r>
      <w:r w:rsidRPr="009E2C85">
        <w:rPr>
          <w:b/>
        </w:rPr>
        <w:t>FLOWER SALES CURRENT YEAR</w:t>
      </w:r>
      <w:r>
        <w:t>. Print the c</w:t>
      </w:r>
      <w:r w:rsidR="00AD3287">
        <w:t>hart with your name as a footer.</w:t>
      </w:r>
    </w:p>
    <w:p w14:paraId="505470BB" w14:textId="08F0E3B7" w:rsidR="00DF7186" w:rsidRDefault="00DF7186" w:rsidP="002D5845">
      <w:pPr>
        <w:pStyle w:val="Numbering1"/>
      </w:pPr>
      <w:r>
        <w:t xml:space="preserve">On the worksheet, insert a column between </w:t>
      </w:r>
      <w:r w:rsidRPr="009E2C85">
        <w:rPr>
          <w:b/>
        </w:rPr>
        <w:t>ITEM and NO SOLD</w:t>
      </w:r>
      <w:r>
        <w:t xml:space="preserve">, called </w:t>
      </w:r>
      <w:r w:rsidRPr="009E2C85">
        <w:rPr>
          <w:b/>
        </w:rPr>
        <w:t>PRICE</w:t>
      </w:r>
      <w:r>
        <w:t xml:space="preserve"> and enter the prices shown below:</w:t>
      </w:r>
    </w:p>
    <w:p w14:paraId="566231C4" w14:textId="7F27771C" w:rsidR="009E2C85" w:rsidRDefault="009E2C85" w:rsidP="009E2C85">
      <w:pPr>
        <w:pStyle w:val="Caption"/>
        <w:keepNext/>
        <w:spacing w:after="120"/>
      </w:pPr>
      <w:r>
        <w:t xml:space="preserve">Table </w:t>
      </w:r>
      <w:r w:rsidR="00233FD6">
        <w:t>29:</w:t>
      </w:r>
      <w:r>
        <w:t xml:space="preserve"> </w:t>
      </w:r>
      <w:r w:rsidRPr="001904A7">
        <w:t>Activity data price</w:t>
      </w:r>
    </w:p>
    <w:tbl>
      <w:tblPr>
        <w:tblStyle w:val="TableGrid"/>
        <w:tblW w:w="0" w:type="auto"/>
        <w:tblLook w:val="04A0" w:firstRow="1" w:lastRow="0" w:firstColumn="1" w:lastColumn="0" w:noHBand="0" w:noVBand="1"/>
      </w:tblPr>
      <w:tblGrid>
        <w:gridCol w:w="4106"/>
        <w:gridCol w:w="1559"/>
        <w:gridCol w:w="1985"/>
      </w:tblGrid>
      <w:tr w:rsidR="009E2C85" w14:paraId="32A1E20E" w14:textId="19D0FBD2" w:rsidTr="009E2C85">
        <w:trPr>
          <w:cnfStyle w:val="100000000000" w:firstRow="1" w:lastRow="0" w:firstColumn="0" w:lastColumn="0" w:oddVBand="0" w:evenVBand="0" w:oddHBand="0" w:evenHBand="0" w:firstRowFirstColumn="0" w:firstRowLastColumn="0" w:lastRowFirstColumn="0" w:lastRowLastColumn="0"/>
        </w:trPr>
        <w:tc>
          <w:tcPr>
            <w:tcW w:w="4106" w:type="dxa"/>
          </w:tcPr>
          <w:p w14:paraId="363F21E1" w14:textId="6CC6BB91" w:rsidR="009E2C85" w:rsidRPr="009E2C85" w:rsidRDefault="009E2C85" w:rsidP="009E2C85">
            <w:pPr>
              <w:pStyle w:val="TableHeader1"/>
              <w:rPr>
                <w:b/>
              </w:rPr>
            </w:pPr>
            <w:r w:rsidRPr="009E2C85">
              <w:rPr>
                <w:b/>
              </w:rPr>
              <w:t xml:space="preserve">ITEM </w:t>
            </w:r>
          </w:p>
        </w:tc>
        <w:tc>
          <w:tcPr>
            <w:tcW w:w="1559" w:type="dxa"/>
          </w:tcPr>
          <w:p w14:paraId="2F0374BA" w14:textId="1F1689EC" w:rsidR="009E2C85" w:rsidRPr="009E2C85" w:rsidRDefault="009E2C85" w:rsidP="009E2C85">
            <w:pPr>
              <w:pStyle w:val="TableHeader1"/>
              <w:rPr>
                <w:b/>
              </w:rPr>
            </w:pPr>
            <w:r w:rsidRPr="009E2C85">
              <w:rPr>
                <w:b/>
              </w:rPr>
              <w:t xml:space="preserve">PRICE </w:t>
            </w:r>
          </w:p>
        </w:tc>
        <w:tc>
          <w:tcPr>
            <w:tcW w:w="1985" w:type="dxa"/>
          </w:tcPr>
          <w:p w14:paraId="0159663C" w14:textId="3EB5F5AE" w:rsidR="009E2C85" w:rsidRPr="009E2C85" w:rsidRDefault="009E2C85" w:rsidP="009E2C85">
            <w:pPr>
              <w:pStyle w:val="TableHeader1"/>
              <w:rPr>
                <w:b/>
              </w:rPr>
            </w:pPr>
            <w:r w:rsidRPr="009E2C85">
              <w:rPr>
                <w:b/>
              </w:rPr>
              <w:t xml:space="preserve">NO SOLD </w:t>
            </w:r>
          </w:p>
        </w:tc>
      </w:tr>
      <w:tr w:rsidR="009E2C85" w14:paraId="7E570338" w14:textId="5DB3AF16" w:rsidTr="009E2C85">
        <w:tc>
          <w:tcPr>
            <w:tcW w:w="4106" w:type="dxa"/>
          </w:tcPr>
          <w:p w14:paraId="076A0ECD" w14:textId="659EF0F8" w:rsidR="009E2C85" w:rsidRPr="009E2C85" w:rsidRDefault="009E2C85" w:rsidP="009E2C85">
            <w:pPr>
              <w:pStyle w:val="Body"/>
            </w:pPr>
            <w:r w:rsidRPr="0091365D">
              <w:t xml:space="preserve">Bouquet (6 roses) </w:t>
            </w:r>
          </w:p>
        </w:tc>
        <w:tc>
          <w:tcPr>
            <w:tcW w:w="1559" w:type="dxa"/>
          </w:tcPr>
          <w:p w14:paraId="0AC68E8A" w14:textId="1D8F555A" w:rsidR="009E2C85" w:rsidRPr="009E2C85" w:rsidRDefault="009E2C85" w:rsidP="009E2C85">
            <w:pPr>
              <w:pStyle w:val="Body"/>
            </w:pPr>
            <w:r w:rsidRPr="0091365D">
              <w:t xml:space="preserve">35 </w:t>
            </w:r>
          </w:p>
        </w:tc>
        <w:tc>
          <w:tcPr>
            <w:tcW w:w="1985" w:type="dxa"/>
          </w:tcPr>
          <w:p w14:paraId="5150CE09" w14:textId="1ECA2FD2" w:rsidR="009E2C85" w:rsidRPr="009E2C85" w:rsidRDefault="009E2C85" w:rsidP="009E2C85">
            <w:pPr>
              <w:pStyle w:val="Body"/>
            </w:pPr>
            <w:r w:rsidRPr="0091365D">
              <w:t xml:space="preserve">380 </w:t>
            </w:r>
          </w:p>
        </w:tc>
      </w:tr>
      <w:tr w:rsidR="009E2C85" w14:paraId="241D6106" w14:textId="23FD1BEB" w:rsidTr="009E2C85">
        <w:tc>
          <w:tcPr>
            <w:tcW w:w="4106" w:type="dxa"/>
          </w:tcPr>
          <w:p w14:paraId="6B23794C" w14:textId="4D9941C3" w:rsidR="009E2C85" w:rsidRPr="009E2C85" w:rsidRDefault="009E2C85" w:rsidP="009E2C85">
            <w:pPr>
              <w:pStyle w:val="Body"/>
            </w:pPr>
            <w:r w:rsidRPr="0091365D">
              <w:t xml:space="preserve">1 dozen roses </w:t>
            </w:r>
          </w:p>
        </w:tc>
        <w:tc>
          <w:tcPr>
            <w:tcW w:w="1559" w:type="dxa"/>
          </w:tcPr>
          <w:p w14:paraId="4AF13F7C" w14:textId="0B7CB1B5" w:rsidR="009E2C85" w:rsidRPr="009E2C85" w:rsidRDefault="009E2C85" w:rsidP="009E2C85">
            <w:pPr>
              <w:pStyle w:val="Body"/>
            </w:pPr>
            <w:r w:rsidRPr="0091365D">
              <w:t xml:space="preserve">65 </w:t>
            </w:r>
          </w:p>
        </w:tc>
        <w:tc>
          <w:tcPr>
            <w:tcW w:w="1985" w:type="dxa"/>
          </w:tcPr>
          <w:p w14:paraId="4024C862" w14:textId="49BA1464" w:rsidR="009E2C85" w:rsidRPr="009E2C85" w:rsidRDefault="009E2C85" w:rsidP="009E2C85">
            <w:pPr>
              <w:pStyle w:val="Body"/>
            </w:pPr>
            <w:r w:rsidRPr="0091365D">
              <w:t xml:space="preserve">406 </w:t>
            </w:r>
          </w:p>
        </w:tc>
      </w:tr>
      <w:tr w:rsidR="009E2C85" w14:paraId="2F0975FE" w14:textId="5E28326A" w:rsidTr="009E2C85">
        <w:tc>
          <w:tcPr>
            <w:tcW w:w="4106" w:type="dxa"/>
          </w:tcPr>
          <w:p w14:paraId="161FE904" w14:textId="02AD1D8B" w:rsidR="009E2C85" w:rsidRPr="009E2C85" w:rsidRDefault="009E2C85" w:rsidP="009E2C85">
            <w:pPr>
              <w:pStyle w:val="Body"/>
            </w:pPr>
            <w:r w:rsidRPr="0091365D">
              <w:t xml:space="preserve">1 long-stemmed rose </w:t>
            </w:r>
          </w:p>
        </w:tc>
        <w:tc>
          <w:tcPr>
            <w:tcW w:w="1559" w:type="dxa"/>
          </w:tcPr>
          <w:p w14:paraId="613AFD04" w14:textId="46530F79" w:rsidR="009E2C85" w:rsidRPr="009E2C85" w:rsidRDefault="009E2C85" w:rsidP="009E2C85">
            <w:pPr>
              <w:pStyle w:val="Body"/>
            </w:pPr>
            <w:r w:rsidRPr="0091365D">
              <w:t xml:space="preserve">20 </w:t>
            </w:r>
          </w:p>
        </w:tc>
        <w:tc>
          <w:tcPr>
            <w:tcW w:w="1985" w:type="dxa"/>
          </w:tcPr>
          <w:p w14:paraId="4722EC0B" w14:textId="7B8574B7" w:rsidR="009E2C85" w:rsidRPr="009E2C85" w:rsidRDefault="009E2C85" w:rsidP="009E2C85">
            <w:pPr>
              <w:pStyle w:val="Body"/>
            </w:pPr>
            <w:r w:rsidRPr="0091365D">
              <w:t xml:space="preserve">285 </w:t>
            </w:r>
          </w:p>
        </w:tc>
      </w:tr>
      <w:tr w:rsidR="009E2C85" w14:paraId="1287169E" w14:textId="21C62C2D" w:rsidTr="009E2C85">
        <w:tc>
          <w:tcPr>
            <w:tcW w:w="4106" w:type="dxa"/>
          </w:tcPr>
          <w:p w14:paraId="19006E90" w14:textId="49DB8691" w:rsidR="009E2C85" w:rsidRPr="009E2C85" w:rsidRDefault="009E2C85" w:rsidP="009E2C85">
            <w:pPr>
              <w:pStyle w:val="Body"/>
            </w:pPr>
            <w:r w:rsidRPr="0091365D">
              <w:t xml:space="preserve">Rose and carnation basket </w:t>
            </w:r>
          </w:p>
        </w:tc>
        <w:tc>
          <w:tcPr>
            <w:tcW w:w="1559" w:type="dxa"/>
          </w:tcPr>
          <w:p w14:paraId="409E4342" w14:textId="05C64CB5" w:rsidR="009E2C85" w:rsidRPr="009E2C85" w:rsidRDefault="009E2C85" w:rsidP="009E2C85">
            <w:pPr>
              <w:pStyle w:val="Body"/>
            </w:pPr>
            <w:r w:rsidRPr="0091365D">
              <w:t xml:space="preserve">65 </w:t>
            </w:r>
          </w:p>
        </w:tc>
        <w:tc>
          <w:tcPr>
            <w:tcW w:w="1985" w:type="dxa"/>
          </w:tcPr>
          <w:p w14:paraId="4A998D71" w14:textId="2379820A" w:rsidR="009E2C85" w:rsidRPr="009E2C85" w:rsidRDefault="009E2C85" w:rsidP="009E2C85">
            <w:pPr>
              <w:pStyle w:val="Body"/>
            </w:pPr>
            <w:r w:rsidRPr="0091365D">
              <w:t xml:space="preserve">190 </w:t>
            </w:r>
          </w:p>
        </w:tc>
      </w:tr>
      <w:tr w:rsidR="009E2C85" w14:paraId="7E7E708C" w14:textId="7FD412BF" w:rsidTr="009E2C85">
        <w:tc>
          <w:tcPr>
            <w:tcW w:w="4106" w:type="dxa"/>
          </w:tcPr>
          <w:p w14:paraId="637B647E" w14:textId="077E7BA6" w:rsidR="009E2C85" w:rsidRPr="009E2C85" w:rsidRDefault="009E2C85" w:rsidP="009E2C85">
            <w:pPr>
              <w:pStyle w:val="Body"/>
            </w:pPr>
            <w:r w:rsidRPr="0091365D">
              <w:t xml:space="preserve">Native bowl arrangement </w:t>
            </w:r>
          </w:p>
        </w:tc>
        <w:tc>
          <w:tcPr>
            <w:tcW w:w="1559" w:type="dxa"/>
          </w:tcPr>
          <w:p w14:paraId="0FCB1F5A" w14:textId="1A5A43C2" w:rsidR="009E2C85" w:rsidRPr="009E2C85" w:rsidRDefault="009E2C85" w:rsidP="009E2C85">
            <w:pPr>
              <w:pStyle w:val="Body"/>
            </w:pPr>
            <w:r w:rsidRPr="0091365D">
              <w:t xml:space="preserve">65 </w:t>
            </w:r>
          </w:p>
        </w:tc>
        <w:tc>
          <w:tcPr>
            <w:tcW w:w="1985" w:type="dxa"/>
          </w:tcPr>
          <w:p w14:paraId="05E01C68" w14:textId="13E622A6" w:rsidR="009E2C85" w:rsidRPr="009E2C85" w:rsidRDefault="009E2C85" w:rsidP="009E2C85">
            <w:pPr>
              <w:pStyle w:val="Body"/>
            </w:pPr>
            <w:r w:rsidRPr="0091365D">
              <w:t xml:space="preserve">240 </w:t>
            </w:r>
          </w:p>
        </w:tc>
      </w:tr>
      <w:tr w:rsidR="009E2C85" w14:paraId="2277C43C" w14:textId="01AE6E5E" w:rsidTr="009E2C85">
        <w:tc>
          <w:tcPr>
            <w:tcW w:w="4106" w:type="dxa"/>
          </w:tcPr>
          <w:p w14:paraId="53B0952F" w14:textId="7ECC047B" w:rsidR="009E2C85" w:rsidRPr="009E2C85" w:rsidRDefault="009E2C85" w:rsidP="009E2C85">
            <w:pPr>
              <w:pStyle w:val="Body"/>
            </w:pPr>
            <w:r w:rsidRPr="0091365D">
              <w:t xml:space="preserve">Table arrangement </w:t>
            </w:r>
          </w:p>
        </w:tc>
        <w:tc>
          <w:tcPr>
            <w:tcW w:w="1559" w:type="dxa"/>
          </w:tcPr>
          <w:p w14:paraId="3857FC53" w14:textId="73D4DC24" w:rsidR="009E2C85" w:rsidRPr="009E2C85" w:rsidRDefault="009E2C85" w:rsidP="009E2C85">
            <w:pPr>
              <w:pStyle w:val="Body"/>
            </w:pPr>
            <w:r w:rsidRPr="0091365D">
              <w:t xml:space="preserve">40 </w:t>
            </w:r>
          </w:p>
        </w:tc>
        <w:tc>
          <w:tcPr>
            <w:tcW w:w="1985" w:type="dxa"/>
          </w:tcPr>
          <w:p w14:paraId="1BCCC28D" w14:textId="480E3BDA" w:rsidR="009E2C85" w:rsidRPr="009E2C85" w:rsidRDefault="009E2C85" w:rsidP="009E2C85">
            <w:pPr>
              <w:pStyle w:val="Body"/>
            </w:pPr>
            <w:r w:rsidRPr="0091365D">
              <w:t xml:space="preserve">160 </w:t>
            </w:r>
          </w:p>
        </w:tc>
      </w:tr>
      <w:tr w:rsidR="009E2C85" w14:paraId="5C669981" w14:textId="195049C2" w:rsidTr="009E2C85">
        <w:tc>
          <w:tcPr>
            <w:tcW w:w="4106" w:type="dxa"/>
          </w:tcPr>
          <w:p w14:paraId="67B00198" w14:textId="651AEDE3" w:rsidR="009E2C85" w:rsidRPr="009E2C85" w:rsidRDefault="009E2C85" w:rsidP="009E2C85">
            <w:pPr>
              <w:pStyle w:val="Body"/>
            </w:pPr>
            <w:r w:rsidRPr="0091365D">
              <w:t xml:space="preserve">Terracotta pot arrangement </w:t>
            </w:r>
          </w:p>
        </w:tc>
        <w:tc>
          <w:tcPr>
            <w:tcW w:w="1559" w:type="dxa"/>
          </w:tcPr>
          <w:p w14:paraId="663A0F37" w14:textId="5525198C" w:rsidR="009E2C85" w:rsidRPr="009E2C85" w:rsidRDefault="009E2C85" w:rsidP="009E2C85">
            <w:pPr>
              <w:pStyle w:val="Body"/>
            </w:pPr>
            <w:r w:rsidRPr="0091365D">
              <w:t xml:space="preserve">40 </w:t>
            </w:r>
          </w:p>
        </w:tc>
        <w:tc>
          <w:tcPr>
            <w:tcW w:w="1985" w:type="dxa"/>
          </w:tcPr>
          <w:p w14:paraId="382A5A3D" w14:textId="0B51E1E9" w:rsidR="009E2C85" w:rsidRPr="009E2C85" w:rsidRDefault="009E2C85" w:rsidP="009E2C85">
            <w:pPr>
              <w:pStyle w:val="Body"/>
            </w:pPr>
            <w:r w:rsidRPr="0091365D">
              <w:t xml:space="preserve">200 </w:t>
            </w:r>
          </w:p>
        </w:tc>
      </w:tr>
    </w:tbl>
    <w:p w14:paraId="7022A2CD" w14:textId="0B2E1ED9" w:rsidR="00DF7186" w:rsidRDefault="00DF7186" w:rsidP="009E2C85">
      <w:pPr>
        <w:pStyle w:val="Numbering1"/>
        <w:spacing w:before="240"/>
      </w:pPr>
      <w:r>
        <w:t xml:space="preserve">Insert two more columns to the left of column C, as follows: </w:t>
      </w:r>
    </w:p>
    <w:p w14:paraId="163E7D81" w14:textId="478CA719" w:rsidR="009E2C85" w:rsidRDefault="009E2C85" w:rsidP="009E2C85">
      <w:pPr>
        <w:pStyle w:val="Caption"/>
        <w:keepNext/>
        <w:spacing w:after="120"/>
      </w:pPr>
      <w:r>
        <w:t>Table</w:t>
      </w:r>
      <w:r w:rsidR="00233FD6">
        <w:t xml:space="preserve"> 30: </w:t>
      </w:r>
      <w:r w:rsidRPr="000A10D9">
        <w:t>Activity data extra columns</w:t>
      </w:r>
    </w:p>
    <w:tbl>
      <w:tblPr>
        <w:tblStyle w:val="TableGrid"/>
        <w:tblW w:w="0" w:type="auto"/>
        <w:tblLook w:val="04A0" w:firstRow="1" w:lastRow="0" w:firstColumn="1" w:lastColumn="0" w:noHBand="0" w:noVBand="1"/>
      </w:tblPr>
      <w:tblGrid>
        <w:gridCol w:w="2405"/>
        <w:gridCol w:w="1652"/>
        <w:gridCol w:w="1653"/>
        <w:gridCol w:w="1653"/>
        <w:gridCol w:w="1653"/>
      </w:tblGrid>
      <w:tr w:rsidR="009E2C85" w14:paraId="54D6F73F" w14:textId="77777777" w:rsidTr="009E2C85">
        <w:trPr>
          <w:cnfStyle w:val="100000000000" w:firstRow="1" w:lastRow="0" w:firstColumn="0" w:lastColumn="0" w:oddVBand="0" w:evenVBand="0" w:oddHBand="0" w:evenHBand="0" w:firstRowFirstColumn="0" w:firstRowLastColumn="0" w:lastRowFirstColumn="0" w:lastRowLastColumn="0"/>
        </w:trPr>
        <w:tc>
          <w:tcPr>
            <w:tcW w:w="2405" w:type="dxa"/>
            <w:vAlign w:val="top"/>
          </w:tcPr>
          <w:p w14:paraId="184C22C8" w14:textId="63E2A482" w:rsidR="009E2C85" w:rsidRPr="009E2C85" w:rsidRDefault="009E2C85" w:rsidP="009E2C85">
            <w:pPr>
              <w:pStyle w:val="TableHeader1"/>
              <w:rPr>
                <w:b/>
              </w:rPr>
            </w:pPr>
            <w:r w:rsidRPr="009E2C85">
              <w:rPr>
                <w:b/>
              </w:rPr>
              <w:t xml:space="preserve">ITEM </w:t>
            </w:r>
          </w:p>
        </w:tc>
        <w:tc>
          <w:tcPr>
            <w:tcW w:w="1652" w:type="dxa"/>
            <w:vAlign w:val="top"/>
          </w:tcPr>
          <w:p w14:paraId="3BDF1079" w14:textId="08CDF4C2" w:rsidR="009E2C85" w:rsidRPr="009E2C85" w:rsidRDefault="009E2C85" w:rsidP="009E2C85">
            <w:pPr>
              <w:pStyle w:val="TableHeader1"/>
              <w:rPr>
                <w:b/>
              </w:rPr>
            </w:pPr>
            <w:r w:rsidRPr="009E2C85">
              <w:rPr>
                <w:b/>
              </w:rPr>
              <w:t xml:space="preserve">PRICE </w:t>
            </w:r>
          </w:p>
        </w:tc>
        <w:tc>
          <w:tcPr>
            <w:tcW w:w="1653" w:type="dxa"/>
            <w:vAlign w:val="top"/>
          </w:tcPr>
          <w:p w14:paraId="7787C62C" w14:textId="7C85B158" w:rsidR="009E2C85" w:rsidRPr="009E2C85" w:rsidRDefault="009E2C85" w:rsidP="009E2C85">
            <w:pPr>
              <w:pStyle w:val="TableHeader1"/>
              <w:rPr>
                <w:b/>
              </w:rPr>
            </w:pPr>
            <w:r w:rsidRPr="009E2C85">
              <w:rPr>
                <w:b/>
              </w:rPr>
              <w:t xml:space="preserve">LESS DISCOUNT </w:t>
            </w:r>
          </w:p>
        </w:tc>
        <w:tc>
          <w:tcPr>
            <w:tcW w:w="1653" w:type="dxa"/>
            <w:vAlign w:val="top"/>
          </w:tcPr>
          <w:p w14:paraId="2ECA8C7B" w14:textId="47CBF090" w:rsidR="009E2C85" w:rsidRPr="009E2C85" w:rsidRDefault="009E2C85" w:rsidP="009E2C85">
            <w:pPr>
              <w:pStyle w:val="TableHeader1"/>
              <w:rPr>
                <w:b/>
              </w:rPr>
            </w:pPr>
            <w:r w:rsidRPr="009E2C85">
              <w:rPr>
                <w:b/>
              </w:rPr>
              <w:t xml:space="preserve">SELLING PRICE </w:t>
            </w:r>
          </w:p>
        </w:tc>
        <w:tc>
          <w:tcPr>
            <w:tcW w:w="1653" w:type="dxa"/>
            <w:vAlign w:val="top"/>
          </w:tcPr>
          <w:p w14:paraId="2B7C2653" w14:textId="75D8AA23" w:rsidR="009E2C85" w:rsidRPr="009E2C85" w:rsidRDefault="009E2C85" w:rsidP="009E2C85">
            <w:pPr>
              <w:pStyle w:val="TableHeader1"/>
              <w:rPr>
                <w:b/>
              </w:rPr>
            </w:pPr>
            <w:r w:rsidRPr="009E2C85">
              <w:rPr>
                <w:b/>
              </w:rPr>
              <w:t xml:space="preserve">NO SOLD </w:t>
            </w:r>
          </w:p>
        </w:tc>
      </w:tr>
      <w:tr w:rsidR="009E2C85" w14:paraId="7CDCBCA0" w14:textId="77777777" w:rsidTr="009E2C85">
        <w:tc>
          <w:tcPr>
            <w:tcW w:w="2405" w:type="dxa"/>
            <w:vAlign w:val="bottom"/>
          </w:tcPr>
          <w:p w14:paraId="55D81576" w14:textId="1403FB27" w:rsidR="009E2C85" w:rsidRPr="009E2C85" w:rsidRDefault="009E2C85" w:rsidP="009E2C85">
            <w:pPr>
              <w:pStyle w:val="Body"/>
            </w:pPr>
            <w:r w:rsidRPr="009E2C85">
              <w:t xml:space="preserve">Bouquet (6 roses) </w:t>
            </w:r>
          </w:p>
        </w:tc>
        <w:tc>
          <w:tcPr>
            <w:tcW w:w="1652" w:type="dxa"/>
            <w:vAlign w:val="bottom"/>
          </w:tcPr>
          <w:p w14:paraId="5DBC2715" w14:textId="77C6B326" w:rsidR="009E2C85" w:rsidRPr="009E2C85" w:rsidRDefault="009E2C85" w:rsidP="009E2C85">
            <w:pPr>
              <w:pStyle w:val="Body"/>
            </w:pPr>
            <w:r w:rsidRPr="009E2C85">
              <w:t xml:space="preserve">35 </w:t>
            </w:r>
          </w:p>
        </w:tc>
        <w:tc>
          <w:tcPr>
            <w:tcW w:w="1653" w:type="dxa"/>
            <w:vAlign w:val="bottom"/>
          </w:tcPr>
          <w:p w14:paraId="16343AF4" w14:textId="28C00E42" w:rsidR="009E2C85" w:rsidRPr="009E2C85" w:rsidRDefault="009E2C85" w:rsidP="009E2C85">
            <w:pPr>
              <w:pStyle w:val="Body"/>
            </w:pPr>
          </w:p>
        </w:tc>
        <w:tc>
          <w:tcPr>
            <w:tcW w:w="1653" w:type="dxa"/>
            <w:vAlign w:val="bottom"/>
          </w:tcPr>
          <w:p w14:paraId="6CC672D0" w14:textId="16DFF4D3" w:rsidR="009E2C85" w:rsidRPr="009E2C85" w:rsidRDefault="009E2C85" w:rsidP="009E2C85">
            <w:pPr>
              <w:pStyle w:val="Body"/>
            </w:pPr>
          </w:p>
        </w:tc>
        <w:tc>
          <w:tcPr>
            <w:tcW w:w="1653" w:type="dxa"/>
            <w:vAlign w:val="bottom"/>
          </w:tcPr>
          <w:p w14:paraId="142F7D0B" w14:textId="3715344A" w:rsidR="009E2C85" w:rsidRPr="009E2C85" w:rsidRDefault="009E2C85" w:rsidP="009E2C85">
            <w:pPr>
              <w:pStyle w:val="Body"/>
            </w:pPr>
            <w:r w:rsidRPr="009E2C85">
              <w:t xml:space="preserve">380 </w:t>
            </w:r>
          </w:p>
        </w:tc>
      </w:tr>
      <w:tr w:rsidR="009E2C85" w14:paraId="2FEECA04" w14:textId="77777777" w:rsidTr="009E2C85">
        <w:tc>
          <w:tcPr>
            <w:tcW w:w="2405" w:type="dxa"/>
            <w:vAlign w:val="bottom"/>
          </w:tcPr>
          <w:p w14:paraId="3B3D37B8" w14:textId="4383C570" w:rsidR="009E2C85" w:rsidRPr="009E2C85" w:rsidRDefault="009E2C85" w:rsidP="009E2C85">
            <w:pPr>
              <w:pStyle w:val="Body"/>
            </w:pPr>
            <w:r w:rsidRPr="009E2C85">
              <w:t xml:space="preserve">1 dozen roses </w:t>
            </w:r>
          </w:p>
        </w:tc>
        <w:tc>
          <w:tcPr>
            <w:tcW w:w="1652" w:type="dxa"/>
            <w:vAlign w:val="bottom"/>
          </w:tcPr>
          <w:p w14:paraId="368F4F68" w14:textId="313A2943" w:rsidR="009E2C85" w:rsidRPr="009E2C85" w:rsidRDefault="009E2C85" w:rsidP="009E2C85">
            <w:pPr>
              <w:pStyle w:val="Body"/>
            </w:pPr>
            <w:r w:rsidRPr="009E2C85">
              <w:t xml:space="preserve">65 </w:t>
            </w:r>
          </w:p>
        </w:tc>
        <w:tc>
          <w:tcPr>
            <w:tcW w:w="1653" w:type="dxa"/>
            <w:vAlign w:val="bottom"/>
          </w:tcPr>
          <w:p w14:paraId="32E62026" w14:textId="09735A95" w:rsidR="009E2C85" w:rsidRPr="009E2C85" w:rsidRDefault="009E2C85" w:rsidP="009E2C85">
            <w:pPr>
              <w:pStyle w:val="Body"/>
            </w:pPr>
          </w:p>
        </w:tc>
        <w:tc>
          <w:tcPr>
            <w:tcW w:w="1653" w:type="dxa"/>
            <w:vAlign w:val="bottom"/>
          </w:tcPr>
          <w:p w14:paraId="416C23B4" w14:textId="6AEFB804" w:rsidR="009E2C85" w:rsidRPr="009E2C85" w:rsidRDefault="009E2C85" w:rsidP="009E2C85">
            <w:pPr>
              <w:pStyle w:val="Body"/>
            </w:pPr>
          </w:p>
        </w:tc>
        <w:tc>
          <w:tcPr>
            <w:tcW w:w="1653" w:type="dxa"/>
            <w:vAlign w:val="bottom"/>
          </w:tcPr>
          <w:p w14:paraId="6CA27852" w14:textId="4CFFC975" w:rsidR="009E2C85" w:rsidRPr="009E2C85" w:rsidRDefault="009E2C85" w:rsidP="009E2C85">
            <w:pPr>
              <w:pStyle w:val="Body"/>
            </w:pPr>
            <w:r w:rsidRPr="009E2C85">
              <w:t xml:space="preserve">406 </w:t>
            </w:r>
          </w:p>
        </w:tc>
      </w:tr>
      <w:tr w:rsidR="009E2C85" w14:paraId="37CA2BF0" w14:textId="77777777" w:rsidTr="009E2C85">
        <w:tc>
          <w:tcPr>
            <w:tcW w:w="2405" w:type="dxa"/>
            <w:vAlign w:val="bottom"/>
          </w:tcPr>
          <w:p w14:paraId="76C8C867" w14:textId="0BE06F5D" w:rsidR="009E2C85" w:rsidRPr="009E2C85" w:rsidRDefault="009E2C85" w:rsidP="009E2C85">
            <w:pPr>
              <w:pStyle w:val="Body"/>
            </w:pPr>
            <w:r w:rsidRPr="009E2C85">
              <w:t xml:space="preserve">1 long-stemmed rose </w:t>
            </w:r>
          </w:p>
        </w:tc>
        <w:tc>
          <w:tcPr>
            <w:tcW w:w="1652" w:type="dxa"/>
            <w:vAlign w:val="bottom"/>
          </w:tcPr>
          <w:p w14:paraId="0FBD062A" w14:textId="3C1CFECE" w:rsidR="009E2C85" w:rsidRPr="009E2C85" w:rsidRDefault="009E2C85" w:rsidP="009E2C85">
            <w:pPr>
              <w:pStyle w:val="Body"/>
            </w:pPr>
            <w:r w:rsidRPr="009E2C85">
              <w:t xml:space="preserve">20 </w:t>
            </w:r>
          </w:p>
        </w:tc>
        <w:tc>
          <w:tcPr>
            <w:tcW w:w="1653" w:type="dxa"/>
            <w:vAlign w:val="bottom"/>
          </w:tcPr>
          <w:p w14:paraId="61A23EB7" w14:textId="64054B53" w:rsidR="009E2C85" w:rsidRPr="009E2C85" w:rsidRDefault="009E2C85" w:rsidP="009E2C85">
            <w:pPr>
              <w:pStyle w:val="Body"/>
            </w:pPr>
          </w:p>
        </w:tc>
        <w:tc>
          <w:tcPr>
            <w:tcW w:w="1653" w:type="dxa"/>
            <w:vAlign w:val="bottom"/>
          </w:tcPr>
          <w:p w14:paraId="284CDAEF" w14:textId="2966B39D" w:rsidR="009E2C85" w:rsidRPr="009E2C85" w:rsidRDefault="009E2C85" w:rsidP="009E2C85">
            <w:pPr>
              <w:pStyle w:val="Body"/>
            </w:pPr>
          </w:p>
        </w:tc>
        <w:tc>
          <w:tcPr>
            <w:tcW w:w="1653" w:type="dxa"/>
            <w:vAlign w:val="bottom"/>
          </w:tcPr>
          <w:p w14:paraId="2777BE3F" w14:textId="38571A06" w:rsidR="009E2C85" w:rsidRPr="009E2C85" w:rsidRDefault="009E2C85" w:rsidP="009E2C85">
            <w:pPr>
              <w:pStyle w:val="Body"/>
            </w:pPr>
            <w:r w:rsidRPr="009E2C85">
              <w:t xml:space="preserve">285 </w:t>
            </w:r>
          </w:p>
        </w:tc>
      </w:tr>
      <w:tr w:rsidR="009E2C85" w14:paraId="18017E93" w14:textId="77777777" w:rsidTr="009E2C85">
        <w:tc>
          <w:tcPr>
            <w:tcW w:w="2405" w:type="dxa"/>
            <w:vAlign w:val="bottom"/>
          </w:tcPr>
          <w:p w14:paraId="620460BD" w14:textId="008E3877" w:rsidR="009E2C85" w:rsidRPr="009E2C85" w:rsidRDefault="009E2C85" w:rsidP="009E2C85">
            <w:pPr>
              <w:pStyle w:val="Body"/>
            </w:pPr>
            <w:r w:rsidRPr="009E2C85">
              <w:t xml:space="preserve">Rose and carnation basket </w:t>
            </w:r>
          </w:p>
        </w:tc>
        <w:tc>
          <w:tcPr>
            <w:tcW w:w="1652" w:type="dxa"/>
            <w:vAlign w:val="bottom"/>
          </w:tcPr>
          <w:p w14:paraId="5D002899" w14:textId="6B18F05D" w:rsidR="009E2C85" w:rsidRPr="009E2C85" w:rsidRDefault="009E2C85" w:rsidP="009E2C85">
            <w:pPr>
              <w:pStyle w:val="Body"/>
            </w:pPr>
            <w:r w:rsidRPr="009E2C85">
              <w:t xml:space="preserve">65 </w:t>
            </w:r>
          </w:p>
        </w:tc>
        <w:tc>
          <w:tcPr>
            <w:tcW w:w="1653" w:type="dxa"/>
            <w:vAlign w:val="bottom"/>
          </w:tcPr>
          <w:p w14:paraId="6A224BAC" w14:textId="1D17E369" w:rsidR="009E2C85" w:rsidRPr="009E2C85" w:rsidRDefault="009E2C85" w:rsidP="009E2C85">
            <w:pPr>
              <w:pStyle w:val="Body"/>
            </w:pPr>
          </w:p>
        </w:tc>
        <w:tc>
          <w:tcPr>
            <w:tcW w:w="1653" w:type="dxa"/>
            <w:vAlign w:val="bottom"/>
          </w:tcPr>
          <w:p w14:paraId="40BDFA5F" w14:textId="3A279F52" w:rsidR="009E2C85" w:rsidRPr="009E2C85" w:rsidRDefault="009E2C85" w:rsidP="009E2C85">
            <w:pPr>
              <w:pStyle w:val="Body"/>
            </w:pPr>
          </w:p>
        </w:tc>
        <w:tc>
          <w:tcPr>
            <w:tcW w:w="1653" w:type="dxa"/>
            <w:vAlign w:val="bottom"/>
          </w:tcPr>
          <w:p w14:paraId="533AF623" w14:textId="41710D78" w:rsidR="009E2C85" w:rsidRPr="009E2C85" w:rsidRDefault="009E2C85" w:rsidP="009E2C85">
            <w:pPr>
              <w:pStyle w:val="Body"/>
            </w:pPr>
            <w:r w:rsidRPr="009E2C85">
              <w:t xml:space="preserve">190 </w:t>
            </w:r>
          </w:p>
        </w:tc>
      </w:tr>
      <w:tr w:rsidR="009E2C85" w14:paraId="65BD4CB6" w14:textId="77777777" w:rsidTr="009E2C85">
        <w:tc>
          <w:tcPr>
            <w:tcW w:w="2405" w:type="dxa"/>
            <w:vAlign w:val="bottom"/>
          </w:tcPr>
          <w:p w14:paraId="0C61896C" w14:textId="291E86A5" w:rsidR="009E2C85" w:rsidRPr="009E2C85" w:rsidRDefault="009E2C85" w:rsidP="009E2C85">
            <w:pPr>
              <w:pStyle w:val="Body"/>
            </w:pPr>
            <w:r w:rsidRPr="009E2C85">
              <w:t xml:space="preserve">Native bowl arrangement </w:t>
            </w:r>
          </w:p>
        </w:tc>
        <w:tc>
          <w:tcPr>
            <w:tcW w:w="1652" w:type="dxa"/>
            <w:vAlign w:val="bottom"/>
          </w:tcPr>
          <w:p w14:paraId="14E1BAAC" w14:textId="13202E74" w:rsidR="009E2C85" w:rsidRPr="009E2C85" w:rsidRDefault="009E2C85" w:rsidP="009E2C85">
            <w:pPr>
              <w:pStyle w:val="Body"/>
            </w:pPr>
            <w:r w:rsidRPr="009E2C85">
              <w:t xml:space="preserve">65 </w:t>
            </w:r>
          </w:p>
        </w:tc>
        <w:tc>
          <w:tcPr>
            <w:tcW w:w="1653" w:type="dxa"/>
            <w:vAlign w:val="bottom"/>
          </w:tcPr>
          <w:p w14:paraId="32C30212" w14:textId="0428B4FD" w:rsidR="009E2C85" w:rsidRPr="009E2C85" w:rsidRDefault="009E2C85" w:rsidP="009E2C85">
            <w:pPr>
              <w:pStyle w:val="Body"/>
            </w:pPr>
          </w:p>
        </w:tc>
        <w:tc>
          <w:tcPr>
            <w:tcW w:w="1653" w:type="dxa"/>
            <w:vAlign w:val="bottom"/>
          </w:tcPr>
          <w:p w14:paraId="7E333F1B" w14:textId="387BE5B9" w:rsidR="009E2C85" w:rsidRPr="009E2C85" w:rsidRDefault="009E2C85" w:rsidP="009E2C85">
            <w:pPr>
              <w:pStyle w:val="Body"/>
            </w:pPr>
          </w:p>
        </w:tc>
        <w:tc>
          <w:tcPr>
            <w:tcW w:w="1653" w:type="dxa"/>
            <w:vAlign w:val="bottom"/>
          </w:tcPr>
          <w:p w14:paraId="0F08F575" w14:textId="2E21F032" w:rsidR="009E2C85" w:rsidRPr="009E2C85" w:rsidRDefault="009E2C85" w:rsidP="009E2C85">
            <w:pPr>
              <w:pStyle w:val="Body"/>
            </w:pPr>
            <w:r w:rsidRPr="009E2C85">
              <w:t xml:space="preserve">240 </w:t>
            </w:r>
          </w:p>
        </w:tc>
      </w:tr>
      <w:tr w:rsidR="009E2C85" w14:paraId="06468D32" w14:textId="77777777" w:rsidTr="009E2C85">
        <w:tc>
          <w:tcPr>
            <w:tcW w:w="2405" w:type="dxa"/>
            <w:vAlign w:val="bottom"/>
          </w:tcPr>
          <w:p w14:paraId="2A34DFB3" w14:textId="67086DC7" w:rsidR="009E2C85" w:rsidRPr="009E2C85" w:rsidRDefault="009E2C85" w:rsidP="009E2C85">
            <w:pPr>
              <w:pStyle w:val="Body"/>
            </w:pPr>
            <w:r w:rsidRPr="009E2C85">
              <w:t xml:space="preserve">Table arrangement </w:t>
            </w:r>
          </w:p>
        </w:tc>
        <w:tc>
          <w:tcPr>
            <w:tcW w:w="1652" w:type="dxa"/>
            <w:vAlign w:val="bottom"/>
          </w:tcPr>
          <w:p w14:paraId="497699FD" w14:textId="49684D4D" w:rsidR="009E2C85" w:rsidRPr="009E2C85" w:rsidRDefault="009E2C85" w:rsidP="009E2C85">
            <w:pPr>
              <w:pStyle w:val="Body"/>
            </w:pPr>
            <w:r w:rsidRPr="009E2C85">
              <w:t xml:space="preserve">40 </w:t>
            </w:r>
          </w:p>
        </w:tc>
        <w:tc>
          <w:tcPr>
            <w:tcW w:w="1653" w:type="dxa"/>
            <w:vAlign w:val="bottom"/>
          </w:tcPr>
          <w:p w14:paraId="65FE4F15" w14:textId="1E3E3246" w:rsidR="009E2C85" w:rsidRPr="009E2C85" w:rsidRDefault="009E2C85" w:rsidP="009E2C85">
            <w:pPr>
              <w:pStyle w:val="Body"/>
            </w:pPr>
          </w:p>
        </w:tc>
        <w:tc>
          <w:tcPr>
            <w:tcW w:w="1653" w:type="dxa"/>
            <w:vAlign w:val="bottom"/>
          </w:tcPr>
          <w:p w14:paraId="682CC01A" w14:textId="28B40C07" w:rsidR="009E2C85" w:rsidRPr="009E2C85" w:rsidRDefault="009E2C85" w:rsidP="009E2C85">
            <w:pPr>
              <w:pStyle w:val="Body"/>
            </w:pPr>
          </w:p>
        </w:tc>
        <w:tc>
          <w:tcPr>
            <w:tcW w:w="1653" w:type="dxa"/>
            <w:vAlign w:val="bottom"/>
          </w:tcPr>
          <w:p w14:paraId="17D29FBB" w14:textId="35BD4B5E" w:rsidR="009E2C85" w:rsidRPr="009E2C85" w:rsidRDefault="009E2C85" w:rsidP="009E2C85">
            <w:pPr>
              <w:pStyle w:val="Body"/>
            </w:pPr>
            <w:r w:rsidRPr="009E2C85">
              <w:t xml:space="preserve">160 </w:t>
            </w:r>
          </w:p>
        </w:tc>
      </w:tr>
      <w:tr w:rsidR="009E2C85" w14:paraId="53B017DC" w14:textId="77777777" w:rsidTr="009E2C85">
        <w:tc>
          <w:tcPr>
            <w:tcW w:w="2405" w:type="dxa"/>
            <w:vAlign w:val="bottom"/>
          </w:tcPr>
          <w:p w14:paraId="0AE86DB9" w14:textId="394A426E" w:rsidR="009E2C85" w:rsidRPr="009E2C85" w:rsidRDefault="009E2C85" w:rsidP="009E2C85">
            <w:pPr>
              <w:pStyle w:val="Body"/>
            </w:pPr>
            <w:r w:rsidRPr="009E2C85">
              <w:t xml:space="preserve">Terracotta pot arrangement </w:t>
            </w:r>
          </w:p>
        </w:tc>
        <w:tc>
          <w:tcPr>
            <w:tcW w:w="1652" w:type="dxa"/>
            <w:vAlign w:val="bottom"/>
          </w:tcPr>
          <w:p w14:paraId="11C61738" w14:textId="70E33785" w:rsidR="009E2C85" w:rsidRPr="009E2C85" w:rsidRDefault="009E2C85" w:rsidP="009E2C85">
            <w:pPr>
              <w:pStyle w:val="Body"/>
            </w:pPr>
            <w:r w:rsidRPr="009E2C85">
              <w:t xml:space="preserve">40 </w:t>
            </w:r>
          </w:p>
        </w:tc>
        <w:tc>
          <w:tcPr>
            <w:tcW w:w="1653" w:type="dxa"/>
            <w:vAlign w:val="bottom"/>
          </w:tcPr>
          <w:p w14:paraId="77757DFB" w14:textId="3D9D3999" w:rsidR="009E2C85" w:rsidRPr="009E2C85" w:rsidRDefault="009E2C85" w:rsidP="009E2C85">
            <w:pPr>
              <w:pStyle w:val="Body"/>
            </w:pPr>
          </w:p>
        </w:tc>
        <w:tc>
          <w:tcPr>
            <w:tcW w:w="1653" w:type="dxa"/>
            <w:vAlign w:val="bottom"/>
          </w:tcPr>
          <w:p w14:paraId="716F00B0" w14:textId="1A800DC7" w:rsidR="009E2C85" w:rsidRPr="009E2C85" w:rsidRDefault="009E2C85" w:rsidP="009E2C85">
            <w:pPr>
              <w:pStyle w:val="Body"/>
            </w:pPr>
          </w:p>
        </w:tc>
        <w:tc>
          <w:tcPr>
            <w:tcW w:w="1653" w:type="dxa"/>
            <w:vAlign w:val="bottom"/>
          </w:tcPr>
          <w:p w14:paraId="4A7A5F8A" w14:textId="565D30A6" w:rsidR="009E2C85" w:rsidRPr="009E2C85" w:rsidRDefault="009E2C85" w:rsidP="009E2C85">
            <w:pPr>
              <w:pStyle w:val="Body"/>
            </w:pPr>
            <w:r w:rsidRPr="009E2C85">
              <w:t xml:space="preserve">200 </w:t>
            </w:r>
          </w:p>
        </w:tc>
      </w:tr>
    </w:tbl>
    <w:p w14:paraId="04643178" w14:textId="10E5D71A" w:rsidR="001B4673" w:rsidRDefault="001B4673" w:rsidP="009E2C85">
      <w:pPr>
        <w:pStyle w:val="Numbering1"/>
        <w:spacing w:before="240"/>
      </w:pPr>
      <w:r>
        <w:lastRenderedPageBreak/>
        <w:t xml:space="preserve">Insert </w:t>
      </w:r>
      <w:r w:rsidRPr="009E2C85">
        <w:rPr>
          <w:b/>
        </w:rPr>
        <w:t>formula</w:t>
      </w:r>
      <w:r>
        <w:t xml:space="preserve"> in Cell C5 to calculate the </w:t>
      </w:r>
      <w:r w:rsidRPr="009E2C85">
        <w:rPr>
          <w:b/>
        </w:rPr>
        <w:t xml:space="preserve">discount </w:t>
      </w:r>
      <w:r>
        <w:t>amount</w:t>
      </w:r>
      <w:r w:rsidR="00AD3287">
        <w:t>—</w:t>
      </w:r>
      <w:r>
        <w:t xml:space="preserve">it is </w:t>
      </w:r>
      <w:r w:rsidRPr="009E2C85">
        <w:rPr>
          <w:b/>
        </w:rPr>
        <w:t>5% of the Price</w:t>
      </w:r>
      <w:r>
        <w:t>. Fill down to calculat</w:t>
      </w:r>
      <w:r w:rsidR="00AD3287">
        <w:t>e discount on all flower prices</w:t>
      </w:r>
      <w:r w:rsidR="009E2C85">
        <w:t>.</w:t>
      </w:r>
    </w:p>
    <w:p w14:paraId="12CA8AD5" w14:textId="6C1A2F03" w:rsidR="001B4673" w:rsidRDefault="001B4673" w:rsidP="002D5845">
      <w:pPr>
        <w:pStyle w:val="Numbering1"/>
      </w:pPr>
      <w:r>
        <w:t xml:space="preserve">To calculate the </w:t>
      </w:r>
      <w:r w:rsidRPr="009E2C85">
        <w:rPr>
          <w:b/>
        </w:rPr>
        <w:t>selling price</w:t>
      </w:r>
      <w:r>
        <w:t>, enter a formula in D5, subtracting the discount a</w:t>
      </w:r>
      <w:r w:rsidR="00AD3287">
        <w:t>mount from the Price. Fill down</w:t>
      </w:r>
      <w:r w:rsidR="009E2C85">
        <w:t>.</w:t>
      </w:r>
    </w:p>
    <w:p w14:paraId="7F3CD6BB" w14:textId="12808BB3" w:rsidR="001B4673" w:rsidRDefault="001B4673" w:rsidP="002D5845">
      <w:pPr>
        <w:pStyle w:val="Numbering1"/>
      </w:pPr>
      <w:r>
        <w:t xml:space="preserve">Enter a </w:t>
      </w:r>
      <w:r w:rsidR="00AD3287">
        <w:t xml:space="preserve">new column heading in F4: </w:t>
      </w:r>
      <w:r w:rsidR="00AD3287" w:rsidRPr="009E2C85">
        <w:rPr>
          <w:b/>
        </w:rPr>
        <w:t>TOTAL</w:t>
      </w:r>
      <w:r w:rsidR="009E2C85">
        <w:rPr>
          <w:b/>
        </w:rPr>
        <w:t>.</w:t>
      </w:r>
    </w:p>
    <w:p w14:paraId="5C06BD77" w14:textId="74344EA3" w:rsidR="001B4673" w:rsidRDefault="001B4673" w:rsidP="002D5845">
      <w:pPr>
        <w:pStyle w:val="Numbering1"/>
      </w:pPr>
      <w:r>
        <w:t xml:space="preserve">In F5, enter a formula to multiply the number of items sold </w:t>
      </w:r>
      <w:r w:rsidR="009E2C85">
        <w:t>by the selling price. Fill down.</w:t>
      </w:r>
    </w:p>
    <w:p w14:paraId="099F700D" w14:textId="13B931AC" w:rsidR="001B4673" w:rsidRDefault="001B4673" w:rsidP="002D5845">
      <w:pPr>
        <w:pStyle w:val="Numbering1"/>
      </w:pPr>
      <w:r>
        <w:t>In A13,</w:t>
      </w:r>
      <w:r w:rsidR="009E2C85">
        <w:t xml:space="preserve"> enter the heading: </w:t>
      </w:r>
      <w:r w:rsidR="009E2C85" w:rsidRPr="009E2C85">
        <w:rPr>
          <w:b/>
        </w:rPr>
        <w:t>TOTAL SALES</w:t>
      </w:r>
      <w:r w:rsidR="009E2C85">
        <w:t>.</w:t>
      </w:r>
    </w:p>
    <w:p w14:paraId="449A52D4" w14:textId="66C60336" w:rsidR="001B4673" w:rsidRDefault="001B4673" w:rsidP="002D5845">
      <w:pPr>
        <w:pStyle w:val="Numbering1"/>
      </w:pPr>
      <w:r>
        <w:t xml:space="preserve">Enter a formula in E13 and F13 to </w:t>
      </w:r>
      <w:r w:rsidRPr="009E2C85">
        <w:rPr>
          <w:b/>
        </w:rPr>
        <w:t xml:space="preserve">calculate both the total number </w:t>
      </w:r>
      <w:r w:rsidR="009E2C85">
        <w:t>sold and the total sales amount.</w:t>
      </w:r>
    </w:p>
    <w:p w14:paraId="6F685A04" w14:textId="0709044E" w:rsidR="001B4673" w:rsidRDefault="001B4673" w:rsidP="002D5845">
      <w:pPr>
        <w:pStyle w:val="Numbering1"/>
      </w:pPr>
      <w:r>
        <w:t xml:space="preserve">In cell A14, enter the heading: </w:t>
      </w:r>
      <w:r w:rsidRPr="00AD3287">
        <w:rPr>
          <w:b/>
        </w:rPr>
        <w:t>AVERAGE SALES</w:t>
      </w:r>
      <w:r>
        <w:t xml:space="preserve"> and enter a formula in F14 to calculate the average </w:t>
      </w:r>
      <w:r w:rsidR="009E2C85">
        <w:t>figure in the cell range F5:F11.</w:t>
      </w:r>
    </w:p>
    <w:p w14:paraId="115244D7" w14:textId="1A950A45" w:rsidR="001B4673" w:rsidRDefault="001B4673" w:rsidP="002D5845">
      <w:pPr>
        <w:pStyle w:val="Numbering1"/>
      </w:pPr>
      <w:r>
        <w:t xml:space="preserve">Sort the spreadsheet so that the least expensive item </w:t>
      </w:r>
      <w:r w:rsidR="009E2C85">
        <w:t xml:space="preserve">is at the </w:t>
      </w:r>
      <w:r w:rsidR="009E2C85" w:rsidRPr="009E2C85">
        <w:rPr>
          <w:b/>
        </w:rPr>
        <w:t xml:space="preserve">beginning </w:t>
      </w:r>
      <w:r w:rsidR="009E2C85">
        <w:t>of the list.</w:t>
      </w:r>
    </w:p>
    <w:p w14:paraId="1C27A979" w14:textId="05DCD6AA" w:rsidR="001B4673" w:rsidRDefault="001B4673" w:rsidP="002D5845">
      <w:pPr>
        <w:pStyle w:val="Numbering1"/>
      </w:pPr>
      <w:r w:rsidRPr="009E2C85">
        <w:rPr>
          <w:b/>
        </w:rPr>
        <w:t>Format/check</w:t>
      </w:r>
      <w:r>
        <w:t xml:space="preserve"> the worksheet in accordance wi</w:t>
      </w:r>
      <w:r w:rsidR="002D5845">
        <w:t>th the style guide requirements.</w:t>
      </w:r>
    </w:p>
    <w:p w14:paraId="56BA3421" w14:textId="681E87E7" w:rsidR="00DF7186" w:rsidRPr="009E2C85" w:rsidRDefault="001B4673" w:rsidP="002D5845">
      <w:pPr>
        <w:pStyle w:val="Numbering1"/>
        <w:rPr>
          <w:b/>
        </w:rPr>
      </w:pPr>
      <w:r w:rsidRPr="009E2C85">
        <w:rPr>
          <w:b/>
        </w:rPr>
        <w:t>Print the worksheet, and then print the formulas and make sure that it fits on one page</w:t>
      </w:r>
      <w:r w:rsidR="002D5845" w:rsidRPr="009E2C85">
        <w:rPr>
          <w:b/>
        </w:rPr>
        <w:t>.</w:t>
      </w:r>
    </w:p>
    <w:p w14:paraId="3513F51B" w14:textId="77777777" w:rsidR="001B4673" w:rsidRDefault="001B4673" w:rsidP="00B16A3E">
      <w:pPr>
        <w:pStyle w:val="Body"/>
        <w:rPr>
          <w:noProof/>
          <w:lang w:eastAsia="en-AU"/>
        </w:rPr>
      </w:pPr>
      <w:r>
        <w:br w:type="page"/>
      </w:r>
    </w:p>
    <w:p w14:paraId="7FA224D2" w14:textId="252F4460" w:rsidR="00D97732" w:rsidRDefault="00D97732" w:rsidP="001B4673">
      <w:pPr>
        <w:pStyle w:val="Heading1"/>
      </w:pPr>
      <w:bookmarkStart w:id="101" w:name="_Toc10032522"/>
      <w:r>
        <w:lastRenderedPageBreak/>
        <w:t>Summary</w:t>
      </w:r>
      <w:bookmarkEnd w:id="101"/>
    </w:p>
    <w:p w14:paraId="608312CA" w14:textId="4700C713" w:rsidR="00D97732" w:rsidRDefault="00D97732" w:rsidP="00D97732">
      <w:pPr>
        <w:pStyle w:val="Body"/>
      </w:pPr>
      <w:r>
        <w:t>You have successfully completed this resource. Great work! You should be able to create spreadsheets and charts using the essential features of MS Excel. All the best for success in your assessments!</w:t>
      </w:r>
    </w:p>
    <w:p w14:paraId="6277C659" w14:textId="6BFCE8FD" w:rsidR="001B4673" w:rsidRDefault="001B4673" w:rsidP="001B4673">
      <w:pPr>
        <w:pStyle w:val="Heading1"/>
      </w:pPr>
      <w:bookmarkStart w:id="102" w:name="_Toc10032523"/>
      <w:r>
        <w:t>Attributions table</w:t>
      </w:r>
      <w:bookmarkEnd w:id="102"/>
    </w:p>
    <w:tbl>
      <w:tblPr>
        <w:tblStyle w:val="TableGrid"/>
        <w:tblW w:w="0" w:type="auto"/>
        <w:tblLook w:val="04A0" w:firstRow="1" w:lastRow="0" w:firstColumn="1" w:lastColumn="0" w:noHBand="0" w:noVBand="1"/>
      </w:tblPr>
      <w:tblGrid>
        <w:gridCol w:w="2972"/>
        <w:gridCol w:w="6044"/>
      </w:tblGrid>
      <w:tr w:rsidR="001B4673" w:rsidRPr="000F7CCB" w14:paraId="47B9B8C3" w14:textId="77777777" w:rsidTr="0016738A">
        <w:trPr>
          <w:cnfStyle w:val="100000000000" w:firstRow="1" w:lastRow="0" w:firstColumn="0" w:lastColumn="0" w:oddVBand="0" w:evenVBand="0" w:oddHBand="0" w:evenHBand="0" w:firstRowFirstColumn="0" w:firstRowLastColumn="0" w:lastRowFirstColumn="0" w:lastRowLastColumn="0"/>
        </w:trPr>
        <w:tc>
          <w:tcPr>
            <w:tcW w:w="2972" w:type="dxa"/>
          </w:tcPr>
          <w:p w14:paraId="5B9B348B" w14:textId="77777777" w:rsidR="001B4673" w:rsidRPr="001B4673" w:rsidRDefault="001B4673" w:rsidP="001B4673">
            <w:pPr>
              <w:pStyle w:val="TableHeader1"/>
              <w:rPr>
                <w:b/>
              </w:rPr>
            </w:pPr>
            <w:r w:rsidRPr="001B4673">
              <w:rPr>
                <w:b/>
              </w:rPr>
              <w:t xml:space="preserve">Image </w:t>
            </w:r>
          </w:p>
        </w:tc>
        <w:tc>
          <w:tcPr>
            <w:tcW w:w="6044" w:type="dxa"/>
          </w:tcPr>
          <w:p w14:paraId="6C3BA870" w14:textId="77777777" w:rsidR="001B4673" w:rsidRPr="001B4673" w:rsidRDefault="001B4673" w:rsidP="001B4673">
            <w:pPr>
              <w:pStyle w:val="TableHeader1"/>
              <w:rPr>
                <w:b/>
              </w:rPr>
            </w:pPr>
            <w:r w:rsidRPr="001B4673">
              <w:rPr>
                <w:b/>
              </w:rPr>
              <w:t>Attribution</w:t>
            </w:r>
          </w:p>
        </w:tc>
      </w:tr>
      <w:tr w:rsidR="001B4673" w:rsidRPr="000F7CCB" w14:paraId="0C35F8A8" w14:textId="77777777" w:rsidTr="0016738A">
        <w:trPr>
          <w:trHeight w:val="730"/>
        </w:trPr>
        <w:tc>
          <w:tcPr>
            <w:tcW w:w="2972" w:type="dxa"/>
          </w:tcPr>
          <w:p w14:paraId="3AF1F638" w14:textId="77777777" w:rsidR="001B4673" w:rsidRPr="001B4673" w:rsidRDefault="001B4673" w:rsidP="001B4673">
            <w:pPr>
              <w:pStyle w:val="Body"/>
            </w:pPr>
            <w:r w:rsidRPr="001B4673">
              <w:t>All screenshots</w:t>
            </w:r>
          </w:p>
        </w:tc>
        <w:tc>
          <w:tcPr>
            <w:tcW w:w="6044" w:type="dxa"/>
          </w:tcPr>
          <w:p w14:paraId="6F7F92F7" w14:textId="1BEDAD19" w:rsidR="001B4673" w:rsidRPr="001B4673" w:rsidRDefault="00233FD6" w:rsidP="001B4673">
            <w:pPr>
              <w:pStyle w:val="Body"/>
            </w:pPr>
            <w:r>
              <w:t>Created by TAFE NSW and u</w:t>
            </w:r>
            <w:r w:rsidRPr="00233FD6">
              <w:t>sed with permission from Microsoft</w:t>
            </w:r>
          </w:p>
        </w:tc>
      </w:tr>
    </w:tbl>
    <w:p w14:paraId="28013567" w14:textId="77777777" w:rsidR="001B4673" w:rsidRDefault="001B4673" w:rsidP="001B4673">
      <w:pPr>
        <w:pStyle w:val="Body"/>
        <w:rPr>
          <w:lang w:eastAsia="en-AU"/>
        </w:rPr>
      </w:pPr>
    </w:p>
    <w:sectPr w:rsidR="001B4673" w:rsidSect="0027629B">
      <w:headerReference w:type="even" r:id="rId55"/>
      <w:headerReference w:type="default" r:id="rId56"/>
      <w:footerReference w:type="even" r:id="rId57"/>
      <w:footerReference w:type="default" r:id="rId58"/>
      <w:headerReference w:type="first" r:id="rId59"/>
      <w:footerReference w:type="first" r:id="rId60"/>
      <w:type w:val="continuous"/>
      <w:pgSz w:w="11906" w:h="16838" w:code="9"/>
      <w:pgMar w:top="1531" w:right="1440" w:bottom="1440" w:left="1440" w:header="567" w:footer="482"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537B146" w14:textId="77777777" w:rsidR="00BB541D" w:rsidRDefault="00BB541D" w:rsidP="00EE3A11">
      <w:r>
        <w:separator/>
      </w:r>
    </w:p>
    <w:p w14:paraId="5498A5D7" w14:textId="77777777" w:rsidR="00BB541D" w:rsidRDefault="00BB541D" w:rsidP="00EE3A11"/>
  </w:endnote>
  <w:endnote w:type="continuationSeparator" w:id="0">
    <w:p w14:paraId="673627C0" w14:textId="77777777" w:rsidR="00BB541D" w:rsidRDefault="00BB541D" w:rsidP="00EE3A11">
      <w:r>
        <w:continuationSeparator/>
      </w:r>
    </w:p>
    <w:p w14:paraId="239FED5C" w14:textId="77777777" w:rsidR="00BB541D" w:rsidRDefault="00BB541D"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938"/>
      <w:gridCol w:w="5977"/>
    </w:tblGrid>
    <w:tr w:rsidR="00BB541D" w:rsidRPr="00D325DD" w14:paraId="4B0BFD89" w14:textId="77777777" w:rsidTr="00492742">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1C0A1D1F" w14:textId="77777777" w:rsidR="00BB541D" w:rsidRPr="00D325DD" w:rsidRDefault="00BB541D" w:rsidP="00492742">
          <w:pPr>
            <w:pStyle w:val="Footer"/>
            <w:spacing w:before="0"/>
          </w:pPr>
        </w:p>
      </w:tc>
    </w:tr>
    <w:tr w:rsidR="00BB541D" w:rsidRPr="00D325DD" w14:paraId="1B16EF96" w14:textId="77777777" w:rsidTr="00492742">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260A515B" w14:textId="77777777" w:rsidR="00BB541D" w:rsidRPr="00D325DD" w:rsidRDefault="00BB541D" w:rsidP="00492742">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74DFC8B4" w14:textId="2B5ECA49" w:rsidR="00BB541D" w:rsidRPr="00D325DD" w:rsidRDefault="00BB541D" w:rsidP="00492742">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310505">
            <w:rPr>
              <w:rFonts w:ascii="Arial" w:eastAsia="Times New Roman" w:hAnsi="Arial" w:cs="Arial"/>
              <w:noProof/>
              <w:color w:val="808080"/>
              <w:sz w:val="18"/>
              <w:szCs w:val="18"/>
            </w:rPr>
            <w:t>14/05/2019</w:t>
          </w:r>
          <w:r>
            <w:rPr>
              <w:rFonts w:ascii="Arial" w:hAnsi="Arial" w:cs="Arial"/>
              <w:color w:val="808080"/>
              <w:sz w:val="18"/>
              <w:szCs w:val="18"/>
            </w:rPr>
            <w:fldChar w:fldCharType="end"/>
          </w:r>
        </w:p>
        <w:p w14:paraId="48238785" w14:textId="77777777" w:rsidR="00BB541D" w:rsidRPr="00D325DD" w:rsidRDefault="00BB541D" w:rsidP="00492742">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1612C2F9" w14:textId="38D97C23" w:rsidR="00BB541D" w:rsidRDefault="00BB541D" w:rsidP="00492742">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BSBITU212_SW_1of1</w:t>
          </w:r>
          <w:r>
            <w:rPr>
              <w:rFonts w:ascii="Arial" w:hAnsi="Arial" w:cs="Arial"/>
              <w:color w:val="808080"/>
              <w:sz w:val="18"/>
              <w:szCs w:val="18"/>
            </w:rPr>
            <w:fldChar w:fldCharType="end"/>
          </w:r>
        </w:p>
        <w:p w14:paraId="68CE9323" w14:textId="48A33178" w:rsidR="00BB541D" w:rsidRPr="00D325DD" w:rsidRDefault="00BB541D" w:rsidP="00492742">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Pr>
              <w:rFonts w:ascii="Arial" w:hAnsi="Arial" w:cs="Arial"/>
              <w:noProof/>
              <w:color w:val="808080"/>
              <w:sz w:val="18"/>
              <w:szCs w:val="18"/>
            </w:rPr>
            <w:t>29/05/2019</w:t>
          </w:r>
          <w:r>
            <w:rPr>
              <w:rFonts w:ascii="Arial" w:hAnsi="Arial" w:cs="Arial"/>
              <w:color w:val="808080"/>
              <w:sz w:val="18"/>
              <w:szCs w:val="18"/>
            </w:rPr>
            <w:fldChar w:fldCharType="end"/>
          </w:r>
        </w:p>
        <w:p w14:paraId="57EF86E5" w14:textId="724F8DDE" w:rsidR="00BB541D" w:rsidRPr="00D325DD" w:rsidRDefault="00BB541D" w:rsidP="00492742">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10</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28</w:t>
          </w:r>
          <w:r w:rsidRPr="00D325DD">
            <w:rPr>
              <w:rFonts w:ascii="Arial" w:hAnsi="Arial" w:cs="Arial"/>
              <w:color w:val="808080"/>
              <w:sz w:val="18"/>
              <w:szCs w:val="18"/>
            </w:rPr>
            <w:fldChar w:fldCharType="end"/>
          </w:r>
        </w:p>
      </w:tc>
    </w:tr>
  </w:tbl>
  <w:p w14:paraId="59F212A6" w14:textId="77777777" w:rsidR="00BB541D" w:rsidRPr="00D92C68" w:rsidRDefault="00BB541D" w:rsidP="00492742">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248DF7" w14:textId="77777777" w:rsidR="00BB541D" w:rsidRPr="004820C4" w:rsidRDefault="00BB541D" w:rsidP="0002323C">
    <w:pPr>
      <w:pStyle w:val="Footer-DocumentTitleLeft"/>
    </w:pPr>
    <w:r>
      <w:rPr>
        <w:szCs w:val="14"/>
        <w:lang w:val="en-AU" w:eastAsia="en-AU"/>
      </w:rPr>
      <mc:AlternateContent>
        <mc:Choice Requires="wps">
          <w:drawing>
            <wp:anchor distT="0" distB="0" distL="114300" distR="114300" simplePos="0" relativeHeight="251656704" behindDoc="0" locked="0" layoutInCell="1" allowOverlap="1" wp14:anchorId="52F98396" wp14:editId="4939EAA8">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927FD6" w14:textId="72C983D8" w:rsidR="00BB541D" w:rsidRPr="007853F7" w:rsidRDefault="00BB541D"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28</w:t>
                          </w:r>
                          <w:r>
                            <w:rPr>
                              <w:noProof/>
                            </w:rPr>
                            <w:fldChar w:fldCharType="end"/>
                          </w:r>
                        </w:p>
                        <w:p w14:paraId="6A3F043D" w14:textId="77777777" w:rsidR="00BB541D" w:rsidRPr="0091230B" w:rsidRDefault="00BB541D"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2F98396" id="_x0000_t202" coordsize="21600,21600" o:spt="202" path="m,l,21600r21600,l21600,xe">
              <v:stroke joinstyle="miter"/>
              <v:path gradientshapeok="t" o:connecttype="rect"/>
            </v:shapetype>
            <v:shape id="Text Box 2" o:spid="_x0000_s1028" type="#_x0000_t202" style="position:absolute;left:0;text-align:left;margin-left:-4pt;margin-top:7.55pt;width:52.2pt;height:24.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KSswIAALk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" filled="f" stroked="f">
              <v:textbox>
                <w:txbxContent>
                  <w:p w14:paraId="17927FD6" w14:textId="72C983D8" w:rsidR="00BB541D" w:rsidRPr="007853F7" w:rsidRDefault="00BB541D"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28</w:t>
                    </w:r>
                    <w:r>
                      <w:rPr>
                        <w:noProof/>
                      </w:rPr>
                      <w:fldChar w:fldCharType="end"/>
                    </w:r>
                  </w:p>
                  <w:p w14:paraId="6A3F043D" w14:textId="77777777" w:rsidR="00BB541D" w:rsidRPr="0091230B" w:rsidRDefault="00BB541D" w:rsidP="00EE3A11"/>
                </w:txbxContent>
              </v:textbox>
            </v:shape>
          </w:pict>
        </mc:Fallback>
      </mc:AlternateContent>
    </w:r>
    <w:r>
      <w:rPr>
        <w:lang w:val="en-AU" w:eastAsia="en-AU"/>
      </w:rPr>
      <mc:AlternateContent>
        <mc:Choice Requires="wps">
          <w:drawing>
            <wp:anchor distT="0" distB="0" distL="114299" distR="114299" simplePos="0" relativeHeight="251655680" behindDoc="0" locked="0" layoutInCell="1" allowOverlap="1" wp14:anchorId="4DEC0EB7" wp14:editId="73FD5A98">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62B8F30"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56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54656" behindDoc="0" locked="0" layoutInCell="1" allowOverlap="1" wp14:anchorId="59896A6F" wp14:editId="07C50FDA">
          <wp:simplePos x="0" y="0"/>
          <wp:positionH relativeFrom="column">
            <wp:posOffset>708025</wp:posOffset>
          </wp:positionH>
          <wp:positionV relativeFrom="paragraph">
            <wp:posOffset>-2540</wp:posOffset>
          </wp:positionV>
          <wp:extent cx="276860" cy="314960"/>
          <wp:effectExtent l="19050" t="0" r="8890" b="0"/>
          <wp:wrapSquare wrapText="bothSides"/>
          <wp:docPr id="229"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7728" behindDoc="0" locked="0" layoutInCell="1" allowOverlap="1" wp14:anchorId="2DFDC469" wp14:editId="7B64BC0B">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EE68C3" id="AutoShape 3" o:spid="_x0000_s1026" type="#_x0000_t32" style="position:absolute;margin-left:3.2pt;margin-top:-4pt;width:477.75pt;height:.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76672600" w14:textId="77777777" w:rsidR="00BB541D" w:rsidRDefault="00BB541D"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6E29D611" w14:textId="77777777" w:rsidR="00BB541D" w:rsidRPr="0006452B" w:rsidRDefault="00BB541D" w:rsidP="00EE3A11"/>
  <w:p w14:paraId="560644FB" w14:textId="77777777" w:rsidR="00BB541D" w:rsidRDefault="00BB541D" w:rsidP="00EE3A11"/>
  <w:p w14:paraId="4991464C" w14:textId="77777777" w:rsidR="00BB541D" w:rsidRDefault="00BB541D"/>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2B52C9" w14:textId="6451F06E" w:rsidR="00BB541D" w:rsidRDefault="00BB541D" w:rsidP="00026B24">
    <w:pPr>
      <w:pStyle w:val="Bodyfooter"/>
      <w:rPr>
        <w:noProof/>
      </w:rPr>
    </w:pPr>
    <w:r>
      <w:t>Resource ID: TBS_18_011_BSBITU212_SW_1of1</w:t>
    </w:r>
    <w:r>
      <w:tab/>
    </w:r>
    <w:r>
      <w:tab/>
    </w:r>
    <w:r w:rsidRPr="008D467A">
      <w:t xml:space="preserve">Page </w:t>
    </w:r>
    <w:r w:rsidRPr="008D467A">
      <w:fldChar w:fldCharType="begin"/>
    </w:r>
    <w:r w:rsidRPr="008D467A">
      <w:instrText xml:space="preserve"> PAGE  \* Arabic  \* MERGEFORMAT </w:instrText>
    </w:r>
    <w:r w:rsidRPr="008D467A">
      <w:fldChar w:fldCharType="separate"/>
    </w:r>
    <w:r w:rsidR="00E278E2">
      <w:rPr>
        <w:noProof/>
      </w:rPr>
      <w:t>19</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E278E2">
      <w:rPr>
        <w:noProof/>
      </w:rPr>
      <w:t>78</w:t>
    </w:r>
    <w:r>
      <w:rPr>
        <w:noProof/>
      </w:rPr>
      <w:fldChar w:fldCharType="end"/>
    </w:r>
  </w:p>
  <w:p w14:paraId="789A12E8" w14:textId="527542E1" w:rsidR="00BB541D" w:rsidRDefault="00BB541D" w:rsidP="00C1351E">
    <w:pPr>
      <w:pStyle w:val="Bodyfooter"/>
    </w:pPr>
    <w:r>
      <w:rPr>
        <w:rFonts w:cs="Calibri"/>
      </w:rPr>
      <w:t>©</w:t>
    </w:r>
    <w:r>
      <w:t xml:space="preserve"> NSW TAFE Commission</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65B30D" w14:textId="4731B20A" w:rsidR="00BB541D" w:rsidRPr="008D467A" w:rsidRDefault="00BB541D" w:rsidP="00026B24">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28</w:t>
    </w:r>
    <w:r>
      <w:rPr>
        <w:noProof/>
      </w:rPr>
      <w:fldChar w:fldCharType="end"/>
    </w:r>
  </w:p>
  <w:p w14:paraId="4592E2EC" w14:textId="77777777" w:rsidR="00BB541D" w:rsidRPr="008948B1" w:rsidRDefault="00BB541D" w:rsidP="00026B24">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2F185279" w14:textId="77777777" w:rsidR="00BB541D" w:rsidRPr="00AA3155" w:rsidRDefault="00BB541D" w:rsidP="00EE3A11">
    <w:pPr>
      <w:pStyle w:val="Footer"/>
    </w:pPr>
  </w:p>
  <w:p w14:paraId="5320C485" w14:textId="77777777" w:rsidR="00BB541D" w:rsidRDefault="00BB541D" w:rsidP="00EE3A11"/>
  <w:p w14:paraId="2B2016FB" w14:textId="77777777" w:rsidR="00BB541D" w:rsidRDefault="00BB541D"/>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180D66C" w14:textId="77777777" w:rsidR="00BB541D" w:rsidRDefault="00BB541D" w:rsidP="00EE3A11">
      <w:r>
        <w:separator/>
      </w:r>
    </w:p>
    <w:p w14:paraId="06AEBDA3" w14:textId="77777777" w:rsidR="00BB541D" w:rsidRDefault="00BB541D" w:rsidP="00EE3A11"/>
  </w:footnote>
  <w:footnote w:type="continuationSeparator" w:id="0">
    <w:p w14:paraId="3D8CC392" w14:textId="77777777" w:rsidR="00BB541D" w:rsidRDefault="00BB541D" w:rsidP="00EE3A11">
      <w:r>
        <w:continuationSeparator/>
      </w:r>
    </w:p>
    <w:p w14:paraId="5C377D7F" w14:textId="77777777" w:rsidR="00BB541D" w:rsidRDefault="00BB541D"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76F7A6" w14:textId="77777777" w:rsidR="00BB541D" w:rsidRDefault="00BB541D">
    <w:pPr>
      <w:pStyle w:val="Header"/>
    </w:pPr>
    <w:r>
      <w:rPr>
        <w:noProof/>
        <w:lang w:eastAsia="en-AU"/>
      </w:rPr>
      <w:pict w14:anchorId="7C7C90F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55" type="#_x0000_t75" style="position:absolute;margin-left:0;margin-top:0;width:595.45pt;height:841.7pt;z-index:-251655680;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22FE3F" w14:textId="77777777" w:rsidR="00BB541D" w:rsidRDefault="00BB541D">
    <w:pPr>
      <w:pStyle w:val="Header"/>
    </w:pPr>
    <w:r>
      <w:rPr>
        <w:noProof/>
        <w:lang w:eastAsia="en-AU"/>
      </w:rPr>
      <w:pict w14:anchorId="51D2719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56" type="#_x0000_t75" style="position:absolute;margin-left:0;margin-top:0;width:595.45pt;height:841.7pt;z-index:-251654656;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8005CA" w14:textId="77777777" w:rsidR="00BB541D" w:rsidRDefault="00BB541D" w:rsidP="00EE3A11">
    <w:r>
      <w:rPr>
        <w:noProof/>
        <w:lang w:eastAsia="en-AU"/>
      </w:rPr>
      <mc:AlternateContent>
        <mc:Choice Requires="wps">
          <w:drawing>
            <wp:anchor distT="0" distB="0" distL="114300" distR="114300" simplePos="0" relativeHeight="251658752" behindDoc="0" locked="0" layoutInCell="1" allowOverlap="1" wp14:anchorId="115D165C" wp14:editId="3B2F931A">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DA9E6A0"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1F6AF04D" w14:textId="77777777" w:rsidR="00BB541D" w:rsidRDefault="00BB541D" w:rsidP="00EE3A11"/>
  <w:p w14:paraId="64916C3F" w14:textId="77777777" w:rsidR="00BB541D" w:rsidRDefault="00BB541D"/>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8A339A" w14:textId="0074A593" w:rsidR="00BB541D" w:rsidRDefault="00BB541D" w:rsidP="00C1351E">
    <w:pPr>
      <w:pStyle w:val="Header-SectionTitle"/>
    </w:pPr>
    <w:r>
      <w:rPr>
        <w:noProof/>
        <w:lang w:eastAsia="en-AU"/>
      </w:rPr>
      <w:drawing>
        <wp:inline distT="0" distB="0" distL="0" distR="0" wp14:anchorId="2B2B1175" wp14:editId="2475A87C">
          <wp:extent cx="1591359" cy="397840"/>
          <wp:effectExtent l="0" t="0" r="0" b="2540"/>
          <wp:docPr id="1088099067" name="Picture 1088099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591359" cy="397840"/>
                  </a:xfrm>
                  <a:prstGeom prst="rect">
                    <a:avLst/>
                  </a:prstGeom>
                </pic:spPr>
              </pic:pic>
            </a:graphicData>
          </a:graphic>
        </wp:inline>
      </w:drawing>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945433" w14:textId="77777777" w:rsidR="00BB541D" w:rsidRDefault="00BB541D" w:rsidP="00EE3A11">
    <w:pPr>
      <w:pStyle w:val="Header"/>
    </w:pPr>
  </w:p>
  <w:p w14:paraId="626F2EA6" w14:textId="77777777" w:rsidR="00BB541D" w:rsidRDefault="00BB541D" w:rsidP="00EE3A11"/>
  <w:p w14:paraId="5E5D7589" w14:textId="77777777" w:rsidR="00BB541D" w:rsidRDefault="00BB541D"/>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FC120A"/>
    <w:multiLevelType w:val="multilevel"/>
    <w:tmpl w:val="A95479B0"/>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1080" w:hanging="1080"/>
      </w:pPr>
      <w:rPr>
        <w:rFonts w:hint="default"/>
      </w:rPr>
    </w:lvl>
    <w:lvl w:ilvl="3">
      <w:start w:val="1"/>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800" w:hanging="1800"/>
      </w:pPr>
      <w:rPr>
        <w:rFonts w:hint="default"/>
      </w:rPr>
    </w:lvl>
    <w:lvl w:ilvl="6">
      <w:start w:val="1"/>
      <w:numFmt w:val="decimal"/>
      <w:isLgl/>
      <w:lvlText w:val="%1.%2.%3.%4.%5.%6.%7"/>
      <w:lvlJc w:val="left"/>
      <w:pPr>
        <w:ind w:left="2160" w:hanging="2160"/>
      </w:pPr>
      <w:rPr>
        <w:rFonts w:hint="default"/>
      </w:rPr>
    </w:lvl>
    <w:lvl w:ilvl="7">
      <w:start w:val="1"/>
      <w:numFmt w:val="decimal"/>
      <w:isLgl/>
      <w:lvlText w:val="%1.%2.%3.%4.%5.%6.%7.%8"/>
      <w:lvlJc w:val="left"/>
      <w:pPr>
        <w:ind w:left="2520" w:hanging="2520"/>
      </w:pPr>
      <w:rPr>
        <w:rFonts w:hint="default"/>
      </w:rPr>
    </w:lvl>
    <w:lvl w:ilvl="8">
      <w:start w:val="1"/>
      <w:numFmt w:val="decimal"/>
      <w:isLgl/>
      <w:lvlText w:val="%1.%2.%3.%4.%5.%6.%7.%8.%9"/>
      <w:lvlJc w:val="left"/>
      <w:pPr>
        <w:ind w:left="2880" w:hanging="2880"/>
      </w:pPr>
      <w:rPr>
        <w:rFonts w:hint="default"/>
      </w:rPr>
    </w:lvl>
  </w:abstractNum>
  <w:abstractNum w:abstractNumId="1" w15:restartNumberingAfterBreak="0">
    <w:nsid w:val="0FEB509D"/>
    <w:multiLevelType w:val="hybridMultilevel"/>
    <w:tmpl w:val="C52CE1D6"/>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2C8A569D"/>
    <w:multiLevelType w:val="multilevel"/>
    <w:tmpl w:val="1AA0CCAC"/>
    <w:styleLink w:val="TNPC1numbered"/>
    <w:lvl w:ilvl="0">
      <w:start w:val="1"/>
      <w:numFmt w:val="decimal"/>
      <w:lvlText w:val="%1)"/>
      <w:lvlJc w:val="left"/>
      <w:pPr>
        <w:ind w:left="720" w:hanging="360"/>
      </w:pPr>
      <w:rPr>
        <w:rFonts w:hint="default"/>
      </w:rPr>
    </w:lvl>
    <w:lvl w:ilvl="1">
      <w:start w:val="1"/>
      <w:numFmt w:val="decimal"/>
      <w:isLgl/>
      <w:lvlText w:val="1.%2"/>
      <w:lvlJc w:val="left"/>
      <w:pPr>
        <w:ind w:left="851" w:hanging="426"/>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4"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5" w15:restartNumberingAfterBreak="0">
    <w:nsid w:val="32BB70F2"/>
    <w:multiLevelType w:val="hybridMultilevel"/>
    <w:tmpl w:val="8E26DD1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33AD3DEC"/>
    <w:multiLevelType w:val="hybridMultilevel"/>
    <w:tmpl w:val="5ED460D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4551711F"/>
    <w:multiLevelType w:val="hybridMultilevel"/>
    <w:tmpl w:val="67020E06"/>
    <w:lvl w:ilvl="0" w:tplc="512A4BAC">
      <w:start w:val="1"/>
      <w:numFmt w:val="decimal"/>
      <w:pStyle w:val="Numbering1"/>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47D44591"/>
    <w:multiLevelType w:val="hybridMultilevel"/>
    <w:tmpl w:val="1C40115E"/>
    <w:lvl w:ilvl="0" w:tplc="BD0AC0E8">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9" w15:restartNumberingAfterBreak="0">
    <w:nsid w:val="49D0754E"/>
    <w:multiLevelType w:val="hybridMultilevel"/>
    <w:tmpl w:val="71042884"/>
    <w:lvl w:ilvl="0" w:tplc="6800673A">
      <w:start w:val="1"/>
      <w:numFmt w:val="bullet"/>
      <w:pStyle w:val="Bul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527402EE"/>
    <w:multiLevelType w:val="hybridMultilevel"/>
    <w:tmpl w:val="89668F5A"/>
    <w:lvl w:ilvl="0" w:tplc="8F72A9B8">
      <w:start w:val="1"/>
      <w:numFmt w:val="bullet"/>
      <w:lvlText w:val=""/>
      <w:lvlJc w:val="left"/>
      <w:pPr>
        <w:ind w:left="720" w:hanging="360"/>
      </w:pPr>
      <w:rPr>
        <w:rFonts w:ascii="Symbol" w:hAnsi="Symbol" w:hint="default"/>
      </w:rPr>
    </w:lvl>
    <w:lvl w:ilvl="1" w:tplc="3B022352">
      <w:start w:val="1"/>
      <w:numFmt w:val="bullet"/>
      <w:pStyle w:val="BulletlistLevel2"/>
      <w:lvlText w:val="o"/>
      <w:lvlJc w:val="left"/>
      <w:pPr>
        <w:ind w:left="1440" w:hanging="360"/>
      </w:pPr>
      <w:rPr>
        <w:rFonts w:ascii="Courier New" w:hAnsi="Courier New" w:cs="Courier New" w:hint="default"/>
      </w:rPr>
    </w:lvl>
    <w:lvl w:ilvl="2" w:tplc="F7FE76D8">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55B01A66"/>
    <w:multiLevelType w:val="hybridMultilevel"/>
    <w:tmpl w:val="EB2A6DDA"/>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2" w15:restartNumberingAfterBreak="0">
    <w:nsid w:val="688D368F"/>
    <w:multiLevelType w:val="hybridMultilevel"/>
    <w:tmpl w:val="2F2E7DCC"/>
    <w:lvl w:ilvl="0" w:tplc="6F08241E">
      <w:start w:val="1"/>
      <w:numFmt w:val="bullet"/>
      <w:pStyle w:val="Bullet1"/>
      <w:lvlText w:val=""/>
      <w:lvlJc w:val="left"/>
      <w:pPr>
        <w:ind w:left="-954" w:hanging="360"/>
      </w:pPr>
      <w:rPr>
        <w:rFonts w:ascii="Wingdings" w:hAnsi="Wingdings" w:hint="default"/>
        <w:color w:val="auto"/>
        <w:sz w:val="28"/>
      </w:rPr>
    </w:lvl>
    <w:lvl w:ilvl="1" w:tplc="0C090003">
      <w:start w:val="1"/>
      <w:numFmt w:val="bullet"/>
      <w:lvlText w:val="o"/>
      <w:lvlJc w:val="left"/>
      <w:pPr>
        <w:ind w:left="-234" w:hanging="360"/>
      </w:pPr>
      <w:rPr>
        <w:rFonts w:ascii="Courier New" w:hAnsi="Courier New" w:cs="Courier New" w:hint="default"/>
      </w:rPr>
    </w:lvl>
    <w:lvl w:ilvl="2" w:tplc="0C090005">
      <w:start w:val="1"/>
      <w:numFmt w:val="bullet"/>
      <w:lvlText w:val=""/>
      <w:lvlJc w:val="left"/>
      <w:pPr>
        <w:ind w:left="486" w:hanging="360"/>
      </w:pPr>
      <w:rPr>
        <w:rFonts w:ascii="Wingdings" w:hAnsi="Wingdings" w:hint="default"/>
      </w:rPr>
    </w:lvl>
    <w:lvl w:ilvl="3" w:tplc="0C090001">
      <w:start w:val="1"/>
      <w:numFmt w:val="bullet"/>
      <w:lvlText w:val=""/>
      <w:lvlJc w:val="left"/>
      <w:pPr>
        <w:ind w:left="1206" w:hanging="360"/>
      </w:pPr>
      <w:rPr>
        <w:rFonts w:ascii="Symbol" w:hAnsi="Symbol" w:hint="default"/>
      </w:rPr>
    </w:lvl>
    <w:lvl w:ilvl="4" w:tplc="0C090003" w:tentative="1">
      <w:start w:val="1"/>
      <w:numFmt w:val="bullet"/>
      <w:lvlText w:val="o"/>
      <w:lvlJc w:val="left"/>
      <w:pPr>
        <w:ind w:left="1926" w:hanging="360"/>
      </w:pPr>
      <w:rPr>
        <w:rFonts w:ascii="Courier New" w:hAnsi="Courier New" w:cs="Courier New" w:hint="default"/>
      </w:rPr>
    </w:lvl>
    <w:lvl w:ilvl="5" w:tplc="0C090005" w:tentative="1">
      <w:start w:val="1"/>
      <w:numFmt w:val="bullet"/>
      <w:lvlText w:val=""/>
      <w:lvlJc w:val="left"/>
      <w:pPr>
        <w:ind w:left="2646" w:hanging="360"/>
      </w:pPr>
      <w:rPr>
        <w:rFonts w:ascii="Wingdings" w:hAnsi="Wingdings" w:hint="default"/>
      </w:rPr>
    </w:lvl>
    <w:lvl w:ilvl="6" w:tplc="0C090001" w:tentative="1">
      <w:start w:val="1"/>
      <w:numFmt w:val="bullet"/>
      <w:lvlText w:val=""/>
      <w:lvlJc w:val="left"/>
      <w:pPr>
        <w:ind w:left="3366" w:hanging="360"/>
      </w:pPr>
      <w:rPr>
        <w:rFonts w:ascii="Symbol" w:hAnsi="Symbol" w:hint="default"/>
      </w:rPr>
    </w:lvl>
    <w:lvl w:ilvl="7" w:tplc="0C090003" w:tentative="1">
      <w:start w:val="1"/>
      <w:numFmt w:val="bullet"/>
      <w:lvlText w:val="o"/>
      <w:lvlJc w:val="left"/>
      <w:pPr>
        <w:ind w:left="4086" w:hanging="360"/>
      </w:pPr>
      <w:rPr>
        <w:rFonts w:ascii="Courier New" w:hAnsi="Courier New" w:cs="Courier New" w:hint="default"/>
      </w:rPr>
    </w:lvl>
    <w:lvl w:ilvl="8" w:tplc="0C090005" w:tentative="1">
      <w:start w:val="1"/>
      <w:numFmt w:val="bullet"/>
      <w:lvlText w:val=""/>
      <w:lvlJc w:val="left"/>
      <w:pPr>
        <w:ind w:left="4806" w:hanging="360"/>
      </w:pPr>
      <w:rPr>
        <w:rFonts w:ascii="Wingdings" w:hAnsi="Wingdings" w:hint="default"/>
      </w:rPr>
    </w:lvl>
  </w:abstractNum>
  <w:num w:numId="1">
    <w:abstractNumId w:val="1"/>
  </w:num>
  <w:num w:numId="2">
    <w:abstractNumId w:val="4"/>
  </w:num>
  <w:num w:numId="3">
    <w:abstractNumId w:val="2"/>
  </w:num>
  <w:num w:numId="4">
    <w:abstractNumId w:val="6"/>
  </w:num>
  <w:num w:numId="5">
    <w:abstractNumId w:val="9"/>
  </w:num>
  <w:num w:numId="6">
    <w:abstractNumId w:val="10"/>
  </w:num>
  <w:num w:numId="7">
    <w:abstractNumId w:val="12"/>
  </w:num>
  <w:num w:numId="8">
    <w:abstractNumId w:val="3"/>
  </w:num>
  <w:num w:numId="9">
    <w:abstractNumId w:val="7"/>
  </w:num>
  <w:num w:numId="10">
    <w:abstractNumId w:val="7"/>
    <w:lvlOverride w:ilvl="0">
      <w:startOverride w:val="1"/>
    </w:lvlOverride>
  </w:num>
  <w:num w:numId="11">
    <w:abstractNumId w:val="7"/>
    <w:lvlOverride w:ilvl="0">
      <w:startOverride w:val="1"/>
    </w:lvlOverride>
  </w:num>
  <w:num w:numId="12">
    <w:abstractNumId w:val="7"/>
    <w:lvlOverride w:ilvl="0">
      <w:startOverride w:val="1"/>
    </w:lvlOverride>
  </w:num>
  <w:num w:numId="13">
    <w:abstractNumId w:val="7"/>
    <w:lvlOverride w:ilvl="0">
      <w:startOverride w:val="1"/>
    </w:lvlOverride>
  </w:num>
  <w:num w:numId="14">
    <w:abstractNumId w:val="7"/>
    <w:lvlOverride w:ilvl="0">
      <w:startOverride w:val="1"/>
    </w:lvlOverride>
  </w:num>
  <w:num w:numId="15">
    <w:abstractNumId w:val="7"/>
    <w:lvlOverride w:ilvl="0">
      <w:startOverride w:val="1"/>
    </w:lvlOverride>
  </w:num>
  <w:num w:numId="16">
    <w:abstractNumId w:val="7"/>
    <w:lvlOverride w:ilvl="0">
      <w:startOverride w:val="1"/>
    </w:lvlOverride>
  </w:num>
  <w:num w:numId="17">
    <w:abstractNumId w:val="7"/>
    <w:lvlOverride w:ilvl="0">
      <w:startOverride w:val="1"/>
    </w:lvlOverride>
  </w:num>
  <w:num w:numId="18">
    <w:abstractNumId w:val="7"/>
    <w:lvlOverride w:ilvl="0">
      <w:startOverride w:val="1"/>
    </w:lvlOverride>
  </w:num>
  <w:num w:numId="19">
    <w:abstractNumId w:val="7"/>
    <w:lvlOverride w:ilvl="0">
      <w:startOverride w:val="1"/>
    </w:lvlOverride>
  </w:num>
  <w:num w:numId="20">
    <w:abstractNumId w:val="5"/>
  </w:num>
  <w:num w:numId="21">
    <w:abstractNumId w:val="8"/>
  </w:num>
  <w:num w:numId="22">
    <w:abstractNumId w:val="11"/>
  </w:num>
  <w:num w:numId="23">
    <w:abstractNumId w:val="0"/>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5FE4"/>
    <w:rsid w:val="0000107C"/>
    <w:rsid w:val="00001772"/>
    <w:rsid w:val="00003F7E"/>
    <w:rsid w:val="000049AD"/>
    <w:rsid w:val="00004D9E"/>
    <w:rsid w:val="0001488B"/>
    <w:rsid w:val="0002323C"/>
    <w:rsid w:val="00024A06"/>
    <w:rsid w:val="000255D0"/>
    <w:rsid w:val="00026B24"/>
    <w:rsid w:val="00030ED0"/>
    <w:rsid w:val="000345D7"/>
    <w:rsid w:val="000460F2"/>
    <w:rsid w:val="00047846"/>
    <w:rsid w:val="000511D5"/>
    <w:rsid w:val="000533A7"/>
    <w:rsid w:val="00057807"/>
    <w:rsid w:val="000605B8"/>
    <w:rsid w:val="00060CC5"/>
    <w:rsid w:val="00063680"/>
    <w:rsid w:val="00064BF3"/>
    <w:rsid w:val="00074B39"/>
    <w:rsid w:val="00076D33"/>
    <w:rsid w:val="0007765A"/>
    <w:rsid w:val="00077DF8"/>
    <w:rsid w:val="00083062"/>
    <w:rsid w:val="000832F0"/>
    <w:rsid w:val="00084567"/>
    <w:rsid w:val="00085C24"/>
    <w:rsid w:val="0009055A"/>
    <w:rsid w:val="00091275"/>
    <w:rsid w:val="0009535C"/>
    <w:rsid w:val="000953D5"/>
    <w:rsid w:val="000976EE"/>
    <w:rsid w:val="00097CA1"/>
    <w:rsid w:val="000A11A3"/>
    <w:rsid w:val="000A340D"/>
    <w:rsid w:val="000A4F32"/>
    <w:rsid w:val="000B094D"/>
    <w:rsid w:val="000B14FD"/>
    <w:rsid w:val="000B551C"/>
    <w:rsid w:val="000B6E3D"/>
    <w:rsid w:val="000C24DE"/>
    <w:rsid w:val="000C2985"/>
    <w:rsid w:val="000C4663"/>
    <w:rsid w:val="000C725D"/>
    <w:rsid w:val="000D074B"/>
    <w:rsid w:val="000D2B47"/>
    <w:rsid w:val="000D33E9"/>
    <w:rsid w:val="000D6B63"/>
    <w:rsid w:val="000E22FF"/>
    <w:rsid w:val="000E2A0F"/>
    <w:rsid w:val="000E4609"/>
    <w:rsid w:val="000F104B"/>
    <w:rsid w:val="000F15A1"/>
    <w:rsid w:val="000F18B0"/>
    <w:rsid w:val="000F1FB8"/>
    <w:rsid w:val="0010268F"/>
    <w:rsid w:val="00103C90"/>
    <w:rsid w:val="001055D0"/>
    <w:rsid w:val="00105BE0"/>
    <w:rsid w:val="00112369"/>
    <w:rsid w:val="00114A24"/>
    <w:rsid w:val="00114E7D"/>
    <w:rsid w:val="0011700D"/>
    <w:rsid w:val="00125ABE"/>
    <w:rsid w:val="001264EE"/>
    <w:rsid w:val="001301DF"/>
    <w:rsid w:val="00130F7E"/>
    <w:rsid w:val="0013572C"/>
    <w:rsid w:val="001411B0"/>
    <w:rsid w:val="00143936"/>
    <w:rsid w:val="00143DEB"/>
    <w:rsid w:val="0014752A"/>
    <w:rsid w:val="00152F10"/>
    <w:rsid w:val="001558DD"/>
    <w:rsid w:val="001568C0"/>
    <w:rsid w:val="00157108"/>
    <w:rsid w:val="0015747C"/>
    <w:rsid w:val="0015779E"/>
    <w:rsid w:val="00162353"/>
    <w:rsid w:val="0016422F"/>
    <w:rsid w:val="00164F5E"/>
    <w:rsid w:val="00167276"/>
    <w:rsid w:val="0016738A"/>
    <w:rsid w:val="00171399"/>
    <w:rsid w:val="00176402"/>
    <w:rsid w:val="00180BE8"/>
    <w:rsid w:val="00182D13"/>
    <w:rsid w:val="001842FB"/>
    <w:rsid w:val="001843BC"/>
    <w:rsid w:val="00190738"/>
    <w:rsid w:val="0019299C"/>
    <w:rsid w:val="0019491E"/>
    <w:rsid w:val="00195D46"/>
    <w:rsid w:val="001A1D70"/>
    <w:rsid w:val="001B0C35"/>
    <w:rsid w:val="001B4673"/>
    <w:rsid w:val="001C3671"/>
    <w:rsid w:val="001C42B9"/>
    <w:rsid w:val="001C6AD8"/>
    <w:rsid w:val="001D405E"/>
    <w:rsid w:val="001D653F"/>
    <w:rsid w:val="001F786F"/>
    <w:rsid w:val="00200E96"/>
    <w:rsid w:val="00203A90"/>
    <w:rsid w:val="00204B65"/>
    <w:rsid w:val="00204CDD"/>
    <w:rsid w:val="002067A7"/>
    <w:rsid w:val="00212E55"/>
    <w:rsid w:val="00214286"/>
    <w:rsid w:val="00216ADE"/>
    <w:rsid w:val="00217FC3"/>
    <w:rsid w:val="00222893"/>
    <w:rsid w:val="00223807"/>
    <w:rsid w:val="0022436E"/>
    <w:rsid w:val="00225286"/>
    <w:rsid w:val="00225312"/>
    <w:rsid w:val="0023031D"/>
    <w:rsid w:val="002303B8"/>
    <w:rsid w:val="00230450"/>
    <w:rsid w:val="00231D68"/>
    <w:rsid w:val="00231DEF"/>
    <w:rsid w:val="00233FD6"/>
    <w:rsid w:val="00233FFC"/>
    <w:rsid w:val="00243E8B"/>
    <w:rsid w:val="00244636"/>
    <w:rsid w:val="00247F4B"/>
    <w:rsid w:val="00254FC7"/>
    <w:rsid w:val="0025659D"/>
    <w:rsid w:val="00256C4B"/>
    <w:rsid w:val="00263F16"/>
    <w:rsid w:val="002644DD"/>
    <w:rsid w:val="002651AE"/>
    <w:rsid w:val="0026687F"/>
    <w:rsid w:val="002730E4"/>
    <w:rsid w:val="00274EFE"/>
    <w:rsid w:val="002754E8"/>
    <w:rsid w:val="0027629B"/>
    <w:rsid w:val="0027689F"/>
    <w:rsid w:val="00276DBA"/>
    <w:rsid w:val="002770ED"/>
    <w:rsid w:val="00283411"/>
    <w:rsid w:val="0028413B"/>
    <w:rsid w:val="00284E59"/>
    <w:rsid w:val="00287388"/>
    <w:rsid w:val="00291A31"/>
    <w:rsid w:val="0029236B"/>
    <w:rsid w:val="002923FF"/>
    <w:rsid w:val="00293D3F"/>
    <w:rsid w:val="0029595B"/>
    <w:rsid w:val="002A5D07"/>
    <w:rsid w:val="002A6286"/>
    <w:rsid w:val="002A6839"/>
    <w:rsid w:val="002A6908"/>
    <w:rsid w:val="002B49A6"/>
    <w:rsid w:val="002C2534"/>
    <w:rsid w:val="002C501C"/>
    <w:rsid w:val="002C5FE4"/>
    <w:rsid w:val="002C663F"/>
    <w:rsid w:val="002C784E"/>
    <w:rsid w:val="002C7CD5"/>
    <w:rsid w:val="002D19A2"/>
    <w:rsid w:val="002D1CAF"/>
    <w:rsid w:val="002D2547"/>
    <w:rsid w:val="002D5845"/>
    <w:rsid w:val="002E5D51"/>
    <w:rsid w:val="002E7660"/>
    <w:rsid w:val="002F3DFA"/>
    <w:rsid w:val="002F4559"/>
    <w:rsid w:val="002F658E"/>
    <w:rsid w:val="002F7F93"/>
    <w:rsid w:val="00305475"/>
    <w:rsid w:val="00306DDB"/>
    <w:rsid w:val="003077C4"/>
    <w:rsid w:val="00310505"/>
    <w:rsid w:val="003127E4"/>
    <w:rsid w:val="00312AAF"/>
    <w:rsid w:val="00313D24"/>
    <w:rsid w:val="003224A8"/>
    <w:rsid w:val="00323FB8"/>
    <w:rsid w:val="00326D08"/>
    <w:rsid w:val="00332ACF"/>
    <w:rsid w:val="00333854"/>
    <w:rsid w:val="00341BC6"/>
    <w:rsid w:val="003441EE"/>
    <w:rsid w:val="00345E98"/>
    <w:rsid w:val="00357E79"/>
    <w:rsid w:val="00361A93"/>
    <w:rsid w:val="00364F36"/>
    <w:rsid w:val="00366587"/>
    <w:rsid w:val="0036675D"/>
    <w:rsid w:val="00367A67"/>
    <w:rsid w:val="00367B65"/>
    <w:rsid w:val="0037328A"/>
    <w:rsid w:val="00375012"/>
    <w:rsid w:val="003767C8"/>
    <w:rsid w:val="00380E52"/>
    <w:rsid w:val="0038196D"/>
    <w:rsid w:val="00391FAB"/>
    <w:rsid w:val="00393D00"/>
    <w:rsid w:val="00394DAD"/>
    <w:rsid w:val="00395EFA"/>
    <w:rsid w:val="003A7CE2"/>
    <w:rsid w:val="003B38CF"/>
    <w:rsid w:val="003B63FF"/>
    <w:rsid w:val="003B75F3"/>
    <w:rsid w:val="003C0972"/>
    <w:rsid w:val="003C3DA0"/>
    <w:rsid w:val="003C65C7"/>
    <w:rsid w:val="003C76D6"/>
    <w:rsid w:val="003C7843"/>
    <w:rsid w:val="003C7C17"/>
    <w:rsid w:val="003D270F"/>
    <w:rsid w:val="003D29E1"/>
    <w:rsid w:val="003D3CA3"/>
    <w:rsid w:val="003D5701"/>
    <w:rsid w:val="003E55C2"/>
    <w:rsid w:val="003E73AE"/>
    <w:rsid w:val="003E798C"/>
    <w:rsid w:val="003E7DE7"/>
    <w:rsid w:val="003F46D5"/>
    <w:rsid w:val="003F685A"/>
    <w:rsid w:val="003F736A"/>
    <w:rsid w:val="00413C95"/>
    <w:rsid w:val="00414505"/>
    <w:rsid w:val="004151F1"/>
    <w:rsid w:val="00416A8C"/>
    <w:rsid w:val="00420744"/>
    <w:rsid w:val="004238CB"/>
    <w:rsid w:val="0042394B"/>
    <w:rsid w:val="00423D70"/>
    <w:rsid w:val="00425542"/>
    <w:rsid w:val="004274BD"/>
    <w:rsid w:val="00427D81"/>
    <w:rsid w:val="004334C4"/>
    <w:rsid w:val="00435B4D"/>
    <w:rsid w:val="004427EC"/>
    <w:rsid w:val="004429B3"/>
    <w:rsid w:val="00442E3E"/>
    <w:rsid w:val="0044394F"/>
    <w:rsid w:val="00447158"/>
    <w:rsid w:val="00447DC6"/>
    <w:rsid w:val="00451A60"/>
    <w:rsid w:val="00452C97"/>
    <w:rsid w:val="00456269"/>
    <w:rsid w:val="00466ED3"/>
    <w:rsid w:val="0047072E"/>
    <w:rsid w:val="00471161"/>
    <w:rsid w:val="00472E82"/>
    <w:rsid w:val="00475FDD"/>
    <w:rsid w:val="0047611E"/>
    <w:rsid w:val="00477518"/>
    <w:rsid w:val="00480BE4"/>
    <w:rsid w:val="00492216"/>
    <w:rsid w:val="00492742"/>
    <w:rsid w:val="004927CE"/>
    <w:rsid w:val="00494A2B"/>
    <w:rsid w:val="00494D52"/>
    <w:rsid w:val="0049672E"/>
    <w:rsid w:val="004A0054"/>
    <w:rsid w:val="004A077E"/>
    <w:rsid w:val="004A2599"/>
    <w:rsid w:val="004A3350"/>
    <w:rsid w:val="004A3CF9"/>
    <w:rsid w:val="004A4854"/>
    <w:rsid w:val="004B1CAF"/>
    <w:rsid w:val="004B64B7"/>
    <w:rsid w:val="004C0DC5"/>
    <w:rsid w:val="004C0DE3"/>
    <w:rsid w:val="004C11C9"/>
    <w:rsid w:val="004C2052"/>
    <w:rsid w:val="004C2A7D"/>
    <w:rsid w:val="004C30D1"/>
    <w:rsid w:val="004C66AF"/>
    <w:rsid w:val="004D01E6"/>
    <w:rsid w:val="004D2CA6"/>
    <w:rsid w:val="004D6843"/>
    <w:rsid w:val="004F0644"/>
    <w:rsid w:val="004F1663"/>
    <w:rsid w:val="004F6959"/>
    <w:rsid w:val="0050408C"/>
    <w:rsid w:val="00506619"/>
    <w:rsid w:val="005072C9"/>
    <w:rsid w:val="00507D99"/>
    <w:rsid w:val="0051123B"/>
    <w:rsid w:val="0051262A"/>
    <w:rsid w:val="005136BA"/>
    <w:rsid w:val="00513706"/>
    <w:rsid w:val="00517079"/>
    <w:rsid w:val="0051759C"/>
    <w:rsid w:val="00524AC8"/>
    <w:rsid w:val="005267A6"/>
    <w:rsid w:val="0052771D"/>
    <w:rsid w:val="00530092"/>
    <w:rsid w:val="005319C2"/>
    <w:rsid w:val="005363A9"/>
    <w:rsid w:val="00541304"/>
    <w:rsid w:val="00546736"/>
    <w:rsid w:val="0055077C"/>
    <w:rsid w:val="00552245"/>
    <w:rsid w:val="0055240A"/>
    <w:rsid w:val="005610BA"/>
    <w:rsid w:val="0056192A"/>
    <w:rsid w:val="00563F2B"/>
    <w:rsid w:val="00565227"/>
    <w:rsid w:val="00565A11"/>
    <w:rsid w:val="00567844"/>
    <w:rsid w:val="0057536A"/>
    <w:rsid w:val="0058218B"/>
    <w:rsid w:val="00586D91"/>
    <w:rsid w:val="005922CB"/>
    <w:rsid w:val="005948A0"/>
    <w:rsid w:val="005964AF"/>
    <w:rsid w:val="0059669B"/>
    <w:rsid w:val="005975C2"/>
    <w:rsid w:val="005A1F9E"/>
    <w:rsid w:val="005A22AC"/>
    <w:rsid w:val="005A2FFA"/>
    <w:rsid w:val="005A33C4"/>
    <w:rsid w:val="005A4564"/>
    <w:rsid w:val="005B4246"/>
    <w:rsid w:val="005B4AC3"/>
    <w:rsid w:val="005B51AF"/>
    <w:rsid w:val="005B59A9"/>
    <w:rsid w:val="005C39DC"/>
    <w:rsid w:val="005C5DA1"/>
    <w:rsid w:val="005D1215"/>
    <w:rsid w:val="005D268B"/>
    <w:rsid w:val="005D3BDD"/>
    <w:rsid w:val="005D43E9"/>
    <w:rsid w:val="005D76ED"/>
    <w:rsid w:val="005E3B64"/>
    <w:rsid w:val="005E66BE"/>
    <w:rsid w:val="005E6830"/>
    <w:rsid w:val="005E7BF1"/>
    <w:rsid w:val="005F0730"/>
    <w:rsid w:val="005F3FAF"/>
    <w:rsid w:val="005F6DAD"/>
    <w:rsid w:val="00601DBD"/>
    <w:rsid w:val="0060253E"/>
    <w:rsid w:val="00604B87"/>
    <w:rsid w:val="006120C7"/>
    <w:rsid w:val="00615A75"/>
    <w:rsid w:val="00617141"/>
    <w:rsid w:val="00617CD4"/>
    <w:rsid w:val="00617DEC"/>
    <w:rsid w:val="00620E32"/>
    <w:rsid w:val="00623781"/>
    <w:rsid w:val="0062690B"/>
    <w:rsid w:val="00626ECB"/>
    <w:rsid w:val="006309BB"/>
    <w:rsid w:val="006317B9"/>
    <w:rsid w:val="006351B5"/>
    <w:rsid w:val="00641850"/>
    <w:rsid w:val="00642875"/>
    <w:rsid w:val="00645044"/>
    <w:rsid w:val="00645E36"/>
    <w:rsid w:val="00651F26"/>
    <w:rsid w:val="006523E1"/>
    <w:rsid w:val="00655BFD"/>
    <w:rsid w:val="00656621"/>
    <w:rsid w:val="0065672E"/>
    <w:rsid w:val="0066065A"/>
    <w:rsid w:val="00660D69"/>
    <w:rsid w:val="00662576"/>
    <w:rsid w:val="00664079"/>
    <w:rsid w:val="00664DFC"/>
    <w:rsid w:val="00665892"/>
    <w:rsid w:val="00672EDD"/>
    <w:rsid w:val="0067355C"/>
    <w:rsid w:val="00680F3D"/>
    <w:rsid w:val="00682A05"/>
    <w:rsid w:val="00684B26"/>
    <w:rsid w:val="006862CE"/>
    <w:rsid w:val="00691E4B"/>
    <w:rsid w:val="00695838"/>
    <w:rsid w:val="00696847"/>
    <w:rsid w:val="006A0DC9"/>
    <w:rsid w:val="006A155B"/>
    <w:rsid w:val="006A4C07"/>
    <w:rsid w:val="006A768C"/>
    <w:rsid w:val="006B36F7"/>
    <w:rsid w:val="006B43E4"/>
    <w:rsid w:val="006C16F8"/>
    <w:rsid w:val="006C72AD"/>
    <w:rsid w:val="006D0EE6"/>
    <w:rsid w:val="006D37B2"/>
    <w:rsid w:val="006D6700"/>
    <w:rsid w:val="006E1063"/>
    <w:rsid w:val="006E25B8"/>
    <w:rsid w:val="006E455D"/>
    <w:rsid w:val="006E4C39"/>
    <w:rsid w:val="006E6428"/>
    <w:rsid w:val="006E70F9"/>
    <w:rsid w:val="006F02DF"/>
    <w:rsid w:val="006F4A1B"/>
    <w:rsid w:val="007011D1"/>
    <w:rsid w:val="00703BF8"/>
    <w:rsid w:val="00704070"/>
    <w:rsid w:val="007060DC"/>
    <w:rsid w:val="007100BB"/>
    <w:rsid w:val="007103F5"/>
    <w:rsid w:val="00713C9A"/>
    <w:rsid w:val="0071569A"/>
    <w:rsid w:val="00716DBB"/>
    <w:rsid w:val="00722307"/>
    <w:rsid w:val="00735668"/>
    <w:rsid w:val="00744EE5"/>
    <w:rsid w:val="0075092D"/>
    <w:rsid w:val="00752DDC"/>
    <w:rsid w:val="00755BDE"/>
    <w:rsid w:val="00755EA1"/>
    <w:rsid w:val="00757252"/>
    <w:rsid w:val="007605FA"/>
    <w:rsid w:val="00761BD8"/>
    <w:rsid w:val="00763ACB"/>
    <w:rsid w:val="00765A60"/>
    <w:rsid w:val="00767C20"/>
    <w:rsid w:val="00771AEF"/>
    <w:rsid w:val="00773556"/>
    <w:rsid w:val="0077599D"/>
    <w:rsid w:val="00786D53"/>
    <w:rsid w:val="00787953"/>
    <w:rsid w:val="00792BB9"/>
    <w:rsid w:val="00796B3A"/>
    <w:rsid w:val="007A0BAD"/>
    <w:rsid w:val="007A7615"/>
    <w:rsid w:val="007A7FFC"/>
    <w:rsid w:val="007B10F4"/>
    <w:rsid w:val="007B2FFE"/>
    <w:rsid w:val="007B420B"/>
    <w:rsid w:val="007B5891"/>
    <w:rsid w:val="007B6EB2"/>
    <w:rsid w:val="007C22C2"/>
    <w:rsid w:val="007D2B01"/>
    <w:rsid w:val="007D40AA"/>
    <w:rsid w:val="007D516B"/>
    <w:rsid w:val="007D5E2B"/>
    <w:rsid w:val="007D7D56"/>
    <w:rsid w:val="007E018E"/>
    <w:rsid w:val="007E0246"/>
    <w:rsid w:val="007E0308"/>
    <w:rsid w:val="007E6300"/>
    <w:rsid w:val="007E754A"/>
    <w:rsid w:val="0080185E"/>
    <w:rsid w:val="00802922"/>
    <w:rsid w:val="008111DF"/>
    <w:rsid w:val="00811471"/>
    <w:rsid w:val="0081298A"/>
    <w:rsid w:val="0081496E"/>
    <w:rsid w:val="00821A23"/>
    <w:rsid w:val="00827436"/>
    <w:rsid w:val="0082790D"/>
    <w:rsid w:val="008335A1"/>
    <w:rsid w:val="008339E8"/>
    <w:rsid w:val="00840418"/>
    <w:rsid w:val="00841239"/>
    <w:rsid w:val="00851DEA"/>
    <w:rsid w:val="008535A7"/>
    <w:rsid w:val="00853B81"/>
    <w:rsid w:val="00863CEE"/>
    <w:rsid w:val="00864021"/>
    <w:rsid w:val="00867768"/>
    <w:rsid w:val="0087095F"/>
    <w:rsid w:val="00871C35"/>
    <w:rsid w:val="008757D8"/>
    <w:rsid w:val="00881FB2"/>
    <w:rsid w:val="008822FA"/>
    <w:rsid w:val="008837AA"/>
    <w:rsid w:val="0088632F"/>
    <w:rsid w:val="00886864"/>
    <w:rsid w:val="0088711D"/>
    <w:rsid w:val="008877B8"/>
    <w:rsid w:val="0089381D"/>
    <w:rsid w:val="008948B1"/>
    <w:rsid w:val="008A1BF8"/>
    <w:rsid w:val="008A3953"/>
    <w:rsid w:val="008A4500"/>
    <w:rsid w:val="008A535F"/>
    <w:rsid w:val="008A5B08"/>
    <w:rsid w:val="008A679F"/>
    <w:rsid w:val="008A6997"/>
    <w:rsid w:val="008A7289"/>
    <w:rsid w:val="008A769F"/>
    <w:rsid w:val="008B1409"/>
    <w:rsid w:val="008C20F4"/>
    <w:rsid w:val="008C5E86"/>
    <w:rsid w:val="008D0C2C"/>
    <w:rsid w:val="008D1850"/>
    <w:rsid w:val="008D4203"/>
    <w:rsid w:val="008E12F7"/>
    <w:rsid w:val="008E161B"/>
    <w:rsid w:val="008E1D6D"/>
    <w:rsid w:val="008E2DBD"/>
    <w:rsid w:val="008E7818"/>
    <w:rsid w:val="008F0349"/>
    <w:rsid w:val="008F3BB4"/>
    <w:rsid w:val="008F4237"/>
    <w:rsid w:val="008F6145"/>
    <w:rsid w:val="00901984"/>
    <w:rsid w:val="00902B18"/>
    <w:rsid w:val="00903223"/>
    <w:rsid w:val="0090704D"/>
    <w:rsid w:val="00907663"/>
    <w:rsid w:val="00907709"/>
    <w:rsid w:val="00910572"/>
    <w:rsid w:val="00914C64"/>
    <w:rsid w:val="00920658"/>
    <w:rsid w:val="009219CC"/>
    <w:rsid w:val="00922952"/>
    <w:rsid w:val="009229DD"/>
    <w:rsid w:val="009234A3"/>
    <w:rsid w:val="009238B3"/>
    <w:rsid w:val="0092433D"/>
    <w:rsid w:val="00924E70"/>
    <w:rsid w:val="00924F4A"/>
    <w:rsid w:val="00925D9E"/>
    <w:rsid w:val="00925DA3"/>
    <w:rsid w:val="00925F2A"/>
    <w:rsid w:val="00926168"/>
    <w:rsid w:val="00927086"/>
    <w:rsid w:val="00933CC8"/>
    <w:rsid w:val="0093654B"/>
    <w:rsid w:val="00940437"/>
    <w:rsid w:val="00940507"/>
    <w:rsid w:val="009407FE"/>
    <w:rsid w:val="009408AD"/>
    <w:rsid w:val="0094141D"/>
    <w:rsid w:val="00943001"/>
    <w:rsid w:val="00943948"/>
    <w:rsid w:val="0094394C"/>
    <w:rsid w:val="00944947"/>
    <w:rsid w:val="00944ADA"/>
    <w:rsid w:val="00945967"/>
    <w:rsid w:val="0095011A"/>
    <w:rsid w:val="009517E4"/>
    <w:rsid w:val="009540E1"/>
    <w:rsid w:val="00954C78"/>
    <w:rsid w:val="00957DA0"/>
    <w:rsid w:val="00971223"/>
    <w:rsid w:val="00972C69"/>
    <w:rsid w:val="009733C0"/>
    <w:rsid w:val="00976F18"/>
    <w:rsid w:val="009812FD"/>
    <w:rsid w:val="00981473"/>
    <w:rsid w:val="00983E69"/>
    <w:rsid w:val="00987D2F"/>
    <w:rsid w:val="00992EED"/>
    <w:rsid w:val="00993A2B"/>
    <w:rsid w:val="00996C34"/>
    <w:rsid w:val="009A2961"/>
    <w:rsid w:val="009A4A68"/>
    <w:rsid w:val="009A55AA"/>
    <w:rsid w:val="009A55B9"/>
    <w:rsid w:val="009A7983"/>
    <w:rsid w:val="009A7F54"/>
    <w:rsid w:val="009B4002"/>
    <w:rsid w:val="009B53E1"/>
    <w:rsid w:val="009B62FA"/>
    <w:rsid w:val="009B72F6"/>
    <w:rsid w:val="009C3DED"/>
    <w:rsid w:val="009C43DF"/>
    <w:rsid w:val="009D0C34"/>
    <w:rsid w:val="009D4061"/>
    <w:rsid w:val="009D489D"/>
    <w:rsid w:val="009D4F41"/>
    <w:rsid w:val="009D757C"/>
    <w:rsid w:val="009E22DA"/>
    <w:rsid w:val="009E2C85"/>
    <w:rsid w:val="009E6FAD"/>
    <w:rsid w:val="009F4665"/>
    <w:rsid w:val="009F76D0"/>
    <w:rsid w:val="00A00304"/>
    <w:rsid w:val="00A00CAD"/>
    <w:rsid w:val="00A01366"/>
    <w:rsid w:val="00A01890"/>
    <w:rsid w:val="00A02644"/>
    <w:rsid w:val="00A040FD"/>
    <w:rsid w:val="00A0629B"/>
    <w:rsid w:val="00A1105F"/>
    <w:rsid w:val="00A25D40"/>
    <w:rsid w:val="00A305EB"/>
    <w:rsid w:val="00A3522D"/>
    <w:rsid w:val="00A354D2"/>
    <w:rsid w:val="00A42A11"/>
    <w:rsid w:val="00A4365D"/>
    <w:rsid w:val="00A45A4A"/>
    <w:rsid w:val="00A478D8"/>
    <w:rsid w:val="00A50545"/>
    <w:rsid w:val="00A51350"/>
    <w:rsid w:val="00A51A94"/>
    <w:rsid w:val="00A52A37"/>
    <w:rsid w:val="00A537EF"/>
    <w:rsid w:val="00A55BC0"/>
    <w:rsid w:val="00A577D5"/>
    <w:rsid w:val="00A630CE"/>
    <w:rsid w:val="00A63FE7"/>
    <w:rsid w:val="00A654DC"/>
    <w:rsid w:val="00A6665A"/>
    <w:rsid w:val="00A6672C"/>
    <w:rsid w:val="00A701F3"/>
    <w:rsid w:val="00A72995"/>
    <w:rsid w:val="00A75F20"/>
    <w:rsid w:val="00A80768"/>
    <w:rsid w:val="00A80B72"/>
    <w:rsid w:val="00A848C5"/>
    <w:rsid w:val="00A84FED"/>
    <w:rsid w:val="00A86F85"/>
    <w:rsid w:val="00AA3155"/>
    <w:rsid w:val="00AA447D"/>
    <w:rsid w:val="00AA63B9"/>
    <w:rsid w:val="00AA6867"/>
    <w:rsid w:val="00AA74C8"/>
    <w:rsid w:val="00AB25B1"/>
    <w:rsid w:val="00AB7B4D"/>
    <w:rsid w:val="00AC0C84"/>
    <w:rsid w:val="00AC5F03"/>
    <w:rsid w:val="00AC6A49"/>
    <w:rsid w:val="00AC6C1B"/>
    <w:rsid w:val="00AD3287"/>
    <w:rsid w:val="00AD3B54"/>
    <w:rsid w:val="00AD4A88"/>
    <w:rsid w:val="00AD5F41"/>
    <w:rsid w:val="00AD6C67"/>
    <w:rsid w:val="00AE5C21"/>
    <w:rsid w:val="00AE6676"/>
    <w:rsid w:val="00AF08DF"/>
    <w:rsid w:val="00AF0AA2"/>
    <w:rsid w:val="00AF0F9D"/>
    <w:rsid w:val="00AF1525"/>
    <w:rsid w:val="00AF3F94"/>
    <w:rsid w:val="00AF7F7F"/>
    <w:rsid w:val="00B07F4D"/>
    <w:rsid w:val="00B11197"/>
    <w:rsid w:val="00B12A56"/>
    <w:rsid w:val="00B150B9"/>
    <w:rsid w:val="00B166E8"/>
    <w:rsid w:val="00B1686D"/>
    <w:rsid w:val="00B16A3E"/>
    <w:rsid w:val="00B1735C"/>
    <w:rsid w:val="00B24AAA"/>
    <w:rsid w:val="00B336E8"/>
    <w:rsid w:val="00B352C3"/>
    <w:rsid w:val="00B37DBF"/>
    <w:rsid w:val="00B450B8"/>
    <w:rsid w:val="00B46014"/>
    <w:rsid w:val="00B538AD"/>
    <w:rsid w:val="00B54D8B"/>
    <w:rsid w:val="00B57FAC"/>
    <w:rsid w:val="00B6516E"/>
    <w:rsid w:val="00B65D0C"/>
    <w:rsid w:val="00B660BD"/>
    <w:rsid w:val="00B71A2C"/>
    <w:rsid w:val="00B72AF9"/>
    <w:rsid w:val="00B75925"/>
    <w:rsid w:val="00B75CD9"/>
    <w:rsid w:val="00B7784F"/>
    <w:rsid w:val="00B81E29"/>
    <w:rsid w:val="00B82ED0"/>
    <w:rsid w:val="00B90E5B"/>
    <w:rsid w:val="00B9442B"/>
    <w:rsid w:val="00B945D6"/>
    <w:rsid w:val="00BA0812"/>
    <w:rsid w:val="00BA1AF7"/>
    <w:rsid w:val="00BA1D72"/>
    <w:rsid w:val="00BA5A54"/>
    <w:rsid w:val="00BA6638"/>
    <w:rsid w:val="00BA79BA"/>
    <w:rsid w:val="00BB452E"/>
    <w:rsid w:val="00BB50DC"/>
    <w:rsid w:val="00BB541D"/>
    <w:rsid w:val="00BB64D9"/>
    <w:rsid w:val="00BC0FFD"/>
    <w:rsid w:val="00BC1A72"/>
    <w:rsid w:val="00BD5775"/>
    <w:rsid w:val="00BD6F4D"/>
    <w:rsid w:val="00BE3E39"/>
    <w:rsid w:val="00BE592F"/>
    <w:rsid w:val="00BE6A11"/>
    <w:rsid w:val="00BF0652"/>
    <w:rsid w:val="00BF3524"/>
    <w:rsid w:val="00BF7BA3"/>
    <w:rsid w:val="00BF7D14"/>
    <w:rsid w:val="00C0158B"/>
    <w:rsid w:val="00C020CE"/>
    <w:rsid w:val="00C03F55"/>
    <w:rsid w:val="00C0735C"/>
    <w:rsid w:val="00C10D91"/>
    <w:rsid w:val="00C12AFB"/>
    <w:rsid w:val="00C13316"/>
    <w:rsid w:val="00C1351E"/>
    <w:rsid w:val="00C20023"/>
    <w:rsid w:val="00C218CB"/>
    <w:rsid w:val="00C2210D"/>
    <w:rsid w:val="00C368A0"/>
    <w:rsid w:val="00C36B36"/>
    <w:rsid w:val="00C37CA1"/>
    <w:rsid w:val="00C40E4B"/>
    <w:rsid w:val="00C43C25"/>
    <w:rsid w:val="00C44005"/>
    <w:rsid w:val="00C4468D"/>
    <w:rsid w:val="00C44CB9"/>
    <w:rsid w:val="00C47842"/>
    <w:rsid w:val="00C47EDE"/>
    <w:rsid w:val="00C5057F"/>
    <w:rsid w:val="00C50E88"/>
    <w:rsid w:val="00C65005"/>
    <w:rsid w:val="00C6561E"/>
    <w:rsid w:val="00C66762"/>
    <w:rsid w:val="00C671D2"/>
    <w:rsid w:val="00C74DE5"/>
    <w:rsid w:val="00C80989"/>
    <w:rsid w:val="00C80EC4"/>
    <w:rsid w:val="00C83071"/>
    <w:rsid w:val="00C878C9"/>
    <w:rsid w:val="00C93EF0"/>
    <w:rsid w:val="00C96588"/>
    <w:rsid w:val="00CA6D0C"/>
    <w:rsid w:val="00CB3185"/>
    <w:rsid w:val="00CB3C04"/>
    <w:rsid w:val="00CC0152"/>
    <w:rsid w:val="00CC1F21"/>
    <w:rsid w:val="00CC2EDC"/>
    <w:rsid w:val="00CC4548"/>
    <w:rsid w:val="00CC4677"/>
    <w:rsid w:val="00CC5867"/>
    <w:rsid w:val="00CC65E1"/>
    <w:rsid w:val="00CD2841"/>
    <w:rsid w:val="00CD30F1"/>
    <w:rsid w:val="00CD567D"/>
    <w:rsid w:val="00CD5ECD"/>
    <w:rsid w:val="00CD608C"/>
    <w:rsid w:val="00CD671D"/>
    <w:rsid w:val="00CE2852"/>
    <w:rsid w:val="00CE2C95"/>
    <w:rsid w:val="00CE7670"/>
    <w:rsid w:val="00CF01AA"/>
    <w:rsid w:val="00CF1B04"/>
    <w:rsid w:val="00D0032D"/>
    <w:rsid w:val="00D024B1"/>
    <w:rsid w:val="00D05E63"/>
    <w:rsid w:val="00D10D49"/>
    <w:rsid w:val="00D14C3C"/>
    <w:rsid w:val="00D16305"/>
    <w:rsid w:val="00D212E7"/>
    <w:rsid w:val="00D230E6"/>
    <w:rsid w:val="00D313CD"/>
    <w:rsid w:val="00D32B0B"/>
    <w:rsid w:val="00D33504"/>
    <w:rsid w:val="00D41EB8"/>
    <w:rsid w:val="00D427F7"/>
    <w:rsid w:val="00D50ED7"/>
    <w:rsid w:val="00D52097"/>
    <w:rsid w:val="00D52C9D"/>
    <w:rsid w:val="00D601B3"/>
    <w:rsid w:val="00D61C8F"/>
    <w:rsid w:val="00D63D05"/>
    <w:rsid w:val="00D70745"/>
    <w:rsid w:val="00D71C85"/>
    <w:rsid w:val="00D73C7D"/>
    <w:rsid w:val="00D748D3"/>
    <w:rsid w:val="00D7688F"/>
    <w:rsid w:val="00D810FB"/>
    <w:rsid w:val="00D8232C"/>
    <w:rsid w:val="00D839D7"/>
    <w:rsid w:val="00D85073"/>
    <w:rsid w:val="00D8553A"/>
    <w:rsid w:val="00D86E90"/>
    <w:rsid w:val="00D87E55"/>
    <w:rsid w:val="00D91FD7"/>
    <w:rsid w:val="00D9210D"/>
    <w:rsid w:val="00D92D2E"/>
    <w:rsid w:val="00D92FA7"/>
    <w:rsid w:val="00D94F80"/>
    <w:rsid w:val="00D954C1"/>
    <w:rsid w:val="00D959F5"/>
    <w:rsid w:val="00D95F7E"/>
    <w:rsid w:val="00D97732"/>
    <w:rsid w:val="00D97AC3"/>
    <w:rsid w:val="00DA15E9"/>
    <w:rsid w:val="00DA2486"/>
    <w:rsid w:val="00DA5EC3"/>
    <w:rsid w:val="00DA65A7"/>
    <w:rsid w:val="00DA7098"/>
    <w:rsid w:val="00DA7AEF"/>
    <w:rsid w:val="00DB3504"/>
    <w:rsid w:val="00DB3690"/>
    <w:rsid w:val="00DB4628"/>
    <w:rsid w:val="00DB78EF"/>
    <w:rsid w:val="00DC4854"/>
    <w:rsid w:val="00DC7DC4"/>
    <w:rsid w:val="00DD0BBE"/>
    <w:rsid w:val="00DD1E9C"/>
    <w:rsid w:val="00DD5D6C"/>
    <w:rsid w:val="00DE0622"/>
    <w:rsid w:val="00DE1B04"/>
    <w:rsid w:val="00DE24DC"/>
    <w:rsid w:val="00DE272E"/>
    <w:rsid w:val="00DE3FD4"/>
    <w:rsid w:val="00DE4458"/>
    <w:rsid w:val="00DE46CA"/>
    <w:rsid w:val="00DF2AB9"/>
    <w:rsid w:val="00DF7186"/>
    <w:rsid w:val="00E0424A"/>
    <w:rsid w:val="00E058B0"/>
    <w:rsid w:val="00E12AA6"/>
    <w:rsid w:val="00E23A6F"/>
    <w:rsid w:val="00E278E2"/>
    <w:rsid w:val="00E27DFD"/>
    <w:rsid w:val="00E30309"/>
    <w:rsid w:val="00E30682"/>
    <w:rsid w:val="00E32A39"/>
    <w:rsid w:val="00E3467A"/>
    <w:rsid w:val="00E34AFE"/>
    <w:rsid w:val="00E40689"/>
    <w:rsid w:val="00E45188"/>
    <w:rsid w:val="00E46AD2"/>
    <w:rsid w:val="00E50600"/>
    <w:rsid w:val="00E51638"/>
    <w:rsid w:val="00E51794"/>
    <w:rsid w:val="00E548EC"/>
    <w:rsid w:val="00E55C2E"/>
    <w:rsid w:val="00E56796"/>
    <w:rsid w:val="00E57878"/>
    <w:rsid w:val="00E60CB0"/>
    <w:rsid w:val="00E623D1"/>
    <w:rsid w:val="00E66E91"/>
    <w:rsid w:val="00E67B79"/>
    <w:rsid w:val="00E71C95"/>
    <w:rsid w:val="00E76D04"/>
    <w:rsid w:val="00E774D5"/>
    <w:rsid w:val="00E776B7"/>
    <w:rsid w:val="00E81811"/>
    <w:rsid w:val="00E8225E"/>
    <w:rsid w:val="00E82B30"/>
    <w:rsid w:val="00E85811"/>
    <w:rsid w:val="00E85EAE"/>
    <w:rsid w:val="00E865EB"/>
    <w:rsid w:val="00E872D7"/>
    <w:rsid w:val="00E96CC2"/>
    <w:rsid w:val="00EA0E00"/>
    <w:rsid w:val="00EA44E8"/>
    <w:rsid w:val="00EB691F"/>
    <w:rsid w:val="00EB6981"/>
    <w:rsid w:val="00EB6D5D"/>
    <w:rsid w:val="00EC06F4"/>
    <w:rsid w:val="00EC0B91"/>
    <w:rsid w:val="00EC1D62"/>
    <w:rsid w:val="00EC364D"/>
    <w:rsid w:val="00EC5433"/>
    <w:rsid w:val="00EC624B"/>
    <w:rsid w:val="00EC6ED2"/>
    <w:rsid w:val="00ED416F"/>
    <w:rsid w:val="00ED7279"/>
    <w:rsid w:val="00EE215E"/>
    <w:rsid w:val="00EE2256"/>
    <w:rsid w:val="00EE3A11"/>
    <w:rsid w:val="00EE5C94"/>
    <w:rsid w:val="00EE63C1"/>
    <w:rsid w:val="00EF0787"/>
    <w:rsid w:val="00F029E0"/>
    <w:rsid w:val="00F0486D"/>
    <w:rsid w:val="00F04D99"/>
    <w:rsid w:val="00F07639"/>
    <w:rsid w:val="00F10908"/>
    <w:rsid w:val="00F15E15"/>
    <w:rsid w:val="00F16F4D"/>
    <w:rsid w:val="00F2128A"/>
    <w:rsid w:val="00F215BF"/>
    <w:rsid w:val="00F229B4"/>
    <w:rsid w:val="00F23C17"/>
    <w:rsid w:val="00F31331"/>
    <w:rsid w:val="00F37D27"/>
    <w:rsid w:val="00F42CAC"/>
    <w:rsid w:val="00F42DD5"/>
    <w:rsid w:val="00F54E2D"/>
    <w:rsid w:val="00F5598B"/>
    <w:rsid w:val="00F577E0"/>
    <w:rsid w:val="00F62326"/>
    <w:rsid w:val="00F6460C"/>
    <w:rsid w:val="00F6573B"/>
    <w:rsid w:val="00F6786A"/>
    <w:rsid w:val="00F706F0"/>
    <w:rsid w:val="00F731D6"/>
    <w:rsid w:val="00F74B55"/>
    <w:rsid w:val="00F760EF"/>
    <w:rsid w:val="00F80B24"/>
    <w:rsid w:val="00F87FCE"/>
    <w:rsid w:val="00F91CF5"/>
    <w:rsid w:val="00FA1F21"/>
    <w:rsid w:val="00FA2812"/>
    <w:rsid w:val="00FA4832"/>
    <w:rsid w:val="00FA4A2A"/>
    <w:rsid w:val="00FA6477"/>
    <w:rsid w:val="00FB2BCD"/>
    <w:rsid w:val="00FB3CD1"/>
    <w:rsid w:val="00FC27BD"/>
    <w:rsid w:val="00FC28D2"/>
    <w:rsid w:val="00FC45E8"/>
    <w:rsid w:val="00FC4B52"/>
    <w:rsid w:val="00FC5245"/>
    <w:rsid w:val="00FC65C0"/>
    <w:rsid w:val="00FC68FE"/>
    <w:rsid w:val="00FD219C"/>
    <w:rsid w:val="00FD6251"/>
    <w:rsid w:val="00FE085E"/>
    <w:rsid w:val="00FE33F1"/>
    <w:rsid w:val="00FE6872"/>
    <w:rsid w:val="00FF0228"/>
    <w:rsid w:val="00FF1B97"/>
    <w:rsid w:val="00FF5701"/>
    <w:rsid w:val="00FF5DA1"/>
    <w:rsid w:val="0E623260"/>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4:docId w14:val="3F1910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0E4609"/>
  </w:style>
  <w:style w:type="paragraph" w:styleId="Heading1">
    <w:name w:val="heading 1"/>
    <w:next w:val="Normal"/>
    <w:link w:val="Heading1Char"/>
    <w:uiPriority w:val="9"/>
    <w:qFormat/>
    <w:rsid w:val="000B551C"/>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0E4609"/>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0B551C"/>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0E4609"/>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0E4609"/>
    <w:pPr>
      <w:spacing w:before="240" w:after="60" w:afterAutospacing="0"/>
      <w:outlineLvl w:val="4"/>
    </w:pPr>
    <w:rPr>
      <w:b/>
      <w:sz w:val="24"/>
    </w:rPr>
  </w:style>
  <w:style w:type="paragraph" w:styleId="Heading6">
    <w:name w:val="heading 6"/>
    <w:basedOn w:val="Heading5"/>
    <w:next w:val="Normal"/>
    <w:link w:val="Heading6Char"/>
    <w:uiPriority w:val="9"/>
    <w:unhideWhenUsed/>
    <w:rsid w:val="000E4609"/>
    <w:pPr>
      <w:outlineLvl w:val="5"/>
    </w:pPr>
    <w:rPr>
      <w:color w:val="464749"/>
      <w:szCs w:val="20"/>
    </w:rPr>
  </w:style>
  <w:style w:type="paragraph" w:styleId="Heading7">
    <w:name w:val="heading 7"/>
    <w:basedOn w:val="Normal"/>
    <w:next w:val="Normal"/>
    <w:link w:val="Heading7Char"/>
    <w:uiPriority w:val="9"/>
    <w:unhideWhenUsed/>
    <w:rsid w:val="000E4609"/>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C2210D"/>
    <w:pPr>
      <w:tabs>
        <w:tab w:val="left" w:pos="-567"/>
      </w:tabs>
      <w:spacing w:after="440"/>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0B551C"/>
    <w:rPr>
      <w:rFonts w:eastAsia="Times New Roman" w:cstheme="minorHAnsi"/>
      <w:noProof/>
      <w:color w:val="2D739F"/>
      <w:kern w:val="22"/>
      <w:sz w:val="44"/>
      <w:szCs w:val="40"/>
      <w:lang w:eastAsia="en-AU"/>
    </w:rPr>
  </w:style>
  <w:style w:type="paragraph" w:customStyle="1" w:styleId="Coversubtitle2">
    <w:name w:val="Cover subtitle2"/>
    <w:basedOn w:val="Covertitle"/>
    <w:rsid w:val="000E4609"/>
    <w:pPr>
      <w:tabs>
        <w:tab w:val="clear" w:pos="-567"/>
      </w:tabs>
    </w:pPr>
    <w:rPr>
      <w:noProof w:val="0"/>
      <w:color w:val="464749"/>
      <w:sz w:val="28"/>
    </w:rPr>
  </w:style>
  <w:style w:type="character" w:styleId="Hyperlink">
    <w:name w:val="Hyperlink"/>
    <w:uiPriority w:val="99"/>
    <w:unhideWhenUsed/>
    <w:rsid w:val="000E4609"/>
    <w:rPr>
      <w:color w:val="0000C0"/>
      <w:u w:val="single"/>
    </w:rPr>
  </w:style>
  <w:style w:type="paragraph" w:customStyle="1" w:styleId="Footer-DocumentTitleLeft">
    <w:name w:val="Footer - Document Title Left"/>
    <w:next w:val="Normal"/>
    <w:link w:val="Footer-DocumentTitleLeftCharChar"/>
    <w:autoRedefine/>
    <w:qFormat/>
    <w:rsid w:val="000E4609"/>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0E4609"/>
    <w:pPr>
      <w:spacing w:before="480" w:after="100" w:afterAutospacing="1" w:line="360" w:lineRule="auto"/>
      <w:contextualSpacing/>
    </w:pPr>
    <w:rPr>
      <w:rFonts w:eastAsia="Times New Roman" w:cstheme="minorHAnsi"/>
      <w:noProof/>
      <w:color w:val="464748"/>
      <w:kern w:val="22"/>
      <w:sz w:val="32"/>
      <w:lang w:eastAsia="en-AU"/>
    </w:rPr>
  </w:style>
  <w:style w:type="character" w:customStyle="1" w:styleId="Footer-DocumentTitleLeftCharChar">
    <w:name w:val="Footer - Document Title Left Char Char"/>
    <w:basedOn w:val="DefaultParagraphFont"/>
    <w:link w:val="Footer-DocumentTitleLeft"/>
    <w:rsid w:val="000E4609"/>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C2210D"/>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C2210D"/>
    <w:rPr>
      <w:rFonts w:eastAsia="Times New Roman" w:cstheme="minorHAnsi"/>
      <w:bCs/>
      <w:kern w:val="22"/>
      <w:sz w:val="44"/>
      <w:szCs w:val="28"/>
    </w:rPr>
  </w:style>
  <w:style w:type="paragraph" w:customStyle="1" w:styleId="Header-SectionTitle">
    <w:name w:val="Header - Section Title"/>
    <w:basedOn w:val="Body"/>
    <w:autoRedefine/>
    <w:rsid w:val="00D8553A"/>
    <w:pPr>
      <w:ind w:right="-46"/>
      <w:jc w:val="right"/>
    </w:pPr>
    <w:rPr>
      <w:color w:val="7F7F7F" w:themeColor="text1" w:themeTint="80"/>
      <w:sz w:val="16"/>
      <w:szCs w:val="16"/>
    </w:rPr>
  </w:style>
  <w:style w:type="paragraph" w:styleId="TOC3">
    <w:name w:val="toc 3"/>
    <w:basedOn w:val="Heading6"/>
    <w:next w:val="Normal"/>
    <w:uiPriority w:val="39"/>
    <w:rsid w:val="000B551C"/>
    <w:pPr>
      <w:spacing w:before="0" w:after="0" w:line="240" w:lineRule="auto"/>
      <w:ind w:left="567"/>
    </w:pPr>
    <w:rPr>
      <w:b w:val="0"/>
      <w:color w:val="2D739F"/>
    </w:rPr>
  </w:style>
  <w:style w:type="paragraph" w:styleId="TOC2">
    <w:name w:val="toc 2"/>
    <w:basedOn w:val="Heading5"/>
    <w:next w:val="Normal"/>
    <w:autoRedefine/>
    <w:uiPriority w:val="39"/>
    <w:unhideWhenUsed/>
    <w:rsid w:val="000E4609"/>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0E4609"/>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0E4609"/>
  </w:style>
  <w:style w:type="character" w:customStyle="1" w:styleId="Heading3Char">
    <w:name w:val="Heading 3 Char"/>
    <w:basedOn w:val="DefaultParagraphFont"/>
    <w:link w:val="Heading3"/>
    <w:uiPriority w:val="9"/>
    <w:rsid w:val="000B551C"/>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0E4609"/>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0E4609"/>
    <w:rPr>
      <w:rFonts w:eastAsia="Times New Roman" w:cstheme="minorHAnsi"/>
      <w:b/>
      <w:noProof/>
      <w:color w:val="464748"/>
      <w:kern w:val="22"/>
      <w:lang w:eastAsia="en-AU"/>
    </w:rPr>
  </w:style>
  <w:style w:type="character" w:customStyle="1" w:styleId="Heading6Char">
    <w:name w:val="Heading 6 Char"/>
    <w:basedOn w:val="DefaultParagraphFont"/>
    <w:link w:val="Heading6"/>
    <w:uiPriority w:val="9"/>
    <w:rsid w:val="000E4609"/>
    <w:rPr>
      <w:rFonts w:eastAsia="Times New Roman" w:cstheme="minorHAnsi"/>
      <w:b/>
      <w:noProof/>
      <w:color w:val="464749"/>
      <w:kern w:val="22"/>
      <w:szCs w:val="20"/>
      <w:lang w:eastAsia="en-AU"/>
    </w:rPr>
  </w:style>
  <w:style w:type="paragraph" w:customStyle="1" w:styleId="feature">
    <w:name w:val="feature"/>
    <w:basedOn w:val="Body"/>
    <w:qFormat/>
    <w:rsid w:val="000E4609"/>
    <w:pPr>
      <w:spacing w:before="240"/>
    </w:pPr>
    <w:rPr>
      <w:color w:val="2D739F"/>
    </w:rPr>
  </w:style>
  <w:style w:type="paragraph" w:styleId="Quote">
    <w:name w:val="Quote"/>
    <w:basedOn w:val="feature"/>
    <w:next w:val="Normal"/>
    <w:link w:val="QuoteChar"/>
    <w:uiPriority w:val="29"/>
    <w:qFormat/>
    <w:rsid w:val="000E4609"/>
    <w:pPr>
      <w:ind w:left="567" w:right="567"/>
    </w:pPr>
    <w:rPr>
      <w:i/>
      <w:color w:val="auto"/>
    </w:rPr>
  </w:style>
  <w:style w:type="character" w:customStyle="1" w:styleId="QuoteChar">
    <w:name w:val="Quote Char"/>
    <w:basedOn w:val="DefaultParagraphFont"/>
    <w:link w:val="Quote"/>
    <w:uiPriority w:val="29"/>
    <w:rsid w:val="000E4609"/>
    <w:rPr>
      <w:i/>
    </w:rPr>
  </w:style>
  <w:style w:type="character" w:styleId="Emphasis">
    <w:name w:val="Emphasis"/>
    <w:uiPriority w:val="20"/>
    <w:qFormat/>
    <w:rsid w:val="000E4609"/>
    <w:rPr>
      <w:rFonts w:ascii="Arial" w:hAnsi="Arial"/>
      <w:b w:val="0"/>
      <w:i/>
      <w:color w:val="auto"/>
      <w:sz w:val="20"/>
    </w:rPr>
  </w:style>
  <w:style w:type="paragraph" w:customStyle="1" w:styleId="Bulletlist">
    <w:name w:val="Bullet list"/>
    <w:basedOn w:val="Body"/>
    <w:autoRedefine/>
    <w:rsid w:val="000E4609"/>
    <w:pPr>
      <w:numPr>
        <w:numId w:val="1"/>
      </w:numPr>
    </w:p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2"/>
      </w:numPr>
    </w:pPr>
  </w:style>
  <w:style w:type="paragraph" w:customStyle="1" w:styleId="Numberedlist">
    <w:name w:val="Numbered list"/>
    <w:basedOn w:val="ListNumber"/>
    <w:autoRedefine/>
    <w:rsid w:val="000E4609"/>
  </w:style>
  <w:style w:type="paragraph" w:customStyle="1" w:styleId="ReferenceCaption">
    <w:name w:val="Reference / Caption"/>
    <w:basedOn w:val="Body"/>
    <w:qFormat/>
    <w:rsid w:val="000E4609"/>
    <w:pPr>
      <w:spacing w:before="240" w:after="240"/>
    </w:pPr>
    <w:rPr>
      <w:color w:val="747679"/>
      <w:sz w:val="16"/>
      <w:szCs w:val="16"/>
    </w:r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0E4609"/>
    <w:rPr>
      <w:rFonts w:ascii="Arial" w:hAnsi="Arial"/>
      <w:b/>
      <w:color w:val="auto"/>
      <w:sz w:val="22"/>
      <w:szCs w:val="22"/>
      <w:lang w:eastAsia="en-AU"/>
    </w:rPr>
  </w:style>
  <w:style w:type="table" w:styleId="TableGrid">
    <w:name w:val="Table Grid"/>
    <w:basedOn w:val="TableNormal"/>
    <w:uiPriority w:val="59"/>
    <w:rsid w:val="000B551C"/>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0E4609"/>
    <w:pPr>
      <w:spacing w:beforeLines="60" w:afterLines="60"/>
      <w:ind w:left="170" w:right="170"/>
    </w:pPr>
    <w:rPr>
      <w:color w:val="auto"/>
    </w:r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0E4609"/>
    <w:pPr>
      <w:tabs>
        <w:tab w:val="right" w:leader="dot" w:pos="10206"/>
      </w:tabs>
      <w:spacing w:before="120" w:after="0"/>
      <w:contextualSpacing w:val="0"/>
    </w:pPr>
    <w:rPr>
      <w:b w:val="0"/>
      <w:sz w:val="24"/>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basedOn w:val="Heading1"/>
    <w:next w:val="Normal"/>
    <w:uiPriority w:val="39"/>
    <w:unhideWhenUsed/>
    <w:qFormat/>
    <w:rsid w:val="000E4609"/>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0E4609"/>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0E4609"/>
    <w:pPr>
      <w:tabs>
        <w:tab w:val="center" w:pos="4513"/>
        <w:tab w:val="right" w:pos="9026"/>
      </w:tabs>
    </w:pPr>
  </w:style>
  <w:style w:type="character" w:customStyle="1" w:styleId="HeaderChar">
    <w:name w:val="Header Char"/>
    <w:basedOn w:val="DefaultParagraphFont"/>
    <w:link w:val="Header"/>
    <w:rsid w:val="000E4609"/>
  </w:style>
  <w:style w:type="paragraph" w:styleId="Footer">
    <w:name w:val="footer"/>
    <w:basedOn w:val="Normal"/>
    <w:link w:val="FooterChar"/>
    <w:unhideWhenUsed/>
    <w:rsid w:val="000E4609"/>
    <w:pPr>
      <w:tabs>
        <w:tab w:val="center" w:pos="4513"/>
        <w:tab w:val="right" w:pos="9026"/>
      </w:tabs>
    </w:pPr>
  </w:style>
  <w:style w:type="character" w:customStyle="1" w:styleId="FooterChar">
    <w:name w:val="Footer Char"/>
    <w:basedOn w:val="DefaultParagraphFont"/>
    <w:link w:val="Footer"/>
    <w:rsid w:val="000E4609"/>
  </w:style>
  <w:style w:type="paragraph" w:styleId="Caption">
    <w:name w:val="caption"/>
    <w:basedOn w:val="ReferenceCaption"/>
    <w:next w:val="Normal"/>
    <w:link w:val="CaptionChar"/>
    <w:unhideWhenUsed/>
    <w:qFormat/>
    <w:rsid w:val="000E4609"/>
  </w:style>
  <w:style w:type="paragraph" w:styleId="Revision">
    <w:name w:val="Revision"/>
    <w:hidden/>
    <w:uiPriority w:val="99"/>
    <w:semiHidden/>
    <w:rsid w:val="006B36F7"/>
    <w:pPr>
      <w:spacing w:after="0" w:line="240" w:lineRule="auto"/>
    </w:pPr>
  </w:style>
  <w:style w:type="paragraph" w:styleId="Title">
    <w:name w:val="Title"/>
    <w:basedOn w:val="Normal"/>
    <w:next w:val="Normal"/>
    <w:link w:val="TitleChar"/>
    <w:uiPriority w:val="10"/>
    <w:rsid w:val="000E4609"/>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0E4609"/>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0E4609"/>
    <w:rPr>
      <w:b w:val="0"/>
      <w:color w:val="0057B8"/>
      <w:sz w:val="14"/>
    </w:r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Bulletlist"/>
    <w:uiPriority w:val="99"/>
    <w:unhideWhenUsed/>
    <w:rsid w:val="000E4609"/>
    <w:pPr>
      <w:numPr>
        <w:numId w:val="3"/>
      </w:numPr>
    </w:pPr>
  </w:style>
  <w:style w:type="paragraph" w:customStyle="1" w:styleId="Bodyfooter">
    <w:name w:val="Body footer"/>
    <w:basedOn w:val="Normal"/>
    <w:autoRedefine/>
    <w:qFormat/>
    <w:rsid w:val="00026B24"/>
    <w:pPr>
      <w:tabs>
        <w:tab w:val="center" w:pos="4111"/>
        <w:tab w:val="left" w:pos="8647"/>
      </w:tabs>
      <w:spacing w:before="60" w:after="60" w:line="220" w:lineRule="exact"/>
      <w:ind w:left="-425" w:right="-714"/>
      <w:jc w:val="both"/>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rsid w:val="000E4609"/>
    <w:rPr>
      <w:color w:val="747679"/>
      <w:sz w:val="16"/>
      <w:szCs w:val="16"/>
    </w:rPr>
  </w:style>
  <w:style w:type="paragraph" w:customStyle="1" w:styleId="Bulletslist">
    <w:name w:val="Bullets list"/>
    <w:basedOn w:val="Normal"/>
    <w:link w:val="BulletslistChar"/>
    <w:rsid w:val="000E4609"/>
    <w:pPr>
      <w:numPr>
        <w:numId w:val="4"/>
      </w:numPr>
      <w:spacing w:after="40"/>
      <w:textboxTightWrap w:val="allLines"/>
    </w:pPr>
    <w:rPr>
      <w:rFonts w:eastAsiaTheme="minorEastAsia"/>
      <w:lang w:val="en-US" w:bidi="en-US"/>
    </w:rPr>
  </w:style>
  <w:style w:type="character" w:customStyle="1" w:styleId="BulletslistChar">
    <w:name w:val="Bullets list Char"/>
    <w:basedOn w:val="DefaultParagraphFont"/>
    <w:link w:val="Bulletslist"/>
    <w:rsid w:val="000E4609"/>
    <w:rPr>
      <w:rFonts w:eastAsiaTheme="minorEastAsia"/>
      <w:lang w:val="en-US" w:bidi="en-US"/>
    </w:rPr>
  </w:style>
  <w:style w:type="paragraph" w:customStyle="1" w:styleId="Sectionname">
    <w:name w:val="Section name"/>
    <w:basedOn w:val="Normal"/>
    <w:link w:val="SectionnameChar"/>
    <w:qFormat/>
    <w:rsid w:val="000E4609"/>
    <w:pPr>
      <w:textboxTightWrap w:val="allLines"/>
    </w:pPr>
    <w:rPr>
      <w:rFonts w:eastAsiaTheme="minorEastAsia" w:cstheme="minorHAnsi"/>
      <w:b/>
      <w:noProof/>
      <w:color w:val="000000" w:themeColor="text1"/>
      <w:spacing w:val="20"/>
      <w:kern w:val="22"/>
      <w:sz w:val="66"/>
      <w:szCs w:val="40"/>
      <w:lang w:val="en-US" w:eastAsia="en-AU" w:bidi="en-US"/>
    </w:rPr>
  </w:style>
  <w:style w:type="character" w:customStyle="1" w:styleId="SectionnameChar">
    <w:name w:val="Section name Char"/>
    <w:basedOn w:val="Heading1Char"/>
    <w:link w:val="Sectionname"/>
    <w:rsid w:val="000E4609"/>
    <w:rPr>
      <w:rFonts w:eastAsiaTheme="minorEastAsia" w:cstheme="minorHAnsi"/>
      <w:b/>
      <w:noProof/>
      <w:color w:val="000000" w:themeColor="text1"/>
      <w:spacing w:val="20"/>
      <w:kern w:val="22"/>
      <w:sz w:val="66"/>
      <w:szCs w:val="40"/>
      <w:lang w:val="en-US" w:eastAsia="en-AU" w:bidi="en-US"/>
    </w:rPr>
  </w:style>
  <w:style w:type="paragraph" w:styleId="ListParagraph">
    <w:name w:val="List Paragraph"/>
    <w:basedOn w:val="Normal"/>
    <w:link w:val="ListParagraphChar"/>
    <w:uiPriority w:val="34"/>
    <w:qFormat/>
    <w:rsid w:val="000E4609"/>
    <w:pPr>
      <w:ind w:left="720"/>
      <w:contextualSpacing/>
    </w:pPr>
  </w:style>
  <w:style w:type="paragraph" w:styleId="EndnoteText">
    <w:name w:val="endnote text"/>
    <w:basedOn w:val="Normal"/>
    <w:link w:val="EndnoteTextChar"/>
    <w:uiPriority w:val="99"/>
    <w:semiHidden/>
    <w:unhideWhenUsed/>
    <w:rsid w:val="000E4609"/>
    <w:rPr>
      <w:sz w:val="20"/>
    </w:rPr>
  </w:style>
  <w:style w:type="character" w:customStyle="1" w:styleId="EndnoteTextChar">
    <w:name w:val="Endnote Text Char"/>
    <w:basedOn w:val="DefaultParagraphFont"/>
    <w:link w:val="EndnoteText"/>
    <w:uiPriority w:val="99"/>
    <w:semiHidden/>
    <w:rsid w:val="000E4609"/>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basedOn w:val="Normal"/>
    <w:link w:val="FootnoteTextChar"/>
    <w:uiPriority w:val="99"/>
    <w:unhideWhenUsed/>
    <w:rsid w:val="000E4609"/>
    <w:rPr>
      <w:sz w:val="20"/>
    </w:rPr>
  </w:style>
  <w:style w:type="character" w:customStyle="1" w:styleId="FootnoteTextChar">
    <w:name w:val="Footnote Text Char"/>
    <w:basedOn w:val="DefaultParagraphFont"/>
    <w:link w:val="FootnoteText"/>
    <w:uiPriority w:val="99"/>
    <w:rsid w:val="000E4609"/>
    <w:rPr>
      <w:sz w:val="20"/>
    </w:rPr>
  </w:style>
  <w:style w:type="character" w:styleId="FootnoteReference">
    <w:name w:val="footnote reference"/>
    <w:basedOn w:val="DefaultParagraphFont"/>
    <w:uiPriority w:val="99"/>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semiHidden/>
    <w:unhideWhenUsed/>
    <w:rsid w:val="000E4609"/>
    <w:pPr>
      <w:spacing w:line="240" w:lineRule="auto"/>
    </w:pPr>
    <w:rPr>
      <w:sz w:val="20"/>
    </w:rPr>
  </w:style>
  <w:style w:type="character" w:customStyle="1" w:styleId="CommentTextChar">
    <w:name w:val="Comment Text Char"/>
    <w:basedOn w:val="DefaultParagraphFont"/>
    <w:link w:val="CommentText"/>
    <w:uiPriority w:val="99"/>
    <w:semiHidden/>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styleId="GridTable1Light">
    <w:name w:val="Grid Table 1 Light"/>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paragraph" w:customStyle="1" w:styleId="Guidetext">
    <w:name w:val="Guide text"/>
    <w:basedOn w:val="Normal"/>
    <w:link w:val="GuidetextChar"/>
    <w:qFormat/>
    <w:rsid w:val="000E4609"/>
    <w:rPr>
      <w:i/>
      <w:color w:val="FF0000"/>
    </w:rPr>
  </w:style>
  <w:style w:type="table" w:styleId="TableGridLight">
    <w:name w:val="Grid Table Light"/>
    <w:basedOn w:val="TableNormal"/>
    <w:uiPriority w:val="40"/>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0E4609"/>
    <w:rPr>
      <w:i/>
      <w:color w:val="FF0000"/>
    </w:r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0E4609"/>
    <w:pPr>
      <w:autoSpaceDE w:val="0"/>
      <w:autoSpaceDN w:val="0"/>
      <w:adjustRightInd w:val="0"/>
      <w:spacing w:after="0" w:line="240" w:lineRule="auto"/>
    </w:pPr>
    <w:rPr>
      <w:rFonts w:ascii="Arial" w:hAnsi="Arial" w:cs="Arial"/>
      <w:color w:val="000000"/>
    </w:rPr>
  </w:style>
  <w:style w:type="character" w:customStyle="1" w:styleId="BodyChar">
    <w:name w:val="Body Char"/>
    <w:basedOn w:val="DefaultParagraphFont"/>
    <w:link w:val="Body"/>
    <w:rsid w:val="000E4609"/>
  </w:style>
  <w:style w:type="paragraph" w:customStyle="1" w:styleId="BulletListLevel1">
    <w:name w:val="Bullet List Level 1"/>
    <w:basedOn w:val="Body"/>
    <w:link w:val="BulletListLevel1Char"/>
    <w:qFormat/>
    <w:rsid w:val="00C1351E"/>
    <w:pPr>
      <w:numPr>
        <w:numId w:val="5"/>
      </w:numPr>
      <w:ind w:left="714" w:hanging="357"/>
    </w:pPr>
  </w:style>
  <w:style w:type="paragraph" w:customStyle="1" w:styleId="BulletlistLevel2">
    <w:name w:val="Bullet list Level 2"/>
    <w:basedOn w:val="Body"/>
    <w:link w:val="BulletlistLevel2Char"/>
    <w:qFormat/>
    <w:rsid w:val="005E3B64"/>
    <w:pPr>
      <w:numPr>
        <w:ilvl w:val="1"/>
        <w:numId w:val="6"/>
      </w:numPr>
      <w:spacing w:after="120"/>
      <w:ind w:left="1434" w:hanging="357"/>
    </w:pPr>
  </w:style>
  <w:style w:type="character" w:customStyle="1" w:styleId="BulletListLevel1Char">
    <w:name w:val="Bullet List Level 1 Char"/>
    <w:basedOn w:val="BodyChar"/>
    <w:link w:val="BulletListLevel1"/>
    <w:rsid w:val="00C1351E"/>
  </w:style>
  <w:style w:type="paragraph" w:customStyle="1" w:styleId="BulletListLevel3">
    <w:name w:val="Bullet List Level 3"/>
    <w:basedOn w:val="Body"/>
    <w:link w:val="BulletListLevel3Char"/>
    <w:qFormat/>
    <w:rsid w:val="005E3B64"/>
    <w:pPr>
      <w:numPr>
        <w:ilvl w:val="2"/>
        <w:numId w:val="6"/>
      </w:numPr>
      <w:spacing w:after="120"/>
      <w:ind w:left="2154" w:hanging="357"/>
    </w:pPr>
  </w:style>
  <w:style w:type="character" w:customStyle="1" w:styleId="BulletlistLevel2Char">
    <w:name w:val="Bullet list Level 2 Char"/>
    <w:basedOn w:val="BodyChar"/>
    <w:link w:val="BulletlistLevel2"/>
    <w:rsid w:val="005E3B64"/>
  </w:style>
  <w:style w:type="character" w:customStyle="1" w:styleId="BulletListLevel3Char">
    <w:name w:val="Bullet List Level 3 Char"/>
    <w:basedOn w:val="BodyChar"/>
    <w:link w:val="BulletListLevel3"/>
    <w:rsid w:val="005E3B64"/>
  </w:style>
  <w:style w:type="paragraph" w:customStyle="1" w:styleId="Coverunitnumbername">
    <w:name w:val="Cover unit number name"/>
    <w:basedOn w:val="Body"/>
    <w:link w:val="CoverunitnumbernameChar"/>
    <w:qFormat/>
    <w:rsid w:val="00C2210D"/>
    <w:rPr>
      <w:color w:val="000000" w:themeColor="text1"/>
      <w:sz w:val="32"/>
    </w:rPr>
  </w:style>
  <w:style w:type="paragraph" w:customStyle="1" w:styleId="SmallerText-Black">
    <w:name w:val="Smaller Text - Black"/>
    <w:basedOn w:val="Normal"/>
    <w:link w:val="SmallerText-BlackChar"/>
    <w:qFormat/>
    <w:rsid w:val="00FC65C0"/>
    <w:pPr>
      <w:textboxTightWrap w:val="allLines"/>
    </w:pPr>
    <w:rPr>
      <w:rFonts w:eastAsiaTheme="minorEastAsia"/>
      <w:sz w:val="20"/>
      <w:lang w:val="en-US" w:eastAsia="en-AU" w:bidi="en-US"/>
    </w:rPr>
  </w:style>
  <w:style w:type="character" w:customStyle="1" w:styleId="CoverunitnumbernameChar">
    <w:name w:val="Cover unit number name Char"/>
    <w:basedOn w:val="BodyChar"/>
    <w:link w:val="Coverunitnumbername"/>
    <w:rsid w:val="00C2210D"/>
    <w:rPr>
      <w:color w:val="000000" w:themeColor="text1"/>
      <w:sz w:val="32"/>
    </w:rPr>
  </w:style>
  <w:style w:type="character" w:customStyle="1" w:styleId="SmallerText-BlackChar">
    <w:name w:val="Smaller Text - Black Char"/>
    <w:basedOn w:val="DefaultParagraphFont"/>
    <w:link w:val="SmallerText-Black"/>
    <w:rsid w:val="00FC65C0"/>
    <w:rPr>
      <w:rFonts w:eastAsiaTheme="minorEastAsia"/>
      <w:sz w:val="20"/>
      <w:lang w:val="en-US" w:eastAsia="en-AU" w:bidi="en-US"/>
    </w:rPr>
  </w:style>
  <w:style w:type="paragraph" w:customStyle="1" w:styleId="Sectionnumber">
    <w:name w:val="Section number"/>
    <w:basedOn w:val="Normal"/>
    <w:link w:val="SectionnumberChar"/>
    <w:qFormat/>
    <w:rsid w:val="00C20023"/>
    <w:pPr>
      <w:spacing w:before="4080"/>
    </w:pPr>
    <w:rPr>
      <w:color w:val="464748"/>
      <w:sz w:val="40"/>
    </w:rPr>
  </w:style>
  <w:style w:type="character" w:customStyle="1" w:styleId="SectionnumberChar">
    <w:name w:val="Section number Char"/>
    <w:basedOn w:val="DefaultParagraphFont"/>
    <w:link w:val="Sectionnumber"/>
    <w:rsid w:val="00C20023"/>
    <w:rPr>
      <w:color w:val="464748"/>
      <w:sz w:val="40"/>
    </w:rPr>
  </w:style>
  <w:style w:type="character" w:customStyle="1" w:styleId="ListParagraphChar">
    <w:name w:val="List Paragraph Char"/>
    <w:basedOn w:val="DefaultParagraphFont"/>
    <w:link w:val="ListParagraph"/>
    <w:uiPriority w:val="34"/>
    <w:rsid w:val="00C20023"/>
  </w:style>
  <w:style w:type="character" w:customStyle="1" w:styleId="apple-converted-space">
    <w:name w:val="apple-converted-space"/>
    <w:basedOn w:val="DefaultParagraphFont"/>
    <w:rsid w:val="00A040FD"/>
  </w:style>
  <w:style w:type="character" w:styleId="Strong">
    <w:name w:val="Strong"/>
    <w:basedOn w:val="DefaultParagraphFont"/>
    <w:uiPriority w:val="22"/>
    <w:qFormat/>
    <w:rsid w:val="00A040FD"/>
    <w:rPr>
      <w:b/>
      <w:sz w:val="32"/>
    </w:rPr>
  </w:style>
  <w:style w:type="paragraph" w:customStyle="1" w:styleId="Bullet1">
    <w:name w:val="Bullet1"/>
    <w:basedOn w:val="ListParagraph"/>
    <w:link w:val="Bullet1Char"/>
    <w:qFormat/>
    <w:rsid w:val="00A040FD"/>
    <w:pPr>
      <w:numPr>
        <w:numId w:val="7"/>
      </w:numPr>
      <w:spacing w:after="240"/>
      <w:ind w:left="993" w:right="425" w:hanging="357"/>
    </w:pPr>
    <w:rPr>
      <w:rFonts w:ascii="Arial" w:hAnsi="Arial" w:cs="Arial"/>
      <w:sz w:val="22"/>
      <w:szCs w:val="22"/>
      <w:lang w:eastAsia="en-AU"/>
    </w:rPr>
  </w:style>
  <w:style w:type="character" w:customStyle="1" w:styleId="Bullet1Char">
    <w:name w:val="Bullet1 Char"/>
    <w:basedOn w:val="ListParagraphChar"/>
    <w:link w:val="Bullet1"/>
    <w:rsid w:val="00A040FD"/>
    <w:rPr>
      <w:rFonts w:ascii="Arial" w:hAnsi="Arial" w:cs="Arial"/>
      <w:sz w:val="22"/>
      <w:szCs w:val="22"/>
      <w:lang w:eastAsia="en-AU"/>
    </w:rPr>
  </w:style>
  <w:style w:type="numbering" w:customStyle="1" w:styleId="TNPC1numbered">
    <w:name w:val="TN PC 1 numbered"/>
    <w:uiPriority w:val="99"/>
    <w:rsid w:val="00567844"/>
    <w:pPr>
      <w:numPr>
        <w:numId w:val="8"/>
      </w:numPr>
    </w:pPr>
  </w:style>
  <w:style w:type="paragraph" w:styleId="TOC4">
    <w:name w:val="toc 4"/>
    <w:basedOn w:val="Normal"/>
    <w:next w:val="Normal"/>
    <w:autoRedefine/>
    <w:uiPriority w:val="39"/>
    <w:unhideWhenUsed/>
    <w:rsid w:val="00105BE0"/>
    <w:pPr>
      <w:spacing w:after="100" w:line="259" w:lineRule="auto"/>
      <w:ind w:left="660"/>
    </w:pPr>
    <w:rPr>
      <w:rFonts w:asciiTheme="minorHAnsi" w:eastAsiaTheme="minorEastAsia" w:hAnsiTheme="minorHAnsi"/>
      <w:sz w:val="22"/>
      <w:szCs w:val="22"/>
      <w:lang w:eastAsia="en-AU"/>
    </w:rPr>
  </w:style>
  <w:style w:type="paragraph" w:styleId="TOC5">
    <w:name w:val="toc 5"/>
    <w:basedOn w:val="Normal"/>
    <w:next w:val="Normal"/>
    <w:autoRedefine/>
    <w:uiPriority w:val="39"/>
    <w:unhideWhenUsed/>
    <w:rsid w:val="00105BE0"/>
    <w:pPr>
      <w:spacing w:after="100" w:line="259" w:lineRule="auto"/>
      <w:ind w:left="880"/>
    </w:pPr>
    <w:rPr>
      <w:rFonts w:asciiTheme="minorHAnsi" w:eastAsiaTheme="minorEastAsia" w:hAnsiTheme="minorHAnsi"/>
      <w:sz w:val="22"/>
      <w:szCs w:val="22"/>
      <w:lang w:eastAsia="en-AU"/>
    </w:rPr>
  </w:style>
  <w:style w:type="paragraph" w:styleId="TOC6">
    <w:name w:val="toc 6"/>
    <w:basedOn w:val="Normal"/>
    <w:next w:val="Normal"/>
    <w:autoRedefine/>
    <w:uiPriority w:val="39"/>
    <w:unhideWhenUsed/>
    <w:rsid w:val="00105BE0"/>
    <w:pPr>
      <w:spacing w:after="100" w:line="259" w:lineRule="auto"/>
      <w:ind w:left="1100"/>
    </w:pPr>
    <w:rPr>
      <w:rFonts w:asciiTheme="minorHAnsi" w:eastAsiaTheme="minorEastAsia" w:hAnsiTheme="minorHAnsi"/>
      <w:sz w:val="22"/>
      <w:szCs w:val="22"/>
      <w:lang w:eastAsia="en-AU"/>
    </w:rPr>
  </w:style>
  <w:style w:type="paragraph" w:styleId="TOC7">
    <w:name w:val="toc 7"/>
    <w:basedOn w:val="Normal"/>
    <w:next w:val="Normal"/>
    <w:autoRedefine/>
    <w:uiPriority w:val="39"/>
    <w:unhideWhenUsed/>
    <w:rsid w:val="00105BE0"/>
    <w:pPr>
      <w:spacing w:after="100" w:line="259" w:lineRule="auto"/>
      <w:ind w:left="1320"/>
    </w:pPr>
    <w:rPr>
      <w:rFonts w:asciiTheme="minorHAnsi" w:eastAsiaTheme="minorEastAsia" w:hAnsiTheme="minorHAnsi"/>
      <w:sz w:val="22"/>
      <w:szCs w:val="22"/>
      <w:lang w:eastAsia="en-AU"/>
    </w:rPr>
  </w:style>
  <w:style w:type="paragraph" w:styleId="TOC8">
    <w:name w:val="toc 8"/>
    <w:basedOn w:val="Normal"/>
    <w:next w:val="Normal"/>
    <w:autoRedefine/>
    <w:uiPriority w:val="39"/>
    <w:unhideWhenUsed/>
    <w:rsid w:val="00105BE0"/>
    <w:pPr>
      <w:spacing w:after="100" w:line="259" w:lineRule="auto"/>
      <w:ind w:left="1540"/>
    </w:pPr>
    <w:rPr>
      <w:rFonts w:asciiTheme="minorHAnsi" w:eastAsiaTheme="minorEastAsia" w:hAnsiTheme="minorHAnsi"/>
      <w:sz w:val="22"/>
      <w:szCs w:val="22"/>
      <w:lang w:eastAsia="en-AU"/>
    </w:rPr>
  </w:style>
  <w:style w:type="paragraph" w:styleId="TOC9">
    <w:name w:val="toc 9"/>
    <w:basedOn w:val="Normal"/>
    <w:next w:val="Normal"/>
    <w:autoRedefine/>
    <w:uiPriority w:val="39"/>
    <w:unhideWhenUsed/>
    <w:rsid w:val="00105BE0"/>
    <w:pPr>
      <w:spacing w:after="100" w:line="259" w:lineRule="auto"/>
      <w:ind w:left="1760"/>
    </w:pPr>
    <w:rPr>
      <w:rFonts w:asciiTheme="minorHAnsi" w:eastAsiaTheme="minorEastAsia" w:hAnsiTheme="minorHAnsi"/>
      <w:sz w:val="22"/>
      <w:szCs w:val="22"/>
      <w:lang w:eastAsia="en-AU"/>
    </w:rPr>
  </w:style>
  <w:style w:type="paragraph" w:customStyle="1" w:styleId="TableHeader1">
    <w:name w:val="Table Header1"/>
    <w:qFormat/>
    <w:rsid w:val="00C1351E"/>
    <w:pPr>
      <w:spacing w:before="80" w:after="80" w:line="240" w:lineRule="auto"/>
    </w:pPr>
    <w:rPr>
      <w:rFonts w:asciiTheme="minorHAnsi" w:hAnsiTheme="minorHAnsi"/>
      <w:b/>
      <w:color w:val="FFFFFF" w:themeColor="background1"/>
      <w:lang w:eastAsia="en-AU"/>
    </w:rPr>
  </w:style>
  <w:style w:type="paragraph" w:customStyle="1" w:styleId="Numbering1">
    <w:name w:val="Numbering 1"/>
    <w:qFormat/>
    <w:rsid w:val="00C1351E"/>
    <w:pPr>
      <w:numPr>
        <w:numId w:val="9"/>
      </w:numPr>
      <w:ind w:left="714" w:hanging="357"/>
    </w:pPr>
    <w:rPr>
      <w:lang w:eastAsia="en-AU"/>
    </w:rPr>
  </w:style>
  <w:style w:type="paragraph" w:customStyle="1" w:styleId="Heading1noTOC">
    <w:name w:val="Heading 1 no TOC"/>
    <w:qFormat/>
    <w:rsid w:val="007D7D56"/>
    <w:pPr>
      <w:spacing w:before="60" w:after="60"/>
    </w:pPr>
    <w:rPr>
      <w:rFonts w:eastAsia="Times New Roman" w:cstheme="minorHAnsi"/>
      <w:noProof/>
      <w:color w:val="2D739F"/>
      <w:kern w:val="22"/>
      <w:sz w:val="44"/>
      <w:szCs w:val="40"/>
      <w:lang w:eastAsia="en-AU"/>
    </w:rPr>
  </w:style>
  <w:style w:type="character" w:customStyle="1" w:styleId="eop">
    <w:name w:val="eop"/>
    <w:basedOn w:val="DefaultParagraphFont"/>
    <w:rsid w:val="007060DC"/>
  </w:style>
  <w:style w:type="paragraph" w:customStyle="1" w:styleId="TableParagraph">
    <w:name w:val="Table Paragraph"/>
    <w:basedOn w:val="Normal"/>
    <w:uiPriority w:val="1"/>
    <w:qFormat/>
    <w:rsid w:val="00E3467A"/>
    <w:pPr>
      <w:widowControl w:val="0"/>
      <w:autoSpaceDE w:val="0"/>
      <w:autoSpaceDN w:val="0"/>
      <w:spacing w:before="5" w:after="0" w:line="240" w:lineRule="auto"/>
    </w:pPr>
    <w:rPr>
      <w:rFonts w:ascii="Times New Roman" w:eastAsia="Times New Roman" w:hAnsi="Times New Roman" w:cs="Times New Roman"/>
      <w:sz w:val="22"/>
      <w:szCs w:val="22"/>
      <w:lang w:val="en-US"/>
    </w:rPr>
  </w:style>
  <w:style w:type="table" w:customStyle="1" w:styleId="TableGrid0">
    <w:name w:val="TableGrid"/>
    <w:rsid w:val="00AD3287"/>
    <w:pPr>
      <w:spacing w:after="0" w:line="240" w:lineRule="auto"/>
    </w:pPr>
    <w:rPr>
      <w:rFonts w:asciiTheme="minorHAnsi" w:eastAsiaTheme="minorEastAsia" w:hAnsiTheme="minorHAnsi"/>
      <w:sz w:val="22"/>
      <w:szCs w:val="22"/>
      <w:lang w:eastAsia="en-AU"/>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9483085">
      <w:bodyDiv w:val="1"/>
      <w:marLeft w:val="0"/>
      <w:marRight w:val="0"/>
      <w:marTop w:val="0"/>
      <w:marBottom w:val="0"/>
      <w:divBdr>
        <w:top w:val="none" w:sz="0" w:space="0" w:color="auto"/>
        <w:left w:val="none" w:sz="0" w:space="0" w:color="auto"/>
        <w:bottom w:val="none" w:sz="0" w:space="0" w:color="auto"/>
        <w:right w:val="none" w:sz="0" w:space="0" w:color="auto"/>
      </w:divBdr>
    </w:div>
    <w:div w:id="1623029765">
      <w:bodyDiv w:val="1"/>
      <w:marLeft w:val="0"/>
      <w:marRight w:val="0"/>
      <w:marTop w:val="0"/>
      <w:marBottom w:val="0"/>
      <w:divBdr>
        <w:top w:val="none" w:sz="0" w:space="0" w:color="auto"/>
        <w:left w:val="none" w:sz="0" w:space="0" w:color="auto"/>
        <w:bottom w:val="none" w:sz="0" w:space="0" w:color="auto"/>
        <w:right w:val="none" w:sz="0" w:space="0" w:color="auto"/>
      </w:divBdr>
    </w:div>
    <w:div w:id="1889100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s://share.tafensw.edu.au/share/access/searching.do?doc=%3Cxml%2F%3E&amp;in=P7ac4831b-430a-4b8d-8b56-f7b32ed5b9cf&amp;q=&amp;type=standard&amp;sort=rank&amp;dr=AFTER" TargetMode="External"/><Relationship Id="rId26" Type="http://schemas.openxmlformats.org/officeDocument/2006/relationships/image" Target="media/image13.jpg"/><Relationship Id="rId39" Type="http://schemas.openxmlformats.org/officeDocument/2006/relationships/image" Target="media/image26.jpg"/><Relationship Id="rId21" Type="http://schemas.openxmlformats.org/officeDocument/2006/relationships/image" Target="media/image8.png"/><Relationship Id="rId34" Type="http://schemas.openxmlformats.org/officeDocument/2006/relationships/image" Target="media/image21.jpg"/><Relationship Id="rId42" Type="http://schemas.openxmlformats.org/officeDocument/2006/relationships/image" Target="media/image29.jpg"/><Relationship Id="rId47" Type="http://schemas.openxmlformats.org/officeDocument/2006/relationships/image" Target="media/image34.jpg"/><Relationship Id="rId50" Type="http://schemas.openxmlformats.org/officeDocument/2006/relationships/image" Target="media/image37.jpg"/><Relationship Id="rId55" Type="http://schemas.openxmlformats.org/officeDocument/2006/relationships/header" Target="header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image" Target="media/image28.jpg"/><Relationship Id="rId54" Type="http://schemas.openxmlformats.org/officeDocument/2006/relationships/hyperlink" Target="http://plan2go.nctafe.edu.au/assets/document-library/Crew-Folders/Promo-Crew/Branding/Plan2go-Digital-Brand-and-Style-Guidelines-v3.4.pdf" TargetMode="Externa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11.jp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jpg"/><Relationship Id="rId45" Type="http://schemas.openxmlformats.org/officeDocument/2006/relationships/image" Target="media/image32.jpg"/><Relationship Id="rId53" Type="http://schemas.openxmlformats.org/officeDocument/2006/relationships/image" Target="media/image40.jpg"/><Relationship Id="rId58"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image" Target="media/image10.png"/><Relationship Id="rId28" Type="http://schemas.openxmlformats.org/officeDocument/2006/relationships/image" Target="media/image15.jpg"/><Relationship Id="rId36" Type="http://schemas.openxmlformats.org/officeDocument/2006/relationships/image" Target="media/image23.JPG"/><Relationship Id="rId49" Type="http://schemas.openxmlformats.org/officeDocument/2006/relationships/image" Target="media/image36.png"/><Relationship Id="rId57" Type="http://schemas.openxmlformats.org/officeDocument/2006/relationships/footer" Target="footer2.xml"/><Relationship Id="rId61"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image" Target="media/image18.jpg"/><Relationship Id="rId44" Type="http://schemas.openxmlformats.org/officeDocument/2006/relationships/image" Target="media/image31.jpg"/><Relationship Id="rId52" Type="http://schemas.openxmlformats.org/officeDocument/2006/relationships/image" Target="media/image39.jpg"/><Relationship Id="rId60"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jpg"/><Relationship Id="rId48" Type="http://schemas.openxmlformats.org/officeDocument/2006/relationships/image" Target="media/image35.png"/><Relationship Id="rId56" Type="http://schemas.openxmlformats.org/officeDocument/2006/relationships/header" Target="header4.xml"/><Relationship Id="rId8" Type="http://schemas.openxmlformats.org/officeDocument/2006/relationships/webSettings" Target="webSettings.xml"/><Relationship Id="rId51" Type="http://schemas.openxmlformats.org/officeDocument/2006/relationships/image" Target="media/image38.jpg"/><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footer" Target="footer1.xml"/><Relationship Id="rId25" Type="http://schemas.openxmlformats.org/officeDocument/2006/relationships/image" Target="media/image12.jpg"/><Relationship Id="rId33" Type="http://schemas.openxmlformats.org/officeDocument/2006/relationships/image" Target="media/image20.jpg"/><Relationship Id="rId38" Type="http://schemas.openxmlformats.org/officeDocument/2006/relationships/image" Target="media/image25.JPG"/><Relationship Id="rId46" Type="http://schemas.openxmlformats.org/officeDocument/2006/relationships/image" Target="media/image33.jpg"/><Relationship Id="rId59" Type="http://schemas.openxmlformats.org/officeDocument/2006/relationships/header" Target="header5.xml"/></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HERGENHAN.000\Documents\BSBCUS201\Unit%20Code_SW_20181017_Azure%20Blue%20(3).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57b774f2d6b5fa6af39dea1a436b2c4b">
  <xsd:schema xmlns:xsd="http://www.w3.org/2001/XMLSchema" xmlns:xs="http://www.w3.org/2001/XMLSchema" xmlns:p="http://schemas.microsoft.com/office/2006/metadata/properties" xmlns:ns2="b798198a-4fbf-42be-8530-1d0c80d0fe61" targetNamespace="http://schemas.microsoft.com/office/2006/metadata/properties" ma:root="true" ma:fieldsID="d92476e1b1e038adb4c6715959855612"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b798198a-4fbf-42be-8530-1d0c80d0fe61"/>
    <ds:schemaRef ds:uri="http://www.w3.org/XML/1998/namespace"/>
    <ds:schemaRef ds:uri="http://purl.org/dc/dcmitype/"/>
  </ds:schemaRefs>
</ds:datastoreItem>
</file>

<file path=customXml/itemProps2.xml><?xml version="1.0" encoding="utf-8"?>
<ds:datastoreItem xmlns:ds="http://schemas.openxmlformats.org/officeDocument/2006/customXml" ds:itemID="{2C14E795-F995-4C51-B675-832F3FC7825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4.xml><?xml version="1.0" encoding="utf-8"?>
<ds:datastoreItem xmlns:ds="http://schemas.openxmlformats.org/officeDocument/2006/customXml" ds:itemID="{F1D93C62-8583-4E5D-92E2-9960CFACAA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Code_SW_20181017_Azure Blue (3)</Template>
  <TotalTime>0</TotalTime>
  <Pages>78</Pages>
  <Words>11325</Words>
  <Characters>64557</Characters>
  <Application>Microsoft Office Word</Application>
  <DocSecurity>0</DocSecurity>
  <Lines>537</Lines>
  <Paragraphs>151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75731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2019-05-14T05:28:00Z</dcterms:created>
  <dcterms:modified xsi:type="dcterms:W3CDTF">2019-05-29T04:25:00Z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y fmtid="{D5CDD505-2E9C-101B-9397-08002B2CF9AE}" pid="3" name="AuthorIds_UIVersion_512">
    <vt:lpwstr>183</vt:lpwstr>
  </property>
</Properties>
</file>