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bookmarkStart w:id="1" w:name="_Toc523306278"/>
    <w:bookmarkStart w:id="2" w:name="_Toc523477958"/>
    <w:bookmarkStart w:id="3" w:name="_Toc523478411"/>
    <w:p w14:paraId="1EDB5CB4" w14:textId="6509E7F2" w:rsidR="009A55B9" w:rsidRDefault="004E4D03" w:rsidP="009A55B9">
      <w:r>
        <w:rPr>
          <w:noProof/>
          <w:lang w:eastAsia="en-AU"/>
        </w:rPr>
        <mc:AlternateContent>
          <mc:Choice Requires="wps">
            <w:drawing>
              <wp:anchor distT="0" distB="0" distL="114300" distR="114300" simplePos="0" relativeHeight="251660288" behindDoc="0" locked="0" layoutInCell="1" allowOverlap="1" wp14:anchorId="3DB127F0" wp14:editId="0E27B6B9">
                <wp:simplePos x="0" y="0"/>
                <wp:positionH relativeFrom="column">
                  <wp:posOffset>184785</wp:posOffset>
                </wp:positionH>
                <wp:positionV relativeFrom="paragraph">
                  <wp:posOffset>737235</wp:posOffset>
                </wp:positionV>
                <wp:extent cx="6003925" cy="1866900"/>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3925" cy="1866900"/>
                        </a:xfrm>
                        <a:prstGeom prst="rect">
                          <a:avLst/>
                        </a:prstGeom>
                        <a:noFill/>
                        <a:ln w="6350">
                          <a:noFill/>
                        </a:ln>
                      </wps:spPr>
                      <wps:txbx>
                        <w:txbxContent>
                          <w:p w14:paraId="628EF246" w14:textId="77777777" w:rsidR="00E82914" w:rsidRDefault="00E82914" w:rsidP="009A55B9">
                            <w:pPr>
                              <w:pStyle w:val="Covertitle"/>
                            </w:pPr>
                            <w:r>
                              <w:t>Student workbook</w:t>
                            </w:r>
                          </w:p>
                          <w:p w14:paraId="0864B73B" w14:textId="77777777" w:rsidR="00E82914" w:rsidRDefault="00E82914" w:rsidP="00C1351E">
                            <w:pPr>
                              <w:pStyle w:val="Coversubtitle"/>
                              <w:rPr>
                                <w:b/>
                              </w:rPr>
                            </w:pPr>
                            <w:r w:rsidRPr="000A0FFF">
                              <w:rPr>
                                <w:b/>
                              </w:rPr>
                              <w:t>BSBITU111</w:t>
                            </w:r>
                          </w:p>
                          <w:p w14:paraId="48FB66B4" w14:textId="26864729" w:rsidR="00E82914" w:rsidRPr="009A55B9" w:rsidRDefault="00E82914" w:rsidP="00C1351E">
                            <w:pPr>
                              <w:pStyle w:val="Coversubtitle"/>
                            </w:pPr>
                            <w:r w:rsidRPr="000A0FFF">
                              <w:rPr>
                                <w:b/>
                              </w:rPr>
                              <w:t>Operate a personal digital device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B127F0" id="_x0000_t202" coordsize="21600,21600" o:spt="202" path="m,l,21600r21600,l21600,xe">
                <v:stroke joinstyle="miter"/>
                <v:path gradientshapeok="t" o:connecttype="rect"/>
              </v:shapetype>
              <v:shape id="Text Box 7" o:spid="_x0000_s1026" type="#_x0000_t202" style="position:absolute;margin-left:14.55pt;margin-top:58.05pt;width:472.75pt;height:14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" filled="f" stroked="f" strokeweight=".5pt">
                <v:textbox>
                  <w:txbxContent>
                    <w:p w14:paraId="628EF246" w14:textId="77777777" w:rsidR="00E82914" w:rsidRDefault="00E82914" w:rsidP="009A55B9">
                      <w:pPr>
                        <w:pStyle w:val="Covertitle"/>
                      </w:pPr>
                      <w:r>
                        <w:t>Student workbook</w:t>
                      </w:r>
                    </w:p>
                    <w:p w14:paraId="0864B73B" w14:textId="77777777" w:rsidR="00E82914" w:rsidRDefault="00E82914" w:rsidP="00C1351E">
                      <w:pPr>
                        <w:pStyle w:val="Coversubtitle"/>
                        <w:rPr>
                          <w:b/>
                        </w:rPr>
                      </w:pPr>
                      <w:r w:rsidRPr="000A0FFF">
                        <w:rPr>
                          <w:b/>
                        </w:rPr>
                        <w:t>BSBITU111</w:t>
                      </w:r>
                    </w:p>
                    <w:p w14:paraId="48FB66B4" w14:textId="26864729" w:rsidR="00E82914" w:rsidRPr="009A55B9" w:rsidRDefault="00E82914" w:rsidP="00C1351E">
                      <w:pPr>
                        <w:pStyle w:val="Coversubtitle"/>
                      </w:pPr>
                      <w:r w:rsidRPr="000A0FFF">
                        <w:rPr>
                          <w:b/>
                        </w:rPr>
                        <w:t>Operate a personal digital device</w:t>
                      </w:r>
                    </w:p>
                  </w:txbxContent>
                </v:textbox>
              </v:shape>
            </w:pict>
          </mc:Fallback>
        </mc:AlternateContent>
      </w:r>
      <w:r w:rsidR="000A0FFF">
        <w:rPr>
          <w:noProof/>
          <w:lang w:eastAsia="en-AU"/>
        </w:rPr>
        <mc:AlternateContent>
          <mc:Choice Requires="wps">
            <w:drawing>
              <wp:anchor distT="0" distB="0" distL="114300" distR="114300" simplePos="0" relativeHeight="251773952" behindDoc="0" locked="0" layoutInCell="1" allowOverlap="1" wp14:anchorId="59F5A307" wp14:editId="354C3400">
                <wp:simplePos x="0" y="0"/>
                <wp:positionH relativeFrom="margin">
                  <wp:align>center</wp:align>
                </wp:positionH>
                <wp:positionV relativeFrom="paragraph">
                  <wp:posOffset>3498697</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1" cstate="screen">
                            <a:extLst>
                              <a:ext uri="{28A0092B-C50C-407E-A947-70E740481C1C}">
                                <a14:useLocalDpi xmlns:a14="http://schemas.microsoft.com/office/drawing/2010/main"/>
                              </a:ext>
                            </a:extLst>
                          </a:blip>
                          <a:srcRect/>
                          <a:stretch>
                            <a:fillRect l="-6" r="-6"/>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683A49" w14:textId="77777777" w:rsidR="00E82914" w:rsidRDefault="00E82914" w:rsidP="000A0FFF">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F5A307" id="Freeform 2" o:spid="_x0000_s1027" style="position:absolute;margin-left:0;margin-top:275.5pt;width:499.35pt;height:387.5pt;z-index:2517739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Xxp1ZS/7my6DIecPv663eBVt/JNOibrj4drhisXt1Wrx5/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3+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QkKCScAUALRXm3iz4y6B4cvJrCDzb69iLK8cAG&#10;1HGPlZzwOuPl3EYIIB4rmrD9oOyfedQ0i7gP8H2d1mz9c7MfrQB7dRXnmnfGTwjfeQral9nllwNl&#10;xC67D6M2Ng+ucV1mn+J9H1UyCw1C1uvL+/8AZ51k2/XaTigDXoqJbmJv4xn0qQMp6MD+NAC0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MUtFACYpuKfRQBHtpClS0UAQmMUnlCpsUYoAh8o&#10;elKEFS4oxQAwLS7afRQA3FLil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2"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F683A49" w14:textId="77777777" w:rsidR="00E82914" w:rsidRDefault="00E82914" w:rsidP="000A0FFF">
                      <w:pPr>
                        <w:jc w:val="center"/>
                      </w:pPr>
                      <w:r>
                        <w:softHyphen/>
                      </w:r>
                    </w:p>
                  </w:txbxContent>
                </v:textbox>
                <w10:wrap anchorx="margin"/>
              </v:shape>
            </w:pict>
          </mc:Fallback>
        </mc:AlternateContent>
      </w:r>
      <w:r w:rsidR="00AC5F03">
        <w:rPr>
          <w:noProof/>
          <w:lang w:eastAsia="en-AU"/>
        </w:rPr>
        <w:drawing>
          <wp:anchor distT="0" distB="0" distL="114300" distR="114300" simplePos="0" relativeHeight="251658240" behindDoc="0" locked="0" layoutInCell="1" allowOverlap="1" wp14:anchorId="0454855F" wp14:editId="57010F4C">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0048" behindDoc="1" locked="0" layoutInCell="0" allowOverlap="1" wp14:anchorId="7DA0BD72" wp14:editId="1F243299">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52096" behindDoc="0" locked="0" layoutInCell="1" allowOverlap="1" wp14:anchorId="0B70A436" wp14:editId="3401DB3F">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3DDB02E" id="Group 225" o:spid="_x0000_s1026" style="position:absolute;margin-left:4.55pt;margin-top:34.65pt;width:160.05pt;height:45.75pt;z-index:251652096"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6192" behindDoc="0" locked="0" layoutInCell="1" allowOverlap="1" wp14:anchorId="0B9AA6FC" wp14:editId="061B0512">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6B77B96" id="Group 242" o:spid="_x0000_s1026" style="position:absolute;margin-left:-9.5pt;margin-top:712.3pt;width:499.35pt;height:34.9pt;z-index:25165619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br w:type="page"/>
      </w:r>
    </w:p>
    <w:p w14:paraId="60802707"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7A622683" w14:textId="77777777" w:rsidR="00552245" w:rsidRDefault="00552245" w:rsidP="008E1D6D">
      <w:pPr>
        <w:spacing w:after="6000"/>
        <w:jc w:val="both"/>
        <w:rPr>
          <w:b/>
          <w:bCs/>
        </w:rPr>
      </w:pPr>
      <w:r>
        <w:rPr>
          <w:b/>
          <w:bCs/>
        </w:rPr>
        <w:lastRenderedPageBreak/>
        <w:t xml:space="preserve">TAFE NSW would like to pay </w:t>
      </w:r>
      <w:r w:rsidR="0051123B">
        <w:rPr>
          <w:b/>
          <w:bCs/>
        </w:rPr>
        <w:t>your</w:t>
      </w:r>
      <w:r>
        <w:rPr>
          <w:b/>
          <w:bCs/>
        </w:rPr>
        <w:t xml:space="preserve"> respect and acknowledge Aboriginal and Torres Strait Islander Peoples as the Traditional Custodians of the Land, Rivers and Sea. We acknowledge and pay </w:t>
      </w:r>
      <w:r w:rsidR="0051123B">
        <w:rPr>
          <w:b/>
          <w:bCs/>
        </w:rPr>
        <w:t>your</w:t>
      </w:r>
      <w:r>
        <w:rPr>
          <w:b/>
          <w:bCs/>
        </w:rPr>
        <w:t xml:space="preserve"> respect to the Elders, both past and present of all Nations.</w:t>
      </w:r>
    </w:p>
    <w:p w14:paraId="30C6E72A" w14:textId="77777777" w:rsidR="00323FB8" w:rsidRPr="009229DD" w:rsidRDefault="00323FB8" w:rsidP="00552245">
      <w:pPr>
        <w:pStyle w:val="SmallerText-Black"/>
        <w:rPr>
          <w:rStyle w:val="GuidetextChar"/>
          <w:color w:val="auto"/>
          <w:sz w:val="24"/>
        </w:rPr>
      </w:pPr>
      <w:r w:rsidRPr="009229DD">
        <w:rPr>
          <w:sz w:val="24"/>
        </w:rPr>
        <w:t>Version:</w:t>
      </w:r>
      <w:r w:rsidRPr="009229DD">
        <w:rPr>
          <w:sz w:val="24"/>
        </w:rPr>
        <w:tab/>
      </w:r>
      <w:r w:rsidRPr="009229DD">
        <w:rPr>
          <w:sz w:val="24"/>
        </w:rPr>
        <w:tab/>
      </w:r>
      <w:r w:rsidRPr="009229DD">
        <w:rPr>
          <w:sz w:val="24"/>
        </w:rPr>
        <w:tab/>
      </w:r>
      <w:r w:rsidRPr="009229DD">
        <w:rPr>
          <w:rStyle w:val="GuidetextChar"/>
          <w:color w:val="auto"/>
          <w:sz w:val="24"/>
        </w:rPr>
        <w:t>20180903</w:t>
      </w:r>
    </w:p>
    <w:p w14:paraId="599EF845" w14:textId="2AFFCE73" w:rsidR="00323FB8" w:rsidRPr="009229DD" w:rsidRDefault="00323FB8" w:rsidP="00323FB8">
      <w:pPr>
        <w:pStyle w:val="SmallerText-Black"/>
        <w:rPr>
          <w:sz w:val="24"/>
        </w:rPr>
      </w:pPr>
      <w:r w:rsidRPr="009229DD">
        <w:rPr>
          <w:sz w:val="24"/>
        </w:rPr>
        <w:t>Date created:</w:t>
      </w:r>
      <w:r w:rsidRPr="009229DD">
        <w:rPr>
          <w:sz w:val="24"/>
        </w:rPr>
        <w:tab/>
      </w:r>
      <w:r w:rsidRPr="009229DD">
        <w:rPr>
          <w:sz w:val="24"/>
        </w:rPr>
        <w:tab/>
      </w:r>
      <w:r w:rsidRPr="009229DD">
        <w:rPr>
          <w:sz w:val="24"/>
        </w:rPr>
        <w:tab/>
      </w:r>
      <w:r w:rsidR="000A0FFF">
        <w:rPr>
          <w:rStyle w:val="GuidetextChar"/>
          <w:color w:val="auto"/>
          <w:sz w:val="24"/>
        </w:rPr>
        <w:t>01</w:t>
      </w:r>
      <w:r w:rsidR="00C1351E">
        <w:rPr>
          <w:rStyle w:val="GuidetextChar"/>
          <w:color w:val="auto"/>
          <w:sz w:val="24"/>
        </w:rPr>
        <w:t>/1</w:t>
      </w:r>
      <w:r w:rsidR="000A0FFF">
        <w:rPr>
          <w:rStyle w:val="GuidetextChar"/>
          <w:color w:val="auto"/>
          <w:sz w:val="24"/>
        </w:rPr>
        <w:t>1</w:t>
      </w:r>
      <w:r w:rsidR="00C1351E">
        <w:rPr>
          <w:rStyle w:val="GuidetextChar"/>
          <w:color w:val="auto"/>
          <w:sz w:val="24"/>
        </w:rPr>
        <w:t>/2018</w:t>
      </w:r>
    </w:p>
    <w:p w14:paraId="42A749E1" w14:textId="214A25B3" w:rsidR="00323FB8" w:rsidRPr="009229DD" w:rsidRDefault="00323FB8" w:rsidP="00323FB8">
      <w:pPr>
        <w:pStyle w:val="SmallerText-Black"/>
        <w:rPr>
          <w:sz w:val="24"/>
        </w:rPr>
      </w:pPr>
      <w:r w:rsidRPr="009229DD">
        <w:rPr>
          <w:sz w:val="24"/>
        </w:rPr>
        <w:t>Date modified:</w:t>
      </w:r>
      <w:r w:rsidRPr="009229DD">
        <w:rPr>
          <w:sz w:val="24"/>
        </w:rPr>
        <w:tab/>
      </w:r>
      <w:r w:rsidRPr="009229DD">
        <w:rPr>
          <w:sz w:val="24"/>
        </w:rPr>
        <w:tab/>
      </w:r>
      <w:r w:rsidR="00C1351E">
        <w:rPr>
          <w:rStyle w:val="GuidetextChar"/>
          <w:color w:val="auto"/>
          <w:sz w:val="24"/>
        </w:rPr>
        <w:t>19/12/2018</w:t>
      </w:r>
    </w:p>
    <w:p w14:paraId="26CA1C46" w14:textId="77777777" w:rsidR="00323FB8" w:rsidRDefault="00323FB8" w:rsidP="00323FB8">
      <w:r>
        <w:t>For queries please contact:</w:t>
      </w:r>
    </w:p>
    <w:p w14:paraId="4A598BBA" w14:textId="77777777" w:rsidR="00D41EB8" w:rsidRPr="00B614E7" w:rsidRDefault="00D41EB8" w:rsidP="00D41EB8">
      <w:pPr>
        <w:pStyle w:val="SmallerText-Black"/>
        <w:rPr>
          <w:i/>
        </w:rPr>
      </w:pPr>
      <w:r w:rsidRPr="00B614E7">
        <w:rPr>
          <w:i/>
        </w:rPr>
        <w:t>Technology and Business Services SkillsPoint</w:t>
      </w:r>
    </w:p>
    <w:p w14:paraId="685233C3" w14:textId="77777777" w:rsidR="00D41EB8" w:rsidRPr="00B614E7" w:rsidRDefault="00D41EB8" w:rsidP="00D41EB8">
      <w:pPr>
        <w:pStyle w:val="SmallerText-Black"/>
        <w:rPr>
          <w:i/>
        </w:rPr>
      </w:pPr>
      <w:r w:rsidRPr="00B614E7">
        <w:rPr>
          <w:i/>
        </w:rPr>
        <w:t>Building B, Level G, Corner Harris Street and Mary Ann Street, Ultimo NSW 2007</w:t>
      </w:r>
    </w:p>
    <w:p w14:paraId="108431F9" w14:textId="340D8D5A" w:rsidR="00323FB8" w:rsidRDefault="0E623260" w:rsidP="0E623260">
      <w:pPr>
        <w:pStyle w:val="SmallerText-Black"/>
        <w:rPr>
          <w:sz w:val="24"/>
        </w:rPr>
      </w:pPr>
      <w:r w:rsidRPr="0E623260">
        <w:rPr>
          <w:sz w:val="24"/>
        </w:rPr>
        <w:t>© NSW TAFE Commission 2019</w:t>
      </w:r>
    </w:p>
    <w:p w14:paraId="00671BE8" w14:textId="0E51A530" w:rsidR="00323FB8" w:rsidRDefault="0E623260" w:rsidP="0E623260">
      <w:pPr>
        <w:pStyle w:val="SmallerText-Black"/>
        <w:rPr>
          <w:sz w:val="24"/>
        </w:rPr>
      </w:pPr>
      <w:r w:rsidRPr="0E623260">
        <w:rPr>
          <w:sz w:val="24"/>
        </w:rPr>
        <w:t>RTO Provider Number 90003 | CRICOS Provider Code: 00591E</w:t>
      </w:r>
    </w:p>
    <w:p w14:paraId="0EA63993" w14:textId="031BD378" w:rsidR="00323FB8" w:rsidRPr="00D41EB8" w:rsidRDefault="00323FB8" w:rsidP="00323FB8">
      <w:pPr>
        <w:pStyle w:val="SmallerText-Black"/>
        <w:rPr>
          <w:sz w:val="32"/>
        </w:rPr>
      </w:pPr>
      <w:r>
        <w:rPr>
          <w:sz w:val="24"/>
        </w:rPr>
        <w:t>This res</w:t>
      </w:r>
      <w:r w:rsidR="0051123B">
        <w:rPr>
          <w:sz w:val="24"/>
        </w:rPr>
        <w:t>our</w:t>
      </w:r>
      <w:r>
        <w:rPr>
          <w:sz w:val="24"/>
        </w:rPr>
        <w:t xml:space="preserve">ce can be found in the TAFE NSW </w:t>
      </w:r>
      <w:hyperlink r:id="rId18" w:history="1">
        <w:r w:rsidR="00D41EB8" w:rsidRPr="00D41EB8">
          <w:rPr>
            <w:rStyle w:val="Hyperlink"/>
            <w:sz w:val="24"/>
          </w:rPr>
          <w:t>Learning Bank</w:t>
        </w:r>
      </w:hyperlink>
    </w:p>
    <w:p w14:paraId="19FB68EA" w14:textId="37C19C13" w:rsidR="00323FB8" w:rsidRDefault="00323FB8" w:rsidP="0E623260">
      <w:pPr>
        <w:pStyle w:val="SmallerText-Black"/>
        <w:rPr>
          <w:sz w:val="24"/>
        </w:rPr>
      </w:pPr>
      <w:r w:rsidRPr="0E623260">
        <w:rPr>
          <w:sz w:val="24"/>
        </w:rPr>
        <w:t xml:space="preserve">The content in this document is copyright © NSW TAFE Commission 2019, and should not be reproduced without the permission of the TAFE NSW. Information contained in this document is correct at time of printing: </w:t>
      </w:r>
      <w:r w:rsidRPr="0E623260">
        <w:fldChar w:fldCharType="begin"/>
      </w:r>
      <w:r>
        <w:rPr>
          <w:sz w:val="24"/>
        </w:rPr>
        <w:instrText xml:space="preserve"> DATE  \@ "d MMMM yyyy"  \* MERGEFORMAT </w:instrText>
      </w:r>
      <w:r w:rsidRPr="0E623260">
        <w:rPr>
          <w:sz w:val="24"/>
        </w:rPr>
        <w:fldChar w:fldCharType="separate"/>
      </w:r>
      <w:r w:rsidR="00CC3319">
        <w:rPr>
          <w:noProof/>
          <w:sz w:val="24"/>
        </w:rPr>
        <w:t>27 May 2019</w:t>
      </w:r>
      <w:r w:rsidRPr="0E623260">
        <w:fldChar w:fldCharType="end"/>
      </w:r>
      <w:r w:rsidRPr="0E623260">
        <w:rPr>
          <w:sz w:val="24"/>
        </w:rPr>
        <w:t xml:space="preserve">. For current information please refer to </w:t>
      </w:r>
      <w:r w:rsidR="0051123B" w:rsidRPr="0E623260">
        <w:rPr>
          <w:sz w:val="24"/>
        </w:rPr>
        <w:t>your</w:t>
      </w:r>
      <w:r w:rsidRPr="0E623260">
        <w:rPr>
          <w:sz w:val="24"/>
        </w:rPr>
        <w:t xml:space="preserve"> website or </w:t>
      </w:r>
      <w:r w:rsidR="0051123B" w:rsidRPr="0E623260">
        <w:rPr>
          <w:sz w:val="24"/>
        </w:rPr>
        <w:t>your</w:t>
      </w:r>
      <w:r w:rsidRPr="0E623260">
        <w:rPr>
          <w:sz w:val="24"/>
        </w:rPr>
        <w:t xml:space="preserve"> teacher as appropriate.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CF496CE"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2BE43F68" w14:textId="1A881571" w:rsidR="007B6C10"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9862245" w:history="1">
            <w:r w:rsidR="007B6C10" w:rsidRPr="000000C0">
              <w:rPr>
                <w:rStyle w:val="Hyperlink"/>
              </w:rPr>
              <w:t>Icon legends</w:t>
            </w:r>
            <w:r w:rsidR="007B6C10">
              <w:rPr>
                <w:webHidden/>
              </w:rPr>
              <w:tab/>
            </w:r>
            <w:r w:rsidR="007B6C10">
              <w:rPr>
                <w:webHidden/>
              </w:rPr>
              <w:fldChar w:fldCharType="begin"/>
            </w:r>
            <w:r w:rsidR="007B6C10">
              <w:rPr>
                <w:webHidden/>
              </w:rPr>
              <w:instrText xml:space="preserve"> PAGEREF _Toc9862245 \h </w:instrText>
            </w:r>
            <w:r w:rsidR="007B6C10">
              <w:rPr>
                <w:webHidden/>
              </w:rPr>
            </w:r>
            <w:r w:rsidR="007B6C10">
              <w:rPr>
                <w:webHidden/>
              </w:rPr>
              <w:fldChar w:fldCharType="separate"/>
            </w:r>
            <w:r w:rsidR="007B6C10">
              <w:rPr>
                <w:webHidden/>
              </w:rPr>
              <w:t>5</w:t>
            </w:r>
            <w:r w:rsidR="007B6C10">
              <w:rPr>
                <w:webHidden/>
              </w:rPr>
              <w:fldChar w:fldCharType="end"/>
            </w:r>
          </w:hyperlink>
        </w:p>
        <w:p w14:paraId="6E615444" w14:textId="3756031D" w:rsidR="007B6C10" w:rsidRDefault="00CC3319">
          <w:pPr>
            <w:pStyle w:val="TOC1"/>
            <w:rPr>
              <w:rFonts w:asciiTheme="minorHAnsi" w:eastAsiaTheme="minorEastAsia" w:hAnsiTheme="minorHAnsi" w:cstheme="minorBidi"/>
              <w:color w:val="auto"/>
              <w:kern w:val="0"/>
              <w:sz w:val="22"/>
              <w:szCs w:val="22"/>
            </w:rPr>
          </w:pPr>
          <w:hyperlink w:anchor="_Toc9862246" w:history="1">
            <w:r w:rsidR="007B6C10" w:rsidRPr="000000C0">
              <w:rPr>
                <w:rStyle w:val="Hyperlink"/>
              </w:rPr>
              <w:t>Introduction</w:t>
            </w:r>
            <w:r w:rsidR="007B6C10">
              <w:rPr>
                <w:webHidden/>
              </w:rPr>
              <w:tab/>
            </w:r>
            <w:r w:rsidR="007B6C10">
              <w:rPr>
                <w:webHidden/>
              </w:rPr>
              <w:fldChar w:fldCharType="begin"/>
            </w:r>
            <w:r w:rsidR="007B6C10">
              <w:rPr>
                <w:webHidden/>
              </w:rPr>
              <w:instrText xml:space="preserve"> PAGEREF _Toc9862246 \h </w:instrText>
            </w:r>
            <w:r w:rsidR="007B6C10">
              <w:rPr>
                <w:webHidden/>
              </w:rPr>
            </w:r>
            <w:r w:rsidR="007B6C10">
              <w:rPr>
                <w:webHidden/>
              </w:rPr>
              <w:fldChar w:fldCharType="separate"/>
            </w:r>
            <w:r w:rsidR="007B6C10">
              <w:rPr>
                <w:webHidden/>
              </w:rPr>
              <w:t>6</w:t>
            </w:r>
            <w:r w:rsidR="007B6C10">
              <w:rPr>
                <w:webHidden/>
              </w:rPr>
              <w:fldChar w:fldCharType="end"/>
            </w:r>
          </w:hyperlink>
        </w:p>
        <w:p w14:paraId="26EAAC97" w14:textId="34D4FEE8" w:rsidR="007B6C10" w:rsidRDefault="00CC3319">
          <w:pPr>
            <w:pStyle w:val="TOC2"/>
            <w:rPr>
              <w:rFonts w:asciiTheme="minorHAnsi" w:eastAsiaTheme="minorEastAsia" w:hAnsiTheme="minorHAnsi" w:cstheme="minorBidi"/>
              <w:color w:val="auto"/>
              <w:kern w:val="0"/>
              <w:sz w:val="22"/>
              <w:szCs w:val="22"/>
            </w:rPr>
          </w:pPr>
          <w:hyperlink w:anchor="_Toc9862247" w:history="1">
            <w:r w:rsidR="007B6C10" w:rsidRPr="000000C0">
              <w:rPr>
                <w:rStyle w:val="Hyperlink"/>
              </w:rPr>
              <w:t>About this workbook</w:t>
            </w:r>
            <w:r w:rsidR="007B6C10">
              <w:rPr>
                <w:webHidden/>
              </w:rPr>
              <w:tab/>
            </w:r>
            <w:r w:rsidR="007B6C10">
              <w:rPr>
                <w:webHidden/>
              </w:rPr>
              <w:fldChar w:fldCharType="begin"/>
            </w:r>
            <w:r w:rsidR="007B6C10">
              <w:rPr>
                <w:webHidden/>
              </w:rPr>
              <w:instrText xml:space="preserve"> PAGEREF _Toc9862247 \h </w:instrText>
            </w:r>
            <w:r w:rsidR="007B6C10">
              <w:rPr>
                <w:webHidden/>
              </w:rPr>
            </w:r>
            <w:r w:rsidR="007B6C10">
              <w:rPr>
                <w:webHidden/>
              </w:rPr>
              <w:fldChar w:fldCharType="separate"/>
            </w:r>
            <w:r w:rsidR="007B6C10">
              <w:rPr>
                <w:webHidden/>
              </w:rPr>
              <w:t>6</w:t>
            </w:r>
            <w:r w:rsidR="007B6C10">
              <w:rPr>
                <w:webHidden/>
              </w:rPr>
              <w:fldChar w:fldCharType="end"/>
            </w:r>
          </w:hyperlink>
        </w:p>
        <w:p w14:paraId="13EBE850" w14:textId="4D4B0C3E" w:rsidR="007B6C10" w:rsidRDefault="00CC3319">
          <w:pPr>
            <w:pStyle w:val="TOC1"/>
            <w:rPr>
              <w:rFonts w:asciiTheme="minorHAnsi" w:eastAsiaTheme="minorEastAsia" w:hAnsiTheme="minorHAnsi" w:cstheme="minorBidi"/>
              <w:color w:val="auto"/>
              <w:kern w:val="0"/>
              <w:sz w:val="22"/>
              <w:szCs w:val="22"/>
            </w:rPr>
          </w:pPr>
          <w:hyperlink w:anchor="_Toc9862248" w:history="1">
            <w:r w:rsidR="007B6C10" w:rsidRPr="000000C0">
              <w:rPr>
                <w:rStyle w:val="Hyperlink"/>
              </w:rPr>
              <w:t>Topic 1: Start your device and access features</w:t>
            </w:r>
            <w:r w:rsidR="007B6C10">
              <w:rPr>
                <w:webHidden/>
              </w:rPr>
              <w:tab/>
            </w:r>
            <w:r w:rsidR="007B6C10">
              <w:rPr>
                <w:webHidden/>
              </w:rPr>
              <w:fldChar w:fldCharType="begin"/>
            </w:r>
            <w:r w:rsidR="007B6C10">
              <w:rPr>
                <w:webHidden/>
              </w:rPr>
              <w:instrText xml:space="preserve"> PAGEREF _Toc9862248 \h </w:instrText>
            </w:r>
            <w:r w:rsidR="007B6C10">
              <w:rPr>
                <w:webHidden/>
              </w:rPr>
            </w:r>
            <w:r w:rsidR="007B6C10">
              <w:rPr>
                <w:webHidden/>
              </w:rPr>
              <w:fldChar w:fldCharType="separate"/>
            </w:r>
            <w:r w:rsidR="007B6C10">
              <w:rPr>
                <w:webHidden/>
              </w:rPr>
              <w:t>8</w:t>
            </w:r>
            <w:r w:rsidR="007B6C10">
              <w:rPr>
                <w:webHidden/>
              </w:rPr>
              <w:fldChar w:fldCharType="end"/>
            </w:r>
          </w:hyperlink>
        </w:p>
        <w:p w14:paraId="5C3BF52A" w14:textId="5901BEFE" w:rsidR="007B6C10" w:rsidRDefault="00CC3319">
          <w:pPr>
            <w:pStyle w:val="TOC2"/>
            <w:rPr>
              <w:rFonts w:asciiTheme="minorHAnsi" w:eastAsiaTheme="minorEastAsia" w:hAnsiTheme="minorHAnsi" w:cstheme="minorBidi"/>
              <w:color w:val="auto"/>
              <w:kern w:val="0"/>
              <w:sz w:val="22"/>
              <w:szCs w:val="22"/>
            </w:rPr>
          </w:pPr>
          <w:hyperlink w:anchor="_Toc9862249" w:history="1">
            <w:r w:rsidR="007B6C10" w:rsidRPr="000000C0">
              <w:rPr>
                <w:rStyle w:val="Hyperlink"/>
              </w:rPr>
              <w:t>Different devices</w:t>
            </w:r>
            <w:r w:rsidR="007B6C10">
              <w:rPr>
                <w:webHidden/>
              </w:rPr>
              <w:tab/>
            </w:r>
            <w:r w:rsidR="007B6C10">
              <w:rPr>
                <w:webHidden/>
              </w:rPr>
              <w:fldChar w:fldCharType="begin"/>
            </w:r>
            <w:r w:rsidR="007B6C10">
              <w:rPr>
                <w:webHidden/>
              </w:rPr>
              <w:instrText xml:space="preserve"> PAGEREF _Toc9862249 \h </w:instrText>
            </w:r>
            <w:r w:rsidR="007B6C10">
              <w:rPr>
                <w:webHidden/>
              </w:rPr>
            </w:r>
            <w:r w:rsidR="007B6C10">
              <w:rPr>
                <w:webHidden/>
              </w:rPr>
              <w:fldChar w:fldCharType="separate"/>
            </w:r>
            <w:r w:rsidR="007B6C10">
              <w:rPr>
                <w:webHidden/>
              </w:rPr>
              <w:t>8</w:t>
            </w:r>
            <w:r w:rsidR="007B6C10">
              <w:rPr>
                <w:webHidden/>
              </w:rPr>
              <w:fldChar w:fldCharType="end"/>
            </w:r>
          </w:hyperlink>
        </w:p>
        <w:p w14:paraId="03393DA1" w14:textId="57A79CB8"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0" w:history="1">
            <w:r w:rsidR="007B6C10" w:rsidRPr="000000C0">
              <w:rPr>
                <w:rStyle w:val="Hyperlink"/>
              </w:rPr>
              <w:t>Smartphones</w:t>
            </w:r>
            <w:r w:rsidR="007B6C10">
              <w:rPr>
                <w:webHidden/>
              </w:rPr>
              <w:tab/>
            </w:r>
            <w:r w:rsidR="007B6C10">
              <w:rPr>
                <w:webHidden/>
              </w:rPr>
              <w:fldChar w:fldCharType="begin"/>
            </w:r>
            <w:r w:rsidR="007B6C10">
              <w:rPr>
                <w:webHidden/>
              </w:rPr>
              <w:instrText xml:space="preserve"> PAGEREF _Toc9862250 \h </w:instrText>
            </w:r>
            <w:r w:rsidR="007B6C10">
              <w:rPr>
                <w:webHidden/>
              </w:rPr>
            </w:r>
            <w:r w:rsidR="007B6C10">
              <w:rPr>
                <w:webHidden/>
              </w:rPr>
              <w:fldChar w:fldCharType="separate"/>
            </w:r>
            <w:r w:rsidR="007B6C10">
              <w:rPr>
                <w:webHidden/>
              </w:rPr>
              <w:t>8</w:t>
            </w:r>
            <w:r w:rsidR="007B6C10">
              <w:rPr>
                <w:webHidden/>
              </w:rPr>
              <w:fldChar w:fldCharType="end"/>
            </w:r>
          </w:hyperlink>
        </w:p>
        <w:p w14:paraId="45FDF625" w14:textId="07DB1C6A"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1" w:history="1">
            <w:r w:rsidR="007B6C10" w:rsidRPr="000000C0">
              <w:rPr>
                <w:rStyle w:val="Hyperlink"/>
              </w:rPr>
              <w:t>Tablets</w:t>
            </w:r>
            <w:r w:rsidR="007B6C10">
              <w:rPr>
                <w:webHidden/>
              </w:rPr>
              <w:tab/>
            </w:r>
            <w:r w:rsidR="007B6C10">
              <w:rPr>
                <w:webHidden/>
              </w:rPr>
              <w:fldChar w:fldCharType="begin"/>
            </w:r>
            <w:r w:rsidR="007B6C10">
              <w:rPr>
                <w:webHidden/>
              </w:rPr>
              <w:instrText xml:space="preserve"> PAGEREF _Toc9862251 \h </w:instrText>
            </w:r>
            <w:r w:rsidR="007B6C10">
              <w:rPr>
                <w:webHidden/>
              </w:rPr>
            </w:r>
            <w:r w:rsidR="007B6C10">
              <w:rPr>
                <w:webHidden/>
              </w:rPr>
              <w:fldChar w:fldCharType="separate"/>
            </w:r>
            <w:r w:rsidR="007B6C10">
              <w:rPr>
                <w:webHidden/>
              </w:rPr>
              <w:t>9</w:t>
            </w:r>
            <w:r w:rsidR="007B6C10">
              <w:rPr>
                <w:webHidden/>
              </w:rPr>
              <w:fldChar w:fldCharType="end"/>
            </w:r>
          </w:hyperlink>
        </w:p>
        <w:p w14:paraId="3AD8CD2D" w14:textId="74ADE014"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2" w:history="1">
            <w:r w:rsidR="007B6C10" w:rsidRPr="000000C0">
              <w:rPr>
                <w:rStyle w:val="Hyperlink"/>
              </w:rPr>
              <w:t>Personal computers (PC)</w:t>
            </w:r>
            <w:r w:rsidR="007B6C10">
              <w:rPr>
                <w:webHidden/>
              </w:rPr>
              <w:tab/>
            </w:r>
            <w:r w:rsidR="007B6C10">
              <w:rPr>
                <w:webHidden/>
              </w:rPr>
              <w:fldChar w:fldCharType="begin"/>
            </w:r>
            <w:r w:rsidR="007B6C10">
              <w:rPr>
                <w:webHidden/>
              </w:rPr>
              <w:instrText xml:space="preserve"> PAGEREF _Toc9862252 \h </w:instrText>
            </w:r>
            <w:r w:rsidR="007B6C10">
              <w:rPr>
                <w:webHidden/>
              </w:rPr>
            </w:r>
            <w:r w:rsidR="007B6C10">
              <w:rPr>
                <w:webHidden/>
              </w:rPr>
              <w:fldChar w:fldCharType="separate"/>
            </w:r>
            <w:r w:rsidR="007B6C10">
              <w:rPr>
                <w:webHidden/>
              </w:rPr>
              <w:t>9</w:t>
            </w:r>
            <w:r w:rsidR="007B6C10">
              <w:rPr>
                <w:webHidden/>
              </w:rPr>
              <w:fldChar w:fldCharType="end"/>
            </w:r>
          </w:hyperlink>
        </w:p>
        <w:p w14:paraId="2A43F8C3" w14:textId="40A39D27" w:rsidR="007B6C10" w:rsidRDefault="00CC3319">
          <w:pPr>
            <w:pStyle w:val="TOC2"/>
            <w:rPr>
              <w:rFonts w:asciiTheme="minorHAnsi" w:eastAsiaTheme="minorEastAsia" w:hAnsiTheme="minorHAnsi" w:cstheme="minorBidi"/>
              <w:color w:val="auto"/>
              <w:kern w:val="0"/>
              <w:sz w:val="22"/>
              <w:szCs w:val="22"/>
            </w:rPr>
          </w:pPr>
          <w:hyperlink w:anchor="_Toc9862253" w:history="1">
            <w:r w:rsidR="007B6C10" w:rsidRPr="000000C0">
              <w:rPr>
                <w:rStyle w:val="Hyperlink"/>
              </w:rPr>
              <w:t>Starting a digital device</w:t>
            </w:r>
            <w:r w:rsidR="007B6C10">
              <w:rPr>
                <w:webHidden/>
              </w:rPr>
              <w:tab/>
            </w:r>
            <w:r w:rsidR="007B6C10">
              <w:rPr>
                <w:webHidden/>
              </w:rPr>
              <w:fldChar w:fldCharType="begin"/>
            </w:r>
            <w:r w:rsidR="007B6C10">
              <w:rPr>
                <w:webHidden/>
              </w:rPr>
              <w:instrText xml:space="preserve"> PAGEREF _Toc9862253 \h </w:instrText>
            </w:r>
            <w:r w:rsidR="007B6C10">
              <w:rPr>
                <w:webHidden/>
              </w:rPr>
            </w:r>
            <w:r w:rsidR="007B6C10">
              <w:rPr>
                <w:webHidden/>
              </w:rPr>
              <w:fldChar w:fldCharType="separate"/>
            </w:r>
            <w:r w:rsidR="007B6C10">
              <w:rPr>
                <w:webHidden/>
              </w:rPr>
              <w:t>10</w:t>
            </w:r>
            <w:r w:rsidR="007B6C10">
              <w:rPr>
                <w:webHidden/>
              </w:rPr>
              <w:fldChar w:fldCharType="end"/>
            </w:r>
          </w:hyperlink>
        </w:p>
        <w:p w14:paraId="0CAB1A46" w14:textId="4306907F"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4" w:history="1">
            <w:r w:rsidR="007B6C10" w:rsidRPr="000000C0">
              <w:rPr>
                <w:rStyle w:val="Hyperlink"/>
              </w:rPr>
              <w:t>Logging in</w:t>
            </w:r>
            <w:r w:rsidR="007B6C10">
              <w:rPr>
                <w:webHidden/>
              </w:rPr>
              <w:tab/>
            </w:r>
            <w:r w:rsidR="007B6C10">
              <w:rPr>
                <w:webHidden/>
              </w:rPr>
              <w:fldChar w:fldCharType="begin"/>
            </w:r>
            <w:r w:rsidR="007B6C10">
              <w:rPr>
                <w:webHidden/>
              </w:rPr>
              <w:instrText xml:space="preserve"> PAGEREF _Toc9862254 \h </w:instrText>
            </w:r>
            <w:r w:rsidR="007B6C10">
              <w:rPr>
                <w:webHidden/>
              </w:rPr>
            </w:r>
            <w:r w:rsidR="007B6C10">
              <w:rPr>
                <w:webHidden/>
              </w:rPr>
              <w:fldChar w:fldCharType="separate"/>
            </w:r>
            <w:r w:rsidR="007B6C10">
              <w:rPr>
                <w:webHidden/>
              </w:rPr>
              <w:t>11</w:t>
            </w:r>
            <w:r w:rsidR="007B6C10">
              <w:rPr>
                <w:webHidden/>
              </w:rPr>
              <w:fldChar w:fldCharType="end"/>
            </w:r>
          </w:hyperlink>
        </w:p>
        <w:p w14:paraId="1B1BA335" w14:textId="06F46D34"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5" w:history="1">
            <w:r w:rsidR="007B6C10" w:rsidRPr="000000C0">
              <w:rPr>
                <w:rStyle w:val="Hyperlink"/>
              </w:rPr>
              <w:t>Passwords</w:t>
            </w:r>
            <w:r w:rsidR="007B6C10">
              <w:rPr>
                <w:webHidden/>
              </w:rPr>
              <w:tab/>
            </w:r>
            <w:r w:rsidR="007B6C10">
              <w:rPr>
                <w:webHidden/>
              </w:rPr>
              <w:fldChar w:fldCharType="begin"/>
            </w:r>
            <w:r w:rsidR="007B6C10">
              <w:rPr>
                <w:webHidden/>
              </w:rPr>
              <w:instrText xml:space="preserve"> PAGEREF _Toc9862255 \h </w:instrText>
            </w:r>
            <w:r w:rsidR="007B6C10">
              <w:rPr>
                <w:webHidden/>
              </w:rPr>
            </w:r>
            <w:r w:rsidR="007B6C10">
              <w:rPr>
                <w:webHidden/>
              </w:rPr>
              <w:fldChar w:fldCharType="separate"/>
            </w:r>
            <w:r w:rsidR="007B6C10">
              <w:rPr>
                <w:webHidden/>
              </w:rPr>
              <w:t>11</w:t>
            </w:r>
            <w:r w:rsidR="007B6C10">
              <w:rPr>
                <w:webHidden/>
              </w:rPr>
              <w:fldChar w:fldCharType="end"/>
            </w:r>
          </w:hyperlink>
        </w:p>
        <w:p w14:paraId="0E50EF70" w14:textId="44EA91AB"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6" w:history="1">
            <w:r w:rsidR="007B6C10" w:rsidRPr="000000C0">
              <w:rPr>
                <w:rStyle w:val="Hyperlink"/>
              </w:rPr>
              <w:t>Fingerprint Scanners</w:t>
            </w:r>
            <w:r w:rsidR="007B6C10">
              <w:rPr>
                <w:webHidden/>
              </w:rPr>
              <w:tab/>
            </w:r>
            <w:r w:rsidR="007B6C10">
              <w:rPr>
                <w:webHidden/>
              </w:rPr>
              <w:fldChar w:fldCharType="begin"/>
            </w:r>
            <w:r w:rsidR="007B6C10">
              <w:rPr>
                <w:webHidden/>
              </w:rPr>
              <w:instrText xml:space="preserve"> PAGEREF _Toc9862256 \h </w:instrText>
            </w:r>
            <w:r w:rsidR="007B6C10">
              <w:rPr>
                <w:webHidden/>
              </w:rPr>
            </w:r>
            <w:r w:rsidR="007B6C10">
              <w:rPr>
                <w:webHidden/>
              </w:rPr>
              <w:fldChar w:fldCharType="separate"/>
            </w:r>
            <w:r w:rsidR="007B6C10">
              <w:rPr>
                <w:webHidden/>
              </w:rPr>
              <w:t>12</w:t>
            </w:r>
            <w:r w:rsidR="007B6C10">
              <w:rPr>
                <w:webHidden/>
              </w:rPr>
              <w:fldChar w:fldCharType="end"/>
            </w:r>
          </w:hyperlink>
        </w:p>
        <w:p w14:paraId="51FE6498" w14:textId="634E414E"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7" w:history="1">
            <w:r w:rsidR="007B6C10" w:rsidRPr="000000C0">
              <w:rPr>
                <w:rStyle w:val="Hyperlink"/>
              </w:rPr>
              <w:t>Smartcards</w:t>
            </w:r>
            <w:r w:rsidR="007B6C10">
              <w:rPr>
                <w:webHidden/>
              </w:rPr>
              <w:tab/>
            </w:r>
            <w:r w:rsidR="007B6C10">
              <w:rPr>
                <w:webHidden/>
              </w:rPr>
              <w:fldChar w:fldCharType="begin"/>
            </w:r>
            <w:r w:rsidR="007B6C10">
              <w:rPr>
                <w:webHidden/>
              </w:rPr>
              <w:instrText xml:space="preserve"> PAGEREF _Toc9862257 \h </w:instrText>
            </w:r>
            <w:r w:rsidR="007B6C10">
              <w:rPr>
                <w:webHidden/>
              </w:rPr>
            </w:r>
            <w:r w:rsidR="007B6C10">
              <w:rPr>
                <w:webHidden/>
              </w:rPr>
              <w:fldChar w:fldCharType="separate"/>
            </w:r>
            <w:r w:rsidR="007B6C10">
              <w:rPr>
                <w:webHidden/>
              </w:rPr>
              <w:t>12</w:t>
            </w:r>
            <w:r w:rsidR="007B6C10">
              <w:rPr>
                <w:webHidden/>
              </w:rPr>
              <w:fldChar w:fldCharType="end"/>
            </w:r>
          </w:hyperlink>
        </w:p>
        <w:p w14:paraId="2765EAF2" w14:textId="6699F482"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8" w:history="1">
            <w:r w:rsidR="007B6C10" w:rsidRPr="000000C0">
              <w:rPr>
                <w:rStyle w:val="Hyperlink"/>
              </w:rPr>
              <w:t>Tokens</w:t>
            </w:r>
            <w:r w:rsidR="007B6C10">
              <w:rPr>
                <w:webHidden/>
              </w:rPr>
              <w:tab/>
            </w:r>
            <w:r w:rsidR="007B6C10">
              <w:rPr>
                <w:webHidden/>
              </w:rPr>
              <w:fldChar w:fldCharType="begin"/>
            </w:r>
            <w:r w:rsidR="007B6C10">
              <w:rPr>
                <w:webHidden/>
              </w:rPr>
              <w:instrText xml:space="preserve"> PAGEREF _Toc9862258 \h </w:instrText>
            </w:r>
            <w:r w:rsidR="007B6C10">
              <w:rPr>
                <w:webHidden/>
              </w:rPr>
            </w:r>
            <w:r w:rsidR="007B6C10">
              <w:rPr>
                <w:webHidden/>
              </w:rPr>
              <w:fldChar w:fldCharType="separate"/>
            </w:r>
            <w:r w:rsidR="007B6C10">
              <w:rPr>
                <w:webHidden/>
              </w:rPr>
              <w:t>12</w:t>
            </w:r>
            <w:r w:rsidR="007B6C10">
              <w:rPr>
                <w:webHidden/>
              </w:rPr>
              <w:fldChar w:fldCharType="end"/>
            </w:r>
          </w:hyperlink>
        </w:p>
        <w:p w14:paraId="0BF30395" w14:textId="11EF80D1"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59" w:history="1">
            <w:r w:rsidR="007B6C10" w:rsidRPr="000000C0">
              <w:rPr>
                <w:rStyle w:val="Hyperlink"/>
              </w:rPr>
              <w:t>Desktop</w:t>
            </w:r>
            <w:r w:rsidR="007B6C10">
              <w:rPr>
                <w:webHidden/>
              </w:rPr>
              <w:tab/>
            </w:r>
            <w:r w:rsidR="007B6C10">
              <w:rPr>
                <w:webHidden/>
              </w:rPr>
              <w:fldChar w:fldCharType="begin"/>
            </w:r>
            <w:r w:rsidR="007B6C10">
              <w:rPr>
                <w:webHidden/>
              </w:rPr>
              <w:instrText xml:space="preserve"> PAGEREF _Toc9862259 \h </w:instrText>
            </w:r>
            <w:r w:rsidR="007B6C10">
              <w:rPr>
                <w:webHidden/>
              </w:rPr>
            </w:r>
            <w:r w:rsidR="007B6C10">
              <w:rPr>
                <w:webHidden/>
              </w:rPr>
              <w:fldChar w:fldCharType="separate"/>
            </w:r>
            <w:r w:rsidR="007B6C10">
              <w:rPr>
                <w:webHidden/>
              </w:rPr>
              <w:t>12</w:t>
            </w:r>
            <w:r w:rsidR="007B6C10">
              <w:rPr>
                <w:webHidden/>
              </w:rPr>
              <w:fldChar w:fldCharType="end"/>
            </w:r>
          </w:hyperlink>
        </w:p>
        <w:p w14:paraId="04DD316A" w14:textId="1E6D2EF9" w:rsidR="007B6C10" w:rsidRDefault="00CC3319">
          <w:pPr>
            <w:pStyle w:val="TOC2"/>
            <w:rPr>
              <w:rFonts w:asciiTheme="minorHAnsi" w:eastAsiaTheme="minorEastAsia" w:hAnsiTheme="minorHAnsi" w:cstheme="minorBidi"/>
              <w:color w:val="auto"/>
              <w:kern w:val="0"/>
              <w:sz w:val="22"/>
              <w:szCs w:val="22"/>
            </w:rPr>
          </w:pPr>
          <w:hyperlink w:anchor="_Toc9862260" w:history="1">
            <w:r w:rsidR="007B6C10" w:rsidRPr="000000C0">
              <w:rPr>
                <w:rStyle w:val="Hyperlink"/>
              </w:rPr>
              <w:t>Activity 1: Log onto a digital device</w:t>
            </w:r>
            <w:r w:rsidR="007B6C10">
              <w:rPr>
                <w:webHidden/>
              </w:rPr>
              <w:tab/>
            </w:r>
            <w:r w:rsidR="007B6C10">
              <w:rPr>
                <w:webHidden/>
              </w:rPr>
              <w:fldChar w:fldCharType="begin"/>
            </w:r>
            <w:r w:rsidR="007B6C10">
              <w:rPr>
                <w:webHidden/>
              </w:rPr>
              <w:instrText xml:space="preserve"> PAGEREF _Toc9862260 \h </w:instrText>
            </w:r>
            <w:r w:rsidR="007B6C10">
              <w:rPr>
                <w:webHidden/>
              </w:rPr>
            </w:r>
            <w:r w:rsidR="007B6C10">
              <w:rPr>
                <w:webHidden/>
              </w:rPr>
              <w:fldChar w:fldCharType="separate"/>
            </w:r>
            <w:r w:rsidR="007B6C10">
              <w:rPr>
                <w:webHidden/>
              </w:rPr>
              <w:t>12</w:t>
            </w:r>
            <w:r w:rsidR="007B6C10">
              <w:rPr>
                <w:webHidden/>
              </w:rPr>
              <w:fldChar w:fldCharType="end"/>
            </w:r>
          </w:hyperlink>
        </w:p>
        <w:p w14:paraId="34BD7185" w14:textId="3334484D" w:rsidR="007B6C10" w:rsidRDefault="00CC3319">
          <w:pPr>
            <w:pStyle w:val="TOC2"/>
            <w:rPr>
              <w:rFonts w:asciiTheme="minorHAnsi" w:eastAsiaTheme="minorEastAsia" w:hAnsiTheme="minorHAnsi" w:cstheme="minorBidi"/>
              <w:color w:val="auto"/>
              <w:kern w:val="0"/>
              <w:sz w:val="22"/>
              <w:szCs w:val="22"/>
            </w:rPr>
          </w:pPr>
          <w:hyperlink w:anchor="_Toc9862261" w:history="1">
            <w:r w:rsidR="007B6C10" w:rsidRPr="000000C0">
              <w:rPr>
                <w:rStyle w:val="Hyperlink"/>
              </w:rPr>
              <w:t>Customising your desktop</w:t>
            </w:r>
            <w:r w:rsidR="007B6C10">
              <w:rPr>
                <w:webHidden/>
              </w:rPr>
              <w:tab/>
            </w:r>
            <w:r w:rsidR="007B6C10">
              <w:rPr>
                <w:webHidden/>
              </w:rPr>
              <w:fldChar w:fldCharType="begin"/>
            </w:r>
            <w:r w:rsidR="007B6C10">
              <w:rPr>
                <w:webHidden/>
              </w:rPr>
              <w:instrText xml:space="preserve"> PAGEREF _Toc9862261 \h </w:instrText>
            </w:r>
            <w:r w:rsidR="007B6C10">
              <w:rPr>
                <w:webHidden/>
              </w:rPr>
            </w:r>
            <w:r w:rsidR="007B6C10">
              <w:rPr>
                <w:webHidden/>
              </w:rPr>
              <w:fldChar w:fldCharType="separate"/>
            </w:r>
            <w:r w:rsidR="007B6C10">
              <w:rPr>
                <w:webHidden/>
              </w:rPr>
              <w:t>12</w:t>
            </w:r>
            <w:r w:rsidR="007B6C10">
              <w:rPr>
                <w:webHidden/>
              </w:rPr>
              <w:fldChar w:fldCharType="end"/>
            </w:r>
          </w:hyperlink>
        </w:p>
        <w:p w14:paraId="62B8D621" w14:textId="67B57D3E"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62" w:history="1">
            <w:r w:rsidR="007B6C10" w:rsidRPr="000000C0">
              <w:rPr>
                <w:rStyle w:val="Hyperlink"/>
              </w:rPr>
              <w:t>Volume</w:t>
            </w:r>
            <w:r w:rsidR="007B6C10">
              <w:rPr>
                <w:webHidden/>
              </w:rPr>
              <w:tab/>
            </w:r>
            <w:r w:rsidR="007B6C10">
              <w:rPr>
                <w:webHidden/>
              </w:rPr>
              <w:fldChar w:fldCharType="begin"/>
            </w:r>
            <w:r w:rsidR="007B6C10">
              <w:rPr>
                <w:webHidden/>
              </w:rPr>
              <w:instrText xml:space="preserve"> PAGEREF _Toc9862262 \h </w:instrText>
            </w:r>
            <w:r w:rsidR="007B6C10">
              <w:rPr>
                <w:webHidden/>
              </w:rPr>
            </w:r>
            <w:r w:rsidR="007B6C10">
              <w:rPr>
                <w:webHidden/>
              </w:rPr>
              <w:fldChar w:fldCharType="separate"/>
            </w:r>
            <w:r w:rsidR="007B6C10">
              <w:rPr>
                <w:webHidden/>
              </w:rPr>
              <w:t>13</w:t>
            </w:r>
            <w:r w:rsidR="007B6C10">
              <w:rPr>
                <w:webHidden/>
              </w:rPr>
              <w:fldChar w:fldCharType="end"/>
            </w:r>
          </w:hyperlink>
        </w:p>
        <w:p w14:paraId="67FB8F85" w14:textId="46E089DD"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63" w:history="1">
            <w:r w:rsidR="007B6C10" w:rsidRPr="000000C0">
              <w:rPr>
                <w:rStyle w:val="Hyperlink"/>
              </w:rPr>
              <w:t>Visual display</w:t>
            </w:r>
            <w:r w:rsidR="007B6C10">
              <w:rPr>
                <w:webHidden/>
              </w:rPr>
              <w:tab/>
            </w:r>
            <w:r w:rsidR="007B6C10">
              <w:rPr>
                <w:webHidden/>
              </w:rPr>
              <w:fldChar w:fldCharType="begin"/>
            </w:r>
            <w:r w:rsidR="007B6C10">
              <w:rPr>
                <w:webHidden/>
              </w:rPr>
              <w:instrText xml:space="preserve"> PAGEREF _Toc9862263 \h </w:instrText>
            </w:r>
            <w:r w:rsidR="007B6C10">
              <w:rPr>
                <w:webHidden/>
              </w:rPr>
            </w:r>
            <w:r w:rsidR="007B6C10">
              <w:rPr>
                <w:webHidden/>
              </w:rPr>
              <w:fldChar w:fldCharType="separate"/>
            </w:r>
            <w:r w:rsidR="007B6C10">
              <w:rPr>
                <w:webHidden/>
              </w:rPr>
              <w:t>13</w:t>
            </w:r>
            <w:r w:rsidR="007B6C10">
              <w:rPr>
                <w:webHidden/>
              </w:rPr>
              <w:fldChar w:fldCharType="end"/>
            </w:r>
          </w:hyperlink>
        </w:p>
        <w:p w14:paraId="38BDD1DC" w14:textId="2925DC36"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64" w:history="1">
            <w:r w:rsidR="007B6C10" w:rsidRPr="000000C0">
              <w:rPr>
                <w:rStyle w:val="Hyperlink"/>
              </w:rPr>
              <w:t>Shortcuts</w:t>
            </w:r>
            <w:r w:rsidR="007B6C10">
              <w:rPr>
                <w:webHidden/>
              </w:rPr>
              <w:tab/>
            </w:r>
            <w:r w:rsidR="007B6C10">
              <w:rPr>
                <w:webHidden/>
              </w:rPr>
              <w:fldChar w:fldCharType="begin"/>
            </w:r>
            <w:r w:rsidR="007B6C10">
              <w:rPr>
                <w:webHidden/>
              </w:rPr>
              <w:instrText xml:space="preserve"> PAGEREF _Toc9862264 \h </w:instrText>
            </w:r>
            <w:r w:rsidR="007B6C10">
              <w:rPr>
                <w:webHidden/>
              </w:rPr>
            </w:r>
            <w:r w:rsidR="007B6C10">
              <w:rPr>
                <w:webHidden/>
              </w:rPr>
              <w:fldChar w:fldCharType="separate"/>
            </w:r>
            <w:r w:rsidR="007B6C10">
              <w:rPr>
                <w:webHidden/>
              </w:rPr>
              <w:t>13</w:t>
            </w:r>
            <w:r w:rsidR="007B6C10">
              <w:rPr>
                <w:webHidden/>
              </w:rPr>
              <w:fldChar w:fldCharType="end"/>
            </w:r>
          </w:hyperlink>
        </w:p>
        <w:p w14:paraId="6528B804" w14:textId="7FB18750"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65" w:history="1">
            <w:r w:rsidR="007B6C10" w:rsidRPr="000000C0">
              <w:rPr>
                <w:rStyle w:val="Hyperlink"/>
              </w:rPr>
              <w:t>Smartphones and tablets</w:t>
            </w:r>
            <w:r w:rsidR="007B6C10">
              <w:rPr>
                <w:webHidden/>
              </w:rPr>
              <w:tab/>
            </w:r>
            <w:r w:rsidR="007B6C10">
              <w:rPr>
                <w:webHidden/>
              </w:rPr>
              <w:fldChar w:fldCharType="begin"/>
            </w:r>
            <w:r w:rsidR="007B6C10">
              <w:rPr>
                <w:webHidden/>
              </w:rPr>
              <w:instrText xml:space="preserve"> PAGEREF _Toc9862265 \h </w:instrText>
            </w:r>
            <w:r w:rsidR="007B6C10">
              <w:rPr>
                <w:webHidden/>
              </w:rPr>
            </w:r>
            <w:r w:rsidR="007B6C10">
              <w:rPr>
                <w:webHidden/>
              </w:rPr>
              <w:fldChar w:fldCharType="separate"/>
            </w:r>
            <w:r w:rsidR="007B6C10">
              <w:rPr>
                <w:webHidden/>
              </w:rPr>
              <w:t>14</w:t>
            </w:r>
            <w:r w:rsidR="007B6C10">
              <w:rPr>
                <w:webHidden/>
              </w:rPr>
              <w:fldChar w:fldCharType="end"/>
            </w:r>
          </w:hyperlink>
        </w:p>
        <w:p w14:paraId="66285C26" w14:textId="2A799697" w:rsidR="007B6C10" w:rsidRDefault="00CC3319">
          <w:pPr>
            <w:pStyle w:val="TOC2"/>
            <w:rPr>
              <w:rFonts w:asciiTheme="minorHAnsi" w:eastAsiaTheme="minorEastAsia" w:hAnsiTheme="minorHAnsi" w:cstheme="minorBidi"/>
              <w:color w:val="auto"/>
              <w:kern w:val="0"/>
              <w:sz w:val="22"/>
              <w:szCs w:val="22"/>
            </w:rPr>
          </w:pPr>
          <w:hyperlink w:anchor="_Toc9862266" w:history="1">
            <w:r w:rsidR="007B6C10" w:rsidRPr="000000C0">
              <w:rPr>
                <w:rStyle w:val="Hyperlink"/>
              </w:rPr>
              <w:t>Activity 2: Customising your device</w:t>
            </w:r>
            <w:r w:rsidR="007B6C10">
              <w:rPr>
                <w:webHidden/>
              </w:rPr>
              <w:tab/>
            </w:r>
            <w:r w:rsidR="007B6C10">
              <w:rPr>
                <w:webHidden/>
              </w:rPr>
              <w:fldChar w:fldCharType="begin"/>
            </w:r>
            <w:r w:rsidR="007B6C10">
              <w:rPr>
                <w:webHidden/>
              </w:rPr>
              <w:instrText xml:space="preserve"> PAGEREF _Toc9862266 \h </w:instrText>
            </w:r>
            <w:r w:rsidR="007B6C10">
              <w:rPr>
                <w:webHidden/>
              </w:rPr>
            </w:r>
            <w:r w:rsidR="007B6C10">
              <w:rPr>
                <w:webHidden/>
              </w:rPr>
              <w:fldChar w:fldCharType="separate"/>
            </w:r>
            <w:r w:rsidR="007B6C10">
              <w:rPr>
                <w:webHidden/>
              </w:rPr>
              <w:t>14</w:t>
            </w:r>
            <w:r w:rsidR="007B6C10">
              <w:rPr>
                <w:webHidden/>
              </w:rPr>
              <w:fldChar w:fldCharType="end"/>
            </w:r>
          </w:hyperlink>
        </w:p>
        <w:p w14:paraId="356410D2" w14:textId="2350726C" w:rsidR="007B6C10" w:rsidRDefault="00CC3319">
          <w:pPr>
            <w:pStyle w:val="TOC2"/>
            <w:rPr>
              <w:rFonts w:asciiTheme="minorHAnsi" w:eastAsiaTheme="minorEastAsia" w:hAnsiTheme="minorHAnsi" w:cstheme="minorBidi"/>
              <w:color w:val="auto"/>
              <w:kern w:val="0"/>
              <w:sz w:val="22"/>
              <w:szCs w:val="22"/>
            </w:rPr>
          </w:pPr>
          <w:hyperlink w:anchor="_Toc9862267" w:history="1">
            <w:r w:rsidR="007B6C10" w:rsidRPr="000000C0">
              <w:rPr>
                <w:rStyle w:val="Hyperlink"/>
              </w:rPr>
              <w:t>Help function</w:t>
            </w:r>
            <w:r w:rsidR="007B6C10">
              <w:rPr>
                <w:webHidden/>
              </w:rPr>
              <w:tab/>
            </w:r>
            <w:r w:rsidR="007B6C10">
              <w:rPr>
                <w:webHidden/>
              </w:rPr>
              <w:fldChar w:fldCharType="begin"/>
            </w:r>
            <w:r w:rsidR="007B6C10">
              <w:rPr>
                <w:webHidden/>
              </w:rPr>
              <w:instrText xml:space="preserve"> PAGEREF _Toc9862267 \h </w:instrText>
            </w:r>
            <w:r w:rsidR="007B6C10">
              <w:rPr>
                <w:webHidden/>
              </w:rPr>
            </w:r>
            <w:r w:rsidR="007B6C10">
              <w:rPr>
                <w:webHidden/>
              </w:rPr>
              <w:fldChar w:fldCharType="separate"/>
            </w:r>
            <w:r w:rsidR="007B6C10">
              <w:rPr>
                <w:webHidden/>
              </w:rPr>
              <w:t>14</w:t>
            </w:r>
            <w:r w:rsidR="007B6C10">
              <w:rPr>
                <w:webHidden/>
              </w:rPr>
              <w:fldChar w:fldCharType="end"/>
            </w:r>
          </w:hyperlink>
        </w:p>
        <w:p w14:paraId="5AE61B29" w14:textId="40658CD4" w:rsidR="007B6C10" w:rsidRDefault="00CC3319">
          <w:pPr>
            <w:pStyle w:val="TOC2"/>
            <w:rPr>
              <w:rFonts w:asciiTheme="minorHAnsi" w:eastAsiaTheme="minorEastAsia" w:hAnsiTheme="minorHAnsi" w:cstheme="minorBidi"/>
              <w:color w:val="auto"/>
              <w:kern w:val="0"/>
              <w:sz w:val="22"/>
              <w:szCs w:val="22"/>
            </w:rPr>
          </w:pPr>
          <w:hyperlink w:anchor="_Toc9862268" w:history="1">
            <w:r w:rsidR="007B6C10" w:rsidRPr="000000C0">
              <w:rPr>
                <w:rStyle w:val="Hyperlink"/>
              </w:rPr>
              <w:t>Activity 3: Help Function</w:t>
            </w:r>
            <w:r w:rsidR="007B6C10">
              <w:rPr>
                <w:webHidden/>
              </w:rPr>
              <w:tab/>
            </w:r>
            <w:r w:rsidR="007B6C10">
              <w:rPr>
                <w:webHidden/>
              </w:rPr>
              <w:fldChar w:fldCharType="begin"/>
            </w:r>
            <w:r w:rsidR="007B6C10">
              <w:rPr>
                <w:webHidden/>
              </w:rPr>
              <w:instrText xml:space="preserve"> PAGEREF _Toc9862268 \h </w:instrText>
            </w:r>
            <w:r w:rsidR="007B6C10">
              <w:rPr>
                <w:webHidden/>
              </w:rPr>
            </w:r>
            <w:r w:rsidR="007B6C10">
              <w:rPr>
                <w:webHidden/>
              </w:rPr>
              <w:fldChar w:fldCharType="separate"/>
            </w:r>
            <w:r w:rsidR="007B6C10">
              <w:rPr>
                <w:webHidden/>
              </w:rPr>
              <w:t>15</w:t>
            </w:r>
            <w:r w:rsidR="007B6C10">
              <w:rPr>
                <w:webHidden/>
              </w:rPr>
              <w:fldChar w:fldCharType="end"/>
            </w:r>
          </w:hyperlink>
        </w:p>
        <w:p w14:paraId="48ACC9B0" w14:textId="37E7324A" w:rsidR="007B6C10" w:rsidRDefault="00CC3319">
          <w:pPr>
            <w:pStyle w:val="TOC1"/>
            <w:rPr>
              <w:rFonts w:asciiTheme="minorHAnsi" w:eastAsiaTheme="minorEastAsia" w:hAnsiTheme="minorHAnsi" w:cstheme="minorBidi"/>
              <w:color w:val="auto"/>
              <w:kern w:val="0"/>
              <w:sz w:val="22"/>
              <w:szCs w:val="22"/>
            </w:rPr>
          </w:pPr>
          <w:hyperlink w:anchor="_Toc9862269" w:history="1">
            <w:r w:rsidR="007B6C10" w:rsidRPr="000000C0">
              <w:rPr>
                <w:rStyle w:val="Hyperlink"/>
              </w:rPr>
              <w:t>Topic 2: Navigate and organise file or application environment</w:t>
            </w:r>
            <w:r w:rsidR="007B6C10">
              <w:rPr>
                <w:webHidden/>
              </w:rPr>
              <w:tab/>
            </w:r>
            <w:r w:rsidR="007B6C10">
              <w:rPr>
                <w:webHidden/>
              </w:rPr>
              <w:fldChar w:fldCharType="begin"/>
            </w:r>
            <w:r w:rsidR="007B6C10">
              <w:rPr>
                <w:webHidden/>
              </w:rPr>
              <w:instrText xml:space="preserve"> PAGEREF _Toc9862269 \h </w:instrText>
            </w:r>
            <w:r w:rsidR="007B6C10">
              <w:rPr>
                <w:webHidden/>
              </w:rPr>
            </w:r>
            <w:r w:rsidR="007B6C10">
              <w:rPr>
                <w:webHidden/>
              </w:rPr>
              <w:fldChar w:fldCharType="separate"/>
            </w:r>
            <w:r w:rsidR="007B6C10">
              <w:rPr>
                <w:webHidden/>
              </w:rPr>
              <w:t>17</w:t>
            </w:r>
            <w:r w:rsidR="007B6C10">
              <w:rPr>
                <w:webHidden/>
              </w:rPr>
              <w:fldChar w:fldCharType="end"/>
            </w:r>
          </w:hyperlink>
        </w:p>
        <w:p w14:paraId="27C23DF4" w14:textId="642B1711" w:rsidR="007B6C10" w:rsidRDefault="00CC3319">
          <w:pPr>
            <w:pStyle w:val="TOC2"/>
            <w:rPr>
              <w:rFonts w:asciiTheme="minorHAnsi" w:eastAsiaTheme="minorEastAsia" w:hAnsiTheme="minorHAnsi" w:cstheme="minorBidi"/>
              <w:color w:val="auto"/>
              <w:kern w:val="0"/>
              <w:sz w:val="22"/>
              <w:szCs w:val="22"/>
            </w:rPr>
          </w:pPr>
          <w:hyperlink w:anchor="_Toc9862270" w:history="1">
            <w:r w:rsidR="007B6C10" w:rsidRPr="000000C0">
              <w:rPr>
                <w:rStyle w:val="Hyperlink"/>
              </w:rPr>
              <w:t>Computer hardware</w:t>
            </w:r>
            <w:r w:rsidR="007B6C10">
              <w:rPr>
                <w:webHidden/>
              </w:rPr>
              <w:tab/>
            </w:r>
            <w:r w:rsidR="007B6C10">
              <w:rPr>
                <w:webHidden/>
              </w:rPr>
              <w:fldChar w:fldCharType="begin"/>
            </w:r>
            <w:r w:rsidR="007B6C10">
              <w:rPr>
                <w:webHidden/>
              </w:rPr>
              <w:instrText xml:space="preserve"> PAGEREF _Toc9862270 \h </w:instrText>
            </w:r>
            <w:r w:rsidR="007B6C10">
              <w:rPr>
                <w:webHidden/>
              </w:rPr>
            </w:r>
            <w:r w:rsidR="007B6C10">
              <w:rPr>
                <w:webHidden/>
              </w:rPr>
              <w:fldChar w:fldCharType="separate"/>
            </w:r>
            <w:r w:rsidR="007B6C10">
              <w:rPr>
                <w:webHidden/>
              </w:rPr>
              <w:t>17</w:t>
            </w:r>
            <w:r w:rsidR="007B6C10">
              <w:rPr>
                <w:webHidden/>
              </w:rPr>
              <w:fldChar w:fldCharType="end"/>
            </w:r>
          </w:hyperlink>
        </w:p>
        <w:p w14:paraId="61CF8B63" w14:textId="78FB1E7B"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71" w:history="1">
            <w:r w:rsidR="007B6C10" w:rsidRPr="000000C0">
              <w:rPr>
                <w:rStyle w:val="Hyperlink"/>
              </w:rPr>
              <w:t>Input Device</w:t>
            </w:r>
            <w:r w:rsidR="007B6C10">
              <w:rPr>
                <w:webHidden/>
              </w:rPr>
              <w:tab/>
            </w:r>
            <w:r w:rsidR="007B6C10">
              <w:rPr>
                <w:webHidden/>
              </w:rPr>
              <w:fldChar w:fldCharType="begin"/>
            </w:r>
            <w:r w:rsidR="007B6C10">
              <w:rPr>
                <w:webHidden/>
              </w:rPr>
              <w:instrText xml:space="preserve"> PAGEREF _Toc9862271 \h </w:instrText>
            </w:r>
            <w:r w:rsidR="007B6C10">
              <w:rPr>
                <w:webHidden/>
              </w:rPr>
            </w:r>
            <w:r w:rsidR="007B6C10">
              <w:rPr>
                <w:webHidden/>
              </w:rPr>
              <w:fldChar w:fldCharType="separate"/>
            </w:r>
            <w:r w:rsidR="007B6C10">
              <w:rPr>
                <w:webHidden/>
              </w:rPr>
              <w:t>17</w:t>
            </w:r>
            <w:r w:rsidR="007B6C10">
              <w:rPr>
                <w:webHidden/>
              </w:rPr>
              <w:fldChar w:fldCharType="end"/>
            </w:r>
          </w:hyperlink>
        </w:p>
        <w:p w14:paraId="72233552" w14:textId="606D86C4" w:rsidR="007B6C10" w:rsidRDefault="00CC3319">
          <w:pPr>
            <w:pStyle w:val="TOC2"/>
            <w:rPr>
              <w:rFonts w:asciiTheme="minorHAnsi" w:eastAsiaTheme="minorEastAsia" w:hAnsiTheme="minorHAnsi" w:cstheme="minorBidi"/>
              <w:color w:val="auto"/>
              <w:kern w:val="0"/>
              <w:sz w:val="22"/>
              <w:szCs w:val="22"/>
            </w:rPr>
          </w:pPr>
          <w:hyperlink w:anchor="_Toc9862272" w:history="1">
            <w:r w:rsidR="007B6C10" w:rsidRPr="000000C0">
              <w:rPr>
                <w:rStyle w:val="Hyperlink"/>
              </w:rPr>
              <w:t>Activity 4: Input devices</w:t>
            </w:r>
            <w:r w:rsidR="007B6C10">
              <w:rPr>
                <w:webHidden/>
              </w:rPr>
              <w:tab/>
            </w:r>
            <w:r w:rsidR="007B6C10">
              <w:rPr>
                <w:webHidden/>
              </w:rPr>
              <w:fldChar w:fldCharType="begin"/>
            </w:r>
            <w:r w:rsidR="007B6C10">
              <w:rPr>
                <w:webHidden/>
              </w:rPr>
              <w:instrText xml:space="preserve"> PAGEREF _Toc9862272 \h </w:instrText>
            </w:r>
            <w:r w:rsidR="007B6C10">
              <w:rPr>
                <w:webHidden/>
              </w:rPr>
            </w:r>
            <w:r w:rsidR="007B6C10">
              <w:rPr>
                <w:webHidden/>
              </w:rPr>
              <w:fldChar w:fldCharType="separate"/>
            </w:r>
            <w:r w:rsidR="007B6C10">
              <w:rPr>
                <w:webHidden/>
              </w:rPr>
              <w:t>17</w:t>
            </w:r>
            <w:r w:rsidR="007B6C10">
              <w:rPr>
                <w:webHidden/>
              </w:rPr>
              <w:fldChar w:fldCharType="end"/>
            </w:r>
          </w:hyperlink>
        </w:p>
        <w:p w14:paraId="4BC17B42" w14:textId="08B76427"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73" w:history="1">
            <w:r w:rsidR="007B6C10" w:rsidRPr="000000C0">
              <w:rPr>
                <w:rStyle w:val="Hyperlink"/>
              </w:rPr>
              <w:t>Processing devices</w:t>
            </w:r>
            <w:r w:rsidR="007B6C10">
              <w:rPr>
                <w:webHidden/>
              </w:rPr>
              <w:tab/>
            </w:r>
            <w:r w:rsidR="007B6C10">
              <w:rPr>
                <w:webHidden/>
              </w:rPr>
              <w:fldChar w:fldCharType="begin"/>
            </w:r>
            <w:r w:rsidR="007B6C10">
              <w:rPr>
                <w:webHidden/>
              </w:rPr>
              <w:instrText xml:space="preserve"> PAGEREF _Toc9862273 \h </w:instrText>
            </w:r>
            <w:r w:rsidR="007B6C10">
              <w:rPr>
                <w:webHidden/>
              </w:rPr>
            </w:r>
            <w:r w:rsidR="007B6C10">
              <w:rPr>
                <w:webHidden/>
              </w:rPr>
              <w:fldChar w:fldCharType="separate"/>
            </w:r>
            <w:r w:rsidR="007B6C10">
              <w:rPr>
                <w:webHidden/>
              </w:rPr>
              <w:t>18</w:t>
            </w:r>
            <w:r w:rsidR="007B6C10">
              <w:rPr>
                <w:webHidden/>
              </w:rPr>
              <w:fldChar w:fldCharType="end"/>
            </w:r>
          </w:hyperlink>
        </w:p>
        <w:p w14:paraId="58A25F2D" w14:textId="074660C7"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74" w:history="1">
            <w:r w:rsidR="007B6C10" w:rsidRPr="000000C0">
              <w:rPr>
                <w:rStyle w:val="Hyperlink"/>
              </w:rPr>
              <w:t>Output devices</w:t>
            </w:r>
            <w:r w:rsidR="007B6C10">
              <w:rPr>
                <w:webHidden/>
              </w:rPr>
              <w:tab/>
            </w:r>
            <w:r w:rsidR="007B6C10">
              <w:rPr>
                <w:webHidden/>
              </w:rPr>
              <w:fldChar w:fldCharType="begin"/>
            </w:r>
            <w:r w:rsidR="007B6C10">
              <w:rPr>
                <w:webHidden/>
              </w:rPr>
              <w:instrText xml:space="preserve"> PAGEREF _Toc9862274 \h </w:instrText>
            </w:r>
            <w:r w:rsidR="007B6C10">
              <w:rPr>
                <w:webHidden/>
              </w:rPr>
            </w:r>
            <w:r w:rsidR="007B6C10">
              <w:rPr>
                <w:webHidden/>
              </w:rPr>
              <w:fldChar w:fldCharType="separate"/>
            </w:r>
            <w:r w:rsidR="007B6C10">
              <w:rPr>
                <w:webHidden/>
              </w:rPr>
              <w:t>18</w:t>
            </w:r>
            <w:r w:rsidR="007B6C10">
              <w:rPr>
                <w:webHidden/>
              </w:rPr>
              <w:fldChar w:fldCharType="end"/>
            </w:r>
          </w:hyperlink>
        </w:p>
        <w:p w14:paraId="682A3722" w14:textId="751EBBF7"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75" w:history="1">
            <w:r w:rsidR="007B6C10" w:rsidRPr="000000C0">
              <w:rPr>
                <w:rStyle w:val="Hyperlink"/>
              </w:rPr>
              <w:t>Storage devices</w:t>
            </w:r>
            <w:r w:rsidR="007B6C10">
              <w:rPr>
                <w:webHidden/>
              </w:rPr>
              <w:tab/>
            </w:r>
            <w:r w:rsidR="007B6C10">
              <w:rPr>
                <w:webHidden/>
              </w:rPr>
              <w:fldChar w:fldCharType="begin"/>
            </w:r>
            <w:r w:rsidR="007B6C10">
              <w:rPr>
                <w:webHidden/>
              </w:rPr>
              <w:instrText xml:space="preserve"> PAGEREF _Toc9862275 \h </w:instrText>
            </w:r>
            <w:r w:rsidR="007B6C10">
              <w:rPr>
                <w:webHidden/>
              </w:rPr>
            </w:r>
            <w:r w:rsidR="007B6C10">
              <w:rPr>
                <w:webHidden/>
              </w:rPr>
              <w:fldChar w:fldCharType="separate"/>
            </w:r>
            <w:r w:rsidR="007B6C10">
              <w:rPr>
                <w:webHidden/>
              </w:rPr>
              <w:t>18</w:t>
            </w:r>
            <w:r w:rsidR="007B6C10">
              <w:rPr>
                <w:webHidden/>
              </w:rPr>
              <w:fldChar w:fldCharType="end"/>
            </w:r>
          </w:hyperlink>
        </w:p>
        <w:p w14:paraId="369201DF" w14:textId="456D10CF" w:rsidR="007B6C10" w:rsidRDefault="00CC3319">
          <w:pPr>
            <w:pStyle w:val="TOC2"/>
            <w:rPr>
              <w:rFonts w:asciiTheme="minorHAnsi" w:eastAsiaTheme="minorEastAsia" w:hAnsiTheme="minorHAnsi" w:cstheme="minorBidi"/>
              <w:color w:val="auto"/>
              <w:kern w:val="0"/>
              <w:sz w:val="22"/>
              <w:szCs w:val="22"/>
            </w:rPr>
          </w:pPr>
          <w:hyperlink w:anchor="_Toc9862276" w:history="1">
            <w:r w:rsidR="007B6C10" w:rsidRPr="000000C0">
              <w:rPr>
                <w:rStyle w:val="Hyperlink"/>
              </w:rPr>
              <w:t>Creating and renaming folders</w:t>
            </w:r>
            <w:r w:rsidR="007B6C10">
              <w:rPr>
                <w:webHidden/>
              </w:rPr>
              <w:tab/>
            </w:r>
            <w:r w:rsidR="007B6C10">
              <w:rPr>
                <w:webHidden/>
              </w:rPr>
              <w:fldChar w:fldCharType="begin"/>
            </w:r>
            <w:r w:rsidR="007B6C10">
              <w:rPr>
                <w:webHidden/>
              </w:rPr>
              <w:instrText xml:space="preserve"> PAGEREF _Toc9862276 \h </w:instrText>
            </w:r>
            <w:r w:rsidR="007B6C10">
              <w:rPr>
                <w:webHidden/>
              </w:rPr>
            </w:r>
            <w:r w:rsidR="007B6C10">
              <w:rPr>
                <w:webHidden/>
              </w:rPr>
              <w:fldChar w:fldCharType="separate"/>
            </w:r>
            <w:r w:rsidR="007B6C10">
              <w:rPr>
                <w:webHidden/>
              </w:rPr>
              <w:t>18</w:t>
            </w:r>
            <w:r w:rsidR="007B6C10">
              <w:rPr>
                <w:webHidden/>
              </w:rPr>
              <w:fldChar w:fldCharType="end"/>
            </w:r>
          </w:hyperlink>
        </w:p>
        <w:p w14:paraId="1A5E9EC8" w14:textId="7BB9D630" w:rsidR="007B6C10" w:rsidRDefault="00CC3319">
          <w:pPr>
            <w:pStyle w:val="TOC2"/>
            <w:rPr>
              <w:rFonts w:asciiTheme="minorHAnsi" w:eastAsiaTheme="minorEastAsia" w:hAnsiTheme="minorHAnsi" w:cstheme="minorBidi"/>
              <w:color w:val="auto"/>
              <w:kern w:val="0"/>
              <w:sz w:val="22"/>
              <w:szCs w:val="22"/>
            </w:rPr>
          </w:pPr>
          <w:hyperlink w:anchor="_Toc9862277" w:history="1">
            <w:r w:rsidR="007B6C10" w:rsidRPr="000000C0">
              <w:rPr>
                <w:rStyle w:val="Hyperlink"/>
              </w:rPr>
              <w:t>Activity 5: Creating folders</w:t>
            </w:r>
            <w:r w:rsidR="007B6C10">
              <w:rPr>
                <w:webHidden/>
              </w:rPr>
              <w:tab/>
            </w:r>
            <w:r w:rsidR="007B6C10">
              <w:rPr>
                <w:webHidden/>
              </w:rPr>
              <w:fldChar w:fldCharType="begin"/>
            </w:r>
            <w:r w:rsidR="007B6C10">
              <w:rPr>
                <w:webHidden/>
              </w:rPr>
              <w:instrText xml:space="preserve"> PAGEREF _Toc9862277 \h </w:instrText>
            </w:r>
            <w:r w:rsidR="007B6C10">
              <w:rPr>
                <w:webHidden/>
              </w:rPr>
            </w:r>
            <w:r w:rsidR="007B6C10">
              <w:rPr>
                <w:webHidden/>
              </w:rPr>
              <w:fldChar w:fldCharType="separate"/>
            </w:r>
            <w:r w:rsidR="007B6C10">
              <w:rPr>
                <w:webHidden/>
              </w:rPr>
              <w:t>20</w:t>
            </w:r>
            <w:r w:rsidR="007B6C10">
              <w:rPr>
                <w:webHidden/>
              </w:rPr>
              <w:fldChar w:fldCharType="end"/>
            </w:r>
          </w:hyperlink>
        </w:p>
        <w:p w14:paraId="3AFE1F2C" w14:textId="1A29FB4D" w:rsidR="007B6C10" w:rsidRDefault="00CC3319">
          <w:pPr>
            <w:pStyle w:val="TOC2"/>
            <w:rPr>
              <w:rFonts w:asciiTheme="minorHAnsi" w:eastAsiaTheme="minorEastAsia" w:hAnsiTheme="minorHAnsi" w:cstheme="minorBidi"/>
              <w:color w:val="auto"/>
              <w:kern w:val="0"/>
              <w:sz w:val="22"/>
              <w:szCs w:val="22"/>
            </w:rPr>
          </w:pPr>
          <w:hyperlink w:anchor="_Toc9862278" w:history="1">
            <w:r w:rsidR="007B6C10" w:rsidRPr="000000C0">
              <w:rPr>
                <w:rStyle w:val="Hyperlink"/>
              </w:rPr>
              <w:t>Downloading new applications</w:t>
            </w:r>
            <w:r w:rsidR="007B6C10">
              <w:rPr>
                <w:webHidden/>
              </w:rPr>
              <w:tab/>
            </w:r>
            <w:r w:rsidR="007B6C10">
              <w:rPr>
                <w:webHidden/>
              </w:rPr>
              <w:fldChar w:fldCharType="begin"/>
            </w:r>
            <w:r w:rsidR="007B6C10">
              <w:rPr>
                <w:webHidden/>
              </w:rPr>
              <w:instrText xml:space="preserve"> PAGEREF _Toc9862278 \h </w:instrText>
            </w:r>
            <w:r w:rsidR="007B6C10">
              <w:rPr>
                <w:webHidden/>
              </w:rPr>
            </w:r>
            <w:r w:rsidR="007B6C10">
              <w:rPr>
                <w:webHidden/>
              </w:rPr>
              <w:fldChar w:fldCharType="separate"/>
            </w:r>
            <w:r w:rsidR="007B6C10">
              <w:rPr>
                <w:webHidden/>
              </w:rPr>
              <w:t>20</w:t>
            </w:r>
            <w:r w:rsidR="007B6C10">
              <w:rPr>
                <w:webHidden/>
              </w:rPr>
              <w:fldChar w:fldCharType="end"/>
            </w:r>
          </w:hyperlink>
        </w:p>
        <w:p w14:paraId="41FE9D85" w14:textId="5F99F8F1"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79" w:history="1">
            <w:r w:rsidR="007B6C10" w:rsidRPr="000000C0">
              <w:rPr>
                <w:rStyle w:val="Hyperlink"/>
              </w:rPr>
              <w:t>Computers</w:t>
            </w:r>
            <w:r w:rsidR="007B6C10">
              <w:rPr>
                <w:webHidden/>
              </w:rPr>
              <w:tab/>
            </w:r>
            <w:r w:rsidR="007B6C10">
              <w:rPr>
                <w:webHidden/>
              </w:rPr>
              <w:fldChar w:fldCharType="begin"/>
            </w:r>
            <w:r w:rsidR="007B6C10">
              <w:rPr>
                <w:webHidden/>
              </w:rPr>
              <w:instrText xml:space="preserve"> PAGEREF _Toc9862279 \h </w:instrText>
            </w:r>
            <w:r w:rsidR="007B6C10">
              <w:rPr>
                <w:webHidden/>
              </w:rPr>
            </w:r>
            <w:r w:rsidR="007B6C10">
              <w:rPr>
                <w:webHidden/>
              </w:rPr>
              <w:fldChar w:fldCharType="separate"/>
            </w:r>
            <w:r w:rsidR="007B6C10">
              <w:rPr>
                <w:webHidden/>
              </w:rPr>
              <w:t>20</w:t>
            </w:r>
            <w:r w:rsidR="007B6C10">
              <w:rPr>
                <w:webHidden/>
              </w:rPr>
              <w:fldChar w:fldCharType="end"/>
            </w:r>
          </w:hyperlink>
        </w:p>
        <w:p w14:paraId="5FEDDC8B" w14:textId="39A63045"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80" w:history="1">
            <w:r w:rsidR="007B6C10" w:rsidRPr="000000C0">
              <w:rPr>
                <w:rStyle w:val="Hyperlink"/>
              </w:rPr>
              <w:t>Tablets and smartphones</w:t>
            </w:r>
            <w:r w:rsidR="007B6C10">
              <w:rPr>
                <w:webHidden/>
              </w:rPr>
              <w:tab/>
            </w:r>
            <w:r w:rsidR="007B6C10">
              <w:rPr>
                <w:webHidden/>
              </w:rPr>
              <w:fldChar w:fldCharType="begin"/>
            </w:r>
            <w:r w:rsidR="007B6C10">
              <w:rPr>
                <w:webHidden/>
              </w:rPr>
              <w:instrText xml:space="preserve"> PAGEREF _Toc9862280 \h </w:instrText>
            </w:r>
            <w:r w:rsidR="007B6C10">
              <w:rPr>
                <w:webHidden/>
              </w:rPr>
            </w:r>
            <w:r w:rsidR="007B6C10">
              <w:rPr>
                <w:webHidden/>
              </w:rPr>
              <w:fldChar w:fldCharType="separate"/>
            </w:r>
            <w:r w:rsidR="007B6C10">
              <w:rPr>
                <w:webHidden/>
              </w:rPr>
              <w:t>20</w:t>
            </w:r>
            <w:r w:rsidR="007B6C10">
              <w:rPr>
                <w:webHidden/>
              </w:rPr>
              <w:fldChar w:fldCharType="end"/>
            </w:r>
          </w:hyperlink>
        </w:p>
        <w:p w14:paraId="4332A98C" w14:textId="12919F25" w:rsidR="007B6C10" w:rsidRDefault="00CC3319">
          <w:pPr>
            <w:pStyle w:val="TOC2"/>
            <w:rPr>
              <w:rFonts w:asciiTheme="minorHAnsi" w:eastAsiaTheme="minorEastAsia" w:hAnsiTheme="minorHAnsi" w:cstheme="minorBidi"/>
              <w:color w:val="auto"/>
              <w:kern w:val="0"/>
              <w:sz w:val="22"/>
              <w:szCs w:val="22"/>
            </w:rPr>
          </w:pPr>
          <w:hyperlink w:anchor="_Toc9862281" w:history="1">
            <w:r w:rsidR="007B6C10" w:rsidRPr="000000C0">
              <w:rPr>
                <w:rStyle w:val="Hyperlink"/>
              </w:rPr>
              <w:t>Locating files using Search function</w:t>
            </w:r>
            <w:r w:rsidR="007B6C10">
              <w:rPr>
                <w:webHidden/>
              </w:rPr>
              <w:tab/>
            </w:r>
            <w:r w:rsidR="007B6C10">
              <w:rPr>
                <w:webHidden/>
              </w:rPr>
              <w:fldChar w:fldCharType="begin"/>
            </w:r>
            <w:r w:rsidR="007B6C10">
              <w:rPr>
                <w:webHidden/>
              </w:rPr>
              <w:instrText xml:space="preserve"> PAGEREF _Toc9862281 \h </w:instrText>
            </w:r>
            <w:r w:rsidR="007B6C10">
              <w:rPr>
                <w:webHidden/>
              </w:rPr>
            </w:r>
            <w:r w:rsidR="007B6C10">
              <w:rPr>
                <w:webHidden/>
              </w:rPr>
              <w:fldChar w:fldCharType="separate"/>
            </w:r>
            <w:r w:rsidR="007B6C10">
              <w:rPr>
                <w:webHidden/>
              </w:rPr>
              <w:t>21</w:t>
            </w:r>
            <w:r w:rsidR="007B6C10">
              <w:rPr>
                <w:webHidden/>
              </w:rPr>
              <w:fldChar w:fldCharType="end"/>
            </w:r>
          </w:hyperlink>
        </w:p>
        <w:p w14:paraId="099F2CAA" w14:textId="59D2DBEA"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82" w:history="1">
            <w:r w:rsidR="007B6C10" w:rsidRPr="000000C0">
              <w:rPr>
                <w:rStyle w:val="Hyperlink"/>
              </w:rPr>
              <w:t>Tablets and smartphones</w:t>
            </w:r>
            <w:r w:rsidR="007B6C10">
              <w:rPr>
                <w:webHidden/>
              </w:rPr>
              <w:tab/>
            </w:r>
            <w:r w:rsidR="007B6C10">
              <w:rPr>
                <w:webHidden/>
              </w:rPr>
              <w:fldChar w:fldCharType="begin"/>
            </w:r>
            <w:r w:rsidR="007B6C10">
              <w:rPr>
                <w:webHidden/>
              </w:rPr>
              <w:instrText xml:space="preserve"> PAGEREF _Toc9862282 \h </w:instrText>
            </w:r>
            <w:r w:rsidR="007B6C10">
              <w:rPr>
                <w:webHidden/>
              </w:rPr>
            </w:r>
            <w:r w:rsidR="007B6C10">
              <w:rPr>
                <w:webHidden/>
              </w:rPr>
              <w:fldChar w:fldCharType="separate"/>
            </w:r>
            <w:r w:rsidR="007B6C10">
              <w:rPr>
                <w:webHidden/>
              </w:rPr>
              <w:t>21</w:t>
            </w:r>
            <w:r w:rsidR="007B6C10">
              <w:rPr>
                <w:webHidden/>
              </w:rPr>
              <w:fldChar w:fldCharType="end"/>
            </w:r>
          </w:hyperlink>
        </w:p>
        <w:p w14:paraId="3A813034" w14:textId="46AE3804" w:rsidR="007B6C10" w:rsidRDefault="00CC3319">
          <w:pPr>
            <w:pStyle w:val="TOC2"/>
            <w:rPr>
              <w:rFonts w:asciiTheme="minorHAnsi" w:eastAsiaTheme="minorEastAsia" w:hAnsiTheme="minorHAnsi" w:cstheme="minorBidi"/>
              <w:color w:val="auto"/>
              <w:kern w:val="0"/>
              <w:sz w:val="22"/>
              <w:szCs w:val="22"/>
            </w:rPr>
          </w:pPr>
          <w:hyperlink w:anchor="_Toc9862283" w:history="1">
            <w:r w:rsidR="007B6C10" w:rsidRPr="000000C0">
              <w:rPr>
                <w:rStyle w:val="Hyperlink"/>
              </w:rPr>
              <w:t>Removing storage devices safely</w:t>
            </w:r>
            <w:r w:rsidR="007B6C10">
              <w:rPr>
                <w:webHidden/>
              </w:rPr>
              <w:tab/>
            </w:r>
            <w:r w:rsidR="007B6C10">
              <w:rPr>
                <w:webHidden/>
              </w:rPr>
              <w:fldChar w:fldCharType="begin"/>
            </w:r>
            <w:r w:rsidR="007B6C10">
              <w:rPr>
                <w:webHidden/>
              </w:rPr>
              <w:instrText xml:space="preserve"> PAGEREF _Toc9862283 \h </w:instrText>
            </w:r>
            <w:r w:rsidR="007B6C10">
              <w:rPr>
                <w:webHidden/>
              </w:rPr>
            </w:r>
            <w:r w:rsidR="007B6C10">
              <w:rPr>
                <w:webHidden/>
              </w:rPr>
              <w:fldChar w:fldCharType="separate"/>
            </w:r>
            <w:r w:rsidR="007B6C10">
              <w:rPr>
                <w:webHidden/>
              </w:rPr>
              <w:t>21</w:t>
            </w:r>
            <w:r w:rsidR="007B6C10">
              <w:rPr>
                <w:webHidden/>
              </w:rPr>
              <w:fldChar w:fldCharType="end"/>
            </w:r>
          </w:hyperlink>
        </w:p>
        <w:p w14:paraId="09230872" w14:textId="0E3C4410" w:rsidR="007B6C10" w:rsidRDefault="00CC3319">
          <w:pPr>
            <w:pStyle w:val="TOC2"/>
            <w:rPr>
              <w:rFonts w:asciiTheme="minorHAnsi" w:eastAsiaTheme="minorEastAsia" w:hAnsiTheme="minorHAnsi" w:cstheme="minorBidi"/>
              <w:color w:val="auto"/>
              <w:kern w:val="0"/>
              <w:sz w:val="22"/>
              <w:szCs w:val="22"/>
            </w:rPr>
          </w:pPr>
          <w:hyperlink w:anchor="_Toc9862284" w:history="1">
            <w:r w:rsidR="007B6C10" w:rsidRPr="000000C0">
              <w:rPr>
                <w:rStyle w:val="Hyperlink"/>
              </w:rPr>
              <w:t>Activity 6: Safely remove hardware</w:t>
            </w:r>
            <w:r w:rsidR="007B6C10">
              <w:rPr>
                <w:webHidden/>
              </w:rPr>
              <w:tab/>
            </w:r>
            <w:r w:rsidR="007B6C10">
              <w:rPr>
                <w:webHidden/>
              </w:rPr>
              <w:fldChar w:fldCharType="begin"/>
            </w:r>
            <w:r w:rsidR="007B6C10">
              <w:rPr>
                <w:webHidden/>
              </w:rPr>
              <w:instrText xml:space="preserve"> PAGEREF _Toc9862284 \h </w:instrText>
            </w:r>
            <w:r w:rsidR="007B6C10">
              <w:rPr>
                <w:webHidden/>
              </w:rPr>
            </w:r>
            <w:r w:rsidR="007B6C10">
              <w:rPr>
                <w:webHidden/>
              </w:rPr>
              <w:fldChar w:fldCharType="separate"/>
            </w:r>
            <w:r w:rsidR="007B6C10">
              <w:rPr>
                <w:webHidden/>
              </w:rPr>
              <w:t>22</w:t>
            </w:r>
            <w:r w:rsidR="007B6C10">
              <w:rPr>
                <w:webHidden/>
              </w:rPr>
              <w:fldChar w:fldCharType="end"/>
            </w:r>
          </w:hyperlink>
        </w:p>
        <w:p w14:paraId="2007B0D1" w14:textId="0BFC3CB2" w:rsidR="007B6C10" w:rsidRDefault="00CC3319">
          <w:pPr>
            <w:pStyle w:val="TOC2"/>
            <w:rPr>
              <w:rFonts w:asciiTheme="minorHAnsi" w:eastAsiaTheme="minorEastAsia" w:hAnsiTheme="minorHAnsi" w:cstheme="minorBidi"/>
              <w:color w:val="auto"/>
              <w:kern w:val="0"/>
              <w:sz w:val="22"/>
              <w:szCs w:val="22"/>
            </w:rPr>
          </w:pPr>
          <w:hyperlink w:anchor="_Toc9862285" w:history="1">
            <w:r w:rsidR="007B6C10" w:rsidRPr="000000C0">
              <w:rPr>
                <w:rStyle w:val="Hyperlink"/>
              </w:rPr>
              <w:t>Remove files or applications</w:t>
            </w:r>
            <w:r w:rsidR="007B6C10">
              <w:rPr>
                <w:webHidden/>
              </w:rPr>
              <w:tab/>
            </w:r>
            <w:r w:rsidR="007B6C10">
              <w:rPr>
                <w:webHidden/>
              </w:rPr>
              <w:fldChar w:fldCharType="begin"/>
            </w:r>
            <w:r w:rsidR="007B6C10">
              <w:rPr>
                <w:webHidden/>
              </w:rPr>
              <w:instrText xml:space="preserve"> PAGEREF _Toc9862285 \h </w:instrText>
            </w:r>
            <w:r w:rsidR="007B6C10">
              <w:rPr>
                <w:webHidden/>
              </w:rPr>
            </w:r>
            <w:r w:rsidR="007B6C10">
              <w:rPr>
                <w:webHidden/>
              </w:rPr>
              <w:fldChar w:fldCharType="separate"/>
            </w:r>
            <w:r w:rsidR="007B6C10">
              <w:rPr>
                <w:webHidden/>
              </w:rPr>
              <w:t>22</w:t>
            </w:r>
            <w:r w:rsidR="007B6C10">
              <w:rPr>
                <w:webHidden/>
              </w:rPr>
              <w:fldChar w:fldCharType="end"/>
            </w:r>
          </w:hyperlink>
        </w:p>
        <w:p w14:paraId="62170CA1" w14:textId="0D953113"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86" w:history="1">
            <w:r w:rsidR="007B6C10" w:rsidRPr="000000C0">
              <w:rPr>
                <w:rStyle w:val="Hyperlink"/>
              </w:rPr>
              <w:t>Computer</w:t>
            </w:r>
            <w:r w:rsidR="007B6C10">
              <w:rPr>
                <w:webHidden/>
              </w:rPr>
              <w:tab/>
            </w:r>
            <w:r w:rsidR="007B6C10">
              <w:rPr>
                <w:webHidden/>
              </w:rPr>
              <w:fldChar w:fldCharType="begin"/>
            </w:r>
            <w:r w:rsidR="007B6C10">
              <w:rPr>
                <w:webHidden/>
              </w:rPr>
              <w:instrText xml:space="preserve"> PAGEREF _Toc9862286 \h </w:instrText>
            </w:r>
            <w:r w:rsidR="007B6C10">
              <w:rPr>
                <w:webHidden/>
              </w:rPr>
            </w:r>
            <w:r w:rsidR="007B6C10">
              <w:rPr>
                <w:webHidden/>
              </w:rPr>
              <w:fldChar w:fldCharType="separate"/>
            </w:r>
            <w:r w:rsidR="007B6C10">
              <w:rPr>
                <w:webHidden/>
              </w:rPr>
              <w:t>24</w:t>
            </w:r>
            <w:r w:rsidR="007B6C10">
              <w:rPr>
                <w:webHidden/>
              </w:rPr>
              <w:fldChar w:fldCharType="end"/>
            </w:r>
          </w:hyperlink>
        </w:p>
        <w:p w14:paraId="294C5A00" w14:textId="72A2D040"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87" w:history="1">
            <w:r w:rsidR="007B6C10" w:rsidRPr="000000C0">
              <w:rPr>
                <w:rStyle w:val="Hyperlink"/>
              </w:rPr>
              <w:t>Tablets and Smartboard</w:t>
            </w:r>
            <w:r w:rsidR="007B6C10">
              <w:rPr>
                <w:webHidden/>
              </w:rPr>
              <w:tab/>
            </w:r>
            <w:r w:rsidR="007B6C10">
              <w:rPr>
                <w:webHidden/>
              </w:rPr>
              <w:fldChar w:fldCharType="begin"/>
            </w:r>
            <w:r w:rsidR="007B6C10">
              <w:rPr>
                <w:webHidden/>
              </w:rPr>
              <w:instrText xml:space="preserve"> PAGEREF _Toc9862287 \h </w:instrText>
            </w:r>
            <w:r w:rsidR="007B6C10">
              <w:rPr>
                <w:webHidden/>
              </w:rPr>
            </w:r>
            <w:r w:rsidR="007B6C10">
              <w:rPr>
                <w:webHidden/>
              </w:rPr>
              <w:fldChar w:fldCharType="separate"/>
            </w:r>
            <w:r w:rsidR="007B6C10">
              <w:rPr>
                <w:webHidden/>
              </w:rPr>
              <w:t>24</w:t>
            </w:r>
            <w:r w:rsidR="007B6C10">
              <w:rPr>
                <w:webHidden/>
              </w:rPr>
              <w:fldChar w:fldCharType="end"/>
            </w:r>
          </w:hyperlink>
        </w:p>
        <w:p w14:paraId="71257FD9" w14:textId="2B3C2FB2" w:rsidR="007B6C10" w:rsidRDefault="00CC3319">
          <w:pPr>
            <w:pStyle w:val="TOC1"/>
            <w:rPr>
              <w:rFonts w:asciiTheme="minorHAnsi" w:eastAsiaTheme="minorEastAsia" w:hAnsiTheme="minorHAnsi" w:cstheme="minorBidi"/>
              <w:color w:val="auto"/>
              <w:kern w:val="0"/>
              <w:sz w:val="22"/>
              <w:szCs w:val="22"/>
            </w:rPr>
          </w:pPr>
          <w:hyperlink w:anchor="_Toc9862288" w:history="1">
            <w:r w:rsidR="007B6C10" w:rsidRPr="000000C0">
              <w:rPr>
                <w:rStyle w:val="Hyperlink"/>
              </w:rPr>
              <w:t>Topic 3: Edit stored information</w:t>
            </w:r>
            <w:r w:rsidR="007B6C10">
              <w:rPr>
                <w:webHidden/>
              </w:rPr>
              <w:tab/>
            </w:r>
            <w:r w:rsidR="007B6C10">
              <w:rPr>
                <w:webHidden/>
              </w:rPr>
              <w:fldChar w:fldCharType="begin"/>
            </w:r>
            <w:r w:rsidR="007B6C10">
              <w:rPr>
                <w:webHidden/>
              </w:rPr>
              <w:instrText xml:space="preserve"> PAGEREF _Toc9862288 \h </w:instrText>
            </w:r>
            <w:r w:rsidR="007B6C10">
              <w:rPr>
                <w:webHidden/>
              </w:rPr>
            </w:r>
            <w:r w:rsidR="007B6C10">
              <w:rPr>
                <w:webHidden/>
              </w:rPr>
              <w:fldChar w:fldCharType="separate"/>
            </w:r>
            <w:r w:rsidR="007B6C10">
              <w:rPr>
                <w:webHidden/>
              </w:rPr>
              <w:t>26</w:t>
            </w:r>
            <w:r w:rsidR="007B6C10">
              <w:rPr>
                <w:webHidden/>
              </w:rPr>
              <w:fldChar w:fldCharType="end"/>
            </w:r>
          </w:hyperlink>
        </w:p>
        <w:p w14:paraId="46A69D78" w14:textId="24A12D0D" w:rsidR="007B6C10" w:rsidRDefault="00CC3319">
          <w:pPr>
            <w:pStyle w:val="TOC2"/>
            <w:rPr>
              <w:rFonts w:asciiTheme="minorHAnsi" w:eastAsiaTheme="minorEastAsia" w:hAnsiTheme="minorHAnsi" w:cstheme="minorBidi"/>
              <w:color w:val="auto"/>
              <w:kern w:val="0"/>
              <w:sz w:val="22"/>
              <w:szCs w:val="22"/>
            </w:rPr>
          </w:pPr>
          <w:hyperlink w:anchor="_Toc9862289" w:history="1">
            <w:r w:rsidR="007B6C10" w:rsidRPr="000000C0">
              <w:rPr>
                <w:rStyle w:val="Hyperlink"/>
              </w:rPr>
              <w:t>Open, edit and save files</w:t>
            </w:r>
            <w:r w:rsidR="007B6C10">
              <w:rPr>
                <w:webHidden/>
              </w:rPr>
              <w:tab/>
            </w:r>
            <w:r w:rsidR="007B6C10">
              <w:rPr>
                <w:webHidden/>
              </w:rPr>
              <w:fldChar w:fldCharType="begin"/>
            </w:r>
            <w:r w:rsidR="007B6C10">
              <w:rPr>
                <w:webHidden/>
              </w:rPr>
              <w:instrText xml:space="preserve"> PAGEREF _Toc9862289 \h </w:instrText>
            </w:r>
            <w:r w:rsidR="007B6C10">
              <w:rPr>
                <w:webHidden/>
              </w:rPr>
            </w:r>
            <w:r w:rsidR="007B6C10">
              <w:rPr>
                <w:webHidden/>
              </w:rPr>
              <w:fldChar w:fldCharType="separate"/>
            </w:r>
            <w:r w:rsidR="007B6C10">
              <w:rPr>
                <w:webHidden/>
              </w:rPr>
              <w:t>26</w:t>
            </w:r>
            <w:r w:rsidR="007B6C10">
              <w:rPr>
                <w:webHidden/>
              </w:rPr>
              <w:fldChar w:fldCharType="end"/>
            </w:r>
          </w:hyperlink>
        </w:p>
        <w:p w14:paraId="00F3E555" w14:textId="629675F8"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0" w:history="1">
            <w:r w:rsidR="007B6C10" w:rsidRPr="000000C0">
              <w:rPr>
                <w:rStyle w:val="Hyperlink"/>
              </w:rPr>
              <w:t>Open</w:t>
            </w:r>
            <w:r w:rsidR="007B6C10">
              <w:rPr>
                <w:webHidden/>
              </w:rPr>
              <w:tab/>
            </w:r>
            <w:r w:rsidR="007B6C10">
              <w:rPr>
                <w:webHidden/>
              </w:rPr>
              <w:fldChar w:fldCharType="begin"/>
            </w:r>
            <w:r w:rsidR="007B6C10">
              <w:rPr>
                <w:webHidden/>
              </w:rPr>
              <w:instrText xml:space="preserve"> PAGEREF _Toc9862290 \h </w:instrText>
            </w:r>
            <w:r w:rsidR="007B6C10">
              <w:rPr>
                <w:webHidden/>
              </w:rPr>
            </w:r>
            <w:r w:rsidR="007B6C10">
              <w:rPr>
                <w:webHidden/>
              </w:rPr>
              <w:fldChar w:fldCharType="separate"/>
            </w:r>
            <w:r w:rsidR="007B6C10">
              <w:rPr>
                <w:webHidden/>
              </w:rPr>
              <w:t>26</w:t>
            </w:r>
            <w:r w:rsidR="007B6C10">
              <w:rPr>
                <w:webHidden/>
              </w:rPr>
              <w:fldChar w:fldCharType="end"/>
            </w:r>
          </w:hyperlink>
        </w:p>
        <w:p w14:paraId="27B18E1A" w14:textId="22483865"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1" w:history="1">
            <w:r w:rsidR="007B6C10" w:rsidRPr="000000C0">
              <w:rPr>
                <w:rStyle w:val="Hyperlink"/>
              </w:rPr>
              <w:t>Edit</w:t>
            </w:r>
            <w:r w:rsidR="007B6C10">
              <w:rPr>
                <w:webHidden/>
              </w:rPr>
              <w:tab/>
            </w:r>
            <w:r w:rsidR="007B6C10">
              <w:rPr>
                <w:webHidden/>
              </w:rPr>
              <w:fldChar w:fldCharType="begin"/>
            </w:r>
            <w:r w:rsidR="007B6C10">
              <w:rPr>
                <w:webHidden/>
              </w:rPr>
              <w:instrText xml:space="preserve"> PAGEREF _Toc9862291 \h </w:instrText>
            </w:r>
            <w:r w:rsidR="007B6C10">
              <w:rPr>
                <w:webHidden/>
              </w:rPr>
            </w:r>
            <w:r w:rsidR="007B6C10">
              <w:rPr>
                <w:webHidden/>
              </w:rPr>
              <w:fldChar w:fldCharType="separate"/>
            </w:r>
            <w:r w:rsidR="007B6C10">
              <w:rPr>
                <w:webHidden/>
              </w:rPr>
              <w:t>26</w:t>
            </w:r>
            <w:r w:rsidR="007B6C10">
              <w:rPr>
                <w:webHidden/>
              </w:rPr>
              <w:fldChar w:fldCharType="end"/>
            </w:r>
          </w:hyperlink>
        </w:p>
        <w:p w14:paraId="61A532F7" w14:textId="2F8BA408"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2" w:history="1">
            <w:r w:rsidR="007B6C10" w:rsidRPr="000000C0">
              <w:rPr>
                <w:rStyle w:val="Hyperlink"/>
              </w:rPr>
              <w:t>Saving work</w:t>
            </w:r>
            <w:r w:rsidR="007B6C10">
              <w:rPr>
                <w:webHidden/>
              </w:rPr>
              <w:tab/>
            </w:r>
            <w:r w:rsidR="007B6C10">
              <w:rPr>
                <w:webHidden/>
              </w:rPr>
              <w:fldChar w:fldCharType="begin"/>
            </w:r>
            <w:r w:rsidR="007B6C10">
              <w:rPr>
                <w:webHidden/>
              </w:rPr>
              <w:instrText xml:space="preserve"> PAGEREF _Toc9862292 \h </w:instrText>
            </w:r>
            <w:r w:rsidR="007B6C10">
              <w:rPr>
                <w:webHidden/>
              </w:rPr>
            </w:r>
            <w:r w:rsidR="007B6C10">
              <w:rPr>
                <w:webHidden/>
              </w:rPr>
              <w:fldChar w:fldCharType="separate"/>
            </w:r>
            <w:r w:rsidR="007B6C10">
              <w:rPr>
                <w:webHidden/>
              </w:rPr>
              <w:t>26</w:t>
            </w:r>
            <w:r w:rsidR="007B6C10">
              <w:rPr>
                <w:webHidden/>
              </w:rPr>
              <w:fldChar w:fldCharType="end"/>
            </w:r>
          </w:hyperlink>
        </w:p>
        <w:p w14:paraId="19A129ED" w14:textId="6AB3E008"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3" w:history="1">
            <w:r w:rsidR="007B6C10" w:rsidRPr="000000C0">
              <w:rPr>
                <w:rStyle w:val="Hyperlink"/>
              </w:rPr>
              <w:t>Tablets and smartphones</w:t>
            </w:r>
            <w:r w:rsidR="007B6C10">
              <w:rPr>
                <w:webHidden/>
              </w:rPr>
              <w:tab/>
            </w:r>
            <w:r w:rsidR="007B6C10">
              <w:rPr>
                <w:webHidden/>
              </w:rPr>
              <w:fldChar w:fldCharType="begin"/>
            </w:r>
            <w:r w:rsidR="007B6C10">
              <w:rPr>
                <w:webHidden/>
              </w:rPr>
              <w:instrText xml:space="preserve"> PAGEREF _Toc9862293 \h </w:instrText>
            </w:r>
            <w:r w:rsidR="007B6C10">
              <w:rPr>
                <w:webHidden/>
              </w:rPr>
            </w:r>
            <w:r w:rsidR="007B6C10">
              <w:rPr>
                <w:webHidden/>
              </w:rPr>
              <w:fldChar w:fldCharType="separate"/>
            </w:r>
            <w:r w:rsidR="007B6C10">
              <w:rPr>
                <w:webHidden/>
              </w:rPr>
              <w:t>27</w:t>
            </w:r>
            <w:r w:rsidR="007B6C10">
              <w:rPr>
                <w:webHidden/>
              </w:rPr>
              <w:fldChar w:fldCharType="end"/>
            </w:r>
          </w:hyperlink>
        </w:p>
        <w:p w14:paraId="56D23260" w14:textId="4383BBC6" w:rsidR="007B6C10" w:rsidRDefault="00CC3319">
          <w:pPr>
            <w:pStyle w:val="TOC2"/>
            <w:rPr>
              <w:rFonts w:asciiTheme="minorHAnsi" w:eastAsiaTheme="minorEastAsia" w:hAnsiTheme="minorHAnsi" w:cstheme="minorBidi"/>
              <w:color w:val="auto"/>
              <w:kern w:val="0"/>
              <w:sz w:val="22"/>
              <w:szCs w:val="22"/>
            </w:rPr>
          </w:pPr>
          <w:hyperlink w:anchor="_Toc9862294" w:history="1">
            <w:r w:rsidR="007B6C10" w:rsidRPr="000000C0">
              <w:rPr>
                <w:rStyle w:val="Hyperlink"/>
              </w:rPr>
              <w:t>Activity 7: Saving</w:t>
            </w:r>
            <w:r w:rsidR="007B6C10">
              <w:rPr>
                <w:webHidden/>
              </w:rPr>
              <w:tab/>
            </w:r>
            <w:r w:rsidR="007B6C10">
              <w:rPr>
                <w:webHidden/>
              </w:rPr>
              <w:fldChar w:fldCharType="begin"/>
            </w:r>
            <w:r w:rsidR="007B6C10">
              <w:rPr>
                <w:webHidden/>
              </w:rPr>
              <w:instrText xml:space="preserve"> PAGEREF _Toc9862294 \h </w:instrText>
            </w:r>
            <w:r w:rsidR="007B6C10">
              <w:rPr>
                <w:webHidden/>
              </w:rPr>
            </w:r>
            <w:r w:rsidR="007B6C10">
              <w:rPr>
                <w:webHidden/>
              </w:rPr>
              <w:fldChar w:fldCharType="separate"/>
            </w:r>
            <w:r w:rsidR="007B6C10">
              <w:rPr>
                <w:webHidden/>
              </w:rPr>
              <w:t>27</w:t>
            </w:r>
            <w:r w:rsidR="007B6C10">
              <w:rPr>
                <w:webHidden/>
              </w:rPr>
              <w:fldChar w:fldCharType="end"/>
            </w:r>
          </w:hyperlink>
        </w:p>
        <w:p w14:paraId="58E37F70" w14:textId="05BBCE1B" w:rsidR="007B6C10" w:rsidRDefault="00CC3319">
          <w:pPr>
            <w:pStyle w:val="TOC2"/>
            <w:rPr>
              <w:rFonts w:asciiTheme="minorHAnsi" w:eastAsiaTheme="minorEastAsia" w:hAnsiTheme="minorHAnsi" w:cstheme="minorBidi"/>
              <w:color w:val="auto"/>
              <w:kern w:val="0"/>
              <w:sz w:val="22"/>
              <w:szCs w:val="22"/>
            </w:rPr>
          </w:pPr>
          <w:hyperlink w:anchor="_Toc9862295" w:history="1">
            <w:r w:rsidR="007B6C10" w:rsidRPr="000000C0">
              <w:rPr>
                <w:rStyle w:val="Hyperlink"/>
              </w:rPr>
              <w:t>Save and close all open applications</w:t>
            </w:r>
            <w:r w:rsidR="007B6C10">
              <w:rPr>
                <w:webHidden/>
              </w:rPr>
              <w:tab/>
            </w:r>
            <w:r w:rsidR="007B6C10">
              <w:rPr>
                <w:webHidden/>
              </w:rPr>
              <w:fldChar w:fldCharType="begin"/>
            </w:r>
            <w:r w:rsidR="007B6C10">
              <w:rPr>
                <w:webHidden/>
              </w:rPr>
              <w:instrText xml:space="preserve"> PAGEREF _Toc9862295 \h </w:instrText>
            </w:r>
            <w:r w:rsidR="007B6C10">
              <w:rPr>
                <w:webHidden/>
              </w:rPr>
            </w:r>
            <w:r w:rsidR="007B6C10">
              <w:rPr>
                <w:webHidden/>
              </w:rPr>
              <w:fldChar w:fldCharType="separate"/>
            </w:r>
            <w:r w:rsidR="007B6C10">
              <w:rPr>
                <w:webHidden/>
              </w:rPr>
              <w:t>29</w:t>
            </w:r>
            <w:r w:rsidR="007B6C10">
              <w:rPr>
                <w:webHidden/>
              </w:rPr>
              <w:fldChar w:fldCharType="end"/>
            </w:r>
          </w:hyperlink>
        </w:p>
        <w:p w14:paraId="2A9CE17A" w14:textId="3D619288"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6" w:history="1">
            <w:r w:rsidR="007B6C10" w:rsidRPr="000000C0">
              <w:rPr>
                <w:rStyle w:val="Hyperlink"/>
              </w:rPr>
              <w:t>Sleep mode</w:t>
            </w:r>
            <w:r w:rsidR="007B6C10">
              <w:rPr>
                <w:webHidden/>
              </w:rPr>
              <w:tab/>
            </w:r>
            <w:r w:rsidR="007B6C10">
              <w:rPr>
                <w:webHidden/>
              </w:rPr>
              <w:fldChar w:fldCharType="begin"/>
            </w:r>
            <w:r w:rsidR="007B6C10">
              <w:rPr>
                <w:webHidden/>
              </w:rPr>
              <w:instrText xml:space="preserve"> PAGEREF _Toc9862296 \h </w:instrText>
            </w:r>
            <w:r w:rsidR="007B6C10">
              <w:rPr>
                <w:webHidden/>
              </w:rPr>
            </w:r>
            <w:r w:rsidR="007B6C10">
              <w:rPr>
                <w:webHidden/>
              </w:rPr>
              <w:fldChar w:fldCharType="separate"/>
            </w:r>
            <w:r w:rsidR="007B6C10">
              <w:rPr>
                <w:webHidden/>
              </w:rPr>
              <w:t>29</w:t>
            </w:r>
            <w:r w:rsidR="007B6C10">
              <w:rPr>
                <w:webHidden/>
              </w:rPr>
              <w:fldChar w:fldCharType="end"/>
            </w:r>
          </w:hyperlink>
        </w:p>
        <w:p w14:paraId="5F82CD7A" w14:textId="5F1AB63D" w:rsidR="007B6C10" w:rsidRDefault="00CC3319">
          <w:pPr>
            <w:pStyle w:val="TOC3"/>
            <w:tabs>
              <w:tab w:val="right" w:leader="dot" w:pos="9016"/>
            </w:tabs>
            <w:rPr>
              <w:rFonts w:asciiTheme="minorHAnsi" w:eastAsiaTheme="minorEastAsia" w:hAnsiTheme="minorHAnsi" w:cstheme="minorBidi"/>
              <w:color w:val="auto"/>
              <w:kern w:val="0"/>
              <w:sz w:val="22"/>
              <w:szCs w:val="22"/>
            </w:rPr>
          </w:pPr>
          <w:hyperlink w:anchor="_Toc9862297" w:history="1">
            <w:r w:rsidR="007B6C10" w:rsidRPr="000000C0">
              <w:rPr>
                <w:rStyle w:val="Hyperlink"/>
              </w:rPr>
              <w:t>Shutting down your device</w:t>
            </w:r>
            <w:r w:rsidR="007B6C10">
              <w:rPr>
                <w:webHidden/>
              </w:rPr>
              <w:tab/>
            </w:r>
            <w:r w:rsidR="007B6C10">
              <w:rPr>
                <w:webHidden/>
              </w:rPr>
              <w:fldChar w:fldCharType="begin"/>
            </w:r>
            <w:r w:rsidR="007B6C10">
              <w:rPr>
                <w:webHidden/>
              </w:rPr>
              <w:instrText xml:space="preserve"> PAGEREF _Toc9862297 \h </w:instrText>
            </w:r>
            <w:r w:rsidR="007B6C10">
              <w:rPr>
                <w:webHidden/>
              </w:rPr>
            </w:r>
            <w:r w:rsidR="007B6C10">
              <w:rPr>
                <w:webHidden/>
              </w:rPr>
              <w:fldChar w:fldCharType="separate"/>
            </w:r>
            <w:r w:rsidR="007B6C10">
              <w:rPr>
                <w:webHidden/>
              </w:rPr>
              <w:t>29</w:t>
            </w:r>
            <w:r w:rsidR="007B6C10">
              <w:rPr>
                <w:webHidden/>
              </w:rPr>
              <w:fldChar w:fldCharType="end"/>
            </w:r>
          </w:hyperlink>
        </w:p>
        <w:p w14:paraId="38119817" w14:textId="10A8F1DE" w:rsidR="007B6C10" w:rsidRDefault="00CC3319">
          <w:pPr>
            <w:pStyle w:val="TOC2"/>
            <w:rPr>
              <w:rFonts w:asciiTheme="minorHAnsi" w:eastAsiaTheme="minorEastAsia" w:hAnsiTheme="minorHAnsi" w:cstheme="minorBidi"/>
              <w:color w:val="auto"/>
              <w:kern w:val="0"/>
              <w:sz w:val="22"/>
              <w:szCs w:val="22"/>
            </w:rPr>
          </w:pPr>
          <w:hyperlink w:anchor="_Toc9862298" w:history="1">
            <w:r w:rsidR="007B6C10" w:rsidRPr="000000C0">
              <w:rPr>
                <w:rStyle w:val="Hyperlink"/>
              </w:rPr>
              <w:t>Activity 8: Sleep mode</w:t>
            </w:r>
            <w:r w:rsidR="007B6C10">
              <w:rPr>
                <w:webHidden/>
              </w:rPr>
              <w:tab/>
            </w:r>
            <w:r w:rsidR="007B6C10">
              <w:rPr>
                <w:webHidden/>
              </w:rPr>
              <w:fldChar w:fldCharType="begin"/>
            </w:r>
            <w:r w:rsidR="007B6C10">
              <w:rPr>
                <w:webHidden/>
              </w:rPr>
              <w:instrText xml:space="preserve"> PAGEREF _Toc9862298 \h </w:instrText>
            </w:r>
            <w:r w:rsidR="007B6C10">
              <w:rPr>
                <w:webHidden/>
              </w:rPr>
            </w:r>
            <w:r w:rsidR="007B6C10">
              <w:rPr>
                <w:webHidden/>
              </w:rPr>
              <w:fldChar w:fldCharType="separate"/>
            </w:r>
            <w:r w:rsidR="007B6C10">
              <w:rPr>
                <w:webHidden/>
              </w:rPr>
              <w:t>29</w:t>
            </w:r>
            <w:r w:rsidR="007B6C10">
              <w:rPr>
                <w:webHidden/>
              </w:rPr>
              <w:fldChar w:fldCharType="end"/>
            </w:r>
          </w:hyperlink>
        </w:p>
        <w:p w14:paraId="16046ADF" w14:textId="436CEF13" w:rsidR="007B6C10" w:rsidRDefault="00CC3319">
          <w:pPr>
            <w:pStyle w:val="TOC1"/>
            <w:rPr>
              <w:rFonts w:asciiTheme="minorHAnsi" w:eastAsiaTheme="minorEastAsia" w:hAnsiTheme="minorHAnsi" w:cstheme="minorBidi"/>
              <w:color w:val="auto"/>
              <w:kern w:val="0"/>
              <w:sz w:val="22"/>
              <w:szCs w:val="22"/>
            </w:rPr>
          </w:pPr>
          <w:hyperlink w:anchor="_Toc9862299" w:history="1">
            <w:r w:rsidR="007B6C10" w:rsidRPr="000000C0">
              <w:rPr>
                <w:rStyle w:val="Hyperlink"/>
              </w:rPr>
              <w:t>Summary</w:t>
            </w:r>
            <w:r w:rsidR="007B6C10">
              <w:rPr>
                <w:webHidden/>
              </w:rPr>
              <w:tab/>
            </w:r>
            <w:r w:rsidR="007B6C10">
              <w:rPr>
                <w:webHidden/>
              </w:rPr>
              <w:fldChar w:fldCharType="begin"/>
            </w:r>
            <w:r w:rsidR="007B6C10">
              <w:rPr>
                <w:webHidden/>
              </w:rPr>
              <w:instrText xml:space="preserve"> PAGEREF _Toc9862299 \h </w:instrText>
            </w:r>
            <w:r w:rsidR="007B6C10">
              <w:rPr>
                <w:webHidden/>
              </w:rPr>
            </w:r>
            <w:r w:rsidR="007B6C10">
              <w:rPr>
                <w:webHidden/>
              </w:rPr>
              <w:fldChar w:fldCharType="separate"/>
            </w:r>
            <w:r w:rsidR="007B6C10">
              <w:rPr>
                <w:webHidden/>
              </w:rPr>
              <w:t>29</w:t>
            </w:r>
            <w:r w:rsidR="007B6C10">
              <w:rPr>
                <w:webHidden/>
              </w:rPr>
              <w:fldChar w:fldCharType="end"/>
            </w:r>
          </w:hyperlink>
        </w:p>
        <w:p w14:paraId="4284AF8C" w14:textId="6BDD6E7A" w:rsidR="007B6C10" w:rsidRDefault="00CC3319">
          <w:pPr>
            <w:pStyle w:val="TOC2"/>
            <w:rPr>
              <w:rFonts w:asciiTheme="minorHAnsi" w:eastAsiaTheme="minorEastAsia" w:hAnsiTheme="minorHAnsi" w:cstheme="minorBidi"/>
              <w:color w:val="auto"/>
              <w:kern w:val="0"/>
              <w:sz w:val="22"/>
              <w:szCs w:val="22"/>
            </w:rPr>
          </w:pPr>
          <w:hyperlink w:anchor="_Toc9862300" w:history="1">
            <w:r w:rsidR="007B6C10" w:rsidRPr="000000C0">
              <w:rPr>
                <w:rStyle w:val="Hyperlink"/>
              </w:rPr>
              <w:t>Like to know more?</w:t>
            </w:r>
            <w:r w:rsidR="007B6C10">
              <w:rPr>
                <w:webHidden/>
              </w:rPr>
              <w:tab/>
            </w:r>
            <w:r w:rsidR="007B6C10">
              <w:rPr>
                <w:webHidden/>
              </w:rPr>
              <w:fldChar w:fldCharType="begin"/>
            </w:r>
            <w:r w:rsidR="007B6C10">
              <w:rPr>
                <w:webHidden/>
              </w:rPr>
              <w:instrText xml:space="preserve"> PAGEREF _Toc9862300 \h </w:instrText>
            </w:r>
            <w:r w:rsidR="007B6C10">
              <w:rPr>
                <w:webHidden/>
              </w:rPr>
            </w:r>
            <w:r w:rsidR="007B6C10">
              <w:rPr>
                <w:webHidden/>
              </w:rPr>
              <w:fldChar w:fldCharType="separate"/>
            </w:r>
            <w:r w:rsidR="007B6C10">
              <w:rPr>
                <w:webHidden/>
              </w:rPr>
              <w:t>29</w:t>
            </w:r>
            <w:r w:rsidR="007B6C10">
              <w:rPr>
                <w:webHidden/>
              </w:rPr>
              <w:fldChar w:fldCharType="end"/>
            </w:r>
          </w:hyperlink>
        </w:p>
        <w:p w14:paraId="47ABD820" w14:textId="56B9AB0F" w:rsidR="00FC65C0" w:rsidRDefault="00FC65C0">
          <w:r>
            <w:rPr>
              <w:b/>
              <w:bCs/>
              <w:noProof/>
            </w:rPr>
            <w:fldChar w:fldCharType="end"/>
          </w:r>
        </w:p>
      </w:sdtContent>
    </w:sdt>
    <w:p w14:paraId="268F2B67" w14:textId="77777777" w:rsidR="00FC65C0" w:rsidRDefault="00FC65C0">
      <w:r>
        <w:br w:type="page"/>
      </w:r>
    </w:p>
    <w:p w14:paraId="5D80D7D9" w14:textId="77777777" w:rsidR="004334C4" w:rsidRPr="004334C4" w:rsidRDefault="00C20023" w:rsidP="002C5FE4">
      <w:pPr>
        <w:pStyle w:val="Heading1"/>
      </w:pPr>
      <w:bookmarkStart w:id="4" w:name="_Toc518640492"/>
      <w:bookmarkStart w:id="5" w:name="_Toc9862245"/>
      <w:r>
        <w:lastRenderedPageBreak/>
        <w:t>Icon legends</w:t>
      </w:r>
      <w:bookmarkEnd w:id="4"/>
      <w:bookmarkEnd w:id="5"/>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1342B87D" w14:textId="77777777" w:rsidTr="0E623260">
        <w:trPr>
          <w:cnfStyle w:val="100000000000" w:firstRow="1" w:lastRow="0" w:firstColumn="0" w:lastColumn="0" w:oddVBand="0" w:evenVBand="0" w:oddHBand="0" w:evenHBand="0" w:firstRowFirstColumn="0" w:firstRowLastColumn="0" w:lastRowFirstColumn="0" w:lastRowLastColumn="0"/>
          <w:tblHeader/>
        </w:trPr>
        <w:tc>
          <w:tcPr>
            <w:tcW w:w="2122" w:type="dxa"/>
          </w:tcPr>
          <w:p w14:paraId="32E579F9" w14:textId="77777777" w:rsidR="00C20023" w:rsidRDefault="00C20023" w:rsidP="00C80989">
            <w:pPr>
              <w:rPr>
                <w:lang w:eastAsia="en-AU"/>
              </w:rPr>
            </w:pPr>
            <w:r>
              <w:rPr>
                <w:lang w:eastAsia="en-AU"/>
              </w:rPr>
              <w:t>Icons</w:t>
            </w:r>
          </w:p>
        </w:tc>
        <w:tc>
          <w:tcPr>
            <w:tcW w:w="6938" w:type="dxa"/>
          </w:tcPr>
          <w:p w14:paraId="28850CA4" w14:textId="77777777" w:rsidR="00C20023" w:rsidRDefault="00C20023" w:rsidP="00C80989">
            <w:pPr>
              <w:rPr>
                <w:lang w:eastAsia="en-AU"/>
              </w:rPr>
            </w:pPr>
            <w:r>
              <w:rPr>
                <w:lang w:eastAsia="en-AU"/>
              </w:rPr>
              <w:t>Descriptions</w:t>
            </w:r>
          </w:p>
        </w:tc>
      </w:tr>
      <w:tr w:rsidR="00BC1A72" w14:paraId="69006881" w14:textId="77777777" w:rsidTr="0E623260">
        <w:tc>
          <w:tcPr>
            <w:tcW w:w="2122" w:type="dxa"/>
          </w:tcPr>
          <w:p w14:paraId="01AC3CC6" w14:textId="77777777" w:rsidR="00C20023" w:rsidRDefault="007100BB" w:rsidP="00C80989">
            <w:pPr>
              <w:jc w:val="center"/>
              <w:rPr>
                <w:lang w:eastAsia="en-AU"/>
              </w:rPr>
            </w:pPr>
            <w:r>
              <w:rPr>
                <w:noProof/>
                <w:lang w:eastAsia="en-AU"/>
              </w:rPr>
              <w:drawing>
                <wp:inline distT="0" distB="0" distL="0" distR="0" wp14:anchorId="30418DA4" wp14:editId="4A96BAED">
                  <wp:extent cx="1080000" cy="998957"/>
                  <wp:effectExtent l="0" t="0" r="0" b="0"/>
                  <wp:docPr id="833138366" name="Picture 833138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47A43598"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01A8F4DF" w14:textId="22195D6D" w:rsidR="00C20023" w:rsidRPr="000A2E1E" w:rsidRDefault="00C20023" w:rsidP="00C80989">
            <w:pPr>
              <w:pStyle w:val="Guidetext"/>
              <w:rPr>
                <w:i w:val="0"/>
                <w:color w:val="auto"/>
              </w:rPr>
            </w:pPr>
            <w:r w:rsidRPr="000A2E1E">
              <w:rPr>
                <w:i w:val="0"/>
                <w:color w:val="auto"/>
              </w:rPr>
              <w:t xml:space="preserve">Learning activities are the tasks and exercises that assist you in gaining a clear understanding of the content in this workbook. It is important for you to undertake these activities, as they will enhance </w:t>
            </w:r>
            <w:r w:rsidR="0051123B">
              <w:rPr>
                <w:i w:val="0"/>
                <w:color w:val="auto"/>
              </w:rPr>
              <w:t>your</w:t>
            </w:r>
            <w:r w:rsidRPr="000A2E1E">
              <w:rPr>
                <w:i w:val="0"/>
                <w:color w:val="auto"/>
              </w:rPr>
              <w:t xml:space="preserve"> learning.</w:t>
            </w:r>
          </w:p>
          <w:p w14:paraId="49C6C1AA" w14:textId="5C4F75AB" w:rsidR="00C20023" w:rsidRDefault="00C20023" w:rsidP="00C80989">
            <w:pPr>
              <w:rPr>
                <w:lang w:eastAsia="en-AU"/>
              </w:rPr>
            </w:pPr>
            <w:r w:rsidRPr="000A2E1E">
              <w:t xml:space="preserve">Activities can be used to prepare </w:t>
            </w:r>
            <w:r w:rsidR="00C1351E">
              <w:t>you for assessments.</w:t>
            </w:r>
            <w:r w:rsidRPr="000A2E1E">
              <w:t xml:space="preserve"> Refer to the assessments before you commence so that you are aware which activities will assist you in completing </w:t>
            </w:r>
            <w:r w:rsidR="0051123B">
              <w:t>your</w:t>
            </w:r>
            <w:r w:rsidRPr="000A2E1E">
              <w:t xml:space="preserve"> assessments.</w:t>
            </w:r>
          </w:p>
        </w:tc>
      </w:tr>
      <w:tr w:rsidR="00BC1A72" w14:paraId="6B5EDDC7" w14:textId="77777777" w:rsidTr="0E623260">
        <w:trPr>
          <w:trHeight w:val="1514"/>
        </w:trPr>
        <w:tc>
          <w:tcPr>
            <w:tcW w:w="2122" w:type="dxa"/>
          </w:tcPr>
          <w:p w14:paraId="4FB608AF" w14:textId="77777777" w:rsidR="00C20023" w:rsidRDefault="007100BB" w:rsidP="00C80989">
            <w:pPr>
              <w:jc w:val="center"/>
              <w:rPr>
                <w:lang w:eastAsia="en-AU"/>
              </w:rPr>
            </w:pPr>
            <w:r>
              <w:rPr>
                <w:noProof/>
                <w:lang w:eastAsia="en-AU"/>
              </w:rPr>
              <w:drawing>
                <wp:inline distT="0" distB="0" distL="0" distR="0" wp14:anchorId="7F1E4370" wp14:editId="21A2DAC3">
                  <wp:extent cx="1080000" cy="998957"/>
                  <wp:effectExtent l="0" t="0" r="0" b="0"/>
                  <wp:docPr id="1543142318" name="Picture 154314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15780A07" w14:textId="77777777" w:rsidR="00C20023" w:rsidRPr="00846896" w:rsidRDefault="00C20023" w:rsidP="00C80989">
            <w:pPr>
              <w:pStyle w:val="Guidetext"/>
              <w:rPr>
                <w:b/>
                <w:i w:val="0"/>
                <w:color w:val="auto"/>
              </w:rPr>
            </w:pPr>
            <w:r w:rsidRPr="00846896">
              <w:rPr>
                <w:b/>
                <w:i w:val="0"/>
                <w:color w:val="auto"/>
              </w:rPr>
              <w:t xml:space="preserve">Collaboration </w:t>
            </w:r>
          </w:p>
          <w:p w14:paraId="392569F6" w14:textId="77777777" w:rsidR="00C20023" w:rsidRPr="000A2E1E" w:rsidRDefault="00C20023" w:rsidP="00C80989">
            <w:pPr>
              <w:rPr>
                <w:lang w:eastAsia="en-AU"/>
              </w:rPr>
            </w:pPr>
            <w:r w:rsidRPr="000A2E1E">
              <w:rPr>
                <w:szCs w:val="18"/>
              </w:rPr>
              <w:t xml:space="preserve">Whether you discuss </w:t>
            </w:r>
            <w:r w:rsidR="0051123B">
              <w:rPr>
                <w:szCs w:val="18"/>
              </w:rPr>
              <w:t>your</w:t>
            </w:r>
            <w:r w:rsidRPr="000A2E1E">
              <w:rPr>
                <w:szCs w:val="18"/>
              </w:rPr>
              <w:t xml:space="preserve"> learning in an online forum or in a face-to-face environment discussions allow you to create and consolidate new meaningful knowledge.</w:t>
            </w:r>
          </w:p>
        </w:tc>
      </w:tr>
      <w:tr w:rsidR="00BC1A72" w14:paraId="05F77D9C" w14:textId="77777777" w:rsidTr="0E623260">
        <w:trPr>
          <w:trHeight w:val="1514"/>
        </w:trPr>
        <w:tc>
          <w:tcPr>
            <w:tcW w:w="2122" w:type="dxa"/>
          </w:tcPr>
          <w:p w14:paraId="316F0C36" w14:textId="77777777" w:rsidR="00C20023" w:rsidRDefault="007100BB" w:rsidP="00C80989">
            <w:pPr>
              <w:jc w:val="center"/>
              <w:rPr>
                <w:lang w:eastAsia="en-AU"/>
              </w:rPr>
            </w:pPr>
            <w:r>
              <w:rPr>
                <w:noProof/>
                <w:lang w:eastAsia="en-AU"/>
              </w:rPr>
              <w:drawing>
                <wp:inline distT="0" distB="0" distL="0" distR="0" wp14:anchorId="05D2E998" wp14:editId="4F52B1F0">
                  <wp:extent cx="1080000" cy="997329"/>
                  <wp:effectExtent l="0" t="0" r="0" b="0"/>
                  <wp:docPr id="110578141" name="Picture 11057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0C344345" w14:textId="77777777" w:rsidR="00C20023" w:rsidRPr="00846896" w:rsidRDefault="00C20023" w:rsidP="00C80989">
            <w:pPr>
              <w:pStyle w:val="Guidetext"/>
              <w:rPr>
                <w:b/>
                <w:i w:val="0"/>
                <w:color w:val="auto"/>
              </w:rPr>
            </w:pPr>
            <w:r w:rsidRPr="00846896">
              <w:rPr>
                <w:b/>
                <w:i w:val="0"/>
                <w:color w:val="auto"/>
              </w:rPr>
              <w:t>Self-check</w:t>
            </w:r>
          </w:p>
          <w:p w14:paraId="4C0564C3" w14:textId="77777777" w:rsidR="00C20023" w:rsidRPr="000A2E1E" w:rsidRDefault="00C20023" w:rsidP="00C80989">
            <w:pPr>
              <w:rPr>
                <w:lang w:eastAsia="en-AU"/>
              </w:rPr>
            </w:pPr>
            <w:r w:rsidRPr="000A2E1E">
              <w:rPr>
                <w:szCs w:val="18"/>
              </w:rPr>
              <w:t xml:space="preserve">A self-check is an activity that allows you to assess </w:t>
            </w:r>
            <w:r w:rsidR="0051123B">
              <w:rPr>
                <w:szCs w:val="18"/>
              </w:rPr>
              <w:t>your</w:t>
            </w:r>
            <w:r w:rsidRPr="000A2E1E">
              <w:rPr>
                <w:szCs w:val="18"/>
              </w:rPr>
              <w:t xml:space="preserve"> own learning progress. It is an opportunity to determine the levels of </w:t>
            </w:r>
            <w:r w:rsidR="0051123B">
              <w:rPr>
                <w:szCs w:val="18"/>
              </w:rPr>
              <w:t>your</w:t>
            </w:r>
            <w:r w:rsidRPr="000A2E1E">
              <w:rPr>
                <w:szCs w:val="18"/>
              </w:rPr>
              <w:t xml:space="preserve"> learning and to identify areas for improvement.</w:t>
            </w:r>
          </w:p>
        </w:tc>
      </w:tr>
      <w:tr w:rsidR="00BC1A72" w14:paraId="18C31DB5" w14:textId="77777777" w:rsidTr="0E623260">
        <w:tc>
          <w:tcPr>
            <w:tcW w:w="2122" w:type="dxa"/>
          </w:tcPr>
          <w:p w14:paraId="029A8B50" w14:textId="77777777" w:rsidR="00C20023" w:rsidRDefault="007100BB" w:rsidP="00C80989">
            <w:pPr>
              <w:jc w:val="center"/>
              <w:rPr>
                <w:noProof/>
                <w:lang w:eastAsia="en-AU"/>
              </w:rPr>
            </w:pPr>
            <w:r>
              <w:rPr>
                <w:noProof/>
                <w:lang w:eastAsia="en-AU"/>
              </w:rPr>
              <w:drawing>
                <wp:inline distT="0" distB="0" distL="0" distR="0" wp14:anchorId="5A3DA76A" wp14:editId="1277A9C9">
                  <wp:extent cx="1080089" cy="1000800"/>
                  <wp:effectExtent l="0" t="0" r="0" b="0"/>
                  <wp:docPr id="2056800050" name="Picture 20568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7DDF3408" w14:textId="77777777" w:rsidR="00C20023" w:rsidRPr="00A87EE7" w:rsidRDefault="00C20023" w:rsidP="00C80989">
            <w:pPr>
              <w:pStyle w:val="Body"/>
              <w:rPr>
                <w:b/>
              </w:rPr>
            </w:pPr>
            <w:r w:rsidRPr="00A87EE7">
              <w:rPr>
                <w:b/>
              </w:rPr>
              <w:t>Readings (Required and suggested)</w:t>
            </w:r>
          </w:p>
          <w:p w14:paraId="76DC0B0B"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72A0AABE"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105764C6" w14:textId="15C82ADF" w:rsidR="00C20023" w:rsidRDefault="00C20023">
      <w:r>
        <w:br w:type="page"/>
      </w:r>
    </w:p>
    <w:p w14:paraId="39AC2D99" w14:textId="1C5FEAE2" w:rsidR="000A0FFF" w:rsidRDefault="00614AEC" w:rsidP="000A0FFF">
      <w:pPr>
        <w:pStyle w:val="Heading1"/>
      </w:pPr>
      <w:bookmarkStart w:id="6" w:name="_Toc9862246"/>
      <w:r>
        <w:lastRenderedPageBreak/>
        <w:t>Introduction</w:t>
      </w:r>
      <w:bookmarkEnd w:id="6"/>
    </w:p>
    <w:p w14:paraId="1D5E0B98" w14:textId="54AC19BA" w:rsidR="000A0FFF" w:rsidRDefault="000A0FFF" w:rsidP="000A0FFF">
      <w:pPr>
        <w:pStyle w:val="Heading2"/>
      </w:pPr>
      <w:bookmarkStart w:id="7" w:name="_Toc9862247"/>
      <w:r>
        <w:t xml:space="preserve">About this </w:t>
      </w:r>
      <w:r w:rsidR="00614AEC">
        <w:t>workbook</w:t>
      </w:r>
      <w:bookmarkEnd w:id="7"/>
    </w:p>
    <w:p w14:paraId="6EC8C010" w14:textId="7E594250" w:rsidR="000A0FFF" w:rsidRDefault="000A0FFF" w:rsidP="000A0FFF">
      <w:pPr>
        <w:pStyle w:val="Body"/>
      </w:pPr>
      <w:r>
        <w:t xml:space="preserve">This </w:t>
      </w:r>
      <w:r w:rsidR="00614AEC">
        <w:t xml:space="preserve">workbook </w:t>
      </w:r>
      <w:r>
        <w:t>describes the skills and knowledge required to start up and use a range of basic functions on a person</w:t>
      </w:r>
      <w:r w:rsidR="00614AEC">
        <w:t>al</w:t>
      </w:r>
      <w:r>
        <w:t xml:space="preserve"> digital device. </w:t>
      </w:r>
      <w:r w:rsidR="00614AEC">
        <w:t xml:space="preserve">After working through this resource you will be able to </w:t>
      </w:r>
      <w:r>
        <w:t xml:space="preserve">perform a range of routine digital tasks in the various sectors of the business services industry and generally work under direct supervision. </w:t>
      </w:r>
      <w:r w:rsidR="00614AEC">
        <w:t>The activities in the workbook will allow you to practise and gain competence and confidence in using your digital device.</w:t>
      </w:r>
    </w:p>
    <w:p w14:paraId="3B216DFA" w14:textId="49E835D8" w:rsidR="000A0FFF" w:rsidRDefault="000A0FFF">
      <w:r>
        <w:br w:type="page"/>
      </w:r>
    </w:p>
    <w:p w14:paraId="03C1C65E" w14:textId="77777777" w:rsidR="00C20023" w:rsidRDefault="00C20023" w:rsidP="007E0246">
      <w:pPr>
        <w:pStyle w:val="Body"/>
      </w:pPr>
    </w:p>
    <w:p w14:paraId="3BE3ADBC" w14:textId="77777777" w:rsidR="00C20023" w:rsidRDefault="00BF7D14" w:rsidP="00C20023">
      <w:pPr>
        <w:pStyle w:val="Sectionnumber"/>
      </w:pPr>
      <w:r>
        <w:rPr>
          <w:noProof/>
          <w:lang w:eastAsia="en-AU"/>
        </w:rPr>
        <mc:AlternateContent>
          <mc:Choice Requires="wpg">
            <w:drawing>
              <wp:anchor distT="0" distB="0" distL="114300" distR="114300" simplePos="0" relativeHeight="251708416" behindDoc="1" locked="0" layoutInCell="1" allowOverlap="1" wp14:anchorId="305C308C" wp14:editId="628E42A1">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BDF896" id="Group 38" o:spid="_x0000_s1026" alt="Section 1&#10;Section name" style="position:absolute;margin-left:137.1pt;margin-top:144.2pt;width:305.25pt;height:260.25pt;z-index:-25160806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3E423FEF" w14:textId="2DB064D9" w:rsidR="00C20023" w:rsidRDefault="000A0FFF" w:rsidP="00472E82">
      <w:pPr>
        <w:pStyle w:val="Body"/>
      </w:pPr>
      <w:r w:rsidRPr="000A0FFF">
        <w:rPr>
          <w:rFonts w:eastAsiaTheme="minorEastAsia" w:cstheme="minorHAnsi"/>
          <w:b/>
          <w:noProof/>
          <w:color w:val="000000" w:themeColor="text1"/>
          <w:spacing w:val="20"/>
          <w:kern w:val="22"/>
          <w:sz w:val="66"/>
          <w:szCs w:val="40"/>
          <w:lang w:val="en-US" w:eastAsia="en-AU" w:bidi="en-US"/>
        </w:rPr>
        <w:t xml:space="preserve">Activate personal </w:t>
      </w:r>
      <w:r>
        <w:rPr>
          <w:rFonts w:eastAsiaTheme="minorEastAsia" w:cstheme="minorHAnsi"/>
          <w:b/>
          <w:noProof/>
          <w:color w:val="000000" w:themeColor="text1"/>
          <w:spacing w:val="20"/>
          <w:kern w:val="22"/>
          <w:sz w:val="66"/>
          <w:szCs w:val="40"/>
          <w:lang w:val="en-US" w:eastAsia="en-AU" w:bidi="en-US"/>
        </w:rPr>
        <w:br/>
      </w:r>
      <w:r w:rsidRPr="000A0FFF">
        <w:rPr>
          <w:rFonts w:eastAsiaTheme="minorEastAsia" w:cstheme="minorHAnsi"/>
          <w:b/>
          <w:noProof/>
          <w:color w:val="000000" w:themeColor="text1"/>
          <w:spacing w:val="20"/>
          <w:kern w:val="22"/>
          <w:sz w:val="66"/>
          <w:szCs w:val="40"/>
          <w:lang w:val="en-US" w:eastAsia="en-AU" w:bidi="en-US"/>
        </w:rPr>
        <w:t xml:space="preserve">digital device and </w:t>
      </w:r>
      <w:r>
        <w:rPr>
          <w:rFonts w:eastAsiaTheme="minorEastAsia" w:cstheme="minorHAnsi"/>
          <w:b/>
          <w:noProof/>
          <w:color w:val="000000" w:themeColor="text1"/>
          <w:spacing w:val="20"/>
          <w:kern w:val="22"/>
          <w:sz w:val="66"/>
          <w:szCs w:val="40"/>
          <w:lang w:val="en-US" w:eastAsia="en-AU" w:bidi="en-US"/>
        </w:rPr>
        <w:br/>
      </w:r>
      <w:r w:rsidRPr="000A0FFF">
        <w:rPr>
          <w:rFonts w:eastAsiaTheme="minorEastAsia" w:cstheme="minorHAnsi"/>
          <w:b/>
          <w:noProof/>
          <w:color w:val="000000" w:themeColor="text1"/>
          <w:spacing w:val="20"/>
          <w:kern w:val="22"/>
          <w:sz w:val="66"/>
          <w:szCs w:val="40"/>
          <w:lang w:val="en-US" w:eastAsia="en-AU" w:bidi="en-US"/>
        </w:rPr>
        <w:t xml:space="preserve">access features </w:t>
      </w:r>
      <w:r w:rsidR="00C20023">
        <w:br w:type="page"/>
      </w:r>
    </w:p>
    <w:p w14:paraId="170E265E" w14:textId="37C6B3BE" w:rsidR="00E30309" w:rsidRPr="000A0FFF" w:rsidRDefault="007D7D56" w:rsidP="000A0FFF">
      <w:pPr>
        <w:pStyle w:val="Heading1"/>
        <w:rPr>
          <w:rStyle w:val="Heading2Char"/>
          <w:b w:val="0"/>
          <w:color w:val="2D739F"/>
          <w:sz w:val="44"/>
          <w:szCs w:val="40"/>
        </w:rPr>
      </w:pPr>
      <w:bookmarkStart w:id="8" w:name="_Toc9862248"/>
      <w:r>
        <w:lastRenderedPageBreak/>
        <w:t xml:space="preserve">Topic 1: </w:t>
      </w:r>
      <w:r w:rsidR="00F1388A">
        <w:t>Start your device</w:t>
      </w:r>
      <w:r w:rsidR="000A0FFF" w:rsidRPr="000A0FFF">
        <w:t xml:space="preserve"> and access features</w:t>
      </w:r>
      <w:bookmarkEnd w:id="8"/>
    </w:p>
    <w:p w14:paraId="338731F3" w14:textId="272144CA" w:rsidR="000A0FFF" w:rsidRDefault="000A0FFF" w:rsidP="00252740">
      <w:pPr>
        <w:pStyle w:val="Heading2"/>
      </w:pPr>
      <w:bookmarkStart w:id="9" w:name="_Toc9862249"/>
      <w:r>
        <w:t xml:space="preserve">Different </w:t>
      </w:r>
      <w:r w:rsidR="00F1388A">
        <w:t>d</w:t>
      </w:r>
      <w:r>
        <w:t>evices</w:t>
      </w:r>
      <w:bookmarkEnd w:id="9"/>
      <w:r>
        <w:t xml:space="preserve"> </w:t>
      </w:r>
    </w:p>
    <w:p w14:paraId="6494019B" w14:textId="494D03D2" w:rsidR="000A0FFF" w:rsidRDefault="00F1388A" w:rsidP="000B050C">
      <w:pPr>
        <w:pStyle w:val="Body"/>
        <w:spacing w:after="120"/>
      </w:pPr>
      <w:r>
        <w:t>In this workbook we will be working with the following commonly used devices:-</w:t>
      </w:r>
    </w:p>
    <w:p w14:paraId="1D0E7858" w14:textId="4051D08D" w:rsidR="000A0FFF" w:rsidRDefault="00252740" w:rsidP="00252740">
      <w:pPr>
        <w:pStyle w:val="BulletListLevel1"/>
      </w:pPr>
      <w:r>
        <w:t>smartphones</w:t>
      </w:r>
    </w:p>
    <w:p w14:paraId="4F2B8410" w14:textId="1664CE48" w:rsidR="000A0FFF" w:rsidRDefault="00252740" w:rsidP="00252740">
      <w:pPr>
        <w:pStyle w:val="BulletListLevel1"/>
      </w:pPr>
      <w:r>
        <w:t xml:space="preserve">tablets </w:t>
      </w:r>
    </w:p>
    <w:p w14:paraId="53762736" w14:textId="7ECD7F63" w:rsidR="000A0FFF" w:rsidRDefault="00252740" w:rsidP="00252740">
      <w:pPr>
        <w:pStyle w:val="BulletListLevel1"/>
      </w:pPr>
      <w:r>
        <w:t>personal computer.</w:t>
      </w:r>
    </w:p>
    <w:p w14:paraId="79A93E1A" w14:textId="3D1E085A" w:rsidR="00F1388A" w:rsidRDefault="00F1388A" w:rsidP="00F1388A">
      <w:pPr>
        <w:pStyle w:val="Heading3"/>
      </w:pPr>
      <w:bookmarkStart w:id="10" w:name="_Toc9862250"/>
      <w:r>
        <w:t>Smartphones</w:t>
      </w:r>
      <w:bookmarkEnd w:id="10"/>
    </w:p>
    <w:p w14:paraId="76CB34CE" w14:textId="0D2904C9" w:rsidR="000A0FFF" w:rsidRDefault="000A0FFF" w:rsidP="000A0FFF">
      <w:pPr>
        <w:pStyle w:val="Body"/>
      </w:pPr>
      <w:r>
        <w:t>Smartphones are mobile telephones that have computational capabilities. Smartphones typically have a computer operating system such as Android, IOS (Apple), Blackberry and Windows.</w:t>
      </w:r>
    </w:p>
    <w:p w14:paraId="6CB5BC24" w14:textId="33413A92" w:rsidR="000A0FFF" w:rsidRDefault="000A0FFF" w:rsidP="000A0FFF">
      <w:pPr>
        <w:pStyle w:val="Body"/>
      </w:pPr>
      <w:r>
        <w:t xml:space="preserve">Smartphones allow people to make phone calls, check </w:t>
      </w:r>
      <w:r w:rsidR="00F1388A">
        <w:t>emails and browse the internet, a</w:t>
      </w:r>
      <w:r>
        <w:t xml:space="preserve">llowing the user to carry only one device with them that can perform all of these tasks. </w:t>
      </w:r>
    </w:p>
    <w:p w14:paraId="12FFB448" w14:textId="1F20F3D5" w:rsidR="000A0FFF" w:rsidRDefault="000A0FFF" w:rsidP="000A0FFF">
      <w:pPr>
        <w:pStyle w:val="Body"/>
      </w:pPr>
      <w:r>
        <w:t>Smartphone</w:t>
      </w:r>
      <w:r w:rsidR="00F1388A">
        <w:t xml:space="preserve">s have </w:t>
      </w:r>
      <w:r>
        <w:t>an internal rechargeable battery which can be connected to a computer by a USB cable</w:t>
      </w:r>
      <w:r w:rsidR="00F1388A">
        <w:t>,</w:t>
      </w:r>
      <w:r>
        <w:t xml:space="preserve"> or a cable used to charge the phone via the electrical mains to be charged. Smartphones usually include earphones and microphone</w:t>
      </w:r>
      <w:r w:rsidR="00F1388A">
        <w:t xml:space="preserve"> so they can be used as a hands-</w:t>
      </w:r>
      <w:r>
        <w:t xml:space="preserve">free device or as an MP3 player. </w:t>
      </w:r>
    </w:p>
    <w:p w14:paraId="76B3E3BA" w14:textId="533C87AC" w:rsidR="000A0FFF" w:rsidRDefault="000A0FFF" w:rsidP="000A0FFF">
      <w:pPr>
        <w:pStyle w:val="Body"/>
      </w:pPr>
      <w:r>
        <w:t xml:space="preserve">Many </w:t>
      </w:r>
      <w:r w:rsidR="00F1388A">
        <w:t>smartphones</w:t>
      </w:r>
      <w:r>
        <w:t xml:space="preserve"> have a micro SD card in them, which is a very small memory card. This memory card extends the phones storage capacity and can also be used to transfer data to a computer such as music or photographs. Some phones are recognised as another hard drive </w:t>
      </w:r>
      <w:r w:rsidR="00F1388A">
        <w:t xml:space="preserve">when connected to a computer </w:t>
      </w:r>
      <w:r>
        <w:t xml:space="preserve">whilst other phones require special software to transfer data between the two. </w:t>
      </w:r>
    </w:p>
    <w:p w14:paraId="6E3451E6" w14:textId="52626178" w:rsidR="000A0FFF" w:rsidRDefault="00252740" w:rsidP="00614AEC">
      <w:pPr>
        <w:pStyle w:val="Body"/>
        <w:spacing w:after="120"/>
        <w:jc w:val="center"/>
      </w:pPr>
      <w:r>
        <w:rPr>
          <w:noProof/>
          <w:lang w:eastAsia="en-AU"/>
        </w:rPr>
        <w:drawing>
          <wp:inline distT="0" distB="0" distL="0" distR="0" wp14:anchorId="4117CC55" wp14:editId="7F370451">
            <wp:extent cx="3456624" cy="2180590"/>
            <wp:effectExtent l="0" t="0" r="0" b="0"/>
            <wp:docPr id="31" name="Picture 31" descr="A pile of smartphones and devices in-front of a plain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martphones1[1].jpg"/>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3469191" cy="2188518"/>
                    </a:xfrm>
                    <a:prstGeom prst="rect">
                      <a:avLst/>
                    </a:prstGeom>
                    <a:ln>
                      <a:noFill/>
                    </a:ln>
                    <a:extLst>
                      <a:ext uri="{53640926-AAD7-44D8-BBD7-CCE9431645EC}">
                        <a14:shadowObscured xmlns:a14="http://schemas.microsoft.com/office/drawing/2010/main"/>
                      </a:ext>
                    </a:extLst>
                  </pic:spPr>
                </pic:pic>
              </a:graphicData>
            </a:graphic>
          </wp:inline>
        </w:drawing>
      </w:r>
    </w:p>
    <w:p w14:paraId="138C9B26" w14:textId="70224C2E" w:rsidR="00252740" w:rsidRDefault="004E4D03" w:rsidP="00614AEC">
      <w:pPr>
        <w:pStyle w:val="Caption"/>
        <w:spacing w:before="120"/>
        <w:jc w:val="center"/>
      </w:pPr>
      <w:r w:rsidRPr="000B050C">
        <w:t>Photo</w:t>
      </w:r>
      <w:r w:rsidR="000B050C" w:rsidRPr="000B050C">
        <w:t xml:space="preserve"> of Smartphones</w:t>
      </w:r>
      <w:r w:rsidRPr="000B050C">
        <w:t xml:space="preserve"> by </w:t>
      </w:r>
      <w:hyperlink r:id="rId24" w:history="1">
        <w:r w:rsidR="000B050C" w:rsidRPr="000B050C">
          <w:rPr>
            <w:rStyle w:val="Hyperlink"/>
            <w:color w:val="747679"/>
            <w:u w:val="none"/>
          </w:rPr>
          <w:t>Hal Gatewood</w:t>
        </w:r>
      </w:hyperlink>
      <w:r w:rsidR="000B050C" w:rsidRPr="000B050C">
        <w:t xml:space="preserve"> </w:t>
      </w:r>
      <w:r w:rsidRPr="000B050C">
        <w:t xml:space="preserve">on unsplash.com under </w:t>
      </w:r>
      <w:hyperlink r:id="rId25" w:history="1">
        <w:r w:rsidRPr="000B050C">
          <w:rPr>
            <w:rStyle w:val="Hyperlink"/>
            <w:color w:val="747679"/>
            <w:u w:val="none"/>
          </w:rPr>
          <w:t>Creative Commons CC0</w:t>
        </w:r>
      </w:hyperlink>
    </w:p>
    <w:p w14:paraId="6836E428" w14:textId="02911984" w:rsidR="000A0FFF" w:rsidRDefault="000A0FFF" w:rsidP="00252740">
      <w:pPr>
        <w:pStyle w:val="Heading3"/>
      </w:pPr>
      <w:bookmarkStart w:id="11" w:name="_Toc9862251"/>
      <w:r>
        <w:lastRenderedPageBreak/>
        <w:t>Tablets</w:t>
      </w:r>
      <w:bookmarkEnd w:id="11"/>
    </w:p>
    <w:p w14:paraId="1CDBB943" w14:textId="662A49D9" w:rsidR="000A0FFF" w:rsidRDefault="000A0FFF" w:rsidP="000A0FFF">
      <w:pPr>
        <w:pStyle w:val="Body"/>
      </w:pPr>
      <w:r>
        <w:t xml:space="preserve">Another digital device in common use is the </w:t>
      </w:r>
      <w:r w:rsidR="00F1388A">
        <w:t>t</w:t>
      </w:r>
      <w:r>
        <w:t>ablet. This has similar functions to a smartphone (in many cases they use the same operati</w:t>
      </w:r>
      <w:r w:rsidR="00F1388A">
        <w:t>ng</w:t>
      </w:r>
      <w:r>
        <w:t xml:space="preserve"> system) except it cannot make phone calls. </w:t>
      </w:r>
      <w:r w:rsidR="00F1388A">
        <w:t>A tablet</w:t>
      </w:r>
      <w:r>
        <w:t xml:space="preserve"> can browse the internet and check emails, with a larger screen than a smartphone which makes it easier to use. </w:t>
      </w:r>
    </w:p>
    <w:p w14:paraId="345EF3F1" w14:textId="77777777" w:rsidR="000A0FFF" w:rsidRDefault="000A0FFF" w:rsidP="000A0FFF">
      <w:pPr>
        <w:pStyle w:val="Body"/>
      </w:pPr>
      <w:r>
        <w:t xml:space="preserve">A tablet usually has a USB cable to share data and charge the internal battery. </w:t>
      </w:r>
    </w:p>
    <w:p w14:paraId="39C12BA9" w14:textId="5237FEE0" w:rsidR="000A0FFF" w:rsidRDefault="000A0FFF" w:rsidP="000A0FFF">
      <w:pPr>
        <w:pStyle w:val="Body"/>
      </w:pPr>
      <w:r>
        <w:t>Headphones or external speakers can be used with the tablet so it can be used as an MP3 player. Although</w:t>
      </w:r>
      <w:r w:rsidR="00F1388A">
        <w:t>,</w:t>
      </w:r>
      <w:r>
        <w:t xml:space="preserve"> due to its larger size it is harder to use as a portable device. Tablets </w:t>
      </w:r>
      <w:r w:rsidR="00F1388A">
        <w:t>also</w:t>
      </w:r>
      <w:r>
        <w:t xml:space="preserve"> have inbuilt speakers but due to their compact size, sound reproduction is not high quality. </w:t>
      </w:r>
    </w:p>
    <w:p w14:paraId="42B4B455" w14:textId="77777777" w:rsidR="000A0FFF" w:rsidRDefault="000A0FFF" w:rsidP="000A0FFF">
      <w:pPr>
        <w:pStyle w:val="Body"/>
      </w:pPr>
      <w:r>
        <w:t xml:space="preserve">A tablet can transfer and synchronize data via a USB cable with a computer or by using a wireless network (Wi-Fi) Bluetooth, or infra-red for cable free connection. </w:t>
      </w:r>
    </w:p>
    <w:p w14:paraId="2976F4BA" w14:textId="78D51493" w:rsidR="000A0FFF" w:rsidRDefault="000A0FFF" w:rsidP="000A0FFF">
      <w:pPr>
        <w:pStyle w:val="Body"/>
      </w:pPr>
      <w:r>
        <w:t>Tablets can also have external keyboards attached to aid use</w:t>
      </w:r>
      <w:r w:rsidR="00F1388A">
        <w:t>,</w:t>
      </w:r>
      <w:r>
        <w:t xml:space="preserve"> and some tablets can us</w:t>
      </w:r>
      <w:r w:rsidR="00F1388A">
        <w:t>e other peripherals such as USB</w:t>
      </w:r>
      <w:r>
        <w:t xml:space="preserve">s and printers. </w:t>
      </w:r>
    </w:p>
    <w:p w14:paraId="0A92918B" w14:textId="3733829B" w:rsidR="00252740" w:rsidRDefault="00252740" w:rsidP="00F1388A">
      <w:pPr>
        <w:pStyle w:val="Body"/>
        <w:spacing w:after="120"/>
        <w:jc w:val="center"/>
      </w:pPr>
      <w:r>
        <w:rPr>
          <w:noProof/>
          <w:lang w:eastAsia="en-AU"/>
        </w:rPr>
        <w:drawing>
          <wp:inline distT="0" distB="0" distL="0" distR="0" wp14:anchorId="1BB125B3" wp14:editId="64928C32">
            <wp:extent cx="3600000" cy="2103637"/>
            <wp:effectExtent l="0" t="0" r="635" b="0"/>
            <wp:docPr id="32" name="Picture 32" descr="Tablet device on a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ablet-High-Quality-PNG[1].png"/>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3600000" cy="2103637"/>
                    </a:xfrm>
                    <a:prstGeom prst="rect">
                      <a:avLst/>
                    </a:prstGeom>
                    <a:ln>
                      <a:noFill/>
                    </a:ln>
                    <a:extLst>
                      <a:ext uri="{53640926-AAD7-44D8-BBD7-CCE9431645EC}">
                        <a14:shadowObscured xmlns:a14="http://schemas.microsoft.com/office/drawing/2010/main"/>
                      </a:ext>
                    </a:extLst>
                  </pic:spPr>
                </pic:pic>
              </a:graphicData>
            </a:graphic>
          </wp:inline>
        </w:drawing>
      </w:r>
    </w:p>
    <w:p w14:paraId="134319F0" w14:textId="02FA449A" w:rsidR="00DB40BD" w:rsidRPr="00DB40BD" w:rsidRDefault="00DB40BD" w:rsidP="00F1388A">
      <w:pPr>
        <w:pStyle w:val="Caption"/>
        <w:spacing w:before="120"/>
        <w:jc w:val="center"/>
      </w:pPr>
      <w:r w:rsidRPr="00DB40BD">
        <w:t xml:space="preserve">Photo of tablet device </w:t>
      </w:r>
      <w:r w:rsidRPr="007476E2">
        <w:t xml:space="preserve">by </w:t>
      </w:r>
      <w:hyperlink r:id="rId27" w:history="1">
        <w:r w:rsidR="007476E2" w:rsidRPr="007476E2">
          <w:t>Lost Co</w:t>
        </w:r>
      </w:hyperlink>
      <w:r w:rsidR="007476E2" w:rsidRPr="007476E2">
        <w:t xml:space="preserve"> </w:t>
      </w:r>
      <w:r w:rsidRPr="007476E2">
        <w:t>on unsplash.com</w:t>
      </w:r>
      <w:r w:rsidRPr="00DB40BD">
        <w:t xml:space="preserve"> under </w:t>
      </w:r>
      <w:hyperlink r:id="rId28" w:history="1">
        <w:r w:rsidRPr="00DB40BD">
          <w:rPr>
            <w:rStyle w:val="Hyperlink"/>
            <w:color w:val="747679"/>
            <w:u w:val="none"/>
          </w:rPr>
          <w:t>Creative Commons CC0</w:t>
        </w:r>
      </w:hyperlink>
    </w:p>
    <w:p w14:paraId="539740DC" w14:textId="72C444E0" w:rsidR="000A0FFF" w:rsidRDefault="000A0FFF" w:rsidP="00252740">
      <w:pPr>
        <w:pStyle w:val="Heading3"/>
      </w:pPr>
      <w:bookmarkStart w:id="12" w:name="_Toc9862252"/>
      <w:r>
        <w:t>Personal computer</w:t>
      </w:r>
      <w:r w:rsidR="00CE38C5">
        <w:t>s</w:t>
      </w:r>
      <w:r>
        <w:t xml:space="preserve"> </w:t>
      </w:r>
      <w:r w:rsidR="00CE38C5">
        <w:t>(</w:t>
      </w:r>
      <w:r>
        <w:t>PC</w:t>
      </w:r>
      <w:r w:rsidR="00CE38C5">
        <w:t>)</w:t>
      </w:r>
      <w:bookmarkEnd w:id="12"/>
    </w:p>
    <w:p w14:paraId="6CA02816" w14:textId="77777777" w:rsidR="000A0FFF" w:rsidRDefault="000A0FFF" w:rsidP="000A0FFF">
      <w:pPr>
        <w:pStyle w:val="Body"/>
      </w:pPr>
      <w:r>
        <w:t xml:space="preserve">The operating system Windows 10 will be used throughout this learning workbook. </w:t>
      </w:r>
    </w:p>
    <w:p w14:paraId="572ED0F9" w14:textId="6DDF7FFB" w:rsidR="000A0FFF" w:rsidRDefault="000A0FFF" w:rsidP="000A0FFF">
      <w:pPr>
        <w:pStyle w:val="Body"/>
      </w:pPr>
      <w:r>
        <w:t xml:space="preserve">Windows 10 is an operating system (OS) from Microsoft. Windows operating systems have versions for business, home and servers. Portable digital devices </w:t>
      </w:r>
      <w:r w:rsidR="00F1388A">
        <w:t>such as</w:t>
      </w:r>
      <w:r>
        <w:t xml:space="preserve"> smartphones also ha</w:t>
      </w:r>
      <w:r w:rsidR="00F1388A">
        <w:t>ve</w:t>
      </w:r>
      <w:r>
        <w:t xml:space="preserve"> versions of Windows 10. Apple computer</w:t>
      </w:r>
      <w:r w:rsidR="00F1388A">
        <w:t>s use</w:t>
      </w:r>
      <w:r>
        <w:t xml:space="preserve"> Mac OS. </w:t>
      </w:r>
    </w:p>
    <w:p w14:paraId="3A13B966" w14:textId="77777777" w:rsidR="000A0FFF" w:rsidRDefault="000A0FFF" w:rsidP="000A0FFF">
      <w:pPr>
        <w:pStyle w:val="Body"/>
      </w:pPr>
      <w:r>
        <w:t xml:space="preserve">When you turn on the computer, which is also known as’ booting the computer’, you might see one or two black screens appear with information about the computer you are using. The operating system start screen will appear followed by the lock screen. </w:t>
      </w:r>
    </w:p>
    <w:p w14:paraId="21BC48D6" w14:textId="5B93E46D" w:rsidR="000A0FFF" w:rsidRDefault="000A0FFF" w:rsidP="000A0FFF">
      <w:pPr>
        <w:pStyle w:val="Body"/>
      </w:pPr>
      <w:r>
        <w:lastRenderedPageBreak/>
        <w:t xml:space="preserve">Most organisations, provide their users with a username and password to access the computer. If you do not have a username </w:t>
      </w:r>
      <w:r w:rsidR="00CE38C5">
        <w:t>and</w:t>
      </w:r>
      <w:r>
        <w:t xml:space="preserve"> password or </w:t>
      </w:r>
      <w:r w:rsidR="00CE38C5">
        <w:t xml:space="preserve">if you </w:t>
      </w:r>
      <w:r>
        <w:t>enter this information incorrectly</w:t>
      </w:r>
      <w:r w:rsidR="00CE38C5">
        <w:t>,</w:t>
      </w:r>
      <w:r>
        <w:t xml:space="preserve"> you will not be allowed access. </w:t>
      </w:r>
    </w:p>
    <w:p w14:paraId="4F42F7DB" w14:textId="0CDF7EF0" w:rsidR="000A0FFF" w:rsidRDefault="000A0FFF" w:rsidP="000A0FFF">
      <w:pPr>
        <w:pStyle w:val="Body"/>
      </w:pPr>
      <w:r w:rsidRPr="00CE38C5">
        <w:rPr>
          <w:b/>
        </w:rPr>
        <w:t>User</w:t>
      </w:r>
      <w:r w:rsidR="00252740" w:rsidRPr="00CE38C5">
        <w:rPr>
          <w:b/>
        </w:rPr>
        <w:t>name:</w:t>
      </w:r>
      <w:r w:rsidR="00252740">
        <w:t xml:space="preserve"> </w:t>
      </w:r>
      <w:r>
        <w:t xml:space="preserve">a set of characters and/or numbers that allows you to be recognised on a computer network. </w:t>
      </w:r>
    </w:p>
    <w:p w14:paraId="3853D615" w14:textId="3067A1E5" w:rsidR="000A0FFF" w:rsidRDefault="000A0FFF" w:rsidP="000A0FFF">
      <w:pPr>
        <w:pStyle w:val="Body"/>
      </w:pPr>
      <w:r>
        <w:t xml:space="preserve">Windows 10 allows multiple users, </w:t>
      </w:r>
      <w:r w:rsidR="00CE38C5">
        <w:t xml:space="preserve">so </w:t>
      </w:r>
      <w:r>
        <w:t xml:space="preserve">computers can have different user accounts, and each person returns </w:t>
      </w:r>
      <w:r w:rsidR="00F1388A">
        <w:t xml:space="preserve">to </w:t>
      </w:r>
      <w:r>
        <w:t>their desktop settings</w:t>
      </w:r>
      <w:r w:rsidR="00CE38C5">
        <w:t xml:space="preserve"> when they log in</w:t>
      </w:r>
      <w:r w:rsidR="00252740">
        <w:t>.</w:t>
      </w:r>
    </w:p>
    <w:p w14:paraId="41CB4058" w14:textId="360E4C65" w:rsidR="00252740" w:rsidRDefault="00252740" w:rsidP="00F1388A">
      <w:pPr>
        <w:pStyle w:val="Body"/>
        <w:spacing w:after="120"/>
        <w:jc w:val="center"/>
      </w:pPr>
      <w:r>
        <w:rPr>
          <w:noProof/>
          <w:lang w:eastAsia="en-AU"/>
        </w:rPr>
        <w:drawing>
          <wp:inline distT="0" distB="0" distL="0" distR="0" wp14:anchorId="431DF6E8" wp14:editId="6C2CB22C">
            <wp:extent cx="2808000" cy="3124309"/>
            <wp:effectExtent l="0" t="0" r="0" b="0"/>
            <wp:docPr id="33" name="Picture 33" descr="PC computer on a desc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uter-5[1].png"/>
                    <pic:cNvPicPr/>
                  </pic:nvPicPr>
                  <pic:blipFill rotWithShape="1">
                    <a:blip r:embed="rId29">
                      <a:extLst>
                        <a:ext uri="{28A0092B-C50C-407E-A947-70E740481C1C}">
                          <a14:useLocalDpi xmlns:a14="http://schemas.microsoft.com/office/drawing/2010/main" val="0"/>
                        </a:ext>
                      </a:extLst>
                    </a:blip>
                    <a:srcRect t="2413" r="33848" b="5582"/>
                    <a:stretch/>
                  </pic:blipFill>
                  <pic:spPr bwMode="auto">
                    <a:xfrm>
                      <a:off x="0" y="0"/>
                      <a:ext cx="2808000" cy="3124309"/>
                    </a:xfrm>
                    <a:prstGeom prst="rect">
                      <a:avLst/>
                    </a:prstGeom>
                    <a:ln>
                      <a:noFill/>
                    </a:ln>
                    <a:extLst>
                      <a:ext uri="{53640926-AAD7-44D8-BBD7-CCE9431645EC}">
                        <a14:shadowObscured xmlns:a14="http://schemas.microsoft.com/office/drawing/2010/main"/>
                      </a:ext>
                    </a:extLst>
                  </pic:spPr>
                </pic:pic>
              </a:graphicData>
            </a:graphic>
          </wp:inline>
        </w:drawing>
      </w:r>
    </w:p>
    <w:p w14:paraId="3B53DA8D" w14:textId="710ED13C" w:rsidR="00DB40BD" w:rsidRPr="00DB40BD" w:rsidRDefault="00DB40BD" w:rsidP="00F1388A">
      <w:pPr>
        <w:pStyle w:val="Caption"/>
        <w:spacing w:before="120"/>
        <w:ind w:left="720"/>
        <w:jc w:val="center"/>
      </w:pPr>
      <w:r w:rsidRPr="00DB40BD">
        <w:t xml:space="preserve">Photo of </w:t>
      </w:r>
      <w:r>
        <w:t>PC p</w:t>
      </w:r>
      <w:r w:rsidRPr="00DB40BD">
        <w:t xml:space="preserve">ersonal computer by Pakata Goh on unsplash.com under </w:t>
      </w:r>
      <w:hyperlink r:id="rId30" w:history="1">
        <w:r w:rsidRPr="00DB40BD">
          <w:rPr>
            <w:rStyle w:val="Hyperlink"/>
            <w:color w:val="747679"/>
            <w:u w:val="none"/>
          </w:rPr>
          <w:t>Creative Commons CC0</w:t>
        </w:r>
      </w:hyperlink>
    </w:p>
    <w:p w14:paraId="0348B77A" w14:textId="27973178" w:rsidR="000A0FFF" w:rsidRDefault="000A0FFF" w:rsidP="00252740">
      <w:pPr>
        <w:pStyle w:val="Heading2"/>
      </w:pPr>
      <w:bookmarkStart w:id="13" w:name="_Toc9862253"/>
      <w:r>
        <w:t>Starting a digital device</w:t>
      </w:r>
      <w:bookmarkEnd w:id="13"/>
      <w:r>
        <w:t xml:space="preserve"> </w:t>
      </w:r>
    </w:p>
    <w:p w14:paraId="17B3809D" w14:textId="77777777" w:rsidR="000A0FFF" w:rsidRDefault="000A0FFF" w:rsidP="000A0FFF">
      <w:pPr>
        <w:pStyle w:val="Body"/>
      </w:pPr>
      <w:r>
        <w:t>Starting a digital device is referred to as booting.</w:t>
      </w:r>
    </w:p>
    <w:p w14:paraId="5C59D0D7" w14:textId="2F4E5A2B" w:rsidR="000A0FFF" w:rsidRDefault="000A0FFF" w:rsidP="000A0FFF">
      <w:pPr>
        <w:pStyle w:val="Body"/>
      </w:pPr>
      <w:r>
        <w:t>Once the boot program has loaded it will load the other programs or applications necessary for the device to operate. Advantages of a boot program</w:t>
      </w:r>
      <w:r w:rsidR="00CE38C5">
        <w:t xml:space="preserve"> include</w:t>
      </w:r>
      <w:r>
        <w:t>:</w:t>
      </w:r>
    </w:p>
    <w:p w14:paraId="7CADB5B9" w14:textId="52CDEB24" w:rsidR="000A0FFF" w:rsidRDefault="00CE38C5" w:rsidP="00252740">
      <w:pPr>
        <w:pStyle w:val="BulletListLevel1"/>
      </w:pPr>
      <w:r>
        <w:t>a</w:t>
      </w:r>
      <w:r w:rsidR="000A0FFF">
        <w:t>llow</w:t>
      </w:r>
      <w:r>
        <w:t>ing</w:t>
      </w:r>
      <w:r w:rsidR="000A0FFF">
        <w:t xml:space="preserve"> the device to recover if a large program does not load properly</w:t>
      </w:r>
    </w:p>
    <w:p w14:paraId="30E3912B" w14:textId="2FC44E84" w:rsidR="000A0FFF" w:rsidRDefault="00CE38C5" w:rsidP="00252740">
      <w:pPr>
        <w:pStyle w:val="BulletListLevel1"/>
      </w:pPr>
      <w:r>
        <w:t>t</w:t>
      </w:r>
      <w:r w:rsidR="000A0FFF">
        <w:t>he device can continue to boot and attempt to reload a pr</w:t>
      </w:r>
      <w:r w:rsidR="00252740">
        <w:t>ogram that did no</w:t>
      </w:r>
      <w:r>
        <w:t>t</w:t>
      </w:r>
      <w:r w:rsidR="00252740">
        <w:t xml:space="preserve"> load properly.</w:t>
      </w:r>
    </w:p>
    <w:p w14:paraId="5FE8D076" w14:textId="35016C92" w:rsidR="000A0FFF" w:rsidRDefault="000A0FFF" w:rsidP="000A0FFF">
      <w:pPr>
        <w:pStyle w:val="Body"/>
      </w:pPr>
      <w:r>
        <w:t xml:space="preserve">Access </w:t>
      </w:r>
      <w:r w:rsidR="00CE38C5">
        <w:t xml:space="preserve">processes </w:t>
      </w:r>
      <w:r>
        <w:t>vary depending on the device. Telephone equipment, like your smartphone</w:t>
      </w:r>
      <w:r w:rsidR="00CE38C5">
        <w:t>,</w:t>
      </w:r>
      <w:r>
        <w:t xml:space="preserve"> might prompt for a PIN (personal identification number) </w:t>
      </w:r>
      <w:r w:rsidR="00CE38C5">
        <w:t xml:space="preserve">or </w:t>
      </w:r>
      <w:r>
        <w:t>password for thumb print before the device can be used. Computer</w:t>
      </w:r>
      <w:r w:rsidR="00CE38C5">
        <w:t>s</w:t>
      </w:r>
      <w:r>
        <w:t xml:space="preserve"> </w:t>
      </w:r>
      <w:r w:rsidR="00CE38C5">
        <w:t xml:space="preserve">generally </w:t>
      </w:r>
      <w:r>
        <w:t xml:space="preserve">provide a full log on screen, with a place to enter the username and password. </w:t>
      </w:r>
    </w:p>
    <w:p w14:paraId="61BE5064" w14:textId="5557607E" w:rsidR="000A0FFF" w:rsidRDefault="00CE38C5" w:rsidP="000A0FFF">
      <w:pPr>
        <w:pStyle w:val="Body"/>
      </w:pPr>
      <w:r>
        <w:lastRenderedPageBreak/>
        <w:t>A user’s</w:t>
      </w:r>
      <w:r w:rsidR="000A0FFF">
        <w:t xml:space="preserve"> login can give each user different access rights. For example, software may not be able to be uploaded and restricting internet access based on website rating. </w:t>
      </w:r>
    </w:p>
    <w:p w14:paraId="5D1EFDC5" w14:textId="77777777" w:rsidR="000A0FFF" w:rsidRDefault="000A0FFF" w:rsidP="00252740">
      <w:pPr>
        <w:pStyle w:val="Heading3"/>
      </w:pPr>
      <w:bookmarkStart w:id="14" w:name="_Toc9862254"/>
      <w:r>
        <w:t>Logging in</w:t>
      </w:r>
      <w:bookmarkEnd w:id="14"/>
    </w:p>
    <w:p w14:paraId="08FA5406" w14:textId="6AD5B9CB" w:rsidR="000A0FFF" w:rsidRDefault="000A0FFF" w:rsidP="004129FA">
      <w:pPr>
        <w:pStyle w:val="feature"/>
      </w:pPr>
      <w:r>
        <w:t xml:space="preserve">Please note all log in screens can be different depending on your device and operating system. </w:t>
      </w:r>
    </w:p>
    <w:p w14:paraId="06761B69" w14:textId="77777777" w:rsidR="000A0FFF" w:rsidRDefault="000A0FFF" w:rsidP="000A0FFF">
      <w:pPr>
        <w:pStyle w:val="Body"/>
      </w:pPr>
      <w:r>
        <w:t>Steps for logging in:</w:t>
      </w:r>
    </w:p>
    <w:p w14:paraId="7C064B94" w14:textId="55ED7797" w:rsidR="000A0FFF" w:rsidRDefault="000A0FFF" w:rsidP="00252740">
      <w:pPr>
        <w:pStyle w:val="BulletListLevel1"/>
      </w:pPr>
      <w:r>
        <w:t>Turn device on</w:t>
      </w:r>
      <w:r w:rsidR="00252740">
        <w:t>.</w:t>
      </w:r>
    </w:p>
    <w:p w14:paraId="188E7510" w14:textId="79A72C00" w:rsidR="000A0FFF" w:rsidRDefault="000A0FFF" w:rsidP="00252740">
      <w:pPr>
        <w:pStyle w:val="BulletListLevel1"/>
      </w:pPr>
      <w:r>
        <w:t>The log on screen will open showing date and time</w:t>
      </w:r>
      <w:r w:rsidR="00252740">
        <w:t>.</w:t>
      </w:r>
    </w:p>
    <w:p w14:paraId="2C2DA9E0" w14:textId="3D949100" w:rsidR="000A0FFF" w:rsidRDefault="00CE38C5" w:rsidP="00252740">
      <w:pPr>
        <w:pStyle w:val="BulletListLevel1"/>
      </w:pPr>
      <w:r>
        <w:t>The l</w:t>
      </w:r>
      <w:r w:rsidR="000A0FFF">
        <w:t>ast user that was logged onto that device will be shown</w:t>
      </w:r>
      <w:r w:rsidR="00252740">
        <w:t>.</w:t>
      </w:r>
    </w:p>
    <w:p w14:paraId="6EDABFA7" w14:textId="49AF8487" w:rsidR="000A0FFF" w:rsidRDefault="000A0FFF" w:rsidP="00252740">
      <w:pPr>
        <w:pStyle w:val="BulletListLevel1"/>
      </w:pPr>
      <w:r>
        <w:t>If that is you, log in using your password and press enter</w:t>
      </w:r>
      <w:r w:rsidR="00252740">
        <w:t>.</w:t>
      </w:r>
    </w:p>
    <w:p w14:paraId="58F75C3B" w14:textId="77777777" w:rsidR="000A0FFF" w:rsidRDefault="000A0FFF" w:rsidP="00252740">
      <w:pPr>
        <w:pStyle w:val="BulletListLevel1"/>
      </w:pPr>
      <w:r>
        <w:t xml:space="preserve">To log on as another user name click the user name or icon or arrow key. </w:t>
      </w:r>
    </w:p>
    <w:p w14:paraId="249A394C" w14:textId="4F7FB6CD" w:rsidR="000A0FFF" w:rsidRDefault="000A0FFF" w:rsidP="00252740">
      <w:pPr>
        <w:pStyle w:val="BulletListLevel1"/>
      </w:pPr>
      <w:r>
        <w:t xml:space="preserve">The new user </w:t>
      </w:r>
      <w:r w:rsidR="00CE38C5">
        <w:t xml:space="preserve">log in screen </w:t>
      </w:r>
      <w:r>
        <w:t xml:space="preserve">is loaded and you can enter your username and password. </w:t>
      </w:r>
    </w:p>
    <w:p w14:paraId="4B94E7BC" w14:textId="77777777" w:rsidR="000A0FFF" w:rsidRDefault="000A0FFF" w:rsidP="00252740">
      <w:pPr>
        <w:pStyle w:val="Heading3"/>
      </w:pPr>
      <w:bookmarkStart w:id="15" w:name="_Toc9862255"/>
      <w:r>
        <w:t>Passwords</w:t>
      </w:r>
      <w:bookmarkEnd w:id="15"/>
    </w:p>
    <w:p w14:paraId="2A8AE9F2" w14:textId="7EFB045B" w:rsidR="000A0FFF" w:rsidRDefault="000A0FFF" w:rsidP="000A0FFF">
      <w:pPr>
        <w:pStyle w:val="Body"/>
      </w:pPr>
      <w:r>
        <w:t>Strong passwords are very important and should use a combination of upper and lower case letters, numbers and punctuation marks. The reason for passwords is to protect the user and the organisation. Passwords should not be common words that could be cracked using a dictionary attack. A dictionary attack is where a list of common words is tried to s</w:t>
      </w:r>
      <w:r w:rsidR="00252740">
        <w:t>ee if one is the password.</w:t>
      </w:r>
      <w:r>
        <w:t xml:space="preserve"> A strong password will make this process a lot harder. </w:t>
      </w:r>
    </w:p>
    <w:p w14:paraId="2E3DA9CE" w14:textId="319D3B80" w:rsidR="000A0FFF" w:rsidRDefault="000A0FFF" w:rsidP="000A0FFF">
      <w:pPr>
        <w:pStyle w:val="Body"/>
      </w:pPr>
      <w:r>
        <w:t>The user should easily remember their password and if needed</w:t>
      </w:r>
      <w:r w:rsidR="00CE38C5">
        <w:t>,</w:t>
      </w:r>
      <w:r>
        <w:t xml:space="preserve"> be written down </w:t>
      </w:r>
      <w:r w:rsidR="00CE38C5">
        <w:t>and</w:t>
      </w:r>
      <w:r>
        <w:t xml:space="preserve"> kept in a safe place away from the computer area. </w:t>
      </w:r>
    </w:p>
    <w:p w14:paraId="0EA802DB" w14:textId="77777777" w:rsidR="000A0FFF" w:rsidRDefault="000A0FFF" w:rsidP="000A0FFF">
      <w:pPr>
        <w:pStyle w:val="Body"/>
      </w:pPr>
      <w:r>
        <w:t>To create a strong password:</w:t>
      </w:r>
    </w:p>
    <w:p w14:paraId="5E8235D1" w14:textId="20D95E82" w:rsidR="000A0FFF" w:rsidRDefault="000A0FFF" w:rsidP="00252740">
      <w:pPr>
        <w:pStyle w:val="BulletListLevel1"/>
      </w:pPr>
      <w:r>
        <w:t>Use at least 8 characters, 14 characters is ideal</w:t>
      </w:r>
      <w:r w:rsidR="00252740">
        <w:t>.</w:t>
      </w:r>
    </w:p>
    <w:p w14:paraId="44577DD9" w14:textId="1690FE2C" w:rsidR="000A0FFF" w:rsidRDefault="000A0FFF" w:rsidP="00252740">
      <w:pPr>
        <w:pStyle w:val="BulletListLevel1"/>
      </w:pPr>
      <w:r>
        <w:t>Add complexity</w:t>
      </w:r>
      <w:r w:rsidR="00BB4749">
        <w:t>—</w:t>
      </w:r>
      <w:r>
        <w:t>use upper and lower case letters, numbers</w:t>
      </w:r>
      <w:r w:rsidR="00252740">
        <w:t>.</w:t>
      </w:r>
    </w:p>
    <w:p w14:paraId="6B83CF63" w14:textId="121D8D89" w:rsidR="000A0FFF" w:rsidRDefault="000A0FFF" w:rsidP="00252740">
      <w:pPr>
        <w:pStyle w:val="BulletListLevel1"/>
      </w:pPr>
      <w:r>
        <w:t>Use special characters, (@”$!#&amp;_ )</w:t>
      </w:r>
      <w:r w:rsidR="00252740">
        <w:t>.</w:t>
      </w:r>
    </w:p>
    <w:p w14:paraId="3AB7F5D6" w14:textId="4F08DBD2" w:rsidR="000A0FFF" w:rsidRDefault="000A0FFF" w:rsidP="000A0FFF">
      <w:pPr>
        <w:pStyle w:val="Body"/>
      </w:pPr>
      <w:r>
        <w:t xml:space="preserve">Many large companies will require you to change your password on a regular basis, and </w:t>
      </w:r>
      <w:r w:rsidR="00CE38C5">
        <w:t xml:space="preserve">you </w:t>
      </w:r>
      <w:r>
        <w:t xml:space="preserve">will not be able to use the passwords you have previously entered. So a new password will need to be applied. </w:t>
      </w:r>
    </w:p>
    <w:p w14:paraId="2B65793F" w14:textId="77777777" w:rsidR="00DB40BD" w:rsidRDefault="00DB40BD" w:rsidP="00DB40BD">
      <w:pPr>
        <w:pStyle w:val="Body"/>
        <w:rPr>
          <w:noProof/>
          <w:lang w:eastAsia="en-AU"/>
        </w:rPr>
      </w:pPr>
      <w:r>
        <w:br w:type="page"/>
      </w:r>
    </w:p>
    <w:p w14:paraId="3E5EE9BC" w14:textId="4D5AB1D8" w:rsidR="000A0FFF" w:rsidRDefault="000A0FFF" w:rsidP="00252740">
      <w:pPr>
        <w:pStyle w:val="Heading3"/>
      </w:pPr>
      <w:bookmarkStart w:id="16" w:name="_Toc9862256"/>
      <w:r>
        <w:lastRenderedPageBreak/>
        <w:t>Fingerprint Scanners</w:t>
      </w:r>
      <w:bookmarkEnd w:id="16"/>
    </w:p>
    <w:p w14:paraId="5A39A6B7" w14:textId="77777777" w:rsidR="000A0FFF" w:rsidRDefault="000A0FFF" w:rsidP="000A0FFF">
      <w:pPr>
        <w:pStyle w:val="Body"/>
      </w:pPr>
      <w:r>
        <w:t xml:space="preserve">Fingerprint scanners are devices that recognise the fingerprint of the user. The device replaces the need to enter a password during the log in process. </w:t>
      </w:r>
    </w:p>
    <w:p w14:paraId="70BD9704" w14:textId="77777777" w:rsidR="000A0FFF" w:rsidRDefault="000A0FFF" w:rsidP="00252740">
      <w:pPr>
        <w:pStyle w:val="Heading3"/>
      </w:pPr>
      <w:bookmarkStart w:id="17" w:name="_Toc9862257"/>
      <w:r>
        <w:t>Smartcards</w:t>
      </w:r>
      <w:bookmarkEnd w:id="17"/>
    </w:p>
    <w:p w14:paraId="34575ACE" w14:textId="13834150" w:rsidR="000A0FFF" w:rsidRDefault="000A0FFF" w:rsidP="000A0FFF">
      <w:pPr>
        <w:pStyle w:val="Body"/>
      </w:pPr>
      <w:r>
        <w:t>Smartcards are plastic cards that have a magnetic (or similar) section containing user information. Cards used i</w:t>
      </w:r>
      <w:r w:rsidR="00CE38C5">
        <w:t>n automatic teller machine (ATM</w:t>
      </w:r>
      <w:r>
        <w:t>s) are an example.</w:t>
      </w:r>
    </w:p>
    <w:p w14:paraId="16436F79" w14:textId="77777777" w:rsidR="000A0FFF" w:rsidRDefault="000A0FFF" w:rsidP="00252740">
      <w:pPr>
        <w:pStyle w:val="Heading3"/>
      </w:pPr>
      <w:bookmarkStart w:id="18" w:name="_Toc9862258"/>
      <w:r>
        <w:t>Tokens</w:t>
      </w:r>
      <w:bookmarkEnd w:id="18"/>
    </w:p>
    <w:p w14:paraId="3418383E" w14:textId="77777777" w:rsidR="000A0FFF" w:rsidRDefault="000A0FFF" w:rsidP="000A0FFF">
      <w:pPr>
        <w:pStyle w:val="Body"/>
      </w:pPr>
      <w:r>
        <w:t xml:space="preserve">Tokens display non-sequential numbers based on complex algorithms. The current number must be entered during the log on process (as well as a password) to confirm the identity of the user. Token systems are considered among the most secure. </w:t>
      </w:r>
    </w:p>
    <w:p w14:paraId="4C8085F5" w14:textId="77777777" w:rsidR="000A0FFF" w:rsidRDefault="000A0FFF" w:rsidP="00252740">
      <w:pPr>
        <w:pStyle w:val="Heading3"/>
      </w:pPr>
      <w:bookmarkStart w:id="19" w:name="_Toc9862259"/>
      <w:r>
        <w:t>Desktop</w:t>
      </w:r>
      <w:bookmarkEnd w:id="19"/>
      <w:r>
        <w:t xml:space="preserve"> </w:t>
      </w:r>
    </w:p>
    <w:p w14:paraId="799FD88C" w14:textId="5CCC51BF" w:rsidR="000A0FFF" w:rsidRDefault="000A0FFF" w:rsidP="004129FA">
      <w:pPr>
        <w:pStyle w:val="Body"/>
        <w:spacing w:after="360"/>
      </w:pPr>
      <w:r>
        <w:t xml:space="preserve">When the log on procedure is complete the desktop will appear. </w:t>
      </w:r>
    </w:p>
    <w:tbl>
      <w:tblPr>
        <w:tblW w:w="0" w:type="auto"/>
        <w:shd w:val="clear" w:color="auto" w:fill="E7E7D4"/>
        <w:tblLook w:val="0600" w:firstRow="0" w:lastRow="0" w:firstColumn="0" w:lastColumn="0" w:noHBand="1" w:noVBand="1"/>
      </w:tblPr>
      <w:tblGrid>
        <w:gridCol w:w="992"/>
        <w:gridCol w:w="8034"/>
      </w:tblGrid>
      <w:tr w:rsidR="00252740" w14:paraId="66D051E4" w14:textId="77777777" w:rsidTr="004E4D03">
        <w:trPr>
          <w:trHeight w:val="659"/>
        </w:trPr>
        <w:tc>
          <w:tcPr>
            <w:tcW w:w="992" w:type="dxa"/>
            <w:shd w:val="clear" w:color="auto" w:fill="E7E7D4"/>
            <w:vAlign w:val="center"/>
          </w:tcPr>
          <w:p w14:paraId="57D8AE66" w14:textId="77777777" w:rsidR="00252740" w:rsidRPr="009C3DED" w:rsidRDefault="00252740" w:rsidP="004E4D03">
            <w:pPr>
              <w:pStyle w:val="Body"/>
              <w:spacing w:after="0" w:line="240" w:lineRule="auto"/>
              <w:jc w:val="center"/>
            </w:pPr>
            <w:r>
              <w:rPr>
                <w:noProof/>
                <w:lang w:eastAsia="en-AU"/>
              </w:rPr>
              <w:drawing>
                <wp:inline distT="0" distB="0" distL="0" distR="0" wp14:anchorId="60E2909C" wp14:editId="6ED2A961">
                  <wp:extent cx="365760" cy="357809"/>
                  <wp:effectExtent l="0" t="0" r="0" b="4445"/>
                  <wp:docPr id="45" name="Picture 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EA764BC" w14:textId="77777777" w:rsidR="00252740" w:rsidRPr="009C3DED" w:rsidRDefault="00252740" w:rsidP="004E4D03">
            <w:pPr>
              <w:pStyle w:val="Heading1-NotinTOC"/>
            </w:pPr>
            <w:r w:rsidRPr="009C3DED">
              <w:t>Practice activity</w:t>
            </w:r>
          </w:p>
        </w:tc>
      </w:tr>
    </w:tbl>
    <w:p w14:paraId="523D45BF" w14:textId="02F0957B" w:rsidR="00252740" w:rsidRPr="00626A57" w:rsidRDefault="00252740" w:rsidP="00626A57">
      <w:pPr>
        <w:pStyle w:val="Heading2"/>
      </w:pPr>
      <w:bookmarkStart w:id="20" w:name="_Toc9862260"/>
      <w:r>
        <w:t xml:space="preserve">Activity 1: </w:t>
      </w:r>
      <w:r w:rsidRPr="00626A57">
        <w:t>Log onto a digital device</w:t>
      </w:r>
      <w:bookmarkEnd w:id="20"/>
    </w:p>
    <w:p w14:paraId="13A998EA" w14:textId="1A7075D3" w:rsidR="00252740" w:rsidRPr="00626A57" w:rsidRDefault="00252740" w:rsidP="009E64D9">
      <w:pPr>
        <w:pStyle w:val="Numbering1"/>
        <w:numPr>
          <w:ilvl w:val="0"/>
          <w:numId w:val="13"/>
        </w:numPr>
      </w:pPr>
      <w:r w:rsidRPr="00626A57">
        <w:t>Click on your username or relevant icon</w:t>
      </w:r>
      <w:r w:rsidR="004129FA">
        <w:t>.</w:t>
      </w:r>
    </w:p>
    <w:p w14:paraId="6C5C0B64" w14:textId="5B3344DD" w:rsidR="00252740" w:rsidRPr="00626A57" w:rsidRDefault="00252740" w:rsidP="00BB4749">
      <w:pPr>
        <w:pStyle w:val="Numbering1"/>
      </w:pPr>
      <w:r w:rsidRPr="00626A57">
        <w:t>Log in using your password (remember is it case sensitive and will be shown on screen as</w:t>
      </w:r>
      <w:r w:rsidR="004129FA">
        <w:t xml:space="preserve"> a row of asterisks).</w:t>
      </w:r>
    </w:p>
    <w:p w14:paraId="222DF8FC" w14:textId="69951BB1" w:rsidR="00252740" w:rsidRPr="00626A57" w:rsidRDefault="00252740" w:rsidP="00BB4749">
      <w:pPr>
        <w:pStyle w:val="Numbering1"/>
      </w:pPr>
      <w:r w:rsidRPr="00626A57">
        <w:t xml:space="preserve">Once the password is complete, press </w:t>
      </w:r>
      <w:r w:rsidRPr="00CE38C5">
        <w:rPr>
          <w:b/>
        </w:rPr>
        <w:t>Enter</w:t>
      </w:r>
      <w:r w:rsidRPr="00626A57">
        <w:t xml:space="preserve"> key or arrow next to the password box</w:t>
      </w:r>
      <w:r w:rsidR="004129FA">
        <w:t>.</w:t>
      </w:r>
    </w:p>
    <w:p w14:paraId="58B5A68D" w14:textId="0066FB3B" w:rsidR="00252740" w:rsidRPr="00626A57" w:rsidRDefault="00CE38C5" w:rsidP="00BB4749">
      <w:pPr>
        <w:pStyle w:val="Numbering1"/>
      </w:pPr>
      <w:r>
        <w:t>The ‘w</w:t>
      </w:r>
      <w:r w:rsidR="00252740" w:rsidRPr="00626A57">
        <w:t>elcome</w:t>
      </w:r>
      <w:r>
        <w:t>’</w:t>
      </w:r>
      <w:r w:rsidR="00252740" w:rsidRPr="00626A57">
        <w:t xml:space="preserve"> screen will become visible </w:t>
      </w:r>
      <w:r w:rsidR="004129FA">
        <w:t>for a short while after log in.</w:t>
      </w:r>
    </w:p>
    <w:p w14:paraId="4BC3423E" w14:textId="2D191109" w:rsidR="00252740" w:rsidRPr="00626A57" w:rsidRDefault="00252740" w:rsidP="00BB4749">
      <w:pPr>
        <w:pStyle w:val="Numbering1"/>
      </w:pPr>
      <w:r w:rsidRPr="00626A57">
        <w:t>When the log on procedure is co</w:t>
      </w:r>
      <w:r w:rsidR="004129FA">
        <w:t xml:space="preserve">mplete the </w:t>
      </w:r>
      <w:r w:rsidR="00CE38C5">
        <w:t>d</w:t>
      </w:r>
      <w:r w:rsidR="004129FA">
        <w:t>esktop will appear.</w:t>
      </w:r>
    </w:p>
    <w:p w14:paraId="1CD12841" w14:textId="5D7DCCAE" w:rsidR="00252740" w:rsidRDefault="00252740" w:rsidP="004129FA">
      <w:pPr>
        <w:pStyle w:val="Heading2"/>
        <w:spacing w:before="360"/>
      </w:pPr>
      <w:bookmarkStart w:id="21" w:name="_Toc9862261"/>
      <w:r>
        <w:t xml:space="preserve">Customising your </w:t>
      </w:r>
      <w:r w:rsidR="00CE38C5">
        <w:t>d</w:t>
      </w:r>
      <w:r>
        <w:t>esktop</w:t>
      </w:r>
      <w:bookmarkEnd w:id="21"/>
    </w:p>
    <w:p w14:paraId="1F021663" w14:textId="0ADAB4DD" w:rsidR="00252740" w:rsidRDefault="00252740" w:rsidP="00626A57">
      <w:pPr>
        <w:pStyle w:val="Body"/>
      </w:pPr>
      <w:r>
        <w:t xml:space="preserve">A desktop refers to the main screen area of any Windows operating system. The desktop on your computer is very similar to your physical desktop. You can store a number of your commonly used items on your desktop for easy quick access. Icons on your desktop represent shortcuts </w:t>
      </w:r>
      <w:r w:rsidR="00CE38C5">
        <w:t xml:space="preserve">for quick access </w:t>
      </w:r>
      <w:r>
        <w:t xml:space="preserve">to programs, files or folders. </w:t>
      </w:r>
    </w:p>
    <w:p w14:paraId="2E21A676" w14:textId="77777777" w:rsidR="00252740" w:rsidRDefault="00252740" w:rsidP="00626A57">
      <w:pPr>
        <w:pStyle w:val="Body"/>
      </w:pPr>
      <w:r>
        <w:t xml:space="preserve">Your desktop background can also be customised with a pattern or background of your choice. </w:t>
      </w:r>
    </w:p>
    <w:p w14:paraId="5BFBD62E" w14:textId="77777777" w:rsidR="00252740" w:rsidRDefault="00252740" w:rsidP="00626A57">
      <w:pPr>
        <w:pStyle w:val="Body"/>
      </w:pPr>
      <w:r>
        <w:lastRenderedPageBreak/>
        <w:t xml:space="preserve">Most digital devices reply on device settings so the user can experience the device at its optimum. </w:t>
      </w:r>
    </w:p>
    <w:p w14:paraId="67549054" w14:textId="77777777" w:rsidR="00252740" w:rsidRDefault="00252740" w:rsidP="004129FA">
      <w:pPr>
        <w:pStyle w:val="Heading3"/>
      </w:pPr>
      <w:bookmarkStart w:id="22" w:name="_Toc9862262"/>
      <w:r>
        <w:t>Volume</w:t>
      </w:r>
      <w:bookmarkEnd w:id="22"/>
    </w:p>
    <w:p w14:paraId="3231DCC1" w14:textId="2008F5E2" w:rsidR="00252740" w:rsidRDefault="00252740" w:rsidP="00626A57">
      <w:pPr>
        <w:pStyle w:val="Body"/>
      </w:pPr>
      <w:r>
        <w:t>This is the sound that is emitted by the device. Volume should be set so that the music, ringtone</w:t>
      </w:r>
      <w:r w:rsidR="00CE38C5">
        <w:t xml:space="preserve">, and any other sounds </w:t>
      </w:r>
      <w:r>
        <w:t xml:space="preserve">can be heard but without causing distraction to others. Headphones can be used should you wish the volume to be of a higher level that could distract others. </w:t>
      </w:r>
    </w:p>
    <w:p w14:paraId="5E4E5B50" w14:textId="77777777" w:rsidR="001769FA" w:rsidRDefault="00252740" w:rsidP="00626A57">
      <w:pPr>
        <w:pStyle w:val="Body"/>
      </w:pPr>
      <w:r>
        <w:t>Volume can be adjusted from the mai</w:t>
      </w:r>
      <w:r w:rsidR="001769FA">
        <w:t xml:space="preserve">n screen using the sound icon (below) </w:t>
      </w:r>
      <w:r>
        <w:t>or you can access this under settings on your device.</w:t>
      </w:r>
    </w:p>
    <w:p w14:paraId="3DEEA3B7" w14:textId="4EEF5C56" w:rsidR="00252740" w:rsidRDefault="001769FA" w:rsidP="007476E2">
      <w:pPr>
        <w:pStyle w:val="Body"/>
        <w:spacing w:after="0"/>
      </w:pPr>
      <w:r>
        <w:rPr>
          <w:noProof/>
          <w:lang w:eastAsia="en-AU"/>
        </w:rPr>
        <w:drawing>
          <wp:inline distT="0" distB="0" distL="0" distR="0" wp14:anchorId="7E883436" wp14:editId="4A47EB8F">
            <wp:extent cx="238125" cy="323850"/>
            <wp:effectExtent l="0" t="0" r="9525" b="0"/>
            <wp:docPr id="6" name="Picture 6" descr="Sound image icon that is located on your taskbar" title="S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8125" cy="323850"/>
                    </a:xfrm>
                    <a:prstGeom prst="rect">
                      <a:avLst/>
                    </a:prstGeom>
                  </pic:spPr>
                </pic:pic>
              </a:graphicData>
            </a:graphic>
          </wp:inline>
        </w:drawing>
      </w:r>
    </w:p>
    <w:p w14:paraId="4FB639CA" w14:textId="1C3140AD" w:rsidR="007476E2" w:rsidRDefault="007476E2" w:rsidP="007476E2">
      <w:pPr>
        <w:pStyle w:val="Caption"/>
        <w:spacing w:before="120"/>
      </w:pPr>
      <w:r>
        <w:t>Volume icon</w:t>
      </w:r>
    </w:p>
    <w:p w14:paraId="070B87E3" w14:textId="6BE93CA4" w:rsidR="00252740" w:rsidRDefault="00252740" w:rsidP="004129FA">
      <w:pPr>
        <w:pStyle w:val="Heading3"/>
      </w:pPr>
      <w:bookmarkStart w:id="23" w:name="_Toc9862263"/>
      <w:r>
        <w:t xml:space="preserve">Visual </w:t>
      </w:r>
      <w:r w:rsidR="00CE38C5">
        <w:t>d</w:t>
      </w:r>
      <w:r>
        <w:t>isplay</w:t>
      </w:r>
      <w:bookmarkEnd w:id="23"/>
    </w:p>
    <w:p w14:paraId="6068D239" w14:textId="75E85F9E" w:rsidR="00252740" w:rsidRDefault="00252740" w:rsidP="00626A57">
      <w:pPr>
        <w:pStyle w:val="Body"/>
      </w:pPr>
      <w:r>
        <w:t xml:space="preserve">You can alter the visual display of your device. Most devices with screens allow </w:t>
      </w:r>
      <w:r w:rsidR="003668C6">
        <w:t>for</w:t>
      </w:r>
      <w:r>
        <w:t xml:space="preserve"> brightness adjustment. Brightness is the amount of lig</w:t>
      </w:r>
      <w:r w:rsidR="004129FA">
        <w:t xml:space="preserve">ht transmitted by the device. </w:t>
      </w:r>
      <w:r>
        <w:t xml:space="preserve">If brightness levels are too high the images appear washed out while if </w:t>
      </w:r>
      <w:r w:rsidR="003668C6">
        <w:t xml:space="preserve">the </w:t>
      </w:r>
      <w:r>
        <w:t xml:space="preserve">brightness is too low the images are too dark. </w:t>
      </w:r>
    </w:p>
    <w:p w14:paraId="462F77D5" w14:textId="350CF927" w:rsidR="00252740" w:rsidRDefault="00252740" w:rsidP="00626A57">
      <w:pPr>
        <w:pStyle w:val="Body"/>
      </w:pPr>
      <w:r>
        <w:t>Another adjustment that some systems allow is contrast. Contrast is the difference between lighter and darker pa</w:t>
      </w:r>
      <w:r w:rsidR="003668C6">
        <w:t>r</w:t>
      </w:r>
      <w:r>
        <w:t>ts of an image. Adjusting brightness and contrast together will allow the i</w:t>
      </w:r>
      <w:r w:rsidR="004129FA">
        <w:t xml:space="preserve">mage to be perfectly adjusted. </w:t>
      </w:r>
      <w:r w:rsidR="003668C6">
        <w:t>The</w:t>
      </w:r>
      <w:r>
        <w:t>s</w:t>
      </w:r>
      <w:r w:rsidR="003668C6">
        <w:t xml:space="preserve">e settings </w:t>
      </w:r>
      <w:r>
        <w:t>can all be found under the settings icon on your device.</w:t>
      </w:r>
    </w:p>
    <w:p w14:paraId="4127C1D5" w14:textId="77777777" w:rsidR="00252740" w:rsidRDefault="00252740" w:rsidP="004129FA">
      <w:pPr>
        <w:pStyle w:val="Heading3"/>
      </w:pPr>
      <w:bookmarkStart w:id="24" w:name="_Toc9862264"/>
      <w:r>
        <w:t>Shortcuts</w:t>
      </w:r>
      <w:bookmarkEnd w:id="24"/>
    </w:p>
    <w:p w14:paraId="2D43EFEE" w14:textId="77777777" w:rsidR="00252740" w:rsidRDefault="00252740" w:rsidP="00626A57">
      <w:pPr>
        <w:pStyle w:val="Body"/>
      </w:pPr>
      <w:r>
        <w:t xml:space="preserve">Many users like to create shortcuts to programs on the computer or applications on smartphones and tablets. Creating a shortcut to a program allows the program to be opened in its original location. </w:t>
      </w:r>
    </w:p>
    <w:p w14:paraId="2258585A" w14:textId="77777777" w:rsidR="00252740" w:rsidRDefault="00252740" w:rsidP="00626A57">
      <w:pPr>
        <w:pStyle w:val="Body"/>
      </w:pPr>
      <w:r>
        <w:t xml:space="preserve">Some organisations have strict rules about what you can display on your desktop. </w:t>
      </w:r>
    </w:p>
    <w:p w14:paraId="324234D6" w14:textId="166C4393" w:rsidR="00252740" w:rsidRDefault="00252740" w:rsidP="00626A57">
      <w:pPr>
        <w:pStyle w:val="Body"/>
      </w:pPr>
      <w:r>
        <w:t xml:space="preserve">To create a shortcut you select the program you want and right click on the icon and click </w:t>
      </w:r>
      <w:r w:rsidRPr="004129FA">
        <w:rPr>
          <w:b/>
        </w:rPr>
        <w:t>create shortcut</w:t>
      </w:r>
      <w:r>
        <w:t>. You should be able to see the shortcut now on your on main screen. Alternatively you can drag the icon/folder/file f</w:t>
      </w:r>
      <w:r w:rsidR="003668C6">
        <w:t>rom</w:t>
      </w:r>
      <w:r>
        <w:t xml:space="preserve"> the computer window to the desktop. When you delete a shortcut, the original item is not deleted</w:t>
      </w:r>
      <w:r w:rsidR="003668C6">
        <w:t>, just the shortcut to it</w:t>
      </w:r>
      <w:r>
        <w:t xml:space="preserve">. </w:t>
      </w:r>
      <w:r w:rsidR="003668C6">
        <w:t>The original item</w:t>
      </w:r>
      <w:r>
        <w:t xml:space="preserve"> still exists on your computer in its original location. </w:t>
      </w:r>
    </w:p>
    <w:p w14:paraId="30F1BBCD" w14:textId="77777777" w:rsidR="00252740" w:rsidRDefault="00252740" w:rsidP="004129FA">
      <w:pPr>
        <w:pStyle w:val="feature"/>
      </w:pPr>
      <w:r>
        <w:t xml:space="preserve">NOTE: Shortcuts can be identified by the arrow at the bottom left corner of the icon. </w:t>
      </w:r>
    </w:p>
    <w:p w14:paraId="41981C0B" w14:textId="77777777" w:rsidR="001769FA" w:rsidRDefault="001769FA" w:rsidP="001769FA">
      <w:pPr>
        <w:pStyle w:val="Body"/>
        <w:rPr>
          <w:noProof/>
          <w:lang w:eastAsia="en-AU"/>
        </w:rPr>
      </w:pPr>
      <w:r>
        <w:br w:type="page"/>
      </w:r>
    </w:p>
    <w:p w14:paraId="44BE7AF1" w14:textId="436CD79B" w:rsidR="00252740" w:rsidRDefault="00252740" w:rsidP="004129FA">
      <w:pPr>
        <w:pStyle w:val="Heading3"/>
      </w:pPr>
      <w:bookmarkStart w:id="25" w:name="_Toc9862265"/>
      <w:r>
        <w:lastRenderedPageBreak/>
        <w:t>Smartphones and tablets</w:t>
      </w:r>
      <w:bookmarkEnd w:id="25"/>
    </w:p>
    <w:p w14:paraId="622EFBFA" w14:textId="59A62F9D" w:rsidR="00252740" w:rsidRDefault="00252740" w:rsidP="00626A57">
      <w:pPr>
        <w:pStyle w:val="Body"/>
      </w:pPr>
      <w:r>
        <w:t xml:space="preserve">Apple products install apps directly to the desktop. They can be grouped by dragging an icon on top of another. The lower icon will enlarge so it is in a box and the app being dragged can be placed in the box. The operating system will assign a title to the group which can be changed by the user. </w:t>
      </w:r>
    </w:p>
    <w:p w14:paraId="0512E289" w14:textId="685B0D3D" w:rsidR="00252740" w:rsidRDefault="00252740" w:rsidP="004129FA">
      <w:pPr>
        <w:pStyle w:val="Body"/>
        <w:spacing w:after="360"/>
      </w:pPr>
      <w:r>
        <w:t xml:space="preserve">Android devices install apps to </w:t>
      </w:r>
      <w:r w:rsidR="00526654">
        <w:t xml:space="preserve">the </w:t>
      </w:r>
      <w:r>
        <w:t>apps</w:t>
      </w:r>
      <w:r w:rsidR="00526654">
        <w:t xml:space="preserve"> folder</w:t>
      </w:r>
      <w:r>
        <w:t>. Apps can be dragged from this location and dropped onto the desktop. Groups can be cr</w:t>
      </w:r>
      <w:r w:rsidR="003668C6">
        <w:t>e</w:t>
      </w:r>
      <w:r>
        <w:t>ated in the same way they are cr</w:t>
      </w:r>
      <w:r w:rsidR="003668C6">
        <w:t>e</w:t>
      </w:r>
      <w:r>
        <w:t xml:space="preserve">ated on </w:t>
      </w:r>
      <w:r w:rsidR="003668C6">
        <w:t>A</w:t>
      </w:r>
      <w:r>
        <w:t>pple products.</w:t>
      </w:r>
    </w:p>
    <w:tbl>
      <w:tblPr>
        <w:tblW w:w="0" w:type="auto"/>
        <w:shd w:val="clear" w:color="auto" w:fill="E7E7D4"/>
        <w:tblLook w:val="0600" w:firstRow="0" w:lastRow="0" w:firstColumn="0" w:lastColumn="0" w:noHBand="1" w:noVBand="1"/>
      </w:tblPr>
      <w:tblGrid>
        <w:gridCol w:w="992"/>
        <w:gridCol w:w="8034"/>
      </w:tblGrid>
      <w:tr w:rsidR="00252740" w14:paraId="4579C6EB" w14:textId="77777777" w:rsidTr="004E4D03">
        <w:trPr>
          <w:trHeight w:val="659"/>
        </w:trPr>
        <w:tc>
          <w:tcPr>
            <w:tcW w:w="992" w:type="dxa"/>
            <w:shd w:val="clear" w:color="auto" w:fill="E7E7D4"/>
            <w:vAlign w:val="center"/>
          </w:tcPr>
          <w:p w14:paraId="5689626C" w14:textId="77777777" w:rsidR="00252740" w:rsidRPr="009C3DED" w:rsidRDefault="00252740" w:rsidP="004E4D03">
            <w:pPr>
              <w:pStyle w:val="Body"/>
              <w:spacing w:after="0" w:line="240" w:lineRule="auto"/>
              <w:jc w:val="center"/>
            </w:pPr>
            <w:r>
              <w:rPr>
                <w:noProof/>
                <w:lang w:eastAsia="en-AU"/>
              </w:rPr>
              <w:drawing>
                <wp:inline distT="0" distB="0" distL="0" distR="0" wp14:anchorId="6BD0EC2D" wp14:editId="49016D23">
                  <wp:extent cx="365760" cy="357809"/>
                  <wp:effectExtent l="0" t="0" r="0" b="4445"/>
                  <wp:docPr id="34" name="Picture 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F91BFD8" w14:textId="77777777" w:rsidR="00252740" w:rsidRPr="009C3DED" w:rsidRDefault="00252740" w:rsidP="004E4D03">
            <w:pPr>
              <w:pStyle w:val="Heading1-NotinTOC"/>
            </w:pPr>
            <w:r w:rsidRPr="009C3DED">
              <w:t>Practice activity</w:t>
            </w:r>
          </w:p>
        </w:tc>
      </w:tr>
    </w:tbl>
    <w:p w14:paraId="587B75EA" w14:textId="51AF3A47" w:rsidR="00252740" w:rsidRDefault="00252740" w:rsidP="00626A57">
      <w:pPr>
        <w:pStyle w:val="Heading2"/>
      </w:pPr>
      <w:bookmarkStart w:id="26" w:name="_Toc9862266"/>
      <w:r>
        <w:t>Activity 2: Customising your device</w:t>
      </w:r>
      <w:bookmarkEnd w:id="26"/>
    </w:p>
    <w:p w14:paraId="13677B36" w14:textId="2F73AC26" w:rsidR="00252740" w:rsidRDefault="00252740" w:rsidP="00626A57">
      <w:pPr>
        <w:pStyle w:val="Body"/>
      </w:pPr>
      <w:r>
        <w:t>Try the following on your device</w:t>
      </w:r>
      <w:r w:rsidR="00CC3319">
        <w:t>, seeking assistance from your neighbour or teacher where necessary</w:t>
      </w:r>
      <w:bookmarkStart w:id="27" w:name="_GoBack"/>
      <w:bookmarkEnd w:id="27"/>
      <w:r w:rsidR="00626A57">
        <w:t>:</w:t>
      </w:r>
    </w:p>
    <w:p w14:paraId="03EE7AFF" w14:textId="14ACB251" w:rsidR="00252740" w:rsidRDefault="004129FA" w:rsidP="00252740">
      <w:pPr>
        <w:pStyle w:val="BulletListLevel1"/>
      </w:pPr>
      <w:r>
        <w:t>Adjust volume.</w:t>
      </w:r>
    </w:p>
    <w:p w14:paraId="6EF13AD6" w14:textId="311E79F6" w:rsidR="00252740" w:rsidRDefault="00252740" w:rsidP="00252740">
      <w:pPr>
        <w:pStyle w:val="BulletListLevel1"/>
      </w:pPr>
      <w:r>
        <w:t>Change the brightness and contrast to suit your needs</w:t>
      </w:r>
      <w:r w:rsidR="004129FA">
        <w:t>.</w:t>
      </w:r>
    </w:p>
    <w:p w14:paraId="376B1868" w14:textId="32D4C576" w:rsidR="00252740" w:rsidRDefault="00252740" w:rsidP="00252740">
      <w:pPr>
        <w:pStyle w:val="BulletListLevel1"/>
      </w:pPr>
      <w:r>
        <w:t>Add shortcuts</w:t>
      </w:r>
      <w:r w:rsidR="004129FA">
        <w:t>.</w:t>
      </w:r>
    </w:p>
    <w:p w14:paraId="0A2E29FF" w14:textId="383E8818" w:rsidR="00252740" w:rsidRDefault="004129FA" w:rsidP="00252740">
      <w:pPr>
        <w:pStyle w:val="BulletListLevel1"/>
      </w:pPr>
      <w:r>
        <w:t>Change your wallpaper.</w:t>
      </w:r>
    </w:p>
    <w:p w14:paraId="51F7C534" w14:textId="1D6C6B6B" w:rsidR="00A913DF" w:rsidRDefault="00A913DF" w:rsidP="00252740">
      <w:pPr>
        <w:pStyle w:val="BulletListLevel1"/>
      </w:pPr>
      <w:r>
        <w:t xml:space="preserve">Compare your device’s screen with your neighbour and discuss the differences. Do they have different apps and wallpaper? </w:t>
      </w:r>
      <w:r w:rsidR="00E82914">
        <w:t xml:space="preserve">Ask them how they customised their devices (there is often more than one way!) </w:t>
      </w:r>
    </w:p>
    <w:p w14:paraId="0C8BF3BB" w14:textId="7D7E5252" w:rsidR="00CB219C" w:rsidRDefault="00CB219C" w:rsidP="00CB219C">
      <w:pPr>
        <w:pStyle w:val="BulletListLevel1"/>
      </w:pPr>
      <w:r>
        <w:t xml:space="preserve">If you want to know more check out these Lynda videos </w:t>
      </w:r>
      <w:hyperlink r:id="rId32" w:history="1">
        <w:r w:rsidRPr="00CB219C">
          <w:rPr>
            <w:rStyle w:val="Hyperlink"/>
          </w:rPr>
          <w:t>iPhone and iPad Essential Training</w:t>
        </w:r>
      </w:hyperlink>
      <w:r>
        <w:t xml:space="preserve"> or </w:t>
      </w:r>
      <w:hyperlink r:id="rId33" w:history="1">
        <w:r w:rsidRPr="00CB219C">
          <w:rPr>
            <w:rStyle w:val="Hyperlink"/>
          </w:rPr>
          <w:t>Android Essential Training</w:t>
        </w:r>
      </w:hyperlink>
      <w:r>
        <w:t>.</w:t>
      </w:r>
    </w:p>
    <w:p w14:paraId="280DC6A6" w14:textId="7B6F0CA1" w:rsidR="00252740" w:rsidRDefault="003668C6" w:rsidP="004129FA">
      <w:pPr>
        <w:pStyle w:val="Heading2"/>
        <w:spacing w:before="360"/>
      </w:pPr>
      <w:bookmarkStart w:id="28" w:name="_Toc9862267"/>
      <w:r>
        <w:t>Help f</w:t>
      </w:r>
      <w:r w:rsidR="00252740">
        <w:t>unction</w:t>
      </w:r>
      <w:bookmarkEnd w:id="28"/>
    </w:p>
    <w:p w14:paraId="338A8BD2" w14:textId="77777777" w:rsidR="00252740" w:rsidRDefault="00252740" w:rsidP="00626A57">
      <w:pPr>
        <w:pStyle w:val="Body"/>
      </w:pPr>
      <w:r>
        <w:t xml:space="preserve">Your computer has a Help option that provides help and support information about Windows or applications. </w:t>
      </w:r>
    </w:p>
    <w:p w14:paraId="6522D5FF" w14:textId="77777777" w:rsidR="00252740" w:rsidRPr="004129FA" w:rsidRDefault="00252740" w:rsidP="00626A57">
      <w:pPr>
        <w:pStyle w:val="Body"/>
        <w:rPr>
          <w:b/>
        </w:rPr>
      </w:pPr>
      <w:r w:rsidRPr="004129FA">
        <w:rPr>
          <w:b/>
        </w:rPr>
        <w:t>To access Help:</w:t>
      </w:r>
    </w:p>
    <w:p w14:paraId="04788842" w14:textId="237579D9" w:rsidR="00252740" w:rsidRDefault="00252740" w:rsidP="004129FA">
      <w:pPr>
        <w:pStyle w:val="BulletListLevel1"/>
      </w:pPr>
      <w:r>
        <w:t xml:space="preserve">Press </w:t>
      </w:r>
      <w:r w:rsidRPr="003668C6">
        <w:rPr>
          <w:b/>
        </w:rPr>
        <w:t>F1</w:t>
      </w:r>
      <w:r>
        <w:t xml:space="preserve"> on the keyboard.</w:t>
      </w:r>
    </w:p>
    <w:p w14:paraId="1F0FFFAE" w14:textId="61661132" w:rsidR="00252740" w:rsidRDefault="00252740" w:rsidP="00626A57">
      <w:pPr>
        <w:pStyle w:val="Body"/>
      </w:pPr>
      <w:r>
        <w:t xml:space="preserve">If you have </w:t>
      </w:r>
      <w:r w:rsidR="003668C6">
        <w:t xml:space="preserve">an </w:t>
      </w:r>
      <w:r>
        <w:t xml:space="preserve">internet connection, a window will appear displaying a help search screen. You can then enter your topic you need help with in the browser </w:t>
      </w:r>
      <w:r w:rsidR="00526654">
        <w:t xml:space="preserve">and </w:t>
      </w:r>
      <w:r>
        <w:t>search</w:t>
      </w:r>
      <w:r w:rsidR="00526654">
        <w:t xml:space="preserve"> for a response</w:t>
      </w:r>
      <w:r>
        <w:t xml:space="preserve">. </w:t>
      </w:r>
    </w:p>
    <w:p w14:paraId="43D0766D" w14:textId="7471353C" w:rsidR="00252740" w:rsidRDefault="003668C6" w:rsidP="00626A57">
      <w:pPr>
        <w:pStyle w:val="Body"/>
      </w:pPr>
      <w:r>
        <w:lastRenderedPageBreak/>
        <w:t xml:space="preserve">If you have </w:t>
      </w:r>
      <w:r w:rsidR="00252740">
        <w:t>u</w:t>
      </w:r>
      <w:r>
        <w:t>s</w:t>
      </w:r>
      <w:r w:rsidR="00526654">
        <w:t xml:space="preserve">ed the </w:t>
      </w:r>
      <w:r w:rsidR="00252740">
        <w:t xml:space="preserve">Help </w:t>
      </w:r>
      <w:r w:rsidR="00526654">
        <w:t>f</w:t>
      </w:r>
      <w:r w:rsidR="00252740">
        <w:t>unction but still need assistance with using your device, you should ask a more experienced work colleague.  Try not to interrupt them all the time</w:t>
      </w:r>
      <w:r>
        <w:t>. It’s a good idea</w:t>
      </w:r>
      <w:r w:rsidR="00252740">
        <w:t xml:space="preserve"> if you have lots of questions </w:t>
      </w:r>
      <w:r>
        <w:t>to</w:t>
      </w:r>
      <w:r w:rsidR="00252740">
        <w:t xml:space="preserve"> write them down and ask all of them at an appropriate time.</w:t>
      </w:r>
    </w:p>
    <w:p w14:paraId="442F7B95" w14:textId="3E96072F" w:rsidR="00252740" w:rsidRDefault="00252740" w:rsidP="00526654">
      <w:pPr>
        <w:spacing w:after="120"/>
        <w:jc w:val="center"/>
      </w:pPr>
      <w:r>
        <w:rPr>
          <w:noProof/>
          <w:lang w:eastAsia="en-AU"/>
        </w:rPr>
        <w:drawing>
          <wp:inline distT="0" distB="0" distL="0" distR="0" wp14:anchorId="2AEB8B7D" wp14:editId="3F56FD5B">
            <wp:extent cx="2280920" cy="2918460"/>
            <wp:effectExtent l="19050" t="19050" r="24130" b="15240"/>
            <wp:docPr id="35" name="Picture 35" descr="Screen shot of what the help function looks like " title="Help Func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28A0092B-C50C-407E-A947-70E740481C1C}">
                          <a14:useLocalDpi xmlns:a14="http://schemas.microsoft.com/office/drawing/2010/main" val="0"/>
                        </a:ext>
                      </a:extLst>
                    </a:blip>
                    <a:srcRect t="4193" r="5081" b="10148"/>
                    <a:stretch/>
                  </pic:blipFill>
                  <pic:spPr bwMode="auto">
                    <a:xfrm>
                      <a:off x="0" y="0"/>
                      <a:ext cx="2280920" cy="2918460"/>
                    </a:xfrm>
                    <a:prstGeom prst="rect">
                      <a:avLst/>
                    </a:prstGeom>
                    <a:ln>
                      <a:solidFill>
                        <a:schemeClr val="bg1">
                          <a:lumMod val="85000"/>
                        </a:schemeClr>
                      </a:solidFill>
                    </a:ln>
                    <a:extLst>
                      <a:ext uri="{53640926-AAD7-44D8-BBD7-CCE9431645EC}">
                        <a14:shadowObscured xmlns:a14="http://schemas.microsoft.com/office/drawing/2010/main"/>
                      </a:ext>
                    </a:extLst>
                  </pic:spPr>
                </pic:pic>
              </a:graphicData>
            </a:graphic>
          </wp:inline>
        </w:drawing>
      </w:r>
    </w:p>
    <w:p w14:paraId="6976972A" w14:textId="512F86C7" w:rsidR="00252740" w:rsidRPr="007476E2" w:rsidRDefault="00252740" w:rsidP="00526654">
      <w:pPr>
        <w:pStyle w:val="Caption"/>
        <w:spacing w:before="120" w:after="360"/>
        <w:jc w:val="center"/>
      </w:pPr>
      <w:r w:rsidRPr="007476E2">
        <w:t>Help Function Dialog box</w:t>
      </w:r>
      <w:r w:rsidR="007476E2">
        <w:t>.</w:t>
      </w:r>
    </w:p>
    <w:tbl>
      <w:tblPr>
        <w:tblW w:w="0" w:type="auto"/>
        <w:shd w:val="clear" w:color="auto" w:fill="E7E7D4"/>
        <w:tblLook w:val="0600" w:firstRow="0" w:lastRow="0" w:firstColumn="0" w:lastColumn="0" w:noHBand="1" w:noVBand="1"/>
      </w:tblPr>
      <w:tblGrid>
        <w:gridCol w:w="992"/>
        <w:gridCol w:w="8034"/>
      </w:tblGrid>
      <w:tr w:rsidR="00252740" w14:paraId="286F4B9B" w14:textId="77777777" w:rsidTr="004E4D03">
        <w:trPr>
          <w:trHeight w:val="659"/>
        </w:trPr>
        <w:tc>
          <w:tcPr>
            <w:tcW w:w="992" w:type="dxa"/>
            <w:shd w:val="clear" w:color="auto" w:fill="E7E7D4"/>
            <w:vAlign w:val="center"/>
          </w:tcPr>
          <w:p w14:paraId="775A7D2D" w14:textId="77777777" w:rsidR="00252740" w:rsidRPr="009C3DED" w:rsidRDefault="00252740" w:rsidP="004E4D03">
            <w:pPr>
              <w:pStyle w:val="Body"/>
              <w:spacing w:after="0" w:line="240" w:lineRule="auto"/>
              <w:jc w:val="center"/>
            </w:pPr>
            <w:r>
              <w:rPr>
                <w:noProof/>
                <w:lang w:eastAsia="en-AU"/>
              </w:rPr>
              <w:drawing>
                <wp:inline distT="0" distB="0" distL="0" distR="0" wp14:anchorId="50B44FED" wp14:editId="306B100A">
                  <wp:extent cx="365760" cy="357809"/>
                  <wp:effectExtent l="0" t="0" r="0" b="4445"/>
                  <wp:docPr id="36" name="Picture 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5813230" w14:textId="77777777" w:rsidR="00252740" w:rsidRPr="009C3DED" w:rsidRDefault="00252740" w:rsidP="004E4D03">
            <w:pPr>
              <w:pStyle w:val="Heading1-NotinTOC"/>
            </w:pPr>
            <w:r w:rsidRPr="009C3DED">
              <w:t>Practice activity</w:t>
            </w:r>
          </w:p>
        </w:tc>
      </w:tr>
    </w:tbl>
    <w:p w14:paraId="739EDE31" w14:textId="73C0C60F" w:rsidR="00252740" w:rsidRPr="00626A57" w:rsidRDefault="00252740" w:rsidP="00BB4749">
      <w:pPr>
        <w:pStyle w:val="Heading2"/>
      </w:pPr>
      <w:bookmarkStart w:id="29" w:name="_Toc9862268"/>
      <w:r>
        <w:t xml:space="preserve">Activity 3: </w:t>
      </w:r>
      <w:r w:rsidRPr="00626A57">
        <w:t>Help Function</w:t>
      </w:r>
      <w:bookmarkEnd w:id="29"/>
      <w:r w:rsidRPr="00626A57">
        <w:t xml:space="preserve"> </w:t>
      </w:r>
    </w:p>
    <w:p w14:paraId="30BEE068" w14:textId="19908B41" w:rsidR="00252740" w:rsidRDefault="00252740" w:rsidP="00626A57">
      <w:pPr>
        <w:pStyle w:val="Body"/>
      </w:pPr>
      <w:r w:rsidRPr="00626A57">
        <w:t>Following</w:t>
      </w:r>
      <w:r w:rsidR="00526654">
        <w:t xml:space="preserve"> the steps above, use the Help f</w:t>
      </w:r>
      <w:r w:rsidRPr="00626A57">
        <w:t>unction on your device to search for instructions to install a printer to your device. Record the list of instructions below:</w:t>
      </w:r>
    </w:p>
    <w:p w14:paraId="561A4403" w14:textId="3E9DC1B8" w:rsidR="004E4D03" w:rsidRDefault="004E4D03" w:rsidP="004E4D03">
      <w:pPr>
        <w:pStyle w:val="Form1"/>
      </w:pPr>
    </w:p>
    <w:p w14:paraId="451D90CD" w14:textId="2DF158A9" w:rsidR="007476E2" w:rsidRDefault="007476E2" w:rsidP="004E4D03">
      <w:pPr>
        <w:pStyle w:val="Form1"/>
      </w:pPr>
    </w:p>
    <w:p w14:paraId="1EE32862" w14:textId="332E73BE" w:rsidR="007476E2" w:rsidRDefault="007476E2" w:rsidP="004E4D03">
      <w:pPr>
        <w:pStyle w:val="Form1"/>
      </w:pPr>
    </w:p>
    <w:p w14:paraId="181B0EDA" w14:textId="77E17098" w:rsidR="007476E2" w:rsidRDefault="007476E2" w:rsidP="004E4D03">
      <w:pPr>
        <w:pStyle w:val="Form1"/>
      </w:pPr>
    </w:p>
    <w:p w14:paraId="1EA964B1" w14:textId="702858B6" w:rsidR="007476E2" w:rsidRDefault="007476E2" w:rsidP="004E4D03">
      <w:pPr>
        <w:pStyle w:val="Form1"/>
      </w:pPr>
    </w:p>
    <w:p w14:paraId="56E04117" w14:textId="77777777" w:rsidR="007476E2" w:rsidRDefault="007476E2" w:rsidP="004E4D03">
      <w:pPr>
        <w:pStyle w:val="Form1"/>
      </w:pPr>
    </w:p>
    <w:p w14:paraId="48B016BC" w14:textId="77777777" w:rsidR="004E4D03" w:rsidRDefault="004E4D03" w:rsidP="004E4D03">
      <w:pPr>
        <w:pStyle w:val="Form1"/>
      </w:pPr>
    </w:p>
    <w:p w14:paraId="2664F680" w14:textId="77777777" w:rsidR="004E4D03" w:rsidRDefault="004E4D03" w:rsidP="004E4D03">
      <w:pPr>
        <w:pStyle w:val="Form1"/>
      </w:pPr>
    </w:p>
    <w:p w14:paraId="681722D8" w14:textId="2BFB79A6" w:rsidR="005922CB" w:rsidRPr="009163C9" w:rsidRDefault="00283411" w:rsidP="00112369">
      <w:r>
        <w:br w:type="page"/>
      </w:r>
    </w:p>
    <w:p w14:paraId="5AA09ED2" w14:textId="77777777" w:rsidR="0038196D" w:rsidRDefault="0038196D" w:rsidP="006351B5">
      <w:pPr>
        <w:pStyle w:val="Body"/>
      </w:pPr>
    </w:p>
    <w:p w14:paraId="5EF9D3C6" w14:textId="77777777" w:rsidR="0038196D" w:rsidRDefault="0038196D" w:rsidP="0038196D">
      <w:pPr>
        <w:pStyle w:val="Sectionnumber"/>
      </w:pPr>
      <w:r>
        <w:rPr>
          <w:noProof/>
          <w:lang w:eastAsia="en-AU"/>
        </w:rPr>
        <mc:AlternateContent>
          <mc:Choice Requires="wpg">
            <w:drawing>
              <wp:anchor distT="0" distB="0" distL="114300" distR="114300" simplePos="0" relativeHeight="251765760" behindDoc="1" locked="0" layoutInCell="1" allowOverlap="1" wp14:anchorId="28CB5F6B" wp14:editId="1AFA9E32">
                <wp:simplePos x="0" y="0"/>
                <wp:positionH relativeFrom="margin">
                  <wp:posOffset>1741170</wp:posOffset>
                </wp:positionH>
                <wp:positionV relativeFrom="paragraph">
                  <wp:posOffset>1831340</wp:posOffset>
                </wp:positionV>
                <wp:extent cx="3876676" cy="3305175"/>
                <wp:effectExtent l="0" t="0" r="9525" b="9525"/>
                <wp:wrapNone/>
                <wp:docPr id="17" name="Group 17"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9" name="Rectangle 1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4A2E43" id="Group 17" o:spid="_x0000_s1026" alt="Section 1&#10;Section name" style="position:absolute;margin-left:137.1pt;margin-top:144.2pt;width:305.25pt;height:260.25pt;z-index:-25155072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&#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A5VmPawAwAAJBIAAA4AAAAAAAAAAAAAAAAALgIAAGRycy9lMm9Eb2Mu&#10;eG1sUEsBAi0AFAAGAAgAAAAhAAMGByjhAAAACwEAAA8AAAAAAAAAAAAAAAAACgYAAGRycy9kb3du&#10;cmV2LnhtbFBLBQYAAAAABAAEAPMAAAAYBwAAAAA=&#10;">
                <v:rect id="Rectangle 1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v:rect id="Rectangle 2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" filled="f" stroked="f"/>
                <w10:wrap anchorx="margin"/>
              </v:group>
            </w:pict>
          </mc:Fallback>
        </mc:AlternateContent>
      </w:r>
      <w:r>
        <w:t>Topic 2</w:t>
      </w:r>
    </w:p>
    <w:p w14:paraId="18A5DF6E" w14:textId="4D92C0CF" w:rsidR="00626A57" w:rsidRDefault="00626A57" w:rsidP="00C44CB9">
      <w:pPr>
        <w:pStyle w:val="Body"/>
        <w:rPr>
          <w:rFonts w:eastAsiaTheme="minorEastAsia" w:cstheme="minorHAnsi"/>
          <w:b/>
          <w:noProof/>
          <w:color w:val="000000" w:themeColor="text1"/>
          <w:spacing w:val="20"/>
          <w:kern w:val="22"/>
          <w:sz w:val="66"/>
          <w:szCs w:val="40"/>
          <w:lang w:val="en-US" w:eastAsia="en-AU" w:bidi="en-US"/>
        </w:rPr>
      </w:pPr>
      <w:r w:rsidRPr="00626A57">
        <w:rPr>
          <w:rFonts w:eastAsiaTheme="minorEastAsia" w:cstheme="minorHAnsi"/>
          <w:b/>
          <w:noProof/>
          <w:color w:val="000000" w:themeColor="text1"/>
          <w:spacing w:val="20"/>
          <w:kern w:val="22"/>
          <w:sz w:val="66"/>
          <w:szCs w:val="40"/>
          <w:lang w:val="en-US" w:eastAsia="en-AU" w:bidi="en-US"/>
        </w:rPr>
        <w:t xml:space="preserve">Navigate and </w:t>
      </w:r>
      <w:r>
        <w:rPr>
          <w:rFonts w:eastAsiaTheme="minorEastAsia" w:cstheme="minorHAnsi"/>
          <w:b/>
          <w:noProof/>
          <w:color w:val="000000" w:themeColor="text1"/>
          <w:spacing w:val="20"/>
          <w:kern w:val="22"/>
          <w:sz w:val="66"/>
          <w:szCs w:val="40"/>
          <w:lang w:val="en-US" w:eastAsia="en-AU" w:bidi="en-US"/>
        </w:rPr>
        <w:br/>
      </w:r>
      <w:r w:rsidRPr="00626A57">
        <w:rPr>
          <w:rFonts w:eastAsiaTheme="minorEastAsia" w:cstheme="minorHAnsi"/>
          <w:b/>
          <w:noProof/>
          <w:color w:val="000000" w:themeColor="text1"/>
          <w:spacing w:val="20"/>
          <w:kern w:val="22"/>
          <w:sz w:val="66"/>
          <w:szCs w:val="40"/>
          <w:lang w:val="en-US" w:eastAsia="en-AU" w:bidi="en-US"/>
        </w:rPr>
        <w:t xml:space="preserve">organise file </w:t>
      </w:r>
      <w:r>
        <w:rPr>
          <w:rFonts w:eastAsiaTheme="minorEastAsia" w:cstheme="minorHAnsi"/>
          <w:b/>
          <w:noProof/>
          <w:color w:val="000000" w:themeColor="text1"/>
          <w:spacing w:val="20"/>
          <w:kern w:val="22"/>
          <w:sz w:val="66"/>
          <w:szCs w:val="40"/>
          <w:lang w:val="en-US" w:eastAsia="en-AU" w:bidi="en-US"/>
        </w:rPr>
        <w:br/>
      </w:r>
      <w:r w:rsidRPr="00626A57">
        <w:rPr>
          <w:rFonts w:eastAsiaTheme="minorEastAsia" w:cstheme="minorHAnsi"/>
          <w:b/>
          <w:noProof/>
          <w:color w:val="000000" w:themeColor="text1"/>
          <w:spacing w:val="20"/>
          <w:kern w:val="22"/>
          <w:sz w:val="66"/>
          <w:szCs w:val="40"/>
          <w:lang w:val="en-US" w:eastAsia="en-AU" w:bidi="en-US"/>
        </w:rPr>
        <w:t xml:space="preserve">or application </w:t>
      </w:r>
      <w:r>
        <w:rPr>
          <w:rFonts w:eastAsiaTheme="minorEastAsia" w:cstheme="minorHAnsi"/>
          <w:b/>
          <w:noProof/>
          <w:color w:val="000000" w:themeColor="text1"/>
          <w:spacing w:val="20"/>
          <w:kern w:val="22"/>
          <w:sz w:val="66"/>
          <w:szCs w:val="40"/>
          <w:lang w:val="en-US" w:eastAsia="en-AU" w:bidi="en-US"/>
        </w:rPr>
        <w:br/>
      </w:r>
      <w:r w:rsidRPr="00626A57">
        <w:rPr>
          <w:rFonts w:eastAsiaTheme="minorEastAsia" w:cstheme="minorHAnsi"/>
          <w:b/>
          <w:noProof/>
          <w:color w:val="000000" w:themeColor="text1"/>
          <w:spacing w:val="20"/>
          <w:kern w:val="22"/>
          <w:sz w:val="66"/>
          <w:szCs w:val="40"/>
          <w:lang w:val="en-US" w:eastAsia="en-AU" w:bidi="en-US"/>
        </w:rPr>
        <w:t xml:space="preserve">environment </w:t>
      </w:r>
    </w:p>
    <w:p w14:paraId="3DF41D70" w14:textId="727F4C7A" w:rsidR="00E32A39" w:rsidRDefault="0038196D" w:rsidP="00C44CB9">
      <w:pPr>
        <w:pStyle w:val="Body"/>
      </w:pPr>
      <w:r>
        <w:br w:type="page"/>
      </w:r>
    </w:p>
    <w:p w14:paraId="782F7A69" w14:textId="5C726E88" w:rsidR="006351B5" w:rsidRDefault="006351B5" w:rsidP="006351B5">
      <w:pPr>
        <w:pStyle w:val="Heading1"/>
      </w:pPr>
      <w:bookmarkStart w:id="30" w:name="_Toc9862269"/>
      <w:r>
        <w:lastRenderedPageBreak/>
        <w:t xml:space="preserve">Topic 2: </w:t>
      </w:r>
      <w:r w:rsidR="00626A57" w:rsidRPr="00626A57">
        <w:t>Navigate and organise file or application environment</w:t>
      </w:r>
      <w:bookmarkEnd w:id="30"/>
    </w:p>
    <w:p w14:paraId="0129F56B" w14:textId="37366383" w:rsidR="00626A57" w:rsidRDefault="0021484D" w:rsidP="007476E2">
      <w:pPr>
        <w:pStyle w:val="Heading2"/>
      </w:pPr>
      <w:bookmarkStart w:id="31" w:name="_Toc9862270"/>
      <w:r>
        <w:t>Computer h</w:t>
      </w:r>
      <w:r w:rsidR="007476E2">
        <w:t>ardware</w:t>
      </w:r>
      <w:bookmarkEnd w:id="31"/>
    </w:p>
    <w:p w14:paraId="41B8AF69" w14:textId="77777777" w:rsidR="00626A57" w:rsidRDefault="00626A57" w:rsidP="007476E2">
      <w:pPr>
        <w:pStyle w:val="Body"/>
        <w:spacing w:after="240"/>
      </w:pPr>
      <w:r>
        <w:t>Computer systems are made up of hardware and software. Hardware refers to the physical, material parts, such as the electrical motherboard and the monitor, keyboard and mouse. Software, on the other hand, is virtual. It is the computer code that gives instructions to the hardware so that data can be processed. Software is also what creates the graphical interface – the visible, interactive aspect of your computer.</w:t>
      </w:r>
    </w:p>
    <w:p w14:paraId="0A3DEED4" w14:textId="77777777" w:rsidR="00626A57" w:rsidRDefault="00626A57" w:rsidP="007476E2">
      <w:pPr>
        <w:pStyle w:val="Body"/>
        <w:spacing w:after="120"/>
      </w:pPr>
      <w:r>
        <w:t>Hardware devices fit into four categories: input, processing, output and storage devices. Each category of device has a different function and purpose:</w:t>
      </w:r>
    </w:p>
    <w:p w14:paraId="69C085B1" w14:textId="77777777" w:rsidR="00626A57" w:rsidRDefault="00626A57" w:rsidP="007476E2">
      <w:pPr>
        <w:pStyle w:val="Heading3"/>
      </w:pPr>
      <w:bookmarkStart w:id="32" w:name="_Toc9862271"/>
      <w:r>
        <w:t>Input Device</w:t>
      </w:r>
      <w:bookmarkEnd w:id="32"/>
    </w:p>
    <w:p w14:paraId="19D5D2A3" w14:textId="77777777" w:rsidR="00626A57" w:rsidRDefault="00626A57" w:rsidP="007476E2">
      <w:pPr>
        <w:pStyle w:val="Body"/>
        <w:spacing w:after="120"/>
      </w:pPr>
      <w:r>
        <w:t>You use an input device to enter data into a computer. Examples of input devices include:</w:t>
      </w:r>
    </w:p>
    <w:p w14:paraId="3AFE69F1" w14:textId="77777777" w:rsidR="00626A57" w:rsidRDefault="00626A57" w:rsidP="007476E2">
      <w:pPr>
        <w:pStyle w:val="BulletListLevel1"/>
      </w:pPr>
      <w:r>
        <w:t>Keyboard</w:t>
      </w:r>
    </w:p>
    <w:p w14:paraId="4D331B44" w14:textId="77777777" w:rsidR="00626A57" w:rsidRDefault="00626A57" w:rsidP="007476E2">
      <w:pPr>
        <w:pStyle w:val="BulletListLevel1"/>
      </w:pPr>
      <w:r>
        <w:t>Scanner</w:t>
      </w:r>
    </w:p>
    <w:p w14:paraId="3CA9DBF1" w14:textId="77777777" w:rsidR="00626A57" w:rsidRDefault="00626A57" w:rsidP="007476E2">
      <w:pPr>
        <w:pStyle w:val="BulletListLevel1"/>
      </w:pPr>
      <w:r>
        <w:t>Touchscreen</w:t>
      </w:r>
    </w:p>
    <w:p w14:paraId="5B677707" w14:textId="77777777" w:rsidR="00626A57" w:rsidRDefault="00626A57" w:rsidP="007476E2">
      <w:pPr>
        <w:pStyle w:val="BulletListLevel1"/>
      </w:pPr>
      <w:r>
        <w:t>Microphone</w:t>
      </w:r>
    </w:p>
    <w:p w14:paraId="2B4E3683" w14:textId="1BE0A4CE" w:rsidR="00626A57" w:rsidRDefault="00626A57" w:rsidP="007476E2">
      <w:pPr>
        <w:pStyle w:val="BulletListLevel1"/>
        <w:spacing w:after="360"/>
      </w:pPr>
      <w:r>
        <w:t xml:space="preserve">Mouse </w:t>
      </w:r>
    </w:p>
    <w:tbl>
      <w:tblPr>
        <w:tblW w:w="0" w:type="auto"/>
        <w:shd w:val="clear" w:color="auto" w:fill="E7E7D4"/>
        <w:tblLook w:val="0600" w:firstRow="0" w:lastRow="0" w:firstColumn="0" w:lastColumn="0" w:noHBand="1" w:noVBand="1"/>
      </w:tblPr>
      <w:tblGrid>
        <w:gridCol w:w="992"/>
        <w:gridCol w:w="8034"/>
      </w:tblGrid>
      <w:tr w:rsidR="00BB4749" w14:paraId="228A0B55" w14:textId="77777777" w:rsidTr="004E4D03">
        <w:trPr>
          <w:trHeight w:val="659"/>
        </w:trPr>
        <w:tc>
          <w:tcPr>
            <w:tcW w:w="992" w:type="dxa"/>
            <w:shd w:val="clear" w:color="auto" w:fill="E7E7D4"/>
            <w:vAlign w:val="center"/>
          </w:tcPr>
          <w:p w14:paraId="3D78018E" w14:textId="77777777" w:rsidR="00BB4749" w:rsidRPr="009C3DED" w:rsidRDefault="00BB4749" w:rsidP="004E4D03">
            <w:pPr>
              <w:pStyle w:val="Body"/>
              <w:spacing w:after="0" w:line="240" w:lineRule="auto"/>
              <w:jc w:val="center"/>
            </w:pPr>
            <w:r>
              <w:rPr>
                <w:noProof/>
                <w:lang w:eastAsia="en-AU"/>
              </w:rPr>
              <w:drawing>
                <wp:inline distT="0" distB="0" distL="0" distR="0" wp14:anchorId="24E17DD1" wp14:editId="79A48EC4">
                  <wp:extent cx="365760" cy="357809"/>
                  <wp:effectExtent l="0" t="0" r="0" b="4445"/>
                  <wp:docPr id="44" name="Picture 4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FE07F8D" w14:textId="77777777" w:rsidR="00BB4749" w:rsidRPr="009C3DED" w:rsidRDefault="00BB4749" w:rsidP="004E4D03">
            <w:pPr>
              <w:pStyle w:val="Heading1-NotinTOC"/>
            </w:pPr>
            <w:r w:rsidRPr="009C3DED">
              <w:t>Practice activity</w:t>
            </w:r>
          </w:p>
        </w:tc>
      </w:tr>
    </w:tbl>
    <w:p w14:paraId="141F4064" w14:textId="574BE4E0" w:rsidR="00BB4749" w:rsidRDefault="00BB4749" w:rsidP="00BB4749">
      <w:pPr>
        <w:pStyle w:val="Heading2"/>
      </w:pPr>
      <w:bookmarkStart w:id="33" w:name="_Toc9862272"/>
      <w:r>
        <w:t xml:space="preserve">Activity 4: </w:t>
      </w:r>
      <w:r w:rsidR="007476E2">
        <w:t>Input devices</w:t>
      </w:r>
      <w:bookmarkEnd w:id="33"/>
    </w:p>
    <w:p w14:paraId="6A76DBBB" w14:textId="18251DC8" w:rsidR="00BB4749" w:rsidRDefault="00BB4749" w:rsidP="00626A57">
      <w:pPr>
        <w:pStyle w:val="Body"/>
      </w:pPr>
      <w:r w:rsidRPr="00BB4749">
        <w:t>Write down any other input devices you can think of:</w:t>
      </w:r>
    </w:p>
    <w:p w14:paraId="62F4386D" w14:textId="26A2FA05" w:rsidR="007B45E1" w:rsidRDefault="007B45E1" w:rsidP="007B45E1">
      <w:pPr>
        <w:pStyle w:val="Form1"/>
      </w:pPr>
    </w:p>
    <w:p w14:paraId="555E4930" w14:textId="4CFDAD75" w:rsidR="007B45E1" w:rsidRDefault="007B45E1" w:rsidP="007B45E1">
      <w:pPr>
        <w:pStyle w:val="Form1"/>
      </w:pPr>
    </w:p>
    <w:p w14:paraId="3AF441F0" w14:textId="77777777" w:rsidR="007B45E1" w:rsidRDefault="007B45E1" w:rsidP="007B45E1">
      <w:pPr>
        <w:pStyle w:val="Form1"/>
      </w:pPr>
    </w:p>
    <w:p w14:paraId="3BC8BD85" w14:textId="19AD0062" w:rsidR="00900AD2" w:rsidRDefault="00A913DF" w:rsidP="00900AD2">
      <w:pPr>
        <w:pStyle w:val="Body"/>
        <w:rPr>
          <w:noProof/>
          <w:lang w:eastAsia="en-AU"/>
        </w:rPr>
      </w:pPr>
      <w:r>
        <w:t>Discuss and compare your list with your neighbour? Did they think of any additional devices?</w:t>
      </w:r>
      <w:r w:rsidR="00900AD2">
        <w:br w:type="page"/>
      </w:r>
    </w:p>
    <w:p w14:paraId="6F75E3FF" w14:textId="0C0876F8" w:rsidR="00BB4749" w:rsidRDefault="00BB4749" w:rsidP="007476E2">
      <w:pPr>
        <w:pStyle w:val="Heading3"/>
        <w:spacing w:before="480"/>
      </w:pPr>
      <w:bookmarkStart w:id="34" w:name="_Toc9862273"/>
      <w:r>
        <w:lastRenderedPageBreak/>
        <w:t>Processing devices</w:t>
      </w:r>
      <w:bookmarkEnd w:id="34"/>
      <w:r>
        <w:t xml:space="preserve"> </w:t>
      </w:r>
    </w:p>
    <w:p w14:paraId="18B89C15" w14:textId="34D1E47E" w:rsidR="00BB4749" w:rsidRDefault="00BB4749" w:rsidP="00BB4749">
      <w:pPr>
        <w:pStyle w:val="Body"/>
      </w:pPr>
      <w:r>
        <w:t xml:space="preserve">The powerhouse of the computer is called the central processing unit (CPU). It is where software operations occur and calculations are made. The CPU usually contains several processing devices, or components that read instructions in computer code and send the signals that create actions. </w:t>
      </w:r>
    </w:p>
    <w:p w14:paraId="7D48A193" w14:textId="77777777" w:rsidR="00BB4749" w:rsidRDefault="00BB4749" w:rsidP="00BB4749">
      <w:pPr>
        <w:pStyle w:val="Body"/>
      </w:pPr>
      <w:r>
        <w:t xml:space="preserve">The main components in the CPU are: </w:t>
      </w:r>
    </w:p>
    <w:p w14:paraId="666B7D56" w14:textId="49D08318" w:rsidR="00BB4749" w:rsidRDefault="00BB4749" w:rsidP="007476E2">
      <w:pPr>
        <w:pStyle w:val="BulletListLevel1"/>
      </w:pPr>
      <w:r>
        <w:t>The arithmetic logic unit (ALU), in which mathem</w:t>
      </w:r>
      <w:r w:rsidR="007B45E1">
        <w:t>atical operations are performed.</w:t>
      </w:r>
    </w:p>
    <w:p w14:paraId="44B42CAD" w14:textId="246965DD" w:rsidR="00BB4749" w:rsidRDefault="00BB4749" w:rsidP="007476E2">
      <w:pPr>
        <w:pStyle w:val="BulletListLevel1"/>
      </w:pPr>
      <w:r>
        <w:t>The control unit (CU), wh</w:t>
      </w:r>
      <w:r w:rsidR="007B45E1">
        <w:t>ich sends directions to the CPU.</w:t>
      </w:r>
    </w:p>
    <w:p w14:paraId="02435ABF" w14:textId="289B18F6" w:rsidR="00BB4749" w:rsidRDefault="00BB4749" w:rsidP="00BB4749">
      <w:pPr>
        <w:pStyle w:val="Body"/>
      </w:pPr>
      <w:r>
        <w:t xml:space="preserve">Just like a city’s traffic-light system, the CU controls all incoming and outgoing activities, such as reading internet signals, displaying information on the screen and directing data to the ALU for processing. </w:t>
      </w:r>
    </w:p>
    <w:p w14:paraId="6CFCF3DA" w14:textId="6C77EDE7" w:rsidR="00BB4749" w:rsidRDefault="00BB4749" w:rsidP="007476E2">
      <w:pPr>
        <w:pStyle w:val="Heading3"/>
      </w:pPr>
      <w:bookmarkStart w:id="35" w:name="_Toc9862274"/>
      <w:r>
        <w:t>Output devices</w:t>
      </w:r>
      <w:bookmarkEnd w:id="35"/>
      <w:r>
        <w:t xml:space="preserve"> </w:t>
      </w:r>
    </w:p>
    <w:p w14:paraId="3F23E151" w14:textId="77777777" w:rsidR="00BB4749" w:rsidRDefault="00BB4749" w:rsidP="00BB4749">
      <w:pPr>
        <w:pStyle w:val="Body"/>
      </w:pPr>
      <w:r>
        <w:t xml:space="preserve">After processing or manipulating your data you can either publish that processed data using an output device, or you can save it to a storage device. </w:t>
      </w:r>
    </w:p>
    <w:p w14:paraId="17D95630" w14:textId="6D6A2D10" w:rsidR="00BB4749" w:rsidRDefault="00BB4749" w:rsidP="00BB4749">
      <w:pPr>
        <w:pStyle w:val="Body"/>
      </w:pPr>
      <w:r>
        <w:t>Examples of output devices are monitors and screens, printers, and speakers.</w:t>
      </w:r>
    </w:p>
    <w:p w14:paraId="07CC35CD" w14:textId="472C5E57" w:rsidR="00BB4749" w:rsidRDefault="00BB4749" w:rsidP="007476E2">
      <w:pPr>
        <w:pStyle w:val="Heading3"/>
      </w:pPr>
      <w:bookmarkStart w:id="36" w:name="_Toc9862275"/>
      <w:r>
        <w:t>Storage devices</w:t>
      </w:r>
      <w:bookmarkEnd w:id="36"/>
    </w:p>
    <w:p w14:paraId="40389C17" w14:textId="2CEDC39B" w:rsidR="00BB4749" w:rsidRDefault="00BB4749" w:rsidP="00BB4749">
      <w:pPr>
        <w:pStyle w:val="Body"/>
      </w:pPr>
      <w:r>
        <w:t xml:space="preserve">To retain data in any form it must be saved onto a storage </w:t>
      </w:r>
      <w:r w:rsidR="007B45E1">
        <w:t>device. This can include:</w:t>
      </w:r>
    </w:p>
    <w:p w14:paraId="56C8F50C" w14:textId="272DC015" w:rsidR="00BB4749" w:rsidRDefault="007476E2" w:rsidP="007476E2">
      <w:pPr>
        <w:pStyle w:val="BulletListLevel1"/>
      </w:pPr>
      <w:r>
        <w:t>Hard disk inside the computer.</w:t>
      </w:r>
    </w:p>
    <w:p w14:paraId="766DAD44" w14:textId="3301B677" w:rsidR="00BB4749" w:rsidRDefault="007476E2" w:rsidP="007476E2">
      <w:pPr>
        <w:pStyle w:val="BulletListLevel1"/>
      </w:pPr>
      <w:r>
        <w:t>USB flash drive</w:t>
      </w:r>
      <w:r w:rsidR="00BB4749">
        <w:t>/ thumb driv</w:t>
      </w:r>
      <w:r>
        <w:t>e (a small, self-powered drive).</w:t>
      </w:r>
    </w:p>
    <w:p w14:paraId="689CF6B9" w14:textId="1C26B45A" w:rsidR="00BB4749" w:rsidRDefault="007476E2" w:rsidP="007476E2">
      <w:pPr>
        <w:pStyle w:val="BulletListLevel1"/>
      </w:pPr>
      <w:r>
        <w:t>Compact disc (CD).</w:t>
      </w:r>
    </w:p>
    <w:p w14:paraId="71E19211" w14:textId="631ABBC0" w:rsidR="007476E2" w:rsidRDefault="007476E2" w:rsidP="00BB4749">
      <w:pPr>
        <w:pStyle w:val="BulletListLevel1"/>
      </w:pPr>
      <w:r>
        <w:t>Digital versatile disc (DVD).</w:t>
      </w:r>
    </w:p>
    <w:p w14:paraId="0AFAAED9" w14:textId="50B604C3" w:rsidR="00BB4749" w:rsidRDefault="00BB4749" w:rsidP="00BB4749">
      <w:pPr>
        <w:pStyle w:val="BulletListLevel1"/>
      </w:pPr>
      <w:r>
        <w:t xml:space="preserve">Cloud storage such as Google Drive, Dropbox, SugarSync, iCloud, etc. </w:t>
      </w:r>
    </w:p>
    <w:p w14:paraId="4E12701B" w14:textId="725203D2" w:rsidR="00BB4749" w:rsidRDefault="00BB4749" w:rsidP="007476E2">
      <w:pPr>
        <w:pStyle w:val="Heading2"/>
      </w:pPr>
      <w:bookmarkStart w:id="37" w:name="_Toc9862276"/>
      <w:r>
        <w:t>Creating and renaming folders</w:t>
      </w:r>
      <w:bookmarkEnd w:id="37"/>
    </w:p>
    <w:p w14:paraId="34639B45" w14:textId="33A3404E" w:rsidR="00BB4749" w:rsidRDefault="00BB4749" w:rsidP="00BB4749">
      <w:pPr>
        <w:pStyle w:val="Body"/>
      </w:pPr>
      <w:r>
        <w:t xml:space="preserve">Windows uses a hierarchical </w:t>
      </w:r>
      <w:r w:rsidR="0021484D">
        <w:t xml:space="preserve">or layered </w:t>
      </w:r>
      <w:r>
        <w:t xml:space="preserve">filing system. Files are programs, photographs, documents, music, videos </w:t>
      </w:r>
      <w:r w:rsidR="0021484D">
        <w:t>and so on</w:t>
      </w:r>
      <w:r>
        <w:t xml:space="preserve">. Folders are created to hold files and make it easier to find information. For example a Reporting folder might be created and within that Reporting folder is a folder for each month. </w:t>
      </w:r>
    </w:p>
    <w:p w14:paraId="1417765C" w14:textId="5AD077F0" w:rsidR="00BB4749" w:rsidRDefault="00BB4749" w:rsidP="00BB4749">
      <w:pPr>
        <w:pStyle w:val="Body"/>
      </w:pPr>
      <w:r>
        <w:t xml:space="preserve">Files are called documents, particularly when they </w:t>
      </w:r>
      <w:r w:rsidR="0021484D">
        <w:t xml:space="preserve">are </w:t>
      </w:r>
      <w:r>
        <w:t>created and saved by a program. Programs are also called applications or apps.</w:t>
      </w:r>
    </w:p>
    <w:p w14:paraId="0A31DDA3" w14:textId="247E8563" w:rsidR="00BB4749" w:rsidRDefault="00BB4749" w:rsidP="007476E2">
      <w:pPr>
        <w:pStyle w:val="Body"/>
        <w:spacing w:after="120"/>
      </w:pPr>
      <w:r>
        <w:rPr>
          <w:noProof/>
          <w:lang w:eastAsia="en-AU"/>
        </w:rPr>
        <w:lastRenderedPageBreak/>
        <w:drawing>
          <wp:inline distT="0" distB="0" distL="0" distR="0" wp14:anchorId="6DFAB582" wp14:editId="538E3691">
            <wp:extent cx="3960000" cy="2804255"/>
            <wp:effectExtent l="19050" t="19050" r="21590" b="15240"/>
            <wp:docPr id="46" name="Picture 46" descr="files and folders screen g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960000" cy="2804255"/>
                    </a:xfrm>
                    <a:prstGeom prst="rect">
                      <a:avLst/>
                    </a:prstGeom>
                    <a:ln>
                      <a:solidFill>
                        <a:schemeClr val="bg1">
                          <a:lumMod val="85000"/>
                        </a:schemeClr>
                      </a:solidFill>
                    </a:ln>
                  </pic:spPr>
                </pic:pic>
              </a:graphicData>
            </a:graphic>
          </wp:inline>
        </w:drawing>
      </w:r>
    </w:p>
    <w:p w14:paraId="4DDBFA58" w14:textId="75B4C223" w:rsidR="00BB4749" w:rsidRDefault="007476E2" w:rsidP="007476E2">
      <w:pPr>
        <w:pStyle w:val="Caption"/>
        <w:spacing w:before="120"/>
      </w:pPr>
      <w:r>
        <w:t xml:space="preserve">Image of computer </w:t>
      </w:r>
      <w:r w:rsidR="00BB4749">
        <w:t>Files</w:t>
      </w:r>
      <w:r w:rsidR="00CC1A63">
        <w:t xml:space="preserve"> (on the right)</w:t>
      </w:r>
      <w:r w:rsidR="00BB4749">
        <w:t xml:space="preserve"> and Folders</w:t>
      </w:r>
      <w:r w:rsidR="00CC1A63">
        <w:t xml:space="preserve"> (on the left).</w:t>
      </w:r>
    </w:p>
    <w:p w14:paraId="24CFD9FE" w14:textId="5DF70BE9" w:rsidR="00BB4749" w:rsidRDefault="00BB4749" w:rsidP="00BB4749">
      <w:pPr>
        <w:pStyle w:val="Body"/>
      </w:pPr>
      <w:r>
        <w:t>You can rename a folder by right clicking on the selected file or folder that needs re</w:t>
      </w:r>
      <w:r w:rsidR="0021484D">
        <w:t>naming</w:t>
      </w:r>
      <w:r>
        <w:t>, or you can select the rename icon on the home tab.</w:t>
      </w:r>
    </w:p>
    <w:p w14:paraId="77F9070E" w14:textId="390C8BEA" w:rsidR="00BB4749" w:rsidRDefault="00BB4749" w:rsidP="007476E2">
      <w:pPr>
        <w:pStyle w:val="Body"/>
        <w:spacing w:after="120"/>
      </w:pPr>
      <w:r>
        <w:rPr>
          <w:noProof/>
          <w:lang w:eastAsia="en-AU"/>
        </w:rPr>
        <mc:AlternateContent>
          <mc:Choice Requires="wpg">
            <w:drawing>
              <wp:inline distT="0" distB="0" distL="0" distR="0" wp14:anchorId="1519CE98" wp14:editId="10C7A535">
                <wp:extent cx="4469130" cy="1819275"/>
                <wp:effectExtent l="19050" t="19050" r="26670" b="28575"/>
                <wp:docPr id="47" name="Group 47" descr="Renaming and deleting a file"/>
                <wp:cNvGraphicFramePr/>
                <a:graphic xmlns:a="http://schemas.openxmlformats.org/drawingml/2006/main">
                  <a:graphicData uri="http://schemas.microsoft.com/office/word/2010/wordprocessingGroup">
                    <wpg:wgp>
                      <wpg:cNvGrpSpPr/>
                      <wpg:grpSpPr>
                        <a:xfrm>
                          <a:off x="0" y="0"/>
                          <a:ext cx="4469130" cy="1819275"/>
                          <a:chOff x="0" y="0"/>
                          <a:chExt cx="4469130" cy="1819275"/>
                        </a:xfrm>
                      </wpg:grpSpPr>
                      <pic:pic xmlns:pic="http://schemas.openxmlformats.org/drawingml/2006/picture">
                        <pic:nvPicPr>
                          <pic:cNvPr id="48" name="Picture 48" descr="Screen grab of where to locate the delete and rename buttons"/>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4469130" cy="1819275"/>
                          </a:xfrm>
                          <a:prstGeom prst="rect">
                            <a:avLst/>
                          </a:prstGeom>
                          <a:ln>
                            <a:solidFill>
                              <a:schemeClr val="bg1">
                                <a:lumMod val="85000"/>
                              </a:schemeClr>
                            </a:solidFill>
                          </a:ln>
                        </pic:spPr>
                      </pic:pic>
                      <wps:wsp>
                        <wps:cNvPr id="49" name="Oval 49"/>
                        <wps:cNvSpPr/>
                        <wps:spPr>
                          <a:xfrm>
                            <a:off x="2505075" y="95250"/>
                            <a:ext cx="866775" cy="6477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222BCAD" id="Group 47" o:spid="_x0000_s1026" alt="Renaming and deleting a file" style="width:351.9pt;height:143.25pt;mso-position-horizontal-relative:char;mso-position-vertical-relative:line" coordsize="44691,18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 o:spid="_x0000_s1027" type="#_x0000_t75" alt="Screen grab of where to locate the delete and rename buttons" style="position:absolute;width:44691;height:18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" stroked="t" strokecolor="#d8d8d8 [2732]">
                  <v:imagedata r:id="rId37" o:title="Screen grab of where to locate the delete and rename buttons"/>
                  <v:path arrowok="t"/>
                </v:shape>
                <v:oval id="Oval 49" o:spid="_x0000_s1028" style="position:absolute;left:25050;top:952;width:8668;height:6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" filled="f" strokecolor="red" strokeweight="2pt"/>
                <w10:anchorlock/>
              </v:group>
            </w:pict>
          </mc:Fallback>
        </mc:AlternateContent>
      </w:r>
    </w:p>
    <w:p w14:paraId="3A310637" w14:textId="21ABF480" w:rsidR="00BB4749" w:rsidRPr="00383FE6" w:rsidRDefault="00BB4749" w:rsidP="007476E2">
      <w:pPr>
        <w:pStyle w:val="Caption"/>
        <w:spacing w:before="0"/>
        <w:rPr>
          <w:noProof/>
          <w:sz w:val="21"/>
          <w:szCs w:val="21"/>
        </w:rPr>
      </w:pPr>
      <w:r>
        <w:t xml:space="preserve">Renaming and </w:t>
      </w:r>
      <w:r w:rsidR="007476E2">
        <w:t>deleting</w:t>
      </w:r>
      <w:r>
        <w:t xml:space="preserve"> a file</w:t>
      </w:r>
      <w:r w:rsidR="00CC1A63">
        <w:t>.</w:t>
      </w:r>
    </w:p>
    <w:p w14:paraId="31310A0C" w14:textId="77777777" w:rsidR="00900AD2" w:rsidRDefault="00900AD2">
      <w:r>
        <w:br w:type="page"/>
      </w:r>
    </w:p>
    <w:tbl>
      <w:tblPr>
        <w:tblW w:w="0" w:type="auto"/>
        <w:shd w:val="clear" w:color="auto" w:fill="E7E7D4"/>
        <w:tblLook w:val="0600" w:firstRow="0" w:lastRow="0" w:firstColumn="0" w:lastColumn="0" w:noHBand="1" w:noVBand="1"/>
      </w:tblPr>
      <w:tblGrid>
        <w:gridCol w:w="992"/>
        <w:gridCol w:w="8034"/>
      </w:tblGrid>
      <w:tr w:rsidR="00BB4749" w14:paraId="7A09C41D" w14:textId="77777777" w:rsidTr="004E4D03">
        <w:trPr>
          <w:trHeight w:val="659"/>
        </w:trPr>
        <w:tc>
          <w:tcPr>
            <w:tcW w:w="992" w:type="dxa"/>
            <w:shd w:val="clear" w:color="auto" w:fill="E7E7D4"/>
            <w:vAlign w:val="center"/>
          </w:tcPr>
          <w:p w14:paraId="5A6F09DC" w14:textId="4C032F0E" w:rsidR="00BB4749" w:rsidRPr="009C3DED" w:rsidRDefault="00BB4749" w:rsidP="004E4D03">
            <w:pPr>
              <w:pStyle w:val="Body"/>
              <w:spacing w:after="0" w:line="240" w:lineRule="auto"/>
              <w:jc w:val="center"/>
            </w:pPr>
            <w:r>
              <w:rPr>
                <w:noProof/>
                <w:lang w:eastAsia="en-AU"/>
              </w:rPr>
              <w:lastRenderedPageBreak/>
              <w:drawing>
                <wp:inline distT="0" distB="0" distL="0" distR="0" wp14:anchorId="63B57343" wp14:editId="4313AC61">
                  <wp:extent cx="365760" cy="357809"/>
                  <wp:effectExtent l="0" t="0" r="0" b="4445"/>
                  <wp:docPr id="50" name="Picture 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0DA194E" w14:textId="77777777" w:rsidR="00BB4749" w:rsidRPr="009C3DED" w:rsidRDefault="00BB4749" w:rsidP="004E4D03">
            <w:pPr>
              <w:pStyle w:val="Heading1-NotinTOC"/>
            </w:pPr>
            <w:r w:rsidRPr="009C3DED">
              <w:t>Practice activity</w:t>
            </w:r>
          </w:p>
        </w:tc>
      </w:tr>
    </w:tbl>
    <w:p w14:paraId="135688BD" w14:textId="1E7C688C" w:rsidR="00BB4749" w:rsidRDefault="00BB4749" w:rsidP="00BB4749">
      <w:pPr>
        <w:pStyle w:val="Heading2"/>
      </w:pPr>
      <w:bookmarkStart w:id="38" w:name="_Toc9862277"/>
      <w:r>
        <w:t>Activity 5: Creating folders</w:t>
      </w:r>
      <w:bookmarkEnd w:id="38"/>
    </w:p>
    <w:p w14:paraId="79C8733B" w14:textId="7B6F3E7C" w:rsidR="00BB4749" w:rsidRDefault="00BB4749" w:rsidP="00BB4749">
      <w:pPr>
        <w:pStyle w:val="Body"/>
      </w:pPr>
      <w:r>
        <w:t>To create a folder</w:t>
      </w:r>
      <w:r w:rsidR="00CC1A63">
        <w:t>:</w:t>
      </w:r>
    </w:p>
    <w:p w14:paraId="19F98919" w14:textId="4F28EAC4" w:rsidR="00BB4749" w:rsidRDefault="00BB4749" w:rsidP="009E64D9">
      <w:pPr>
        <w:pStyle w:val="Numbering1"/>
        <w:numPr>
          <w:ilvl w:val="0"/>
          <w:numId w:val="14"/>
        </w:numPr>
      </w:pPr>
      <w:r>
        <w:t xml:space="preserve">Open File </w:t>
      </w:r>
      <w:r w:rsidR="0021484D">
        <w:t>E</w:t>
      </w:r>
      <w:r>
        <w:t>xplorer</w:t>
      </w:r>
      <w:r w:rsidR="00CC1A63">
        <w:t>.</w:t>
      </w:r>
    </w:p>
    <w:p w14:paraId="150D3A1C" w14:textId="138DCAC1" w:rsidR="00BB4749" w:rsidRDefault="00BB4749" w:rsidP="00CC1A63">
      <w:pPr>
        <w:pStyle w:val="Numbering1"/>
      </w:pPr>
      <w:r>
        <w:t>Move the folder location using the left pane. Folders can be expanded by clicking on the arrow alongside each folder. Double clicking a folder will also expand a folder. The contents in that selected folder will be shown in the right pane.</w:t>
      </w:r>
    </w:p>
    <w:p w14:paraId="377AF63A" w14:textId="133F8114" w:rsidR="00BB4749" w:rsidRDefault="00BB4749" w:rsidP="00CC1A63">
      <w:pPr>
        <w:pStyle w:val="Numbering1"/>
      </w:pPr>
      <w:r>
        <w:t xml:space="preserve">When the destination folder has been selected, click the </w:t>
      </w:r>
      <w:r w:rsidRPr="00CC1A63">
        <w:rPr>
          <w:b/>
        </w:rPr>
        <w:t>New folder</w:t>
      </w:r>
      <w:r>
        <w:t xml:space="preserve"> button from the New group on the ribbon </w:t>
      </w:r>
      <w:r w:rsidRPr="002B59E5">
        <w:rPr>
          <w:b/>
        </w:rPr>
        <w:t xml:space="preserve">Home </w:t>
      </w:r>
      <w:r>
        <w:t xml:space="preserve">tab. </w:t>
      </w:r>
    </w:p>
    <w:p w14:paraId="0344CF70" w14:textId="5E50FE1B" w:rsidR="00BB4749" w:rsidRDefault="00BB4749" w:rsidP="00BB4749">
      <w:pPr>
        <w:pStyle w:val="Body"/>
      </w:pPr>
      <w:r>
        <w:t xml:space="preserve">A new folder is created. The name is highlighted so it can be changed. </w:t>
      </w:r>
    </w:p>
    <w:p w14:paraId="6431396F" w14:textId="1E4E9B5D" w:rsidR="00E82914" w:rsidRDefault="00E82914" w:rsidP="00BB4749">
      <w:pPr>
        <w:pStyle w:val="Body"/>
      </w:pPr>
      <w:r>
        <w:t xml:space="preserve">If you’d like to know more check out these Lynda videos </w:t>
      </w:r>
      <w:hyperlink r:id="rId38" w:history="1">
        <w:r w:rsidRPr="00E82914">
          <w:rPr>
            <w:rStyle w:val="Hyperlink"/>
          </w:rPr>
          <w:t>Windows 10: Organising Files and Folders</w:t>
        </w:r>
      </w:hyperlink>
      <w:r>
        <w:t xml:space="preserve"> or </w:t>
      </w:r>
      <w:hyperlink r:id="rId39" w:history="1">
        <w:r w:rsidRPr="00E82914">
          <w:rPr>
            <w:rStyle w:val="Hyperlink"/>
          </w:rPr>
          <w:t>Under</w:t>
        </w:r>
        <w:r>
          <w:rPr>
            <w:rStyle w:val="Hyperlink"/>
          </w:rPr>
          <w:t>s</w:t>
        </w:r>
        <w:r w:rsidRPr="00E82914">
          <w:rPr>
            <w:rStyle w:val="Hyperlink"/>
          </w:rPr>
          <w:t>tanding files, folders, and directories (Mac)</w:t>
        </w:r>
      </w:hyperlink>
      <w:r>
        <w:t xml:space="preserve">.  </w:t>
      </w:r>
    </w:p>
    <w:p w14:paraId="2435CDFE" w14:textId="22325DE0" w:rsidR="00BB4749" w:rsidRDefault="00BB4749" w:rsidP="00CC1A63">
      <w:pPr>
        <w:pStyle w:val="feature"/>
      </w:pPr>
      <w:r>
        <w:t>**Try creating new folders</w:t>
      </w:r>
      <w:r w:rsidR="00CC1A63">
        <w:t>, sub folders and renaming them</w:t>
      </w:r>
      <w:r>
        <w:t>**</w:t>
      </w:r>
      <w:r w:rsidR="00CC1A63">
        <w:t>.</w:t>
      </w:r>
    </w:p>
    <w:p w14:paraId="3F2C6236" w14:textId="063FBF47" w:rsidR="00BB4749" w:rsidRDefault="00BB4749" w:rsidP="00CC1A63">
      <w:pPr>
        <w:pStyle w:val="Heading2"/>
      </w:pPr>
      <w:bookmarkStart w:id="39" w:name="_Toc9862278"/>
      <w:r>
        <w:t>Downloading new applications</w:t>
      </w:r>
      <w:bookmarkEnd w:id="39"/>
    </w:p>
    <w:p w14:paraId="24C074C1" w14:textId="77777777" w:rsidR="00BB4749" w:rsidRDefault="00BB4749" w:rsidP="00BB4749">
      <w:pPr>
        <w:pStyle w:val="Body"/>
      </w:pPr>
      <w:r>
        <w:t xml:space="preserve">Much of today’s software is downloadable directly from the internet to your digital device. Software can be accessed from developer sites, vendors or from stores operated by your operating system. These include the App store for Apple, the Play store for Android devices, or the Microsoft Store for Windows Phones. </w:t>
      </w:r>
    </w:p>
    <w:p w14:paraId="064BE05E" w14:textId="77777777" w:rsidR="00BB4749" w:rsidRDefault="00BB4749" w:rsidP="00CC1A63">
      <w:pPr>
        <w:pStyle w:val="Heading3"/>
      </w:pPr>
      <w:bookmarkStart w:id="40" w:name="_Toc9862279"/>
      <w:r>
        <w:t>Computers</w:t>
      </w:r>
      <w:bookmarkEnd w:id="40"/>
    </w:p>
    <w:p w14:paraId="27EB17DE" w14:textId="7C32EFB7" w:rsidR="00BB4749" w:rsidRDefault="0021484D" w:rsidP="00BB4749">
      <w:pPr>
        <w:pStyle w:val="Body"/>
      </w:pPr>
      <w:r>
        <w:t>D</w:t>
      </w:r>
      <w:r w:rsidR="00BB4749">
        <w:t>ownloading software for a personal computer can be approached in two ways</w:t>
      </w:r>
      <w:r>
        <w:t>:</w:t>
      </w:r>
      <w:r w:rsidR="00BB4749">
        <w:t xml:space="preserve"> </w:t>
      </w:r>
    </w:p>
    <w:p w14:paraId="00FF6F74" w14:textId="7F46F147" w:rsidR="00BB4749" w:rsidRDefault="00BB4749" w:rsidP="009E64D9">
      <w:pPr>
        <w:pStyle w:val="Numbering1"/>
        <w:numPr>
          <w:ilvl w:val="0"/>
          <w:numId w:val="15"/>
        </w:numPr>
      </w:pPr>
      <w:r>
        <w:t xml:space="preserve">Download the file, when opened it will expand to provide all the files and the setup program. </w:t>
      </w:r>
    </w:p>
    <w:p w14:paraId="62635369" w14:textId="1EF689AD" w:rsidR="00BB4749" w:rsidRDefault="00BB4749" w:rsidP="00CC1A63">
      <w:pPr>
        <w:pStyle w:val="Numbering1"/>
      </w:pPr>
      <w:r>
        <w:t xml:space="preserve">Download the setup file. When this setup file runs it will download the resources needed to install the software from the internet throughout the installation process. </w:t>
      </w:r>
    </w:p>
    <w:p w14:paraId="1783CBAC" w14:textId="77777777" w:rsidR="00BB4749" w:rsidRDefault="00BB4749" w:rsidP="007B45E1">
      <w:pPr>
        <w:pStyle w:val="Heading3"/>
      </w:pPr>
      <w:bookmarkStart w:id="41" w:name="_Toc9862280"/>
      <w:r>
        <w:t>Tablets and smartphones</w:t>
      </w:r>
      <w:bookmarkEnd w:id="41"/>
    </w:p>
    <w:p w14:paraId="36295356" w14:textId="16AE27EF" w:rsidR="00BB4749" w:rsidRDefault="00BB4749" w:rsidP="00BB4749">
      <w:pPr>
        <w:pStyle w:val="Body"/>
      </w:pPr>
      <w:r>
        <w:t xml:space="preserve">Tablets and smartphones rely on users going to a central store to download new applications. To download an app, tap the App Store (Apple) or Play Store (Android) icon. This opens the store and you can search for the required app. Your search will then show the apps, price of the app and a brief description. To download the app, click the </w:t>
      </w:r>
      <w:r w:rsidRPr="0021484D">
        <w:rPr>
          <w:b/>
        </w:rPr>
        <w:t>‘get’</w:t>
      </w:r>
      <w:r>
        <w:t xml:space="preserve"> </w:t>
      </w:r>
      <w:r>
        <w:lastRenderedPageBreak/>
        <w:t>button if the app is free or click on the button showing the price. You may need to verify th</w:t>
      </w:r>
      <w:r w:rsidR="007B45E1">
        <w:t>e purchase with your password.</w:t>
      </w:r>
    </w:p>
    <w:p w14:paraId="6A6ED984" w14:textId="55CC1D5B" w:rsidR="00BB4749" w:rsidRDefault="00BB4749" w:rsidP="007B45E1">
      <w:pPr>
        <w:pStyle w:val="Heading2"/>
      </w:pPr>
      <w:bookmarkStart w:id="42" w:name="_Toc9862281"/>
      <w:r>
        <w:t>Locating files using Search function</w:t>
      </w:r>
      <w:bookmarkEnd w:id="42"/>
      <w:r>
        <w:t xml:space="preserve"> </w:t>
      </w:r>
    </w:p>
    <w:p w14:paraId="399B7D89" w14:textId="77777777" w:rsidR="00BB4749" w:rsidRDefault="00BB4749" w:rsidP="00BB4749">
      <w:pPr>
        <w:pStyle w:val="Body"/>
      </w:pPr>
      <w:r>
        <w:t xml:space="preserve">You can search files or folders by using the search function on your device. You can search using a term or phrase even if you do not know the filename. </w:t>
      </w:r>
    </w:p>
    <w:p w14:paraId="1D2BCFC8" w14:textId="77777777" w:rsidR="00BB4749" w:rsidRDefault="00BB4749" w:rsidP="00BB4749">
      <w:pPr>
        <w:pStyle w:val="Body"/>
      </w:pPr>
      <w:r>
        <w:t xml:space="preserve">To search you need to type in the filename, word or phrase in the start screen. </w:t>
      </w:r>
    </w:p>
    <w:p w14:paraId="34CEEB6C" w14:textId="77777777" w:rsidR="00BB4749" w:rsidRDefault="00BB4749" w:rsidP="00BB4749">
      <w:pPr>
        <w:pStyle w:val="Body"/>
      </w:pPr>
      <w:r>
        <w:t>Wildcards can be used when searching for files. A wildcard search is a term that matches all results by using the asterisk (*) in your search. For example searching for boo*.txt will return all text files starting with boo, for example, books.txt, bookkeeping.txt.</w:t>
      </w:r>
    </w:p>
    <w:p w14:paraId="1EA975F2" w14:textId="0C3C7B30" w:rsidR="00BB4749" w:rsidRDefault="00BB4749" w:rsidP="00BB4749">
      <w:pPr>
        <w:pStyle w:val="Body"/>
      </w:pPr>
      <w:r>
        <w:t xml:space="preserve">The search tool is also available from File Explorer, where it can </w:t>
      </w:r>
      <w:r w:rsidR="0021484D">
        <w:t xml:space="preserve">be </w:t>
      </w:r>
      <w:r>
        <w:t>used on specific location</w:t>
      </w:r>
      <w:r w:rsidR="0021484D">
        <w:t>s</w:t>
      </w:r>
      <w:r>
        <w:t>.</w:t>
      </w:r>
    </w:p>
    <w:p w14:paraId="0B95FD3F" w14:textId="2EFC5E96" w:rsidR="00BB4749" w:rsidRDefault="00BB4749" w:rsidP="0021484D">
      <w:pPr>
        <w:pStyle w:val="Body"/>
        <w:spacing w:after="120"/>
        <w:jc w:val="center"/>
      </w:pPr>
      <w:r>
        <w:rPr>
          <w:noProof/>
          <w:lang w:eastAsia="en-AU"/>
        </w:rPr>
        <mc:AlternateContent>
          <mc:Choice Requires="wps">
            <w:drawing>
              <wp:anchor distT="0" distB="0" distL="114300" distR="114300" simplePos="0" relativeHeight="251776000" behindDoc="0" locked="0" layoutInCell="1" allowOverlap="1" wp14:anchorId="122BB708" wp14:editId="6EC7B1D7">
                <wp:simplePos x="0" y="0"/>
                <wp:positionH relativeFrom="margin">
                  <wp:posOffset>2570480</wp:posOffset>
                </wp:positionH>
                <wp:positionV relativeFrom="paragraph">
                  <wp:posOffset>792480</wp:posOffset>
                </wp:positionV>
                <wp:extent cx="1000125" cy="323850"/>
                <wp:effectExtent l="0" t="0" r="28575" b="19050"/>
                <wp:wrapNone/>
                <wp:docPr id="52" name="Oval 52"/>
                <wp:cNvGraphicFramePr/>
                <a:graphic xmlns:a="http://schemas.openxmlformats.org/drawingml/2006/main">
                  <a:graphicData uri="http://schemas.microsoft.com/office/word/2010/wordprocessingShape">
                    <wps:wsp>
                      <wps:cNvSpPr/>
                      <wps:spPr>
                        <a:xfrm>
                          <a:off x="0" y="0"/>
                          <a:ext cx="1000125" cy="32385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274F0BC" id="Oval 52" o:spid="_x0000_s1026" style="position:absolute;margin-left:202.4pt;margin-top:62.4pt;width:78.75pt;height:25.5pt;z-index:2517760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" filled="f" strokecolor="#c0504d [3205]" strokeweight="2pt">
                <w10:wrap anchorx="margin"/>
              </v:oval>
            </w:pict>
          </mc:Fallback>
        </mc:AlternateContent>
      </w:r>
      <w:r>
        <w:rPr>
          <w:noProof/>
          <w:lang w:eastAsia="en-AU"/>
        </w:rPr>
        <w:drawing>
          <wp:inline distT="0" distB="0" distL="0" distR="0" wp14:anchorId="79305664" wp14:editId="7665EC37">
            <wp:extent cx="3589137" cy="1723390"/>
            <wp:effectExtent l="19050" t="19050" r="11430" b="10160"/>
            <wp:docPr id="51" name="Picture 51" descr="Screen grab of computer search fun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08349" cy="1732615"/>
                    </a:xfrm>
                    <a:prstGeom prst="rect">
                      <a:avLst/>
                    </a:prstGeom>
                    <a:ln>
                      <a:solidFill>
                        <a:schemeClr val="bg1">
                          <a:lumMod val="85000"/>
                        </a:schemeClr>
                      </a:solidFill>
                    </a:ln>
                  </pic:spPr>
                </pic:pic>
              </a:graphicData>
            </a:graphic>
          </wp:inline>
        </w:drawing>
      </w:r>
    </w:p>
    <w:p w14:paraId="22E72096" w14:textId="45C40E7D" w:rsidR="00BB4749" w:rsidRPr="007B45E1" w:rsidRDefault="007B45E1" w:rsidP="0021484D">
      <w:pPr>
        <w:pStyle w:val="Caption"/>
        <w:spacing w:before="120"/>
        <w:jc w:val="center"/>
      </w:pPr>
      <w:r w:rsidRPr="007B45E1">
        <w:t>Computer s</w:t>
      </w:r>
      <w:r w:rsidR="00BB4749" w:rsidRPr="007B45E1">
        <w:t>earch function</w:t>
      </w:r>
    </w:p>
    <w:p w14:paraId="17D9E50D" w14:textId="77777777" w:rsidR="00BB4749" w:rsidRDefault="00BB4749" w:rsidP="007B45E1">
      <w:pPr>
        <w:pStyle w:val="Heading3"/>
      </w:pPr>
      <w:bookmarkStart w:id="43" w:name="_Toc9862282"/>
      <w:r>
        <w:t>Tablets and smartphones</w:t>
      </w:r>
      <w:bookmarkEnd w:id="43"/>
    </w:p>
    <w:p w14:paraId="1D34D870" w14:textId="563AF9F4" w:rsidR="00BB4749" w:rsidRDefault="00BB4749" w:rsidP="00BB4749">
      <w:pPr>
        <w:pStyle w:val="Body"/>
      </w:pPr>
      <w:r>
        <w:t>Table</w:t>
      </w:r>
      <w:r w:rsidR="0021484D">
        <w:t>t</w:t>
      </w:r>
      <w:r>
        <w:t xml:space="preserve">s and smartphones rely on applications to keep track of the files they create. This means most searching, particularly on Apple devices, is through the applications search capabilities. In most cases this is an icon, sorted by date. </w:t>
      </w:r>
    </w:p>
    <w:p w14:paraId="0F5FFF12" w14:textId="10FBD099" w:rsidR="00BB4749" w:rsidRDefault="00BB4749" w:rsidP="00BB4749">
      <w:pPr>
        <w:pStyle w:val="Body"/>
      </w:pPr>
      <w:r>
        <w:t xml:space="preserve">Android devices allow a greater level of control over your files. The </w:t>
      </w:r>
      <w:r w:rsidR="00720FD7">
        <w:t>‘</w:t>
      </w:r>
      <w:r>
        <w:t>My Files</w:t>
      </w:r>
      <w:r w:rsidR="00720FD7">
        <w:t>’</w:t>
      </w:r>
      <w:r>
        <w:t xml:space="preserve"> app included with the operating system allows the user to navigate files and choose which app they would like to use to open the file. </w:t>
      </w:r>
    </w:p>
    <w:p w14:paraId="70C8FE1C" w14:textId="5295D1B1" w:rsidR="00BB4749" w:rsidRDefault="00BB4749" w:rsidP="007B45E1">
      <w:pPr>
        <w:pStyle w:val="Heading2"/>
      </w:pPr>
      <w:bookmarkStart w:id="44" w:name="_Toc9862283"/>
      <w:r>
        <w:t>Removing storage devices safely</w:t>
      </w:r>
      <w:bookmarkEnd w:id="44"/>
      <w:r>
        <w:t xml:space="preserve"> </w:t>
      </w:r>
    </w:p>
    <w:p w14:paraId="69C972F1" w14:textId="6070C6C3" w:rsidR="00BB4749" w:rsidRDefault="00BB4749" w:rsidP="00BB4749">
      <w:pPr>
        <w:pStyle w:val="Body"/>
      </w:pPr>
      <w:r>
        <w:t xml:space="preserve">Removable discs such as external hard drives, USB flash drives, digital cameras and media players connect to your computer via a USB port. Even though USB devices are designed to be </w:t>
      </w:r>
      <w:r w:rsidR="00B95821">
        <w:t>‘</w:t>
      </w:r>
      <w:r>
        <w:t>plug-and-play</w:t>
      </w:r>
      <w:r w:rsidR="00B95821">
        <w:t>’</w:t>
      </w:r>
      <w:r>
        <w:t xml:space="preserve"> (they will begin to work as soon as you plug them in), they still need to be removed safely. If you pull out a removable disc suddenly, without going through the proper process, the electrical current that runs continuously through a USB port may ‘zap’ the data on your device and damage it. </w:t>
      </w:r>
    </w:p>
    <w:p w14:paraId="55CC58DE" w14:textId="704B6608" w:rsidR="00BB4749" w:rsidRDefault="00BB4749" w:rsidP="00BB4749">
      <w:pPr>
        <w:pStyle w:val="Body"/>
      </w:pPr>
      <w:r>
        <w:lastRenderedPageBreak/>
        <w:t xml:space="preserve">To prevent this from happening, click the </w:t>
      </w:r>
      <w:r w:rsidRPr="00B95821">
        <w:rPr>
          <w:b/>
        </w:rPr>
        <w:t>Safely Remove Hardware and Eject Media</w:t>
      </w:r>
      <w:r>
        <w:t xml:space="preserve"> icon on the bottom right-hand side of the taskbar. When you click this icon you will see a list of USB devices that are active. Click on the device you want to remove. Once the hardware has stopped working, you will see a message telling you it is safe to remove the device.</w:t>
      </w:r>
    </w:p>
    <w:p w14:paraId="5C804080" w14:textId="75A0A68B" w:rsidR="00BB4749" w:rsidRDefault="00BB4749" w:rsidP="00B95821">
      <w:pPr>
        <w:pStyle w:val="Body"/>
        <w:spacing w:after="120"/>
        <w:jc w:val="center"/>
      </w:pPr>
      <w:r w:rsidRPr="00F31E2B">
        <w:rPr>
          <w:noProof/>
          <w:lang w:eastAsia="en-AU"/>
        </w:rPr>
        <w:drawing>
          <wp:inline distT="0" distB="0" distL="0" distR="0" wp14:anchorId="57192E3D" wp14:editId="4A521E2F">
            <wp:extent cx="3060000" cy="1848121"/>
            <wp:effectExtent l="0" t="0" r="7620" b="0"/>
            <wp:docPr id="53" name="Picture 53" descr="safely remove hardware and eject media screen g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60000" cy="1848121"/>
                    </a:xfrm>
                    <a:prstGeom prst="rect">
                      <a:avLst/>
                    </a:prstGeom>
                    <a:noFill/>
                    <a:ln>
                      <a:noFill/>
                    </a:ln>
                  </pic:spPr>
                </pic:pic>
              </a:graphicData>
            </a:graphic>
          </wp:inline>
        </w:drawing>
      </w:r>
    </w:p>
    <w:p w14:paraId="279E0602" w14:textId="1EDA942A" w:rsidR="00BB4749" w:rsidRPr="00BB4749" w:rsidRDefault="007B45E1" w:rsidP="00B95821">
      <w:pPr>
        <w:pStyle w:val="Caption"/>
        <w:spacing w:before="120" w:after="360"/>
        <w:jc w:val="center"/>
        <w:rPr>
          <w:sz w:val="21"/>
          <w:szCs w:val="21"/>
        </w:rPr>
      </w:pPr>
      <w:r>
        <w:t>S</w:t>
      </w:r>
      <w:r w:rsidR="00BB4749">
        <w:t>afely remove hardware and eject media</w:t>
      </w:r>
    </w:p>
    <w:tbl>
      <w:tblPr>
        <w:tblW w:w="0" w:type="auto"/>
        <w:shd w:val="clear" w:color="auto" w:fill="E7E7D4"/>
        <w:tblLook w:val="0600" w:firstRow="0" w:lastRow="0" w:firstColumn="0" w:lastColumn="0" w:noHBand="1" w:noVBand="1"/>
      </w:tblPr>
      <w:tblGrid>
        <w:gridCol w:w="992"/>
        <w:gridCol w:w="8034"/>
      </w:tblGrid>
      <w:tr w:rsidR="00BB4749" w14:paraId="0EB530EE" w14:textId="77777777" w:rsidTr="004E4D03">
        <w:trPr>
          <w:trHeight w:val="659"/>
        </w:trPr>
        <w:tc>
          <w:tcPr>
            <w:tcW w:w="992" w:type="dxa"/>
            <w:shd w:val="clear" w:color="auto" w:fill="E7E7D4"/>
            <w:vAlign w:val="center"/>
          </w:tcPr>
          <w:p w14:paraId="56744901" w14:textId="77777777" w:rsidR="00BB4749" w:rsidRPr="009C3DED" w:rsidRDefault="00BB4749" w:rsidP="004E4D03">
            <w:pPr>
              <w:pStyle w:val="Body"/>
              <w:spacing w:after="0" w:line="240" w:lineRule="auto"/>
              <w:jc w:val="center"/>
            </w:pPr>
            <w:r>
              <w:rPr>
                <w:noProof/>
                <w:lang w:eastAsia="en-AU"/>
              </w:rPr>
              <w:drawing>
                <wp:inline distT="0" distB="0" distL="0" distR="0" wp14:anchorId="5822C58B" wp14:editId="49015058">
                  <wp:extent cx="365760" cy="357809"/>
                  <wp:effectExtent l="0" t="0" r="0" b="4445"/>
                  <wp:docPr id="56" name="Picture 5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6218341" w14:textId="77777777" w:rsidR="00BB4749" w:rsidRPr="009C3DED" w:rsidRDefault="00BB4749" w:rsidP="004E4D03">
            <w:pPr>
              <w:pStyle w:val="Heading1-NotinTOC"/>
            </w:pPr>
            <w:r w:rsidRPr="009C3DED">
              <w:t>Practice activity</w:t>
            </w:r>
          </w:p>
        </w:tc>
      </w:tr>
    </w:tbl>
    <w:p w14:paraId="23BA27EB" w14:textId="7D85C9CC" w:rsidR="00BB4749" w:rsidRDefault="00BB4749" w:rsidP="002B59E5">
      <w:pPr>
        <w:pStyle w:val="Heading2"/>
      </w:pPr>
      <w:bookmarkStart w:id="45" w:name="_Toc9862284"/>
      <w:r>
        <w:t xml:space="preserve">Activity 6: </w:t>
      </w:r>
      <w:r w:rsidR="002B59E5">
        <w:t>Safely remove hardware</w:t>
      </w:r>
      <w:bookmarkEnd w:id="45"/>
    </w:p>
    <w:p w14:paraId="5554FCB7" w14:textId="35C51534" w:rsidR="00BB4749" w:rsidRDefault="00BB4749" w:rsidP="009E64D9">
      <w:pPr>
        <w:pStyle w:val="Numbering1"/>
        <w:numPr>
          <w:ilvl w:val="0"/>
          <w:numId w:val="16"/>
        </w:numPr>
      </w:pPr>
      <w:r>
        <w:t>Connect a USB into your computer</w:t>
      </w:r>
      <w:r w:rsidR="007B45E1">
        <w:t>.</w:t>
      </w:r>
    </w:p>
    <w:p w14:paraId="386FED72" w14:textId="237962E7" w:rsidR="00BB4749" w:rsidRDefault="00BB4749" w:rsidP="007B45E1">
      <w:pPr>
        <w:pStyle w:val="Numbering1"/>
      </w:pPr>
      <w:r>
        <w:t xml:space="preserve">Take note </w:t>
      </w:r>
      <w:r w:rsidR="00B95821">
        <w:t>o</w:t>
      </w:r>
      <w:r>
        <w:t>f the contents of the USB</w:t>
      </w:r>
      <w:r w:rsidR="007B45E1">
        <w:t>.</w:t>
      </w:r>
    </w:p>
    <w:p w14:paraId="28A6F5AE" w14:textId="3D83520B" w:rsidR="00BB4749" w:rsidRDefault="00BB4749" w:rsidP="007B45E1">
      <w:pPr>
        <w:pStyle w:val="Numbering1"/>
      </w:pPr>
      <w:r>
        <w:t xml:space="preserve">Use the </w:t>
      </w:r>
      <w:r w:rsidRPr="00B95821">
        <w:rPr>
          <w:b/>
        </w:rPr>
        <w:t>Safely remove hardware and eject media</w:t>
      </w:r>
      <w:r>
        <w:t xml:space="preserve"> command to remove the USB safely. </w:t>
      </w:r>
    </w:p>
    <w:p w14:paraId="282BD09B" w14:textId="71168D7B" w:rsidR="00BB4749" w:rsidRDefault="00BB4749" w:rsidP="007B45E1">
      <w:pPr>
        <w:pStyle w:val="Heading2"/>
      </w:pPr>
      <w:bookmarkStart w:id="46" w:name="_Toc9862285"/>
      <w:r>
        <w:t>Remove files or applications</w:t>
      </w:r>
      <w:bookmarkEnd w:id="46"/>
      <w:r>
        <w:t xml:space="preserve"> </w:t>
      </w:r>
    </w:p>
    <w:p w14:paraId="33EE8D38" w14:textId="79219D63" w:rsidR="00BB4749" w:rsidRDefault="00BB4749" w:rsidP="00BB4749">
      <w:pPr>
        <w:pStyle w:val="Body"/>
      </w:pPr>
      <w:r>
        <w:t xml:space="preserve">Folders and files can be deleted when they are no longer required. Files that are deleted from the computer hard drive are sent to the Recycle </w:t>
      </w:r>
      <w:r w:rsidR="00B95821">
        <w:t>B</w:t>
      </w:r>
      <w:r>
        <w:t xml:space="preserve">in, while from files deleted from a USB or network are permanently deleted. </w:t>
      </w:r>
    </w:p>
    <w:p w14:paraId="61AC7F0C" w14:textId="7515B0C9" w:rsidR="00BB4749" w:rsidRDefault="00BB4749" w:rsidP="00BB4749">
      <w:pPr>
        <w:pStyle w:val="Body"/>
      </w:pPr>
      <w:r>
        <w:t xml:space="preserve">The </w:t>
      </w:r>
      <w:r w:rsidR="00B95821">
        <w:t>R</w:t>
      </w:r>
      <w:r>
        <w:t xml:space="preserve">ecycle </w:t>
      </w:r>
      <w:r w:rsidR="00B95821">
        <w:t>B</w:t>
      </w:r>
      <w:r>
        <w:t xml:space="preserve">in icon is normally on your desktop. It has a fixed size, once full the oldest deletions will be removed. </w:t>
      </w:r>
    </w:p>
    <w:p w14:paraId="2B4A18A2" w14:textId="51FC2202" w:rsidR="00BB4749" w:rsidRDefault="00B95821" w:rsidP="002923FF">
      <w:pPr>
        <w:pStyle w:val="Body"/>
      </w:pPr>
      <w:r>
        <w:t>The reason for the Recycle B</w:t>
      </w:r>
      <w:r w:rsidR="00BB4749">
        <w:t>in is so users can recover deleted files if you change your mind. The icon changes from empty bin to one containing documents to show it contains deleted files of folders.</w:t>
      </w:r>
    </w:p>
    <w:p w14:paraId="72F7B02B" w14:textId="6A2B936A" w:rsidR="002B59E5" w:rsidRDefault="00270484" w:rsidP="00B95821">
      <w:pPr>
        <w:pStyle w:val="Body"/>
        <w:spacing w:after="120"/>
        <w:jc w:val="center"/>
      </w:pPr>
      <w:r>
        <w:rPr>
          <w:noProof/>
          <w:lang w:eastAsia="en-AU"/>
        </w:rPr>
        <w:lastRenderedPageBreak/>
        <w:drawing>
          <wp:inline distT="0" distB="0" distL="0" distR="0" wp14:anchorId="1E724456" wp14:editId="68337A11">
            <wp:extent cx="2019300" cy="979208"/>
            <wp:effectExtent l="0" t="0" r="0" b="0"/>
            <wp:docPr id="1" name="Picture 1" descr="Screen grab of empty recycle bin and recycle bin with f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42201" cy="990313"/>
                    </a:xfrm>
                    <a:prstGeom prst="rect">
                      <a:avLst/>
                    </a:prstGeom>
                  </pic:spPr>
                </pic:pic>
              </a:graphicData>
            </a:graphic>
          </wp:inline>
        </w:drawing>
      </w:r>
    </w:p>
    <w:p w14:paraId="0DB1EA37" w14:textId="1A74653C" w:rsidR="002B59E5" w:rsidRDefault="00270484" w:rsidP="00B95821">
      <w:pPr>
        <w:pStyle w:val="Caption"/>
        <w:spacing w:before="120"/>
        <w:jc w:val="center"/>
      </w:pPr>
      <w:r w:rsidRPr="00CA74A3">
        <w:t>Empty recycle bin</w:t>
      </w:r>
      <w:r>
        <w:t xml:space="preserve"> and recycle bin with files.</w:t>
      </w:r>
      <w:r w:rsidR="002B59E5">
        <w:br w:type="page"/>
      </w:r>
    </w:p>
    <w:p w14:paraId="4E6054D5" w14:textId="5F02E902" w:rsidR="00BB4749" w:rsidRDefault="00BB4749" w:rsidP="007B45E1">
      <w:pPr>
        <w:pStyle w:val="Heading3"/>
      </w:pPr>
      <w:bookmarkStart w:id="47" w:name="_Toc9862286"/>
      <w:r>
        <w:lastRenderedPageBreak/>
        <w:t>Computer</w:t>
      </w:r>
      <w:bookmarkEnd w:id="47"/>
    </w:p>
    <w:p w14:paraId="60A35B33" w14:textId="23E35DB1" w:rsidR="00BB4749" w:rsidRDefault="00BB4749" w:rsidP="00BB4749">
      <w:pPr>
        <w:pStyle w:val="Body"/>
      </w:pPr>
      <w:r>
        <w:t xml:space="preserve">To delete a folder or files: </w:t>
      </w:r>
    </w:p>
    <w:p w14:paraId="75EE9BF9" w14:textId="06ABA883" w:rsidR="00BB4749" w:rsidRDefault="00BB4749" w:rsidP="00BB4749">
      <w:pPr>
        <w:pStyle w:val="BulletListLevel1"/>
      </w:pPr>
      <w:r>
        <w:t>Right click on the file or folder</w:t>
      </w:r>
    </w:p>
    <w:p w14:paraId="5B449A6E" w14:textId="56AB0732" w:rsidR="00BB4749" w:rsidRDefault="00BB4749" w:rsidP="00E82914">
      <w:pPr>
        <w:pStyle w:val="BulletListLevel1"/>
      </w:pPr>
      <w:r>
        <w:t>Click delete or</w:t>
      </w:r>
      <w:r w:rsidR="00B95821">
        <w:t xml:space="preserve"> s</w:t>
      </w:r>
      <w:r>
        <w:t>elect the file or folder and press delete on your keyboard</w:t>
      </w:r>
    </w:p>
    <w:p w14:paraId="71E565D8" w14:textId="1E3F05DA" w:rsidR="00BB4749" w:rsidRDefault="00BB4749" w:rsidP="00BB4749">
      <w:pPr>
        <w:pStyle w:val="BulletListLevel1"/>
      </w:pPr>
      <w:r>
        <w:t xml:space="preserve">You can also drag the unwanted files into the </w:t>
      </w:r>
      <w:r w:rsidR="00B95821">
        <w:t>R</w:t>
      </w:r>
      <w:r>
        <w:t xml:space="preserve">ecycle </w:t>
      </w:r>
      <w:r w:rsidR="00B95821">
        <w:t>B</w:t>
      </w:r>
      <w:r>
        <w:t>in</w:t>
      </w:r>
    </w:p>
    <w:p w14:paraId="0881014A" w14:textId="28DFE12E" w:rsidR="00BB4749" w:rsidRDefault="00BB4749" w:rsidP="00BB4749">
      <w:pPr>
        <w:pStyle w:val="BulletListLevel1"/>
      </w:pPr>
      <w:r>
        <w:t xml:space="preserve">Whichever method you use, you will receive a pop up message </w:t>
      </w:r>
      <w:r w:rsidR="00B95821">
        <w:t xml:space="preserve">to </w:t>
      </w:r>
      <w:r>
        <w:t xml:space="preserve">confirm if you want to delete the file. </w:t>
      </w:r>
    </w:p>
    <w:p w14:paraId="1FC24AE2" w14:textId="37EB7924" w:rsidR="00BB4749" w:rsidRDefault="00BB4749" w:rsidP="00BB4749">
      <w:pPr>
        <w:pStyle w:val="Body"/>
      </w:pPr>
      <w:r>
        <w:t xml:space="preserve">You can view the files in the </w:t>
      </w:r>
      <w:r w:rsidR="00B95821">
        <w:t>R</w:t>
      </w:r>
      <w:r>
        <w:t xml:space="preserve">ecycle </w:t>
      </w:r>
      <w:r w:rsidR="00B95821">
        <w:t>B</w:t>
      </w:r>
      <w:r>
        <w:t xml:space="preserve">in, by double clicking the </w:t>
      </w:r>
      <w:r w:rsidR="00B95821">
        <w:t>R</w:t>
      </w:r>
      <w:r>
        <w:t xml:space="preserve">ecycle </w:t>
      </w:r>
      <w:r w:rsidR="00B95821">
        <w:t>B</w:t>
      </w:r>
      <w:r>
        <w:t>in icon.</w:t>
      </w:r>
    </w:p>
    <w:p w14:paraId="0A66BB43" w14:textId="77777777" w:rsidR="00BB4749" w:rsidRDefault="00BB4749" w:rsidP="008D1830">
      <w:pPr>
        <w:pStyle w:val="Heading3"/>
      </w:pPr>
      <w:bookmarkStart w:id="48" w:name="_Toc9862287"/>
      <w:r>
        <w:t>Tablets and Smartboard</w:t>
      </w:r>
      <w:bookmarkEnd w:id="48"/>
      <w:r>
        <w:t xml:space="preserve"> </w:t>
      </w:r>
    </w:p>
    <w:p w14:paraId="222ABDAD" w14:textId="029C184E" w:rsidR="00BB4749" w:rsidRDefault="00BB4749" w:rsidP="00BB4749">
      <w:pPr>
        <w:pStyle w:val="Body"/>
      </w:pPr>
      <w:r>
        <w:t xml:space="preserve">To delete an app from an </w:t>
      </w:r>
      <w:r w:rsidR="002F300C">
        <w:t>A</w:t>
      </w:r>
      <w:r>
        <w:t xml:space="preserve">pple device, press and hold the app icon. It will then change the display, so there is a delete button (x) at the top left of the icon. </w:t>
      </w:r>
    </w:p>
    <w:p w14:paraId="5CBB627F" w14:textId="7779F510" w:rsidR="00BB4749" w:rsidRDefault="00BB4749" w:rsidP="00BB4749">
      <w:pPr>
        <w:pStyle w:val="Body"/>
      </w:pPr>
      <w:r>
        <w:t xml:space="preserve">Android devices have an application manager that can </w:t>
      </w:r>
      <w:r w:rsidR="002F300C">
        <w:t xml:space="preserve">be </w:t>
      </w:r>
      <w:r>
        <w:t xml:space="preserve">used to remove apps. </w:t>
      </w:r>
    </w:p>
    <w:p w14:paraId="1BBE9B60" w14:textId="7933DD23" w:rsidR="00BB4749" w:rsidRDefault="00BB4749" w:rsidP="00BB4749">
      <w:pPr>
        <w:pStyle w:val="BulletListLevel1"/>
      </w:pPr>
      <w:r>
        <w:t>To remove an app, you will need to open the settings screen</w:t>
      </w:r>
    </w:p>
    <w:p w14:paraId="7A5B614D" w14:textId="7883FA37" w:rsidR="00BB4749" w:rsidRDefault="00BB4749" w:rsidP="00BB4749">
      <w:pPr>
        <w:pStyle w:val="BulletListLevel1"/>
      </w:pPr>
      <w:r>
        <w:t xml:space="preserve">Scroll down and tap on Application </w:t>
      </w:r>
      <w:r w:rsidR="002F300C">
        <w:t>M</w:t>
      </w:r>
      <w:r>
        <w:t>anager</w:t>
      </w:r>
    </w:p>
    <w:p w14:paraId="1EB0C65A" w14:textId="65219440" w:rsidR="00BB4749" w:rsidRDefault="00BB4749" w:rsidP="00BB4749">
      <w:pPr>
        <w:pStyle w:val="BulletListLevel1"/>
      </w:pPr>
      <w:r>
        <w:t>Tap the app to be deleted</w:t>
      </w:r>
    </w:p>
    <w:p w14:paraId="7EB63C70" w14:textId="099F90CB" w:rsidR="00BB4749" w:rsidRDefault="00BB4749" w:rsidP="00BB4749">
      <w:pPr>
        <w:pStyle w:val="BulletListLevel1"/>
      </w:pPr>
      <w:r>
        <w:t>Click Uninstall</w:t>
      </w:r>
    </w:p>
    <w:p w14:paraId="182090FF" w14:textId="01054648" w:rsidR="00BB4749" w:rsidRDefault="00BB4749" w:rsidP="00BB4749">
      <w:pPr>
        <w:pStyle w:val="BulletListLevel1"/>
      </w:pPr>
      <w:r>
        <w:t>Click OK to confirm</w:t>
      </w:r>
    </w:p>
    <w:p w14:paraId="5DA90DFA" w14:textId="286D7E60" w:rsidR="0019491E" w:rsidRDefault="0019491E" w:rsidP="002923FF">
      <w:pPr>
        <w:pStyle w:val="Body"/>
      </w:pPr>
      <w:r>
        <w:br w:type="page"/>
      </w:r>
    </w:p>
    <w:p w14:paraId="65598658" w14:textId="77777777" w:rsidR="005F6DAD" w:rsidRDefault="005F6DAD" w:rsidP="00DA5EC3">
      <w:pPr>
        <w:pStyle w:val="Body"/>
      </w:pPr>
    </w:p>
    <w:p w14:paraId="015EA464" w14:textId="77777777" w:rsidR="005F6DAD" w:rsidRDefault="005F6DAD" w:rsidP="005F6DAD">
      <w:pPr>
        <w:pStyle w:val="Sectionnumber"/>
      </w:pPr>
      <w:r>
        <w:rPr>
          <w:noProof/>
          <w:lang w:eastAsia="en-AU"/>
        </w:rPr>
        <mc:AlternateContent>
          <mc:Choice Requires="wpg">
            <w:drawing>
              <wp:anchor distT="0" distB="0" distL="114300" distR="114300" simplePos="0" relativeHeight="251769856" behindDoc="1" locked="0" layoutInCell="1" allowOverlap="1" wp14:anchorId="1EF2939F" wp14:editId="587E55B9">
                <wp:simplePos x="0" y="0"/>
                <wp:positionH relativeFrom="margin">
                  <wp:posOffset>1741170</wp:posOffset>
                </wp:positionH>
                <wp:positionV relativeFrom="paragraph">
                  <wp:posOffset>1831340</wp:posOffset>
                </wp:positionV>
                <wp:extent cx="3876676" cy="3305175"/>
                <wp:effectExtent l="0" t="0" r="9525" b="9525"/>
                <wp:wrapNone/>
                <wp:docPr id="23" name="Group 2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 name="Rectangle 2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1BC63E" id="Group 23" o:spid="_x0000_s1026" alt="Section 1&#10;Section name" style="position:absolute;margin-left:137.1pt;margin-top:144.2pt;width:305.25pt;height:260.25pt;z-index:-25154662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&#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N/UxrOwAwAAJBIAAA4AAAAAAAAAAAAAAAAALgIAAGRycy9lMm9Eb2Mu&#10;eG1sUEsBAi0AFAAGAAgAAAAhAAMGByjhAAAACwEAAA8AAAAAAAAAAAAAAAAACgYAAGRycy9kb3du&#10;cmV2LnhtbFBLBQYAAAAABAAEAPMAAAAYBwAAAAA=&#10;">
                <v:rect id="Rectangle 2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Y71wQAAANsAAAAPAAAAZHJzL2Rvd25yZXYueG1sRI/BasMw&#10;EETvhfyD2EBvjewQ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OnVjvXBAAAA2wAAAA8AAAAA&#10;AAAAAAAAAAAABwIAAGRycy9kb3ducmV2LnhtbFBLBQYAAAAAAwADALcAAAD1AgAAAAA=&#10;" filled="f" stroked="f"/>
                <v:rect id="Rectangle 2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v:rect id="Rectangle 2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" filled="f" stroked="f"/>
                <v:rect id="Rectangle 2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" filled="f" stroked="f"/>
                <w10:wrap anchorx="margin"/>
              </v:group>
            </w:pict>
          </mc:Fallback>
        </mc:AlternateContent>
      </w:r>
      <w:r>
        <w:t>Topic 3</w:t>
      </w:r>
    </w:p>
    <w:p w14:paraId="57CE7BF3" w14:textId="77777777" w:rsidR="00BB4749" w:rsidRPr="00BB4749" w:rsidRDefault="00BB4749" w:rsidP="00BB4749">
      <w:pPr>
        <w:pStyle w:val="Sectionname"/>
      </w:pPr>
      <w:r w:rsidRPr="00BB4749">
        <w:t xml:space="preserve">Edit stored </w:t>
      </w:r>
      <w:r w:rsidRPr="00BB4749">
        <w:br/>
        <w:t xml:space="preserve">information </w:t>
      </w:r>
    </w:p>
    <w:p w14:paraId="5F12A1F2" w14:textId="2A196989" w:rsidR="0038196D" w:rsidRPr="00BB4749" w:rsidRDefault="005F6DAD" w:rsidP="00BB4749">
      <w:pPr>
        <w:pStyle w:val="Heading1"/>
      </w:pPr>
      <w:r>
        <w:br w:type="page"/>
      </w:r>
      <w:bookmarkStart w:id="49" w:name="_Toc9862288"/>
      <w:r w:rsidR="005B4AC3">
        <w:lastRenderedPageBreak/>
        <w:t xml:space="preserve">Topic 3: </w:t>
      </w:r>
      <w:r w:rsidR="00BB4749" w:rsidRPr="00BB4749">
        <w:t>Edit stored information</w:t>
      </w:r>
      <w:bookmarkEnd w:id="49"/>
    </w:p>
    <w:p w14:paraId="2725FFF6" w14:textId="7BE0DD21" w:rsidR="00BB4749" w:rsidRDefault="00BB4749" w:rsidP="008D1830">
      <w:pPr>
        <w:pStyle w:val="Heading2"/>
      </w:pPr>
      <w:bookmarkStart w:id="50" w:name="_Toc9862289"/>
      <w:bookmarkEnd w:id="0"/>
      <w:bookmarkEnd w:id="1"/>
      <w:bookmarkEnd w:id="2"/>
      <w:bookmarkEnd w:id="3"/>
      <w:r>
        <w:t xml:space="preserve">Open, </w:t>
      </w:r>
      <w:r w:rsidR="00215263">
        <w:t>e</w:t>
      </w:r>
      <w:r>
        <w:t>dit and save files</w:t>
      </w:r>
      <w:bookmarkEnd w:id="50"/>
      <w:r>
        <w:t xml:space="preserve"> </w:t>
      </w:r>
    </w:p>
    <w:p w14:paraId="77D959F8" w14:textId="26B109DD" w:rsidR="00BB4749" w:rsidRDefault="008D1830" w:rsidP="008D1830">
      <w:pPr>
        <w:pStyle w:val="Heading3"/>
      </w:pPr>
      <w:bookmarkStart w:id="51" w:name="_Toc9862290"/>
      <w:r>
        <w:t>Open</w:t>
      </w:r>
      <w:bookmarkEnd w:id="51"/>
      <w:r>
        <w:t xml:space="preserve"> </w:t>
      </w:r>
    </w:p>
    <w:p w14:paraId="685D7956" w14:textId="57CF7FB6" w:rsidR="00BB4749" w:rsidRDefault="00BB4749" w:rsidP="00BB4749">
      <w:pPr>
        <w:pStyle w:val="Body"/>
        <w:rPr>
          <w:lang w:eastAsia="en-AU"/>
        </w:rPr>
      </w:pPr>
      <w:r>
        <w:rPr>
          <w:lang w:eastAsia="en-AU"/>
        </w:rPr>
        <w:t>To open a file on your computer it can be located by a search or using File Explorer. By double</w:t>
      </w:r>
      <w:r w:rsidR="002F300C">
        <w:rPr>
          <w:lang w:eastAsia="en-AU"/>
        </w:rPr>
        <w:t>-</w:t>
      </w:r>
      <w:r>
        <w:rPr>
          <w:lang w:eastAsia="en-AU"/>
        </w:rPr>
        <w:t>clicking the file will open in the applicatio</w:t>
      </w:r>
      <w:r w:rsidR="008D1830">
        <w:rPr>
          <w:lang w:eastAsia="en-AU"/>
        </w:rPr>
        <w:t>n registered for the file type.</w:t>
      </w:r>
      <w:r>
        <w:rPr>
          <w:lang w:eastAsia="en-AU"/>
        </w:rPr>
        <w:t xml:space="preserve"> Most </w:t>
      </w:r>
      <w:r w:rsidR="002F300C">
        <w:rPr>
          <w:lang w:eastAsia="en-AU"/>
        </w:rPr>
        <w:t>W</w:t>
      </w:r>
      <w:r>
        <w:rPr>
          <w:lang w:eastAsia="en-AU"/>
        </w:rPr>
        <w:t>indow</w:t>
      </w:r>
      <w:r w:rsidR="002F300C">
        <w:rPr>
          <w:lang w:eastAsia="en-AU"/>
        </w:rPr>
        <w:t>s</w:t>
      </w:r>
      <w:r>
        <w:rPr>
          <w:lang w:eastAsia="en-AU"/>
        </w:rPr>
        <w:t xml:space="preserve"> programs include a recent files list, allowing files to be opened quickly from the application. </w:t>
      </w:r>
    </w:p>
    <w:p w14:paraId="6504D299" w14:textId="48EC2B03" w:rsidR="00BB4749" w:rsidRDefault="00BB4749" w:rsidP="008D1830">
      <w:pPr>
        <w:pStyle w:val="Heading4"/>
      </w:pPr>
      <w:r>
        <w:t xml:space="preserve">Tablets and </w:t>
      </w:r>
      <w:r w:rsidR="002F300C">
        <w:t>s</w:t>
      </w:r>
      <w:r>
        <w:t>martphones</w:t>
      </w:r>
    </w:p>
    <w:p w14:paraId="0510292D" w14:textId="505A483A" w:rsidR="00BB4749" w:rsidRDefault="00BB4749" w:rsidP="00BB4749">
      <w:pPr>
        <w:pStyle w:val="Body"/>
        <w:rPr>
          <w:lang w:eastAsia="en-AU"/>
        </w:rPr>
      </w:pPr>
      <w:r>
        <w:rPr>
          <w:lang w:eastAsia="en-AU"/>
        </w:rPr>
        <w:t xml:space="preserve">To open an app on a portable device tap on the app icon. Files created using this app will be </w:t>
      </w:r>
      <w:r w:rsidR="008D1830">
        <w:rPr>
          <w:lang w:eastAsia="en-AU"/>
        </w:rPr>
        <w:t>accessible from within the app.</w:t>
      </w:r>
    </w:p>
    <w:p w14:paraId="580864E9" w14:textId="1DAA2C90" w:rsidR="00BB4749" w:rsidRDefault="008D1830" w:rsidP="008D1830">
      <w:pPr>
        <w:pStyle w:val="Heading3"/>
      </w:pPr>
      <w:bookmarkStart w:id="52" w:name="_Toc9862291"/>
      <w:r>
        <w:t>Edit</w:t>
      </w:r>
      <w:bookmarkEnd w:id="52"/>
    </w:p>
    <w:p w14:paraId="2AA3AEFE" w14:textId="2EDA32D5" w:rsidR="002F300C" w:rsidRDefault="00BB4749" w:rsidP="00BB4749">
      <w:pPr>
        <w:pStyle w:val="Body"/>
        <w:rPr>
          <w:lang w:eastAsia="en-AU"/>
        </w:rPr>
      </w:pPr>
      <w:r>
        <w:rPr>
          <w:lang w:eastAsia="en-AU"/>
        </w:rPr>
        <w:t>Applications, both on computers and portable devices, are all intended to do something. The process is:</w:t>
      </w:r>
      <w:r w:rsidR="002F300C">
        <w:rPr>
          <w:lang w:eastAsia="en-AU"/>
        </w:rPr>
        <w:t>-</w:t>
      </w:r>
    </w:p>
    <w:p w14:paraId="6BF72331" w14:textId="0FE106E0" w:rsidR="002F300C" w:rsidRDefault="00BB4749" w:rsidP="002F300C">
      <w:pPr>
        <w:pStyle w:val="BulletListLevel1"/>
        <w:rPr>
          <w:lang w:eastAsia="en-AU"/>
        </w:rPr>
      </w:pPr>
      <w:r>
        <w:rPr>
          <w:lang w:eastAsia="en-AU"/>
        </w:rPr>
        <w:t>open the application</w:t>
      </w:r>
    </w:p>
    <w:p w14:paraId="373D941D" w14:textId="113C919A" w:rsidR="002F300C" w:rsidRDefault="00BB4749" w:rsidP="002F300C">
      <w:pPr>
        <w:pStyle w:val="BulletListLevel1"/>
        <w:rPr>
          <w:lang w:eastAsia="en-AU"/>
        </w:rPr>
      </w:pPr>
      <w:r>
        <w:rPr>
          <w:lang w:eastAsia="en-AU"/>
        </w:rPr>
        <w:t>create a new file or open an existing</w:t>
      </w:r>
      <w:r w:rsidR="002F300C">
        <w:rPr>
          <w:lang w:eastAsia="en-AU"/>
        </w:rPr>
        <w:t xml:space="preserve"> file</w:t>
      </w:r>
    </w:p>
    <w:p w14:paraId="55141603" w14:textId="463DF4A7" w:rsidR="00BB4749" w:rsidRDefault="00BB4749" w:rsidP="002F300C">
      <w:pPr>
        <w:pStyle w:val="BulletListLevel1"/>
        <w:rPr>
          <w:lang w:eastAsia="en-AU"/>
        </w:rPr>
      </w:pPr>
      <w:r>
        <w:rPr>
          <w:lang w:eastAsia="en-AU"/>
        </w:rPr>
        <w:t>make changes</w:t>
      </w:r>
      <w:r w:rsidR="008D1830">
        <w:rPr>
          <w:lang w:eastAsia="en-AU"/>
        </w:rPr>
        <w:t xml:space="preserve"> to the file and save it.</w:t>
      </w:r>
    </w:p>
    <w:p w14:paraId="7E9D42FC" w14:textId="1498EE28" w:rsidR="00BB4749" w:rsidRDefault="00BB4749" w:rsidP="00BB4749">
      <w:pPr>
        <w:pStyle w:val="Body"/>
        <w:rPr>
          <w:lang w:eastAsia="en-AU"/>
        </w:rPr>
      </w:pPr>
      <w:r>
        <w:rPr>
          <w:lang w:eastAsia="en-AU"/>
        </w:rPr>
        <w:t xml:space="preserve">If you have a text document, you will open this </w:t>
      </w:r>
      <w:r w:rsidR="002F300C">
        <w:rPr>
          <w:lang w:eastAsia="en-AU"/>
        </w:rPr>
        <w:t>in</w:t>
      </w:r>
      <w:r>
        <w:rPr>
          <w:lang w:eastAsia="en-AU"/>
        </w:rPr>
        <w:t xml:space="preserve"> a word processing application which will contain tools needed to enter text and format it. </w:t>
      </w:r>
    </w:p>
    <w:p w14:paraId="721FABD7" w14:textId="1C5689D2" w:rsidR="00BB4749" w:rsidRDefault="002F300C" w:rsidP="008D1830">
      <w:pPr>
        <w:pStyle w:val="Heading3"/>
      </w:pPr>
      <w:bookmarkStart w:id="53" w:name="_Toc9862292"/>
      <w:r>
        <w:t>Saving w</w:t>
      </w:r>
      <w:r w:rsidR="008D1830">
        <w:t>ork</w:t>
      </w:r>
      <w:bookmarkEnd w:id="53"/>
      <w:r w:rsidR="008D1830">
        <w:t xml:space="preserve"> </w:t>
      </w:r>
    </w:p>
    <w:p w14:paraId="44103F55" w14:textId="7FBBC0EC" w:rsidR="00BB4749" w:rsidRDefault="00BB4749" w:rsidP="00BB4749">
      <w:pPr>
        <w:pStyle w:val="Body"/>
        <w:rPr>
          <w:lang w:eastAsia="en-AU"/>
        </w:rPr>
      </w:pPr>
      <w:r>
        <w:rPr>
          <w:lang w:eastAsia="en-AU"/>
        </w:rPr>
        <w:t xml:space="preserve">Once you have entered information into a document you will need to save </w:t>
      </w:r>
      <w:r w:rsidR="002F300C">
        <w:rPr>
          <w:lang w:eastAsia="en-AU"/>
        </w:rPr>
        <w:t xml:space="preserve">it </w:t>
      </w:r>
      <w:r>
        <w:rPr>
          <w:lang w:eastAsia="en-AU"/>
        </w:rPr>
        <w:t xml:space="preserve">for future use. The first time you save a document you will need to give your document a name by using the </w:t>
      </w:r>
      <w:r w:rsidRPr="002F300C">
        <w:rPr>
          <w:b/>
          <w:lang w:eastAsia="en-AU"/>
        </w:rPr>
        <w:t>Save</w:t>
      </w:r>
      <w:r>
        <w:rPr>
          <w:lang w:eastAsia="en-AU"/>
        </w:rPr>
        <w:t xml:space="preserve"> or </w:t>
      </w:r>
      <w:r w:rsidRPr="002F300C">
        <w:rPr>
          <w:b/>
          <w:lang w:eastAsia="en-AU"/>
        </w:rPr>
        <w:t>Save As</w:t>
      </w:r>
      <w:r>
        <w:rPr>
          <w:lang w:eastAsia="en-AU"/>
        </w:rPr>
        <w:t xml:space="preserve"> option. Every save after this can be just using the Save option. </w:t>
      </w:r>
    </w:p>
    <w:p w14:paraId="3E5A6CD5" w14:textId="77777777" w:rsidR="00BB4749" w:rsidRDefault="00BB4749" w:rsidP="00BB4749">
      <w:pPr>
        <w:pStyle w:val="Body"/>
        <w:rPr>
          <w:lang w:eastAsia="en-AU"/>
        </w:rPr>
      </w:pPr>
      <w:r>
        <w:rPr>
          <w:lang w:eastAsia="en-AU"/>
        </w:rPr>
        <w:t xml:space="preserve">The difference between </w:t>
      </w:r>
      <w:r w:rsidRPr="008D1830">
        <w:rPr>
          <w:b/>
          <w:lang w:eastAsia="en-AU"/>
        </w:rPr>
        <w:t>Save</w:t>
      </w:r>
      <w:r>
        <w:rPr>
          <w:lang w:eastAsia="en-AU"/>
        </w:rPr>
        <w:t xml:space="preserve"> and </w:t>
      </w:r>
      <w:r w:rsidRPr="008D1830">
        <w:rPr>
          <w:b/>
          <w:lang w:eastAsia="en-AU"/>
        </w:rPr>
        <w:t>Save As:</w:t>
      </w:r>
    </w:p>
    <w:p w14:paraId="2E0DEFC3" w14:textId="6083F80D" w:rsidR="00BB4749" w:rsidRDefault="00BB4749" w:rsidP="008D1830">
      <w:pPr>
        <w:pStyle w:val="BulletListLevel1"/>
        <w:rPr>
          <w:lang w:eastAsia="en-AU"/>
        </w:rPr>
      </w:pPr>
      <w:r w:rsidRPr="008D1830">
        <w:rPr>
          <w:b/>
          <w:lang w:eastAsia="en-AU"/>
        </w:rPr>
        <w:t>Save As</w:t>
      </w:r>
      <w:r>
        <w:rPr>
          <w:lang w:eastAsia="en-AU"/>
        </w:rPr>
        <w:t xml:space="preserve"> allows the document/file to be named</w:t>
      </w:r>
      <w:r w:rsidR="008D1830">
        <w:rPr>
          <w:lang w:eastAsia="en-AU"/>
        </w:rPr>
        <w:t>.</w:t>
      </w:r>
    </w:p>
    <w:p w14:paraId="67B3D125" w14:textId="567E5A72" w:rsidR="00BB4749" w:rsidRDefault="00BB4749" w:rsidP="008D1830">
      <w:pPr>
        <w:pStyle w:val="BulletListLevel1"/>
        <w:rPr>
          <w:lang w:eastAsia="en-AU"/>
        </w:rPr>
      </w:pPr>
      <w:r w:rsidRPr="00FA08BE">
        <w:rPr>
          <w:b/>
          <w:lang w:eastAsia="en-AU"/>
        </w:rPr>
        <w:t>Save</w:t>
      </w:r>
      <w:r>
        <w:rPr>
          <w:lang w:eastAsia="en-AU"/>
        </w:rPr>
        <w:t xml:space="preserve"> allows the file to be re-saved as the same file name</w:t>
      </w:r>
      <w:r w:rsidR="002F300C">
        <w:rPr>
          <w:lang w:eastAsia="en-AU"/>
        </w:rPr>
        <w:t xml:space="preserve"> in the same location</w:t>
      </w:r>
      <w:r w:rsidR="008D1830">
        <w:rPr>
          <w:lang w:eastAsia="en-AU"/>
        </w:rPr>
        <w:t>.</w:t>
      </w:r>
    </w:p>
    <w:p w14:paraId="786B7951" w14:textId="3ECCC1CE" w:rsidR="00BB4749" w:rsidRDefault="00BB4749" w:rsidP="008D1830">
      <w:pPr>
        <w:pStyle w:val="BulletListLevel1"/>
        <w:rPr>
          <w:lang w:eastAsia="en-AU"/>
        </w:rPr>
      </w:pPr>
      <w:r>
        <w:rPr>
          <w:lang w:eastAsia="en-AU"/>
        </w:rPr>
        <w:t>If the current document needs to be saved with a differen</w:t>
      </w:r>
      <w:r w:rsidR="008D1830">
        <w:rPr>
          <w:lang w:eastAsia="en-AU"/>
        </w:rPr>
        <w:t xml:space="preserve">t name, use the </w:t>
      </w:r>
      <w:r w:rsidR="008D1830" w:rsidRPr="002945C8">
        <w:rPr>
          <w:b/>
          <w:lang w:eastAsia="en-AU"/>
        </w:rPr>
        <w:t>Save As</w:t>
      </w:r>
      <w:r w:rsidR="008D1830">
        <w:rPr>
          <w:lang w:eastAsia="en-AU"/>
        </w:rPr>
        <w:t xml:space="preserve"> option.</w:t>
      </w:r>
    </w:p>
    <w:p w14:paraId="4E1A0273" w14:textId="77777777" w:rsidR="00BB4749" w:rsidRDefault="00BB4749" w:rsidP="00BB4749">
      <w:pPr>
        <w:pStyle w:val="Body"/>
        <w:rPr>
          <w:lang w:eastAsia="en-AU"/>
        </w:rPr>
      </w:pPr>
      <w:r>
        <w:rPr>
          <w:lang w:eastAsia="en-AU"/>
        </w:rPr>
        <w:t xml:space="preserve">When using the </w:t>
      </w:r>
      <w:r w:rsidRPr="00FA08BE">
        <w:rPr>
          <w:b/>
          <w:lang w:eastAsia="en-AU"/>
        </w:rPr>
        <w:t>Save As</w:t>
      </w:r>
      <w:r>
        <w:rPr>
          <w:lang w:eastAsia="en-AU"/>
        </w:rPr>
        <w:t xml:space="preserve"> option, the dialog box will open:</w:t>
      </w:r>
    </w:p>
    <w:p w14:paraId="56DCD084" w14:textId="77777777" w:rsidR="00BB4749" w:rsidRDefault="00BB4749" w:rsidP="008D1830">
      <w:pPr>
        <w:pStyle w:val="BulletListLevel1"/>
        <w:rPr>
          <w:lang w:eastAsia="en-AU"/>
        </w:rPr>
      </w:pPr>
      <w:r>
        <w:rPr>
          <w:lang w:eastAsia="en-AU"/>
        </w:rPr>
        <w:lastRenderedPageBreak/>
        <w:t xml:space="preserve">Use the left pane to navigate the location where the file should be saved. </w:t>
      </w:r>
    </w:p>
    <w:p w14:paraId="70383084" w14:textId="1E213E6B" w:rsidR="00BB4749" w:rsidRDefault="00BB4749" w:rsidP="008D1830">
      <w:pPr>
        <w:pStyle w:val="BulletListLevel1"/>
        <w:rPr>
          <w:lang w:eastAsia="en-AU"/>
        </w:rPr>
      </w:pPr>
      <w:r>
        <w:rPr>
          <w:lang w:eastAsia="en-AU"/>
        </w:rPr>
        <w:t>Enter a file name that matche</w:t>
      </w:r>
      <w:r w:rsidR="00215263">
        <w:rPr>
          <w:lang w:eastAsia="en-AU"/>
        </w:rPr>
        <w:t>s</w:t>
      </w:r>
      <w:r>
        <w:rPr>
          <w:lang w:eastAsia="en-AU"/>
        </w:rPr>
        <w:t xml:space="preserve"> the file name requirements. </w:t>
      </w:r>
    </w:p>
    <w:p w14:paraId="36AA2C9E" w14:textId="1BAA9556" w:rsidR="00BB4749" w:rsidRDefault="00BB4749" w:rsidP="008D1830">
      <w:pPr>
        <w:pStyle w:val="BulletListLevel1"/>
        <w:rPr>
          <w:lang w:eastAsia="en-AU"/>
        </w:rPr>
      </w:pPr>
      <w:r>
        <w:rPr>
          <w:lang w:eastAsia="en-AU"/>
        </w:rPr>
        <w:t xml:space="preserve">Click </w:t>
      </w:r>
      <w:r w:rsidRPr="00FA08BE">
        <w:rPr>
          <w:b/>
          <w:lang w:eastAsia="en-AU"/>
        </w:rPr>
        <w:t>Save</w:t>
      </w:r>
      <w:r w:rsidR="008D1830" w:rsidRPr="00FA08BE">
        <w:rPr>
          <w:b/>
          <w:lang w:eastAsia="en-AU"/>
        </w:rPr>
        <w:t>.</w:t>
      </w:r>
    </w:p>
    <w:p w14:paraId="397E7C32" w14:textId="1C914F7F" w:rsidR="00BB4749" w:rsidRDefault="002F300C" w:rsidP="008D1830">
      <w:pPr>
        <w:pStyle w:val="Heading3"/>
      </w:pPr>
      <w:bookmarkStart w:id="54" w:name="_Toc9862293"/>
      <w:r>
        <w:t>Tablets and s</w:t>
      </w:r>
      <w:r w:rsidR="00BB4749">
        <w:t>martphones</w:t>
      </w:r>
      <w:bookmarkEnd w:id="54"/>
      <w:r w:rsidR="00BB4749">
        <w:t xml:space="preserve"> </w:t>
      </w:r>
    </w:p>
    <w:p w14:paraId="446F58FD" w14:textId="4DE8D7A9" w:rsidR="00BB4749" w:rsidRDefault="00BB4749" w:rsidP="008D1830">
      <w:pPr>
        <w:pStyle w:val="Body"/>
        <w:spacing w:after="360"/>
        <w:rPr>
          <w:lang w:eastAsia="en-AU"/>
        </w:rPr>
      </w:pPr>
      <w:r>
        <w:rPr>
          <w:lang w:eastAsia="en-AU"/>
        </w:rPr>
        <w:t xml:space="preserve">Apps on portable devices will prompt </w:t>
      </w:r>
      <w:r w:rsidR="00215263">
        <w:rPr>
          <w:lang w:eastAsia="en-AU"/>
        </w:rPr>
        <w:t xml:space="preserve">you </w:t>
      </w:r>
      <w:r>
        <w:rPr>
          <w:lang w:eastAsia="en-AU"/>
        </w:rPr>
        <w:t xml:space="preserve">to save a file before closing. </w:t>
      </w:r>
    </w:p>
    <w:tbl>
      <w:tblPr>
        <w:tblW w:w="0" w:type="auto"/>
        <w:shd w:val="clear" w:color="auto" w:fill="E7E7D4"/>
        <w:tblLook w:val="0600" w:firstRow="0" w:lastRow="0" w:firstColumn="0" w:lastColumn="0" w:noHBand="1" w:noVBand="1"/>
      </w:tblPr>
      <w:tblGrid>
        <w:gridCol w:w="992"/>
        <w:gridCol w:w="8034"/>
      </w:tblGrid>
      <w:tr w:rsidR="00BB4749" w14:paraId="2A55D8FB" w14:textId="77777777" w:rsidTr="004E4D03">
        <w:trPr>
          <w:trHeight w:val="659"/>
        </w:trPr>
        <w:tc>
          <w:tcPr>
            <w:tcW w:w="992" w:type="dxa"/>
            <w:shd w:val="clear" w:color="auto" w:fill="E7E7D4"/>
            <w:vAlign w:val="center"/>
          </w:tcPr>
          <w:p w14:paraId="664B50A5" w14:textId="77777777" w:rsidR="00BB4749" w:rsidRPr="009C3DED" w:rsidRDefault="00BB4749" w:rsidP="004E4D03">
            <w:pPr>
              <w:pStyle w:val="Body"/>
              <w:spacing w:after="0" w:line="240" w:lineRule="auto"/>
              <w:jc w:val="center"/>
            </w:pPr>
            <w:r>
              <w:rPr>
                <w:noProof/>
                <w:lang w:eastAsia="en-AU"/>
              </w:rPr>
              <w:drawing>
                <wp:inline distT="0" distB="0" distL="0" distR="0" wp14:anchorId="3A71DAF1" wp14:editId="3CE92D83">
                  <wp:extent cx="365760" cy="357809"/>
                  <wp:effectExtent l="0" t="0" r="0" b="4445"/>
                  <wp:docPr id="55" name="Picture 5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261BB28" w14:textId="77777777" w:rsidR="00BB4749" w:rsidRPr="009C3DED" w:rsidRDefault="00BB4749" w:rsidP="004E4D03">
            <w:pPr>
              <w:pStyle w:val="Heading1-NotinTOC"/>
            </w:pPr>
            <w:r w:rsidRPr="009C3DED">
              <w:t>Practice activity</w:t>
            </w:r>
          </w:p>
        </w:tc>
      </w:tr>
    </w:tbl>
    <w:p w14:paraId="5A8FB7E6" w14:textId="75474D10" w:rsidR="00BB4749" w:rsidRDefault="00BB4749" w:rsidP="00BB4749">
      <w:pPr>
        <w:pStyle w:val="Heading2"/>
      </w:pPr>
      <w:bookmarkStart w:id="55" w:name="_Toc9862294"/>
      <w:r>
        <w:t>Activity 7: Saving</w:t>
      </w:r>
      <w:bookmarkEnd w:id="55"/>
      <w:r>
        <w:t xml:space="preserve"> </w:t>
      </w:r>
    </w:p>
    <w:p w14:paraId="568EDF80" w14:textId="72625B84" w:rsidR="00BB4749" w:rsidRDefault="00BB4749" w:rsidP="00BB4749">
      <w:pPr>
        <w:pStyle w:val="BulletListLevel1"/>
        <w:rPr>
          <w:lang w:eastAsia="en-AU"/>
        </w:rPr>
      </w:pPr>
      <w:r>
        <w:rPr>
          <w:lang w:eastAsia="en-AU"/>
        </w:rPr>
        <w:t>Open a file or document on your digital device.</w:t>
      </w:r>
    </w:p>
    <w:p w14:paraId="4F0BB551" w14:textId="0A9DF69A" w:rsidR="00BB4749" w:rsidRDefault="00BB4749" w:rsidP="00BB4749">
      <w:pPr>
        <w:pStyle w:val="BulletListLevel1"/>
        <w:rPr>
          <w:lang w:eastAsia="en-AU"/>
        </w:rPr>
      </w:pPr>
      <w:r>
        <w:rPr>
          <w:lang w:eastAsia="en-AU"/>
        </w:rPr>
        <w:t>Edit or modify the content</w:t>
      </w:r>
      <w:r w:rsidR="00215263">
        <w:rPr>
          <w:lang w:eastAsia="en-AU"/>
        </w:rPr>
        <w:t>s</w:t>
      </w:r>
      <w:r>
        <w:rPr>
          <w:lang w:eastAsia="en-AU"/>
        </w:rPr>
        <w:t xml:space="preserve"> of the file (</w:t>
      </w:r>
      <w:r w:rsidR="00215263">
        <w:rPr>
          <w:lang w:eastAsia="en-AU"/>
        </w:rPr>
        <w:t>d</w:t>
      </w:r>
      <w:r>
        <w:rPr>
          <w:lang w:eastAsia="en-AU"/>
        </w:rPr>
        <w:t xml:space="preserve">iscuss </w:t>
      </w:r>
      <w:r w:rsidR="00215263">
        <w:rPr>
          <w:lang w:eastAsia="en-AU"/>
        </w:rPr>
        <w:t xml:space="preserve">this </w:t>
      </w:r>
      <w:r>
        <w:rPr>
          <w:lang w:eastAsia="en-AU"/>
        </w:rPr>
        <w:t xml:space="preserve">with your </w:t>
      </w:r>
      <w:r w:rsidR="002F300C">
        <w:rPr>
          <w:lang w:eastAsia="en-AU"/>
        </w:rPr>
        <w:t>teacher</w:t>
      </w:r>
      <w:r>
        <w:rPr>
          <w:lang w:eastAsia="en-AU"/>
        </w:rPr>
        <w:t>) then save your work using a suitable file name.</w:t>
      </w:r>
    </w:p>
    <w:p w14:paraId="36B37521" w14:textId="4056C38C" w:rsidR="000A0FFF" w:rsidRDefault="000A0FFF">
      <w:pPr>
        <w:rPr>
          <w:lang w:eastAsia="en-AU"/>
        </w:rPr>
      </w:pPr>
      <w:r>
        <w:rPr>
          <w:lang w:eastAsia="en-AU"/>
        </w:rPr>
        <w:br w:type="page"/>
      </w:r>
    </w:p>
    <w:p w14:paraId="38EBB3ED" w14:textId="77777777" w:rsidR="000A0FFF" w:rsidRDefault="000A0FFF" w:rsidP="000A0FFF">
      <w:pPr>
        <w:pStyle w:val="Body"/>
      </w:pPr>
    </w:p>
    <w:p w14:paraId="45626E27" w14:textId="29DBB68F" w:rsidR="000A0FFF" w:rsidRDefault="000A0FFF" w:rsidP="000A0FFF">
      <w:pPr>
        <w:pStyle w:val="Sectionnumber"/>
      </w:pPr>
      <w:r>
        <w:rPr>
          <w:noProof/>
          <w:lang w:eastAsia="en-AU"/>
        </w:rPr>
        <mc:AlternateContent>
          <mc:Choice Requires="wpg">
            <w:drawing>
              <wp:anchor distT="0" distB="0" distL="114300" distR="114300" simplePos="0" relativeHeight="251771904" behindDoc="1" locked="0" layoutInCell="1" allowOverlap="1" wp14:anchorId="2FD8AC8E" wp14:editId="2660A093">
                <wp:simplePos x="0" y="0"/>
                <wp:positionH relativeFrom="margin">
                  <wp:posOffset>1741170</wp:posOffset>
                </wp:positionH>
                <wp:positionV relativeFrom="paragraph">
                  <wp:posOffset>1831340</wp:posOffset>
                </wp:positionV>
                <wp:extent cx="3876676" cy="3305175"/>
                <wp:effectExtent l="0" t="0" r="9525" b="9525"/>
                <wp:wrapNone/>
                <wp:docPr id="9" name="Group 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0" name="Rectangle 10"/>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0DBEE4" id="Group 9" o:spid="_x0000_s1026" alt="Section 1&#10;Section name" style="position:absolute;margin-left:137.1pt;margin-top:144.2pt;width:305.25pt;height:260.25pt;z-index:-251544576;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">
                <v:rect id="Rectangle 10"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" filled="f" stroked="f"/>
                <v:rect id="Rectangle 16"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" filled="f" stroked="f"/>
                <v:rect id="Rectangle 2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" filled="f" stroked="f"/>
                <v:rect id="Rectangle 3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x4rvQAAANsAAAAPAAAAZHJzL2Rvd25yZXYueG1sRE/Pa8Iw&#10;FL4P/B/CE3Zb024w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EzceK70AAADbAAAADwAAAAAAAAAA&#10;AAAAAAAHAgAAZHJzL2Rvd25yZXYueG1sUEsFBgAAAAADAAMAtwAAAPECAAAAAA==&#10;" filled="f" stroked="f"/>
                <w10:wrap anchorx="margin"/>
              </v:group>
            </w:pict>
          </mc:Fallback>
        </mc:AlternateContent>
      </w:r>
      <w:r>
        <w:t>Topic 4</w:t>
      </w:r>
    </w:p>
    <w:p w14:paraId="6F7FDDDC" w14:textId="2ECB1EF1" w:rsidR="000A0FFF" w:rsidRPr="00BB4749" w:rsidRDefault="00BB4749" w:rsidP="00BB4749">
      <w:pPr>
        <w:pStyle w:val="Sectionname"/>
        <w:rPr>
          <w:rStyle w:val="Heading1Char"/>
          <w:rFonts w:eastAsiaTheme="minorEastAsia"/>
        </w:rPr>
      </w:pPr>
      <w:r w:rsidRPr="00BB4749">
        <w:t>Shut down/</w:t>
      </w:r>
      <w:r>
        <w:br/>
      </w:r>
      <w:r w:rsidRPr="00BB4749">
        <w:t xml:space="preserve">deactivate </w:t>
      </w:r>
      <w:r>
        <w:br/>
      </w:r>
      <w:r w:rsidRPr="00BB4749">
        <w:t xml:space="preserve">device </w:t>
      </w:r>
      <w:r w:rsidR="000A0FFF">
        <w:br w:type="page"/>
      </w:r>
      <w:r w:rsidR="000A0FFF" w:rsidRPr="007B6C10">
        <w:rPr>
          <w:rStyle w:val="Heading1Char"/>
          <w:rFonts w:eastAsiaTheme="minorEastAsia"/>
          <w:b w:val="0"/>
          <w:lang w:val="en-AU" w:bidi="ar-SA"/>
        </w:rPr>
        <w:lastRenderedPageBreak/>
        <w:t xml:space="preserve">Topic 4: </w:t>
      </w:r>
      <w:r w:rsidRPr="007B6C10">
        <w:rPr>
          <w:rStyle w:val="Heading1Char"/>
          <w:rFonts w:eastAsiaTheme="minorEastAsia"/>
          <w:b w:val="0"/>
          <w:lang w:val="en-AU" w:bidi="ar-SA"/>
        </w:rPr>
        <w:t xml:space="preserve">Shut down/deactivate </w:t>
      </w:r>
      <w:r w:rsidR="007B6C10">
        <w:rPr>
          <w:rStyle w:val="Heading1Char"/>
          <w:rFonts w:eastAsiaTheme="minorEastAsia"/>
          <w:b w:val="0"/>
          <w:lang w:val="en-AU" w:bidi="ar-SA"/>
        </w:rPr>
        <w:t>device</w:t>
      </w:r>
    </w:p>
    <w:p w14:paraId="37C2E2DB" w14:textId="77777777" w:rsidR="00BB4749" w:rsidRPr="00BB4749" w:rsidRDefault="00BB4749" w:rsidP="008D1830">
      <w:pPr>
        <w:pStyle w:val="Heading2"/>
      </w:pPr>
      <w:bookmarkStart w:id="56" w:name="_Toc9862295"/>
      <w:r w:rsidRPr="00BB4749">
        <w:t>Save and close all open applications</w:t>
      </w:r>
      <w:bookmarkEnd w:id="56"/>
      <w:r w:rsidRPr="00BB4749">
        <w:t xml:space="preserve"> </w:t>
      </w:r>
    </w:p>
    <w:p w14:paraId="0896AFDE" w14:textId="6DBC0EE3" w:rsidR="00BB4749" w:rsidRPr="00BB4749" w:rsidRDefault="002945C8" w:rsidP="00BB4749">
      <w:pPr>
        <w:pStyle w:val="Body"/>
      </w:pPr>
      <w:r w:rsidRPr="00BB4749">
        <w:t>Closing</w:t>
      </w:r>
      <w:r w:rsidR="00BB4749" w:rsidRPr="00BB4749">
        <w:t xml:space="preserve"> all </w:t>
      </w:r>
      <w:r w:rsidRPr="00BB4749">
        <w:t>program</w:t>
      </w:r>
      <w:r w:rsidR="00BB4749" w:rsidRPr="00BB4749">
        <w:t xml:space="preserve"> or </w:t>
      </w:r>
      <w:r w:rsidRPr="00BB4749">
        <w:t>applications</w:t>
      </w:r>
      <w:r w:rsidR="00BB4749" w:rsidRPr="00BB4749">
        <w:t xml:space="preserve"> properly helps protect against loss of data.</w:t>
      </w:r>
      <w:r w:rsidR="007B6C10">
        <w:t xml:space="preserve"> </w:t>
      </w:r>
      <w:r w:rsidR="00BB4749" w:rsidRPr="00BB4749">
        <w:t xml:space="preserve">Most programs offer the choice of closing or exiting. Closing applies to the current </w:t>
      </w:r>
      <w:r w:rsidRPr="00BB4749">
        <w:t>document</w:t>
      </w:r>
      <w:r w:rsidR="00BB4749" w:rsidRPr="00BB4749">
        <w:t>, if selected closing will close the current document but leave the application running. If the document has unsaved change, the program will prompt th</w:t>
      </w:r>
      <w:r w:rsidR="008D1830">
        <w:t>e user to save before closing.</w:t>
      </w:r>
    </w:p>
    <w:p w14:paraId="5E89C01A" w14:textId="7F306E64" w:rsidR="00BB4749" w:rsidRPr="00BB4749" w:rsidRDefault="00BB4749" w:rsidP="00BB4749">
      <w:pPr>
        <w:pStyle w:val="Body"/>
      </w:pPr>
      <w:r w:rsidRPr="00BB4749">
        <w:t>To close a document either click the close button on the document (not application) window o</w:t>
      </w:r>
      <w:r>
        <w:t xml:space="preserve">r click File and select Close. </w:t>
      </w:r>
      <w:r w:rsidRPr="00BB4749">
        <w:t>To exit a program click the X button at the top ri</w:t>
      </w:r>
      <w:r>
        <w:t xml:space="preserve">ght of the </w:t>
      </w:r>
      <w:r w:rsidR="002945C8">
        <w:t>application</w:t>
      </w:r>
      <w:r>
        <w:t xml:space="preserve"> window. </w:t>
      </w:r>
    </w:p>
    <w:p w14:paraId="659B9529" w14:textId="721D4150" w:rsidR="00BB4749" w:rsidRPr="00BB4749" w:rsidRDefault="00BB4749" w:rsidP="008D1830">
      <w:pPr>
        <w:pStyle w:val="Heading3"/>
      </w:pPr>
      <w:bookmarkStart w:id="57" w:name="_Toc9862296"/>
      <w:r>
        <w:t>Sleep</w:t>
      </w:r>
      <w:r w:rsidRPr="00BB4749">
        <w:t xml:space="preserve"> mode</w:t>
      </w:r>
      <w:bookmarkEnd w:id="57"/>
    </w:p>
    <w:p w14:paraId="16AC2A44" w14:textId="75B38808" w:rsidR="00BB4749" w:rsidRPr="00BB4749" w:rsidRDefault="00BB4749" w:rsidP="00BB4749">
      <w:pPr>
        <w:pStyle w:val="Body"/>
      </w:pPr>
      <w:r w:rsidRPr="00BB4749">
        <w:t>Sleep mode is useful for saving electricity during periods when you are not using your device, but are likely to use it again fairly soon. Rather than turning it off, you can put your device into slee</w:t>
      </w:r>
      <w:r w:rsidR="002945C8">
        <w:t>p mode.</w:t>
      </w:r>
    </w:p>
    <w:p w14:paraId="65DE3B3B" w14:textId="77777777" w:rsidR="00BB4749" w:rsidRPr="00BB4749" w:rsidRDefault="00BB4749" w:rsidP="008D1830">
      <w:pPr>
        <w:pStyle w:val="Heading3"/>
      </w:pPr>
      <w:bookmarkStart w:id="58" w:name="_Toc9862297"/>
      <w:r w:rsidRPr="00BB4749">
        <w:t>Shutting down your device</w:t>
      </w:r>
      <w:bookmarkEnd w:id="58"/>
      <w:r w:rsidRPr="00BB4749">
        <w:t xml:space="preserve"> </w:t>
      </w:r>
    </w:p>
    <w:p w14:paraId="5B989B5D" w14:textId="31F49475" w:rsidR="000A0FFF" w:rsidRDefault="00BB4749" w:rsidP="002F300C">
      <w:pPr>
        <w:pStyle w:val="Body"/>
      </w:pPr>
      <w:r w:rsidRPr="00BB4749">
        <w:t>The action of shutting down your digital device closes the system in a controlled way so that you can then turn the power off safely. The shutdown process starts by closing any open files, then closing any open applications and finally shutting down the operating system and switching the power off. Remember to save any work prior to shutting down.</w:t>
      </w:r>
    </w:p>
    <w:tbl>
      <w:tblPr>
        <w:tblW w:w="0" w:type="auto"/>
        <w:shd w:val="clear" w:color="auto" w:fill="E7E7D4"/>
        <w:tblLook w:val="0600" w:firstRow="0" w:lastRow="0" w:firstColumn="0" w:lastColumn="0" w:noHBand="1" w:noVBand="1"/>
      </w:tblPr>
      <w:tblGrid>
        <w:gridCol w:w="992"/>
        <w:gridCol w:w="8034"/>
      </w:tblGrid>
      <w:tr w:rsidR="00BB4749" w14:paraId="2BC8E463" w14:textId="77777777" w:rsidTr="004E4D03">
        <w:trPr>
          <w:trHeight w:val="659"/>
        </w:trPr>
        <w:tc>
          <w:tcPr>
            <w:tcW w:w="992" w:type="dxa"/>
            <w:shd w:val="clear" w:color="auto" w:fill="E7E7D4"/>
            <w:vAlign w:val="center"/>
          </w:tcPr>
          <w:p w14:paraId="706A8DFD" w14:textId="77777777" w:rsidR="00BB4749" w:rsidRPr="009C3DED" w:rsidRDefault="00BB4749" w:rsidP="004E4D03">
            <w:pPr>
              <w:pStyle w:val="Body"/>
              <w:spacing w:after="0" w:line="240" w:lineRule="auto"/>
              <w:jc w:val="center"/>
            </w:pPr>
            <w:r>
              <w:rPr>
                <w:noProof/>
                <w:lang w:eastAsia="en-AU"/>
              </w:rPr>
              <w:drawing>
                <wp:inline distT="0" distB="0" distL="0" distR="0" wp14:anchorId="54EE7A23" wp14:editId="5BD07830">
                  <wp:extent cx="365760" cy="357809"/>
                  <wp:effectExtent l="0" t="0" r="0" b="4445"/>
                  <wp:docPr id="54" name="Picture 5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9">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2D62150" w14:textId="77777777" w:rsidR="00BB4749" w:rsidRPr="009C3DED" w:rsidRDefault="00BB4749" w:rsidP="004E4D03">
            <w:pPr>
              <w:pStyle w:val="Heading1-NotinTOC"/>
            </w:pPr>
            <w:r w:rsidRPr="009C3DED">
              <w:t>Practice activity</w:t>
            </w:r>
          </w:p>
        </w:tc>
      </w:tr>
    </w:tbl>
    <w:p w14:paraId="5E4D7E86" w14:textId="3F76303A" w:rsidR="00BB4749" w:rsidRDefault="00BB4749" w:rsidP="00BB4749">
      <w:pPr>
        <w:pStyle w:val="Heading2"/>
      </w:pPr>
      <w:bookmarkStart w:id="59" w:name="_Toc9862298"/>
      <w:r>
        <w:t>Activity 8: Sleep mode</w:t>
      </w:r>
      <w:bookmarkEnd w:id="59"/>
    </w:p>
    <w:p w14:paraId="5DFBD496" w14:textId="68C177BE" w:rsidR="00BB4749" w:rsidRDefault="00BB4749" w:rsidP="00BB4749">
      <w:pPr>
        <w:pStyle w:val="BulletListLevel1"/>
      </w:pPr>
      <w:r>
        <w:t>Practice putting your device into sleep mode, then waking it up.</w:t>
      </w:r>
    </w:p>
    <w:p w14:paraId="4B7CF7BE" w14:textId="7DE53D66" w:rsidR="00BB4749" w:rsidRDefault="00BB4749" w:rsidP="00BB4749">
      <w:pPr>
        <w:pStyle w:val="BulletListLevel1"/>
      </w:pPr>
      <w:r>
        <w:t>Practice shutting down your device.</w:t>
      </w:r>
    </w:p>
    <w:p w14:paraId="63476D9C" w14:textId="5873A6C8" w:rsidR="002F300C" w:rsidRDefault="002F300C" w:rsidP="00AE14E6">
      <w:pPr>
        <w:pStyle w:val="Heading1"/>
      </w:pPr>
      <w:bookmarkStart w:id="60" w:name="_Toc9862299"/>
      <w:r>
        <w:t>Summary</w:t>
      </w:r>
      <w:bookmarkEnd w:id="60"/>
    </w:p>
    <w:p w14:paraId="3202CA9B" w14:textId="3D9595C6" w:rsidR="002F300C" w:rsidRDefault="002F300C" w:rsidP="00AE14E6">
      <w:pPr>
        <w:pStyle w:val="Body"/>
      </w:pPr>
      <w:r>
        <w:t>Well done on completing this workbook! You have learned to use a range of basic functions on personal devices. Best wishes for success in your assessments.</w:t>
      </w:r>
    </w:p>
    <w:p w14:paraId="2E9F972F" w14:textId="4ABFEE40" w:rsidR="007B6C10" w:rsidRDefault="007B6C10" w:rsidP="007B6C10">
      <w:pPr>
        <w:pStyle w:val="Heading2"/>
      </w:pPr>
      <w:bookmarkStart w:id="61" w:name="_Toc9862300"/>
      <w:r>
        <w:t>Like to know more?</w:t>
      </w:r>
      <w:bookmarkEnd w:id="61"/>
    </w:p>
    <w:p w14:paraId="4023F420" w14:textId="05E03B2E" w:rsidR="007B6C10" w:rsidRDefault="007B6C10" w:rsidP="007B6C10">
      <w:r>
        <w:t xml:space="preserve">Check out these Lynda videos </w:t>
      </w:r>
      <w:hyperlink r:id="rId43" w:history="1">
        <w:r>
          <w:rPr>
            <w:rStyle w:val="Hyperlink"/>
          </w:rPr>
          <w:t>Computer literacy for Mac</w:t>
        </w:r>
      </w:hyperlink>
      <w:r>
        <w:rPr>
          <w:color w:val="1F497D"/>
        </w:rPr>
        <w:t xml:space="preserve"> or </w:t>
      </w:r>
      <w:hyperlink r:id="rId44" w:history="1">
        <w:r>
          <w:rPr>
            <w:rStyle w:val="Hyperlink"/>
          </w:rPr>
          <w:t>Computer literacy for Windows 10</w:t>
        </w:r>
      </w:hyperlink>
      <w:r>
        <w:rPr>
          <w:color w:val="1F497D"/>
        </w:rPr>
        <w:t>.</w:t>
      </w:r>
    </w:p>
    <w:sectPr w:rsidR="007B6C10" w:rsidSect="0027629B">
      <w:headerReference w:type="even" r:id="rId45"/>
      <w:headerReference w:type="default" r:id="rId46"/>
      <w:footerReference w:type="even" r:id="rId47"/>
      <w:footerReference w:type="default" r:id="rId48"/>
      <w:headerReference w:type="first" r:id="rId49"/>
      <w:footerReference w:type="first" r:id="rId50"/>
      <w:type w:val="continuous"/>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79ABC9" w14:textId="77777777" w:rsidR="00E82914" w:rsidRDefault="00E82914" w:rsidP="00EE3A11">
      <w:r>
        <w:separator/>
      </w:r>
    </w:p>
    <w:p w14:paraId="5BC01742" w14:textId="77777777" w:rsidR="00E82914" w:rsidRDefault="00E82914" w:rsidP="00EE3A11"/>
  </w:endnote>
  <w:endnote w:type="continuationSeparator" w:id="0">
    <w:p w14:paraId="5835657B" w14:textId="77777777" w:rsidR="00E82914" w:rsidRDefault="00E82914" w:rsidP="00EE3A11">
      <w:r>
        <w:continuationSeparator/>
      </w:r>
    </w:p>
    <w:p w14:paraId="1383115A" w14:textId="77777777" w:rsidR="00E82914" w:rsidRDefault="00E82914"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938"/>
      <w:gridCol w:w="5977"/>
    </w:tblGrid>
    <w:tr w:rsidR="00E82914" w:rsidRPr="00D325DD" w14:paraId="4B0BFD89"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1C0A1D1F" w14:textId="77777777" w:rsidR="00E82914" w:rsidRPr="00D325DD" w:rsidRDefault="00E82914" w:rsidP="00492742">
          <w:pPr>
            <w:pStyle w:val="Footer"/>
            <w:spacing w:before="0"/>
          </w:pPr>
        </w:p>
      </w:tc>
    </w:tr>
    <w:tr w:rsidR="00E82914" w:rsidRPr="00D325DD" w14:paraId="1B16EF96"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260A515B" w14:textId="77777777" w:rsidR="00E82914" w:rsidRPr="00D325DD" w:rsidRDefault="00E82914"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4DFC8B4" w14:textId="24280F7A" w:rsidR="00E82914" w:rsidRPr="00D325DD" w:rsidRDefault="00E82914"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5E6830">
            <w:rPr>
              <w:rFonts w:ascii="Arial" w:eastAsia="Times New Roman" w:hAnsi="Arial" w:cs="Arial"/>
              <w:noProof/>
              <w:color w:val="808080"/>
              <w:sz w:val="18"/>
              <w:szCs w:val="18"/>
            </w:rPr>
            <w:t>19/12/2018</w:t>
          </w:r>
          <w:r>
            <w:rPr>
              <w:rFonts w:ascii="Arial" w:hAnsi="Arial" w:cs="Arial"/>
              <w:color w:val="808080"/>
              <w:sz w:val="18"/>
              <w:szCs w:val="18"/>
            </w:rPr>
            <w:fldChar w:fldCharType="end"/>
          </w:r>
        </w:p>
        <w:p w14:paraId="48238785" w14:textId="77777777" w:rsidR="00E82914" w:rsidRPr="00D325DD" w:rsidRDefault="00E82914"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612C2F9" w14:textId="371B4F70" w:rsidR="00E82914" w:rsidRDefault="00E82914"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BSBINM202_SW</w:t>
          </w:r>
          <w:r>
            <w:rPr>
              <w:rFonts w:ascii="Arial" w:hAnsi="Arial" w:cs="Arial"/>
              <w:color w:val="808080"/>
              <w:sz w:val="18"/>
              <w:szCs w:val="18"/>
            </w:rPr>
            <w:fldChar w:fldCharType="end"/>
          </w:r>
        </w:p>
        <w:p w14:paraId="68CE9323" w14:textId="29461468" w:rsidR="00E82914" w:rsidRPr="00D325DD" w:rsidRDefault="00E82914"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CC3319">
            <w:rPr>
              <w:rFonts w:ascii="Arial" w:hAnsi="Arial" w:cs="Arial"/>
              <w:noProof/>
              <w:color w:val="808080"/>
              <w:sz w:val="18"/>
              <w:szCs w:val="18"/>
            </w:rPr>
            <w:t>27/05/2019</w:t>
          </w:r>
          <w:r>
            <w:rPr>
              <w:rFonts w:ascii="Arial" w:hAnsi="Arial" w:cs="Arial"/>
              <w:color w:val="808080"/>
              <w:sz w:val="18"/>
              <w:szCs w:val="18"/>
            </w:rPr>
            <w:fldChar w:fldCharType="end"/>
          </w:r>
        </w:p>
        <w:p w14:paraId="57EF86E5" w14:textId="5FDF7464" w:rsidR="00E82914" w:rsidRPr="00D325DD" w:rsidRDefault="00E82914"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10</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p>
      </w:tc>
    </w:tr>
  </w:tbl>
  <w:p w14:paraId="59F212A6" w14:textId="77777777" w:rsidR="00E82914" w:rsidRPr="00D92C68" w:rsidRDefault="00E82914"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48DF7" w14:textId="77777777" w:rsidR="00E82914" w:rsidRPr="004820C4" w:rsidRDefault="00E82914"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52F98396" wp14:editId="4939EAA8">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7FD6" w14:textId="17E4E798" w:rsidR="00E82914" w:rsidRPr="007853F7" w:rsidRDefault="00E8291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A3F043D" w14:textId="77777777" w:rsidR="00E82914" w:rsidRPr="0091230B" w:rsidRDefault="00E8291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2F98396"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7927FD6" w14:textId="17E4E798" w:rsidR="00E82914" w:rsidRPr="007853F7" w:rsidRDefault="00E8291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w:t>
                    </w:r>
                    <w:r>
                      <w:rPr>
                        <w:noProof/>
                      </w:rPr>
                      <w:fldChar w:fldCharType="end"/>
                    </w:r>
                  </w:p>
                  <w:p w14:paraId="6A3F043D" w14:textId="77777777" w:rsidR="00E82914" w:rsidRPr="0091230B" w:rsidRDefault="00E82914"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4DEC0EB7" wp14:editId="73FD5A9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B8AA8C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59896A6F" wp14:editId="07C50FDA">
          <wp:simplePos x="0" y="0"/>
          <wp:positionH relativeFrom="column">
            <wp:posOffset>708025</wp:posOffset>
          </wp:positionH>
          <wp:positionV relativeFrom="paragraph">
            <wp:posOffset>-2540</wp:posOffset>
          </wp:positionV>
          <wp:extent cx="276860" cy="314960"/>
          <wp:effectExtent l="19050" t="0" r="8890" b="0"/>
          <wp:wrapSquare wrapText="bothSides"/>
          <wp:docPr id="22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2DFDC469" wp14:editId="7B64BC0B">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DF9A1"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6672600" w14:textId="77777777" w:rsidR="00E82914" w:rsidRDefault="00E8291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E29D611" w14:textId="77777777" w:rsidR="00E82914" w:rsidRPr="0006452B" w:rsidRDefault="00E82914" w:rsidP="00EE3A11"/>
  <w:p w14:paraId="560644FB" w14:textId="77777777" w:rsidR="00E82914" w:rsidRDefault="00E82914" w:rsidP="00EE3A11"/>
  <w:p w14:paraId="4991464C" w14:textId="77777777" w:rsidR="00E82914" w:rsidRDefault="00E82914"/>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B52C9" w14:textId="43B1E263" w:rsidR="00E82914" w:rsidRDefault="00E82914" w:rsidP="00026B24">
    <w:pPr>
      <w:pStyle w:val="Bodyfooter"/>
      <w:rPr>
        <w:noProof/>
      </w:rPr>
    </w:pPr>
    <w:r>
      <w:t>Resource ID: TBS_18_011_BSBITU111_SW_1of1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CC3319">
      <w:rPr>
        <w:noProof/>
      </w:rPr>
      <w:t>19</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CC3319">
      <w:rPr>
        <w:noProof/>
      </w:rPr>
      <w:t>29</w:t>
    </w:r>
    <w:r>
      <w:rPr>
        <w:noProof/>
      </w:rPr>
      <w:fldChar w:fldCharType="end"/>
    </w:r>
  </w:p>
  <w:p w14:paraId="789A12E8" w14:textId="527542E1" w:rsidR="00E82914" w:rsidRDefault="00E82914" w:rsidP="00C1351E">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5B30D" w14:textId="23C5A3A3" w:rsidR="00E82914" w:rsidRPr="008D467A" w:rsidRDefault="00E82914"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4592E2EC" w14:textId="77777777" w:rsidR="00E82914" w:rsidRPr="008948B1" w:rsidRDefault="00E82914"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F185279" w14:textId="77777777" w:rsidR="00E82914" w:rsidRPr="00AA3155" w:rsidRDefault="00E82914" w:rsidP="00EE3A11">
    <w:pPr>
      <w:pStyle w:val="Footer"/>
    </w:pPr>
  </w:p>
  <w:p w14:paraId="5320C485" w14:textId="77777777" w:rsidR="00E82914" w:rsidRDefault="00E82914" w:rsidP="00EE3A11"/>
  <w:p w14:paraId="2B2016FB" w14:textId="77777777" w:rsidR="00E82914" w:rsidRDefault="00E8291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3D6D6D" w14:textId="77777777" w:rsidR="00E82914" w:rsidRDefault="00E82914" w:rsidP="00EE3A11">
      <w:r>
        <w:separator/>
      </w:r>
    </w:p>
    <w:p w14:paraId="799BAFDB" w14:textId="77777777" w:rsidR="00E82914" w:rsidRDefault="00E82914" w:rsidP="00EE3A11"/>
  </w:footnote>
  <w:footnote w:type="continuationSeparator" w:id="0">
    <w:p w14:paraId="4577F0D3" w14:textId="77777777" w:rsidR="00E82914" w:rsidRDefault="00E82914" w:rsidP="00EE3A11">
      <w:r>
        <w:continuationSeparator/>
      </w:r>
    </w:p>
    <w:p w14:paraId="255EA306" w14:textId="77777777" w:rsidR="00E82914" w:rsidRDefault="00E82914"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6F7A6" w14:textId="77777777" w:rsidR="00E82914" w:rsidRDefault="00CC3319">
    <w:pPr>
      <w:pStyle w:val="Header"/>
    </w:pPr>
    <w:r>
      <w:rPr>
        <w:noProof/>
        <w:lang w:eastAsia="en-AU"/>
      </w:rPr>
      <w:pict w14:anchorId="7C7C90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2FE3F" w14:textId="77777777" w:rsidR="00E82914" w:rsidRDefault="00CC3319">
    <w:pPr>
      <w:pStyle w:val="Header"/>
    </w:pPr>
    <w:r>
      <w:rPr>
        <w:noProof/>
        <w:lang w:eastAsia="en-AU"/>
      </w:rPr>
      <w:pict w14:anchorId="51D271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005CA" w14:textId="77777777" w:rsidR="00E82914" w:rsidRDefault="00E82914" w:rsidP="00EE3A11">
    <w:r>
      <w:rPr>
        <w:noProof/>
        <w:lang w:eastAsia="en-AU"/>
      </w:rPr>
      <mc:AlternateContent>
        <mc:Choice Requires="wps">
          <w:drawing>
            <wp:anchor distT="0" distB="0" distL="114300" distR="114300" simplePos="0" relativeHeight="251658752" behindDoc="0" locked="0" layoutInCell="1" allowOverlap="1" wp14:anchorId="115D165C" wp14:editId="3B2F931A">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DA72E9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F6AF04D" w14:textId="77777777" w:rsidR="00E82914" w:rsidRDefault="00E82914" w:rsidP="00EE3A11"/>
  <w:p w14:paraId="64916C3F" w14:textId="77777777" w:rsidR="00E82914" w:rsidRDefault="00E82914"/>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8A339A" w14:textId="0074A593" w:rsidR="00E82914" w:rsidRDefault="00E82914" w:rsidP="00C1351E">
    <w:pPr>
      <w:pStyle w:val="Header-SectionTitle"/>
    </w:pPr>
    <w:r>
      <w:rPr>
        <w:noProof/>
        <w:lang w:eastAsia="en-AU"/>
      </w:rPr>
      <w:drawing>
        <wp:inline distT="0" distB="0" distL="0" distR="0" wp14:anchorId="2B2B1175" wp14:editId="2475A87C">
          <wp:extent cx="1591359" cy="397840"/>
          <wp:effectExtent l="0" t="0" r="0" b="2540"/>
          <wp:docPr id="1088099067" name="Picture 1088099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45433" w14:textId="77777777" w:rsidR="00E82914" w:rsidRDefault="00E82914" w:rsidP="00EE3A11">
    <w:pPr>
      <w:pStyle w:val="Header"/>
    </w:pPr>
  </w:p>
  <w:p w14:paraId="626F2EA6" w14:textId="77777777" w:rsidR="00E82914" w:rsidRDefault="00E82914" w:rsidP="00EE3A11"/>
  <w:p w14:paraId="5E5D7589" w14:textId="77777777" w:rsidR="00E82914" w:rsidRDefault="00E8291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C8A569D"/>
    <w:multiLevelType w:val="multilevel"/>
    <w:tmpl w:val="1AA0CCAC"/>
    <w:styleLink w:val="TNPC1numbered"/>
    <w:lvl w:ilvl="0">
      <w:start w:val="1"/>
      <w:numFmt w:val="decimal"/>
      <w:lvlText w:val="%1)"/>
      <w:lvlJc w:val="left"/>
      <w:pPr>
        <w:ind w:left="720" w:hanging="360"/>
      </w:pPr>
      <w:rPr>
        <w:rFonts w:hint="default"/>
      </w:rPr>
    </w:lvl>
    <w:lvl w:ilvl="1">
      <w:start w:val="1"/>
      <w:numFmt w:val="decimal"/>
      <w:isLgl/>
      <w:lvlText w:val="1.%2"/>
      <w:lvlJc w:val="left"/>
      <w:pPr>
        <w:ind w:left="851" w:hanging="426"/>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3"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4"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4551711F"/>
    <w:multiLevelType w:val="hybridMultilevel"/>
    <w:tmpl w:val="67020E06"/>
    <w:lvl w:ilvl="0" w:tplc="512A4BAC">
      <w:start w:val="1"/>
      <w:numFmt w:val="decimal"/>
      <w:pStyle w:val="Numbering1"/>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688D368F"/>
    <w:multiLevelType w:val="hybridMultilevel"/>
    <w:tmpl w:val="2F2E7DCC"/>
    <w:lvl w:ilvl="0" w:tplc="6F08241E">
      <w:start w:val="1"/>
      <w:numFmt w:val="bullet"/>
      <w:pStyle w:val="Bullet1"/>
      <w:lvlText w:val=""/>
      <w:lvlJc w:val="left"/>
      <w:pPr>
        <w:ind w:left="-954" w:hanging="360"/>
      </w:pPr>
      <w:rPr>
        <w:rFonts w:ascii="Wingdings" w:hAnsi="Wingdings" w:hint="default"/>
        <w:color w:val="auto"/>
        <w:sz w:val="28"/>
      </w:rPr>
    </w:lvl>
    <w:lvl w:ilvl="1" w:tplc="0C090003">
      <w:start w:val="1"/>
      <w:numFmt w:val="bullet"/>
      <w:lvlText w:val="o"/>
      <w:lvlJc w:val="left"/>
      <w:pPr>
        <w:ind w:left="-234" w:hanging="360"/>
      </w:pPr>
      <w:rPr>
        <w:rFonts w:ascii="Courier New" w:hAnsi="Courier New" w:cs="Courier New" w:hint="default"/>
      </w:rPr>
    </w:lvl>
    <w:lvl w:ilvl="2" w:tplc="0C090005">
      <w:start w:val="1"/>
      <w:numFmt w:val="bullet"/>
      <w:lvlText w:val=""/>
      <w:lvlJc w:val="left"/>
      <w:pPr>
        <w:ind w:left="486" w:hanging="360"/>
      </w:pPr>
      <w:rPr>
        <w:rFonts w:ascii="Wingdings" w:hAnsi="Wingdings" w:hint="default"/>
      </w:rPr>
    </w:lvl>
    <w:lvl w:ilvl="3" w:tplc="0C090001">
      <w:start w:val="1"/>
      <w:numFmt w:val="bullet"/>
      <w:lvlText w:val=""/>
      <w:lvlJc w:val="left"/>
      <w:pPr>
        <w:ind w:left="1206" w:hanging="360"/>
      </w:pPr>
      <w:rPr>
        <w:rFonts w:ascii="Symbol" w:hAnsi="Symbol" w:hint="default"/>
      </w:rPr>
    </w:lvl>
    <w:lvl w:ilvl="4" w:tplc="0C090003" w:tentative="1">
      <w:start w:val="1"/>
      <w:numFmt w:val="bullet"/>
      <w:lvlText w:val="o"/>
      <w:lvlJc w:val="left"/>
      <w:pPr>
        <w:ind w:left="1926" w:hanging="360"/>
      </w:pPr>
      <w:rPr>
        <w:rFonts w:ascii="Courier New" w:hAnsi="Courier New" w:cs="Courier New" w:hint="default"/>
      </w:rPr>
    </w:lvl>
    <w:lvl w:ilvl="5" w:tplc="0C090005" w:tentative="1">
      <w:start w:val="1"/>
      <w:numFmt w:val="bullet"/>
      <w:lvlText w:val=""/>
      <w:lvlJc w:val="left"/>
      <w:pPr>
        <w:ind w:left="2646" w:hanging="360"/>
      </w:pPr>
      <w:rPr>
        <w:rFonts w:ascii="Wingdings" w:hAnsi="Wingdings" w:hint="default"/>
      </w:rPr>
    </w:lvl>
    <w:lvl w:ilvl="6" w:tplc="0C090001" w:tentative="1">
      <w:start w:val="1"/>
      <w:numFmt w:val="bullet"/>
      <w:lvlText w:val=""/>
      <w:lvlJc w:val="left"/>
      <w:pPr>
        <w:ind w:left="3366" w:hanging="360"/>
      </w:pPr>
      <w:rPr>
        <w:rFonts w:ascii="Symbol" w:hAnsi="Symbol" w:hint="default"/>
      </w:rPr>
    </w:lvl>
    <w:lvl w:ilvl="7" w:tplc="0C090003" w:tentative="1">
      <w:start w:val="1"/>
      <w:numFmt w:val="bullet"/>
      <w:lvlText w:val="o"/>
      <w:lvlJc w:val="left"/>
      <w:pPr>
        <w:ind w:left="4086" w:hanging="360"/>
      </w:pPr>
      <w:rPr>
        <w:rFonts w:ascii="Courier New" w:hAnsi="Courier New" w:cs="Courier New" w:hint="default"/>
      </w:rPr>
    </w:lvl>
    <w:lvl w:ilvl="8" w:tplc="0C090005" w:tentative="1">
      <w:start w:val="1"/>
      <w:numFmt w:val="bullet"/>
      <w:lvlText w:val=""/>
      <w:lvlJc w:val="left"/>
      <w:pPr>
        <w:ind w:left="4806" w:hanging="360"/>
      </w:pPr>
      <w:rPr>
        <w:rFonts w:ascii="Wingdings" w:hAnsi="Wingdings" w:hint="default"/>
      </w:rPr>
    </w:lvl>
  </w:abstractNum>
  <w:num w:numId="1">
    <w:abstractNumId w:val="0"/>
  </w:num>
  <w:num w:numId="2">
    <w:abstractNumId w:val="3"/>
  </w:num>
  <w:num w:numId="3">
    <w:abstractNumId w:val="1"/>
  </w:num>
  <w:num w:numId="4">
    <w:abstractNumId w:val="4"/>
  </w:num>
  <w:num w:numId="5">
    <w:abstractNumId w:val="6"/>
  </w:num>
  <w:num w:numId="6">
    <w:abstractNumId w:val="7"/>
  </w:num>
  <w:num w:numId="7">
    <w:abstractNumId w:val="8"/>
  </w:num>
  <w:num w:numId="8">
    <w:abstractNumId w:val="2"/>
  </w:num>
  <w:num w:numId="9">
    <w:abstractNumId w:val="5"/>
  </w:num>
  <w:num w:numId="10">
    <w:abstractNumId w:val="5"/>
    <w:lvlOverride w:ilvl="0">
      <w:startOverride w:val="1"/>
    </w:lvlOverride>
  </w:num>
  <w:num w:numId="11">
    <w:abstractNumId w:val="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5"/>
    <w:lvlOverride w:ilvl="0">
      <w:startOverride w:val="1"/>
    </w:lvlOverride>
  </w:num>
  <w:num w:numId="15">
    <w:abstractNumId w:val="5"/>
    <w:lvlOverride w:ilvl="0">
      <w:startOverride w:val="1"/>
    </w:lvlOverride>
  </w:num>
  <w:num w:numId="16">
    <w:abstractNumId w:val="5"/>
    <w:lvlOverride w:ilvl="0">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5FE4"/>
    <w:rsid w:val="0000107C"/>
    <w:rsid w:val="00001772"/>
    <w:rsid w:val="00003F7E"/>
    <w:rsid w:val="000049AD"/>
    <w:rsid w:val="00004D9E"/>
    <w:rsid w:val="0001488B"/>
    <w:rsid w:val="0002323C"/>
    <w:rsid w:val="00024A06"/>
    <w:rsid w:val="000255D0"/>
    <w:rsid w:val="00026B24"/>
    <w:rsid w:val="00030ED0"/>
    <w:rsid w:val="000345D7"/>
    <w:rsid w:val="000460F2"/>
    <w:rsid w:val="00047846"/>
    <w:rsid w:val="000511D5"/>
    <w:rsid w:val="000533A7"/>
    <w:rsid w:val="0005758A"/>
    <w:rsid w:val="00057807"/>
    <w:rsid w:val="000605B8"/>
    <w:rsid w:val="00060CC5"/>
    <w:rsid w:val="00063680"/>
    <w:rsid w:val="00064BF3"/>
    <w:rsid w:val="00074B39"/>
    <w:rsid w:val="00077DF8"/>
    <w:rsid w:val="00083062"/>
    <w:rsid w:val="000832F0"/>
    <w:rsid w:val="00084567"/>
    <w:rsid w:val="00085C24"/>
    <w:rsid w:val="0009055A"/>
    <w:rsid w:val="00091275"/>
    <w:rsid w:val="0009535C"/>
    <w:rsid w:val="000953D5"/>
    <w:rsid w:val="000976EE"/>
    <w:rsid w:val="00097CA1"/>
    <w:rsid w:val="000A0FFF"/>
    <w:rsid w:val="000A11A3"/>
    <w:rsid w:val="000A340D"/>
    <w:rsid w:val="000A4F32"/>
    <w:rsid w:val="000B050C"/>
    <w:rsid w:val="000B094D"/>
    <w:rsid w:val="000B14FD"/>
    <w:rsid w:val="000B551C"/>
    <w:rsid w:val="000C24DE"/>
    <w:rsid w:val="000C2985"/>
    <w:rsid w:val="000C4663"/>
    <w:rsid w:val="000C725D"/>
    <w:rsid w:val="000D074B"/>
    <w:rsid w:val="000D2B47"/>
    <w:rsid w:val="000D33E9"/>
    <w:rsid w:val="000D6B63"/>
    <w:rsid w:val="000E22FF"/>
    <w:rsid w:val="000E4609"/>
    <w:rsid w:val="000F15A1"/>
    <w:rsid w:val="000F18B0"/>
    <w:rsid w:val="000F1FB8"/>
    <w:rsid w:val="0010268F"/>
    <w:rsid w:val="00103C90"/>
    <w:rsid w:val="001055D0"/>
    <w:rsid w:val="00105BE0"/>
    <w:rsid w:val="00112369"/>
    <w:rsid w:val="00114A24"/>
    <w:rsid w:val="0011700D"/>
    <w:rsid w:val="00125ABE"/>
    <w:rsid w:val="001264EE"/>
    <w:rsid w:val="001301DF"/>
    <w:rsid w:val="00130F7E"/>
    <w:rsid w:val="0013572C"/>
    <w:rsid w:val="001411B0"/>
    <w:rsid w:val="00143936"/>
    <w:rsid w:val="00143DEB"/>
    <w:rsid w:val="0014752A"/>
    <w:rsid w:val="00152F10"/>
    <w:rsid w:val="001558DD"/>
    <w:rsid w:val="001568C0"/>
    <w:rsid w:val="00157108"/>
    <w:rsid w:val="0015747C"/>
    <w:rsid w:val="0015779E"/>
    <w:rsid w:val="0016422F"/>
    <w:rsid w:val="00164F5E"/>
    <w:rsid w:val="00167276"/>
    <w:rsid w:val="00171399"/>
    <w:rsid w:val="00176402"/>
    <w:rsid w:val="001769FA"/>
    <w:rsid w:val="00180BE8"/>
    <w:rsid w:val="00182D13"/>
    <w:rsid w:val="001843BC"/>
    <w:rsid w:val="00190738"/>
    <w:rsid w:val="0019299C"/>
    <w:rsid w:val="0019491E"/>
    <w:rsid w:val="00195D46"/>
    <w:rsid w:val="001B0C35"/>
    <w:rsid w:val="001C3671"/>
    <w:rsid w:val="001C42B9"/>
    <w:rsid w:val="001C6AD8"/>
    <w:rsid w:val="001D405E"/>
    <w:rsid w:val="001D653F"/>
    <w:rsid w:val="001F786F"/>
    <w:rsid w:val="00200E96"/>
    <w:rsid w:val="00203A90"/>
    <w:rsid w:val="00204B65"/>
    <w:rsid w:val="002067A7"/>
    <w:rsid w:val="00212E55"/>
    <w:rsid w:val="00214286"/>
    <w:rsid w:val="0021484D"/>
    <w:rsid w:val="00215263"/>
    <w:rsid w:val="00216ADE"/>
    <w:rsid w:val="00217FC3"/>
    <w:rsid w:val="00222893"/>
    <w:rsid w:val="00223807"/>
    <w:rsid w:val="00225286"/>
    <w:rsid w:val="00225312"/>
    <w:rsid w:val="0023031D"/>
    <w:rsid w:val="002303B8"/>
    <w:rsid w:val="00230450"/>
    <w:rsid w:val="00231D68"/>
    <w:rsid w:val="00231DEF"/>
    <w:rsid w:val="00233FFC"/>
    <w:rsid w:val="00243E8B"/>
    <w:rsid w:val="00247F4B"/>
    <w:rsid w:val="00252740"/>
    <w:rsid w:val="00254FC7"/>
    <w:rsid w:val="0025659D"/>
    <w:rsid w:val="00263F16"/>
    <w:rsid w:val="002644DD"/>
    <w:rsid w:val="002651AE"/>
    <w:rsid w:val="0026687F"/>
    <w:rsid w:val="00270484"/>
    <w:rsid w:val="00274EFE"/>
    <w:rsid w:val="002754E8"/>
    <w:rsid w:val="0027629B"/>
    <w:rsid w:val="0027689F"/>
    <w:rsid w:val="00276DBA"/>
    <w:rsid w:val="002770ED"/>
    <w:rsid w:val="00283411"/>
    <w:rsid w:val="0028413B"/>
    <w:rsid w:val="00284E59"/>
    <w:rsid w:val="00287388"/>
    <w:rsid w:val="00291A31"/>
    <w:rsid w:val="0029236B"/>
    <w:rsid w:val="002923FF"/>
    <w:rsid w:val="00293D3F"/>
    <w:rsid w:val="002945C8"/>
    <w:rsid w:val="00295869"/>
    <w:rsid w:val="0029595B"/>
    <w:rsid w:val="002A5D07"/>
    <w:rsid w:val="002A6286"/>
    <w:rsid w:val="002A6839"/>
    <w:rsid w:val="002A6908"/>
    <w:rsid w:val="002B59E5"/>
    <w:rsid w:val="002C2534"/>
    <w:rsid w:val="002C501C"/>
    <w:rsid w:val="002C5FE4"/>
    <w:rsid w:val="002C663F"/>
    <w:rsid w:val="002C784E"/>
    <w:rsid w:val="002C7CD5"/>
    <w:rsid w:val="002D19A2"/>
    <w:rsid w:val="002D1CAF"/>
    <w:rsid w:val="002D2547"/>
    <w:rsid w:val="002E5D51"/>
    <w:rsid w:val="002E7660"/>
    <w:rsid w:val="002F300C"/>
    <w:rsid w:val="002F3DFA"/>
    <w:rsid w:val="002F4559"/>
    <w:rsid w:val="002F658E"/>
    <w:rsid w:val="002F7F93"/>
    <w:rsid w:val="00306DDB"/>
    <w:rsid w:val="003077C4"/>
    <w:rsid w:val="003127E4"/>
    <w:rsid w:val="00312AAF"/>
    <w:rsid w:val="00313D24"/>
    <w:rsid w:val="00322241"/>
    <w:rsid w:val="003224A8"/>
    <w:rsid w:val="00323FB8"/>
    <w:rsid w:val="00326D08"/>
    <w:rsid w:val="00332ACF"/>
    <w:rsid w:val="00333854"/>
    <w:rsid w:val="00341BC6"/>
    <w:rsid w:val="003441EE"/>
    <w:rsid w:val="00345E98"/>
    <w:rsid w:val="00357E79"/>
    <w:rsid w:val="00361A93"/>
    <w:rsid w:val="00364F36"/>
    <w:rsid w:val="00366587"/>
    <w:rsid w:val="0036675D"/>
    <w:rsid w:val="003668C6"/>
    <w:rsid w:val="00367A67"/>
    <w:rsid w:val="00367B65"/>
    <w:rsid w:val="0037328A"/>
    <w:rsid w:val="00375012"/>
    <w:rsid w:val="003767C8"/>
    <w:rsid w:val="00380E52"/>
    <w:rsid w:val="0038196D"/>
    <w:rsid w:val="00391FAB"/>
    <w:rsid w:val="00393D00"/>
    <w:rsid w:val="00394DAD"/>
    <w:rsid w:val="00395EFA"/>
    <w:rsid w:val="003A7CE2"/>
    <w:rsid w:val="003B63FF"/>
    <w:rsid w:val="003B75F3"/>
    <w:rsid w:val="003C0972"/>
    <w:rsid w:val="003C3DA0"/>
    <w:rsid w:val="003C65C7"/>
    <w:rsid w:val="003C76D6"/>
    <w:rsid w:val="003C7843"/>
    <w:rsid w:val="003C7C17"/>
    <w:rsid w:val="003D270F"/>
    <w:rsid w:val="003D29E1"/>
    <w:rsid w:val="003D3CA3"/>
    <w:rsid w:val="003D5701"/>
    <w:rsid w:val="003E55C2"/>
    <w:rsid w:val="003E73AE"/>
    <w:rsid w:val="003E798C"/>
    <w:rsid w:val="003E7DE7"/>
    <w:rsid w:val="003F685A"/>
    <w:rsid w:val="003F736A"/>
    <w:rsid w:val="004129FA"/>
    <w:rsid w:val="00413C95"/>
    <w:rsid w:val="00414505"/>
    <w:rsid w:val="004151F1"/>
    <w:rsid w:val="00416A8C"/>
    <w:rsid w:val="004238CB"/>
    <w:rsid w:val="00423D70"/>
    <w:rsid w:val="00425542"/>
    <w:rsid w:val="004274BD"/>
    <w:rsid w:val="00427D81"/>
    <w:rsid w:val="004334C4"/>
    <w:rsid w:val="00435B4D"/>
    <w:rsid w:val="004427EC"/>
    <w:rsid w:val="00442E3E"/>
    <w:rsid w:val="0044394F"/>
    <w:rsid w:val="00447158"/>
    <w:rsid w:val="00451A60"/>
    <w:rsid w:val="00452C97"/>
    <w:rsid w:val="00466ED3"/>
    <w:rsid w:val="0047072E"/>
    <w:rsid w:val="00471161"/>
    <w:rsid w:val="00472E82"/>
    <w:rsid w:val="00475FDD"/>
    <w:rsid w:val="0047611E"/>
    <w:rsid w:val="00477518"/>
    <w:rsid w:val="00480BE4"/>
    <w:rsid w:val="00492216"/>
    <w:rsid w:val="00492742"/>
    <w:rsid w:val="004927CE"/>
    <w:rsid w:val="00494A2B"/>
    <w:rsid w:val="00494D52"/>
    <w:rsid w:val="0049672E"/>
    <w:rsid w:val="004A0054"/>
    <w:rsid w:val="004A077E"/>
    <w:rsid w:val="004A2599"/>
    <w:rsid w:val="004A3CF9"/>
    <w:rsid w:val="004A4854"/>
    <w:rsid w:val="004B1CAF"/>
    <w:rsid w:val="004B64B7"/>
    <w:rsid w:val="004C0DC5"/>
    <w:rsid w:val="004C0DE3"/>
    <w:rsid w:val="004C11C9"/>
    <w:rsid w:val="004C2052"/>
    <w:rsid w:val="004C2A7D"/>
    <w:rsid w:val="004C30D1"/>
    <w:rsid w:val="004C66AF"/>
    <w:rsid w:val="004D2CA6"/>
    <w:rsid w:val="004D6843"/>
    <w:rsid w:val="004E4D03"/>
    <w:rsid w:val="004F0644"/>
    <w:rsid w:val="004F1663"/>
    <w:rsid w:val="004F6959"/>
    <w:rsid w:val="0050408C"/>
    <w:rsid w:val="00506619"/>
    <w:rsid w:val="005072C9"/>
    <w:rsid w:val="0051123B"/>
    <w:rsid w:val="005117DD"/>
    <w:rsid w:val="0051262A"/>
    <w:rsid w:val="005136BA"/>
    <w:rsid w:val="00513706"/>
    <w:rsid w:val="00517079"/>
    <w:rsid w:val="0051759C"/>
    <w:rsid w:val="00524AC8"/>
    <w:rsid w:val="00526654"/>
    <w:rsid w:val="005267A6"/>
    <w:rsid w:val="0052771D"/>
    <w:rsid w:val="00530092"/>
    <w:rsid w:val="005319C2"/>
    <w:rsid w:val="005363A9"/>
    <w:rsid w:val="00541304"/>
    <w:rsid w:val="00546736"/>
    <w:rsid w:val="0055077C"/>
    <w:rsid w:val="00552245"/>
    <w:rsid w:val="0055240A"/>
    <w:rsid w:val="005610BA"/>
    <w:rsid w:val="0056192A"/>
    <w:rsid w:val="00563F2B"/>
    <w:rsid w:val="00565227"/>
    <w:rsid w:val="00565A11"/>
    <w:rsid w:val="00567844"/>
    <w:rsid w:val="0057536A"/>
    <w:rsid w:val="0058218B"/>
    <w:rsid w:val="005922CB"/>
    <w:rsid w:val="005948A0"/>
    <w:rsid w:val="005964AF"/>
    <w:rsid w:val="0059669B"/>
    <w:rsid w:val="005975C2"/>
    <w:rsid w:val="005A1F9E"/>
    <w:rsid w:val="005A22AC"/>
    <w:rsid w:val="005A2FFA"/>
    <w:rsid w:val="005A33C4"/>
    <w:rsid w:val="005A4564"/>
    <w:rsid w:val="005B4246"/>
    <w:rsid w:val="005B4AC3"/>
    <w:rsid w:val="005B51AF"/>
    <w:rsid w:val="005B59A9"/>
    <w:rsid w:val="005C39DC"/>
    <w:rsid w:val="005C5DA1"/>
    <w:rsid w:val="005D1215"/>
    <w:rsid w:val="005D268B"/>
    <w:rsid w:val="005D3BDD"/>
    <w:rsid w:val="005D43E9"/>
    <w:rsid w:val="005D76ED"/>
    <w:rsid w:val="005E3B64"/>
    <w:rsid w:val="005E6830"/>
    <w:rsid w:val="005E7BF1"/>
    <w:rsid w:val="005F0730"/>
    <w:rsid w:val="005F3FAF"/>
    <w:rsid w:val="005F6DAD"/>
    <w:rsid w:val="00601DBD"/>
    <w:rsid w:val="0060253E"/>
    <w:rsid w:val="00604B87"/>
    <w:rsid w:val="00614AEC"/>
    <w:rsid w:val="00615A75"/>
    <w:rsid w:val="00617141"/>
    <w:rsid w:val="00617CD4"/>
    <w:rsid w:val="00620E32"/>
    <w:rsid w:val="00623781"/>
    <w:rsid w:val="00626A57"/>
    <w:rsid w:val="00626ECB"/>
    <w:rsid w:val="006309BB"/>
    <w:rsid w:val="006351B5"/>
    <w:rsid w:val="00641850"/>
    <w:rsid w:val="00645044"/>
    <w:rsid w:val="00645E36"/>
    <w:rsid w:val="006523E1"/>
    <w:rsid w:val="00655BFD"/>
    <w:rsid w:val="00656621"/>
    <w:rsid w:val="0065672E"/>
    <w:rsid w:val="0066065A"/>
    <w:rsid w:val="00660D69"/>
    <w:rsid w:val="00662576"/>
    <w:rsid w:val="00664079"/>
    <w:rsid w:val="00664DFC"/>
    <w:rsid w:val="00665892"/>
    <w:rsid w:val="00672EDD"/>
    <w:rsid w:val="00680F3D"/>
    <w:rsid w:val="00682A05"/>
    <w:rsid w:val="006862CE"/>
    <w:rsid w:val="00691E4B"/>
    <w:rsid w:val="00695838"/>
    <w:rsid w:val="00696847"/>
    <w:rsid w:val="006A0DC9"/>
    <w:rsid w:val="006A155B"/>
    <w:rsid w:val="006A4C07"/>
    <w:rsid w:val="006A768C"/>
    <w:rsid w:val="006B36F7"/>
    <w:rsid w:val="006B43E4"/>
    <w:rsid w:val="006C16F8"/>
    <w:rsid w:val="006C72AD"/>
    <w:rsid w:val="006D0EE6"/>
    <w:rsid w:val="006D6700"/>
    <w:rsid w:val="006E25B8"/>
    <w:rsid w:val="006E455D"/>
    <w:rsid w:val="006E4C39"/>
    <w:rsid w:val="006E6428"/>
    <w:rsid w:val="006E70F9"/>
    <w:rsid w:val="006F02DF"/>
    <w:rsid w:val="007011D1"/>
    <w:rsid w:val="00703BF8"/>
    <w:rsid w:val="00704070"/>
    <w:rsid w:val="007100BB"/>
    <w:rsid w:val="007103F5"/>
    <w:rsid w:val="00713C9A"/>
    <w:rsid w:val="0071569A"/>
    <w:rsid w:val="00716DBB"/>
    <w:rsid w:val="00720FD7"/>
    <w:rsid w:val="00722307"/>
    <w:rsid w:val="00735668"/>
    <w:rsid w:val="00744EE5"/>
    <w:rsid w:val="007476E2"/>
    <w:rsid w:val="0075092D"/>
    <w:rsid w:val="00752DDC"/>
    <w:rsid w:val="00755BDE"/>
    <w:rsid w:val="00755EA1"/>
    <w:rsid w:val="00757252"/>
    <w:rsid w:val="007605FA"/>
    <w:rsid w:val="00761BD8"/>
    <w:rsid w:val="00763ACB"/>
    <w:rsid w:val="00765A60"/>
    <w:rsid w:val="00767C20"/>
    <w:rsid w:val="00771AEF"/>
    <w:rsid w:val="0077599D"/>
    <w:rsid w:val="00786D53"/>
    <w:rsid w:val="00787953"/>
    <w:rsid w:val="00792BB9"/>
    <w:rsid w:val="007A0BAD"/>
    <w:rsid w:val="007A7615"/>
    <w:rsid w:val="007A7FFC"/>
    <w:rsid w:val="007B10F4"/>
    <w:rsid w:val="007B2FFE"/>
    <w:rsid w:val="007B420B"/>
    <w:rsid w:val="007B45E1"/>
    <w:rsid w:val="007B6C10"/>
    <w:rsid w:val="007B6EB2"/>
    <w:rsid w:val="007D2B01"/>
    <w:rsid w:val="007D40AA"/>
    <w:rsid w:val="007D516B"/>
    <w:rsid w:val="007D5E2B"/>
    <w:rsid w:val="007D7D56"/>
    <w:rsid w:val="007E018E"/>
    <w:rsid w:val="007E0246"/>
    <w:rsid w:val="007E0308"/>
    <w:rsid w:val="007E754A"/>
    <w:rsid w:val="00802922"/>
    <w:rsid w:val="008111DF"/>
    <w:rsid w:val="00811471"/>
    <w:rsid w:val="0081298A"/>
    <w:rsid w:val="0081496E"/>
    <w:rsid w:val="00821A23"/>
    <w:rsid w:val="00827436"/>
    <w:rsid w:val="0082790D"/>
    <w:rsid w:val="008335A1"/>
    <w:rsid w:val="008339E8"/>
    <w:rsid w:val="00840418"/>
    <w:rsid w:val="00841239"/>
    <w:rsid w:val="00851DEA"/>
    <w:rsid w:val="008535A7"/>
    <w:rsid w:val="00853B81"/>
    <w:rsid w:val="00863CEE"/>
    <w:rsid w:val="00864021"/>
    <w:rsid w:val="00867768"/>
    <w:rsid w:val="0087095F"/>
    <w:rsid w:val="008757D8"/>
    <w:rsid w:val="008758D4"/>
    <w:rsid w:val="00881FB2"/>
    <w:rsid w:val="008822FA"/>
    <w:rsid w:val="008837AA"/>
    <w:rsid w:val="0088632F"/>
    <w:rsid w:val="00886864"/>
    <w:rsid w:val="0088711D"/>
    <w:rsid w:val="0089381D"/>
    <w:rsid w:val="008948B1"/>
    <w:rsid w:val="008A1BF8"/>
    <w:rsid w:val="008A3953"/>
    <w:rsid w:val="008A4500"/>
    <w:rsid w:val="008A535F"/>
    <w:rsid w:val="008A5B08"/>
    <w:rsid w:val="008A679F"/>
    <w:rsid w:val="008A6997"/>
    <w:rsid w:val="008A7289"/>
    <w:rsid w:val="008A769F"/>
    <w:rsid w:val="008B1409"/>
    <w:rsid w:val="008C20F4"/>
    <w:rsid w:val="008D0C2C"/>
    <w:rsid w:val="008D1830"/>
    <w:rsid w:val="008D1850"/>
    <w:rsid w:val="008D4203"/>
    <w:rsid w:val="008E12F7"/>
    <w:rsid w:val="008E161B"/>
    <w:rsid w:val="008E1D6D"/>
    <w:rsid w:val="008E2DBD"/>
    <w:rsid w:val="008E7818"/>
    <w:rsid w:val="008F0349"/>
    <w:rsid w:val="008F3BB4"/>
    <w:rsid w:val="008F4237"/>
    <w:rsid w:val="008F6145"/>
    <w:rsid w:val="00900AD2"/>
    <w:rsid w:val="00901984"/>
    <w:rsid w:val="00902B18"/>
    <w:rsid w:val="00903223"/>
    <w:rsid w:val="0090704D"/>
    <w:rsid w:val="00907663"/>
    <w:rsid w:val="00907709"/>
    <w:rsid w:val="00910572"/>
    <w:rsid w:val="00914C64"/>
    <w:rsid w:val="00920658"/>
    <w:rsid w:val="00922952"/>
    <w:rsid w:val="009229DD"/>
    <w:rsid w:val="009234A3"/>
    <w:rsid w:val="009238B3"/>
    <w:rsid w:val="0092433D"/>
    <w:rsid w:val="00924E70"/>
    <w:rsid w:val="00924F4A"/>
    <w:rsid w:val="00925D9E"/>
    <w:rsid w:val="00925DA3"/>
    <w:rsid w:val="00925F2A"/>
    <w:rsid w:val="00926168"/>
    <w:rsid w:val="00927086"/>
    <w:rsid w:val="00933CC8"/>
    <w:rsid w:val="0093654B"/>
    <w:rsid w:val="00940437"/>
    <w:rsid w:val="00940507"/>
    <w:rsid w:val="009407FE"/>
    <w:rsid w:val="009408AD"/>
    <w:rsid w:val="00943001"/>
    <w:rsid w:val="00943948"/>
    <w:rsid w:val="00944947"/>
    <w:rsid w:val="00944ADA"/>
    <w:rsid w:val="00945967"/>
    <w:rsid w:val="0095011A"/>
    <w:rsid w:val="009511D9"/>
    <w:rsid w:val="009517E4"/>
    <w:rsid w:val="009540E1"/>
    <w:rsid w:val="00954C78"/>
    <w:rsid w:val="00957DA0"/>
    <w:rsid w:val="00971223"/>
    <w:rsid w:val="00972C69"/>
    <w:rsid w:val="009733C0"/>
    <w:rsid w:val="009812FD"/>
    <w:rsid w:val="00981473"/>
    <w:rsid w:val="00983E69"/>
    <w:rsid w:val="00987D2F"/>
    <w:rsid w:val="00992EED"/>
    <w:rsid w:val="00993A2B"/>
    <w:rsid w:val="00996C34"/>
    <w:rsid w:val="009A2961"/>
    <w:rsid w:val="009A4A68"/>
    <w:rsid w:val="009A55AA"/>
    <w:rsid w:val="009A55B9"/>
    <w:rsid w:val="009A7983"/>
    <w:rsid w:val="009B4002"/>
    <w:rsid w:val="009B53E1"/>
    <w:rsid w:val="009B72F6"/>
    <w:rsid w:val="009C3DED"/>
    <w:rsid w:val="009D0C34"/>
    <w:rsid w:val="009D4061"/>
    <w:rsid w:val="009D489D"/>
    <w:rsid w:val="009D4F41"/>
    <w:rsid w:val="009D757C"/>
    <w:rsid w:val="009E22DA"/>
    <w:rsid w:val="009E64D9"/>
    <w:rsid w:val="009E6FAD"/>
    <w:rsid w:val="009F76D0"/>
    <w:rsid w:val="00A00304"/>
    <w:rsid w:val="00A00CAD"/>
    <w:rsid w:val="00A01366"/>
    <w:rsid w:val="00A01890"/>
    <w:rsid w:val="00A040FD"/>
    <w:rsid w:val="00A0629B"/>
    <w:rsid w:val="00A1105F"/>
    <w:rsid w:val="00A25D40"/>
    <w:rsid w:val="00A305EB"/>
    <w:rsid w:val="00A3522D"/>
    <w:rsid w:val="00A42A11"/>
    <w:rsid w:val="00A4365D"/>
    <w:rsid w:val="00A45A4A"/>
    <w:rsid w:val="00A478D8"/>
    <w:rsid w:val="00A50545"/>
    <w:rsid w:val="00A51350"/>
    <w:rsid w:val="00A51A94"/>
    <w:rsid w:val="00A52A37"/>
    <w:rsid w:val="00A537EF"/>
    <w:rsid w:val="00A55BC0"/>
    <w:rsid w:val="00A577D5"/>
    <w:rsid w:val="00A630CE"/>
    <w:rsid w:val="00A63FE7"/>
    <w:rsid w:val="00A654DC"/>
    <w:rsid w:val="00A6672C"/>
    <w:rsid w:val="00A701F3"/>
    <w:rsid w:val="00A72995"/>
    <w:rsid w:val="00A75F20"/>
    <w:rsid w:val="00A80B72"/>
    <w:rsid w:val="00A848C5"/>
    <w:rsid w:val="00A84FED"/>
    <w:rsid w:val="00A86F85"/>
    <w:rsid w:val="00A913DF"/>
    <w:rsid w:val="00AA3155"/>
    <w:rsid w:val="00AA447D"/>
    <w:rsid w:val="00AA6867"/>
    <w:rsid w:val="00AA74C8"/>
    <w:rsid w:val="00AB25B1"/>
    <w:rsid w:val="00AC0C84"/>
    <w:rsid w:val="00AC5F03"/>
    <w:rsid w:val="00AC6A49"/>
    <w:rsid w:val="00AC6C1B"/>
    <w:rsid w:val="00AD4A88"/>
    <w:rsid w:val="00AD6C67"/>
    <w:rsid w:val="00AE14E6"/>
    <w:rsid w:val="00AE6676"/>
    <w:rsid w:val="00AF08DF"/>
    <w:rsid w:val="00AF0AA2"/>
    <w:rsid w:val="00AF1525"/>
    <w:rsid w:val="00AF3F94"/>
    <w:rsid w:val="00AF7F7F"/>
    <w:rsid w:val="00B07F4D"/>
    <w:rsid w:val="00B11197"/>
    <w:rsid w:val="00B12A56"/>
    <w:rsid w:val="00B133B1"/>
    <w:rsid w:val="00B150B9"/>
    <w:rsid w:val="00B166E8"/>
    <w:rsid w:val="00B1735C"/>
    <w:rsid w:val="00B24AAA"/>
    <w:rsid w:val="00B336E8"/>
    <w:rsid w:val="00B352C3"/>
    <w:rsid w:val="00B37DBF"/>
    <w:rsid w:val="00B450B8"/>
    <w:rsid w:val="00B46014"/>
    <w:rsid w:val="00B538AD"/>
    <w:rsid w:val="00B54D8B"/>
    <w:rsid w:val="00B6516E"/>
    <w:rsid w:val="00B65D0C"/>
    <w:rsid w:val="00B660BD"/>
    <w:rsid w:val="00B707F0"/>
    <w:rsid w:val="00B71A2C"/>
    <w:rsid w:val="00B72AF9"/>
    <w:rsid w:val="00B75925"/>
    <w:rsid w:val="00B75CD9"/>
    <w:rsid w:val="00B7784F"/>
    <w:rsid w:val="00B81E29"/>
    <w:rsid w:val="00B82ED0"/>
    <w:rsid w:val="00B90E5B"/>
    <w:rsid w:val="00B9442B"/>
    <w:rsid w:val="00B95821"/>
    <w:rsid w:val="00BA0812"/>
    <w:rsid w:val="00BA1AF7"/>
    <w:rsid w:val="00BA1D72"/>
    <w:rsid w:val="00BA3D81"/>
    <w:rsid w:val="00BA5A54"/>
    <w:rsid w:val="00BB452E"/>
    <w:rsid w:val="00BB4749"/>
    <w:rsid w:val="00BB50DC"/>
    <w:rsid w:val="00BB64D9"/>
    <w:rsid w:val="00BC0FFD"/>
    <w:rsid w:val="00BC1A72"/>
    <w:rsid w:val="00BD5775"/>
    <w:rsid w:val="00BD6F4D"/>
    <w:rsid w:val="00BE3E39"/>
    <w:rsid w:val="00BE592F"/>
    <w:rsid w:val="00BE6A11"/>
    <w:rsid w:val="00BF0652"/>
    <w:rsid w:val="00BF3524"/>
    <w:rsid w:val="00BF7BA3"/>
    <w:rsid w:val="00BF7D14"/>
    <w:rsid w:val="00C0158B"/>
    <w:rsid w:val="00C020CE"/>
    <w:rsid w:val="00C03F55"/>
    <w:rsid w:val="00C0735C"/>
    <w:rsid w:val="00C10D91"/>
    <w:rsid w:val="00C12AFB"/>
    <w:rsid w:val="00C13316"/>
    <w:rsid w:val="00C1351E"/>
    <w:rsid w:val="00C20023"/>
    <w:rsid w:val="00C218CB"/>
    <w:rsid w:val="00C2210D"/>
    <w:rsid w:val="00C230E9"/>
    <w:rsid w:val="00C368A0"/>
    <w:rsid w:val="00C36B36"/>
    <w:rsid w:val="00C37CA1"/>
    <w:rsid w:val="00C43C25"/>
    <w:rsid w:val="00C44005"/>
    <w:rsid w:val="00C4468D"/>
    <w:rsid w:val="00C44CB9"/>
    <w:rsid w:val="00C47842"/>
    <w:rsid w:val="00C47EDE"/>
    <w:rsid w:val="00C5057F"/>
    <w:rsid w:val="00C50E88"/>
    <w:rsid w:val="00C6561E"/>
    <w:rsid w:val="00C66762"/>
    <w:rsid w:val="00C671D2"/>
    <w:rsid w:val="00C74DE5"/>
    <w:rsid w:val="00C80989"/>
    <w:rsid w:val="00C80EC4"/>
    <w:rsid w:val="00C83071"/>
    <w:rsid w:val="00C878C9"/>
    <w:rsid w:val="00C93EF0"/>
    <w:rsid w:val="00C96588"/>
    <w:rsid w:val="00CA6D0C"/>
    <w:rsid w:val="00CB219C"/>
    <w:rsid w:val="00CB3185"/>
    <w:rsid w:val="00CC0152"/>
    <w:rsid w:val="00CC1A63"/>
    <w:rsid w:val="00CC1F21"/>
    <w:rsid w:val="00CC2EDC"/>
    <w:rsid w:val="00CC3319"/>
    <w:rsid w:val="00CC4548"/>
    <w:rsid w:val="00CC4677"/>
    <w:rsid w:val="00CC5867"/>
    <w:rsid w:val="00CC65E1"/>
    <w:rsid w:val="00CD2841"/>
    <w:rsid w:val="00CD30F1"/>
    <w:rsid w:val="00CD567D"/>
    <w:rsid w:val="00CD5ECD"/>
    <w:rsid w:val="00CD608C"/>
    <w:rsid w:val="00CD671D"/>
    <w:rsid w:val="00CE2852"/>
    <w:rsid w:val="00CE2C95"/>
    <w:rsid w:val="00CE38C5"/>
    <w:rsid w:val="00CE7670"/>
    <w:rsid w:val="00CF01AA"/>
    <w:rsid w:val="00D0032D"/>
    <w:rsid w:val="00D024B1"/>
    <w:rsid w:val="00D05E63"/>
    <w:rsid w:val="00D14C3C"/>
    <w:rsid w:val="00D16305"/>
    <w:rsid w:val="00D212E7"/>
    <w:rsid w:val="00D230E6"/>
    <w:rsid w:val="00D313CD"/>
    <w:rsid w:val="00D32B0B"/>
    <w:rsid w:val="00D33504"/>
    <w:rsid w:val="00D40C3A"/>
    <w:rsid w:val="00D41EB8"/>
    <w:rsid w:val="00D427F7"/>
    <w:rsid w:val="00D50ED7"/>
    <w:rsid w:val="00D52097"/>
    <w:rsid w:val="00D52C9D"/>
    <w:rsid w:val="00D56E86"/>
    <w:rsid w:val="00D601B3"/>
    <w:rsid w:val="00D61C8F"/>
    <w:rsid w:val="00D63D05"/>
    <w:rsid w:val="00D70745"/>
    <w:rsid w:val="00D71C85"/>
    <w:rsid w:val="00D73C7D"/>
    <w:rsid w:val="00D748D3"/>
    <w:rsid w:val="00D7688F"/>
    <w:rsid w:val="00D810FB"/>
    <w:rsid w:val="00D8232C"/>
    <w:rsid w:val="00D839D7"/>
    <w:rsid w:val="00D85073"/>
    <w:rsid w:val="00D8553A"/>
    <w:rsid w:val="00D86E90"/>
    <w:rsid w:val="00D87E55"/>
    <w:rsid w:val="00D91FD7"/>
    <w:rsid w:val="00D9210D"/>
    <w:rsid w:val="00D92D2E"/>
    <w:rsid w:val="00D92FA7"/>
    <w:rsid w:val="00D94F80"/>
    <w:rsid w:val="00D954C1"/>
    <w:rsid w:val="00D959F5"/>
    <w:rsid w:val="00D95F7E"/>
    <w:rsid w:val="00D97AC3"/>
    <w:rsid w:val="00DA15E9"/>
    <w:rsid w:val="00DA2486"/>
    <w:rsid w:val="00DA5EC3"/>
    <w:rsid w:val="00DA65A7"/>
    <w:rsid w:val="00DA7098"/>
    <w:rsid w:val="00DA7AEF"/>
    <w:rsid w:val="00DB3504"/>
    <w:rsid w:val="00DB3690"/>
    <w:rsid w:val="00DB40BD"/>
    <w:rsid w:val="00DB4628"/>
    <w:rsid w:val="00DB78EF"/>
    <w:rsid w:val="00DC4854"/>
    <w:rsid w:val="00DC7DC4"/>
    <w:rsid w:val="00DD0BBE"/>
    <w:rsid w:val="00DD5D6C"/>
    <w:rsid w:val="00DE0622"/>
    <w:rsid w:val="00DE1B04"/>
    <w:rsid w:val="00DE24DC"/>
    <w:rsid w:val="00DE272E"/>
    <w:rsid w:val="00DE3FD4"/>
    <w:rsid w:val="00DE46CA"/>
    <w:rsid w:val="00DF2AB9"/>
    <w:rsid w:val="00E0424A"/>
    <w:rsid w:val="00E058B0"/>
    <w:rsid w:val="00E12AA6"/>
    <w:rsid w:val="00E20D41"/>
    <w:rsid w:val="00E23A6F"/>
    <w:rsid w:val="00E27DFD"/>
    <w:rsid w:val="00E30309"/>
    <w:rsid w:val="00E32A39"/>
    <w:rsid w:val="00E34AFE"/>
    <w:rsid w:val="00E40689"/>
    <w:rsid w:val="00E45188"/>
    <w:rsid w:val="00E46AD2"/>
    <w:rsid w:val="00E50600"/>
    <w:rsid w:val="00E51638"/>
    <w:rsid w:val="00E51794"/>
    <w:rsid w:val="00E548EC"/>
    <w:rsid w:val="00E55C2E"/>
    <w:rsid w:val="00E56796"/>
    <w:rsid w:val="00E57878"/>
    <w:rsid w:val="00E60CB0"/>
    <w:rsid w:val="00E623D1"/>
    <w:rsid w:val="00E66E91"/>
    <w:rsid w:val="00E67B79"/>
    <w:rsid w:val="00E71C95"/>
    <w:rsid w:val="00E76D04"/>
    <w:rsid w:val="00E774D5"/>
    <w:rsid w:val="00E776B7"/>
    <w:rsid w:val="00E81811"/>
    <w:rsid w:val="00E8225E"/>
    <w:rsid w:val="00E82914"/>
    <w:rsid w:val="00E82B30"/>
    <w:rsid w:val="00E85811"/>
    <w:rsid w:val="00E85EAE"/>
    <w:rsid w:val="00E865EB"/>
    <w:rsid w:val="00E872D7"/>
    <w:rsid w:val="00E96CC2"/>
    <w:rsid w:val="00EA0E00"/>
    <w:rsid w:val="00EA44E8"/>
    <w:rsid w:val="00EB691F"/>
    <w:rsid w:val="00EB6981"/>
    <w:rsid w:val="00EB6D5D"/>
    <w:rsid w:val="00EC06F4"/>
    <w:rsid w:val="00EC0B91"/>
    <w:rsid w:val="00EC1D62"/>
    <w:rsid w:val="00EC5433"/>
    <w:rsid w:val="00EC624B"/>
    <w:rsid w:val="00EC6ED2"/>
    <w:rsid w:val="00ED416F"/>
    <w:rsid w:val="00ED7279"/>
    <w:rsid w:val="00EE2256"/>
    <w:rsid w:val="00EE3A11"/>
    <w:rsid w:val="00EE5C94"/>
    <w:rsid w:val="00EE63C1"/>
    <w:rsid w:val="00EF0787"/>
    <w:rsid w:val="00F029E0"/>
    <w:rsid w:val="00F0486D"/>
    <w:rsid w:val="00F04D99"/>
    <w:rsid w:val="00F07639"/>
    <w:rsid w:val="00F10908"/>
    <w:rsid w:val="00F1388A"/>
    <w:rsid w:val="00F15E15"/>
    <w:rsid w:val="00F16F4D"/>
    <w:rsid w:val="00F2128A"/>
    <w:rsid w:val="00F215BF"/>
    <w:rsid w:val="00F229B4"/>
    <w:rsid w:val="00F23C17"/>
    <w:rsid w:val="00F31331"/>
    <w:rsid w:val="00F37D27"/>
    <w:rsid w:val="00F42CAC"/>
    <w:rsid w:val="00F42DD5"/>
    <w:rsid w:val="00F54E2D"/>
    <w:rsid w:val="00F5598B"/>
    <w:rsid w:val="00F577E0"/>
    <w:rsid w:val="00F62326"/>
    <w:rsid w:val="00F6460C"/>
    <w:rsid w:val="00F6573B"/>
    <w:rsid w:val="00F6786A"/>
    <w:rsid w:val="00F706F0"/>
    <w:rsid w:val="00F731D6"/>
    <w:rsid w:val="00F74B55"/>
    <w:rsid w:val="00F760EF"/>
    <w:rsid w:val="00F80B24"/>
    <w:rsid w:val="00F87FCE"/>
    <w:rsid w:val="00F91CF5"/>
    <w:rsid w:val="00FA08BE"/>
    <w:rsid w:val="00FA4832"/>
    <w:rsid w:val="00FA4A2A"/>
    <w:rsid w:val="00FA6477"/>
    <w:rsid w:val="00FB2BCD"/>
    <w:rsid w:val="00FB3CD1"/>
    <w:rsid w:val="00FC27BD"/>
    <w:rsid w:val="00FC28D2"/>
    <w:rsid w:val="00FC45E8"/>
    <w:rsid w:val="00FC4B52"/>
    <w:rsid w:val="00FC5245"/>
    <w:rsid w:val="00FC65C0"/>
    <w:rsid w:val="00FC68FE"/>
    <w:rsid w:val="00FD219C"/>
    <w:rsid w:val="00FD6251"/>
    <w:rsid w:val="00FE085E"/>
    <w:rsid w:val="00FE33F1"/>
    <w:rsid w:val="00FE6872"/>
    <w:rsid w:val="00FF0228"/>
    <w:rsid w:val="00FF1B97"/>
    <w:rsid w:val="00FF5701"/>
    <w:rsid w:val="00FF5DA1"/>
    <w:rsid w:val="0E623260"/>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F191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unhideWhenUsed/>
    <w:rsid w:val="000E4609"/>
    <w:rPr>
      <w:sz w:val="20"/>
    </w:rPr>
  </w:style>
  <w:style w:type="character" w:customStyle="1" w:styleId="FootnoteTextChar">
    <w:name w:val="Footnote Text Char"/>
    <w:basedOn w:val="DefaultParagraphFont"/>
    <w:link w:val="FootnoteText"/>
    <w:uiPriority w:val="99"/>
    <w:rsid w:val="000E4609"/>
    <w:rPr>
      <w:sz w:val="20"/>
    </w:rPr>
  </w:style>
  <w:style w:type="character" w:styleId="FootnoteReference">
    <w:name w:val="footnote reference"/>
    <w:basedOn w:val="DefaultParagraphFont"/>
    <w:uiPriority w:val="99"/>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C1351E"/>
    <w:pPr>
      <w:numPr>
        <w:numId w:val="5"/>
      </w:numPr>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C1351E"/>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character" w:customStyle="1" w:styleId="apple-converted-space">
    <w:name w:val="apple-converted-space"/>
    <w:basedOn w:val="DefaultParagraphFont"/>
    <w:rsid w:val="00A040FD"/>
  </w:style>
  <w:style w:type="character" w:styleId="Strong">
    <w:name w:val="Strong"/>
    <w:basedOn w:val="DefaultParagraphFont"/>
    <w:uiPriority w:val="22"/>
    <w:qFormat/>
    <w:rsid w:val="00A040FD"/>
    <w:rPr>
      <w:b/>
      <w:sz w:val="32"/>
    </w:rPr>
  </w:style>
  <w:style w:type="paragraph" w:customStyle="1" w:styleId="Bullet1">
    <w:name w:val="Bullet1"/>
    <w:basedOn w:val="ListParagraph"/>
    <w:link w:val="Bullet1Char"/>
    <w:rsid w:val="00A040FD"/>
    <w:pPr>
      <w:numPr>
        <w:numId w:val="7"/>
      </w:numPr>
      <w:spacing w:after="240"/>
      <w:ind w:left="993" w:right="425" w:hanging="357"/>
    </w:pPr>
    <w:rPr>
      <w:rFonts w:ascii="Arial" w:hAnsi="Arial" w:cs="Arial"/>
      <w:sz w:val="22"/>
      <w:szCs w:val="22"/>
      <w:lang w:eastAsia="en-AU"/>
    </w:rPr>
  </w:style>
  <w:style w:type="character" w:customStyle="1" w:styleId="Bullet1Char">
    <w:name w:val="Bullet1 Char"/>
    <w:basedOn w:val="ListParagraphChar"/>
    <w:link w:val="Bullet1"/>
    <w:rsid w:val="00A040FD"/>
    <w:rPr>
      <w:rFonts w:ascii="Arial" w:hAnsi="Arial" w:cs="Arial"/>
      <w:sz w:val="22"/>
      <w:szCs w:val="22"/>
      <w:lang w:eastAsia="en-AU"/>
    </w:rPr>
  </w:style>
  <w:style w:type="numbering" w:customStyle="1" w:styleId="TNPC1numbered">
    <w:name w:val="TN PC 1 numbered"/>
    <w:uiPriority w:val="99"/>
    <w:rsid w:val="00567844"/>
    <w:pPr>
      <w:numPr>
        <w:numId w:val="8"/>
      </w:numPr>
    </w:pPr>
  </w:style>
  <w:style w:type="paragraph" w:styleId="TOC4">
    <w:name w:val="toc 4"/>
    <w:basedOn w:val="Normal"/>
    <w:next w:val="Normal"/>
    <w:autoRedefine/>
    <w:uiPriority w:val="39"/>
    <w:unhideWhenUsed/>
    <w:rsid w:val="00105BE0"/>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105BE0"/>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105BE0"/>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105BE0"/>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105BE0"/>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105BE0"/>
    <w:pPr>
      <w:spacing w:after="100" w:line="259" w:lineRule="auto"/>
      <w:ind w:left="1760"/>
    </w:pPr>
    <w:rPr>
      <w:rFonts w:asciiTheme="minorHAnsi" w:eastAsiaTheme="minorEastAsia" w:hAnsiTheme="minorHAnsi"/>
      <w:sz w:val="22"/>
      <w:szCs w:val="22"/>
      <w:lang w:eastAsia="en-AU"/>
    </w:rPr>
  </w:style>
  <w:style w:type="paragraph" w:customStyle="1" w:styleId="TableHeader1">
    <w:name w:val="Table Header1"/>
    <w:qFormat/>
    <w:rsid w:val="00C1351E"/>
    <w:pPr>
      <w:spacing w:before="80" w:after="80" w:line="240" w:lineRule="auto"/>
    </w:pPr>
    <w:rPr>
      <w:rFonts w:asciiTheme="minorHAnsi" w:hAnsiTheme="minorHAnsi"/>
      <w:b/>
      <w:color w:val="FFFFFF" w:themeColor="background1"/>
      <w:lang w:eastAsia="en-AU"/>
    </w:rPr>
  </w:style>
  <w:style w:type="paragraph" w:customStyle="1" w:styleId="Numbering1">
    <w:name w:val="Numbering 1"/>
    <w:qFormat/>
    <w:rsid w:val="00C1351E"/>
    <w:pPr>
      <w:numPr>
        <w:numId w:val="9"/>
      </w:numPr>
      <w:ind w:left="714" w:hanging="357"/>
    </w:pPr>
    <w:rPr>
      <w:lang w:eastAsia="en-AU"/>
    </w:rPr>
  </w:style>
  <w:style w:type="paragraph" w:customStyle="1" w:styleId="Heading1noTOC">
    <w:name w:val="Heading 1 no TOC"/>
    <w:qFormat/>
    <w:rsid w:val="007D7D56"/>
    <w:pPr>
      <w:spacing w:before="60" w:after="60"/>
    </w:pPr>
    <w:rPr>
      <w:rFonts w:eastAsia="Times New Roman" w:cstheme="minorHAnsi"/>
      <w:noProof/>
      <w:color w:val="2D739F"/>
      <w:kern w:val="22"/>
      <w:sz w:val="44"/>
      <w:szCs w:val="40"/>
      <w:lang w:eastAsia="en-AU"/>
    </w:rPr>
  </w:style>
  <w:style w:type="paragraph" w:customStyle="1" w:styleId="Heading1-NotinTOC">
    <w:name w:val="Heading 1 - Not in TOC"/>
    <w:qFormat/>
    <w:rsid w:val="00252740"/>
    <w:pPr>
      <w:spacing w:before="60" w:after="60"/>
    </w:pPr>
    <w:rPr>
      <w:rFonts w:eastAsia="Times New Roman" w:cstheme="minorHAnsi"/>
      <w:noProof/>
      <w:color w:val="2D739F"/>
      <w:kern w:val="22"/>
      <w:sz w:val="44"/>
      <w:szCs w:val="40"/>
      <w:lang w:eastAsia="en-AU"/>
    </w:rPr>
  </w:style>
  <w:style w:type="paragraph" w:customStyle="1" w:styleId="Form1">
    <w:name w:val="Form1"/>
    <w:basedOn w:val="Normal"/>
    <w:qFormat/>
    <w:rsid w:val="004E4D03"/>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spacing w:before="240" w:after="240" w:line="312" w:lineRule="auto"/>
      <w:contextualSpacing/>
    </w:pPr>
    <w:rPr>
      <w:rFonts w:eastAsiaTheme="minorEastAsia"/>
      <w:kern w:val="22"/>
      <w:sz w:val="22"/>
      <w:szCs w:val="18"/>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326069">
      <w:bodyDiv w:val="1"/>
      <w:marLeft w:val="0"/>
      <w:marRight w:val="0"/>
      <w:marTop w:val="0"/>
      <w:marBottom w:val="0"/>
      <w:divBdr>
        <w:top w:val="none" w:sz="0" w:space="0" w:color="auto"/>
        <w:left w:val="none" w:sz="0" w:space="0" w:color="auto"/>
        <w:bottom w:val="none" w:sz="0" w:space="0" w:color="auto"/>
        <w:right w:val="none" w:sz="0" w:space="0" w:color="auto"/>
      </w:divBdr>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share.tafensw.edu.au/share/access/searching.do?doc=%3Cxml%2F%3E&amp;in=P7ac4831b-430a-4b8d-8b56-f7b32ed5b9cf&amp;q=&amp;type=standard&amp;sort=rank&amp;dr=AFTER" TargetMode="External"/><Relationship Id="rId26" Type="http://schemas.openxmlformats.org/officeDocument/2006/relationships/image" Target="media/image10.jpeg"/><Relationship Id="rId39" Type="http://schemas.openxmlformats.org/officeDocument/2006/relationships/hyperlink" Target="https://www.lynda.com/Mac-OS-tutorials/Understanding-files-folders-directories/588033/720169-4.html?org=tafensw.edu.au"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3.png"/><Relationship Id="rId42" Type="http://schemas.openxmlformats.org/officeDocument/2006/relationships/image" Target="media/image18.png"/><Relationship Id="rId47" Type="http://schemas.openxmlformats.org/officeDocument/2006/relationships/footer" Target="footer2.xml"/><Relationship Id="rId50"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yperlink" Target="https://creativecommons.org/licenses/by-nc-nd/4.0/" TargetMode="External"/><Relationship Id="rId33" Type="http://schemas.openxmlformats.org/officeDocument/2006/relationships/hyperlink" Target="https://www.lynda.com/Android-tutorials/Android-Essential-Training/557775-2.html?org=tafensw.edu.au" TargetMode="External"/><Relationship Id="rId38" Type="http://schemas.openxmlformats.org/officeDocument/2006/relationships/hyperlink" Target="https://www.lynda.com/Windows-tutorials/Organizing-Files-Folders-Windows-10/512734-2.html?org=tafensw.edu.au" TargetMode="External"/><Relationship Id="rId46"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6.png"/><Relationship Id="rId29" Type="http://schemas.openxmlformats.org/officeDocument/2006/relationships/image" Target="media/image11.jpg"/><Relationship Id="rId41"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unsplash.com/@halgatewood" TargetMode="External"/><Relationship Id="rId32" Type="http://schemas.openxmlformats.org/officeDocument/2006/relationships/hyperlink" Target="https://www.lynda.com/Android-tutorials/Android-Essential-Training/557775-2.html?org=tafensw.edu.au" TargetMode="External"/><Relationship Id="rId37" Type="http://schemas.openxmlformats.org/officeDocument/2006/relationships/image" Target="media/image17.png"/><Relationship Id="rId40" Type="http://schemas.openxmlformats.org/officeDocument/2006/relationships/image" Target="media/image16.png"/><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9.jpeg"/><Relationship Id="rId28" Type="http://schemas.openxmlformats.org/officeDocument/2006/relationships/hyperlink" Target="https://creativecommons.org/licenses/by-nc-nd/4.0/" TargetMode="External"/><Relationship Id="rId36" Type="http://schemas.openxmlformats.org/officeDocument/2006/relationships/image" Target="media/image15.png"/><Relationship Id="rId49"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2.png"/><Relationship Id="rId44" Type="http://schemas.openxmlformats.org/officeDocument/2006/relationships/hyperlink" Target="https://www.lynda.com/Windows-tutorials/Computer-Literacy-Windows-10/449032-2.html?org=tafensw.edu.au"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image" Target="media/image8.png"/><Relationship Id="rId27" Type="http://schemas.openxmlformats.org/officeDocument/2006/relationships/hyperlink" Target="https://unsplash.com/@lostco" TargetMode="External"/><Relationship Id="rId30" Type="http://schemas.openxmlformats.org/officeDocument/2006/relationships/hyperlink" Target="https://creativecommons.org/licenses/by-nc-nd/4.0/" TargetMode="External"/><Relationship Id="rId35" Type="http://schemas.openxmlformats.org/officeDocument/2006/relationships/image" Target="media/image14.png"/><Relationship Id="rId43" Type="http://schemas.openxmlformats.org/officeDocument/2006/relationships/hyperlink" Target="https://www.lynda.com/Mac-OS-tutorials/Computer-Literacy-Mac/588033-2.html?org=tafensw.edu.au" TargetMode="External"/><Relationship Id="rId48"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Documents\BSBCUS201\Unit%20Code_SW_20181017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948A33-2A7D-4DE7-8D31-B8FB95DDC0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schemas.microsoft.com/office/2006/documentManagement/types"/>
    <ds:schemaRef ds:uri="http://schemas.openxmlformats.org/package/2006/metadata/core-properties"/>
    <ds:schemaRef ds:uri="http://purl.org/dc/elements/1.1/"/>
    <ds:schemaRef ds:uri="http://schemas.microsoft.com/office/2006/metadata/properties"/>
    <ds:schemaRef ds:uri="http://purl.org/dc/terms/"/>
    <ds:schemaRef ds:uri="http://schemas.microsoft.com/office/infopath/2007/PartnerControls"/>
    <ds:schemaRef ds:uri="b798198a-4fbf-42be-8530-1d0c80d0fe61"/>
    <ds:schemaRef ds:uri="http://www.w3.org/XML/1998/namespace"/>
    <ds:schemaRef ds:uri="http://purl.org/dc/dcmityp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6BC5129E-747A-439E-B41B-172C4A56F6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29</Pages>
  <Words>4809</Words>
  <Characters>27413</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32158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2019-05-14T00:10:00Z</dcterms:created>
  <dcterms:modified xsi:type="dcterms:W3CDTF">2019-05-27T05:13:00Z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512">
    <vt:lpwstr>183</vt:lpwstr>
  </property>
</Properties>
</file>